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31137A" w:rsidRPr="00583875" w14:paraId="3426CB2B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F32312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5525D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485980C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1137A" w:rsidRPr="00583875" w14:paraId="6BC08B9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F4CFD0C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499B0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D8D717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1137A" w:rsidRPr="00583875" w14:paraId="381943F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B8BC0F" w14:textId="77777777" w:rsidR="00A552BC" w:rsidRPr="0058387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363F0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8EDDBE2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1137A" w:rsidRPr="00583875" w14:paraId="7E0089B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06265" w14:textId="77777777" w:rsidR="00A552BC" w:rsidRPr="0058387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DBA178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CE5E32" w14:textId="77777777" w:rsidR="00A552BC" w:rsidRPr="00583875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ข้อมูลทางการเงินระหว่างกาล</w:t>
            </w:r>
            <w:r w:rsidR="009215D1"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31137A" w:rsidRPr="00583875" w14:paraId="05A66C0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29EF" w14:textId="77777777" w:rsidR="00A552BC" w:rsidRPr="00583875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E89F8C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3DA317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1137A" w:rsidRPr="00583875" w14:paraId="6B2A939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BAECC" w14:textId="77777777" w:rsidR="00A552BC" w:rsidRPr="00583875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BDA8EA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060CED" w14:textId="77777777" w:rsidR="00A552BC" w:rsidRPr="00583875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31137A" w:rsidRPr="00583875" w14:paraId="1FE3C27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6C4013" w14:textId="77777777" w:rsidR="00A552BC" w:rsidRPr="00583875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2E2F271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77BB537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1137A" w:rsidRPr="00583875" w14:paraId="519CFC0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A9287F" w14:textId="77777777" w:rsidR="00A552BC" w:rsidRPr="00583875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17839058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452B5B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583875" w14:paraId="768C13A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7E6F32" w14:textId="77777777" w:rsidR="00A552BC" w:rsidRPr="00583875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237C76EE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8EB50EA" w14:textId="77777777" w:rsidR="00A552BC" w:rsidRPr="00583875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31137A" w:rsidRPr="00583875" w14:paraId="6101CA2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DA9DD8" w14:textId="77777777" w:rsidR="00A552BC" w:rsidRPr="00583875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3BE65FE1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FF910AF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1137A" w:rsidRPr="00583875" w14:paraId="6DE31AF5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B576C4" w14:textId="77777777" w:rsidR="00C14112" w:rsidRPr="0058387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899F7F2" w14:textId="77777777" w:rsidR="00C14112" w:rsidRPr="0058387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C9E857" w14:textId="77777777" w:rsidR="00C14112" w:rsidRPr="0058387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1137A" w:rsidRPr="00583875" w14:paraId="3ED9635F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8E228A" w14:textId="77777777" w:rsidR="00A51632" w:rsidRPr="0058387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3CFD396" w14:textId="77777777" w:rsidR="00A51632" w:rsidRPr="00583875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F4F7F6" w14:textId="77777777" w:rsidR="00A51632" w:rsidRPr="00583875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1137A" w:rsidRPr="00583875" w14:paraId="25874BE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C60689" w14:textId="77777777" w:rsidR="00A552BC" w:rsidRPr="0058387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F57323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4ED67E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1137A" w:rsidRPr="00583875" w14:paraId="732C903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77DC99" w14:textId="77777777" w:rsidR="00AC77D8" w:rsidRPr="00583875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56B7D7" w14:textId="77777777" w:rsidR="00AC77D8" w:rsidRPr="00583875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8D7A047" w14:textId="77777777" w:rsidR="00AC77D8" w:rsidRPr="00583875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31137A" w:rsidRPr="00583875" w14:paraId="1C3D00C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A598AD" w14:textId="77777777" w:rsidR="00A552BC" w:rsidRPr="00583875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DEE0B7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75FAB57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31137A" w:rsidRPr="00583875" w14:paraId="5F8F898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5463EE" w14:textId="77777777" w:rsidR="00A552BC" w:rsidRPr="0058387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8A88CA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E7371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1137A" w:rsidRPr="00583875" w14:paraId="0286017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B9A7F" w14:textId="77777777" w:rsidR="00A552BC" w:rsidRPr="0058387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82B230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FA89D2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1137A" w:rsidRPr="00583875" w14:paraId="379ACE4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F36408" w14:textId="77777777" w:rsidR="00A552BC" w:rsidRPr="0058387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518863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EA03A7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583875" w14:paraId="031EF8E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E90F07" w14:textId="77777777" w:rsidR="00A552BC" w:rsidRPr="0058387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F25C15" w14:textId="77777777" w:rsidR="00A552BC" w:rsidRPr="0058387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C3519D" w14:textId="77777777" w:rsidR="00A552BC" w:rsidRPr="00583875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1137A" w:rsidRPr="00583875" w14:paraId="20B130E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ED1E3" w14:textId="77777777" w:rsidR="00AD1FC0" w:rsidRPr="0058387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06DEDD" w14:textId="77777777" w:rsidR="00AD1FC0" w:rsidRPr="0058387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A09641" w14:textId="77777777" w:rsidR="00AD1FC0" w:rsidRPr="0058387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31137A" w:rsidRPr="00583875" w14:paraId="5648B7A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ACE58E" w14:textId="77777777" w:rsidR="00AD1FC0" w:rsidRPr="0058387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BEF4CCF" w14:textId="77777777" w:rsidR="00AD1FC0" w:rsidRPr="0058387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625AF9" w14:textId="77777777" w:rsidR="00AD1FC0" w:rsidRPr="0058387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137A" w:rsidRPr="00583875" w14:paraId="08B7594F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BA8086" w14:textId="77777777" w:rsidR="00AD1FC0" w:rsidRPr="00583875" w:rsidRDefault="00C1411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3E15C04" w14:textId="77777777" w:rsidR="00AD1FC0" w:rsidRPr="00583875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793B5EE" w14:textId="77777777" w:rsidR="00AD1FC0" w:rsidRPr="0058387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31137A" w:rsidRPr="00583875" w14:paraId="6CB67D1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E9EA1C" w14:textId="77777777" w:rsidR="00AD1FC0" w:rsidRPr="00583875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4C74024" w14:textId="77777777" w:rsidR="00AD1FC0" w:rsidRPr="0058387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F4643E" w14:textId="77777777" w:rsidR="00AD1FC0" w:rsidRPr="0058387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1137A" w:rsidRPr="00583875" w14:paraId="4DB567C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97150" w14:textId="77777777" w:rsidR="00AD1FC0" w:rsidRPr="0058387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9ACC615" w14:textId="77777777" w:rsidR="00AD1FC0" w:rsidRPr="0058387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37DA0F" w14:textId="77777777" w:rsidR="00AD1FC0" w:rsidRPr="0058387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1137A" w:rsidRPr="00583875" w14:paraId="57A13C5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A7669" w14:textId="77777777" w:rsidR="00AD1FC0" w:rsidRPr="0058387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7D7A6E" w14:textId="77777777" w:rsidR="00AD1FC0" w:rsidRPr="0058387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CE9118" w14:textId="77777777" w:rsidR="00AD1FC0" w:rsidRPr="0058387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BB3083" w:rsidRPr="00583875" w14:paraId="09D0982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945C6C" w14:textId="77777777" w:rsidR="00BB3083" w:rsidRPr="00583875" w:rsidRDefault="00BB308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9AA8961" w14:textId="77777777" w:rsidR="00BB3083" w:rsidRPr="00583875" w:rsidRDefault="00BB308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E652886" w14:textId="77777777" w:rsidR="00BB3083" w:rsidRPr="00583875" w:rsidRDefault="00BB308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1137A" w:rsidRPr="00583875" w14:paraId="2E6E50F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6A43EC" w14:textId="77777777" w:rsidR="00AD1FC0" w:rsidRPr="00583875" w:rsidRDefault="00AD1FC0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B3083"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BC8535" w14:textId="77777777" w:rsidR="00AD1FC0" w:rsidRPr="0058387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4F1F3E" w14:textId="77777777" w:rsidR="00AD1FC0" w:rsidRPr="0058387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B1ABC" w:rsidRPr="00583875" w14:paraId="0851915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24B320" w14:textId="77777777" w:rsidR="00CB1ABC" w:rsidRPr="00583875" w:rsidRDefault="00CB1ABC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FF8B095" w14:textId="77777777" w:rsidR="00CB1ABC" w:rsidRPr="00583875" w:rsidRDefault="00CB1A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29B3BCA" w14:textId="77777777" w:rsidR="00CB1ABC" w:rsidRPr="00583875" w:rsidRDefault="00CB1ABC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31137A" w:rsidRPr="00583875" w14:paraId="0D25AFB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42ACF3" w14:textId="77777777" w:rsidR="00AD1FC0" w:rsidRPr="0058387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1AC09" w14:textId="77777777" w:rsidR="00AD1FC0" w:rsidRPr="0058387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61B33B" w14:textId="77777777" w:rsidR="00AD1FC0" w:rsidRPr="0058387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583875" w14:paraId="5166E1A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D375D7" w14:textId="77777777" w:rsidR="00AD1FC0" w:rsidRPr="00583875" w:rsidRDefault="00AD1FC0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CC24D" w14:textId="77777777" w:rsidR="00AD1FC0" w:rsidRPr="0058387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196CDED" w14:textId="77777777" w:rsidR="00AD1FC0" w:rsidRPr="0058387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583875" w14:paraId="7F9CA66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B945D" w14:textId="77777777" w:rsidR="00AD1FC0" w:rsidRPr="0058387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7A5AD" w14:textId="77777777" w:rsidR="00AD1FC0" w:rsidRPr="0058387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48BBB4A" w14:textId="77777777" w:rsidR="00AD1FC0" w:rsidRPr="0058387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7A890D0" w14:textId="77777777" w:rsidR="003E4464" w:rsidRPr="00583875" w:rsidRDefault="003E4464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C85BD8" w14:textId="77777777" w:rsidR="00A552BC" w:rsidRPr="00583875" w:rsidRDefault="00A552BC" w:rsidP="003E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197856F8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AD3858" w14:textId="77777777" w:rsidR="00D64A23" w:rsidRPr="00583875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583875">
        <w:rPr>
          <w:rFonts w:ascii="Angsana New" w:hAnsi="Angsana New" w:hint="cs"/>
          <w:sz w:val="30"/>
          <w:szCs w:val="30"/>
          <w:cs/>
        </w:rPr>
        <w:t>คณะ</w:t>
      </w:r>
      <w:r w:rsidRPr="00583875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58387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11518" w:rsidRPr="00583875">
        <w:rPr>
          <w:rFonts w:ascii="Angsana New" w:hAnsi="Angsana New"/>
          <w:sz w:val="30"/>
          <w:szCs w:val="30"/>
        </w:rPr>
        <w:t>11</w:t>
      </w:r>
      <w:r w:rsidR="006C703C"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="00911518" w:rsidRPr="00583875">
        <w:rPr>
          <w:rFonts w:ascii="Angsana New" w:hAnsi="Angsana New" w:hint="cs"/>
          <w:sz w:val="30"/>
          <w:szCs w:val="30"/>
          <w:cs/>
        </w:rPr>
        <w:t>พฤศจิกายน</w:t>
      </w:r>
      <w:r w:rsidR="00E343EA" w:rsidRPr="00583875">
        <w:rPr>
          <w:rFonts w:ascii="Angsana New" w:hAnsi="Angsana New"/>
          <w:sz w:val="30"/>
          <w:szCs w:val="30"/>
        </w:rPr>
        <w:t xml:space="preserve"> 256</w:t>
      </w:r>
      <w:r w:rsidR="00BE28C5" w:rsidRPr="00583875">
        <w:rPr>
          <w:rFonts w:ascii="Angsana New" w:hAnsi="Angsana New"/>
          <w:sz w:val="30"/>
          <w:szCs w:val="30"/>
        </w:rPr>
        <w:t>6</w:t>
      </w:r>
    </w:p>
    <w:p w14:paraId="6857500C" w14:textId="77777777" w:rsidR="007D451A" w:rsidRPr="00583875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14:paraId="78A6D285" w14:textId="77777777" w:rsidR="00A552BC" w:rsidRPr="00583875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8387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583875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2E72351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8429C96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583875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583875">
        <w:rPr>
          <w:rFonts w:ascii="Angsana New" w:hAnsi="Angsana New"/>
          <w:sz w:val="30"/>
          <w:szCs w:val="30"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5E7E0F3E" w14:textId="77777777" w:rsidR="00A552BC" w:rsidRPr="00583875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251B94D1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  <w:cs/>
        </w:rPr>
        <w:tab/>
        <w:t xml:space="preserve"> :</w:t>
      </w:r>
      <w:r w:rsidRPr="00583875">
        <w:rPr>
          <w:rFonts w:ascii="Angsana New" w:hAnsi="Angsana New"/>
          <w:sz w:val="30"/>
          <w:szCs w:val="30"/>
        </w:rPr>
        <w:tab/>
        <w:t>50</w:t>
      </w:r>
      <w:r w:rsidRPr="00583875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583875">
        <w:rPr>
          <w:rFonts w:ascii="Angsana New" w:hAnsi="Angsana New"/>
          <w:sz w:val="30"/>
          <w:szCs w:val="30"/>
        </w:rPr>
        <w:t>47</w:t>
      </w:r>
      <w:r w:rsidRPr="00583875">
        <w:rPr>
          <w:rFonts w:ascii="Angsana New" w:hAnsi="Angsana New"/>
          <w:sz w:val="30"/>
          <w:szCs w:val="30"/>
          <w:cs/>
        </w:rPr>
        <w:t xml:space="preserve"> แยก </w:t>
      </w:r>
      <w:r w:rsidRPr="00583875">
        <w:rPr>
          <w:rFonts w:ascii="Angsana New" w:hAnsi="Angsana New"/>
          <w:sz w:val="30"/>
          <w:szCs w:val="30"/>
        </w:rPr>
        <w:t>20</w:t>
      </w:r>
      <w:r w:rsidRPr="00583875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583875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2E28E0DB" w14:textId="77777777" w:rsidR="00A552BC" w:rsidRPr="00583875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583875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583875">
        <w:rPr>
          <w:rFonts w:ascii="Angsana New" w:hAnsi="Angsana New"/>
          <w:sz w:val="30"/>
          <w:szCs w:val="30"/>
          <w:cs/>
        </w:rPr>
        <w:tab/>
      </w:r>
      <w:r w:rsidR="00A552BC" w:rsidRPr="00583875">
        <w:rPr>
          <w:rFonts w:ascii="Angsana New" w:hAnsi="Angsana New"/>
          <w:sz w:val="30"/>
          <w:szCs w:val="30"/>
          <w:cs/>
        </w:rPr>
        <w:tab/>
        <w:t>:</w:t>
      </w:r>
      <w:r w:rsidR="00A552BC" w:rsidRPr="00583875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583875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583875">
        <w:rPr>
          <w:rFonts w:ascii="Angsana New" w:hAnsi="Angsana New"/>
          <w:sz w:val="30"/>
          <w:szCs w:val="30"/>
        </w:rPr>
        <w:t xml:space="preserve">2 </w:t>
      </w:r>
      <w:r w:rsidR="00A552BC" w:rsidRPr="00583875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7146FD9C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sz w:val="30"/>
          <w:szCs w:val="30"/>
          <w:cs/>
        </w:rPr>
        <w:t>สาขา สุโขทัย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  <w:cs/>
        </w:rPr>
        <w:tab/>
        <w:t>:</w:t>
      </w:r>
      <w:r w:rsidRPr="00583875">
        <w:rPr>
          <w:rFonts w:ascii="Angsana New" w:hAnsi="Angsana New"/>
          <w:sz w:val="30"/>
          <w:szCs w:val="30"/>
        </w:rPr>
        <w:tab/>
        <w:t xml:space="preserve">221 </w:t>
      </w:r>
      <w:r w:rsidRPr="0058387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583875">
        <w:rPr>
          <w:rFonts w:ascii="Angsana New" w:hAnsi="Angsana New"/>
          <w:sz w:val="30"/>
          <w:szCs w:val="30"/>
        </w:rPr>
        <w:t>4</w:t>
      </w:r>
      <w:r w:rsidRPr="00583875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583875">
        <w:rPr>
          <w:rFonts w:ascii="Angsana New" w:hAnsi="Angsana New" w:hint="cs"/>
          <w:sz w:val="30"/>
          <w:szCs w:val="30"/>
          <w:cs/>
        </w:rPr>
        <w:t>สุโขทัย</w:t>
      </w:r>
      <w:r w:rsidRPr="00583875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4B7C3186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sz w:val="30"/>
          <w:szCs w:val="30"/>
          <w:cs/>
        </w:rPr>
        <w:t>สาขา บุรีรัมย์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  <w:cs/>
        </w:rPr>
        <w:tab/>
        <w:t>:</w:t>
      </w:r>
      <w:r w:rsidRPr="00583875">
        <w:rPr>
          <w:rFonts w:ascii="Angsana New" w:hAnsi="Angsana New"/>
          <w:sz w:val="30"/>
          <w:szCs w:val="30"/>
        </w:rPr>
        <w:tab/>
        <w:t xml:space="preserve">333 </w:t>
      </w:r>
      <w:r w:rsidRPr="0058387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583875">
        <w:rPr>
          <w:rFonts w:ascii="Angsana New" w:hAnsi="Angsana New"/>
          <w:sz w:val="30"/>
          <w:szCs w:val="30"/>
        </w:rPr>
        <w:t>16</w:t>
      </w:r>
      <w:r w:rsidRPr="00583875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7684B239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583875">
        <w:rPr>
          <w:rFonts w:ascii="Angsana New" w:hAnsi="Angsana New"/>
          <w:sz w:val="30"/>
          <w:szCs w:val="30"/>
        </w:rPr>
        <w:tab/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ab/>
        <w:t>: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</w:rPr>
        <w:t>34</w:t>
      </w:r>
      <w:r w:rsidRPr="0058387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583875">
        <w:rPr>
          <w:rFonts w:ascii="Angsana New" w:hAnsi="Angsana New"/>
          <w:sz w:val="30"/>
          <w:szCs w:val="30"/>
        </w:rPr>
        <w:t xml:space="preserve">4 </w:t>
      </w:r>
      <w:r w:rsidRPr="00583875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5BB63F06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sz w:val="30"/>
          <w:szCs w:val="30"/>
          <w:cs/>
        </w:rPr>
        <w:t>สาขา ขอนแก่น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  <w:cs/>
        </w:rPr>
        <w:tab/>
        <w:t>: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</w:rPr>
        <w:t>113</w:t>
      </w:r>
      <w:r w:rsidRPr="0058387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583875">
        <w:rPr>
          <w:rFonts w:ascii="Angsana New" w:hAnsi="Angsana New"/>
          <w:sz w:val="30"/>
          <w:szCs w:val="30"/>
        </w:rPr>
        <w:t xml:space="preserve">4 </w:t>
      </w:r>
      <w:r w:rsidRPr="00583875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799CAF01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sz w:val="30"/>
          <w:szCs w:val="30"/>
          <w:cs/>
        </w:rPr>
        <w:t>สาขา ลำพูน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  <w:cs/>
        </w:rPr>
        <w:tab/>
        <w:t>: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</w:rPr>
        <w:t xml:space="preserve">131 </w:t>
      </w:r>
      <w:r w:rsidRPr="0058387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583875">
        <w:rPr>
          <w:rFonts w:ascii="Angsana New" w:hAnsi="Angsana New"/>
          <w:sz w:val="30"/>
          <w:szCs w:val="30"/>
        </w:rPr>
        <w:t>15</w:t>
      </w:r>
      <w:r w:rsidRPr="00583875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0AF2B3CD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sz w:val="30"/>
          <w:szCs w:val="30"/>
          <w:cs/>
        </w:rPr>
        <w:t>สาขา ชลบุรี</w:t>
      </w:r>
      <w:r w:rsidRPr="00583875">
        <w:rPr>
          <w:rFonts w:ascii="Angsana New" w:hAnsi="Angsana New"/>
          <w:sz w:val="30"/>
          <w:szCs w:val="30"/>
        </w:rPr>
        <w:tab/>
      </w:r>
      <w:r w:rsidRPr="00583875">
        <w:rPr>
          <w:rFonts w:ascii="Angsana New" w:hAnsi="Angsana New"/>
          <w:sz w:val="30"/>
          <w:szCs w:val="30"/>
          <w:cs/>
        </w:rPr>
        <w:tab/>
        <w:t>: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</w:rPr>
        <w:t>999</w:t>
      </w:r>
      <w:r w:rsidRPr="0058387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583875">
        <w:rPr>
          <w:rFonts w:ascii="Angsana New" w:hAnsi="Angsana New"/>
          <w:sz w:val="30"/>
          <w:szCs w:val="30"/>
        </w:rPr>
        <w:t>5</w:t>
      </w:r>
      <w:r w:rsidRPr="00583875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1BE86B75" w14:textId="77777777" w:rsidR="00A552BC" w:rsidRPr="0058387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</w:rPr>
        <w:tab/>
      </w:r>
      <w:r w:rsidRPr="00583875">
        <w:rPr>
          <w:rFonts w:ascii="Angsana New" w:hAnsi="Angsana New"/>
          <w:sz w:val="30"/>
          <w:szCs w:val="30"/>
          <w:cs/>
        </w:rPr>
        <w:t>: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</w:rPr>
        <w:t>41</w:t>
      </w:r>
      <w:r w:rsidRPr="0058387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583875">
        <w:rPr>
          <w:rFonts w:ascii="Angsana New" w:hAnsi="Angsana New"/>
          <w:sz w:val="30"/>
          <w:szCs w:val="30"/>
        </w:rPr>
        <w:t>7</w:t>
      </w:r>
      <w:r w:rsidRPr="00583875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3E6F32E2" w14:textId="77777777" w:rsidR="00C937F8" w:rsidRPr="00583875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  <w:cs/>
        </w:rPr>
        <w:tab/>
        <w:t xml:space="preserve">: </w:t>
      </w:r>
      <w:r w:rsidRPr="00583875">
        <w:rPr>
          <w:rFonts w:ascii="Angsana New" w:hAnsi="Angsana New"/>
          <w:sz w:val="30"/>
          <w:szCs w:val="30"/>
        </w:rPr>
        <w:t>160</w:t>
      </w:r>
      <w:r w:rsidRPr="00583875">
        <w:rPr>
          <w:rFonts w:ascii="Angsana New" w:hAnsi="Angsana New"/>
          <w:sz w:val="30"/>
          <w:szCs w:val="30"/>
          <w:cs/>
        </w:rPr>
        <w:t>-</w:t>
      </w:r>
      <w:r w:rsidRPr="00583875">
        <w:rPr>
          <w:rFonts w:ascii="Angsana New" w:hAnsi="Angsana New"/>
          <w:sz w:val="30"/>
          <w:szCs w:val="30"/>
        </w:rPr>
        <w:t xml:space="preserve">161 </w:t>
      </w:r>
      <w:r w:rsidRPr="00583875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14:paraId="4AFFD79A" w14:textId="77777777" w:rsidR="008B6998" w:rsidRPr="00583875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53FEFE12" w14:textId="77777777" w:rsidR="0038178F" w:rsidRPr="00583875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583875">
        <w:rPr>
          <w:rFonts w:ascii="Angsana New" w:hAnsi="Angsana New"/>
          <w:sz w:val="30"/>
          <w:szCs w:val="30"/>
        </w:rPr>
        <w:t>2</w:t>
      </w:r>
      <w:r w:rsidRPr="00583875">
        <w:rPr>
          <w:rFonts w:ascii="Angsana New" w:hAnsi="Angsana New"/>
          <w:sz w:val="30"/>
          <w:szCs w:val="30"/>
        </w:rPr>
        <w:tab/>
      </w:r>
      <w:r w:rsidRPr="00583875">
        <w:rPr>
          <w:rFonts w:ascii="Angsana New" w:hAnsi="Angsana New"/>
          <w:sz w:val="30"/>
          <w:szCs w:val="30"/>
        </w:rPr>
        <w:tab/>
      </w:r>
      <w:r w:rsidRPr="00583875">
        <w:rPr>
          <w:rFonts w:ascii="Angsana New" w:hAnsi="Angsana New"/>
          <w:sz w:val="30"/>
          <w:szCs w:val="30"/>
          <w:cs/>
        </w:rPr>
        <w:t>:</w:t>
      </w: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/>
          <w:sz w:val="30"/>
          <w:szCs w:val="30"/>
        </w:rPr>
        <w:t>311</w:t>
      </w:r>
      <w:r w:rsidRPr="0058387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583875">
        <w:rPr>
          <w:rFonts w:ascii="Angsana New" w:hAnsi="Angsana New"/>
          <w:sz w:val="30"/>
          <w:szCs w:val="30"/>
        </w:rPr>
        <w:t>2</w:t>
      </w:r>
      <w:r w:rsidRPr="00583875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583875">
        <w:rPr>
          <w:rFonts w:ascii="Angsana New" w:hAnsi="Angsana New" w:hint="cs"/>
          <w:sz w:val="30"/>
          <w:szCs w:val="30"/>
          <w:cs/>
        </w:rPr>
        <w:t>อิรุณ</w:t>
      </w:r>
      <w:r w:rsidRPr="00583875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7865CB2F" w14:textId="77777777" w:rsidR="0038178F" w:rsidRPr="00583875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30B153" w14:textId="77777777" w:rsidR="00A552BC" w:rsidRPr="00583875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83875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583875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583875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58387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583875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5838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583875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583875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583875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0B0FA2AF" w14:textId="77777777" w:rsidR="00DE2526" w:rsidRPr="00583875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>ประกอบธุร</w:t>
      </w:r>
      <w:r w:rsidRPr="00583875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583875">
        <w:rPr>
          <w:rFonts w:ascii="Angsana New" w:hAnsi="Angsana New" w:hint="cs"/>
          <w:sz w:val="30"/>
          <w:szCs w:val="30"/>
          <w:cs/>
        </w:rPr>
        <w:t>จ</w:t>
      </w:r>
    </w:p>
    <w:p w14:paraId="71E0CBD8" w14:textId="77777777" w:rsidR="00DE2526" w:rsidRPr="00583875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>บริษัท</w:t>
      </w:r>
      <w:r w:rsidR="00DE2526"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57F9071E" w14:textId="77777777" w:rsidR="00DE2526" w:rsidRPr="00583875" w:rsidRDefault="00DE2526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>บริษัท</w:t>
      </w:r>
      <w:r w:rsidRPr="00583875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583875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583875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583875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583875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583875">
        <w:rPr>
          <w:rFonts w:ascii="Angsana New" w:hAnsi="Angsana New" w:hint="cs"/>
          <w:sz w:val="30"/>
          <w:szCs w:val="30"/>
          <w:cs/>
        </w:rPr>
        <w:t>ิดตั้งระบบสายส่งไฟฟ้าแรงสูง 115</w:t>
      </w:r>
      <w:r w:rsidRPr="00583875">
        <w:rPr>
          <w:rFonts w:ascii="Angsana New" w:hAnsi="Angsana New"/>
          <w:sz w:val="30"/>
          <w:szCs w:val="30"/>
        </w:rPr>
        <w:t>KV</w:t>
      </w:r>
      <w:r w:rsidRPr="00583875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  <w:r w:rsidR="009B19F1" w:rsidRPr="00583875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9B19F1" w:rsidRPr="00583875">
        <w:rPr>
          <w:rFonts w:ascii="Angsana New" w:hAnsi="Angsana New"/>
          <w:sz w:val="30"/>
          <w:szCs w:val="30"/>
          <w:cs/>
        </w:rPr>
        <w:t>จำหน่าย</w:t>
      </w:r>
      <w:r w:rsidR="009B19F1" w:rsidRPr="00583875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0792E83D" w14:textId="77777777" w:rsidR="007107D8" w:rsidRPr="00583875" w:rsidRDefault="007107D8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9E41393" w14:textId="77777777" w:rsidR="00D47883" w:rsidRPr="00583875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58387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ข้อมูลทางการเงินระหว่างกาล                                    </w:t>
      </w:r>
    </w:p>
    <w:p w14:paraId="2DCFB6B6" w14:textId="77777777" w:rsidR="00D47883" w:rsidRPr="0058387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pacing w:val="4"/>
          <w:sz w:val="30"/>
          <w:szCs w:val="30"/>
        </w:rPr>
        <w:t>2</w:t>
      </w:r>
      <w:r w:rsidRPr="00583875">
        <w:rPr>
          <w:rFonts w:ascii="Angsana New" w:hAnsi="Angsana New"/>
          <w:spacing w:val="4"/>
          <w:sz w:val="30"/>
          <w:szCs w:val="30"/>
          <w:cs/>
        </w:rPr>
        <w:t>.</w:t>
      </w:r>
      <w:r w:rsidRPr="00583875">
        <w:rPr>
          <w:rFonts w:ascii="Angsana New" w:hAnsi="Angsana New"/>
          <w:spacing w:val="4"/>
          <w:sz w:val="30"/>
          <w:szCs w:val="30"/>
        </w:rPr>
        <w:t>1</w:t>
      </w:r>
      <w:r w:rsidRPr="0058387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58387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83875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583875">
        <w:rPr>
          <w:rFonts w:ascii="Angsana New" w:hAnsi="Angsana New"/>
          <w:spacing w:val="4"/>
          <w:sz w:val="30"/>
          <w:szCs w:val="30"/>
        </w:rPr>
        <w:t>34</w:t>
      </w:r>
      <w:r w:rsidRPr="00583875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="00A41D83" w:rsidRPr="00583875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583875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14A12276" w14:textId="77777777" w:rsidR="000F2847" w:rsidRPr="00583875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14:paraId="04B3C124" w14:textId="77777777" w:rsidR="00D47883" w:rsidRPr="00583875" w:rsidRDefault="0039094D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>รายงาน</w:t>
      </w:r>
      <w:r w:rsidR="00A41D83" w:rsidRPr="00583875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="00D47883" w:rsidRPr="00583875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583875">
        <w:rPr>
          <w:rFonts w:ascii="Angsana New" w:hAnsi="Angsana New"/>
          <w:sz w:val="30"/>
          <w:szCs w:val="30"/>
        </w:rPr>
        <w:t>31</w:t>
      </w:r>
      <w:r w:rsidR="00D47883" w:rsidRPr="0058387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583875">
        <w:rPr>
          <w:rFonts w:ascii="Angsana New" w:hAnsi="Angsana New"/>
          <w:sz w:val="30"/>
          <w:szCs w:val="30"/>
        </w:rPr>
        <w:t>25</w:t>
      </w:r>
      <w:r w:rsidR="009B19F1" w:rsidRPr="00583875">
        <w:rPr>
          <w:rFonts w:ascii="Angsana New" w:hAnsi="Angsana New"/>
          <w:sz w:val="30"/>
          <w:szCs w:val="30"/>
        </w:rPr>
        <w:t>65</w:t>
      </w:r>
      <w:r w:rsidR="00D47883" w:rsidRPr="00583875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</w:t>
      </w:r>
      <w:r w:rsidR="00A41D83" w:rsidRPr="0058387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583875">
        <w:rPr>
          <w:rFonts w:ascii="Angsana New" w:hAnsi="Angsana New"/>
          <w:sz w:val="30"/>
          <w:szCs w:val="30"/>
          <w:cs/>
        </w:rPr>
        <w:t>นี้จึงควรอ่านควบคู่กับงบการเงินของ</w:t>
      </w:r>
      <w:r w:rsidR="007A3AC4" w:rsidRPr="00583875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583875">
        <w:rPr>
          <w:rFonts w:ascii="Angsana New" w:hAnsi="Angsana New"/>
          <w:sz w:val="30"/>
          <w:szCs w:val="30"/>
          <w:cs/>
        </w:rPr>
        <w:t>บริษัท</w:t>
      </w:r>
      <w:r w:rsidR="00D47883"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58387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583875">
        <w:rPr>
          <w:rFonts w:ascii="Angsana New" w:hAnsi="Angsana New"/>
          <w:sz w:val="30"/>
          <w:szCs w:val="30"/>
        </w:rPr>
        <w:t>31</w:t>
      </w:r>
      <w:r w:rsidR="00D47883" w:rsidRPr="0058387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583875">
        <w:rPr>
          <w:rFonts w:ascii="Angsana New" w:hAnsi="Angsana New"/>
          <w:sz w:val="30"/>
          <w:szCs w:val="30"/>
        </w:rPr>
        <w:t>256</w:t>
      </w:r>
      <w:r w:rsidR="009B19F1" w:rsidRPr="00583875">
        <w:rPr>
          <w:rFonts w:ascii="Angsana New" w:hAnsi="Angsana New"/>
          <w:sz w:val="30"/>
          <w:szCs w:val="30"/>
        </w:rPr>
        <w:t>5</w:t>
      </w:r>
    </w:p>
    <w:p w14:paraId="7F05455C" w14:textId="77777777" w:rsidR="00D47883" w:rsidRPr="0058387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0842DEF9" w14:textId="77777777" w:rsidR="00D47883" w:rsidRPr="0058387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0870B660" w14:textId="77777777" w:rsidR="00D47883" w:rsidRPr="0058387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14:paraId="67113207" w14:textId="77777777" w:rsidR="001F5A7E" w:rsidRPr="00583875" w:rsidRDefault="00A41D83" w:rsidP="00877F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583875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583875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583875">
        <w:rPr>
          <w:rFonts w:ascii="Angsana New" w:hAnsi="Angsana New"/>
          <w:sz w:val="30"/>
          <w:szCs w:val="30"/>
          <w:cs/>
        </w:rPr>
        <w:t>บริษัท</w:t>
      </w:r>
      <w:r w:rsidR="00D47883"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583875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Pr="0058387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583875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58387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583875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19B91661" w14:textId="77777777" w:rsidR="00576908" w:rsidRPr="00583875" w:rsidRDefault="00576908" w:rsidP="00576908">
      <w:pPr>
        <w:spacing w:line="100" w:lineRule="exact"/>
        <w:ind w:left="432" w:firstLine="115"/>
        <w:jc w:val="thaiDistribute"/>
        <w:rPr>
          <w:rFonts w:ascii="Angsana New" w:hAnsi="Angsana New"/>
          <w:sz w:val="30"/>
          <w:szCs w:val="30"/>
        </w:rPr>
      </w:pPr>
    </w:p>
    <w:p w14:paraId="6C9C46ED" w14:textId="77777777" w:rsidR="001F5A7E" w:rsidRPr="00583875" w:rsidRDefault="00A41D83" w:rsidP="00576908">
      <w:pPr>
        <w:spacing w:line="240" w:lineRule="auto"/>
        <w:ind w:left="426" w:firstLine="114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F5A7E" w:rsidRPr="00583875">
        <w:rPr>
          <w:rFonts w:ascii="Angsana New" w:hAnsi="Angsana New"/>
          <w:sz w:val="30"/>
          <w:szCs w:val="30"/>
          <w:cs/>
        </w:rPr>
        <w:t>ระหว่างกาล</w:t>
      </w:r>
      <w:r w:rsidRPr="00583875">
        <w:rPr>
          <w:rFonts w:ascii="Angsana New" w:hAnsi="Angsana New" w:hint="cs"/>
          <w:sz w:val="30"/>
          <w:szCs w:val="30"/>
          <w:cs/>
        </w:rPr>
        <w:t>ได้รวมงบการเงินของกลุ่มบริษัท</w:t>
      </w:r>
      <w:r w:rsidR="001F5A7E" w:rsidRPr="00583875">
        <w:rPr>
          <w:rFonts w:ascii="Angsana New" w:hAnsi="Angsana New"/>
          <w:sz w:val="30"/>
          <w:szCs w:val="30"/>
          <w:cs/>
        </w:rPr>
        <w:t xml:space="preserve"> ดัง</w:t>
      </w:r>
      <w:r w:rsidRPr="00583875">
        <w:rPr>
          <w:rFonts w:ascii="Angsana New" w:hAnsi="Angsana New" w:hint="cs"/>
          <w:sz w:val="30"/>
          <w:szCs w:val="30"/>
          <w:cs/>
        </w:rPr>
        <w:t>ต่อไป</w:t>
      </w:r>
      <w:r w:rsidR="001F5A7E" w:rsidRPr="00583875">
        <w:rPr>
          <w:rFonts w:ascii="Angsana New" w:hAnsi="Angsana New"/>
          <w:sz w:val="30"/>
          <w:szCs w:val="30"/>
          <w:cs/>
        </w:rPr>
        <w:t>นี้</w:t>
      </w:r>
    </w:p>
    <w:tbl>
      <w:tblPr>
        <w:tblStyle w:val="TableGrid"/>
        <w:tblW w:w="1093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2"/>
        <w:gridCol w:w="1080"/>
        <w:gridCol w:w="2880"/>
        <w:gridCol w:w="1080"/>
        <w:gridCol w:w="1080"/>
        <w:gridCol w:w="1080"/>
      </w:tblGrid>
      <w:tr w:rsidR="0031137A" w:rsidRPr="00583875" w14:paraId="0C362DD0" w14:textId="77777777" w:rsidTr="00877F49">
        <w:trPr>
          <w:trHeight w:val="290"/>
        </w:trPr>
        <w:tc>
          <w:tcPr>
            <w:tcW w:w="10932" w:type="dxa"/>
            <w:gridSpan w:val="6"/>
            <w:vAlign w:val="bottom"/>
          </w:tcPr>
          <w:p w14:paraId="4259DB13" w14:textId="77777777" w:rsidR="001F5A7E" w:rsidRPr="00583875" w:rsidRDefault="001F5A7E" w:rsidP="0099502B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31137A" w:rsidRPr="00583875" w14:paraId="36C0D4CA" w14:textId="77777777" w:rsidTr="00877F49">
        <w:trPr>
          <w:trHeight w:val="290"/>
        </w:trPr>
        <w:tc>
          <w:tcPr>
            <w:tcW w:w="3732" w:type="dxa"/>
            <w:vAlign w:val="bottom"/>
          </w:tcPr>
          <w:p w14:paraId="15884A19" w14:textId="77777777" w:rsidR="001F5A7E" w:rsidRPr="0058387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88F6A24" w14:textId="77777777" w:rsidR="001F5A7E" w:rsidRPr="0058387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20E79E61" w14:textId="77777777" w:rsidR="001F5A7E" w:rsidRPr="0058387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70B3A4A9" w14:textId="77777777" w:rsidR="001F5A7E" w:rsidRPr="0058387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1137A" w:rsidRPr="00583875" w14:paraId="51FA8F6B" w14:textId="77777777" w:rsidTr="00FA5C82">
        <w:tc>
          <w:tcPr>
            <w:tcW w:w="3732" w:type="dxa"/>
            <w:vAlign w:val="bottom"/>
          </w:tcPr>
          <w:p w14:paraId="1EB02AB8" w14:textId="77777777" w:rsidR="001F5A7E" w:rsidRPr="0058387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7638672" w14:textId="77777777" w:rsidR="001F5A7E" w:rsidRPr="0058387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14:paraId="7029A6B1" w14:textId="77777777" w:rsidR="001F5A7E" w:rsidRPr="0058387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08ECC7FE" w14:textId="77777777" w:rsidR="001F5A7E" w:rsidRPr="00583875" w:rsidRDefault="00514FB3" w:rsidP="001F5A7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</w:tcPr>
          <w:p w14:paraId="7EC12021" w14:textId="77777777" w:rsidR="001F5A7E" w:rsidRPr="0058387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1137A" w:rsidRPr="00583875" w14:paraId="7500CC94" w14:textId="77777777" w:rsidTr="00FA5C82">
        <w:tc>
          <w:tcPr>
            <w:tcW w:w="3732" w:type="dxa"/>
            <w:vAlign w:val="bottom"/>
          </w:tcPr>
          <w:p w14:paraId="145CD869" w14:textId="77777777" w:rsidR="001F5A7E" w:rsidRPr="0058387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8E6F422" w14:textId="77777777" w:rsidR="001F5A7E" w:rsidRPr="0058387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14:paraId="5F309AD6" w14:textId="77777777" w:rsidR="001F5A7E" w:rsidRPr="0058387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66B0DF74" w14:textId="77777777" w:rsidR="001F5A7E" w:rsidRPr="0058387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="0038178F" w:rsidRPr="0058387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</w:tcPr>
          <w:p w14:paraId="2A794B92" w14:textId="77777777" w:rsidR="001F5A7E" w:rsidRPr="00583875" w:rsidRDefault="001F5A7E" w:rsidP="006626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="0038178F" w:rsidRPr="0058387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80" w:type="dxa"/>
          </w:tcPr>
          <w:p w14:paraId="0A54DF22" w14:textId="77777777" w:rsidR="001F5A7E" w:rsidRPr="0058387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="0038178F" w:rsidRPr="0058387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31137A" w:rsidRPr="00583875" w14:paraId="44FE4D1A" w14:textId="77777777" w:rsidTr="00FA5C82">
        <w:tc>
          <w:tcPr>
            <w:tcW w:w="3732" w:type="dxa"/>
            <w:vAlign w:val="bottom"/>
          </w:tcPr>
          <w:p w14:paraId="3AB53091" w14:textId="77777777" w:rsidR="001F5A7E" w:rsidRPr="00583875" w:rsidRDefault="001F5A7E" w:rsidP="00995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54150C9B" w14:textId="77777777" w:rsidR="001F5A7E" w:rsidRPr="0058387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46917FA8" w14:textId="77777777" w:rsidR="001F5A7E" w:rsidRPr="0058387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6DB38B4" w14:textId="77777777" w:rsidR="001F5A7E" w:rsidRPr="00583875" w:rsidRDefault="001F5A7E" w:rsidP="0099502B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1B4814" w14:textId="77777777" w:rsidR="001F5A7E" w:rsidRPr="00583875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A8F651" w14:textId="77777777" w:rsidR="001F5A7E" w:rsidRPr="00583875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78F" w:rsidRPr="00583875" w14:paraId="1C64FB85" w14:textId="77777777" w:rsidTr="0099502B">
        <w:tc>
          <w:tcPr>
            <w:tcW w:w="3732" w:type="dxa"/>
          </w:tcPr>
          <w:p w14:paraId="6AE0C9D1" w14:textId="77777777" w:rsidR="0038178F" w:rsidRPr="0058387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14:paraId="4CAB3BEE" w14:textId="77777777" w:rsidR="0038178F" w:rsidRPr="00583875" w:rsidRDefault="0038178F" w:rsidP="0038178F">
            <w:pPr>
              <w:jc w:val="center"/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14:paraId="6026ED9B" w14:textId="77777777" w:rsidR="0038178F" w:rsidRPr="00583875" w:rsidRDefault="0038178F" w:rsidP="0038178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50762C79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6094FDA4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4ED354B1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583875" w14:paraId="10020A22" w14:textId="77777777" w:rsidTr="0099502B">
        <w:tc>
          <w:tcPr>
            <w:tcW w:w="3732" w:type="dxa"/>
            <w:vAlign w:val="bottom"/>
          </w:tcPr>
          <w:p w14:paraId="6911E266" w14:textId="77777777" w:rsidR="0038178F" w:rsidRPr="0058387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1080" w:type="dxa"/>
          </w:tcPr>
          <w:p w14:paraId="6E274F06" w14:textId="77777777" w:rsidR="0038178F" w:rsidRPr="00583875" w:rsidRDefault="0038178F" w:rsidP="0038178F">
            <w:pPr>
              <w:jc w:val="center"/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750F8F90" w14:textId="77777777" w:rsidR="0038178F" w:rsidRPr="00583875" w:rsidRDefault="0038178F" w:rsidP="0038178F"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71038736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F672538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30B9FE6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583875" w14:paraId="02837A3B" w14:textId="77777777" w:rsidTr="0099502B">
        <w:tc>
          <w:tcPr>
            <w:tcW w:w="3732" w:type="dxa"/>
            <w:vAlign w:val="bottom"/>
          </w:tcPr>
          <w:p w14:paraId="394B6A15" w14:textId="77777777" w:rsidR="0038178F" w:rsidRPr="0058387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14:paraId="1D317628" w14:textId="77777777" w:rsidR="0038178F" w:rsidRPr="00583875" w:rsidRDefault="0038178F" w:rsidP="0038178F">
            <w:pPr>
              <w:jc w:val="center"/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0D8E9DCC" w14:textId="77777777" w:rsidR="0038178F" w:rsidRPr="00583875" w:rsidRDefault="0038178F" w:rsidP="0038178F"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3348569B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92F3453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2F740F3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583875" w14:paraId="67050659" w14:textId="77777777" w:rsidTr="0099502B">
        <w:tc>
          <w:tcPr>
            <w:tcW w:w="3732" w:type="dxa"/>
            <w:vAlign w:val="bottom"/>
          </w:tcPr>
          <w:p w14:paraId="08F4D5A5" w14:textId="77777777" w:rsidR="0038178F" w:rsidRPr="0058387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14:paraId="33B4D4DD" w14:textId="77777777" w:rsidR="0038178F" w:rsidRPr="00583875" w:rsidRDefault="0038178F" w:rsidP="0038178F">
            <w:pPr>
              <w:jc w:val="center"/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B56FC6A" w14:textId="77777777" w:rsidR="0038178F" w:rsidRPr="00583875" w:rsidRDefault="0038178F" w:rsidP="0038178F"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31E4CCF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C75585A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CCB1C30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583875" w14:paraId="74F08871" w14:textId="77777777" w:rsidTr="0099502B">
        <w:tc>
          <w:tcPr>
            <w:tcW w:w="3732" w:type="dxa"/>
            <w:vAlign w:val="bottom"/>
          </w:tcPr>
          <w:p w14:paraId="46D164EA" w14:textId="77777777" w:rsidR="0038178F" w:rsidRPr="0058387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14:paraId="6A194404" w14:textId="77777777" w:rsidR="0038178F" w:rsidRPr="00583875" w:rsidRDefault="0038178F" w:rsidP="0038178F">
            <w:pPr>
              <w:jc w:val="center"/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66533394" w14:textId="77777777" w:rsidR="0038178F" w:rsidRPr="00583875" w:rsidRDefault="0038178F" w:rsidP="0038178F"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20EEA4B6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E319BD3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033F951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583875" w14:paraId="05D9000A" w14:textId="77777777" w:rsidTr="0099502B">
        <w:tc>
          <w:tcPr>
            <w:tcW w:w="3732" w:type="dxa"/>
            <w:vAlign w:val="bottom"/>
          </w:tcPr>
          <w:p w14:paraId="4AAF4618" w14:textId="77777777" w:rsidR="0038178F" w:rsidRPr="0058387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14:paraId="4120E80D" w14:textId="77777777" w:rsidR="0038178F" w:rsidRPr="00583875" w:rsidRDefault="0038178F" w:rsidP="0038178F">
            <w:pPr>
              <w:jc w:val="center"/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267312B1" w14:textId="77777777" w:rsidR="0038178F" w:rsidRPr="00583875" w:rsidRDefault="0038178F" w:rsidP="0038178F"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27A0CD38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EEDAAAB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EB94D58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583875" w14:paraId="01D74B3C" w14:textId="77777777" w:rsidTr="0099502B">
        <w:tc>
          <w:tcPr>
            <w:tcW w:w="3732" w:type="dxa"/>
            <w:vAlign w:val="bottom"/>
          </w:tcPr>
          <w:p w14:paraId="70E335A7" w14:textId="77777777" w:rsidR="0038178F" w:rsidRPr="0058387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14:paraId="578E4672" w14:textId="77777777" w:rsidR="0038178F" w:rsidRPr="00583875" w:rsidRDefault="0038178F" w:rsidP="0038178F">
            <w:pPr>
              <w:jc w:val="center"/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08316A25" w14:textId="77777777" w:rsidR="0038178F" w:rsidRPr="00583875" w:rsidRDefault="0038178F" w:rsidP="0038178F"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AC1C20A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63DE71B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FD7B8BF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583875" w14:paraId="57A6F999" w14:textId="77777777" w:rsidTr="0099502B">
        <w:tc>
          <w:tcPr>
            <w:tcW w:w="3732" w:type="dxa"/>
            <w:vAlign w:val="bottom"/>
          </w:tcPr>
          <w:p w14:paraId="3B6DFA17" w14:textId="77777777" w:rsidR="0038178F" w:rsidRPr="0058387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สยามเทคนิค ไมโครไพลน์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5200E2B" w14:textId="77777777" w:rsidR="0038178F" w:rsidRPr="00583875" w:rsidRDefault="0038178F" w:rsidP="0038178F">
            <w:pPr>
              <w:jc w:val="center"/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9CC2884" w14:textId="77777777" w:rsidR="0038178F" w:rsidRPr="00583875" w:rsidRDefault="0038178F" w:rsidP="0038178F"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83B1FD3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F40D39E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50338CE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583875" w14:paraId="43B44C2C" w14:textId="77777777" w:rsidTr="0099502B">
        <w:tc>
          <w:tcPr>
            <w:tcW w:w="3732" w:type="dxa"/>
            <w:vAlign w:val="bottom"/>
          </w:tcPr>
          <w:p w14:paraId="3BC2365A" w14:textId="77777777" w:rsidR="0038178F" w:rsidRPr="0058387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14:paraId="24ABF762" w14:textId="77777777" w:rsidR="0038178F" w:rsidRPr="00583875" w:rsidRDefault="0038178F" w:rsidP="0038178F">
            <w:pPr>
              <w:jc w:val="center"/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743E3886" w14:textId="77777777" w:rsidR="0038178F" w:rsidRPr="00583875" w:rsidRDefault="0038178F" w:rsidP="0038178F"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20B694A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AD2F20E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699CE970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583875" w14:paraId="20B96D15" w14:textId="77777777" w:rsidTr="0099502B">
        <w:tc>
          <w:tcPr>
            <w:tcW w:w="3732" w:type="dxa"/>
            <w:vAlign w:val="bottom"/>
          </w:tcPr>
          <w:p w14:paraId="76DB0FB2" w14:textId="77777777" w:rsidR="0038178F" w:rsidRPr="0058387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14:paraId="4CF60617" w14:textId="77777777" w:rsidR="0038178F" w:rsidRPr="00583875" w:rsidRDefault="0038178F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155485E3" w14:textId="77777777" w:rsidR="0038178F" w:rsidRPr="00583875" w:rsidRDefault="0038178F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14:paraId="66A10DA9" w14:textId="77777777" w:rsidR="0038178F" w:rsidRPr="00583875" w:rsidRDefault="0038178F" w:rsidP="00C10B78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99.999</w:t>
            </w:r>
            <w:r w:rsidR="00C10B78" w:rsidRPr="005838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4B95EF13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1080" w:type="dxa"/>
          </w:tcPr>
          <w:p w14:paraId="52018E35" w14:textId="77777777" w:rsidR="0038178F" w:rsidRPr="0058387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</w:tr>
      <w:tr w:rsidR="00877F49" w:rsidRPr="00583875" w14:paraId="0BE7AB93" w14:textId="77777777" w:rsidTr="0099502B">
        <w:tc>
          <w:tcPr>
            <w:tcW w:w="3732" w:type="dxa"/>
            <w:vAlign w:val="bottom"/>
          </w:tcPr>
          <w:p w14:paraId="049A92B4" w14:textId="77777777" w:rsidR="00877F49" w:rsidRPr="00583875" w:rsidRDefault="00877F49" w:rsidP="00877F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FAAF39" w14:textId="77777777" w:rsidR="00877F49" w:rsidRPr="00583875" w:rsidRDefault="00877F49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04210184" w14:textId="77777777" w:rsidR="00877F49" w:rsidRPr="00583875" w:rsidRDefault="00877F49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43D656" w14:textId="77777777" w:rsidR="00877F49" w:rsidRPr="00583875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824942" w14:textId="77777777" w:rsidR="00877F49" w:rsidRPr="00583875" w:rsidRDefault="00877F49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411C4D" w14:textId="77777777" w:rsidR="00877F49" w:rsidRPr="00583875" w:rsidRDefault="00877F49" w:rsidP="00877F49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5E6CAD" w:rsidRPr="00583875" w14:paraId="4B091916" w14:textId="77777777" w:rsidTr="005E6CAD">
        <w:tc>
          <w:tcPr>
            <w:tcW w:w="3732" w:type="dxa"/>
            <w:vAlign w:val="bottom"/>
          </w:tcPr>
          <w:p w14:paraId="51ADF05B" w14:textId="77777777" w:rsidR="005E6CAD" w:rsidRPr="00583875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8EAB79D" w14:textId="77777777" w:rsidR="005E6CAD" w:rsidRPr="00583875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7F92D2BB" w14:textId="77777777" w:rsidR="005E6CAD" w:rsidRPr="00583875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3EAB41D3" w14:textId="77777777" w:rsidR="005E6CAD" w:rsidRPr="00583875" w:rsidRDefault="005E6CAD" w:rsidP="005E6CAD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5E6CAD" w:rsidRPr="00583875" w14:paraId="078688F8" w14:textId="77777777" w:rsidTr="000D1F86">
        <w:tc>
          <w:tcPr>
            <w:tcW w:w="3732" w:type="dxa"/>
            <w:vAlign w:val="bottom"/>
          </w:tcPr>
          <w:p w14:paraId="37144E3D" w14:textId="77777777" w:rsidR="005E6CAD" w:rsidRPr="00583875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10A4D8F" w14:textId="77777777" w:rsidR="005E6CAD" w:rsidRPr="00583875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14:paraId="234E20CC" w14:textId="77777777" w:rsidR="005E6CAD" w:rsidRPr="00583875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074CEE48" w14:textId="77777777" w:rsidR="005E6CAD" w:rsidRPr="00583875" w:rsidRDefault="00514FB3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5DEE2A" w14:textId="77777777" w:rsidR="005E6CAD" w:rsidRPr="00583875" w:rsidRDefault="005E6CAD" w:rsidP="00877F49">
            <w:pPr>
              <w:tabs>
                <w:tab w:val="decimal" w:pos="576"/>
              </w:tabs>
              <w:spacing w:line="240" w:lineRule="auto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877F49" w:rsidRPr="00583875" w14:paraId="1A862612" w14:textId="77777777" w:rsidTr="000D1F86">
        <w:tc>
          <w:tcPr>
            <w:tcW w:w="3732" w:type="dxa"/>
            <w:vAlign w:val="bottom"/>
          </w:tcPr>
          <w:p w14:paraId="4F413F0D" w14:textId="77777777" w:rsidR="00877F49" w:rsidRPr="00583875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51CAEF7" w14:textId="77777777" w:rsidR="00877F49" w:rsidRPr="00583875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14:paraId="0870FA06" w14:textId="77777777" w:rsidR="00877F49" w:rsidRPr="00583875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713465CF" w14:textId="77777777" w:rsidR="00877F49" w:rsidRPr="00583875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</w:tcPr>
          <w:p w14:paraId="0232A7CB" w14:textId="77777777" w:rsidR="00877F49" w:rsidRPr="00583875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5BD84E" w14:textId="77777777" w:rsidR="00877F49" w:rsidRPr="00583875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877F49" w:rsidRPr="00583875" w14:paraId="773141B2" w14:textId="77777777" w:rsidTr="00877F49">
        <w:tc>
          <w:tcPr>
            <w:tcW w:w="4812" w:type="dxa"/>
            <w:gridSpan w:val="2"/>
            <w:vAlign w:val="bottom"/>
          </w:tcPr>
          <w:p w14:paraId="276F4327" w14:textId="77777777" w:rsidR="00877F49" w:rsidRPr="00583875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บริษัทย่อยทางอ้อมที่ถือหุ้นโดย </w:t>
            </w:r>
            <w:r w:rsidRPr="005838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2880" w:type="dxa"/>
          </w:tcPr>
          <w:p w14:paraId="726FF500" w14:textId="77777777" w:rsidR="00877F49" w:rsidRPr="00583875" w:rsidRDefault="00877F49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16E5EE" w14:textId="77777777" w:rsidR="00877F49" w:rsidRPr="00583875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7FA8B7" w14:textId="77777777" w:rsidR="00877F49" w:rsidRPr="00583875" w:rsidRDefault="00877F49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78325F" w14:textId="77777777" w:rsidR="00877F49" w:rsidRPr="00583875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7F49" w:rsidRPr="00583875" w14:paraId="31F06368" w14:textId="77777777" w:rsidTr="0099502B">
        <w:tc>
          <w:tcPr>
            <w:tcW w:w="3732" w:type="dxa"/>
            <w:vAlign w:val="bottom"/>
          </w:tcPr>
          <w:p w14:paraId="37B24C0A" w14:textId="77777777" w:rsidR="00877F49" w:rsidRPr="00583875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1080" w:type="dxa"/>
          </w:tcPr>
          <w:p w14:paraId="4E1BF792" w14:textId="77777777" w:rsidR="00877F49" w:rsidRPr="00583875" w:rsidRDefault="00877F49" w:rsidP="00877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21F57103" w14:textId="77777777" w:rsidR="00877F49" w:rsidRPr="00583875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1080" w:type="dxa"/>
          </w:tcPr>
          <w:p w14:paraId="5FFD32D1" w14:textId="77777777" w:rsidR="00877F49" w:rsidRPr="00583875" w:rsidRDefault="00877F49" w:rsidP="00877F49">
            <w:pPr>
              <w:tabs>
                <w:tab w:val="decimal" w:pos="576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F9354A5" w14:textId="77777777" w:rsidR="00877F49" w:rsidRPr="00583875" w:rsidRDefault="00877F49" w:rsidP="00877F49">
            <w:pPr>
              <w:tabs>
                <w:tab w:val="decimal" w:pos="57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222F3D1" w14:textId="77777777" w:rsidR="00877F49" w:rsidRPr="00583875" w:rsidRDefault="00877F49" w:rsidP="00877F49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E225562" w14:textId="77777777" w:rsidR="00877F49" w:rsidRPr="00583875" w:rsidRDefault="00877F49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bookmarkStart w:id="1" w:name="_MON_1650551726"/>
      <w:bookmarkStart w:id="2" w:name="_MON_1650551774"/>
      <w:bookmarkStart w:id="3" w:name="_MON_1650551837"/>
      <w:bookmarkStart w:id="4" w:name="_MON_1650551863"/>
      <w:bookmarkStart w:id="5" w:name="_MON_1650551904"/>
      <w:bookmarkStart w:id="6" w:name="_MON_1650551921"/>
      <w:bookmarkStart w:id="7" w:name="_MON_1650551926"/>
      <w:bookmarkStart w:id="8" w:name="_MON_1650551989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32912E" w14:textId="77777777" w:rsidR="00A41D83" w:rsidRPr="00583875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14:paraId="4CF85FDC" w14:textId="77777777" w:rsidR="00A41D83" w:rsidRPr="00583875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F826611" w14:textId="77777777" w:rsidR="00880884" w:rsidRPr="00583875" w:rsidRDefault="00880884" w:rsidP="00880884">
      <w:pPr>
        <w:spacing w:before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583875">
        <w:rPr>
          <w:rFonts w:ascii="Angsana New" w:hAnsi="Angsana New" w:hint="cs"/>
          <w:spacing w:val="-6"/>
          <w:sz w:val="30"/>
          <w:szCs w:val="30"/>
          <w:cs/>
        </w:rPr>
        <w:t>การตัดรายการในงบการเงินรวม</w:t>
      </w:r>
    </w:p>
    <w:p w14:paraId="789290A2" w14:textId="77777777" w:rsidR="00826A2D" w:rsidRPr="00583875" w:rsidRDefault="00880884" w:rsidP="0082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583875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58387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pacing w:val="-6"/>
          <w:sz w:val="30"/>
          <w:szCs w:val="30"/>
          <w:cs/>
        </w:rPr>
        <w:t>รวมถึงรายได้</w:t>
      </w:r>
      <w:r w:rsidRPr="0058387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pacing w:val="-6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583875">
        <w:rPr>
          <w:rFonts w:ascii="Angsana New" w:hAnsi="Angsana New"/>
          <w:spacing w:val="-6"/>
          <w:sz w:val="30"/>
          <w:szCs w:val="30"/>
          <w:cs/>
        </w:rPr>
        <w:br/>
      </w:r>
      <w:r w:rsidRPr="00583875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Pr="0058387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58387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กำไรที่ยังไม่เกิดขึ้นจริงซึ่งเป็นผล</w:t>
      </w:r>
      <w:r w:rsidRPr="00583875">
        <w:rPr>
          <w:rFonts w:ascii="Angsana New" w:hAnsi="Angsana New"/>
          <w:spacing w:val="-6"/>
          <w:sz w:val="30"/>
          <w:szCs w:val="30"/>
          <w:cs/>
        </w:rPr>
        <w:br/>
      </w:r>
      <w:r w:rsidRPr="00583875">
        <w:rPr>
          <w:rFonts w:ascii="Angsana New" w:hAnsi="Angsana New" w:hint="cs"/>
          <w:spacing w:val="-6"/>
          <w:sz w:val="30"/>
          <w:szCs w:val="30"/>
          <w:cs/>
        </w:rPr>
        <w:t>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58387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826A2D" w:rsidRPr="00583875">
        <w:rPr>
          <w:rFonts w:ascii="Angsana New" w:hAnsi="Angsana New" w:hint="cs"/>
          <w:spacing w:val="-6"/>
          <w:sz w:val="30"/>
          <w:szCs w:val="30"/>
          <w:cs/>
        </w:rPr>
        <w:t xml:space="preserve"> แต่เท่าที่เมื่อไม่มีหลักฐานการด้อยค่าเกิดขึ้น</w:t>
      </w:r>
    </w:p>
    <w:p w14:paraId="29C39DCD" w14:textId="77777777" w:rsidR="00880884" w:rsidRPr="00583875" w:rsidRDefault="00826A2D" w:rsidP="00576908">
      <w:pPr>
        <w:spacing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58387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0884" w:rsidRPr="00583875">
        <w:rPr>
          <w:rFonts w:ascii="Angsana New" w:hAnsi="Angsana New" w:hint="cs"/>
          <w:spacing w:val="-6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50897A31" w14:textId="77777777" w:rsidR="00206426" w:rsidRPr="00583875" w:rsidRDefault="00206426" w:rsidP="00576908">
      <w:pPr>
        <w:spacing w:line="320" w:lineRule="exact"/>
        <w:ind w:left="634" w:hanging="634"/>
        <w:rPr>
          <w:rFonts w:cstheme="majorBidi"/>
        </w:rPr>
      </w:pPr>
    </w:p>
    <w:p w14:paraId="452196E5" w14:textId="77777777" w:rsidR="00A552BC" w:rsidRPr="00583875" w:rsidRDefault="00A552BC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583875">
        <w:rPr>
          <w:b/>
          <w:bCs/>
          <w:szCs w:val="30"/>
          <w:cs/>
        </w:rPr>
        <w:t>นโยบายการบัญชีที่สำคัญ</w:t>
      </w:r>
      <w:r w:rsidRPr="00583875">
        <w:rPr>
          <w:b/>
          <w:bCs/>
          <w:cs/>
        </w:rPr>
        <w:t xml:space="preserve">    </w:t>
      </w:r>
    </w:p>
    <w:p w14:paraId="34A6BB04" w14:textId="77777777" w:rsidR="00FA1650" w:rsidRPr="00583875" w:rsidRDefault="0003768A" w:rsidP="00474420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826A2D" w:rsidRPr="00583875">
        <w:rPr>
          <w:rFonts w:ascii="Angsana New" w:hAnsi="Angsana New"/>
          <w:sz w:val="30"/>
          <w:szCs w:val="30"/>
        </w:rPr>
        <w:t>31</w:t>
      </w:r>
      <w:r w:rsidRPr="0058387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583875">
        <w:rPr>
          <w:rFonts w:ascii="Angsana New" w:hAnsi="Angsana New"/>
          <w:sz w:val="30"/>
          <w:szCs w:val="30"/>
        </w:rPr>
        <w:t>2565</w:t>
      </w:r>
    </w:p>
    <w:p w14:paraId="7B614A89" w14:textId="77777777" w:rsidR="00576908" w:rsidRPr="00583875" w:rsidRDefault="00576908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7571EA" w14:textId="77777777" w:rsidR="00456F4F" w:rsidRPr="00583875" w:rsidRDefault="00456F4F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both"/>
        <w:rPr>
          <w:rFonts w:ascii="Angsana New" w:hAnsi="Angsana New"/>
          <w:bCs/>
          <w:sz w:val="30"/>
          <w:szCs w:val="30"/>
        </w:rPr>
      </w:pPr>
      <w:r w:rsidRPr="00583875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A9FF97E" w14:textId="77777777" w:rsidR="00FF43AB" w:rsidRPr="00583875" w:rsidRDefault="00FF43AB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  <w:r w:rsidRPr="00583875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A3AC4" w:rsidRPr="0058387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583875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583875">
        <w:rPr>
          <w:rFonts w:ascii="Angsana New" w:hAnsi="Angsana New"/>
          <w:b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58387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583875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58387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583875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46334EA9" w14:textId="77777777" w:rsidR="00C67B95" w:rsidRPr="00583875" w:rsidRDefault="0011287E" w:rsidP="002B7C13">
      <w:pPr>
        <w:pStyle w:val="block"/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583875">
        <w:rPr>
          <w:rFonts w:ascii="Angsana New" w:hAnsi="Angsana New" w:cs="Angsana New"/>
          <w:b/>
          <w:sz w:val="30"/>
          <w:szCs w:val="30"/>
          <w:cs/>
          <w:lang w:val="en-US" w:bidi="th-TH"/>
        </w:rPr>
        <w:lastRenderedPageBreak/>
        <w:t>สำหรับความสัมพันธ์</w:t>
      </w:r>
      <w:r w:rsidR="00C2772D" w:rsidRPr="00583875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583875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583875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583875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583875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583875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583875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840" w:type="dxa"/>
        <w:tblInd w:w="392" w:type="dxa"/>
        <w:tblLook w:val="01E0" w:firstRow="1" w:lastRow="1" w:firstColumn="1" w:lastColumn="1" w:noHBand="0" w:noVBand="0"/>
      </w:tblPr>
      <w:tblGrid>
        <w:gridCol w:w="3946"/>
        <w:gridCol w:w="2132"/>
        <w:gridCol w:w="3762"/>
      </w:tblGrid>
      <w:tr w:rsidR="0031137A" w:rsidRPr="00583875" w14:paraId="04BF84D8" w14:textId="77777777" w:rsidTr="00167112">
        <w:trPr>
          <w:tblHeader/>
        </w:trPr>
        <w:tc>
          <w:tcPr>
            <w:tcW w:w="3946" w:type="dxa"/>
          </w:tcPr>
          <w:p w14:paraId="395D74D9" w14:textId="77777777" w:rsidR="00C2772D" w:rsidRPr="00583875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32" w:type="dxa"/>
          </w:tcPr>
          <w:p w14:paraId="51587F4C" w14:textId="77777777" w:rsidR="00C2772D" w:rsidRPr="00583875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62" w:type="dxa"/>
          </w:tcPr>
          <w:p w14:paraId="4B1877FA" w14:textId="77777777" w:rsidR="00C2772D" w:rsidRPr="00583875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137A" w:rsidRPr="00583875" w14:paraId="5859C417" w14:textId="77777777" w:rsidTr="00167112">
        <w:tc>
          <w:tcPr>
            <w:tcW w:w="3946" w:type="dxa"/>
          </w:tcPr>
          <w:p w14:paraId="42580FD6" w14:textId="77777777" w:rsidR="003120EB" w:rsidRPr="00583875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132" w:type="dxa"/>
          </w:tcPr>
          <w:p w14:paraId="47645584" w14:textId="77777777" w:rsidR="003120EB" w:rsidRPr="00583875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F317B72" w14:textId="77777777" w:rsidR="003120EB" w:rsidRPr="00583875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58387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</w:t>
            </w:r>
            <w:r w:rsidR="007A3AC4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กลุ่ม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="000E1547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137A" w:rsidRPr="00583875" w14:paraId="6413821B" w14:textId="77777777" w:rsidTr="00167112">
        <w:tc>
          <w:tcPr>
            <w:tcW w:w="3946" w:type="dxa"/>
          </w:tcPr>
          <w:p w14:paraId="06C493FB" w14:textId="77777777" w:rsidR="003120EB" w:rsidRPr="00583875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132" w:type="dxa"/>
          </w:tcPr>
          <w:p w14:paraId="3E6DADB2" w14:textId="77777777" w:rsidR="003120EB" w:rsidRPr="00583875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0AD5145" w14:textId="77777777" w:rsidR="00CE1A7F" w:rsidRPr="00583875" w:rsidRDefault="003120EB" w:rsidP="005F3D8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บริษัท ร้อยละ </w:t>
            </w:r>
            <w:r w:rsidR="005F3D86" w:rsidRPr="00583875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49.24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31137A" w:rsidRPr="00583875" w14:paraId="0EC87349" w14:textId="77777777" w:rsidTr="00167112">
        <w:tc>
          <w:tcPr>
            <w:tcW w:w="3946" w:type="dxa"/>
          </w:tcPr>
          <w:p w14:paraId="5B732EEE" w14:textId="77777777" w:rsidR="000E1547" w:rsidRPr="00583875" w:rsidRDefault="000E1547" w:rsidP="005F3D8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คอนสตรัคชั่น จำกัด</w:t>
            </w:r>
          </w:p>
        </w:tc>
        <w:tc>
          <w:tcPr>
            <w:tcW w:w="2132" w:type="dxa"/>
          </w:tcPr>
          <w:p w14:paraId="6CDC5A97" w14:textId="77777777" w:rsidR="000E1547" w:rsidRPr="00583875" w:rsidRDefault="000E1547" w:rsidP="00B82C3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C8C55E7" w14:textId="77777777" w:rsidR="000E1547" w:rsidRPr="00583875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583875" w14:paraId="2144A3B5" w14:textId="77777777" w:rsidTr="00167112">
        <w:tc>
          <w:tcPr>
            <w:tcW w:w="3946" w:type="dxa"/>
          </w:tcPr>
          <w:p w14:paraId="3AFB6E5E" w14:textId="77777777" w:rsidR="00D50EFC" w:rsidRPr="00583875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32" w:type="dxa"/>
          </w:tcPr>
          <w:p w14:paraId="5AC5E47D" w14:textId="77777777" w:rsidR="00D50EFC" w:rsidRPr="00583875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3762" w:type="dxa"/>
          </w:tcPr>
          <w:p w14:paraId="74DB6F2A" w14:textId="77777777" w:rsidR="00CE1A7F" w:rsidRPr="00583875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583875" w14:paraId="52225B11" w14:textId="77777777" w:rsidTr="00167112">
        <w:tc>
          <w:tcPr>
            <w:tcW w:w="3946" w:type="dxa"/>
          </w:tcPr>
          <w:p w14:paraId="61491D8F" w14:textId="77777777" w:rsidR="003120EB" w:rsidRPr="00583875" w:rsidRDefault="005F3D86" w:rsidP="005F3D86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32" w:type="dxa"/>
          </w:tcPr>
          <w:p w14:paraId="4CFFE9BD" w14:textId="77777777" w:rsidR="003120EB" w:rsidRPr="00583875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0B6DBFE" w14:textId="77777777" w:rsidR="003120EB" w:rsidRPr="00583875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583875" w14:paraId="15627F7C" w14:textId="77777777" w:rsidTr="00167112">
        <w:tc>
          <w:tcPr>
            <w:tcW w:w="3946" w:type="dxa"/>
          </w:tcPr>
          <w:p w14:paraId="0B0C7312" w14:textId="77777777" w:rsidR="003120EB" w:rsidRPr="00583875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583875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583875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32" w:type="dxa"/>
          </w:tcPr>
          <w:p w14:paraId="77A72F7C" w14:textId="77777777" w:rsidR="003120EB" w:rsidRPr="00583875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3D59FDB" w14:textId="77777777" w:rsidR="003120EB" w:rsidRPr="00583875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137A" w:rsidRPr="00583875" w14:paraId="271E29FA" w14:textId="77777777" w:rsidTr="00167112">
        <w:trPr>
          <w:trHeight w:val="413"/>
        </w:trPr>
        <w:tc>
          <w:tcPr>
            <w:tcW w:w="3946" w:type="dxa"/>
          </w:tcPr>
          <w:p w14:paraId="7EC1733D" w14:textId="77777777" w:rsidR="003120EB" w:rsidRPr="00583875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132" w:type="dxa"/>
          </w:tcPr>
          <w:p w14:paraId="5E6ED808" w14:textId="77777777" w:rsidR="003120EB" w:rsidRPr="00583875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3762" w:type="dxa"/>
          </w:tcPr>
          <w:p w14:paraId="5D6281E6" w14:textId="77777777" w:rsidR="003120EB" w:rsidRPr="00583875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0C66B4" w:rsidRPr="00583875" w14:paraId="24B12F63" w14:textId="77777777" w:rsidTr="00167112">
        <w:trPr>
          <w:trHeight w:val="413"/>
        </w:trPr>
        <w:tc>
          <w:tcPr>
            <w:tcW w:w="3946" w:type="dxa"/>
          </w:tcPr>
          <w:p w14:paraId="4B3D11FE" w14:textId="77777777" w:rsidR="000C66B4" w:rsidRPr="00583875" w:rsidRDefault="000C66B4" w:rsidP="000C66B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มงคลเสริมกิจ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0E823A1" w14:textId="77777777" w:rsidR="000C66B4" w:rsidRPr="00583875" w:rsidRDefault="000C66B4" w:rsidP="000C66B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4AB8F9C" w14:textId="77777777" w:rsidR="000C66B4" w:rsidRPr="00583875" w:rsidRDefault="000C66B4" w:rsidP="000C66B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0C66B4" w:rsidRPr="00583875" w14:paraId="367B22E5" w14:textId="77777777" w:rsidTr="00167112">
        <w:trPr>
          <w:trHeight w:val="413"/>
        </w:trPr>
        <w:tc>
          <w:tcPr>
            <w:tcW w:w="3946" w:type="dxa"/>
          </w:tcPr>
          <w:p w14:paraId="3C73B47E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2132" w:type="dxa"/>
          </w:tcPr>
          <w:p w14:paraId="3DE02336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AB39580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583875" w14:paraId="6CDAB5FD" w14:textId="77777777" w:rsidTr="00167112">
        <w:trPr>
          <w:trHeight w:val="413"/>
        </w:trPr>
        <w:tc>
          <w:tcPr>
            <w:tcW w:w="3946" w:type="dxa"/>
          </w:tcPr>
          <w:p w14:paraId="2CF68B67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(สระบุรี)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94EAA97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9F310DD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583875" w14:paraId="556AF986" w14:textId="77777777" w:rsidTr="00167112">
        <w:trPr>
          <w:trHeight w:val="413"/>
        </w:trPr>
        <w:tc>
          <w:tcPr>
            <w:tcW w:w="3946" w:type="dxa"/>
          </w:tcPr>
          <w:p w14:paraId="1D84A499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(สุโขทัย)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4AB3476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7085328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583875" w14:paraId="67CC6579" w14:textId="77777777" w:rsidTr="00167112">
        <w:trPr>
          <w:trHeight w:val="413"/>
        </w:trPr>
        <w:tc>
          <w:tcPr>
            <w:tcW w:w="3946" w:type="dxa"/>
          </w:tcPr>
          <w:p w14:paraId="03F37B46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(บุรีรัมย์)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2ECCEDFE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06D300A5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583875" w14:paraId="4A8682F0" w14:textId="77777777" w:rsidTr="00167112">
        <w:trPr>
          <w:trHeight w:val="413"/>
        </w:trPr>
        <w:tc>
          <w:tcPr>
            <w:tcW w:w="3946" w:type="dxa"/>
          </w:tcPr>
          <w:p w14:paraId="275DC141" w14:textId="77777777" w:rsidR="000C66B4" w:rsidRPr="00583875" w:rsidRDefault="000C66B4" w:rsidP="00167112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(อุบลราชธานี)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52CB9C79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83EC132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583875" w14:paraId="1AA9B626" w14:textId="77777777" w:rsidTr="00167112">
        <w:trPr>
          <w:trHeight w:val="413"/>
        </w:trPr>
        <w:tc>
          <w:tcPr>
            <w:tcW w:w="3946" w:type="dxa"/>
          </w:tcPr>
          <w:p w14:paraId="255A20FC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(ขอนแก่น)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DB01753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77B9256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583875" w14:paraId="3F2E0852" w14:textId="77777777" w:rsidTr="00167112">
        <w:trPr>
          <w:trHeight w:val="413"/>
        </w:trPr>
        <w:tc>
          <w:tcPr>
            <w:tcW w:w="3946" w:type="dxa"/>
          </w:tcPr>
          <w:p w14:paraId="7BBD9F86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(ลำพูน)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349DE213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7F6B943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583875" w14:paraId="7A7B153A" w14:textId="77777777" w:rsidTr="00167112">
        <w:trPr>
          <w:trHeight w:val="413"/>
        </w:trPr>
        <w:tc>
          <w:tcPr>
            <w:tcW w:w="3946" w:type="dxa"/>
          </w:tcPr>
          <w:p w14:paraId="6402087B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 ไมโครไพล์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3D0C3698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8972BE1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583875" w14:paraId="66E5DBBB" w14:textId="77777777" w:rsidTr="00167112">
        <w:trPr>
          <w:trHeight w:val="413"/>
        </w:trPr>
        <w:tc>
          <w:tcPr>
            <w:tcW w:w="3946" w:type="dxa"/>
          </w:tcPr>
          <w:p w14:paraId="5EEA3EA4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(นครราชสีมา)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5B71FB0F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EB9545A" w14:textId="77777777" w:rsidR="000C66B4" w:rsidRPr="0058387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583875" w14:paraId="74964D72" w14:textId="77777777" w:rsidTr="00167112">
        <w:trPr>
          <w:trHeight w:val="413"/>
        </w:trPr>
        <w:tc>
          <w:tcPr>
            <w:tcW w:w="3946" w:type="dxa"/>
          </w:tcPr>
          <w:p w14:paraId="1B2B8960" w14:textId="77777777" w:rsidR="000C66B4" w:rsidRPr="00583875" w:rsidRDefault="000C66B4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สยามสตีลไวร์ </w:t>
            </w: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7041E5B0" w14:textId="77777777" w:rsidR="000C66B4" w:rsidRPr="00583875" w:rsidRDefault="000C66B4" w:rsidP="0066265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B158B86" w14:textId="77777777" w:rsidR="000C66B4" w:rsidRPr="00583875" w:rsidRDefault="000C66B4" w:rsidP="0066265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77F49" w:rsidRPr="00583875" w14:paraId="07F8FD23" w14:textId="77777777" w:rsidTr="00167112">
        <w:trPr>
          <w:trHeight w:val="413"/>
        </w:trPr>
        <w:tc>
          <w:tcPr>
            <w:tcW w:w="3946" w:type="dxa"/>
          </w:tcPr>
          <w:p w14:paraId="45261057" w14:textId="77777777" w:rsidR="00877F49" w:rsidRPr="00583875" w:rsidRDefault="00877F49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สยามสตีลไวร์ เทรดดิ้ง จำกัด</w:t>
            </w:r>
          </w:p>
        </w:tc>
        <w:tc>
          <w:tcPr>
            <w:tcW w:w="2132" w:type="dxa"/>
          </w:tcPr>
          <w:p w14:paraId="604DB23E" w14:textId="77777777" w:rsidR="00877F49" w:rsidRPr="00583875" w:rsidRDefault="00877F49" w:rsidP="00877F4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FBBF028" w14:textId="77777777" w:rsidR="00877F49" w:rsidRPr="00583875" w:rsidRDefault="00877F49" w:rsidP="00877F4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77F49" w:rsidRPr="00583875" w14:paraId="16270BDB" w14:textId="77777777" w:rsidTr="00167112">
        <w:trPr>
          <w:trHeight w:val="413"/>
        </w:trPr>
        <w:tc>
          <w:tcPr>
            <w:tcW w:w="3946" w:type="dxa"/>
          </w:tcPr>
          <w:p w14:paraId="7613C994" w14:textId="77777777" w:rsidR="00877F49" w:rsidRPr="00583875" w:rsidRDefault="00877F49" w:rsidP="00466EC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32" w:type="dxa"/>
          </w:tcPr>
          <w:p w14:paraId="702936DD" w14:textId="77777777" w:rsidR="00877F49" w:rsidRPr="00583875" w:rsidRDefault="00877F49" w:rsidP="00466EC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762" w:type="dxa"/>
          </w:tcPr>
          <w:p w14:paraId="782A9F1D" w14:textId="77777777" w:rsidR="00877F49" w:rsidRPr="00583875" w:rsidRDefault="00877F49" w:rsidP="00466EC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</w:tr>
    </w:tbl>
    <w:p w14:paraId="72FE8ED2" w14:textId="77777777" w:rsidR="000E1547" w:rsidRPr="00583875" w:rsidRDefault="000E1547" w:rsidP="003D1086">
      <w:pPr>
        <w:ind w:left="540"/>
        <w:jc w:val="both"/>
        <w:rPr>
          <w:rFonts w:ascii="Angsana New" w:hAnsi="Angsana New"/>
          <w:b/>
        </w:rPr>
      </w:pPr>
    </w:p>
    <w:p w14:paraId="2ABA0C52" w14:textId="77777777" w:rsidR="004F45B2" w:rsidRPr="00583875" w:rsidRDefault="004F45B2" w:rsidP="003D1086">
      <w:pPr>
        <w:ind w:left="540"/>
        <w:jc w:val="both"/>
        <w:rPr>
          <w:rFonts w:ascii="Angsana New" w:hAnsi="Angsana New"/>
          <w:b/>
        </w:rPr>
      </w:pPr>
    </w:p>
    <w:p w14:paraId="3E776D59" w14:textId="77777777" w:rsidR="003D1086" w:rsidRPr="00583875" w:rsidRDefault="003D1086" w:rsidP="003D1086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583875">
        <w:rPr>
          <w:rFonts w:ascii="Angsana New" w:hAnsi="Angsana New"/>
          <w:b/>
          <w:sz w:val="30"/>
          <w:szCs w:val="30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580"/>
      </w:tblGrid>
      <w:tr w:rsidR="0031137A" w:rsidRPr="00583875" w14:paraId="3F90021B" w14:textId="77777777" w:rsidTr="003D1086">
        <w:trPr>
          <w:trHeight w:val="20"/>
          <w:tblHeader/>
        </w:trPr>
        <w:tc>
          <w:tcPr>
            <w:tcW w:w="3420" w:type="dxa"/>
          </w:tcPr>
          <w:p w14:paraId="06AAB4B8" w14:textId="77777777" w:rsidR="003D1086" w:rsidRPr="00583875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5DE3B1F6" w14:textId="77777777" w:rsidR="003D1086" w:rsidRPr="00583875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032F1046" w14:textId="77777777" w:rsidR="003D1086" w:rsidRPr="00583875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1137A" w:rsidRPr="00583875" w14:paraId="6EC0D670" w14:textId="77777777" w:rsidTr="003D1086">
        <w:trPr>
          <w:trHeight w:val="20"/>
        </w:trPr>
        <w:tc>
          <w:tcPr>
            <w:tcW w:w="3420" w:type="dxa"/>
          </w:tcPr>
          <w:p w14:paraId="12AD93E4" w14:textId="77777777" w:rsidR="003D1086" w:rsidRPr="00583875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280F4049" w14:textId="77777777" w:rsidR="003D1086" w:rsidRPr="00583875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6C21FBAC" w14:textId="77777777" w:rsidR="003D1086" w:rsidRPr="00583875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583875" w14:paraId="7D349735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76EF88AF" w14:textId="77777777" w:rsidR="003D1086" w:rsidRPr="00583875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14:paraId="5E5BA778" w14:textId="77777777" w:rsidR="003D1086" w:rsidRPr="00583875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B4161F" w:rsidRPr="00583875" w14:paraId="46AC7326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599CCAE" w14:textId="77777777" w:rsidR="00B4161F" w:rsidRPr="00583875" w:rsidRDefault="00B4161F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ขายสินทรัพย์ถาวร</w:t>
            </w:r>
          </w:p>
        </w:tc>
        <w:tc>
          <w:tcPr>
            <w:tcW w:w="5580" w:type="dxa"/>
          </w:tcPr>
          <w:p w14:paraId="584E15F0" w14:textId="77777777" w:rsidR="00B4161F" w:rsidRPr="00583875" w:rsidRDefault="00B4161F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787C" w:rsidRPr="00583875" w14:paraId="71DEA0C7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0CA6646" w14:textId="77777777" w:rsidR="005D787C" w:rsidRPr="00583875" w:rsidRDefault="005D787C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580" w:type="dxa"/>
          </w:tcPr>
          <w:p w14:paraId="4FC273BB" w14:textId="77777777" w:rsidR="005D787C" w:rsidRPr="00583875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583875" w14:paraId="372FDCFD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04CAD5F4" w14:textId="77777777" w:rsidR="003D1086" w:rsidRPr="00583875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14:paraId="747E953B" w14:textId="77777777" w:rsidR="003D1086" w:rsidRPr="00583875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C0041" w:rsidRPr="00583875" w14:paraId="1242A7BF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423DA6C2" w14:textId="77777777" w:rsidR="00EC0041" w:rsidRPr="00583875" w:rsidRDefault="00EC0041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14:paraId="523339F1" w14:textId="77777777" w:rsidR="00EC0041" w:rsidRPr="00583875" w:rsidRDefault="00EC0041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787C" w:rsidRPr="00583875" w14:paraId="42194CFB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222A1205" w14:textId="77777777" w:rsidR="005D787C" w:rsidRPr="00583875" w:rsidRDefault="005D787C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580" w:type="dxa"/>
          </w:tcPr>
          <w:p w14:paraId="4302162B" w14:textId="77777777" w:rsidR="005D787C" w:rsidRPr="00583875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5FAB1F76" w14:textId="77777777" w:rsidR="00E51A6F" w:rsidRPr="00583875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2E2C962" w14:textId="77777777" w:rsidR="000D1F86" w:rsidRPr="00583875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83875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583875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583875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C23942" w:rsidRPr="00583875">
        <w:rPr>
          <w:rFonts w:ascii="Angsana New" w:hAnsi="Angsana New"/>
          <w:b/>
          <w:sz w:val="30"/>
          <w:szCs w:val="30"/>
          <w:cs/>
        </w:rPr>
        <w:t>สำหรับงวดสามเดือน</w:t>
      </w:r>
      <w:r w:rsidR="0001659B" w:rsidRPr="00583875">
        <w:rPr>
          <w:rFonts w:ascii="Angsana New" w:hAnsi="Angsana New" w:hint="cs"/>
          <w:b/>
          <w:sz w:val="30"/>
          <w:szCs w:val="30"/>
          <w:cs/>
        </w:rPr>
        <w:t>และ</w:t>
      </w:r>
      <w:r w:rsidR="00514FB3" w:rsidRPr="00583875">
        <w:rPr>
          <w:rFonts w:ascii="Angsana New" w:hAnsi="Angsana New" w:hint="cs"/>
          <w:b/>
          <w:sz w:val="30"/>
          <w:szCs w:val="30"/>
          <w:cs/>
        </w:rPr>
        <w:t>เก้าเดือน</w:t>
      </w:r>
      <w:r w:rsidR="00C23942" w:rsidRPr="00583875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514FB3" w:rsidRPr="00583875">
        <w:rPr>
          <w:rFonts w:ascii="Angsana New" w:hAnsi="Angsana New"/>
          <w:b/>
          <w:sz w:val="30"/>
          <w:szCs w:val="30"/>
          <w:cs/>
        </w:rPr>
        <w:t>30 กันยายน</w:t>
      </w:r>
      <w:r w:rsidR="00C23942" w:rsidRPr="00583875">
        <w:rPr>
          <w:rFonts w:ascii="Angsana New" w:hAnsi="Angsana New"/>
          <w:b/>
          <w:sz w:val="30"/>
          <w:szCs w:val="30"/>
          <w:cs/>
        </w:rPr>
        <w:t xml:space="preserve"> 2566</w:t>
      </w:r>
      <w:r w:rsidR="00C23942" w:rsidRPr="00583875">
        <w:rPr>
          <w:rFonts w:ascii="Angsana New" w:hAnsi="Angsana New"/>
          <w:b/>
          <w:sz w:val="30"/>
          <w:szCs w:val="30"/>
        </w:rPr>
        <w:t xml:space="preserve"> </w:t>
      </w:r>
      <w:r w:rsidR="00D06B6A" w:rsidRPr="00583875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46375D" w:rsidRPr="00583875" w14:paraId="4FB1E7D9" w14:textId="77777777" w:rsidTr="00402DC2">
        <w:trPr>
          <w:tblHeader/>
        </w:trPr>
        <w:tc>
          <w:tcPr>
            <w:tcW w:w="3780" w:type="dxa"/>
          </w:tcPr>
          <w:p w14:paraId="11549470" w14:textId="77777777" w:rsidR="0046375D" w:rsidRPr="00583875" w:rsidRDefault="0046375D" w:rsidP="004717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74CF4C60" w14:textId="77777777" w:rsidR="0046375D" w:rsidRPr="00583875" w:rsidRDefault="000B6CA2" w:rsidP="0001659B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0B6CA2" w:rsidRPr="00583875" w14:paraId="2ADE7CC4" w14:textId="77777777" w:rsidTr="009A088C">
        <w:trPr>
          <w:tblHeader/>
        </w:trPr>
        <w:tc>
          <w:tcPr>
            <w:tcW w:w="3780" w:type="dxa"/>
          </w:tcPr>
          <w:p w14:paraId="77185C1A" w14:textId="77777777" w:rsidR="000B6CA2" w:rsidRPr="00583875" w:rsidRDefault="000B6CA2" w:rsidP="000B6CA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C923D57" w14:textId="77777777" w:rsidR="000B6CA2" w:rsidRPr="00583875" w:rsidRDefault="00D87136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11482207" w14:textId="77777777" w:rsidR="000B6CA2" w:rsidRPr="00583875" w:rsidRDefault="000B6CA2" w:rsidP="000B6C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74E1DEB" w14:textId="77777777" w:rsidR="000B6CA2" w:rsidRPr="00583875" w:rsidRDefault="00D87136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514FB3"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เก้าเดือน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0B6CA2" w:rsidRPr="00583875" w14:paraId="6867AAC3" w14:textId="77777777" w:rsidTr="00A41D83">
        <w:trPr>
          <w:tblHeader/>
        </w:trPr>
        <w:tc>
          <w:tcPr>
            <w:tcW w:w="3780" w:type="dxa"/>
          </w:tcPr>
          <w:p w14:paraId="34652E1D" w14:textId="77777777" w:rsidR="000B6CA2" w:rsidRPr="00583875" w:rsidRDefault="000B6CA2" w:rsidP="000B6CA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8A6F03E" w14:textId="77777777" w:rsidR="000B6CA2" w:rsidRPr="00583875" w:rsidRDefault="00514FB3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275B4EF8" w14:textId="77777777" w:rsidR="000B6CA2" w:rsidRPr="00583875" w:rsidRDefault="000B6CA2" w:rsidP="000B6C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4F14EC4" w14:textId="77777777" w:rsidR="000B6CA2" w:rsidRPr="00583875" w:rsidRDefault="00514FB3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0B6CA2" w:rsidRPr="00583875" w14:paraId="726122BE" w14:textId="77777777" w:rsidTr="00EC3890">
        <w:trPr>
          <w:tblHeader/>
        </w:trPr>
        <w:tc>
          <w:tcPr>
            <w:tcW w:w="3780" w:type="dxa"/>
          </w:tcPr>
          <w:p w14:paraId="6C0EFAE4" w14:textId="77777777" w:rsidR="000B6CA2" w:rsidRPr="00583875" w:rsidRDefault="000B6CA2" w:rsidP="000B6CA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15BBE6EE" w14:textId="77777777" w:rsidR="000B6CA2" w:rsidRPr="00583875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3" w:type="dxa"/>
          </w:tcPr>
          <w:p w14:paraId="6496F3BA" w14:textId="77777777" w:rsidR="000B6CA2" w:rsidRPr="00583875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0E111A6A" w14:textId="77777777" w:rsidR="000B6CA2" w:rsidRPr="00583875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12F00F1" w14:textId="77777777" w:rsidR="000B6CA2" w:rsidRPr="00583875" w:rsidRDefault="000B6CA2" w:rsidP="000B6C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343EC60" w14:textId="77777777" w:rsidR="000B6CA2" w:rsidRPr="00583875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1FCFFC03" w14:textId="77777777" w:rsidR="000B6CA2" w:rsidRPr="00583875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03D077" w14:textId="77777777" w:rsidR="000B6CA2" w:rsidRPr="00583875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31137A" w:rsidRPr="00583875" w14:paraId="00811A4F" w14:textId="77777777" w:rsidTr="0054725B">
        <w:trPr>
          <w:tblHeader/>
        </w:trPr>
        <w:tc>
          <w:tcPr>
            <w:tcW w:w="3780" w:type="dxa"/>
          </w:tcPr>
          <w:p w14:paraId="137ED819" w14:textId="77777777" w:rsidR="007E0AE1" w:rsidRPr="00583875" w:rsidRDefault="007E0AE1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350157" w14:textId="77777777" w:rsidR="007E0AE1" w:rsidRPr="00583875" w:rsidRDefault="007E0AE1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5838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583875" w14:paraId="665A8624" w14:textId="77777777" w:rsidTr="00EC3890">
        <w:trPr>
          <w:cantSplit/>
        </w:trPr>
        <w:tc>
          <w:tcPr>
            <w:tcW w:w="3780" w:type="dxa"/>
          </w:tcPr>
          <w:p w14:paraId="73DB08E9" w14:textId="77777777" w:rsidR="007E0AE1" w:rsidRPr="00583875" w:rsidRDefault="007E0AE1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34F1C609" w14:textId="77777777" w:rsidR="007E0AE1" w:rsidRPr="00583875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A472229" w14:textId="77777777" w:rsidR="007E0AE1" w:rsidRPr="00583875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5F63F08" w14:textId="77777777" w:rsidR="007E0AE1" w:rsidRPr="00583875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2DD0253" w14:textId="77777777" w:rsidR="007E0AE1" w:rsidRPr="00583875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F23FC" w14:textId="77777777" w:rsidR="007E0AE1" w:rsidRPr="00583875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0461BA" w14:textId="77777777" w:rsidR="007E0AE1" w:rsidRPr="00583875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025D49E" w14:textId="77777777" w:rsidR="007E0AE1" w:rsidRPr="00583875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583875" w14:paraId="266ADB61" w14:textId="77777777" w:rsidTr="005A1EA7">
        <w:trPr>
          <w:cantSplit/>
        </w:trPr>
        <w:tc>
          <w:tcPr>
            <w:tcW w:w="3780" w:type="dxa"/>
          </w:tcPr>
          <w:p w14:paraId="39D90921" w14:textId="77777777" w:rsidR="001C46F0" w:rsidRPr="00583875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56400450" w14:textId="77777777" w:rsidR="001C46F0" w:rsidRPr="00583875" w:rsidRDefault="007374B6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22,203</w:t>
            </w:r>
          </w:p>
        </w:tc>
        <w:tc>
          <w:tcPr>
            <w:tcW w:w="183" w:type="dxa"/>
          </w:tcPr>
          <w:p w14:paraId="70F25C48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CCB3397" w14:textId="77777777" w:rsidR="001C46F0" w:rsidRPr="00583875" w:rsidRDefault="00A11E78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9,254</w:t>
            </w:r>
          </w:p>
        </w:tc>
        <w:tc>
          <w:tcPr>
            <w:tcW w:w="180" w:type="dxa"/>
          </w:tcPr>
          <w:p w14:paraId="3A86DE07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0098E5" w14:textId="77777777" w:rsidR="001C46F0" w:rsidRPr="00583875" w:rsidRDefault="007374B6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74,611</w:t>
            </w:r>
          </w:p>
        </w:tc>
        <w:tc>
          <w:tcPr>
            <w:tcW w:w="180" w:type="dxa"/>
          </w:tcPr>
          <w:p w14:paraId="28F667AD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F43390" w14:textId="77777777" w:rsidR="001C46F0" w:rsidRPr="00583875" w:rsidRDefault="00417519" w:rsidP="00D84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47,162</w:t>
            </w:r>
          </w:p>
        </w:tc>
      </w:tr>
      <w:tr w:rsidR="00417519" w:rsidRPr="00583875" w14:paraId="1AF4703E" w14:textId="77777777" w:rsidTr="005A1EA7">
        <w:trPr>
          <w:cantSplit/>
        </w:trPr>
        <w:tc>
          <w:tcPr>
            <w:tcW w:w="3780" w:type="dxa"/>
          </w:tcPr>
          <w:p w14:paraId="6C6ED753" w14:textId="77777777" w:rsidR="00417519" w:rsidRPr="00583875" w:rsidRDefault="00417519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1170" w:type="dxa"/>
          </w:tcPr>
          <w:p w14:paraId="7347891B" w14:textId="77777777" w:rsidR="00417519" w:rsidRPr="00583875" w:rsidRDefault="007374B6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A63B7B0" w14:textId="77777777" w:rsidR="00417519" w:rsidRPr="00583875" w:rsidRDefault="00417519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E8A9D8C" w14:textId="77777777" w:rsidR="00417519" w:rsidRPr="00583875" w:rsidRDefault="00A11E78" w:rsidP="005A1E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80" w:type="dxa"/>
          </w:tcPr>
          <w:p w14:paraId="26CAF00F" w14:textId="77777777" w:rsidR="00417519" w:rsidRPr="00583875" w:rsidRDefault="00417519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682E03" w14:textId="77777777" w:rsidR="00417519" w:rsidRPr="00583875" w:rsidRDefault="007374B6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BA1CA2" w14:textId="77777777" w:rsidR="00417519" w:rsidRPr="00583875" w:rsidRDefault="00417519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BE929C6" w14:textId="77777777" w:rsidR="00417519" w:rsidRPr="00583875" w:rsidRDefault="00417519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950</w:t>
            </w:r>
          </w:p>
        </w:tc>
      </w:tr>
      <w:tr w:rsidR="00417519" w:rsidRPr="00583875" w14:paraId="5D6DBB65" w14:textId="77777777" w:rsidTr="005A1EA7">
        <w:trPr>
          <w:cantSplit/>
        </w:trPr>
        <w:tc>
          <w:tcPr>
            <w:tcW w:w="3780" w:type="dxa"/>
          </w:tcPr>
          <w:p w14:paraId="2E82C6CD" w14:textId="77777777" w:rsidR="00417519" w:rsidRPr="00583875" w:rsidRDefault="00417519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กำไร(ขาดทุน)จากการจำหน่ายที่ดิน อาคาร และอุปกรณ์</w:t>
            </w:r>
          </w:p>
        </w:tc>
        <w:tc>
          <w:tcPr>
            <w:tcW w:w="1170" w:type="dxa"/>
          </w:tcPr>
          <w:p w14:paraId="6A117CDD" w14:textId="77777777" w:rsidR="00417519" w:rsidRPr="00583875" w:rsidRDefault="007374B6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BF014AF" w14:textId="77777777" w:rsidR="00417519" w:rsidRPr="00583875" w:rsidRDefault="00417519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45654B8" w14:textId="77777777" w:rsidR="00417519" w:rsidRPr="00583875" w:rsidRDefault="00A11E78" w:rsidP="005A1E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(275)</w:t>
            </w:r>
          </w:p>
        </w:tc>
        <w:tc>
          <w:tcPr>
            <w:tcW w:w="180" w:type="dxa"/>
          </w:tcPr>
          <w:p w14:paraId="7EFCD3D5" w14:textId="77777777" w:rsidR="00417519" w:rsidRPr="00583875" w:rsidRDefault="00417519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578D09" w14:textId="77777777" w:rsidR="00417519" w:rsidRPr="00583875" w:rsidRDefault="007374B6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CA7971" w14:textId="77777777" w:rsidR="00417519" w:rsidRPr="00583875" w:rsidRDefault="00417519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A1E8D4" w14:textId="77777777" w:rsidR="00417519" w:rsidRPr="00583875" w:rsidRDefault="00417519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(275)</w:t>
            </w:r>
          </w:p>
        </w:tc>
      </w:tr>
      <w:tr w:rsidR="004F5E74" w:rsidRPr="00583875" w14:paraId="5D9F1D30" w14:textId="77777777" w:rsidTr="005A1EA7">
        <w:trPr>
          <w:cantSplit/>
        </w:trPr>
        <w:tc>
          <w:tcPr>
            <w:tcW w:w="3780" w:type="dxa"/>
          </w:tcPr>
          <w:p w14:paraId="55BAFC3D" w14:textId="77777777" w:rsidR="004F5E74" w:rsidRPr="00583875" w:rsidRDefault="004F5E74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016B953E" w14:textId="77777777" w:rsidR="004F5E74" w:rsidRPr="00583875" w:rsidRDefault="007374B6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3" w:type="dxa"/>
          </w:tcPr>
          <w:p w14:paraId="17492047" w14:textId="77777777" w:rsidR="004F5E74" w:rsidRPr="00583875" w:rsidRDefault="004F5E74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B67F279" w14:textId="77777777" w:rsidR="004F5E74" w:rsidRPr="00583875" w:rsidRDefault="005D787C" w:rsidP="005A1E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CDF785" w14:textId="77777777" w:rsidR="004F5E74" w:rsidRPr="00583875" w:rsidRDefault="004F5E74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D663C" w14:textId="77777777" w:rsidR="004F5E74" w:rsidRPr="00583875" w:rsidRDefault="007374B6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80" w:type="dxa"/>
          </w:tcPr>
          <w:p w14:paraId="7E67D91F" w14:textId="77777777" w:rsidR="004F5E74" w:rsidRPr="00583875" w:rsidRDefault="004F5E74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01657B" w14:textId="77777777" w:rsidR="004F5E74" w:rsidRPr="00583875" w:rsidRDefault="005D787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11E78" w:rsidRPr="00583875" w14:paraId="4134D333" w14:textId="77777777" w:rsidTr="005A1EA7">
        <w:trPr>
          <w:cantSplit/>
        </w:trPr>
        <w:tc>
          <w:tcPr>
            <w:tcW w:w="3780" w:type="dxa"/>
          </w:tcPr>
          <w:p w14:paraId="3C2F9DDE" w14:textId="77777777" w:rsidR="00A11E78" w:rsidRPr="00583875" w:rsidRDefault="00A11E78" w:rsidP="00A1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09C828EA" w14:textId="77777777" w:rsidR="00A11E78" w:rsidRPr="00583875" w:rsidRDefault="007374B6" w:rsidP="00A11E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16,019</w:t>
            </w:r>
          </w:p>
        </w:tc>
        <w:tc>
          <w:tcPr>
            <w:tcW w:w="183" w:type="dxa"/>
          </w:tcPr>
          <w:p w14:paraId="5ED655A0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F9FB2F0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4,018</w:t>
            </w:r>
          </w:p>
        </w:tc>
        <w:tc>
          <w:tcPr>
            <w:tcW w:w="180" w:type="dxa"/>
          </w:tcPr>
          <w:p w14:paraId="0CA09CE6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AFD2C3" w14:textId="77777777" w:rsidR="00A11E78" w:rsidRPr="00583875" w:rsidRDefault="007374B6" w:rsidP="00A11E7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38,675</w:t>
            </w:r>
          </w:p>
        </w:tc>
        <w:tc>
          <w:tcPr>
            <w:tcW w:w="180" w:type="dxa"/>
          </w:tcPr>
          <w:p w14:paraId="5C3546F3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EFB664" w14:textId="77777777" w:rsidR="00A11E78" w:rsidRPr="00583875" w:rsidRDefault="00A11E78" w:rsidP="00A11E7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11,846</w:t>
            </w:r>
          </w:p>
        </w:tc>
      </w:tr>
      <w:tr w:rsidR="00A11E78" w:rsidRPr="00583875" w14:paraId="091103E3" w14:textId="77777777" w:rsidTr="005A1EA7">
        <w:trPr>
          <w:cantSplit/>
        </w:trPr>
        <w:tc>
          <w:tcPr>
            <w:tcW w:w="3780" w:type="dxa"/>
          </w:tcPr>
          <w:p w14:paraId="22972033" w14:textId="77777777" w:rsidR="00A11E78" w:rsidRPr="00583875" w:rsidRDefault="00A11E78" w:rsidP="00A1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1ABB18C0" w14:textId="77777777" w:rsidR="00A11E78" w:rsidRPr="00583875" w:rsidRDefault="000200BC" w:rsidP="00A11E7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19,757</w:t>
            </w:r>
          </w:p>
        </w:tc>
        <w:tc>
          <w:tcPr>
            <w:tcW w:w="183" w:type="dxa"/>
          </w:tcPr>
          <w:p w14:paraId="16B13786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7ABC4E1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03ACC43C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F0D2C5" w14:textId="77777777" w:rsidR="00A11E78" w:rsidRPr="00583875" w:rsidRDefault="000200BC" w:rsidP="00A11E7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19,757</w:t>
            </w:r>
          </w:p>
        </w:tc>
        <w:tc>
          <w:tcPr>
            <w:tcW w:w="180" w:type="dxa"/>
          </w:tcPr>
          <w:p w14:paraId="52D2800B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08713D7" w14:textId="77777777" w:rsidR="00A11E78" w:rsidRPr="00583875" w:rsidRDefault="00A11E78" w:rsidP="00A11E7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6,048</w:t>
            </w:r>
          </w:p>
        </w:tc>
      </w:tr>
      <w:tr w:rsidR="00A11E78" w:rsidRPr="00583875" w14:paraId="082171B8" w14:textId="77777777" w:rsidTr="005A1EA7">
        <w:trPr>
          <w:cantSplit/>
        </w:trPr>
        <w:tc>
          <w:tcPr>
            <w:tcW w:w="3780" w:type="dxa"/>
          </w:tcPr>
          <w:p w14:paraId="6CCEDAC7" w14:textId="77777777" w:rsidR="00A11E78" w:rsidRPr="00583875" w:rsidRDefault="00A11E78" w:rsidP="00A1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56ABF0CA" w14:textId="77777777" w:rsidR="00A11E78" w:rsidRPr="00583875" w:rsidRDefault="007374B6" w:rsidP="00A11E7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1D414FD3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DA00E58" w14:textId="77777777" w:rsidR="00A11E78" w:rsidRPr="00583875" w:rsidRDefault="00A11E78" w:rsidP="00A11E7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305324C1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B5D16A" w14:textId="77777777" w:rsidR="00A11E78" w:rsidRPr="00583875" w:rsidRDefault="007374B6" w:rsidP="00D84EA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6275CB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A2F860E" w14:textId="77777777" w:rsidR="00A11E78" w:rsidRPr="00583875" w:rsidRDefault="00A11E78" w:rsidP="00A11E7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36A9EA" w14:textId="77777777" w:rsidR="00A11E78" w:rsidRPr="00583875" w:rsidRDefault="00A11E78" w:rsidP="00A11E7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31137A" w:rsidRPr="00583875" w14:paraId="2987B513" w14:textId="77777777" w:rsidTr="00EC3890">
        <w:trPr>
          <w:cantSplit/>
        </w:trPr>
        <w:tc>
          <w:tcPr>
            <w:tcW w:w="3780" w:type="dxa"/>
          </w:tcPr>
          <w:p w14:paraId="06144F21" w14:textId="77777777" w:rsidR="00512F37" w:rsidRPr="00583875" w:rsidRDefault="00512F37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42C49B4" w14:textId="77777777" w:rsidR="00A11E78" w:rsidRPr="00583875" w:rsidRDefault="00A11E78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145861" w14:textId="77777777" w:rsidR="00A11E78" w:rsidRPr="00583875" w:rsidRDefault="00A11E78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8F60D9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8335FB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8BAAD29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91C29A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E37D6F" w14:textId="77777777" w:rsidR="001C46F0" w:rsidRPr="00583875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501650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74F92B" w14:textId="77777777" w:rsidR="001C46F0" w:rsidRPr="00583875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583875" w14:paraId="28BDF608" w14:textId="77777777" w:rsidTr="00EC3890">
        <w:trPr>
          <w:cantSplit/>
        </w:trPr>
        <w:tc>
          <w:tcPr>
            <w:tcW w:w="3780" w:type="dxa"/>
          </w:tcPr>
          <w:p w14:paraId="563A5432" w14:textId="77777777" w:rsidR="001C46F0" w:rsidRPr="00583875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16BCE825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8228F15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0D808F3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DC1078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709C4A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628B4C6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BED5D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1137A" w:rsidRPr="00583875" w14:paraId="6DA4DBEE" w14:textId="77777777" w:rsidTr="00EC3890">
        <w:trPr>
          <w:cantSplit/>
        </w:trPr>
        <w:tc>
          <w:tcPr>
            <w:tcW w:w="3780" w:type="dxa"/>
          </w:tcPr>
          <w:p w14:paraId="1A94644E" w14:textId="77777777" w:rsidR="001C46F0" w:rsidRPr="00583875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9D8BE2E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B04CD3F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24297E5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C9F3E5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E91E0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B4F179E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9C8B1" w14:textId="77777777" w:rsidR="001C46F0" w:rsidRPr="00583875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30A" w:rsidRPr="00583875" w14:paraId="08836DC4" w14:textId="77777777" w:rsidTr="006275CB">
        <w:trPr>
          <w:cantSplit/>
        </w:trPr>
        <w:tc>
          <w:tcPr>
            <w:tcW w:w="3780" w:type="dxa"/>
          </w:tcPr>
          <w:p w14:paraId="68962B0D" w14:textId="77777777" w:rsidR="000B630A" w:rsidRPr="00583875" w:rsidRDefault="000B630A" w:rsidP="000B63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63FE79A5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3" w:type="dxa"/>
          </w:tcPr>
          <w:p w14:paraId="348DACAC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A261462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7,826</w:t>
            </w:r>
          </w:p>
        </w:tc>
        <w:tc>
          <w:tcPr>
            <w:tcW w:w="180" w:type="dxa"/>
          </w:tcPr>
          <w:p w14:paraId="61E8BB88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F38A2" w14:textId="77777777" w:rsidR="000B630A" w:rsidRPr="00583875" w:rsidRDefault="000B630A" w:rsidP="000B63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24,063</w:t>
            </w:r>
          </w:p>
        </w:tc>
        <w:tc>
          <w:tcPr>
            <w:tcW w:w="180" w:type="dxa"/>
          </w:tcPr>
          <w:p w14:paraId="1DDC6BBB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1DA659" w14:textId="77777777" w:rsidR="000B630A" w:rsidRPr="00583875" w:rsidRDefault="000B630A" w:rsidP="000B63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23,477</w:t>
            </w:r>
          </w:p>
        </w:tc>
      </w:tr>
      <w:tr w:rsidR="000B630A" w:rsidRPr="00583875" w14:paraId="1519240C" w14:textId="77777777" w:rsidTr="006275CB">
        <w:trPr>
          <w:cantSplit/>
        </w:trPr>
        <w:tc>
          <w:tcPr>
            <w:tcW w:w="3780" w:type="dxa"/>
          </w:tcPr>
          <w:p w14:paraId="3516ABFB" w14:textId="77777777" w:rsidR="000B630A" w:rsidRPr="00583875" w:rsidRDefault="000B630A" w:rsidP="000B63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D0835E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183" w:type="dxa"/>
          </w:tcPr>
          <w:p w14:paraId="774C760D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B59C6CF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80" w:type="dxa"/>
          </w:tcPr>
          <w:p w14:paraId="4E2CD73A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9B8B8" w14:textId="77777777" w:rsidR="000B630A" w:rsidRPr="00583875" w:rsidRDefault="000B630A" w:rsidP="000B63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180" w:type="dxa"/>
          </w:tcPr>
          <w:p w14:paraId="0C402CDC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05A860" w14:textId="77777777" w:rsidR="000B630A" w:rsidRPr="00583875" w:rsidRDefault="000B630A" w:rsidP="000B63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</w:tr>
      <w:tr w:rsidR="000B630A" w:rsidRPr="00583875" w14:paraId="4DB140CA" w14:textId="77777777" w:rsidTr="006275CB">
        <w:trPr>
          <w:cantSplit/>
        </w:trPr>
        <w:tc>
          <w:tcPr>
            <w:tcW w:w="3780" w:type="dxa"/>
          </w:tcPr>
          <w:p w14:paraId="0088AA8B" w14:textId="77777777" w:rsidR="000B630A" w:rsidRPr="00583875" w:rsidRDefault="000B630A" w:rsidP="000B63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03433B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8,191</w:t>
            </w:r>
          </w:p>
        </w:tc>
        <w:tc>
          <w:tcPr>
            <w:tcW w:w="183" w:type="dxa"/>
          </w:tcPr>
          <w:p w14:paraId="1636F2C6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50C47B8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7,991</w:t>
            </w:r>
          </w:p>
        </w:tc>
        <w:tc>
          <w:tcPr>
            <w:tcW w:w="180" w:type="dxa"/>
          </w:tcPr>
          <w:p w14:paraId="53283F5D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13A8F4" w14:textId="77777777" w:rsidR="000B630A" w:rsidRPr="00583875" w:rsidRDefault="000B630A" w:rsidP="000B63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24,571</w:t>
            </w:r>
          </w:p>
        </w:tc>
        <w:tc>
          <w:tcPr>
            <w:tcW w:w="180" w:type="dxa"/>
          </w:tcPr>
          <w:p w14:paraId="6F456E22" w14:textId="77777777" w:rsidR="000B630A" w:rsidRPr="00583875" w:rsidRDefault="000B630A" w:rsidP="000B630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EF1DB" w14:textId="77777777" w:rsidR="000B630A" w:rsidRPr="00583875" w:rsidRDefault="000B630A" w:rsidP="000B63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23,972</w:t>
            </w:r>
          </w:p>
        </w:tc>
      </w:tr>
    </w:tbl>
    <w:p w14:paraId="240F643E" w14:textId="77777777" w:rsidR="00E44A1D" w:rsidRPr="00583875" w:rsidRDefault="00E44A1D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A11E78" w:rsidRPr="00583875" w14:paraId="04281C4E" w14:textId="77777777" w:rsidTr="00CB1ABC">
        <w:trPr>
          <w:tblHeader/>
        </w:trPr>
        <w:tc>
          <w:tcPr>
            <w:tcW w:w="9270" w:type="dxa"/>
            <w:gridSpan w:val="8"/>
          </w:tcPr>
          <w:p w14:paraId="7D8576B6" w14:textId="77777777" w:rsidR="00A11E78" w:rsidRPr="00583875" w:rsidRDefault="00A11E78" w:rsidP="00A11E78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AE3D3C" w:rsidRPr="00583875" w14:paraId="2E067B82" w14:textId="77777777" w:rsidTr="00877F49">
        <w:trPr>
          <w:tblHeader/>
        </w:trPr>
        <w:tc>
          <w:tcPr>
            <w:tcW w:w="3780" w:type="dxa"/>
          </w:tcPr>
          <w:p w14:paraId="11D29D4D" w14:textId="77777777" w:rsidR="00AE3D3C" w:rsidRPr="00583875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57E958F4" w14:textId="77777777" w:rsidR="00AE3D3C" w:rsidRPr="00583875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E3D3C" w:rsidRPr="00583875" w14:paraId="49A27F71" w14:textId="77777777" w:rsidTr="00877F49">
        <w:trPr>
          <w:tblHeader/>
        </w:trPr>
        <w:tc>
          <w:tcPr>
            <w:tcW w:w="3780" w:type="dxa"/>
          </w:tcPr>
          <w:p w14:paraId="49BCEF29" w14:textId="77777777" w:rsidR="00AE3D3C" w:rsidRPr="00583875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02FD5ED" w14:textId="77777777" w:rsidR="00AE3D3C" w:rsidRPr="00583875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762EE3B9" w14:textId="77777777" w:rsidR="00AE3D3C" w:rsidRPr="00583875" w:rsidRDefault="00AE3D3C" w:rsidP="00877F4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FE32F82" w14:textId="77777777" w:rsidR="00AE3D3C" w:rsidRPr="00583875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514FB3"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เก้าเดือน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AE3D3C" w:rsidRPr="00583875" w14:paraId="7982DE92" w14:textId="77777777" w:rsidTr="00877F49">
        <w:trPr>
          <w:tblHeader/>
        </w:trPr>
        <w:tc>
          <w:tcPr>
            <w:tcW w:w="3780" w:type="dxa"/>
          </w:tcPr>
          <w:p w14:paraId="79FFFD92" w14:textId="77777777" w:rsidR="00AE3D3C" w:rsidRPr="00583875" w:rsidRDefault="00AE3D3C" w:rsidP="00877F4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CAFBCFA" w14:textId="77777777" w:rsidR="00AE3D3C" w:rsidRPr="00583875" w:rsidRDefault="00514FB3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2CF1B53D" w14:textId="77777777" w:rsidR="00AE3D3C" w:rsidRPr="00583875" w:rsidRDefault="00AE3D3C" w:rsidP="00877F4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FC2A6B9" w14:textId="77777777" w:rsidR="00AE3D3C" w:rsidRPr="00583875" w:rsidRDefault="00514FB3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AE3D3C" w:rsidRPr="00583875" w14:paraId="04E3A8C6" w14:textId="77777777" w:rsidTr="00877F49">
        <w:trPr>
          <w:tblHeader/>
        </w:trPr>
        <w:tc>
          <w:tcPr>
            <w:tcW w:w="3780" w:type="dxa"/>
          </w:tcPr>
          <w:p w14:paraId="2CA17F4D" w14:textId="77777777" w:rsidR="00AE3D3C" w:rsidRPr="00583875" w:rsidRDefault="00AE3D3C" w:rsidP="00877F4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A9D74FA" w14:textId="77777777" w:rsidR="00AE3D3C" w:rsidRPr="00583875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3" w:type="dxa"/>
          </w:tcPr>
          <w:p w14:paraId="159D8A04" w14:textId="77777777" w:rsidR="00AE3D3C" w:rsidRPr="00583875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57C48435" w14:textId="77777777" w:rsidR="00AE3D3C" w:rsidRPr="00583875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910CD68" w14:textId="77777777" w:rsidR="00AE3D3C" w:rsidRPr="00583875" w:rsidRDefault="00AE3D3C" w:rsidP="00877F4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4A4D4B1" w14:textId="77777777" w:rsidR="00AE3D3C" w:rsidRPr="00583875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42804FD6" w14:textId="77777777" w:rsidR="00AE3D3C" w:rsidRPr="00583875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838DCC" w14:textId="77777777" w:rsidR="00AE3D3C" w:rsidRPr="00583875" w:rsidRDefault="00AE3D3C" w:rsidP="00877F4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AE3D3C" w:rsidRPr="00583875" w14:paraId="47FA46B0" w14:textId="77777777" w:rsidTr="00877F49">
        <w:trPr>
          <w:tblHeader/>
        </w:trPr>
        <w:tc>
          <w:tcPr>
            <w:tcW w:w="3780" w:type="dxa"/>
          </w:tcPr>
          <w:p w14:paraId="2CCE695B" w14:textId="77777777" w:rsidR="00AE3D3C" w:rsidRPr="00583875" w:rsidRDefault="00AE3D3C" w:rsidP="00877F4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5AC8F18" w14:textId="77777777" w:rsidR="00AE3D3C" w:rsidRPr="00583875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5838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E3D3C" w:rsidRPr="00583875" w14:paraId="2FF79700" w14:textId="77777777" w:rsidTr="00877F49">
        <w:trPr>
          <w:cantSplit/>
        </w:trPr>
        <w:tc>
          <w:tcPr>
            <w:tcW w:w="3780" w:type="dxa"/>
          </w:tcPr>
          <w:p w14:paraId="6776A5E7" w14:textId="77777777" w:rsidR="00AE3D3C" w:rsidRPr="00583875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4DC77233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7774DBDA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923256B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5F5104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B3C372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65DC0B5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B6C6DA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35195" w:rsidRPr="00583875" w14:paraId="7B813C44" w14:textId="77777777" w:rsidTr="006275CB">
        <w:trPr>
          <w:cantSplit/>
        </w:trPr>
        <w:tc>
          <w:tcPr>
            <w:tcW w:w="3780" w:type="dxa"/>
          </w:tcPr>
          <w:p w14:paraId="4868B3DD" w14:textId="77777777" w:rsidR="00E35195" w:rsidRPr="00583875" w:rsidRDefault="00E35195" w:rsidP="00E3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73C90F75" w14:textId="77777777" w:rsidR="00E35195" w:rsidRPr="00583875" w:rsidRDefault="000B630A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39,2</w:t>
            </w:r>
            <w:r w:rsidR="008E3574"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61</w:t>
            </w:r>
          </w:p>
        </w:tc>
        <w:tc>
          <w:tcPr>
            <w:tcW w:w="183" w:type="dxa"/>
          </w:tcPr>
          <w:p w14:paraId="0362E41C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03D5A92B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41,542</w:t>
            </w:r>
          </w:p>
        </w:tc>
        <w:tc>
          <w:tcPr>
            <w:tcW w:w="180" w:type="dxa"/>
          </w:tcPr>
          <w:p w14:paraId="36C7836E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09DE44" w14:textId="77777777" w:rsidR="00E35195" w:rsidRPr="00583875" w:rsidRDefault="007374B6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135,1</w:t>
            </w:r>
            <w:r w:rsidR="008E3574"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06</w:t>
            </w:r>
          </w:p>
        </w:tc>
        <w:tc>
          <w:tcPr>
            <w:tcW w:w="180" w:type="dxa"/>
          </w:tcPr>
          <w:p w14:paraId="58A09F3C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509940B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88,301</w:t>
            </w:r>
          </w:p>
        </w:tc>
      </w:tr>
      <w:tr w:rsidR="00E35195" w:rsidRPr="00583875" w14:paraId="528D9376" w14:textId="77777777" w:rsidTr="006275CB">
        <w:trPr>
          <w:cantSplit/>
        </w:trPr>
        <w:tc>
          <w:tcPr>
            <w:tcW w:w="3780" w:type="dxa"/>
          </w:tcPr>
          <w:p w14:paraId="27F1E77A" w14:textId="77777777" w:rsidR="00E35195" w:rsidRPr="00583875" w:rsidRDefault="00E35195" w:rsidP="00E3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1170" w:type="dxa"/>
          </w:tcPr>
          <w:p w14:paraId="064A0705" w14:textId="77777777" w:rsidR="00E35195" w:rsidRPr="00583875" w:rsidRDefault="000B630A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0FBFA2B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3DB93C08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80" w:type="dxa"/>
          </w:tcPr>
          <w:p w14:paraId="0640D4C7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F8FEB" w14:textId="77777777" w:rsidR="00E35195" w:rsidRPr="00583875" w:rsidRDefault="007374B6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B0D1A2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671497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</w:tr>
      <w:tr w:rsidR="00E35195" w:rsidRPr="00583875" w14:paraId="2D781370" w14:textId="77777777" w:rsidTr="006275CB">
        <w:trPr>
          <w:cantSplit/>
        </w:trPr>
        <w:tc>
          <w:tcPr>
            <w:tcW w:w="3780" w:type="dxa"/>
          </w:tcPr>
          <w:p w14:paraId="1C5EEEF6" w14:textId="77777777" w:rsidR="00E35195" w:rsidRPr="00583875" w:rsidRDefault="00E35195" w:rsidP="00E3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กำไร(ขาดทุน)จากการจำหน่ายที่ดิน อาคาร และอุปกรณ์</w:t>
            </w:r>
          </w:p>
        </w:tc>
        <w:tc>
          <w:tcPr>
            <w:tcW w:w="1170" w:type="dxa"/>
          </w:tcPr>
          <w:p w14:paraId="010205B9" w14:textId="77777777" w:rsidR="00E35195" w:rsidRPr="00583875" w:rsidRDefault="000B630A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5A24015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7C81301B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31F763F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07FADE" w14:textId="77777777" w:rsidR="00E35195" w:rsidRPr="00583875" w:rsidRDefault="007374B6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300864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BECAD5" w14:textId="77777777" w:rsidR="00E35195" w:rsidRPr="00583875" w:rsidRDefault="00E35195" w:rsidP="006275C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E3D3C" w:rsidRPr="00583875" w14:paraId="4AE49DAA" w14:textId="77777777" w:rsidTr="006275CB">
        <w:trPr>
          <w:cantSplit/>
        </w:trPr>
        <w:tc>
          <w:tcPr>
            <w:tcW w:w="3780" w:type="dxa"/>
          </w:tcPr>
          <w:p w14:paraId="728E8328" w14:textId="77777777" w:rsidR="00AE3D3C" w:rsidRPr="00583875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604A7CB5" w14:textId="77777777" w:rsidR="00AE3D3C" w:rsidRPr="00583875" w:rsidRDefault="000200BC" w:rsidP="006275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83" w:type="dxa"/>
          </w:tcPr>
          <w:p w14:paraId="249F0A3E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0458A1E0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46CE70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A8424" w14:textId="77777777" w:rsidR="00AE3D3C" w:rsidRPr="00583875" w:rsidRDefault="000200B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180" w:type="dxa"/>
          </w:tcPr>
          <w:p w14:paraId="5B5C30AB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C3F6EB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48E1" w:rsidRPr="00583875" w14:paraId="0832CE9A" w14:textId="77777777" w:rsidTr="006275CB">
        <w:trPr>
          <w:cantSplit/>
        </w:trPr>
        <w:tc>
          <w:tcPr>
            <w:tcW w:w="3780" w:type="dxa"/>
          </w:tcPr>
          <w:p w14:paraId="3F816C2F" w14:textId="77777777" w:rsidR="008A48E1" w:rsidRPr="00583875" w:rsidRDefault="008A48E1" w:rsidP="00E3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320105A" w14:textId="77777777" w:rsidR="008A48E1" w:rsidRPr="00583875" w:rsidRDefault="008E3574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188</w:t>
            </w:r>
          </w:p>
        </w:tc>
        <w:tc>
          <w:tcPr>
            <w:tcW w:w="183" w:type="dxa"/>
          </w:tcPr>
          <w:p w14:paraId="60203F42" w14:textId="77777777" w:rsidR="008A48E1" w:rsidRPr="00583875" w:rsidRDefault="008A48E1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5027BCC3" w14:textId="77777777" w:rsidR="008A48E1" w:rsidRPr="00583875" w:rsidRDefault="008A48E1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81735D" w14:textId="77777777" w:rsidR="008A48E1" w:rsidRPr="00583875" w:rsidRDefault="008A48E1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36730" w14:textId="77777777" w:rsidR="008A48E1" w:rsidRPr="00583875" w:rsidRDefault="008E3574" w:rsidP="00E3519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188</w:t>
            </w:r>
          </w:p>
        </w:tc>
        <w:tc>
          <w:tcPr>
            <w:tcW w:w="180" w:type="dxa"/>
          </w:tcPr>
          <w:p w14:paraId="030A8351" w14:textId="77777777" w:rsidR="008A48E1" w:rsidRPr="00583875" w:rsidRDefault="008A48E1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5C7CF6" w14:textId="77777777" w:rsidR="008A48E1" w:rsidRPr="00583875" w:rsidRDefault="008A48E1" w:rsidP="00E3519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35195" w:rsidRPr="00583875" w14:paraId="6CBF19E6" w14:textId="77777777" w:rsidTr="006275CB">
        <w:trPr>
          <w:cantSplit/>
        </w:trPr>
        <w:tc>
          <w:tcPr>
            <w:tcW w:w="3780" w:type="dxa"/>
          </w:tcPr>
          <w:p w14:paraId="202C9D46" w14:textId="77777777" w:rsidR="00E35195" w:rsidRPr="00583875" w:rsidRDefault="00E35195" w:rsidP="00E3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6A9A4A2A" w14:textId="77777777" w:rsidR="00E35195" w:rsidRPr="00583875" w:rsidRDefault="000B630A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15,574</w:t>
            </w:r>
          </w:p>
        </w:tc>
        <w:tc>
          <w:tcPr>
            <w:tcW w:w="183" w:type="dxa"/>
          </w:tcPr>
          <w:p w14:paraId="3C1C0EE4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1B740E4E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4,018</w:t>
            </w:r>
          </w:p>
        </w:tc>
        <w:tc>
          <w:tcPr>
            <w:tcW w:w="180" w:type="dxa"/>
          </w:tcPr>
          <w:p w14:paraId="4E559922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E07C2D" w14:textId="77777777" w:rsidR="00E35195" w:rsidRPr="00583875" w:rsidRDefault="008A48E1" w:rsidP="00E3519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38,182</w:t>
            </w:r>
          </w:p>
        </w:tc>
        <w:tc>
          <w:tcPr>
            <w:tcW w:w="180" w:type="dxa"/>
          </w:tcPr>
          <w:p w14:paraId="7308A77B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0E116C" w14:textId="77777777" w:rsidR="00E35195" w:rsidRPr="00583875" w:rsidRDefault="00E35195" w:rsidP="00E3519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11,846</w:t>
            </w:r>
          </w:p>
        </w:tc>
      </w:tr>
      <w:tr w:rsidR="00E35195" w:rsidRPr="00583875" w14:paraId="5F4979F0" w14:textId="77777777" w:rsidTr="006275CB">
        <w:trPr>
          <w:cantSplit/>
        </w:trPr>
        <w:tc>
          <w:tcPr>
            <w:tcW w:w="3780" w:type="dxa"/>
          </w:tcPr>
          <w:p w14:paraId="7A517933" w14:textId="77777777" w:rsidR="00E35195" w:rsidRPr="00583875" w:rsidRDefault="00E35195" w:rsidP="00E3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22A3820E" w14:textId="77777777" w:rsidR="00E35195" w:rsidRPr="00583875" w:rsidRDefault="000B630A" w:rsidP="00E3519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5C1158B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0B647A1F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28ADBE38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6744B5" w14:textId="77777777" w:rsidR="00E35195" w:rsidRPr="00583875" w:rsidRDefault="00C40CDE" w:rsidP="00E3519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C3AFD8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3DAE03" w14:textId="77777777" w:rsidR="00E35195" w:rsidRPr="00583875" w:rsidRDefault="00E35195" w:rsidP="00E3519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6,048</w:t>
            </w:r>
          </w:p>
        </w:tc>
      </w:tr>
      <w:tr w:rsidR="00E35195" w:rsidRPr="00583875" w14:paraId="5C72B9D6" w14:textId="77777777" w:rsidTr="006275CB">
        <w:trPr>
          <w:cantSplit/>
        </w:trPr>
        <w:tc>
          <w:tcPr>
            <w:tcW w:w="3780" w:type="dxa"/>
          </w:tcPr>
          <w:p w14:paraId="20D7C5A7" w14:textId="77777777" w:rsidR="00E35195" w:rsidRPr="00583875" w:rsidRDefault="00E35195" w:rsidP="00E3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10C66CDD" w14:textId="77777777" w:rsidR="00E35195" w:rsidRPr="00583875" w:rsidRDefault="000B630A" w:rsidP="00E3519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274B21EB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086100BA" w14:textId="77777777" w:rsidR="00E35195" w:rsidRPr="00583875" w:rsidRDefault="00E35195" w:rsidP="00E3519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0C659692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4E1EF4" w14:textId="77777777" w:rsidR="00E35195" w:rsidRPr="00583875" w:rsidRDefault="00C40CDE" w:rsidP="00E3519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180" w:type="dxa"/>
          </w:tcPr>
          <w:p w14:paraId="40064E28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F1345D" w14:textId="77777777" w:rsidR="00E35195" w:rsidRPr="00583875" w:rsidRDefault="00E35195" w:rsidP="00E3519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AE3D3C" w:rsidRPr="00583875" w14:paraId="4B3B6C11" w14:textId="77777777" w:rsidTr="00877F49">
        <w:trPr>
          <w:cantSplit/>
        </w:trPr>
        <w:tc>
          <w:tcPr>
            <w:tcW w:w="3780" w:type="dxa"/>
          </w:tcPr>
          <w:p w14:paraId="38502FB8" w14:textId="77777777" w:rsidR="00E35195" w:rsidRPr="00583875" w:rsidRDefault="00E3519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7436BAD" w14:textId="77777777" w:rsidR="00E35195" w:rsidRPr="00583875" w:rsidRDefault="00E3519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086B0C6" w14:textId="77777777" w:rsidR="00E35195" w:rsidRPr="00583875" w:rsidRDefault="00E3519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388F8A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6E7ABD3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0B79FE2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F7D7FF5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2D890" w14:textId="77777777" w:rsidR="00AE3D3C" w:rsidRPr="00583875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5AB7D8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94BC7C3" w14:textId="77777777" w:rsidR="00AE3D3C" w:rsidRPr="00583875" w:rsidRDefault="00AE3D3C" w:rsidP="00877F4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E3D3C" w:rsidRPr="00583875" w14:paraId="158DBDEB" w14:textId="77777777" w:rsidTr="00877F49">
        <w:trPr>
          <w:cantSplit/>
        </w:trPr>
        <w:tc>
          <w:tcPr>
            <w:tcW w:w="3780" w:type="dxa"/>
          </w:tcPr>
          <w:p w14:paraId="41AD950D" w14:textId="77777777" w:rsidR="00AE3D3C" w:rsidRPr="00583875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3B3BFB80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72C26EF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3DE529A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313A521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B2ABE4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8793FEA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95D80A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E3D3C" w:rsidRPr="00583875" w14:paraId="6598FCD3" w14:textId="77777777" w:rsidTr="00877F49">
        <w:trPr>
          <w:cantSplit/>
        </w:trPr>
        <w:tc>
          <w:tcPr>
            <w:tcW w:w="3780" w:type="dxa"/>
          </w:tcPr>
          <w:p w14:paraId="79BBA261" w14:textId="77777777" w:rsidR="00AE3D3C" w:rsidRPr="00583875" w:rsidRDefault="00AE3D3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E51646B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386160C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A086E2D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778772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3E4C0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8BB6666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4504A" w14:textId="77777777" w:rsidR="00AE3D3C" w:rsidRPr="00583875" w:rsidRDefault="00AE3D3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195" w:rsidRPr="00583875" w14:paraId="23EFD5A8" w14:textId="77777777" w:rsidTr="006275CB">
        <w:trPr>
          <w:cantSplit/>
        </w:trPr>
        <w:tc>
          <w:tcPr>
            <w:tcW w:w="3780" w:type="dxa"/>
          </w:tcPr>
          <w:p w14:paraId="3928119B" w14:textId="77777777" w:rsidR="00E35195" w:rsidRPr="00583875" w:rsidRDefault="00E35195" w:rsidP="00E351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13830D0" w14:textId="77777777" w:rsidR="00E35195" w:rsidRPr="00583875" w:rsidRDefault="000B630A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3" w:type="dxa"/>
            <w:shd w:val="clear" w:color="auto" w:fill="auto"/>
          </w:tcPr>
          <w:p w14:paraId="73B57CAB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147C958C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7,826</w:t>
            </w:r>
          </w:p>
        </w:tc>
        <w:tc>
          <w:tcPr>
            <w:tcW w:w="180" w:type="dxa"/>
            <w:shd w:val="clear" w:color="auto" w:fill="auto"/>
          </w:tcPr>
          <w:p w14:paraId="0A81E538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434227" w14:textId="77777777" w:rsidR="00E35195" w:rsidRPr="00583875" w:rsidRDefault="000B630A" w:rsidP="00E351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24,063</w:t>
            </w:r>
          </w:p>
        </w:tc>
        <w:tc>
          <w:tcPr>
            <w:tcW w:w="180" w:type="dxa"/>
          </w:tcPr>
          <w:p w14:paraId="134D9D79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9EF37D" w14:textId="77777777" w:rsidR="00E35195" w:rsidRPr="00583875" w:rsidRDefault="00E35195" w:rsidP="00E351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23,477</w:t>
            </w:r>
          </w:p>
        </w:tc>
      </w:tr>
      <w:tr w:rsidR="00E35195" w:rsidRPr="00583875" w14:paraId="38349617" w14:textId="77777777" w:rsidTr="006275CB">
        <w:trPr>
          <w:cantSplit/>
        </w:trPr>
        <w:tc>
          <w:tcPr>
            <w:tcW w:w="3780" w:type="dxa"/>
          </w:tcPr>
          <w:p w14:paraId="42E4604D" w14:textId="77777777" w:rsidR="00E35195" w:rsidRPr="00583875" w:rsidRDefault="00E35195" w:rsidP="00E351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4F54BF" w14:textId="77777777" w:rsidR="00E35195" w:rsidRPr="00583875" w:rsidRDefault="000B630A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183" w:type="dxa"/>
            <w:shd w:val="clear" w:color="auto" w:fill="auto"/>
          </w:tcPr>
          <w:p w14:paraId="5472F701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97AD67A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80" w:type="dxa"/>
            <w:shd w:val="clear" w:color="auto" w:fill="auto"/>
          </w:tcPr>
          <w:p w14:paraId="5882DC7D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517CE8" w14:textId="77777777" w:rsidR="00E35195" w:rsidRPr="00583875" w:rsidRDefault="000B630A" w:rsidP="00E351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180" w:type="dxa"/>
          </w:tcPr>
          <w:p w14:paraId="64318D6C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0B4A77" w14:textId="77777777" w:rsidR="00E35195" w:rsidRPr="00583875" w:rsidRDefault="00E35195" w:rsidP="00E351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</w:tr>
      <w:tr w:rsidR="00E35195" w:rsidRPr="00583875" w14:paraId="43B85E51" w14:textId="77777777" w:rsidTr="006275CB">
        <w:trPr>
          <w:cantSplit/>
        </w:trPr>
        <w:tc>
          <w:tcPr>
            <w:tcW w:w="3780" w:type="dxa"/>
          </w:tcPr>
          <w:p w14:paraId="546EC88C" w14:textId="77777777" w:rsidR="00E35195" w:rsidRPr="00583875" w:rsidRDefault="00E35195" w:rsidP="00E351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074AF" w14:textId="77777777" w:rsidR="00E35195" w:rsidRPr="00583875" w:rsidRDefault="000B630A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8,191</w:t>
            </w:r>
          </w:p>
        </w:tc>
        <w:tc>
          <w:tcPr>
            <w:tcW w:w="183" w:type="dxa"/>
            <w:shd w:val="clear" w:color="auto" w:fill="auto"/>
          </w:tcPr>
          <w:p w14:paraId="47591E89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55A1E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7,991</w:t>
            </w:r>
          </w:p>
        </w:tc>
        <w:tc>
          <w:tcPr>
            <w:tcW w:w="180" w:type="dxa"/>
            <w:shd w:val="clear" w:color="auto" w:fill="auto"/>
          </w:tcPr>
          <w:p w14:paraId="1F8EFD67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C1D5A" w14:textId="77777777" w:rsidR="00E35195" w:rsidRPr="00583875" w:rsidRDefault="000B630A" w:rsidP="00E351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24,571</w:t>
            </w:r>
          </w:p>
        </w:tc>
        <w:tc>
          <w:tcPr>
            <w:tcW w:w="180" w:type="dxa"/>
          </w:tcPr>
          <w:p w14:paraId="3F1EE3BB" w14:textId="77777777" w:rsidR="00E35195" w:rsidRPr="00583875" w:rsidRDefault="00E35195" w:rsidP="00E3519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35534" w14:textId="77777777" w:rsidR="00E35195" w:rsidRPr="00583875" w:rsidRDefault="00E35195" w:rsidP="00E351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23,972</w:t>
            </w:r>
          </w:p>
        </w:tc>
      </w:tr>
    </w:tbl>
    <w:p w14:paraId="13072CA2" w14:textId="77777777" w:rsidR="00B82C31" w:rsidRPr="00583875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480936" w14:textId="77777777" w:rsidR="00576908" w:rsidRPr="00583875" w:rsidRDefault="00576908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96259A" w14:textId="77777777" w:rsidR="00B239EA" w:rsidRPr="00583875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B5EBA" w:rsidRPr="00583875">
        <w:rPr>
          <w:rFonts w:ascii="Angsana New" w:hAnsi="Angsana New"/>
          <w:sz w:val="30"/>
          <w:szCs w:val="30"/>
        </w:rPr>
        <w:t>31</w:t>
      </w:r>
      <w:r w:rsidRPr="00583875">
        <w:rPr>
          <w:rFonts w:ascii="Angsana New" w:hAnsi="Angsana New"/>
          <w:sz w:val="30"/>
          <w:szCs w:val="30"/>
        </w:rPr>
        <w:t xml:space="preserve"> </w:t>
      </w:r>
      <w:r w:rsidR="00FB5EBA" w:rsidRPr="00583875">
        <w:rPr>
          <w:rFonts w:ascii="Angsana New" w:hAnsi="Angsana New" w:hint="cs"/>
          <w:sz w:val="30"/>
          <w:szCs w:val="30"/>
          <w:cs/>
        </w:rPr>
        <w:t>ธันวาคม</w:t>
      </w:r>
      <w:r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</w:rPr>
        <w:t>256</w:t>
      </w:r>
      <w:r w:rsidR="00B239EA" w:rsidRPr="00583875">
        <w:rPr>
          <w:rFonts w:ascii="Angsana New" w:hAnsi="Angsana New" w:hint="cs"/>
          <w:sz w:val="30"/>
          <w:szCs w:val="30"/>
          <w:cs/>
        </w:rPr>
        <w:t>5</w:t>
      </w:r>
      <w:r w:rsidR="00FB5EBA" w:rsidRPr="00583875">
        <w:rPr>
          <w:rFonts w:ascii="Angsana New" w:hAnsi="Angsana New"/>
          <w:sz w:val="30"/>
          <w:szCs w:val="30"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1137A" w:rsidRPr="00583875" w14:paraId="4A0F7D5F" w14:textId="77777777" w:rsidTr="00F76FA5">
        <w:trPr>
          <w:tblHeader/>
        </w:trPr>
        <w:tc>
          <w:tcPr>
            <w:tcW w:w="3780" w:type="dxa"/>
          </w:tcPr>
          <w:p w14:paraId="262D3547" w14:textId="77777777" w:rsidR="00AB6137" w:rsidRPr="00583875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F619E57" w14:textId="77777777" w:rsidR="00AB6137" w:rsidRPr="00583875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387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4F043643" w14:textId="77777777" w:rsidR="00AB6137" w:rsidRPr="00583875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FA28D31" w14:textId="77777777" w:rsidR="00AB6137" w:rsidRPr="00583875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1137A" w:rsidRPr="00583875" w14:paraId="30083B47" w14:textId="77777777" w:rsidTr="00F76FA5">
        <w:trPr>
          <w:tblHeader/>
        </w:trPr>
        <w:tc>
          <w:tcPr>
            <w:tcW w:w="3780" w:type="dxa"/>
          </w:tcPr>
          <w:p w14:paraId="4F4986FE" w14:textId="77777777" w:rsidR="00AB6137" w:rsidRPr="00583875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52CCA42D" w14:textId="77777777" w:rsidR="00AB6137" w:rsidRPr="00583875" w:rsidRDefault="00514FB3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="00EC0041"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B6137" w:rsidRPr="005838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="00754E30"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="00512F37"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3" w:type="dxa"/>
          </w:tcPr>
          <w:p w14:paraId="0FC32D64" w14:textId="77777777" w:rsidR="00AB6137" w:rsidRPr="00583875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DB0FD0A" w14:textId="77777777" w:rsidR="00AB6137" w:rsidRPr="00583875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12F37"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19E84CD1" w14:textId="77777777" w:rsidR="00AB6137" w:rsidRPr="00583875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D79BC7" w14:textId="77777777" w:rsidR="00AB6137" w:rsidRPr="00583875" w:rsidRDefault="00514FB3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="00EC0041"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C0041" w:rsidRPr="005838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512F37"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0D8027CB" w14:textId="77777777" w:rsidR="00AB6137" w:rsidRPr="00583875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4C06" w14:textId="77777777" w:rsidR="00AB6137" w:rsidRPr="00583875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754E30"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512F37"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31137A" w:rsidRPr="00583875" w14:paraId="41150717" w14:textId="77777777" w:rsidTr="00B82C31">
        <w:trPr>
          <w:tblHeader/>
        </w:trPr>
        <w:tc>
          <w:tcPr>
            <w:tcW w:w="3780" w:type="dxa"/>
          </w:tcPr>
          <w:p w14:paraId="46D6D601" w14:textId="77777777" w:rsidR="00A6590E" w:rsidRPr="00583875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ADCBB95" w14:textId="77777777" w:rsidR="00A6590E" w:rsidRPr="00583875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58387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583875" w14:paraId="48937EF3" w14:textId="77777777" w:rsidTr="00F76FA5">
        <w:trPr>
          <w:cantSplit/>
        </w:trPr>
        <w:tc>
          <w:tcPr>
            <w:tcW w:w="3780" w:type="dxa"/>
          </w:tcPr>
          <w:p w14:paraId="5EBDCD87" w14:textId="77777777" w:rsidR="00ED78C4" w:rsidRPr="00583875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2829B85" w14:textId="77777777" w:rsidR="00ED78C4" w:rsidRPr="00583875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795113C" w14:textId="77777777" w:rsidR="00ED78C4" w:rsidRPr="00583875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CC3156C" w14:textId="77777777" w:rsidR="00ED78C4" w:rsidRPr="0058387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995EB" w14:textId="77777777" w:rsidR="00ED78C4" w:rsidRPr="00583875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92F5C" w14:textId="77777777" w:rsidR="00ED78C4" w:rsidRPr="0058387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BAD834" w14:textId="77777777" w:rsidR="00ED78C4" w:rsidRPr="00583875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051F6C" w14:textId="77777777" w:rsidR="00ED78C4" w:rsidRPr="0058387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583875" w14:paraId="6DFBE45A" w14:textId="77777777" w:rsidTr="004D2642">
        <w:trPr>
          <w:cantSplit/>
        </w:trPr>
        <w:tc>
          <w:tcPr>
            <w:tcW w:w="3780" w:type="dxa"/>
          </w:tcPr>
          <w:p w14:paraId="5D7A0EE9" w14:textId="77777777" w:rsidR="00B934B7" w:rsidRPr="00583875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9AEA4B" w14:textId="77777777" w:rsidR="00B934B7" w:rsidRPr="00583875" w:rsidRDefault="009F12FC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33,062</w:t>
            </w:r>
          </w:p>
        </w:tc>
        <w:tc>
          <w:tcPr>
            <w:tcW w:w="183" w:type="dxa"/>
          </w:tcPr>
          <w:p w14:paraId="081B1D6F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344EB2B" w14:textId="77777777" w:rsidR="00B934B7" w:rsidRPr="00583875" w:rsidRDefault="00B239EA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44,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E1347D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5FE7ACE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BA14CB" w14:textId="77777777" w:rsidR="00B934B7" w:rsidRPr="00583875" w:rsidRDefault="009F12FC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46,748</w:t>
            </w:r>
          </w:p>
        </w:tc>
        <w:tc>
          <w:tcPr>
            <w:tcW w:w="180" w:type="dxa"/>
          </w:tcPr>
          <w:p w14:paraId="63BC6F0F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FD7EF2" w14:textId="77777777" w:rsidR="00B934B7" w:rsidRPr="00583875" w:rsidRDefault="00B239EA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88,887</w:t>
            </w:r>
          </w:p>
        </w:tc>
      </w:tr>
      <w:tr w:rsidR="0031137A" w:rsidRPr="00583875" w14:paraId="34749FB8" w14:textId="77777777" w:rsidTr="007579FC">
        <w:trPr>
          <w:cantSplit/>
          <w:trHeight w:hRule="exact" w:val="170"/>
        </w:trPr>
        <w:tc>
          <w:tcPr>
            <w:tcW w:w="3780" w:type="dxa"/>
          </w:tcPr>
          <w:p w14:paraId="737433BF" w14:textId="77777777" w:rsidR="00B934B7" w:rsidRPr="00583875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F22BAF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482B7CF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45D254DE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0EAC3B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AF21646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4D2FCE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2FCA67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39EA" w:rsidRPr="00583875" w14:paraId="78F6E2D7" w14:textId="77777777" w:rsidTr="009B19F1">
        <w:trPr>
          <w:cantSplit/>
        </w:trPr>
        <w:tc>
          <w:tcPr>
            <w:tcW w:w="3780" w:type="dxa"/>
          </w:tcPr>
          <w:p w14:paraId="79202890" w14:textId="77777777" w:rsidR="00B239EA" w:rsidRPr="00583875" w:rsidRDefault="00B239E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1C10A88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BDE4BD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0FCFEA1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12368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1A1C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E6908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602EFA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39EA" w:rsidRPr="00583875" w14:paraId="65ED1052" w14:textId="77777777" w:rsidTr="009B19F1">
        <w:trPr>
          <w:cantSplit/>
        </w:trPr>
        <w:tc>
          <w:tcPr>
            <w:tcW w:w="3780" w:type="dxa"/>
          </w:tcPr>
          <w:p w14:paraId="326950E3" w14:textId="77777777" w:rsidR="00B239EA" w:rsidRPr="00583875" w:rsidRDefault="00B239E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50D4D5" w14:textId="77777777" w:rsidR="00B239EA" w:rsidRPr="00583875" w:rsidRDefault="009F12FC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01A3FA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6FC9B4A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E4E43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6D14CB" w14:textId="77777777" w:rsidR="00B239EA" w:rsidRPr="00583875" w:rsidRDefault="009F12FC" w:rsidP="009B19F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</w:t>
            </w:r>
            <w:r w:rsidR="000200BC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180" w:type="dxa"/>
          </w:tcPr>
          <w:p w14:paraId="2DC368EB" w14:textId="77777777" w:rsidR="00B239EA" w:rsidRPr="00583875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9CC98E" w14:textId="77777777" w:rsidR="00B239EA" w:rsidRPr="00583875" w:rsidRDefault="00B239EA" w:rsidP="009B19F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50</w:t>
            </w:r>
          </w:p>
        </w:tc>
      </w:tr>
      <w:tr w:rsidR="00D93565" w:rsidRPr="00583875" w14:paraId="2CE12FA7" w14:textId="77777777" w:rsidTr="00576908">
        <w:trPr>
          <w:cantSplit/>
          <w:trHeight w:hRule="exact" w:val="144"/>
        </w:trPr>
        <w:tc>
          <w:tcPr>
            <w:tcW w:w="3780" w:type="dxa"/>
          </w:tcPr>
          <w:p w14:paraId="5297FB6B" w14:textId="77777777" w:rsidR="00D93565" w:rsidRPr="00583875" w:rsidRDefault="00D93565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952BB6" w14:textId="77777777" w:rsidR="00D93565" w:rsidRPr="00583875" w:rsidRDefault="00D93565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BAB7EA" w14:textId="77777777" w:rsidR="00D93565" w:rsidRPr="00583875" w:rsidRDefault="00D93565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A2E5AD5" w14:textId="77777777" w:rsidR="00D93565" w:rsidRPr="00583875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F7A84" w14:textId="77777777" w:rsidR="00D93565" w:rsidRPr="00583875" w:rsidRDefault="00D93565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BEB53" w14:textId="77777777" w:rsidR="00D93565" w:rsidRPr="00583875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AFB309" w14:textId="77777777" w:rsidR="00D93565" w:rsidRPr="00583875" w:rsidRDefault="00D93565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74189E" w14:textId="77777777" w:rsidR="00D93565" w:rsidRPr="00583875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583875" w14:paraId="308BB3E4" w14:textId="77777777" w:rsidTr="00F76FA5">
        <w:trPr>
          <w:cantSplit/>
        </w:trPr>
        <w:tc>
          <w:tcPr>
            <w:tcW w:w="3780" w:type="dxa"/>
          </w:tcPr>
          <w:p w14:paraId="55EDF3BB" w14:textId="77777777" w:rsidR="00D03324" w:rsidRPr="00583875" w:rsidRDefault="00D03324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4AC3383" w14:textId="77777777" w:rsidR="00B934B7" w:rsidRPr="00583875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7D40F59D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1B7DBF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9B3F002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0B84F3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81A71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1B5BC8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9CF5BA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583875" w14:paraId="51C0B4E5" w14:textId="77777777" w:rsidTr="00F76FA5">
        <w:trPr>
          <w:cantSplit/>
        </w:trPr>
        <w:tc>
          <w:tcPr>
            <w:tcW w:w="3780" w:type="dxa"/>
          </w:tcPr>
          <w:p w14:paraId="7A810B11" w14:textId="77777777" w:rsidR="00B934B7" w:rsidRPr="00583875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39271D4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425A629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644C10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C6BB23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5DF78" w14:textId="77777777" w:rsidR="00B934B7" w:rsidRPr="00583875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AC973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EF05DD" w14:textId="77777777" w:rsidR="00B934B7" w:rsidRPr="00583875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583875" w14:paraId="5B3FA0AE" w14:textId="77777777" w:rsidTr="004D2642">
        <w:trPr>
          <w:cantSplit/>
        </w:trPr>
        <w:tc>
          <w:tcPr>
            <w:tcW w:w="3780" w:type="dxa"/>
          </w:tcPr>
          <w:p w14:paraId="68E88536" w14:textId="77777777" w:rsidR="00B934B7" w:rsidRPr="00583875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B6885" w14:textId="77777777" w:rsidR="00B934B7" w:rsidRPr="00583875" w:rsidRDefault="009F12FC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56F5927A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26013C32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86F16E5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CE02AA" w14:textId="77777777" w:rsidR="00B934B7" w:rsidRPr="00583875" w:rsidRDefault="009F12FC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2492BCC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21E44A" w14:textId="77777777" w:rsidR="00B934B7" w:rsidRPr="00583875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31137A" w:rsidRPr="00583875" w14:paraId="68C70A7C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33041D16" w14:textId="77777777" w:rsidR="00B934B7" w:rsidRPr="00583875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DCA1B8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34E9B0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EF5B040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773A46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038405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C7F91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6D005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583875" w14:paraId="316B8FD4" w14:textId="77777777" w:rsidTr="00F76FA5">
        <w:trPr>
          <w:cantSplit/>
        </w:trPr>
        <w:tc>
          <w:tcPr>
            <w:tcW w:w="3780" w:type="dxa"/>
          </w:tcPr>
          <w:p w14:paraId="36EA1981" w14:textId="77777777" w:rsidR="00B934B7" w:rsidRPr="00583875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DE13744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11F788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051EF5A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82C74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E5966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A87041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E72B0F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583875" w14:paraId="44C6907E" w14:textId="77777777" w:rsidTr="004D2642">
        <w:trPr>
          <w:cantSplit/>
        </w:trPr>
        <w:tc>
          <w:tcPr>
            <w:tcW w:w="3780" w:type="dxa"/>
          </w:tcPr>
          <w:p w14:paraId="06798665" w14:textId="77777777" w:rsidR="00B934B7" w:rsidRPr="00583875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258404" w14:textId="77777777" w:rsidR="00B934B7" w:rsidRPr="00583875" w:rsidRDefault="001A614B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5,398</w:t>
            </w:r>
          </w:p>
        </w:tc>
        <w:tc>
          <w:tcPr>
            <w:tcW w:w="183" w:type="dxa"/>
          </w:tcPr>
          <w:p w14:paraId="5D46778D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3653DDA" w14:textId="77777777" w:rsidR="00B934B7" w:rsidRPr="00583875" w:rsidRDefault="00B239EA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0" w:type="dxa"/>
          </w:tcPr>
          <w:p w14:paraId="0E02C80A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BC0D438" w14:textId="77777777" w:rsidR="00B934B7" w:rsidRPr="00583875" w:rsidRDefault="00932586" w:rsidP="001D579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</w:t>
            </w:r>
            <w:r w:rsidR="001D5794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4F9A1EBE" w14:textId="77777777" w:rsidR="00B934B7" w:rsidRPr="00583875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9A33EA" w14:textId="77777777" w:rsidR="00B934B7" w:rsidRPr="00583875" w:rsidRDefault="00B239EA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</w:tr>
      <w:tr w:rsidR="0031137A" w:rsidRPr="00583875" w14:paraId="78D97213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0A20E9D" w14:textId="77777777" w:rsidR="007E0AE1" w:rsidRPr="00583875" w:rsidRDefault="007E0AE1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75289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DC61FC4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34BDA5C7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8D9BA2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98759C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4C0C1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C39935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583875" w14:paraId="072863B6" w14:textId="77777777" w:rsidTr="00F76FA5">
        <w:trPr>
          <w:cantSplit/>
        </w:trPr>
        <w:tc>
          <w:tcPr>
            <w:tcW w:w="3780" w:type="dxa"/>
          </w:tcPr>
          <w:p w14:paraId="48FA2B5A" w14:textId="77777777" w:rsidR="00726D40" w:rsidRPr="00583875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170" w:type="dxa"/>
          </w:tcPr>
          <w:p w14:paraId="405DFDA0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0D7CC79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1CC26A2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F2E540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19E45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3184A0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B9B381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583875" w14:paraId="6076BE35" w14:textId="77777777" w:rsidTr="004D2642">
        <w:trPr>
          <w:cantSplit/>
        </w:trPr>
        <w:tc>
          <w:tcPr>
            <w:tcW w:w="3780" w:type="dxa"/>
          </w:tcPr>
          <w:p w14:paraId="3385FCBB" w14:textId="77777777" w:rsidR="00726D40" w:rsidRPr="00583875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3D73F1" w14:textId="77777777" w:rsidR="00726D40" w:rsidRPr="00583875" w:rsidRDefault="001A614B" w:rsidP="00F24D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</w:t>
            </w:r>
            <w:r w:rsidR="00F24D68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6E95AE81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546F6A" w14:textId="77777777" w:rsidR="00726D40" w:rsidRPr="00583875" w:rsidRDefault="00B239EA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0" w:type="dxa"/>
          </w:tcPr>
          <w:p w14:paraId="65432CB7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176862" w14:textId="77777777" w:rsidR="00726D40" w:rsidRPr="00583875" w:rsidRDefault="001A614B" w:rsidP="00F24D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</w:t>
            </w:r>
            <w:r w:rsidR="00F24D68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80" w:type="dxa"/>
          </w:tcPr>
          <w:p w14:paraId="660C53C3" w14:textId="77777777" w:rsidR="00726D40" w:rsidRPr="00583875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F649B8" w14:textId="77777777" w:rsidR="00726D40" w:rsidRPr="00583875" w:rsidRDefault="00415A26" w:rsidP="00BC1E7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</w:p>
        </w:tc>
      </w:tr>
    </w:tbl>
    <w:p w14:paraId="466BD118" w14:textId="77777777" w:rsidR="00EC0041" w:rsidRPr="00583875" w:rsidRDefault="00EC0041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31416E65" w14:textId="77777777" w:rsidR="009231AF" w:rsidRPr="00583875" w:rsidRDefault="009231AF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3634E904" w14:textId="77777777" w:rsidR="009153FC" w:rsidRPr="00583875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8387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26DC0D81" w14:textId="77777777" w:rsidR="009153FC" w:rsidRPr="00583875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62FED98A" w14:textId="77777777" w:rsidR="0086694E" w:rsidRPr="00583875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583875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14:paraId="65EC6E81" w14:textId="77777777" w:rsidR="0086694E" w:rsidRPr="00583875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583875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583875">
        <w:rPr>
          <w:rFonts w:ascii="Angsana New" w:hAnsi="Angsana New"/>
          <w:spacing w:val="5"/>
          <w:sz w:val="30"/>
          <w:szCs w:val="30"/>
        </w:rPr>
        <w:t>12</w:t>
      </w:r>
      <w:r w:rsidRPr="00583875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583875">
        <w:rPr>
          <w:rFonts w:ascii="Angsana New" w:hAnsi="Angsana New"/>
          <w:spacing w:val="5"/>
          <w:sz w:val="30"/>
          <w:szCs w:val="30"/>
        </w:rPr>
        <w:t>2559</w:t>
      </w:r>
      <w:r w:rsidRPr="00583875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583875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583875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583875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583875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583875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583875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583875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583875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583875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583875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583875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583875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583875">
        <w:rPr>
          <w:rFonts w:ascii="Angsana New" w:hAnsi="Angsana New"/>
          <w:spacing w:val="5"/>
          <w:sz w:val="30"/>
          <w:szCs w:val="30"/>
        </w:rPr>
        <w:t>3</w:t>
      </w:r>
      <w:r w:rsidR="00EE5AB6" w:rsidRPr="00583875">
        <w:rPr>
          <w:rFonts w:ascii="Angsana New" w:hAnsi="Angsana New"/>
          <w:spacing w:val="5"/>
          <w:sz w:val="30"/>
          <w:szCs w:val="30"/>
        </w:rPr>
        <w:t>00</w:t>
      </w:r>
      <w:r w:rsidRPr="00583875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583875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583875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583875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</w:t>
      </w:r>
      <w:r w:rsidR="00514FB3" w:rsidRPr="00583875">
        <w:rPr>
          <w:rFonts w:ascii="Angsana New" w:hAnsi="Angsana New"/>
          <w:spacing w:val="5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pacing w:val="5"/>
          <w:sz w:val="30"/>
          <w:szCs w:val="30"/>
          <w:cs/>
        </w:rPr>
        <w:t>กันยายน</w:t>
      </w:r>
      <w:r w:rsidR="00724EB9" w:rsidRPr="00583875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D63E4" w:rsidRPr="00583875">
        <w:rPr>
          <w:rFonts w:ascii="Angsana New" w:hAnsi="Angsana New"/>
          <w:spacing w:val="5"/>
          <w:sz w:val="30"/>
          <w:szCs w:val="30"/>
        </w:rPr>
        <w:t>2563</w:t>
      </w:r>
      <w:r w:rsidR="00724EB9" w:rsidRPr="00583875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583875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583875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583875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583875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583875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583875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583875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583875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583875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583875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583875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583875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583875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583875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583875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583875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14:paraId="3A582FDE" w14:textId="77777777" w:rsidR="005B0D72" w:rsidRPr="00583875" w:rsidRDefault="003F55A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bookmarkStart w:id="9" w:name="_Hlk103085298"/>
      <w:r w:rsidRPr="00583875">
        <w:rPr>
          <w:rFonts w:ascii="Angsana New" w:hAnsi="Angsana New"/>
          <w:spacing w:val="5"/>
          <w:sz w:val="30"/>
          <w:szCs w:val="30"/>
          <w:cs/>
        </w:rPr>
        <w:t xml:space="preserve">บริษัทมีเงินประกันผลงานโครงการก่อสร้างเขื่อนคอนกรีตเสริมเหล็กพร้อมทางเดินริมคลองแสนแสบ </w:t>
      </w:r>
      <w:r w:rsidR="00260DC7" w:rsidRPr="00583875">
        <w:rPr>
          <w:rFonts w:ascii="Angsana New" w:hAnsi="Angsana New" w:hint="cs"/>
          <w:spacing w:val="5"/>
          <w:sz w:val="30"/>
          <w:szCs w:val="30"/>
          <w:cs/>
        </w:rPr>
        <w:t xml:space="preserve">           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>ที่</w:t>
      </w:r>
      <w:r w:rsidR="00304739" w:rsidRPr="00583875">
        <w:rPr>
          <w:rFonts w:ascii="Angsana New" w:hAnsi="Angsana New" w:hint="cs"/>
          <w:spacing w:val="5"/>
          <w:sz w:val="30"/>
          <w:szCs w:val="30"/>
          <w:cs/>
        </w:rPr>
        <w:t>คู่สัญญา</w:t>
      </w:r>
      <w:r w:rsidRPr="00583875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="00304739" w:rsidRPr="00583875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583875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26A2D" w:rsidRPr="00583875">
        <w:rPr>
          <w:rFonts w:ascii="Angsana New" w:hAnsi="Angsana New"/>
          <w:spacing w:val="5"/>
          <w:sz w:val="30"/>
          <w:szCs w:val="30"/>
        </w:rPr>
        <w:t>23.83</w:t>
      </w:r>
      <w:r w:rsidRPr="00583875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="00826A2D" w:rsidRPr="00583875">
        <w:rPr>
          <w:rFonts w:ascii="Angsana New" w:hAnsi="Angsana New"/>
          <w:spacing w:val="5"/>
          <w:sz w:val="30"/>
          <w:szCs w:val="30"/>
        </w:rPr>
        <w:t>2</w:t>
      </w:r>
      <w:r w:rsidRPr="00583875">
        <w:rPr>
          <w:rFonts w:ascii="Angsana New" w:hAnsi="Angsana New"/>
          <w:spacing w:val="5"/>
          <w:sz w:val="30"/>
          <w:szCs w:val="30"/>
          <w:cs/>
        </w:rPr>
        <w:t xml:space="preserve"> ปี</w:t>
      </w:r>
      <w:r w:rsidR="005B0D72" w:rsidRPr="00583875">
        <w:rPr>
          <w:rFonts w:ascii="Angsana New" w:hAnsi="Angsana New"/>
          <w:spacing w:val="5"/>
          <w:sz w:val="30"/>
          <w:szCs w:val="30"/>
          <w:cs/>
        </w:rPr>
        <w:t>นับจากคู่สัญญาส่งมอบงาน และผู้ว่าจ้างของคู่สัญญาได้ตรวจรับมอบงานงวดสุด</w:t>
      </w:r>
      <w:r w:rsidR="001D5794" w:rsidRPr="00583875">
        <w:rPr>
          <w:rFonts w:ascii="Angsana New" w:hAnsi="Angsana New"/>
          <w:spacing w:val="5"/>
          <w:sz w:val="30"/>
          <w:szCs w:val="30"/>
          <w:cs/>
        </w:rPr>
        <w:t>ท้ายแล้วเสร็จ ซึ่งคาดว่าจะส่งมอ</w:t>
      </w:r>
      <w:r w:rsidR="001D5794" w:rsidRPr="00583875">
        <w:rPr>
          <w:rFonts w:ascii="Angsana New" w:hAnsi="Angsana New" w:hint="cs"/>
          <w:spacing w:val="5"/>
          <w:sz w:val="30"/>
          <w:szCs w:val="30"/>
          <w:cs/>
        </w:rPr>
        <w:t>บ</w:t>
      </w:r>
      <w:r w:rsidR="005B0D72" w:rsidRPr="00583875">
        <w:rPr>
          <w:rFonts w:ascii="Angsana New" w:hAnsi="Angsana New"/>
          <w:spacing w:val="5"/>
          <w:sz w:val="30"/>
          <w:szCs w:val="30"/>
          <w:cs/>
        </w:rPr>
        <w:t xml:space="preserve">งานงวดสุดท้ายภายในไตรมาสที่ </w:t>
      </w:r>
      <w:r w:rsidR="00CE3283" w:rsidRPr="00583875">
        <w:rPr>
          <w:rFonts w:ascii="Angsana New" w:hAnsi="Angsana New"/>
          <w:spacing w:val="5"/>
          <w:sz w:val="30"/>
          <w:szCs w:val="30"/>
        </w:rPr>
        <w:t>1</w:t>
      </w:r>
      <w:r w:rsidR="00CE3283" w:rsidRPr="00583875">
        <w:rPr>
          <w:rFonts w:ascii="Angsana New" w:hAnsi="Angsana New"/>
          <w:spacing w:val="5"/>
          <w:sz w:val="30"/>
          <w:szCs w:val="30"/>
          <w:cs/>
        </w:rPr>
        <w:t xml:space="preserve"> ปี 256</w:t>
      </w:r>
      <w:r w:rsidR="00CE3283" w:rsidRPr="00583875">
        <w:rPr>
          <w:rFonts w:ascii="Angsana New" w:hAnsi="Angsana New"/>
          <w:spacing w:val="5"/>
          <w:sz w:val="30"/>
          <w:szCs w:val="30"/>
        </w:rPr>
        <w:t>7</w:t>
      </w:r>
      <w:r w:rsidR="005B0D72" w:rsidRPr="0058387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B0D72" w:rsidRPr="00583875">
        <w:rPr>
          <w:rFonts w:ascii="Angsana New" w:hAnsi="Angsana New"/>
          <w:spacing w:val="5"/>
          <w:sz w:val="30"/>
          <w:szCs w:val="30"/>
          <w:cs/>
        </w:rPr>
        <w:t>และคาดว่า</w:t>
      </w:r>
      <w:r w:rsidR="005B0D72" w:rsidRPr="00583875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="005B0D72" w:rsidRPr="00583875">
        <w:rPr>
          <w:rFonts w:ascii="Angsana New" w:hAnsi="Angsana New"/>
          <w:spacing w:val="5"/>
          <w:sz w:val="30"/>
          <w:szCs w:val="30"/>
          <w:cs/>
        </w:rPr>
        <w:t>จะได้รับคืน</w:t>
      </w:r>
      <w:r w:rsidR="005B0D72" w:rsidRPr="00583875">
        <w:rPr>
          <w:rFonts w:ascii="Angsana New" w:hAnsi="Angsana New" w:hint="cs"/>
          <w:spacing w:val="5"/>
          <w:sz w:val="30"/>
          <w:szCs w:val="30"/>
          <w:cs/>
        </w:rPr>
        <w:t>เงินประกันผลงาน</w:t>
      </w:r>
      <w:r w:rsidR="00CE3283" w:rsidRPr="00583875">
        <w:rPr>
          <w:rFonts w:ascii="Angsana New" w:hAnsi="Angsana New"/>
          <w:spacing w:val="5"/>
          <w:sz w:val="30"/>
          <w:szCs w:val="30"/>
          <w:cs/>
        </w:rPr>
        <w:t xml:space="preserve">ภายในไตรมาสที่ </w:t>
      </w:r>
      <w:r w:rsidR="00CE3283" w:rsidRPr="00583875">
        <w:rPr>
          <w:rFonts w:ascii="Angsana New" w:hAnsi="Angsana New"/>
          <w:spacing w:val="5"/>
          <w:sz w:val="30"/>
          <w:szCs w:val="30"/>
        </w:rPr>
        <w:t>1</w:t>
      </w:r>
      <w:r w:rsidR="005B0D72" w:rsidRPr="00583875">
        <w:rPr>
          <w:rFonts w:ascii="Angsana New" w:hAnsi="Angsana New"/>
          <w:spacing w:val="5"/>
          <w:sz w:val="30"/>
          <w:szCs w:val="30"/>
          <w:cs/>
        </w:rPr>
        <w:t xml:space="preserve"> ปี 256</w:t>
      </w:r>
      <w:r w:rsidR="00CE3283" w:rsidRPr="00583875">
        <w:rPr>
          <w:rFonts w:ascii="Angsana New" w:hAnsi="Angsana New"/>
          <w:spacing w:val="5"/>
          <w:sz w:val="30"/>
          <w:szCs w:val="30"/>
        </w:rPr>
        <w:t>9</w:t>
      </w:r>
    </w:p>
    <w:p w14:paraId="64312BCB" w14:textId="77777777" w:rsidR="00420C1A" w:rsidRPr="00583875" w:rsidRDefault="00420C1A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4D69E3E9" w14:textId="77777777" w:rsidR="00CD1310" w:rsidRPr="00583875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58387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583875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58387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72594153" w14:textId="77777777" w:rsidR="00E1347D" w:rsidRPr="00583875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583875">
        <w:rPr>
          <w:rFonts w:ascii="Angsana New" w:hAnsi="Angsana New"/>
          <w:spacing w:val="5"/>
          <w:sz w:val="30"/>
          <w:szCs w:val="30"/>
        </w:rPr>
        <w:t xml:space="preserve">20 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583875">
        <w:rPr>
          <w:rFonts w:ascii="Angsana New" w:hAnsi="Angsana New"/>
          <w:spacing w:val="5"/>
          <w:sz w:val="30"/>
          <w:szCs w:val="30"/>
        </w:rPr>
        <w:t xml:space="preserve">2566 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</w:t>
      </w:r>
      <w:r w:rsidR="00CD1310"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="00CD1310" w:rsidRPr="00583875">
        <w:rPr>
          <w:rFonts w:ascii="Angsana New" w:hAnsi="Angsana New"/>
          <w:spacing w:val="5"/>
          <w:sz w:val="30"/>
          <w:szCs w:val="30"/>
        </w:rPr>
        <w:t xml:space="preserve">1 </w:t>
      </w:r>
      <w:r w:rsidR="00CD1310"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CD1310" w:rsidRPr="00583875">
        <w:rPr>
          <w:rFonts w:ascii="Angsana New" w:hAnsi="Angsana New"/>
          <w:spacing w:val="5"/>
          <w:sz w:val="30"/>
          <w:szCs w:val="30"/>
        </w:rPr>
        <w:t xml:space="preserve">31 </w:t>
      </w:r>
      <w:r w:rsidR="00CD1310"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="00CD1310" w:rsidRPr="00583875">
        <w:rPr>
          <w:rFonts w:ascii="Angsana New" w:hAnsi="Angsana New"/>
          <w:spacing w:val="5"/>
          <w:sz w:val="30"/>
          <w:szCs w:val="30"/>
        </w:rPr>
        <w:t xml:space="preserve">2566 </w:t>
      </w:r>
      <w:r w:rsidR="00CD1310"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ณ วันที่ </w:t>
      </w:r>
      <w:r w:rsidR="00514FB3" w:rsidRPr="00583875">
        <w:rPr>
          <w:rFonts w:ascii="Angsana New" w:hAnsi="Angsana New"/>
          <w:spacing w:val="5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pacing w:val="5"/>
          <w:sz w:val="30"/>
          <w:szCs w:val="30"/>
          <w:cs/>
        </w:rPr>
        <w:t>กันยายน</w:t>
      </w:r>
      <w:r w:rsidR="00CD1310" w:rsidRPr="0058387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CD1310" w:rsidRPr="00583875">
        <w:rPr>
          <w:rFonts w:ascii="Angsana New" w:hAnsi="Angsana New"/>
          <w:spacing w:val="5"/>
          <w:sz w:val="30"/>
          <w:szCs w:val="30"/>
        </w:rPr>
        <w:t xml:space="preserve">2566 </w:t>
      </w:r>
      <w:r w:rsidR="00CD1310"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บริษัทมีภาระผูกพันที่จะต้องจ่ายค่าเช่าดังกล่าวเป็นจำนวน </w:t>
      </w:r>
      <w:r w:rsidR="001D5794" w:rsidRPr="00583875">
        <w:rPr>
          <w:rFonts w:ascii="Angsana New" w:hAnsi="Angsana New"/>
          <w:spacing w:val="5"/>
          <w:sz w:val="30"/>
          <w:szCs w:val="30"/>
        </w:rPr>
        <w:t>0.09</w:t>
      </w:r>
      <w:r w:rsidR="00CD1310" w:rsidRPr="00583875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583875">
        <w:rPr>
          <w:rFonts w:ascii="Angsana New" w:hAnsi="Angsana New" w:hint="cs"/>
          <w:spacing w:val="5"/>
          <w:sz w:val="30"/>
          <w:szCs w:val="30"/>
          <w:cs/>
        </w:rPr>
        <w:t>ล้านบาท</w:t>
      </w:r>
    </w:p>
    <w:p w14:paraId="652C0BA1" w14:textId="77777777" w:rsidR="001D5794" w:rsidRPr="00583875" w:rsidRDefault="001D5794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5C710B4" w14:textId="77777777" w:rsidR="001D5794" w:rsidRPr="00583875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583875">
        <w:rPr>
          <w:rFonts w:ascii="Angsana New" w:hAnsi="Angsana New" w:hint="cs"/>
          <w:i/>
          <w:iCs/>
          <w:spacing w:val="5"/>
          <w:sz w:val="30"/>
          <w:szCs w:val="30"/>
          <w:cs/>
        </w:rPr>
        <w:lastRenderedPageBreak/>
        <w:t xml:space="preserve">สัญญาให้เช่า </w:t>
      </w:r>
      <w:r w:rsidRPr="0058387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58387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20D8B4D7" w14:textId="77777777" w:rsidR="001D5794" w:rsidRPr="00583875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583875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="00B04920" w:rsidRPr="00583875">
        <w:rPr>
          <w:rFonts w:ascii="Angsana New" w:hAnsi="Angsana New"/>
          <w:spacing w:val="5"/>
          <w:sz w:val="30"/>
          <w:szCs w:val="30"/>
        </w:rPr>
        <w:t xml:space="preserve"> 1 </w:t>
      </w:r>
      <w:r w:rsidR="00B04920"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="00B04920" w:rsidRPr="00583875">
        <w:rPr>
          <w:rFonts w:ascii="Angsana New" w:hAnsi="Angsana New"/>
          <w:spacing w:val="5"/>
          <w:sz w:val="30"/>
          <w:szCs w:val="30"/>
        </w:rPr>
        <w:t>2566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583875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583875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583875">
        <w:rPr>
          <w:rFonts w:ascii="Angsana New" w:hAnsi="Angsana New"/>
          <w:spacing w:val="5"/>
          <w:sz w:val="30"/>
          <w:szCs w:val="30"/>
        </w:rPr>
        <w:t xml:space="preserve">3 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1C4B60" w:rsidRPr="00583875">
        <w:rPr>
          <w:rFonts w:ascii="Angsana New" w:hAnsi="Angsana New"/>
          <w:spacing w:val="5"/>
          <w:sz w:val="30"/>
          <w:szCs w:val="30"/>
        </w:rPr>
        <w:t xml:space="preserve">31 </w:t>
      </w:r>
      <w:r w:rsidR="001C4B60"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r w:rsidR="001C4B60" w:rsidRPr="00583875">
        <w:rPr>
          <w:rFonts w:ascii="Angsana New" w:hAnsi="Angsana New"/>
          <w:spacing w:val="5"/>
          <w:sz w:val="30"/>
          <w:szCs w:val="30"/>
        </w:rPr>
        <w:t>2569</w:t>
      </w:r>
    </w:p>
    <w:p w14:paraId="349E61B7" w14:textId="77777777" w:rsidR="001D5794" w:rsidRPr="00583875" w:rsidRDefault="001D5794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pacing w:val="5"/>
          <w:sz w:val="30"/>
          <w:szCs w:val="30"/>
        </w:rPr>
      </w:pPr>
    </w:p>
    <w:p w14:paraId="3B177981" w14:textId="77777777" w:rsidR="00CD1310" w:rsidRPr="00583875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58387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</w:t>
      </w:r>
      <w:r w:rsidR="004F5E74" w:rsidRPr="00583875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58387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58387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58387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9"/>
    <w:p w14:paraId="0E9D2368" w14:textId="77777777" w:rsidR="00F97112" w:rsidRPr="00583875" w:rsidRDefault="00CD1310" w:rsidP="00CD1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583875">
        <w:rPr>
          <w:rFonts w:ascii="Angsana New" w:hAnsi="Angsana New"/>
          <w:spacing w:val="5"/>
          <w:sz w:val="30"/>
          <w:szCs w:val="30"/>
        </w:rPr>
        <w:t xml:space="preserve">20 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583875">
        <w:rPr>
          <w:rFonts w:ascii="Angsana New" w:hAnsi="Angsana New"/>
          <w:spacing w:val="5"/>
          <w:sz w:val="30"/>
          <w:szCs w:val="30"/>
        </w:rPr>
        <w:t xml:space="preserve">2566 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583875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583875">
        <w:rPr>
          <w:rFonts w:ascii="Angsana New" w:hAnsi="Angsana New"/>
          <w:spacing w:val="5"/>
          <w:sz w:val="30"/>
          <w:szCs w:val="30"/>
        </w:rPr>
        <w:t xml:space="preserve">1 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583875">
        <w:rPr>
          <w:rFonts w:ascii="Angsana New" w:hAnsi="Angsana New"/>
          <w:spacing w:val="5"/>
          <w:sz w:val="30"/>
          <w:szCs w:val="30"/>
        </w:rPr>
        <w:t xml:space="preserve">31 </w:t>
      </w:r>
      <w:r w:rsidRPr="0058387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583875">
        <w:rPr>
          <w:rFonts w:ascii="Angsana New" w:hAnsi="Angsana New"/>
          <w:spacing w:val="5"/>
          <w:sz w:val="30"/>
          <w:szCs w:val="30"/>
        </w:rPr>
        <w:t>2566</w:t>
      </w:r>
    </w:p>
    <w:p w14:paraId="3D640295" w14:textId="77777777" w:rsidR="00CD1310" w:rsidRPr="00583875" w:rsidRDefault="00CD1310" w:rsidP="00CD1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583875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40C3D1A4" w14:textId="77777777" w:rsidR="00F97112" w:rsidRPr="00583875" w:rsidRDefault="00F97112" w:rsidP="00F97112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3875"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14:paraId="334E4D4E" w14:textId="77777777" w:rsidR="00F97112" w:rsidRPr="00583875" w:rsidRDefault="00F97112" w:rsidP="00F97112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83875">
        <w:rPr>
          <w:rFonts w:ascii="Angsana New" w:hAnsi="Angsana New"/>
          <w:sz w:val="30"/>
          <w:szCs w:val="30"/>
        </w:rPr>
        <w:t xml:space="preserve">5 </w:t>
      </w:r>
      <w:r w:rsidRPr="00583875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 w:hint="cs"/>
          <w:sz w:val="30"/>
          <w:szCs w:val="30"/>
          <w:cs/>
        </w:rPr>
        <w:t xml:space="preserve"> บริษัทได้ลงนามในการเข้าค้ำประกันให้แก่ บริษัท สยามสตีลไวร์ จำกัด ในการเข้ารับวงเงินสินเชื่อกับสถาบันการเงิน เป็นจำนวนทั้งสิ้น </w:t>
      </w:r>
      <w:r w:rsidRPr="00583875">
        <w:rPr>
          <w:rFonts w:ascii="Angsana New" w:hAnsi="Angsana New"/>
          <w:sz w:val="30"/>
          <w:szCs w:val="30"/>
        </w:rPr>
        <w:t>80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21CD2706" w14:textId="77777777" w:rsidR="0010276B" w:rsidRPr="00583875" w:rsidRDefault="0010276B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565EC434" w14:textId="77777777" w:rsidR="00954A7A" w:rsidRPr="00583875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583875">
        <w:rPr>
          <w:rFonts w:ascii="Angsana New" w:hAnsi="Angsana New"/>
          <w:b/>
          <w:sz w:val="30"/>
          <w:szCs w:val="30"/>
        </w:rPr>
        <w:t>5</w:t>
      </w:r>
      <w:r w:rsidR="005D1BEB" w:rsidRPr="00583875">
        <w:rPr>
          <w:rFonts w:ascii="Angsana New" w:hAnsi="Angsana New"/>
          <w:b/>
          <w:sz w:val="30"/>
          <w:szCs w:val="30"/>
        </w:rPr>
        <w:tab/>
      </w:r>
      <w:r w:rsidR="002E2517" w:rsidRPr="00583875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31137A" w:rsidRPr="00583875" w14:paraId="43AB1B99" w14:textId="77777777" w:rsidTr="00020175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0C99F37C" w14:textId="77777777" w:rsidR="00020175" w:rsidRPr="00583875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091E8171" w14:textId="77777777" w:rsidR="00020175" w:rsidRPr="00583875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725871A9" w14:textId="77777777" w:rsidR="00020175" w:rsidRPr="00583875" w:rsidRDefault="00020175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14:paraId="460D67A4" w14:textId="77777777" w:rsidR="00020175" w:rsidRPr="00583875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0B4DD32D" w14:textId="77777777" w:rsidR="00020175" w:rsidRPr="00583875" w:rsidRDefault="00020175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583875" w14:paraId="7BA60988" w14:textId="77777777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164E838B" w14:textId="77777777" w:rsidR="00676C71" w:rsidRPr="0058387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0" w:name="_Hlk31728616"/>
          </w:p>
        </w:tc>
        <w:tc>
          <w:tcPr>
            <w:tcW w:w="474" w:type="pct"/>
          </w:tcPr>
          <w:p w14:paraId="5D191F7F" w14:textId="77777777" w:rsidR="00676C71" w:rsidRPr="0058387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7DA273A" w14:textId="77777777" w:rsidR="00676C71" w:rsidRPr="00583875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14:paraId="771F989C" w14:textId="77777777" w:rsidR="00676C71" w:rsidRPr="0058387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22E8FE3" w14:textId="77777777" w:rsidR="00676C71" w:rsidRPr="00583875" w:rsidRDefault="00514FB3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858DE"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58DE" w:rsidRPr="0058387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76C71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B239EA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0" w:type="pct"/>
          </w:tcPr>
          <w:p w14:paraId="1F52AAA5" w14:textId="77777777" w:rsidR="00676C71" w:rsidRPr="0058387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16931BD" w14:textId="77777777" w:rsidR="00676C71" w:rsidRPr="0058387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583875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58387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583875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B239EA" w:rsidRPr="00583875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</w:p>
        </w:tc>
      </w:tr>
      <w:tr w:rsidR="0031137A" w:rsidRPr="00583875" w14:paraId="35A6B273" w14:textId="77777777" w:rsidTr="004F2A9B">
        <w:trPr>
          <w:trHeight w:val="430"/>
          <w:tblHeader/>
        </w:trPr>
        <w:tc>
          <w:tcPr>
            <w:tcW w:w="1314" w:type="pct"/>
          </w:tcPr>
          <w:p w14:paraId="2BC8997F" w14:textId="77777777" w:rsidR="00676C71" w:rsidRPr="00583875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49B576FA" w14:textId="77777777" w:rsidR="00676C71" w:rsidRPr="00583875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1A2267E" w14:textId="77777777" w:rsidR="00676C71" w:rsidRPr="00583875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14:paraId="54AB8929" w14:textId="77777777" w:rsidR="00676C71" w:rsidRPr="0058387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53B9DE7B" w14:textId="77777777" w:rsidR="00676C71" w:rsidRPr="00583875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14:paraId="1C9906CD" w14:textId="77777777" w:rsidR="00676C71" w:rsidRPr="00583875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239EA" w:rsidRPr="00583875" w14:paraId="3208D14A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5718C6A9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14:paraId="6C8A15E9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087787A8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14:paraId="6C9BDCD2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273453F" w14:textId="77777777" w:rsidR="00B239EA" w:rsidRPr="00583875" w:rsidRDefault="00B21D43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33,063</w:t>
            </w:r>
          </w:p>
        </w:tc>
        <w:tc>
          <w:tcPr>
            <w:tcW w:w="100" w:type="pct"/>
          </w:tcPr>
          <w:p w14:paraId="0B345D87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72F4BD23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44,213</w:t>
            </w:r>
          </w:p>
        </w:tc>
      </w:tr>
      <w:tr w:rsidR="00B239EA" w:rsidRPr="00583875" w14:paraId="13171D9B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1751DB2D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14:paraId="3A521847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7A27D8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3B577152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4A32757" w14:textId="77777777" w:rsidR="00B239EA" w:rsidRPr="00583875" w:rsidRDefault="00DC37A7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382,063</w:t>
            </w:r>
          </w:p>
        </w:tc>
        <w:tc>
          <w:tcPr>
            <w:tcW w:w="100" w:type="pct"/>
          </w:tcPr>
          <w:p w14:paraId="2228F233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7E04DD8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392,510</w:t>
            </w:r>
          </w:p>
        </w:tc>
      </w:tr>
      <w:tr w:rsidR="00B239EA" w:rsidRPr="00583875" w14:paraId="233C8B65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78D77761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14:paraId="7D0BCDA7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8DD84F7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7542D6F6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03D9667" w14:textId="77777777" w:rsidR="00B239EA" w:rsidRPr="00583875" w:rsidRDefault="00DC37A7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415,126</w:t>
            </w:r>
          </w:p>
        </w:tc>
        <w:tc>
          <w:tcPr>
            <w:tcW w:w="100" w:type="pct"/>
          </w:tcPr>
          <w:p w14:paraId="75BFAAC8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5507B1CB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436,723</w:t>
            </w:r>
          </w:p>
        </w:tc>
      </w:tr>
      <w:tr w:rsidR="00B239EA" w:rsidRPr="00583875" w14:paraId="088CEEDC" w14:textId="77777777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14:paraId="64BC6294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31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14:paraId="2A1EAD25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75E53510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753191BB" w14:textId="77777777" w:rsidR="00B239EA" w:rsidRPr="00583875" w:rsidRDefault="00DC37A7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(56,041)</w:t>
            </w:r>
          </w:p>
        </w:tc>
        <w:tc>
          <w:tcPr>
            <w:tcW w:w="100" w:type="pct"/>
          </w:tcPr>
          <w:p w14:paraId="09B0BAEF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C000A03" w14:textId="77777777" w:rsidR="00B239EA" w:rsidRPr="00583875" w:rsidRDefault="00B239EA" w:rsidP="00C91D7E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91D7E"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39EA" w:rsidRPr="00583875" w14:paraId="70ED5C32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21B41244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142D71DA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E75860C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6DA449A2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52A9AC6F" w14:textId="77777777" w:rsidR="00B239EA" w:rsidRPr="00583875" w:rsidRDefault="00DC37A7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359,085</w:t>
            </w:r>
          </w:p>
        </w:tc>
        <w:tc>
          <w:tcPr>
            <w:tcW w:w="100" w:type="pct"/>
          </w:tcPr>
          <w:p w14:paraId="5248FD68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52E6BE0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405,129</w:t>
            </w:r>
          </w:p>
        </w:tc>
      </w:tr>
      <w:tr w:rsidR="0031137A" w:rsidRPr="00583875" w14:paraId="6D47A8AC" w14:textId="77777777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5CF6D29D" w14:textId="77777777" w:rsidR="004F45B2" w:rsidRPr="00583875" w:rsidRDefault="004F45B2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14:paraId="03FAB2F8" w14:textId="77777777" w:rsidR="00676C71" w:rsidRPr="00583875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14:paraId="43B09714" w14:textId="77777777" w:rsidR="00676C71" w:rsidRPr="00583875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14:paraId="68A0C2F0" w14:textId="77777777" w:rsidR="00676C71" w:rsidRPr="00583875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14:paraId="7A6367DF" w14:textId="77777777" w:rsidR="00676C71" w:rsidRPr="00583875" w:rsidRDefault="00676C71" w:rsidP="008A3B2A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14:paraId="5294CB6C" w14:textId="77777777" w:rsidR="00676C71" w:rsidRPr="0058387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14:paraId="314CE05A" w14:textId="77777777" w:rsidR="00676C71" w:rsidRPr="00583875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1137A" w:rsidRPr="00583875" w14:paraId="353E769F" w14:textId="77777777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711EAF5D" w14:textId="77777777" w:rsidR="00676C71" w:rsidRPr="00583875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58387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14:paraId="413A7DBE" w14:textId="77777777" w:rsidR="00676C71" w:rsidRPr="00583875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7BF6BEB5" w14:textId="77777777" w:rsidR="00676C71" w:rsidRPr="00583875" w:rsidRDefault="00DC37A7" w:rsidP="00A923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31,594</w:t>
            </w:r>
          </w:p>
        </w:tc>
        <w:tc>
          <w:tcPr>
            <w:tcW w:w="100" w:type="pct"/>
          </w:tcPr>
          <w:p w14:paraId="43FF1A0B" w14:textId="77777777" w:rsidR="00676C71" w:rsidRPr="0058387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2C96EE3D" w14:textId="77777777" w:rsidR="00676C71" w:rsidRPr="00583875" w:rsidRDefault="00B239EA" w:rsidP="008A3B2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</w:tr>
      <w:tr w:rsidR="006F0267" w:rsidRPr="00583875" w14:paraId="44E52359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38599125" w14:textId="77777777" w:rsidR="006F0267" w:rsidRPr="00583875" w:rsidRDefault="006F0267" w:rsidP="006F0267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14:paraId="5F221B0C" w14:textId="77777777" w:rsidR="006F0267" w:rsidRPr="00583875" w:rsidRDefault="006F0267" w:rsidP="006F0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7476B3" w14:textId="77777777" w:rsidR="006F0267" w:rsidRPr="00583875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20FA749D" w14:textId="77777777" w:rsidR="006F0267" w:rsidRPr="00583875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43587EBB" w14:textId="77777777" w:rsidR="006F0267" w:rsidRPr="00583875" w:rsidRDefault="00DC37A7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25,047</w:t>
            </w:r>
          </w:p>
        </w:tc>
        <w:tc>
          <w:tcPr>
            <w:tcW w:w="100" w:type="pct"/>
          </w:tcPr>
          <w:p w14:paraId="3502A1A7" w14:textId="77777777" w:rsidR="006F0267" w:rsidRPr="00583875" w:rsidRDefault="006F0267" w:rsidP="006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410055B7" w14:textId="77777777" w:rsidR="006F0267" w:rsidRPr="00583875" w:rsidRDefault="00B239EA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14,824</w:t>
            </w:r>
          </w:p>
        </w:tc>
      </w:tr>
      <w:tr w:rsidR="006F0267" w:rsidRPr="00583875" w14:paraId="17E56579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2589ED51" w14:textId="77777777" w:rsidR="006F0267" w:rsidRPr="00583875" w:rsidRDefault="006F0267" w:rsidP="006F02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583875">
              <w:rPr>
                <w:rFonts w:ascii="Angsana New" w:hAnsi="Angsana New"/>
                <w:sz w:val="30"/>
                <w:szCs w:val="30"/>
              </w:rPr>
              <w:t>/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14:paraId="37620A0D" w14:textId="77777777" w:rsidR="006F0267" w:rsidRPr="00583875" w:rsidRDefault="006F0267" w:rsidP="006F0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287574" w14:textId="77777777" w:rsidR="006F0267" w:rsidRPr="00583875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762ED015" w14:textId="77777777" w:rsidR="006F0267" w:rsidRPr="00583875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CF1B9E0" w14:textId="77777777" w:rsidR="006F0267" w:rsidRPr="00583875" w:rsidRDefault="00DC37A7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(600)</w:t>
            </w:r>
          </w:p>
        </w:tc>
        <w:tc>
          <w:tcPr>
            <w:tcW w:w="100" w:type="pct"/>
          </w:tcPr>
          <w:p w14:paraId="6074B724" w14:textId="77777777" w:rsidR="006F0267" w:rsidRPr="00583875" w:rsidRDefault="006F0267" w:rsidP="006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8A2C826" w14:textId="77777777" w:rsidR="006F0267" w:rsidRPr="00583875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239EA"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4,364</w:t>
            </w: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76908" w:rsidRPr="00583875" w14:paraId="44CB4A13" w14:textId="77777777" w:rsidTr="00576908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56729C9C" w14:textId="77777777" w:rsidR="00576908" w:rsidRPr="00583875" w:rsidRDefault="00576908" w:rsidP="0057690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583875">
              <w:rPr>
                <w:rFonts w:ascii="Angsana New" w:hAnsi="Angsana New"/>
                <w:sz w:val="30"/>
                <w:szCs w:val="30"/>
              </w:rPr>
              <w:t>/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7" w:type="pct"/>
          </w:tcPr>
          <w:p w14:paraId="05EEFBB8" w14:textId="77777777" w:rsidR="00576908" w:rsidRPr="00583875" w:rsidRDefault="00576908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C3B7CAA" w14:textId="77777777" w:rsidR="00576908" w:rsidRPr="00583875" w:rsidRDefault="00DC37A7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56,041</w:t>
            </w:r>
          </w:p>
        </w:tc>
        <w:tc>
          <w:tcPr>
            <w:tcW w:w="100" w:type="pct"/>
          </w:tcPr>
          <w:p w14:paraId="512A4FC9" w14:textId="77777777" w:rsidR="00576908" w:rsidRPr="00583875" w:rsidRDefault="00576908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F43BD8A" w14:textId="77777777" w:rsidR="00576908" w:rsidRPr="00583875" w:rsidRDefault="00576908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31,594</w:t>
            </w:r>
          </w:p>
        </w:tc>
      </w:tr>
      <w:bookmarkEnd w:id="10"/>
    </w:tbl>
    <w:p w14:paraId="45E586CE" w14:textId="77777777" w:rsidR="00F07E82" w:rsidRPr="00583875" w:rsidRDefault="00F07E8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117166C1" w14:textId="77777777" w:rsidR="00AE3D3C" w:rsidRPr="00583875" w:rsidRDefault="00AE3D3C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467FAC64" w14:textId="77777777" w:rsidR="00D31F88" w:rsidRPr="00583875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583875" w14:paraId="1D7CA986" w14:textId="77777777" w:rsidTr="00466EC7">
        <w:trPr>
          <w:trHeight w:val="380"/>
          <w:tblHeader/>
        </w:trPr>
        <w:tc>
          <w:tcPr>
            <w:tcW w:w="2056" w:type="pct"/>
          </w:tcPr>
          <w:p w14:paraId="2B054D99" w14:textId="77777777" w:rsidR="00020175" w:rsidRPr="00583875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057EB530" w14:textId="77777777" w:rsidR="00020175" w:rsidRPr="00583875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68F9944E" w14:textId="77777777" w:rsidR="00020175" w:rsidRPr="00583875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49BB5212" w14:textId="77777777" w:rsidR="00020175" w:rsidRPr="00583875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32485F4C" w14:textId="77777777" w:rsidR="00020175" w:rsidRPr="00583875" w:rsidRDefault="00020175" w:rsidP="006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583875" w14:paraId="751D76D0" w14:textId="77777777" w:rsidTr="00466EC7">
        <w:trPr>
          <w:trHeight w:val="380"/>
          <w:tblHeader/>
        </w:trPr>
        <w:tc>
          <w:tcPr>
            <w:tcW w:w="2056" w:type="pct"/>
          </w:tcPr>
          <w:p w14:paraId="52803506" w14:textId="77777777" w:rsidR="00946A08" w:rsidRPr="00583875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31729049"/>
          </w:p>
        </w:tc>
        <w:tc>
          <w:tcPr>
            <w:tcW w:w="729" w:type="pct"/>
          </w:tcPr>
          <w:p w14:paraId="1B7EFBA0" w14:textId="77777777" w:rsidR="00946A08" w:rsidRPr="00583875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7187F7CC" w14:textId="77777777" w:rsidR="00946A08" w:rsidRPr="00583875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083A42AD" w14:textId="77777777" w:rsidR="00946A08" w:rsidRPr="00583875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3E1C9A2D" w14:textId="77777777" w:rsidR="00946A08" w:rsidRPr="00583875" w:rsidRDefault="00514FB3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46A08" w:rsidRPr="00583875">
              <w:rPr>
                <w:rFonts w:ascii="Angsana New" w:hAnsi="Angsana New"/>
                <w:sz w:val="30"/>
                <w:szCs w:val="30"/>
              </w:rPr>
              <w:t>25</w:t>
            </w:r>
            <w:r w:rsidR="008858DE" w:rsidRPr="00583875">
              <w:rPr>
                <w:rFonts w:ascii="Angsana New" w:hAnsi="Angsana New"/>
                <w:sz w:val="30"/>
                <w:szCs w:val="30"/>
              </w:rPr>
              <w:t>6</w:t>
            </w:r>
            <w:r w:rsidR="00B239EA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6A537415" w14:textId="77777777" w:rsidR="00946A08" w:rsidRPr="00583875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1E992B43" w14:textId="77777777" w:rsidR="00946A08" w:rsidRPr="00583875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B239EA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583875" w14:paraId="128F8343" w14:textId="77777777" w:rsidTr="00466EC7">
        <w:trPr>
          <w:trHeight w:val="299"/>
          <w:tblHeader/>
        </w:trPr>
        <w:tc>
          <w:tcPr>
            <w:tcW w:w="2056" w:type="pct"/>
          </w:tcPr>
          <w:p w14:paraId="066402BA" w14:textId="77777777" w:rsidR="00267E04" w:rsidRPr="00583875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45C9421B" w14:textId="77777777" w:rsidR="00267E04" w:rsidRPr="00583875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54F9E9E9" w14:textId="77777777" w:rsidR="00267E04" w:rsidRPr="00583875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583875" w14:paraId="79C03FF4" w14:textId="77777777" w:rsidTr="00466EC7">
        <w:trPr>
          <w:trHeight w:val="299"/>
        </w:trPr>
        <w:tc>
          <w:tcPr>
            <w:tcW w:w="2056" w:type="pct"/>
          </w:tcPr>
          <w:p w14:paraId="26AB5F3C" w14:textId="77777777" w:rsidR="00267E04" w:rsidRPr="00583875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14:paraId="177135A0" w14:textId="77777777" w:rsidR="00267E04" w:rsidRPr="0058387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6D22F0C5" w14:textId="77777777" w:rsidR="00267E04" w:rsidRPr="00583875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07BB7DD" w14:textId="77777777" w:rsidR="00267E04" w:rsidRPr="00583875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54994B1" w14:textId="77777777" w:rsidR="00267E04" w:rsidRPr="00583875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2DA2A70" w14:textId="77777777" w:rsidR="00267E04" w:rsidRPr="00583875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69ABFE4" w14:textId="77777777" w:rsidR="00267E04" w:rsidRPr="00583875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583875" w14:paraId="3DFAF6FF" w14:textId="77777777" w:rsidTr="00466EC7">
        <w:trPr>
          <w:trHeight w:val="299"/>
        </w:trPr>
        <w:tc>
          <w:tcPr>
            <w:tcW w:w="2056" w:type="pct"/>
          </w:tcPr>
          <w:p w14:paraId="5F627854" w14:textId="77777777" w:rsidR="003A328B" w:rsidRPr="00583875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8387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5FAF1371" w14:textId="77777777" w:rsidR="003A328B" w:rsidRPr="00583875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5A89C997" w14:textId="77777777" w:rsidR="003A328B" w:rsidRPr="00583875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73078323" w14:textId="77777777" w:rsidR="003A328B" w:rsidRPr="00583875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23EDB64" w14:textId="77777777" w:rsidR="003A328B" w:rsidRPr="00583875" w:rsidRDefault="000D1AC6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22,883</w:t>
            </w:r>
          </w:p>
        </w:tc>
        <w:tc>
          <w:tcPr>
            <w:tcW w:w="137" w:type="pct"/>
          </w:tcPr>
          <w:p w14:paraId="4073409A" w14:textId="77777777" w:rsidR="003A328B" w:rsidRPr="00583875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20823369" w14:textId="77777777" w:rsidR="003A328B" w:rsidRPr="00583875" w:rsidRDefault="00B239EA" w:rsidP="003847DF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  <w:lang w:val="en-US" w:bidi="th-TH"/>
              </w:rPr>
              <w:t>30,169</w:t>
            </w:r>
          </w:p>
        </w:tc>
      </w:tr>
      <w:tr w:rsidR="0031137A" w:rsidRPr="00583875" w14:paraId="21134327" w14:textId="77777777" w:rsidTr="00466EC7">
        <w:tc>
          <w:tcPr>
            <w:tcW w:w="2056" w:type="pct"/>
          </w:tcPr>
          <w:p w14:paraId="5FE262C9" w14:textId="77777777" w:rsidR="003A328B" w:rsidRPr="00583875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0AF4A42C" w14:textId="77777777" w:rsidR="003A328B" w:rsidRPr="00583875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4AD5B8" w14:textId="77777777" w:rsidR="003A328B" w:rsidRPr="00583875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F5D45A" w14:textId="77777777" w:rsidR="003A328B" w:rsidRPr="00583875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14:paraId="74E058BC" w14:textId="77777777" w:rsidR="003A328B" w:rsidRPr="00583875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14:paraId="5DB90E8B" w14:textId="77777777" w:rsidR="003A328B" w:rsidRPr="00583875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F6FDA37" w14:textId="77777777" w:rsidR="003A328B" w:rsidRPr="00583875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212B7D91" w14:textId="77777777" w:rsidTr="00466EC7">
        <w:tc>
          <w:tcPr>
            <w:tcW w:w="2056" w:type="pct"/>
          </w:tcPr>
          <w:p w14:paraId="7B03FA78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83875">
              <w:rPr>
                <w:rFonts w:ascii="Angsana New" w:hAnsi="Angsana New"/>
                <w:sz w:val="30"/>
                <w:szCs w:val="30"/>
              </w:rPr>
              <w:t>3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62ACBC7C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7C7DAA9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91C314D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99C41BE" w14:textId="77777777" w:rsidR="00D56D22" w:rsidRPr="00583875" w:rsidRDefault="000D1AC6" w:rsidP="00A84D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10,180</w:t>
            </w:r>
          </w:p>
        </w:tc>
        <w:tc>
          <w:tcPr>
            <w:tcW w:w="137" w:type="pct"/>
          </w:tcPr>
          <w:p w14:paraId="7A931001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6D9EB79" w14:textId="77777777" w:rsidR="00D56D22" w:rsidRPr="00583875" w:rsidRDefault="00B239EA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14,044</w:t>
            </w:r>
          </w:p>
        </w:tc>
      </w:tr>
      <w:tr w:rsidR="0031137A" w:rsidRPr="00583875" w14:paraId="1DE80535" w14:textId="77777777" w:rsidTr="00466EC7">
        <w:tc>
          <w:tcPr>
            <w:tcW w:w="2056" w:type="pct"/>
          </w:tcPr>
          <w:p w14:paraId="1C7CD9DA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7CBE402E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9B1298F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0C942EBD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BD1CFB2" w14:textId="77777777" w:rsidR="00D56D22" w:rsidRPr="00583875" w:rsidRDefault="000D1AC6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2B199AA2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104E10D2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583875" w14:paraId="3D86E56B" w14:textId="77777777" w:rsidTr="00466EC7">
        <w:tc>
          <w:tcPr>
            <w:tcW w:w="2056" w:type="pct"/>
          </w:tcPr>
          <w:p w14:paraId="691C8F94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07BD0BFE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A81BFF9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EAEB635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F90E7BE" w14:textId="77777777" w:rsidR="00D56D22" w:rsidRPr="00583875" w:rsidRDefault="000D1AC6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251751B8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0AA6D6B0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583875" w14:paraId="65DF8321" w14:textId="77777777" w:rsidTr="00466EC7">
        <w:trPr>
          <w:trHeight w:val="371"/>
        </w:trPr>
        <w:tc>
          <w:tcPr>
            <w:tcW w:w="2056" w:type="pct"/>
          </w:tcPr>
          <w:p w14:paraId="7B1C1EA5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0D0ABE9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05FC8CF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55A78BC2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17A97FA0" w14:textId="77777777" w:rsidR="00D56D22" w:rsidRPr="00583875" w:rsidRDefault="000D1AC6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/>
                <w:sz w:val="30"/>
                <w:szCs w:val="30"/>
                <w:lang w:val="en-US"/>
              </w:rPr>
              <w:t>33,063</w:t>
            </w:r>
          </w:p>
        </w:tc>
        <w:tc>
          <w:tcPr>
            <w:tcW w:w="137" w:type="pct"/>
            <w:vMerge/>
          </w:tcPr>
          <w:p w14:paraId="5C91D10D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10DB4D7" w14:textId="77777777" w:rsidR="00D56D22" w:rsidRPr="00583875" w:rsidRDefault="00B239EA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83875">
              <w:rPr>
                <w:rFonts w:ascii="Angsana New" w:hAnsi="Angsana New" w:cs="Cordia New"/>
                <w:sz w:val="30"/>
                <w:szCs w:val="38"/>
                <w:lang w:bidi="th-TH"/>
              </w:rPr>
              <w:t>44,213</w:t>
            </w:r>
          </w:p>
        </w:tc>
      </w:tr>
      <w:tr w:rsidR="0031137A" w:rsidRPr="00583875" w14:paraId="6B78480F" w14:textId="77777777" w:rsidTr="00466EC7">
        <w:trPr>
          <w:trHeight w:val="379"/>
        </w:trPr>
        <w:tc>
          <w:tcPr>
            <w:tcW w:w="2056" w:type="pct"/>
            <w:vAlign w:val="bottom"/>
          </w:tcPr>
          <w:p w14:paraId="4AB67FD3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14:paraId="56529EA3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A9CBD04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2A0C0837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AA3DD94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583875" w14:paraId="3C8AD726" w14:textId="77777777" w:rsidTr="00466EC7">
        <w:trPr>
          <w:trHeight w:val="379"/>
        </w:trPr>
        <w:tc>
          <w:tcPr>
            <w:tcW w:w="2056" w:type="pct"/>
          </w:tcPr>
          <w:p w14:paraId="00716ABA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8387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1A181E0A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A452F84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B3C9DAD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F79D951" w14:textId="77777777" w:rsidR="00D56D22" w:rsidRPr="00583875" w:rsidRDefault="000D1AC6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202,10</w:t>
            </w:r>
            <w:r w:rsidR="006D041D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" w:type="pct"/>
          </w:tcPr>
          <w:p w14:paraId="2092C3F5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39744514" w14:textId="77777777" w:rsidR="00D56D22" w:rsidRPr="00583875" w:rsidRDefault="00B239EA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172,165</w:t>
            </w:r>
          </w:p>
        </w:tc>
      </w:tr>
      <w:tr w:rsidR="0031137A" w:rsidRPr="00583875" w14:paraId="3397F5D4" w14:textId="77777777" w:rsidTr="00466EC7">
        <w:trPr>
          <w:trHeight w:val="379"/>
        </w:trPr>
        <w:tc>
          <w:tcPr>
            <w:tcW w:w="2056" w:type="pct"/>
          </w:tcPr>
          <w:p w14:paraId="356CA033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234AA4BD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19EA2D5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DD97363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A2C64AC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41EF944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34D9D49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9EA" w:rsidRPr="00583875" w14:paraId="3D521011" w14:textId="77777777" w:rsidTr="00466EC7">
        <w:trPr>
          <w:trHeight w:val="379"/>
        </w:trPr>
        <w:tc>
          <w:tcPr>
            <w:tcW w:w="2056" w:type="pct"/>
          </w:tcPr>
          <w:p w14:paraId="67BE869A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83875">
              <w:rPr>
                <w:rFonts w:ascii="Angsana New" w:hAnsi="Angsana New"/>
                <w:sz w:val="30"/>
                <w:szCs w:val="30"/>
              </w:rPr>
              <w:t>3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133EB1D1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3859AB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7D4DE8B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C6A6A24" w14:textId="77777777" w:rsidR="00B239EA" w:rsidRPr="00583875" w:rsidRDefault="000D1AC6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81,82</w:t>
            </w:r>
            <w:r w:rsidR="006D041D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7" w:type="pct"/>
          </w:tcPr>
          <w:p w14:paraId="5976B36E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9CE6053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124,986</w:t>
            </w:r>
          </w:p>
        </w:tc>
      </w:tr>
      <w:tr w:rsidR="00B239EA" w:rsidRPr="00583875" w14:paraId="3FE4E71E" w14:textId="77777777" w:rsidTr="00466EC7">
        <w:trPr>
          <w:trHeight w:val="379"/>
        </w:trPr>
        <w:tc>
          <w:tcPr>
            <w:tcW w:w="2056" w:type="pct"/>
          </w:tcPr>
          <w:p w14:paraId="103F33B2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63AEED22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CC1767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AAB364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7B0EF87" w14:textId="77777777" w:rsidR="00B239EA" w:rsidRPr="00583875" w:rsidRDefault="000D1AC6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4,11</w:t>
            </w:r>
            <w:r w:rsidR="006D041D"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37" w:type="pct"/>
          </w:tcPr>
          <w:p w14:paraId="49E1CC9C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67349D8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26,152</w:t>
            </w:r>
          </w:p>
        </w:tc>
      </w:tr>
      <w:tr w:rsidR="00B239EA" w:rsidRPr="00583875" w14:paraId="655D475E" w14:textId="77777777" w:rsidTr="00466EC7">
        <w:trPr>
          <w:trHeight w:val="303"/>
        </w:trPr>
        <w:tc>
          <w:tcPr>
            <w:tcW w:w="2056" w:type="pct"/>
          </w:tcPr>
          <w:p w14:paraId="4B834948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069F31C4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444E12E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7F654D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F5DE84F" w14:textId="77777777" w:rsidR="00B239EA" w:rsidRPr="00583875" w:rsidRDefault="000D1AC6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23,100</w:t>
            </w:r>
          </w:p>
        </w:tc>
        <w:tc>
          <w:tcPr>
            <w:tcW w:w="137" w:type="pct"/>
          </w:tcPr>
          <w:p w14:paraId="20A5CE0F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13DECCA3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34,154</w:t>
            </w:r>
          </w:p>
        </w:tc>
      </w:tr>
      <w:tr w:rsidR="00B239EA" w:rsidRPr="00583875" w14:paraId="2EAC9216" w14:textId="77777777" w:rsidTr="00466EC7">
        <w:tc>
          <w:tcPr>
            <w:tcW w:w="2056" w:type="pct"/>
          </w:tcPr>
          <w:p w14:paraId="4687C18B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6118D24D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048C7E4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329293A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D1F8722" w14:textId="77777777" w:rsidR="00B239EA" w:rsidRPr="00583875" w:rsidRDefault="000D1AC6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70,92</w:t>
            </w:r>
            <w:r w:rsidR="006D041D" w:rsidRPr="0058387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6D902739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E3DA9EC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35,053</w:t>
            </w:r>
          </w:p>
        </w:tc>
      </w:tr>
      <w:tr w:rsidR="00B239EA" w:rsidRPr="00583875" w14:paraId="5605790C" w14:textId="77777777" w:rsidTr="00466EC7">
        <w:tc>
          <w:tcPr>
            <w:tcW w:w="2056" w:type="pct"/>
          </w:tcPr>
          <w:p w14:paraId="2D6D172E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2" w:name="_Hlk23778902"/>
          </w:p>
        </w:tc>
        <w:tc>
          <w:tcPr>
            <w:tcW w:w="729" w:type="pct"/>
          </w:tcPr>
          <w:p w14:paraId="4D1F1A99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D4C4616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229800D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D224630" w14:textId="77777777" w:rsidR="00B239EA" w:rsidRPr="00583875" w:rsidRDefault="000D1AC6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382,06</w:t>
            </w:r>
            <w:r w:rsidR="007F4C1E"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37" w:type="pct"/>
          </w:tcPr>
          <w:p w14:paraId="26EBACFB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3A57D14E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392,510</w:t>
            </w:r>
          </w:p>
        </w:tc>
      </w:tr>
      <w:bookmarkEnd w:id="11"/>
      <w:bookmarkEnd w:id="12"/>
      <w:tr w:rsidR="00B239EA" w:rsidRPr="00583875" w14:paraId="29C47445" w14:textId="77777777" w:rsidTr="00466EC7">
        <w:tc>
          <w:tcPr>
            <w:tcW w:w="2785" w:type="pct"/>
            <w:gridSpan w:val="2"/>
          </w:tcPr>
          <w:p w14:paraId="2B01A7CA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798EAF78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71EE8C8C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792BDBC" w14:textId="77777777" w:rsidR="00B239EA" w:rsidRPr="00583875" w:rsidRDefault="000D1AC6" w:rsidP="00B239E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(56,041)</w:t>
            </w:r>
          </w:p>
        </w:tc>
        <w:tc>
          <w:tcPr>
            <w:tcW w:w="137" w:type="pct"/>
            <w:vMerge w:val="restart"/>
          </w:tcPr>
          <w:p w14:paraId="0385BE47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CE14943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(31,594)</w:t>
            </w:r>
          </w:p>
        </w:tc>
      </w:tr>
      <w:tr w:rsidR="00B239EA" w:rsidRPr="00583875" w14:paraId="6C68D756" w14:textId="77777777" w:rsidTr="00466EC7">
        <w:tc>
          <w:tcPr>
            <w:tcW w:w="2056" w:type="pct"/>
          </w:tcPr>
          <w:p w14:paraId="70AD483D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42B94FCF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A379795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1BF11BD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3A1834A3" w14:textId="77777777" w:rsidR="00B239EA" w:rsidRPr="00583875" w:rsidRDefault="007F4C1E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326,022</w:t>
            </w:r>
          </w:p>
        </w:tc>
        <w:tc>
          <w:tcPr>
            <w:tcW w:w="137" w:type="pct"/>
            <w:vMerge/>
          </w:tcPr>
          <w:p w14:paraId="4DA814CD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4432D02B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360,916</w:t>
            </w:r>
          </w:p>
        </w:tc>
      </w:tr>
      <w:tr w:rsidR="00B239EA" w:rsidRPr="00583875" w14:paraId="6A4DBAE8" w14:textId="77777777" w:rsidTr="00466EC7">
        <w:tc>
          <w:tcPr>
            <w:tcW w:w="2056" w:type="pct"/>
          </w:tcPr>
          <w:p w14:paraId="0D19F6A8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38183A9D" w14:textId="77777777" w:rsidR="00B239EA" w:rsidRPr="00583875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8D59A0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DB418A2" w14:textId="77777777" w:rsidR="00B239EA" w:rsidRPr="00583875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5121B998" w14:textId="77777777" w:rsidR="00B239EA" w:rsidRPr="00583875" w:rsidRDefault="007F4C1E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359,085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15D9E5A5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634BB438" w14:textId="77777777" w:rsidR="00B239EA" w:rsidRPr="00583875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405,129</w:t>
            </w:r>
          </w:p>
        </w:tc>
      </w:tr>
    </w:tbl>
    <w:p w14:paraId="43084C12" w14:textId="77777777" w:rsidR="00414FC3" w:rsidRPr="00583875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305B16B2" w14:textId="77777777" w:rsidR="007F0433" w:rsidRPr="00583875" w:rsidRDefault="007F043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3182816F" w14:textId="77777777" w:rsidR="002C61A9" w:rsidRPr="00583875" w:rsidRDefault="002C61A9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76AC3FD6" w14:textId="77777777" w:rsidR="002C61A9" w:rsidRDefault="002C61A9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2933AA31" w14:textId="77777777" w:rsidR="00F92E00" w:rsidRPr="00583875" w:rsidRDefault="00F92E00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4919DDA4" w14:textId="77777777" w:rsidR="00D61268" w:rsidRPr="00583875" w:rsidRDefault="00D61268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122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1"/>
        <w:gridCol w:w="1131"/>
        <w:gridCol w:w="1769"/>
        <w:gridCol w:w="280"/>
        <w:gridCol w:w="1563"/>
        <w:gridCol w:w="238"/>
        <w:gridCol w:w="1320"/>
        <w:gridCol w:w="2836"/>
      </w:tblGrid>
      <w:tr w:rsidR="00466EC7" w:rsidRPr="00583875" w14:paraId="5FDBE6F9" w14:textId="77777777" w:rsidTr="009B19F1">
        <w:trPr>
          <w:gridAfter w:val="1"/>
          <w:wAfter w:w="1156" w:type="pct"/>
          <w:trHeight w:val="326"/>
          <w:tblHeader/>
        </w:trPr>
        <w:tc>
          <w:tcPr>
            <w:tcW w:w="1276" w:type="pct"/>
          </w:tcPr>
          <w:p w14:paraId="0058C1CF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14:paraId="680FE4E2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44CCA545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4" w:type="pct"/>
          </w:tcPr>
          <w:p w14:paraId="79ED10E5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14:paraId="16AE1050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  <w:p w14:paraId="2EB48EED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EC7" w:rsidRPr="00583875" w14:paraId="34DA6357" w14:textId="77777777" w:rsidTr="009B19F1">
        <w:trPr>
          <w:gridAfter w:val="1"/>
          <w:wAfter w:w="1156" w:type="pct"/>
          <w:trHeight w:val="326"/>
          <w:tblHeader/>
        </w:trPr>
        <w:tc>
          <w:tcPr>
            <w:tcW w:w="1276" w:type="pct"/>
          </w:tcPr>
          <w:p w14:paraId="1238C63C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</w:tcPr>
          <w:p w14:paraId="2719B53A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204A4C36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" w:type="pct"/>
          </w:tcPr>
          <w:p w14:paraId="5D5A7ACC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325D360" w14:textId="77777777" w:rsidR="00466EC7" w:rsidRPr="00583875" w:rsidRDefault="00514FB3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66EC7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6EC7" w:rsidRPr="00583875">
              <w:rPr>
                <w:rFonts w:ascii="Angsana New" w:hAnsi="Angsana New"/>
                <w:sz w:val="30"/>
                <w:szCs w:val="30"/>
              </w:rPr>
              <w:t xml:space="preserve">  2566</w:t>
            </w:r>
          </w:p>
        </w:tc>
        <w:tc>
          <w:tcPr>
            <w:tcW w:w="97" w:type="pct"/>
          </w:tcPr>
          <w:p w14:paraId="0D2AFFF7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5AA6465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583875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58387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583875">
              <w:rPr>
                <w:rFonts w:ascii="Angsana New" w:hAnsi="Angsana New"/>
                <w:spacing w:val="-8"/>
                <w:sz w:val="30"/>
                <w:szCs w:val="30"/>
              </w:rPr>
              <w:t>2565</w:t>
            </w:r>
          </w:p>
        </w:tc>
      </w:tr>
      <w:tr w:rsidR="00466EC7" w:rsidRPr="00583875" w14:paraId="33114C43" w14:textId="77777777" w:rsidTr="009B19F1">
        <w:trPr>
          <w:trHeight w:val="430"/>
          <w:tblHeader/>
        </w:trPr>
        <w:tc>
          <w:tcPr>
            <w:tcW w:w="1276" w:type="pct"/>
          </w:tcPr>
          <w:p w14:paraId="3921C29E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5F340236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945B126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" w:type="pct"/>
          </w:tcPr>
          <w:p w14:paraId="31A9EF59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14:paraId="5F4FFC6D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56" w:type="pct"/>
          </w:tcPr>
          <w:p w14:paraId="1A93CC4C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66EC7" w:rsidRPr="00583875" w14:paraId="5216E51C" w14:textId="77777777" w:rsidTr="009B19F1">
        <w:trPr>
          <w:gridAfter w:val="1"/>
          <w:wAfter w:w="1156" w:type="pct"/>
          <w:trHeight w:val="430"/>
        </w:trPr>
        <w:tc>
          <w:tcPr>
            <w:tcW w:w="1276" w:type="pct"/>
          </w:tcPr>
          <w:p w14:paraId="39A77936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61" w:type="pct"/>
          </w:tcPr>
          <w:p w14:paraId="68E1E268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CB7AF29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" w:type="pct"/>
          </w:tcPr>
          <w:p w14:paraId="6DC789A4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F838F0" w14:textId="77777777" w:rsidR="00466EC7" w:rsidRPr="00583875" w:rsidRDefault="007F4C1E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46,748</w:t>
            </w:r>
          </w:p>
        </w:tc>
        <w:tc>
          <w:tcPr>
            <w:tcW w:w="97" w:type="pct"/>
          </w:tcPr>
          <w:p w14:paraId="3FAD1971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</w:tcPr>
          <w:p w14:paraId="6EB5DE1D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88,887</w:t>
            </w:r>
          </w:p>
        </w:tc>
      </w:tr>
      <w:tr w:rsidR="00466EC7" w:rsidRPr="00583875" w14:paraId="1560893F" w14:textId="77777777" w:rsidTr="009B19F1">
        <w:trPr>
          <w:gridAfter w:val="1"/>
          <w:wAfter w:w="1156" w:type="pct"/>
          <w:trHeight w:val="430"/>
        </w:trPr>
        <w:tc>
          <w:tcPr>
            <w:tcW w:w="1276" w:type="pct"/>
          </w:tcPr>
          <w:p w14:paraId="536056A3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61" w:type="pct"/>
          </w:tcPr>
          <w:p w14:paraId="31E88189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3FBE21D6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7C24EA00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F320B58" w14:textId="77777777" w:rsidR="00466EC7" w:rsidRPr="00583875" w:rsidRDefault="007F4C1E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371,300</w:t>
            </w:r>
          </w:p>
        </w:tc>
        <w:tc>
          <w:tcPr>
            <w:tcW w:w="97" w:type="pct"/>
          </w:tcPr>
          <w:p w14:paraId="2DEA06DC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0616023D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366,237</w:t>
            </w:r>
          </w:p>
        </w:tc>
      </w:tr>
      <w:tr w:rsidR="00466EC7" w:rsidRPr="00583875" w14:paraId="053288E8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337DFA5F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1" w:type="pct"/>
          </w:tcPr>
          <w:p w14:paraId="02FAE91B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ECD5512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56459072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5C34E63" w14:textId="77777777" w:rsidR="00466EC7" w:rsidRPr="00583875" w:rsidRDefault="007F4C1E" w:rsidP="00E05D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418,048</w:t>
            </w:r>
          </w:p>
        </w:tc>
        <w:tc>
          <w:tcPr>
            <w:tcW w:w="97" w:type="pct"/>
          </w:tcPr>
          <w:p w14:paraId="70A31829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3BE2C1D3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455,124</w:t>
            </w:r>
          </w:p>
        </w:tc>
      </w:tr>
      <w:tr w:rsidR="00466EC7" w:rsidRPr="00583875" w14:paraId="148FAF08" w14:textId="77777777" w:rsidTr="009B19F1">
        <w:trPr>
          <w:gridAfter w:val="1"/>
          <w:wAfter w:w="1156" w:type="pct"/>
          <w:trHeight w:val="430"/>
        </w:trPr>
        <w:tc>
          <w:tcPr>
            <w:tcW w:w="1737" w:type="pct"/>
            <w:gridSpan w:val="2"/>
          </w:tcPr>
          <w:p w14:paraId="7EBAEA2B" w14:textId="77777777" w:rsidR="00466EC7" w:rsidRPr="00583875" w:rsidRDefault="00466EC7" w:rsidP="00D61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4" w:right="-131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1" w:type="pct"/>
          </w:tcPr>
          <w:p w14:paraId="63B6752C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69B9F512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1DFB9672" w14:textId="77777777" w:rsidR="00466EC7" w:rsidRPr="00583875" w:rsidRDefault="007F4C1E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(56,041)</w:t>
            </w:r>
          </w:p>
        </w:tc>
        <w:tc>
          <w:tcPr>
            <w:tcW w:w="97" w:type="pct"/>
          </w:tcPr>
          <w:p w14:paraId="57C76443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5E37CF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(31,594)</w:t>
            </w:r>
          </w:p>
        </w:tc>
      </w:tr>
      <w:tr w:rsidR="00466EC7" w:rsidRPr="00583875" w14:paraId="1FACF4A2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673A8D89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14:paraId="4C54B37C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68767968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241C710F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22A23F6" w14:textId="77777777" w:rsidR="00466EC7" w:rsidRPr="00583875" w:rsidRDefault="007F4C1E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362,007</w:t>
            </w:r>
          </w:p>
        </w:tc>
        <w:tc>
          <w:tcPr>
            <w:tcW w:w="97" w:type="pct"/>
          </w:tcPr>
          <w:p w14:paraId="55B29A90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FE06C71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423,530</w:t>
            </w:r>
          </w:p>
        </w:tc>
      </w:tr>
      <w:tr w:rsidR="00466EC7" w:rsidRPr="00583875" w14:paraId="3D8EE0FF" w14:textId="77777777" w:rsidTr="009B19F1">
        <w:trPr>
          <w:gridAfter w:val="1"/>
          <w:wAfter w:w="1156" w:type="pct"/>
          <w:trHeight w:hRule="exact" w:val="202"/>
        </w:trPr>
        <w:tc>
          <w:tcPr>
            <w:tcW w:w="2458" w:type="pct"/>
            <w:gridSpan w:val="3"/>
          </w:tcPr>
          <w:p w14:paraId="4931AC90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" w:type="pct"/>
          </w:tcPr>
          <w:p w14:paraId="11B5F59E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C9C780E" w14:textId="77777777" w:rsidR="00466EC7" w:rsidRPr="00583875" w:rsidRDefault="00466EC7" w:rsidP="009B19F1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</w:tcPr>
          <w:p w14:paraId="69B679C4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186A3563" w14:textId="77777777" w:rsidR="00466EC7" w:rsidRPr="00583875" w:rsidRDefault="00466EC7" w:rsidP="009B19F1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66EC7" w:rsidRPr="00583875" w14:paraId="11A1F5AB" w14:textId="77777777" w:rsidTr="009B19F1">
        <w:trPr>
          <w:gridAfter w:val="1"/>
          <w:wAfter w:w="1156" w:type="pct"/>
          <w:trHeight w:val="414"/>
        </w:trPr>
        <w:tc>
          <w:tcPr>
            <w:tcW w:w="2458" w:type="pct"/>
            <w:gridSpan w:val="3"/>
          </w:tcPr>
          <w:p w14:paraId="2D5A5BCC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</w:p>
        </w:tc>
        <w:tc>
          <w:tcPr>
            <w:tcW w:w="114" w:type="pct"/>
          </w:tcPr>
          <w:p w14:paraId="7E806DAF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1FFCC4D8" w14:textId="77777777" w:rsidR="00466EC7" w:rsidRPr="00583875" w:rsidRDefault="007F4C1E" w:rsidP="009B19F1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</w:p>
        </w:tc>
        <w:tc>
          <w:tcPr>
            <w:tcW w:w="97" w:type="pct"/>
          </w:tcPr>
          <w:p w14:paraId="3F184618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145E654" w14:textId="77777777" w:rsidR="00466EC7" w:rsidRPr="00583875" w:rsidRDefault="00466EC7" w:rsidP="009B19F1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</w:tr>
      <w:tr w:rsidR="00466EC7" w:rsidRPr="00583875" w14:paraId="1C13631C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0D5A49BC" w14:textId="77777777" w:rsidR="00466EC7" w:rsidRPr="00583875" w:rsidRDefault="00466EC7" w:rsidP="009B19F1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61" w:type="pct"/>
          </w:tcPr>
          <w:p w14:paraId="5BCB7601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277AF3DC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32E9FD30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55A2F21A" w14:textId="77777777" w:rsidR="00466EC7" w:rsidRPr="00583875" w:rsidRDefault="007F4C1E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25,047</w:t>
            </w:r>
          </w:p>
        </w:tc>
        <w:tc>
          <w:tcPr>
            <w:tcW w:w="97" w:type="pct"/>
          </w:tcPr>
          <w:p w14:paraId="672EBD37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071DC4CB" w14:textId="77777777" w:rsidR="00466EC7" w:rsidRPr="00583875" w:rsidRDefault="00C91D7E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14,824</w:t>
            </w:r>
          </w:p>
        </w:tc>
      </w:tr>
      <w:tr w:rsidR="00466EC7" w:rsidRPr="00583875" w14:paraId="6A75D09D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2ECDE7F7" w14:textId="77777777" w:rsidR="00466EC7" w:rsidRPr="00583875" w:rsidRDefault="00466EC7" w:rsidP="009B19F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583875">
              <w:rPr>
                <w:rFonts w:ascii="Angsana New" w:hAnsi="Angsana New"/>
                <w:sz w:val="30"/>
                <w:szCs w:val="30"/>
              </w:rPr>
              <w:t>/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61" w:type="pct"/>
          </w:tcPr>
          <w:p w14:paraId="2C48AA73" w14:textId="77777777" w:rsidR="00466EC7" w:rsidRPr="00583875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7ABFCEB2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2B698976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0ACB4505" w14:textId="77777777" w:rsidR="00466EC7" w:rsidRPr="00583875" w:rsidRDefault="007F4C1E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(600)</w:t>
            </w:r>
          </w:p>
        </w:tc>
        <w:tc>
          <w:tcPr>
            <w:tcW w:w="97" w:type="pct"/>
          </w:tcPr>
          <w:p w14:paraId="3323796E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2F635AB" w14:textId="77777777" w:rsidR="00466EC7" w:rsidRPr="00583875" w:rsidRDefault="00C91D7E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(4,364)</w:t>
            </w:r>
          </w:p>
        </w:tc>
      </w:tr>
      <w:tr w:rsidR="00466EC7" w:rsidRPr="00583875" w14:paraId="557516E8" w14:textId="77777777" w:rsidTr="009B19F1">
        <w:trPr>
          <w:gridAfter w:val="1"/>
          <w:wAfter w:w="1156" w:type="pct"/>
          <w:trHeight w:val="414"/>
        </w:trPr>
        <w:tc>
          <w:tcPr>
            <w:tcW w:w="2458" w:type="pct"/>
            <w:gridSpan w:val="3"/>
          </w:tcPr>
          <w:p w14:paraId="44D0FBAA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583875">
              <w:rPr>
                <w:rFonts w:ascii="Angsana New" w:hAnsi="Angsana New"/>
                <w:sz w:val="30"/>
                <w:szCs w:val="30"/>
              </w:rPr>
              <w:t>/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4" w:type="pct"/>
          </w:tcPr>
          <w:p w14:paraId="2053806D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E729D01" w14:textId="77777777" w:rsidR="00466EC7" w:rsidRPr="00583875" w:rsidRDefault="007F4C1E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56,041</w:t>
            </w:r>
          </w:p>
        </w:tc>
        <w:tc>
          <w:tcPr>
            <w:tcW w:w="97" w:type="pct"/>
          </w:tcPr>
          <w:p w14:paraId="4DFE0D2C" w14:textId="77777777" w:rsidR="00466EC7" w:rsidRPr="00583875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264C3AB6" w14:textId="77777777" w:rsidR="00466EC7" w:rsidRPr="00583875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31,594</w:t>
            </w:r>
          </w:p>
        </w:tc>
      </w:tr>
    </w:tbl>
    <w:p w14:paraId="07FCA45E" w14:textId="77777777" w:rsidR="001E77FF" w:rsidRPr="00583875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023A54B6" w14:textId="77777777" w:rsidR="00466EC7" w:rsidRPr="00583875" w:rsidRDefault="00466EC7" w:rsidP="001E7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583875" w14:paraId="319708BE" w14:textId="77777777" w:rsidTr="00E51A6F">
        <w:trPr>
          <w:trHeight w:val="380"/>
        </w:trPr>
        <w:tc>
          <w:tcPr>
            <w:tcW w:w="2056" w:type="pct"/>
          </w:tcPr>
          <w:p w14:paraId="12D08431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BF683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1CDCDE9A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605479B5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23CE04B3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583875" w14:paraId="35F537A9" w14:textId="77777777" w:rsidTr="00E51A6F">
        <w:trPr>
          <w:trHeight w:val="380"/>
        </w:trPr>
        <w:tc>
          <w:tcPr>
            <w:tcW w:w="2056" w:type="pct"/>
          </w:tcPr>
          <w:p w14:paraId="0A371FF8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7FD21062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38CB6EA5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6F609145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66B20265" w14:textId="77777777" w:rsidR="00414FC3" w:rsidRPr="00583875" w:rsidRDefault="00514FB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14FC3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B7513C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5612C01F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28614087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7107D8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583875" w14:paraId="06FD6F4D" w14:textId="77777777" w:rsidTr="00E51A6F">
        <w:trPr>
          <w:trHeight w:val="299"/>
        </w:trPr>
        <w:tc>
          <w:tcPr>
            <w:tcW w:w="2056" w:type="pct"/>
          </w:tcPr>
          <w:p w14:paraId="1B652637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277BAF7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164C44F0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583875" w14:paraId="482DB332" w14:textId="77777777" w:rsidTr="00234810">
        <w:trPr>
          <w:trHeight w:val="227"/>
        </w:trPr>
        <w:tc>
          <w:tcPr>
            <w:tcW w:w="2056" w:type="pct"/>
          </w:tcPr>
          <w:p w14:paraId="43A394B8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14:paraId="758D3613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456071EF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FFFC18E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1B1355C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658DCEA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A1FFCAF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583875" w14:paraId="32E470B8" w14:textId="77777777" w:rsidTr="00234810">
        <w:trPr>
          <w:trHeight w:val="434"/>
        </w:trPr>
        <w:tc>
          <w:tcPr>
            <w:tcW w:w="2056" w:type="pct"/>
          </w:tcPr>
          <w:p w14:paraId="1C40550A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8387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6B0B2C3C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6ACDE34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50D533A7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E2B6171" w14:textId="77777777" w:rsidR="00414FC3" w:rsidRPr="00583875" w:rsidRDefault="006D041D" w:rsidP="00E05D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34,647</w:t>
            </w:r>
          </w:p>
        </w:tc>
        <w:tc>
          <w:tcPr>
            <w:tcW w:w="137" w:type="pct"/>
          </w:tcPr>
          <w:p w14:paraId="0145E261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710A4ACC" w14:textId="77777777" w:rsidR="00414FC3" w:rsidRPr="00583875" w:rsidRDefault="00D14D57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  <w:lang w:val="en-US" w:bidi="th-TH"/>
              </w:rPr>
              <w:t>51,808</w:t>
            </w:r>
          </w:p>
        </w:tc>
      </w:tr>
      <w:tr w:rsidR="0031137A" w:rsidRPr="00583875" w14:paraId="2C2F2AB4" w14:textId="77777777" w:rsidTr="00E51A6F">
        <w:tc>
          <w:tcPr>
            <w:tcW w:w="2056" w:type="pct"/>
          </w:tcPr>
          <w:p w14:paraId="00C5048F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214CA0E4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3C5147D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AFAD3B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14:paraId="109579E7" w14:textId="77777777" w:rsidR="00414FC3" w:rsidRPr="00583875" w:rsidRDefault="00414FC3" w:rsidP="00E05D10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14:paraId="51725D5C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B746ABA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377A4C49" w14:textId="77777777" w:rsidTr="00E51A6F">
        <w:tc>
          <w:tcPr>
            <w:tcW w:w="2056" w:type="pct"/>
          </w:tcPr>
          <w:p w14:paraId="2885F9A8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83875">
              <w:rPr>
                <w:rFonts w:ascii="Angsana New" w:hAnsi="Angsana New"/>
                <w:sz w:val="30"/>
                <w:szCs w:val="30"/>
              </w:rPr>
              <w:t>3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36C779B3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948F70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74F7322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E00C913" w14:textId="77777777" w:rsidR="00414FC3" w:rsidRPr="00583875" w:rsidRDefault="006D041D" w:rsidP="00E05D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12,101</w:t>
            </w:r>
          </w:p>
        </w:tc>
        <w:tc>
          <w:tcPr>
            <w:tcW w:w="137" w:type="pct"/>
          </w:tcPr>
          <w:p w14:paraId="2F2EC30F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FFDD251" w14:textId="77777777" w:rsidR="00414FC3" w:rsidRPr="00583875" w:rsidRDefault="00D14D57" w:rsidP="001D57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37,079</w:t>
            </w:r>
          </w:p>
        </w:tc>
      </w:tr>
      <w:tr w:rsidR="0031137A" w:rsidRPr="00583875" w14:paraId="61071AA5" w14:textId="77777777" w:rsidTr="00E51A6F">
        <w:tc>
          <w:tcPr>
            <w:tcW w:w="2056" w:type="pct"/>
          </w:tcPr>
          <w:p w14:paraId="69CD64B5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079D6BF1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D42BD84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446D36F0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CE161B1" w14:textId="77777777" w:rsidR="00414FC3" w:rsidRPr="00583875" w:rsidRDefault="006D041D" w:rsidP="00E05D10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5D6D883C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4E1043D5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583875" w14:paraId="0B2BE9E4" w14:textId="77777777" w:rsidTr="00E51A6F">
        <w:tc>
          <w:tcPr>
            <w:tcW w:w="2056" w:type="pct"/>
          </w:tcPr>
          <w:p w14:paraId="689604BB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5E405D23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41F46F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0B4B35AC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F56B7D0" w14:textId="77777777" w:rsidR="00414FC3" w:rsidRPr="00583875" w:rsidRDefault="006D041D" w:rsidP="00E05D10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1CD68679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6CF1969D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583875" w14:paraId="2EA714CC" w14:textId="77777777" w:rsidTr="00A16DD1">
        <w:trPr>
          <w:trHeight w:val="371"/>
        </w:trPr>
        <w:tc>
          <w:tcPr>
            <w:tcW w:w="2056" w:type="pct"/>
          </w:tcPr>
          <w:p w14:paraId="2EB89630" w14:textId="77777777" w:rsidR="00414FC3" w:rsidRPr="0058387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7A66786A" w14:textId="77777777" w:rsidR="00414FC3" w:rsidRPr="0058387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267790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06C5AF4D" w14:textId="77777777" w:rsidR="00414FC3" w:rsidRPr="00583875" w:rsidRDefault="00414FC3" w:rsidP="008E7F7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68E2C43C" w14:textId="77777777" w:rsidR="00414FC3" w:rsidRPr="00583875" w:rsidRDefault="006D041D" w:rsidP="00E05D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46,748</w:t>
            </w:r>
          </w:p>
        </w:tc>
        <w:tc>
          <w:tcPr>
            <w:tcW w:w="137" w:type="pct"/>
            <w:vMerge/>
          </w:tcPr>
          <w:p w14:paraId="5E8F1287" w14:textId="77777777" w:rsidR="00414FC3" w:rsidRPr="00583875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31C6B1FD" w14:textId="77777777" w:rsidR="00414FC3" w:rsidRPr="00583875" w:rsidRDefault="00D14D57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83875">
              <w:rPr>
                <w:rFonts w:ascii="Angsana New" w:hAnsi="Angsana New" w:cs="Cordia New"/>
                <w:sz w:val="30"/>
                <w:szCs w:val="38"/>
                <w:lang w:bidi="th-TH"/>
              </w:rPr>
              <w:t>88,887</w:t>
            </w:r>
          </w:p>
        </w:tc>
      </w:tr>
      <w:tr w:rsidR="00A16DD1" w:rsidRPr="00583875" w14:paraId="7196C641" w14:textId="77777777" w:rsidTr="00A16DD1">
        <w:trPr>
          <w:trHeight w:val="371"/>
        </w:trPr>
        <w:tc>
          <w:tcPr>
            <w:tcW w:w="2056" w:type="pct"/>
          </w:tcPr>
          <w:p w14:paraId="5AD5A070" w14:textId="77777777" w:rsidR="00A16DD1" w:rsidRPr="00583875" w:rsidRDefault="00A16DD1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078C9B8" w14:textId="77777777" w:rsidR="00A16DD1" w:rsidRPr="00583875" w:rsidRDefault="00A16DD1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4DF7A4D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4C63A960" w14:textId="77777777" w:rsidR="00A16DD1" w:rsidRPr="00583875" w:rsidRDefault="00A16DD1" w:rsidP="008E7F7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266593B4" w14:textId="77777777" w:rsidR="00A16DD1" w:rsidRPr="00583875" w:rsidRDefault="00A16DD1" w:rsidP="00E05D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21E03357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11E4701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lang w:bidi="th-TH"/>
              </w:rPr>
            </w:pPr>
          </w:p>
        </w:tc>
      </w:tr>
      <w:tr w:rsidR="00A16DD1" w:rsidRPr="00583875" w14:paraId="45C181AC" w14:textId="77777777" w:rsidTr="00A16DD1">
        <w:trPr>
          <w:trHeight w:val="371"/>
        </w:trPr>
        <w:tc>
          <w:tcPr>
            <w:tcW w:w="2056" w:type="pct"/>
          </w:tcPr>
          <w:p w14:paraId="4040A419" w14:textId="77777777" w:rsidR="00A16DD1" w:rsidRPr="00583875" w:rsidRDefault="00A16DD1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AE42FEC" w14:textId="77777777" w:rsidR="00A16DD1" w:rsidRPr="00583875" w:rsidRDefault="00A16DD1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F0F263B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333A99CC" w14:textId="77777777" w:rsidR="00A16DD1" w:rsidRPr="00583875" w:rsidRDefault="00A16DD1" w:rsidP="008E7F7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top w:val="single" w:sz="4" w:space="0" w:color="FFFFFF" w:themeColor="background1"/>
            </w:tcBorders>
          </w:tcPr>
          <w:p w14:paraId="6A2B0465" w14:textId="77777777" w:rsidR="00A16DD1" w:rsidRPr="00583875" w:rsidRDefault="00A16DD1" w:rsidP="00E05D1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0F547601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FFFFFF" w:themeColor="background1"/>
            </w:tcBorders>
          </w:tcPr>
          <w:p w14:paraId="363FB9A3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lang w:bidi="th-TH"/>
              </w:rPr>
            </w:pPr>
          </w:p>
        </w:tc>
      </w:tr>
      <w:tr w:rsidR="00A16DD1" w:rsidRPr="00583875" w14:paraId="5ADDD132" w14:textId="77777777" w:rsidTr="00A16DD1">
        <w:trPr>
          <w:trHeight w:val="371"/>
        </w:trPr>
        <w:tc>
          <w:tcPr>
            <w:tcW w:w="2056" w:type="pct"/>
          </w:tcPr>
          <w:p w14:paraId="2B988D0F" w14:textId="77777777" w:rsidR="00A16DD1" w:rsidRPr="00583875" w:rsidRDefault="00A16DD1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16684FAB" w14:textId="77777777" w:rsidR="00A16DD1" w:rsidRPr="00583875" w:rsidRDefault="00A16DD1" w:rsidP="00070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3AC51715" w14:textId="77777777" w:rsidR="00A16DD1" w:rsidRPr="00583875" w:rsidRDefault="00A16DD1" w:rsidP="00070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361350CE" w14:textId="77777777" w:rsidR="00A16DD1" w:rsidRPr="00583875" w:rsidRDefault="00A16DD1" w:rsidP="00070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tcBorders>
              <w:top w:val="single" w:sz="4" w:space="0" w:color="FFFFFF" w:themeColor="background1"/>
            </w:tcBorders>
            <w:vAlign w:val="center"/>
          </w:tcPr>
          <w:p w14:paraId="1E0FAFF3" w14:textId="77777777" w:rsidR="00A16DD1" w:rsidRPr="00583875" w:rsidRDefault="00A16DD1" w:rsidP="00A16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8"/>
                <w:lang w:bidi="th-TH"/>
              </w:rPr>
            </w:pPr>
            <w:r w:rsidRPr="00583875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6DD1" w:rsidRPr="00583875" w14:paraId="27D37457" w14:textId="77777777" w:rsidTr="00A16DD1">
        <w:trPr>
          <w:trHeight w:val="371"/>
        </w:trPr>
        <w:tc>
          <w:tcPr>
            <w:tcW w:w="2056" w:type="pct"/>
          </w:tcPr>
          <w:p w14:paraId="0AAF55CA" w14:textId="77777777" w:rsidR="00A16DD1" w:rsidRPr="00583875" w:rsidRDefault="00A16DD1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37AEC12" w14:textId="77777777" w:rsidR="00A16DD1" w:rsidRPr="00583875" w:rsidRDefault="00A16DD1" w:rsidP="00070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1DBF1F2C" w14:textId="77777777" w:rsidR="00A16DD1" w:rsidRPr="00583875" w:rsidRDefault="00A16DD1" w:rsidP="00070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481B8A0A" w14:textId="77777777" w:rsidR="00A16DD1" w:rsidRPr="00583875" w:rsidRDefault="00A16DD1" w:rsidP="00070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FFFFFF" w:themeColor="background1"/>
            </w:tcBorders>
            <w:vAlign w:val="center"/>
          </w:tcPr>
          <w:p w14:paraId="638B7E2B" w14:textId="77777777" w:rsidR="00A16DD1" w:rsidRPr="00583875" w:rsidRDefault="00A16DD1" w:rsidP="00070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79741DF8" w14:textId="77777777" w:rsidR="00A16DD1" w:rsidRPr="00583875" w:rsidRDefault="00A16DD1" w:rsidP="00070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FFFFFF" w:themeColor="background1"/>
            </w:tcBorders>
            <w:vAlign w:val="center"/>
          </w:tcPr>
          <w:p w14:paraId="76AEB7F0" w14:textId="77777777" w:rsidR="00A16DD1" w:rsidRPr="00583875" w:rsidRDefault="00A16DD1" w:rsidP="00070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16DD1" w:rsidRPr="00583875" w14:paraId="451D1E23" w14:textId="77777777" w:rsidTr="00A16DD1">
        <w:trPr>
          <w:trHeight w:val="379"/>
        </w:trPr>
        <w:tc>
          <w:tcPr>
            <w:tcW w:w="2056" w:type="pct"/>
            <w:vAlign w:val="bottom"/>
          </w:tcPr>
          <w:p w14:paraId="7622F4B6" w14:textId="77777777" w:rsidR="00A16DD1" w:rsidRPr="00583875" w:rsidRDefault="00A16DD1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14:paraId="3612D26B" w14:textId="77777777" w:rsidR="00A16DD1" w:rsidRPr="00583875" w:rsidRDefault="00A16DD1" w:rsidP="00070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0B1F26B8" w14:textId="77777777" w:rsidR="00A16DD1" w:rsidRPr="00583875" w:rsidRDefault="00A16DD1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6DD1" w:rsidRPr="00583875" w14:paraId="64855395" w14:textId="77777777" w:rsidTr="00E51A6F">
        <w:trPr>
          <w:trHeight w:val="379"/>
        </w:trPr>
        <w:tc>
          <w:tcPr>
            <w:tcW w:w="2056" w:type="pct"/>
          </w:tcPr>
          <w:p w14:paraId="0919EE86" w14:textId="77777777" w:rsidR="00A16DD1" w:rsidRPr="00583875" w:rsidRDefault="00A16DD1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8387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42E03AEF" w14:textId="77777777" w:rsidR="00A16DD1" w:rsidRPr="00583875" w:rsidRDefault="00A16DD1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F41BBC4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7CD18FC" w14:textId="77777777" w:rsidR="00A16DD1" w:rsidRPr="00583875" w:rsidRDefault="00A16DD1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24439A9" w14:textId="77777777" w:rsidR="00A16DD1" w:rsidRPr="00583875" w:rsidRDefault="00A16DD1" w:rsidP="00E05D10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193,360</w:t>
            </w:r>
          </w:p>
        </w:tc>
        <w:tc>
          <w:tcPr>
            <w:tcW w:w="137" w:type="pct"/>
          </w:tcPr>
          <w:p w14:paraId="6E64F87C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329DA30F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162,055</w:t>
            </w:r>
          </w:p>
        </w:tc>
      </w:tr>
      <w:tr w:rsidR="00A16DD1" w:rsidRPr="00583875" w14:paraId="31523212" w14:textId="77777777" w:rsidTr="00E51A6F">
        <w:trPr>
          <w:trHeight w:val="379"/>
        </w:trPr>
        <w:tc>
          <w:tcPr>
            <w:tcW w:w="2056" w:type="pct"/>
          </w:tcPr>
          <w:p w14:paraId="69E472DD" w14:textId="77777777" w:rsidR="00A16DD1" w:rsidRPr="00583875" w:rsidRDefault="00A16DD1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7C176C29" w14:textId="77777777" w:rsidR="00A16DD1" w:rsidRPr="00583875" w:rsidRDefault="00A16DD1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99D65F8" w14:textId="77777777" w:rsidR="00A16DD1" w:rsidRPr="00583875" w:rsidRDefault="00A16DD1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5DA55A" w14:textId="77777777" w:rsidR="00A16DD1" w:rsidRPr="00583875" w:rsidRDefault="00A16DD1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19D2166" w14:textId="77777777" w:rsidR="00A16DD1" w:rsidRPr="00583875" w:rsidRDefault="00A16DD1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4170645" w14:textId="77777777" w:rsidR="00A16DD1" w:rsidRPr="00583875" w:rsidRDefault="00A16DD1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2585218" w14:textId="77777777" w:rsidR="00A16DD1" w:rsidRPr="00583875" w:rsidRDefault="00A16DD1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DD1" w:rsidRPr="00583875" w14:paraId="61C4D6A9" w14:textId="77777777" w:rsidTr="00E51A6F">
        <w:trPr>
          <w:trHeight w:val="379"/>
        </w:trPr>
        <w:tc>
          <w:tcPr>
            <w:tcW w:w="2056" w:type="pct"/>
          </w:tcPr>
          <w:p w14:paraId="39579DBA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83875">
              <w:rPr>
                <w:rFonts w:ascii="Angsana New" w:hAnsi="Angsana New"/>
                <w:sz w:val="30"/>
                <w:szCs w:val="30"/>
              </w:rPr>
              <w:t>3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714AC375" w14:textId="77777777" w:rsidR="00A16DD1" w:rsidRPr="00583875" w:rsidRDefault="00A16DD1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C394601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C3F80C9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B3C727D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79,801</w:t>
            </w:r>
          </w:p>
        </w:tc>
        <w:tc>
          <w:tcPr>
            <w:tcW w:w="137" w:type="pct"/>
          </w:tcPr>
          <w:p w14:paraId="69010C96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84CB4E6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108,824</w:t>
            </w:r>
          </w:p>
        </w:tc>
      </w:tr>
      <w:tr w:rsidR="00A16DD1" w:rsidRPr="00583875" w14:paraId="4C9672F6" w14:textId="77777777" w:rsidTr="00E51A6F">
        <w:trPr>
          <w:trHeight w:val="379"/>
        </w:trPr>
        <w:tc>
          <w:tcPr>
            <w:tcW w:w="2056" w:type="pct"/>
          </w:tcPr>
          <w:p w14:paraId="576BFBF1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64AD31A1" w14:textId="77777777" w:rsidR="00A16DD1" w:rsidRPr="00583875" w:rsidRDefault="00A16DD1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355C899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FD90FD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6B019F8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4,111</w:t>
            </w:r>
          </w:p>
        </w:tc>
        <w:tc>
          <w:tcPr>
            <w:tcW w:w="137" w:type="pct"/>
          </w:tcPr>
          <w:p w14:paraId="3CE113D7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1C2E34B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26,151</w:t>
            </w:r>
          </w:p>
        </w:tc>
      </w:tr>
      <w:tr w:rsidR="00A16DD1" w:rsidRPr="00583875" w14:paraId="40320DA6" w14:textId="77777777" w:rsidTr="00E51A6F">
        <w:trPr>
          <w:trHeight w:val="303"/>
        </w:trPr>
        <w:tc>
          <w:tcPr>
            <w:tcW w:w="2056" w:type="pct"/>
          </w:tcPr>
          <w:p w14:paraId="42C5227B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1FC89DBB" w14:textId="77777777" w:rsidR="00A16DD1" w:rsidRPr="00583875" w:rsidRDefault="00A16DD1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E57C8A0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8B89D15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D6F0B51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23,100</w:t>
            </w:r>
          </w:p>
        </w:tc>
        <w:tc>
          <w:tcPr>
            <w:tcW w:w="137" w:type="pct"/>
          </w:tcPr>
          <w:p w14:paraId="4811F05A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733E82EF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34,154</w:t>
            </w:r>
          </w:p>
        </w:tc>
      </w:tr>
      <w:tr w:rsidR="00A16DD1" w:rsidRPr="00583875" w14:paraId="20136099" w14:textId="77777777" w:rsidTr="00E51A6F">
        <w:tc>
          <w:tcPr>
            <w:tcW w:w="2056" w:type="pct"/>
          </w:tcPr>
          <w:p w14:paraId="5B4278D6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20229A49" w14:textId="77777777" w:rsidR="00A16DD1" w:rsidRPr="00583875" w:rsidRDefault="00A16DD1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A85B59D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69532BC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4C822F3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70,928</w:t>
            </w:r>
          </w:p>
        </w:tc>
        <w:tc>
          <w:tcPr>
            <w:tcW w:w="137" w:type="pct"/>
          </w:tcPr>
          <w:p w14:paraId="4CF19726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6B406298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35,053</w:t>
            </w:r>
          </w:p>
        </w:tc>
      </w:tr>
      <w:tr w:rsidR="00A16DD1" w:rsidRPr="00583875" w14:paraId="5AFC49A5" w14:textId="77777777" w:rsidTr="00E51A6F">
        <w:tc>
          <w:tcPr>
            <w:tcW w:w="2056" w:type="pct"/>
          </w:tcPr>
          <w:p w14:paraId="226D9F55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628639DF" w14:textId="77777777" w:rsidR="00A16DD1" w:rsidRPr="00583875" w:rsidRDefault="00A16DD1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267107A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6F00ACF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51DB9604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371,300</w:t>
            </w:r>
          </w:p>
        </w:tc>
        <w:tc>
          <w:tcPr>
            <w:tcW w:w="137" w:type="pct"/>
          </w:tcPr>
          <w:p w14:paraId="70170A17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3EEB111D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Cordia New"/>
                <w:sz w:val="30"/>
                <w:szCs w:val="38"/>
                <w:lang w:bidi="th-TH"/>
              </w:rPr>
              <w:t>366,237</w:t>
            </w:r>
          </w:p>
        </w:tc>
      </w:tr>
      <w:tr w:rsidR="00A16DD1" w:rsidRPr="00583875" w14:paraId="3A50BC95" w14:textId="77777777" w:rsidTr="00E51A6F">
        <w:tc>
          <w:tcPr>
            <w:tcW w:w="2785" w:type="pct"/>
            <w:gridSpan w:val="2"/>
          </w:tcPr>
          <w:p w14:paraId="1BA21D0E" w14:textId="77777777" w:rsidR="00A16DD1" w:rsidRPr="00583875" w:rsidRDefault="00A16DD1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35415AF5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274B3DAD" w14:textId="77777777" w:rsidR="00A16DD1" w:rsidRPr="00583875" w:rsidRDefault="00A16DD1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C89D311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(56,041)</w:t>
            </w:r>
          </w:p>
        </w:tc>
        <w:tc>
          <w:tcPr>
            <w:tcW w:w="137" w:type="pct"/>
            <w:vMerge w:val="restart"/>
          </w:tcPr>
          <w:p w14:paraId="1E72F604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B54ABD4" w14:textId="77777777" w:rsidR="00A16DD1" w:rsidRPr="00583875" w:rsidRDefault="00A16DD1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Cordia New"/>
                <w:sz w:val="30"/>
                <w:szCs w:val="38"/>
                <w:lang w:bidi="th-TH"/>
              </w:rPr>
              <w:t>(31,594)</w:t>
            </w:r>
          </w:p>
        </w:tc>
      </w:tr>
      <w:tr w:rsidR="00A16DD1" w:rsidRPr="00583875" w14:paraId="1143FA6E" w14:textId="77777777" w:rsidTr="00E51A6F">
        <w:tc>
          <w:tcPr>
            <w:tcW w:w="2056" w:type="pct"/>
          </w:tcPr>
          <w:p w14:paraId="465F6E6E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61C44AE" w14:textId="77777777" w:rsidR="00A16DD1" w:rsidRPr="00583875" w:rsidRDefault="00A16DD1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583B56F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8D41E37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7C981B56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315,259</w:t>
            </w:r>
          </w:p>
        </w:tc>
        <w:tc>
          <w:tcPr>
            <w:tcW w:w="137" w:type="pct"/>
            <w:vMerge/>
          </w:tcPr>
          <w:p w14:paraId="725DC014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119EB9A0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334,643</w:t>
            </w:r>
          </w:p>
        </w:tc>
      </w:tr>
      <w:tr w:rsidR="00A16DD1" w:rsidRPr="00583875" w14:paraId="0A43EDE5" w14:textId="77777777" w:rsidTr="00E51A6F">
        <w:tc>
          <w:tcPr>
            <w:tcW w:w="2056" w:type="pct"/>
          </w:tcPr>
          <w:p w14:paraId="77EB167D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10CAB306" w14:textId="77777777" w:rsidR="00A16DD1" w:rsidRPr="00583875" w:rsidRDefault="00A16DD1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B42992A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4FAABA2" w14:textId="77777777" w:rsidR="00A16DD1" w:rsidRPr="00583875" w:rsidRDefault="00A16DD1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2F975BB7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362,007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5CA64A9A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7288EEF4" w14:textId="77777777" w:rsidR="00A16DD1" w:rsidRPr="00583875" w:rsidRDefault="00A16DD1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423,530</w:t>
            </w:r>
          </w:p>
        </w:tc>
      </w:tr>
    </w:tbl>
    <w:p w14:paraId="6B0A295B" w14:textId="77777777" w:rsidR="00414FC3" w:rsidRPr="00583875" w:rsidRDefault="00414FC3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FE1669D" w14:textId="77777777" w:rsidR="00D7061E" w:rsidRPr="00583875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583875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583875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583875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58387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583875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583875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583875">
        <w:rPr>
          <w:rFonts w:ascii="Angsana New" w:hAnsi="Angsana New"/>
          <w:bCs/>
          <w:sz w:val="30"/>
          <w:szCs w:val="30"/>
        </w:rPr>
        <w:t>30</w:t>
      </w:r>
      <w:r w:rsidR="00D7061E" w:rsidRPr="00583875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583875">
        <w:rPr>
          <w:rFonts w:ascii="Angsana New" w:hAnsi="Angsana New"/>
          <w:bCs/>
          <w:sz w:val="30"/>
          <w:szCs w:val="30"/>
        </w:rPr>
        <w:t>9</w:t>
      </w:r>
      <w:r w:rsidR="00D7061E" w:rsidRPr="00583875">
        <w:rPr>
          <w:rFonts w:ascii="Angsana New" w:hAnsi="Angsana New"/>
          <w:bCs/>
          <w:sz w:val="30"/>
          <w:szCs w:val="30"/>
        </w:rPr>
        <w:t>0</w:t>
      </w:r>
      <w:r w:rsidR="00D7061E" w:rsidRPr="00583875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583875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052A9E3C" w14:textId="77777777" w:rsidR="00B2209E" w:rsidRPr="00583875" w:rsidRDefault="00D7061E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583875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58387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583875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/>
          <w:bCs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7296D" w:rsidRPr="00583875">
        <w:rPr>
          <w:rFonts w:ascii="Angsana New" w:hAnsi="Angsana New"/>
          <w:bCs/>
          <w:sz w:val="30"/>
          <w:szCs w:val="30"/>
        </w:rPr>
        <w:t>3</w:t>
      </w:r>
      <w:r w:rsidR="00267E04" w:rsidRPr="00583875">
        <w:rPr>
          <w:rFonts w:ascii="Angsana New" w:hAnsi="Angsana New"/>
          <w:bCs/>
          <w:sz w:val="30"/>
          <w:szCs w:val="30"/>
        </w:rPr>
        <w:t>1</w:t>
      </w:r>
      <w:r w:rsidR="00267E04" w:rsidRPr="0058387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7296D" w:rsidRPr="00583875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267E04" w:rsidRPr="0058387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67E04" w:rsidRPr="00583875">
        <w:rPr>
          <w:rFonts w:ascii="Angsana New" w:hAnsi="Angsana New"/>
          <w:bCs/>
          <w:sz w:val="30"/>
          <w:szCs w:val="30"/>
        </w:rPr>
        <w:t>256</w:t>
      </w:r>
      <w:r w:rsidR="00D14D57" w:rsidRPr="00583875">
        <w:rPr>
          <w:rFonts w:ascii="Angsana New" w:hAnsi="Angsana New"/>
          <w:bCs/>
          <w:sz w:val="30"/>
          <w:szCs w:val="30"/>
        </w:rPr>
        <w:t>5</w:t>
      </w:r>
      <w:r w:rsidRPr="00583875">
        <w:rPr>
          <w:rFonts w:ascii="Angsana New" w:hAnsi="Angsana New"/>
          <w:bCs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14:paraId="4F050763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0EF94586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0BECD005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16F4F4FC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4E671E9E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650E80A4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86A0D55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178E7C74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50492A4F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21E8ED12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FDB933E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25ACAB35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6C30E97E" w14:textId="77777777" w:rsidR="00A16DD1" w:rsidRPr="00583875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2B7A6D6D" w14:textId="77777777" w:rsidR="00000CAA" w:rsidRPr="00583875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3" w:name="_Hlk31729391"/>
      <w:r w:rsidRPr="00583875">
        <w:rPr>
          <w:rFonts w:ascii="Angsana New" w:hAnsi="Angsana New"/>
          <w:b/>
          <w:sz w:val="30"/>
          <w:szCs w:val="30"/>
        </w:rPr>
        <w:lastRenderedPageBreak/>
        <w:t>6</w:t>
      </w:r>
      <w:r w:rsidR="00000CAA" w:rsidRPr="00583875">
        <w:rPr>
          <w:rFonts w:ascii="Angsana New" w:hAnsi="Angsana New"/>
          <w:b/>
          <w:sz w:val="30"/>
          <w:szCs w:val="30"/>
        </w:rPr>
        <w:tab/>
      </w:r>
      <w:r w:rsidR="00000CAA" w:rsidRPr="00583875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583875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583875">
        <w:rPr>
          <w:rFonts w:ascii="Angsana New" w:hAnsi="Angsana New"/>
          <w:bCs/>
          <w:sz w:val="30"/>
          <w:szCs w:val="30"/>
          <w:cs/>
        </w:rPr>
        <w:t>อื่น</w:t>
      </w:r>
    </w:p>
    <w:p w14:paraId="12C4C2BF" w14:textId="77777777" w:rsidR="00B572E2" w:rsidRPr="00583875" w:rsidRDefault="00B572E2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  <w:cs/>
        </w:rPr>
      </w:pP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  <w:cs/>
        </w:rPr>
        <w:tab/>
      </w:r>
      <w:r w:rsidRPr="00583875">
        <w:rPr>
          <w:rFonts w:ascii="Angsana New" w:hAnsi="Angsana New" w:hint="cs"/>
          <w:bCs/>
          <w:sz w:val="30"/>
          <w:szCs w:val="30"/>
          <w:cs/>
        </w:rPr>
        <w:t xml:space="preserve">    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57"/>
        <w:gridCol w:w="1134"/>
        <w:gridCol w:w="278"/>
        <w:gridCol w:w="1280"/>
        <w:gridCol w:w="282"/>
        <w:gridCol w:w="1252"/>
      </w:tblGrid>
      <w:tr w:rsidR="0031137A" w:rsidRPr="00583875" w14:paraId="24D6CDE1" w14:textId="77777777" w:rsidTr="00F24D68">
        <w:trPr>
          <w:trHeight w:val="326"/>
        </w:trPr>
        <w:tc>
          <w:tcPr>
            <w:tcW w:w="1959" w:type="pct"/>
          </w:tcPr>
          <w:p w14:paraId="216FCC31" w14:textId="77777777" w:rsidR="00267E04" w:rsidRPr="00583875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58F92D1F" w14:textId="77777777" w:rsidR="00267E04" w:rsidRPr="00583875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6A44D660" w14:textId="77777777" w:rsidR="00267E04" w:rsidRPr="0058387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6DE11217" w14:textId="77777777" w:rsidR="00267E04" w:rsidRPr="0058387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E7FE7CD" w14:textId="77777777" w:rsidR="00267E04" w:rsidRPr="00583875" w:rsidRDefault="00514FB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46A08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820757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3BEC8F98" w14:textId="77777777" w:rsidR="00267E04" w:rsidRPr="0058387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7D4D9840" w14:textId="77777777" w:rsidR="00267E04" w:rsidRPr="00583875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83875">
              <w:rPr>
                <w:rFonts w:ascii="Angsana New" w:hAnsi="Angsana New"/>
                <w:sz w:val="30"/>
                <w:szCs w:val="30"/>
              </w:rPr>
              <w:t>31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820757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583875" w14:paraId="25124E0F" w14:textId="77777777" w:rsidTr="00F24D68">
        <w:trPr>
          <w:trHeight w:val="430"/>
        </w:trPr>
        <w:tc>
          <w:tcPr>
            <w:tcW w:w="1959" w:type="pct"/>
          </w:tcPr>
          <w:p w14:paraId="5FA509AD" w14:textId="77777777" w:rsidR="00267E04" w:rsidRPr="0058387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597122FD" w14:textId="77777777" w:rsidR="00267E04" w:rsidRPr="0058387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2" w:type="pct"/>
            <w:gridSpan w:val="5"/>
          </w:tcPr>
          <w:p w14:paraId="64582863" w14:textId="77777777" w:rsidR="00267E04" w:rsidRPr="00583875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58387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583875" w14:paraId="409B1E74" w14:textId="77777777" w:rsidTr="00F24D68">
        <w:trPr>
          <w:trHeight w:val="430"/>
        </w:trPr>
        <w:tc>
          <w:tcPr>
            <w:tcW w:w="1959" w:type="pct"/>
          </w:tcPr>
          <w:p w14:paraId="4A496519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8" w:type="pct"/>
          </w:tcPr>
          <w:p w14:paraId="7CB84D24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45744ED8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1A019C8C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ADF65CC" w14:textId="77777777" w:rsidR="00D56D22" w:rsidRPr="00583875" w:rsidRDefault="00064043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14:paraId="77513320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12341AC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583875" w14:paraId="442A60A0" w14:textId="77777777" w:rsidTr="00F24D68">
        <w:trPr>
          <w:trHeight w:val="430"/>
        </w:trPr>
        <w:tc>
          <w:tcPr>
            <w:tcW w:w="1959" w:type="pct"/>
          </w:tcPr>
          <w:p w14:paraId="19EC201C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8" w:type="pct"/>
          </w:tcPr>
          <w:p w14:paraId="12989A8E" w14:textId="77777777" w:rsidR="00D56D22" w:rsidRPr="0058387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6DFEE6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DD871B5" w14:textId="77777777" w:rsidR="00D56D22" w:rsidRPr="0058387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38EF06A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7DA9ED2B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</w:tcPr>
          <w:p w14:paraId="7AFC8294" w14:textId="77777777" w:rsidR="00D56D22" w:rsidRPr="0058387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4D68" w:rsidRPr="00583875" w14:paraId="39271C21" w14:textId="77777777" w:rsidTr="00F24D68">
        <w:trPr>
          <w:trHeight w:val="414"/>
        </w:trPr>
        <w:tc>
          <w:tcPr>
            <w:tcW w:w="1959" w:type="pct"/>
            <w:vAlign w:val="bottom"/>
          </w:tcPr>
          <w:p w14:paraId="28C9B384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8" w:type="pct"/>
          </w:tcPr>
          <w:p w14:paraId="5CF89D2D" w14:textId="77777777" w:rsidR="00F24D68" w:rsidRPr="00583875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8B2B977" w14:textId="77777777" w:rsidR="00F24D68" w:rsidRPr="00583875" w:rsidDel="00D60FB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B81D636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F039024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9,766</w:t>
            </w:r>
          </w:p>
        </w:tc>
        <w:tc>
          <w:tcPr>
            <w:tcW w:w="151" w:type="pct"/>
          </w:tcPr>
          <w:p w14:paraId="16BD633D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1" w:type="pct"/>
            <w:vAlign w:val="bottom"/>
          </w:tcPr>
          <w:p w14:paraId="7A94CA70" w14:textId="77777777" w:rsidR="00F24D68" w:rsidRPr="00583875" w:rsidDel="00D60FB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9,600</w:t>
            </w:r>
          </w:p>
        </w:tc>
      </w:tr>
      <w:tr w:rsidR="00F24D68" w:rsidRPr="00583875" w14:paraId="47C9613B" w14:textId="77777777" w:rsidTr="00F24D68">
        <w:trPr>
          <w:trHeight w:val="430"/>
        </w:trPr>
        <w:tc>
          <w:tcPr>
            <w:tcW w:w="1959" w:type="pct"/>
            <w:vAlign w:val="bottom"/>
          </w:tcPr>
          <w:p w14:paraId="2C6EF821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8" w:type="pct"/>
          </w:tcPr>
          <w:p w14:paraId="3831D12C" w14:textId="77777777" w:rsidR="00F24D68" w:rsidRPr="00583875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A324DE3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6E2F38E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6BA64C40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6,215</w:t>
            </w:r>
          </w:p>
        </w:tc>
        <w:tc>
          <w:tcPr>
            <w:tcW w:w="151" w:type="pct"/>
          </w:tcPr>
          <w:p w14:paraId="65C81FE5" w14:textId="77777777" w:rsidR="00F24D68" w:rsidRPr="0058387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vAlign w:val="bottom"/>
          </w:tcPr>
          <w:p w14:paraId="497C7CB7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10,455</w:t>
            </w:r>
          </w:p>
        </w:tc>
      </w:tr>
      <w:tr w:rsidR="00F24D68" w:rsidRPr="00583875" w14:paraId="6DD55BC3" w14:textId="77777777" w:rsidTr="00F24D68">
        <w:trPr>
          <w:trHeight w:val="430"/>
        </w:trPr>
        <w:tc>
          <w:tcPr>
            <w:tcW w:w="1959" w:type="pct"/>
            <w:vAlign w:val="bottom"/>
          </w:tcPr>
          <w:p w14:paraId="13A3EBBA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8" w:type="pct"/>
          </w:tcPr>
          <w:p w14:paraId="12970980" w14:textId="77777777" w:rsidR="00F24D68" w:rsidRPr="00583875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7543F8D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616EC14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86B654D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3,552</w:t>
            </w:r>
          </w:p>
        </w:tc>
        <w:tc>
          <w:tcPr>
            <w:tcW w:w="151" w:type="pct"/>
          </w:tcPr>
          <w:p w14:paraId="0B1A10FE" w14:textId="77777777" w:rsidR="00F24D68" w:rsidRPr="0058387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1" w:type="pct"/>
            <w:vAlign w:val="bottom"/>
          </w:tcPr>
          <w:p w14:paraId="020AA7D6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3,629</w:t>
            </w:r>
          </w:p>
        </w:tc>
      </w:tr>
      <w:tr w:rsidR="00F24D68" w:rsidRPr="00583875" w14:paraId="023EF868" w14:textId="77777777" w:rsidTr="00F24D68">
        <w:trPr>
          <w:trHeight w:val="430"/>
        </w:trPr>
        <w:tc>
          <w:tcPr>
            <w:tcW w:w="1959" w:type="pct"/>
            <w:vAlign w:val="bottom"/>
          </w:tcPr>
          <w:p w14:paraId="2D2E2953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8" w:type="pct"/>
          </w:tcPr>
          <w:p w14:paraId="5EF42BB1" w14:textId="77777777" w:rsidR="00F24D68" w:rsidRPr="00583875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83D1DA2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3BA6C51D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7E4CDA5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FB1D9D4" w14:textId="77777777" w:rsidR="00F24D68" w:rsidRPr="0058387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vAlign w:val="bottom"/>
          </w:tcPr>
          <w:p w14:paraId="14FE7E46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</w:p>
        </w:tc>
      </w:tr>
      <w:tr w:rsidR="00F24D68" w:rsidRPr="00583875" w14:paraId="2724D3EF" w14:textId="77777777" w:rsidTr="00F24D68">
        <w:trPr>
          <w:trHeight w:val="430"/>
        </w:trPr>
        <w:tc>
          <w:tcPr>
            <w:tcW w:w="1959" w:type="pct"/>
            <w:vAlign w:val="bottom"/>
          </w:tcPr>
          <w:p w14:paraId="44CC715E" w14:textId="77777777" w:rsidR="00F24D68" w:rsidRPr="00583875" w:rsidDel="00D60FB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8" w:type="pct"/>
          </w:tcPr>
          <w:p w14:paraId="7225F6D8" w14:textId="77777777" w:rsidR="00F24D68" w:rsidRPr="00583875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57BA931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41685DB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F1A0038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151" w:type="pct"/>
          </w:tcPr>
          <w:p w14:paraId="33874022" w14:textId="77777777" w:rsidR="00F24D68" w:rsidRPr="0058387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</w:tcPr>
          <w:p w14:paraId="66B41F62" w14:textId="77777777" w:rsidR="00F24D68" w:rsidRPr="0058387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24D68" w:rsidRPr="00583875" w14:paraId="628DC379" w14:textId="77777777" w:rsidTr="00F24D68">
        <w:trPr>
          <w:trHeight w:val="430"/>
        </w:trPr>
        <w:tc>
          <w:tcPr>
            <w:tcW w:w="1959" w:type="pct"/>
            <w:vAlign w:val="bottom"/>
          </w:tcPr>
          <w:p w14:paraId="4AE34FCA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8" w:type="pct"/>
          </w:tcPr>
          <w:p w14:paraId="0D78DBAB" w14:textId="77777777" w:rsidR="00F24D68" w:rsidRPr="00583875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08FD615" w14:textId="77777777" w:rsidR="00F24D68" w:rsidRPr="0058387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914CEDA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E505857" w14:textId="77777777" w:rsidR="00F24D68" w:rsidRPr="0058387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15,319</w:t>
            </w:r>
          </w:p>
        </w:tc>
        <w:tc>
          <w:tcPr>
            <w:tcW w:w="151" w:type="pct"/>
          </w:tcPr>
          <w:p w14:paraId="3B59BE99" w14:textId="77777777" w:rsidR="00F24D68" w:rsidRPr="0058387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7CF1C7DF" w14:textId="77777777" w:rsidR="00F24D68" w:rsidRPr="0058387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11,389</w:t>
            </w:r>
          </w:p>
        </w:tc>
      </w:tr>
      <w:tr w:rsidR="00F24D68" w:rsidRPr="00583875" w14:paraId="0863570C" w14:textId="77777777" w:rsidTr="00F24D68">
        <w:trPr>
          <w:trHeight w:val="430"/>
        </w:trPr>
        <w:tc>
          <w:tcPr>
            <w:tcW w:w="1959" w:type="pct"/>
            <w:vAlign w:val="bottom"/>
          </w:tcPr>
          <w:p w14:paraId="7390F6C2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1B576FB5" w14:textId="77777777" w:rsidR="00F24D68" w:rsidRPr="00583875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46536B8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9F0DAA8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68012024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35,59</w:t>
            </w:r>
            <w:r w:rsidR="00003C4D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822" w:type="pct"/>
            <w:gridSpan w:val="2"/>
          </w:tcPr>
          <w:p w14:paraId="0E3AFF5D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35,464</w:t>
            </w:r>
          </w:p>
        </w:tc>
      </w:tr>
      <w:tr w:rsidR="00F24D68" w:rsidRPr="00583875" w14:paraId="3D955742" w14:textId="77777777" w:rsidTr="00F24D68">
        <w:trPr>
          <w:trHeight w:val="430"/>
        </w:trPr>
        <w:tc>
          <w:tcPr>
            <w:tcW w:w="2738" w:type="pct"/>
            <w:gridSpan w:val="2"/>
            <w:vAlign w:val="bottom"/>
          </w:tcPr>
          <w:p w14:paraId="660F2D0A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6F3FD5FC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F012053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942130D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(3,230)</w:t>
            </w:r>
          </w:p>
        </w:tc>
        <w:tc>
          <w:tcPr>
            <w:tcW w:w="822" w:type="pct"/>
            <w:gridSpan w:val="2"/>
          </w:tcPr>
          <w:p w14:paraId="26E1C027" w14:textId="77777777" w:rsidR="00F24D68" w:rsidRPr="00583875" w:rsidRDefault="007B680B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(3,226</w:t>
            </w:r>
            <w:r w:rsidR="00F24D68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24D68" w:rsidRPr="00583875" w14:paraId="285EB1DC" w14:textId="77777777" w:rsidTr="00F24D68">
        <w:trPr>
          <w:trHeight w:val="430"/>
        </w:trPr>
        <w:tc>
          <w:tcPr>
            <w:tcW w:w="1959" w:type="pct"/>
            <w:vAlign w:val="bottom"/>
          </w:tcPr>
          <w:p w14:paraId="25415692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56A2DF7A" w14:textId="77777777" w:rsidR="00F24D68" w:rsidRPr="00583875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1642D40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B28D99A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2930AB42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32,368</w:t>
            </w:r>
          </w:p>
        </w:tc>
        <w:tc>
          <w:tcPr>
            <w:tcW w:w="151" w:type="pct"/>
            <w:vMerge w:val="restart"/>
          </w:tcPr>
          <w:p w14:paraId="4B26D34D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</w:tcPr>
          <w:p w14:paraId="2B850006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</w:t>
            </w:r>
            <w:r w:rsidR="00003C4D"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F24D68" w:rsidRPr="00583875" w14:paraId="2A6DEF26" w14:textId="77777777" w:rsidTr="00F24D68">
        <w:trPr>
          <w:trHeight w:val="430"/>
        </w:trPr>
        <w:tc>
          <w:tcPr>
            <w:tcW w:w="1959" w:type="pct"/>
            <w:vAlign w:val="bottom"/>
          </w:tcPr>
          <w:p w14:paraId="53DA09EE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78" w:type="pct"/>
          </w:tcPr>
          <w:p w14:paraId="6EBBD476" w14:textId="77777777" w:rsidR="00F24D68" w:rsidRPr="00583875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6D2AD60" w14:textId="77777777" w:rsidR="00F24D68" w:rsidRPr="00583875" w:rsidRDefault="00F24D68" w:rsidP="00F24D68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4B52151D" w14:textId="77777777" w:rsidR="00F24D68" w:rsidRPr="0058387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2700E030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32,368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67A5656E" w14:textId="77777777" w:rsidR="00F24D68" w:rsidRPr="00583875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4F311E8D" w14:textId="77777777" w:rsidR="00F24D68" w:rsidRPr="00583875" w:rsidRDefault="00F24D68" w:rsidP="00F24D68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</w:t>
            </w:r>
            <w:r w:rsidR="00003C4D"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567C5C2C" w14:textId="77777777" w:rsidR="00F62DAD" w:rsidRPr="00583875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4" w:name="_Hlk31729564"/>
      <w:bookmarkEnd w:id="13"/>
      <w:r w:rsidRPr="00583875">
        <w:rPr>
          <w:rFonts w:ascii="Angsana New" w:hAnsi="Angsana New"/>
          <w:bCs/>
          <w:sz w:val="30"/>
          <w:szCs w:val="30"/>
          <w:cs/>
        </w:rPr>
        <w:tab/>
      </w:r>
    </w:p>
    <w:p w14:paraId="7BE8D5E1" w14:textId="77777777" w:rsidR="001E77FF" w:rsidRPr="00583875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583875">
        <w:rPr>
          <w:rFonts w:ascii="Angsana New" w:hAnsi="Angsana New"/>
          <w:bCs/>
          <w:sz w:val="30"/>
          <w:szCs w:val="30"/>
          <w:cs/>
        </w:rPr>
        <w:tab/>
      </w:r>
    </w:p>
    <w:p w14:paraId="2E620709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01B4A623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0A56333B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27F81FDA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74EAA841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6945ADCD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31296E29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1D73E8D3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02B79689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5816BBDE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7B321308" w14:textId="77777777" w:rsidR="00424B26" w:rsidRPr="00583875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4B111384" w14:textId="77777777" w:rsidR="00B572E2" w:rsidRPr="00583875" w:rsidRDefault="000D1667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583875">
        <w:rPr>
          <w:rFonts w:ascii="Angsana New" w:hAnsi="Angsana New"/>
          <w:bCs/>
          <w:sz w:val="30"/>
          <w:szCs w:val="30"/>
        </w:rPr>
        <w:lastRenderedPageBreak/>
        <w:t xml:space="preserve">   </w:t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</w:r>
      <w:r w:rsidRPr="00583875">
        <w:rPr>
          <w:rFonts w:ascii="Angsana New" w:hAnsi="Angsana New"/>
          <w:bCs/>
          <w:sz w:val="30"/>
          <w:szCs w:val="30"/>
        </w:rPr>
        <w:tab/>
        <w:t xml:space="preserve">  </w:t>
      </w:r>
      <w:r w:rsidR="00793C3E" w:rsidRPr="00583875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68"/>
        <w:gridCol w:w="1134"/>
        <w:gridCol w:w="278"/>
        <w:gridCol w:w="1280"/>
        <w:gridCol w:w="282"/>
        <w:gridCol w:w="1241"/>
      </w:tblGrid>
      <w:tr w:rsidR="0031137A" w:rsidRPr="00583875" w14:paraId="62F6E8A3" w14:textId="77777777" w:rsidTr="008C2F69">
        <w:trPr>
          <w:trHeight w:val="326"/>
          <w:tblHeader/>
        </w:trPr>
        <w:tc>
          <w:tcPr>
            <w:tcW w:w="1959" w:type="pct"/>
          </w:tcPr>
          <w:p w14:paraId="6926814C" w14:textId="77777777" w:rsidR="00B572E2" w:rsidRPr="00583875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053B325B" w14:textId="77777777" w:rsidR="00B572E2" w:rsidRPr="00583875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4B077632" w14:textId="77777777" w:rsidR="00B572E2" w:rsidRPr="0058387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784E2B49" w14:textId="77777777" w:rsidR="00B572E2" w:rsidRPr="0058387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9DF8887" w14:textId="77777777" w:rsidR="00B572E2" w:rsidRPr="00583875" w:rsidRDefault="00514FB3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572E2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820757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3F858A5F" w14:textId="77777777" w:rsidR="00B572E2" w:rsidRPr="0058387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011A2480" w14:textId="77777777" w:rsidR="00B572E2" w:rsidRPr="0058387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83875">
              <w:rPr>
                <w:rFonts w:ascii="Angsana New" w:hAnsi="Angsana New"/>
                <w:sz w:val="30"/>
                <w:szCs w:val="30"/>
              </w:rPr>
              <w:t>31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C5A33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31137A" w:rsidRPr="00583875" w14:paraId="416A3F64" w14:textId="77777777" w:rsidTr="008C2F69">
        <w:trPr>
          <w:trHeight w:val="430"/>
          <w:tblHeader/>
        </w:trPr>
        <w:tc>
          <w:tcPr>
            <w:tcW w:w="1959" w:type="pct"/>
          </w:tcPr>
          <w:p w14:paraId="3547A084" w14:textId="77777777" w:rsidR="00B572E2" w:rsidRPr="0058387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17E5AB17" w14:textId="77777777" w:rsidR="00B572E2" w:rsidRPr="0058387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6" w:type="pct"/>
            <w:gridSpan w:val="5"/>
          </w:tcPr>
          <w:p w14:paraId="60E1619A" w14:textId="77777777" w:rsidR="00B572E2" w:rsidRPr="00583875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(หน่วย</w:t>
            </w:r>
            <w:r w:rsidRPr="0058387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583875" w14:paraId="76DB8920" w14:textId="77777777" w:rsidTr="008C2F69">
        <w:trPr>
          <w:trHeight w:val="430"/>
        </w:trPr>
        <w:tc>
          <w:tcPr>
            <w:tcW w:w="1959" w:type="pct"/>
          </w:tcPr>
          <w:p w14:paraId="240EAF21" w14:textId="77777777" w:rsidR="00525557" w:rsidRPr="00583875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4" w:type="pct"/>
          </w:tcPr>
          <w:p w14:paraId="6261499F" w14:textId="77777777" w:rsidR="00525557" w:rsidRPr="00583875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49524149" w14:textId="77777777" w:rsidR="00525557" w:rsidRPr="0058387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39F7644" w14:textId="77777777" w:rsidR="00525557" w:rsidRPr="00583875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7890C5C" w14:textId="77777777" w:rsidR="00525557" w:rsidRPr="00583875" w:rsidRDefault="00064043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</w:t>
            </w:r>
            <w:r w:rsidR="000200BC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151" w:type="pct"/>
            <w:vMerge w:val="restart"/>
          </w:tcPr>
          <w:p w14:paraId="6FABF06C" w14:textId="77777777" w:rsidR="00525557" w:rsidRPr="0058387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3233589F" w14:textId="77777777" w:rsidR="00525557" w:rsidRPr="00583875" w:rsidRDefault="008C2F69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31137A" w:rsidRPr="00583875" w14:paraId="06B91F49" w14:textId="77777777" w:rsidTr="008C2F69">
        <w:trPr>
          <w:trHeight w:val="430"/>
        </w:trPr>
        <w:tc>
          <w:tcPr>
            <w:tcW w:w="1959" w:type="pct"/>
          </w:tcPr>
          <w:p w14:paraId="5F2887C2" w14:textId="77777777" w:rsidR="00525557" w:rsidRPr="00583875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4" w:type="pct"/>
          </w:tcPr>
          <w:p w14:paraId="30ED167D" w14:textId="77777777" w:rsidR="00525557" w:rsidRPr="00583875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847A4D" w14:textId="77777777" w:rsidR="00525557" w:rsidRPr="0058387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F549AFC" w14:textId="77777777" w:rsidR="00525557" w:rsidRPr="00583875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BCAAC88" w14:textId="77777777" w:rsidR="00525557" w:rsidRPr="0058387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5949C854" w14:textId="77777777" w:rsidR="00525557" w:rsidRPr="0058387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</w:tcPr>
          <w:p w14:paraId="7E972025" w14:textId="77777777" w:rsidR="00525557" w:rsidRPr="0058387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2F69" w:rsidRPr="00583875" w14:paraId="6EEEAC65" w14:textId="77777777" w:rsidTr="008C2F69">
        <w:trPr>
          <w:trHeight w:val="414"/>
        </w:trPr>
        <w:tc>
          <w:tcPr>
            <w:tcW w:w="1959" w:type="pct"/>
            <w:vAlign w:val="bottom"/>
          </w:tcPr>
          <w:p w14:paraId="06F1E01B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4" w:type="pct"/>
          </w:tcPr>
          <w:p w14:paraId="082F2236" w14:textId="77777777" w:rsidR="008C2F69" w:rsidRPr="00583875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3402027" w14:textId="77777777" w:rsidR="008C2F69" w:rsidRPr="00583875" w:rsidDel="00D60FB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1E1E23EE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55517F0" w14:textId="77777777" w:rsidR="008C2F69" w:rsidRPr="00583875" w:rsidDel="00D60FB5" w:rsidRDefault="00064043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9,705</w:t>
            </w:r>
          </w:p>
        </w:tc>
        <w:tc>
          <w:tcPr>
            <w:tcW w:w="151" w:type="pct"/>
          </w:tcPr>
          <w:p w14:paraId="2C8407B0" w14:textId="77777777" w:rsidR="008C2F69" w:rsidRPr="0058387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14:paraId="6027B8F0" w14:textId="77777777" w:rsidR="008C2F69" w:rsidRPr="00583875" w:rsidDel="00D60FB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9,600</w:t>
            </w:r>
          </w:p>
        </w:tc>
      </w:tr>
      <w:tr w:rsidR="008C2F69" w:rsidRPr="00583875" w14:paraId="70991F08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55589D65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4" w:type="pct"/>
          </w:tcPr>
          <w:p w14:paraId="439B0B86" w14:textId="77777777" w:rsidR="008C2F69" w:rsidRPr="00583875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E15F9BC" w14:textId="77777777" w:rsidR="008C2F69" w:rsidRPr="00583875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1C1A63E9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77A77A" w14:textId="77777777" w:rsidR="008C2F69" w:rsidRPr="00583875" w:rsidDel="00D60FB5" w:rsidRDefault="00064043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6,163</w:t>
            </w:r>
          </w:p>
        </w:tc>
        <w:tc>
          <w:tcPr>
            <w:tcW w:w="151" w:type="pct"/>
          </w:tcPr>
          <w:p w14:paraId="7860D83F" w14:textId="77777777" w:rsidR="008C2F69" w:rsidRPr="0058387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14:paraId="3654DC6D" w14:textId="77777777" w:rsidR="008C2F69" w:rsidRPr="00583875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10,455</w:t>
            </w:r>
          </w:p>
        </w:tc>
      </w:tr>
      <w:tr w:rsidR="008C2F69" w:rsidRPr="00583875" w14:paraId="0F001C78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3D486327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4" w:type="pct"/>
          </w:tcPr>
          <w:p w14:paraId="1D10A2B7" w14:textId="77777777" w:rsidR="008C2F69" w:rsidRPr="00583875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23F0E44" w14:textId="77777777" w:rsidR="008C2F69" w:rsidRPr="00583875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6812FAA0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25C79C" w14:textId="77777777" w:rsidR="008C2F69" w:rsidRPr="00583875" w:rsidDel="00D60FB5" w:rsidRDefault="00064043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3,552</w:t>
            </w:r>
          </w:p>
        </w:tc>
        <w:tc>
          <w:tcPr>
            <w:tcW w:w="151" w:type="pct"/>
          </w:tcPr>
          <w:p w14:paraId="33676C56" w14:textId="77777777" w:rsidR="008C2F69" w:rsidRPr="0058387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14:paraId="21B3EFB8" w14:textId="77777777" w:rsidR="008C2F69" w:rsidRPr="00583875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3,629</w:t>
            </w:r>
          </w:p>
        </w:tc>
      </w:tr>
      <w:tr w:rsidR="008C2F69" w:rsidRPr="00583875" w14:paraId="33F65D01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1250EB08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4" w:type="pct"/>
          </w:tcPr>
          <w:p w14:paraId="455557AA" w14:textId="77777777" w:rsidR="008C2F69" w:rsidRPr="00583875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610F2B7" w14:textId="77777777" w:rsidR="008C2F69" w:rsidRPr="00583875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033C4E25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8E9811" w14:textId="77777777" w:rsidR="008C2F69" w:rsidRPr="00583875" w:rsidDel="00D60FB5" w:rsidRDefault="00064043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86C879D" w14:textId="77777777" w:rsidR="008C2F69" w:rsidRPr="0058387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14:paraId="269B6ECC" w14:textId="77777777" w:rsidR="008C2F69" w:rsidRPr="00583875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</w:p>
        </w:tc>
      </w:tr>
      <w:tr w:rsidR="008C2F69" w:rsidRPr="00583875" w14:paraId="1AF9AA1D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0D5AC17D" w14:textId="77777777" w:rsidR="008C2F69" w:rsidRPr="00583875" w:rsidDel="00D60FB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84" w:type="pct"/>
          </w:tcPr>
          <w:p w14:paraId="6DBD8EE1" w14:textId="77777777" w:rsidR="008C2F69" w:rsidRPr="00583875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1F4FF7" w14:textId="77777777" w:rsidR="008C2F69" w:rsidRPr="00583875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84B84E1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43596E4" w14:textId="77777777" w:rsidR="008C2F69" w:rsidRPr="00583875" w:rsidDel="00D60FB5" w:rsidRDefault="001D4D30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151" w:type="pct"/>
          </w:tcPr>
          <w:p w14:paraId="16EA52B7" w14:textId="77777777" w:rsidR="008C2F69" w:rsidRPr="0058387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14:paraId="3673FE90" w14:textId="77777777" w:rsidR="008C2F69" w:rsidRPr="00583875" w:rsidDel="00D60FB5" w:rsidRDefault="00BC5A33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B5C5C" w:rsidRPr="00583875" w14:paraId="776AF305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76FFDF2B" w14:textId="77777777" w:rsidR="00CB5C5C" w:rsidRPr="00583875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4" w:type="pct"/>
          </w:tcPr>
          <w:p w14:paraId="51215D25" w14:textId="77777777" w:rsidR="00CB5C5C" w:rsidRPr="00583875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7FF3D45" w14:textId="77777777" w:rsidR="00CB5C5C" w:rsidRPr="0058387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5DE37F6" w14:textId="77777777" w:rsidR="00CB5C5C" w:rsidRPr="00583875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915C58A" w14:textId="77777777" w:rsidR="00CB5C5C" w:rsidRPr="00583875" w:rsidRDefault="00064043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1D4D30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D4D30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51" w:type="pct"/>
          </w:tcPr>
          <w:p w14:paraId="73480B8F" w14:textId="77777777" w:rsidR="00CB5C5C" w:rsidRPr="0058387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2DF05148" w14:textId="77777777" w:rsidR="00CB5C5C" w:rsidRPr="00583875" w:rsidRDefault="008C2F69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11,389</w:t>
            </w:r>
          </w:p>
        </w:tc>
      </w:tr>
      <w:tr w:rsidR="00143770" w:rsidRPr="00583875" w14:paraId="555E384D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5CFA0C0A" w14:textId="77777777" w:rsidR="00143770" w:rsidRPr="00583875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7FACB3F8" w14:textId="77777777" w:rsidR="00143770" w:rsidRPr="00583875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F813738" w14:textId="77777777" w:rsidR="00143770" w:rsidRPr="00583875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B301837" w14:textId="77777777" w:rsidR="00143770" w:rsidRPr="00583875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F1DCAA6" w14:textId="77777777" w:rsidR="00143770" w:rsidRPr="00583875" w:rsidRDefault="001D4D3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35,418</w:t>
            </w:r>
          </w:p>
        </w:tc>
        <w:tc>
          <w:tcPr>
            <w:tcW w:w="816" w:type="pct"/>
            <w:gridSpan w:val="2"/>
          </w:tcPr>
          <w:p w14:paraId="74F425E2" w14:textId="77777777" w:rsidR="00143770" w:rsidRPr="00583875" w:rsidRDefault="008C2F69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35,464</w:t>
            </w:r>
          </w:p>
        </w:tc>
      </w:tr>
      <w:tr w:rsidR="00143770" w:rsidRPr="00583875" w14:paraId="52622156" w14:textId="77777777" w:rsidTr="008C2F69">
        <w:trPr>
          <w:trHeight w:val="430"/>
        </w:trPr>
        <w:tc>
          <w:tcPr>
            <w:tcW w:w="2744" w:type="pct"/>
            <w:gridSpan w:val="2"/>
            <w:vAlign w:val="bottom"/>
          </w:tcPr>
          <w:p w14:paraId="1AA2BCB7" w14:textId="77777777" w:rsidR="00143770" w:rsidRPr="00583875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702E6AAE" w14:textId="77777777" w:rsidR="00143770" w:rsidRPr="00583875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FBF89E0" w14:textId="77777777" w:rsidR="00143770" w:rsidRPr="00583875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219292C" w14:textId="77777777" w:rsidR="00143770" w:rsidRPr="00583875" w:rsidRDefault="001D4D3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(3,230)</w:t>
            </w:r>
          </w:p>
        </w:tc>
        <w:tc>
          <w:tcPr>
            <w:tcW w:w="816" w:type="pct"/>
            <w:gridSpan w:val="2"/>
          </w:tcPr>
          <w:p w14:paraId="0A4D4BD0" w14:textId="77777777" w:rsidR="00143770" w:rsidRPr="00583875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</w:t>
            </w:r>
            <w:r w:rsidR="008C2F69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C2F69" w:rsidRPr="00583875" w14:paraId="5E8997D1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19A5B19E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049BB7EB" w14:textId="77777777" w:rsidR="008C2F69" w:rsidRPr="00583875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4EB6AB7" w14:textId="77777777" w:rsidR="008C2F69" w:rsidRPr="0058387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669DF19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16A09C26" w14:textId="77777777" w:rsidR="008C2F69" w:rsidRPr="00583875" w:rsidRDefault="001D4D30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32,188</w:t>
            </w:r>
          </w:p>
        </w:tc>
        <w:tc>
          <w:tcPr>
            <w:tcW w:w="151" w:type="pct"/>
            <w:vMerge w:val="restart"/>
          </w:tcPr>
          <w:p w14:paraId="2A931E05" w14:textId="77777777" w:rsidR="008C2F69" w:rsidRPr="0058387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68F372D7" w14:textId="77777777" w:rsidR="008C2F69" w:rsidRPr="0058387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</w:tr>
      <w:tr w:rsidR="008C2F69" w:rsidRPr="00583875" w14:paraId="23BA02AA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5F92147A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84" w:type="pct"/>
          </w:tcPr>
          <w:p w14:paraId="02286736" w14:textId="77777777" w:rsidR="008C2F69" w:rsidRPr="00583875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30C42C1" w14:textId="77777777" w:rsidR="008C2F69" w:rsidRPr="00583875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6869D289" w14:textId="77777777" w:rsidR="008C2F69" w:rsidRPr="0058387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3EBEBC3E" w14:textId="77777777" w:rsidR="008C2F69" w:rsidRPr="00583875" w:rsidRDefault="001D4D30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</w:t>
            </w:r>
            <w:r w:rsidR="00F47D21"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364874A2" w14:textId="77777777" w:rsidR="008C2F69" w:rsidRPr="0058387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14AF4A17" w14:textId="77777777" w:rsidR="008C2F69" w:rsidRPr="00583875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32,288</w:t>
            </w:r>
          </w:p>
        </w:tc>
      </w:tr>
    </w:tbl>
    <w:p w14:paraId="3204F0FA" w14:textId="77777777" w:rsidR="00F51922" w:rsidRPr="00583875" w:rsidRDefault="00F51922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29D69A9" w14:textId="77777777" w:rsidR="00A73C49" w:rsidRPr="00583875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BEB2CC4" w14:textId="77777777" w:rsidR="001E77FF" w:rsidRPr="00583875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38215A23" w14:textId="77777777" w:rsidR="002C61A9" w:rsidRPr="00583875" w:rsidRDefault="002C61A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28BAFBA" w14:textId="77777777" w:rsidR="001E77FF" w:rsidRPr="00583875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3E1698E" w14:textId="77777777" w:rsidR="001E77FF" w:rsidRPr="00583875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99B5783" w14:textId="77777777" w:rsidR="001E77FF" w:rsidRPr="00583875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4778F7DC" w14:textId="77777777" w:rsidR="001E77FF" w:rsidRPr="00583875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6C98067" w14:textId="77777777" w:rsidR="00424B26" w:rsidRPr="00583875" w:rsidRDefault="00424B26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B4F9BD9" w14:textId="77777777" w:rsidR="00424B26" w:rsidRPr="00583875" w:rsidRDefault="00424B26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381AC905" w14:textId="77777777" w:rsidR="001E77FF" w:rsidRPr="00583875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69EA1F3" w14:textId="77777777" w:rsidR="001E77FF" w:rsidRPr="00583875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3EB7DF03" w14:textId="77777777" w:rsidR="00660A12" w:rsidRPr="00583875" w:rsidRDefault="00660A12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EF35A1F" w14:textId="77777777" w:rsidR="00B332F1" w:rsidRPr="00583875" w:rsidRDefault="00334C11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583875">
        <w:rPr>
          <w:rFonts w:ascii="Angsana New" w:hAnsi="Angsana New"/>
          <w:b/>
          <w:sz w:val="30"/>
          <w:szCs w:val="30"/>
        </w:rPr>
        <w:lastRenderedPageBreak/>
        <w:t>7</w:t>
      </w:r>
      <w:r w:rsidR="00D65531" w:rsidRPr="00583875">
        <w:rPr>
          <w:rFonts w:ascii="Angsana New" w:hAnsi="Angsana New"/>
          <w:bCs/>
          <w:sz w:val="30"/>
          <w:szCs w:val="30"/>
        </w:rPr>
        <w:tab/>
      </w:r>
      <w:r w:rsidR="00492FED" w:rsidRPr="00583875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583875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583875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48D51D8B" w14:textId="77777777" w:rsidR="00720A31" w:rsidRPr="00583875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83875">
        <w:rPr>
          <w:rFonts w:ascii="Angsana New" w:hAnsi="Angsana New"/>
          <w:bCs/>
          <w:sz w:val="30"/>
          <w:szCs w:val="30"/>
        </w:rPr>
        <w:t>7.1</w:t>
      </w:r>
      <w:r w:rsidRPr="00583875">
        <w:rPr>
          <w:rFonts w:ascii="Angsana New" w:hAnsi="Angsana New"/>
          <w:b/>
          <w:sz w:val="30"/>
          <w:szCs w:val="30"/>
        </w:rPr>
        <w:t xml:space="preserve"> </w:t>
      </w:r>
      <w:r w:rsidRPr="00583875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CE554A" w:rsidRPr="00583875" w14:paraId="4D98ED9C" w14:textId="77777777" w:rsidTr="00CE554A">
        <w:trPr>
          <w:trHeight w:val="410"/>
        </w:trPr>
        <w:tc>
          <w:tcPr>
            <w:tcW w:w="1951" w:type="pct"/>
          </w:tcPr>
          <w:p w14:paraId="32DB45DF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11456D4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453BC30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3B67479E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04334B7F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3EE40B79" w14:textId="77777777" w:rsidR="00CE554A" w:rsidRPr="00583875" w:rsidRDefault="00CE554A" w:rsidP="001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 w:hanging="5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554A" w:rsidRPr="00583875" w14:paraId="3D22C3B7" w14:textId="77777777" w:rsidTr="000C66B4">
        <w:trPr>
          <w:trHeight w:val="410"/>
        </w:trPr>
        <w:tc>
          <w:tcPr>
            <w:tcW w:w="1951" w:type="pct"/>
          </w:tcPr>
          <w:p w14:paraId="7EE04C8A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7DE54649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FC65DF9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580FF23F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76CD3E17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3AD3E514" w14:textId="77777777" w:rsidR="00CE554A" w:rsidRPr="00583875" w:rsidRDefault="00514FB3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E554A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E554A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6E07F951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2F49C73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838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E554A" w:rsidRPr="00583875" w14:paraId="5A2FA534" w14:textId="77777777" w:rsidTr="000C66B4">
        <w:trPr>
          <w:trHeight w:val="425"/>
        </w:trPr>
        <w:tc>
          <w:tcPr>
            <w:tcW w:w="2492" w:type="pct"/>
            <w:gridSpan w:val="2"/>
          </w:tcPr>
          <w:p w14:paraId="79BB1872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9A5CCDF" w14:textId="77777777" w:rsidR="00CE554A" w:rsidRPr="0058387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8B13971" w14:textId="77777777" w:rsidR="00CE554A" w:rsidRPr="00583875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1F560E5" w14:textId="77777777" w:rsidR="00CE554A" w:rsidRPr="00583875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0D92F78D" w14:textId="77777777" w:rsidR="00CE554A" w:rsidRPr="00583875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4A4C3B" w:rsidRPr="00583875" w14:paraId="3993CBFA" w14:textId="77777777" w:rsidTr="000C66B4">
        <w:trPr>
          <w:trHeight w:val="262"/>
        </w:trPr>
        <w:tc>
          <w:tcPr>
            <w:tcW w:w="2492" w:type="pct"/>
            <w:gridSpan w:val="2"/>
          </w:tcPr>
          <w:p w14:paraId="70E19294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18C13E0A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4875CC4A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6A2B17BC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123A73DF" w14:textId="77777777" w:rsidR="004A4C3B" w:rsidRPr="00583875" w:rsidRDefault="00482CAF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338,772</w:t>
            </w:r>
          </w:p>
        </w:tc>
        <w:tc>
          <w:tcPr>
            <w:tcW w:w="155" w:type="pct"/>
          </w:tcPr>
          <w:p w14:paraId="677BED0E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18421106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4A4C3B" w:rsidRPr="00583875" w14:paraId="04628FE1" w14:textId="77777777" w:rsidTr="000C66B4">
        <w:trPr>
          <w:trHeight w:val="262"/>
        </w:trPr>
        <w:tc>
          <w:tcPr>
            <w:tcW w:w="2492" w:type="pct"/>
            <w:gridSpan w:val="2"/>
          </w:tcPr>
          <w:p w14:paraId="76050385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964ED05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6FE59B46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5682D10D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739ACD0A" w14:textId="77777777" w:rsidR="004A4C3B" w:rsidRPr="00583875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14B8F95D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17431AA9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4C3B" w:rsidRPr="00583875" w14:paraId="03E3849C" w14:textId="77777777" w:rsidTr="000C66B4">
        <w:trPr>
          <w:trHeight w:val="425"/>
        </w:trPr>
        <w:tc>
          <w:tcPr>
            <w:tcW w:w="2492" w:type="pct"/>
            <w:gridSpan w:val="2"/>
          </w:tcPr>
          <w:p w14:paraId="54364CFB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42341366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2D8FE34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99CFC0A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567DDBBB" w14:textId="77777777" w:rsidR="004A4C3B" w:rsidRPr="00583875" w:rsidRDefault="00482CAF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229,673</w:t>
            </w:r>
          </w:p>
        </w:tc>
        <w:tc>
          <w:tcPr>
            <w:tcW w:w="155" w:type="pct"/>
          </w:tcPr>
          <w:p w14:paraId="35637571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39D4817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tr w:rsidR="004A4C3B" w:rsidRPr="00583875" w14:paraId="14FB9D99" w14:textId="77777777" w:rsidTr="000C66B4">
        <w:trPr>
          <w:trHeight w:val="425"/>
        </w:trPr>
        <w:tc>
          <w:tcPr>
            <w:tcW w:w="2492" w:type="pct"/>
            <w:gridSpan w:val="2"/>
          </w:tcPr>
          <w:p w14:paraId="4A62F783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14:paraId="51BE4830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BE42CFC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B9E8754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1BBA7BCF" w14:textId="77777777" w:rsidR="004A4C3B" w:rsidRPr="00583875" w:rsidRDefault="00186830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55" w:type="pct"/>
          </w:tcPr>
          <w:p w14:paraId="5C2C62F4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DDD11AB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A4C3B" w:rsidRPr="00583875" w14:paraId="65582068" w14:textId="77777777" w:rsidTr="000C66B4">
        <w:trPr>
          <w:trHeight w:val="425"/>
        </w:trPr>
        <w:tc>
          <w:tcPr>
            <w:tcW w:w="2492" w:type="pct"/>
            <w:gridSpan w:val="2"/>
          </w:tcPr>
          <w:p w14:paraId="13D9AD35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20D68DB1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206850F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2F2B6E69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0378371" w14:textId="77777777" w:rsidR="004A4C3B" w:rsidRPr="00583875" w:rsidRDefault="00482CAF" w:rsidP="00AD29FB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(190,866)</w:t>
            </w:r>
          </w:p>
        </w:tc>
        <w:tc>
          <w:tcPr>
            <w:tcW w:w="155" w:type="pct"/>
          </w:tcPr>
          <w:p w14:paraId="5CBA62F6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5735A32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(111,875)</w:t>
            </w:r>
          </w:p>
        </w:tc>
      </w:tr>
      <w:tr w:rsidR="004A4C3B" w:rsidRPr="00583875" w14:paraId="47671588" w14:textId="77777777" w:rsidTr="000C66B4">
        <w:trPr>
          <w:trHeight w:val="425"/>
        </w:trPr>
        <w:tc>
          <w:tcPr>
            <w:tcW w:w="2492" w:type="pct"/>
            <w:gridSpan w:val="2"/>
          </w:tcPr>
          <w:p w14:paraId="00E01385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2F5991B6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1A37B608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64F17C0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34F03D9" w14:textId="77777777" w:rsidR="004A4C3B" w:rsidRPr="00583875" w:rsidRDefault="00482CAF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583875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38,8</w:t>
            </w:r>
            <w:r w:rsidR="00186830" w:rsidRPr="00583875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31</w:t>
            </w:r>
          </w:p>
        </w:tc>
        <w:tc>
          <w:tcPr>
            <w:tcW w:w="155" w:type="pct"/>
          </w:tcPr>
          <w:p w14:paraId="09534499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A7B4DDE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8,933</w:t>
            </w:r>
          </w:p>
        </w:tc>
      </w:tr>
      <w:tr w:rsidR="004A4C3B" w:rsidRPr="00583875" w14:paraId="16862DE0" w14:textId="77777777" w:rsidTr="000C66B4">
        <w:trPr>
          <w:trHeight w:val="225"/>
        </w:trPr>
        <w:tc>
          <w:tcPr>
            <w:tcW w:w="2492" w:type="pct"/>
            <w:gridSpan w:val="2"/>
          </w:tcPr>
          <w:p w14:paraId="58B1CF6E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386FA4AD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E0D4209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DAB2E28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B169B09" w14:textId="77777777" w:rsidR="004A4C3B" w:rsidRPr="00583875" w:rsidRDefault="00CB4509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6D466E53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2035FFC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4A4C3B" w:rsidRPr="00583875" w14:paraId="24753E4C" w14:textId="77777777" w:rsidTr="000C66B4">
        <w:trPr>
          <w:trHeight w:val="425"/>
        </w:trPr>
        <w:tc>
          <w:tcPr>
            <w:tcW w:w="2492" w:type="pct"/>
            <w:gridSpan w:val="2"/>
          </w:tcPr>
          <w:p w14:paraId="349AB05C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2D6C85ED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375A9A08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9D402F1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4581AFD1" w14:textId="77777777" w:rsidR="004A4C3B" w:rsidRPr="00583875" w:rsidRDefault="00482CAF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38,8</w:t>
            </w:r>
            <w:r w:rsidR="00186830"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55" w:type="pct"/>
          </w:tcPr>
          <w:p w14:paraId="1B42BDB8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A74F8AF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8,933</w:t>
            </w:r>
          </w:p>
        </w:tc>
      </w:tr>
      <w:tr w:rsidR="004A4C3B" w:rsidRPr="00583875" w14:paraId="7A47218B" w14:textId="77777777" w:rsidTr="000C66B4">
        <w:trPr>
          <w:trHeight w:val="425"/>
        </w:trPr>
        <w:tc>
          <w:tcPr>
            <w:tcW w:w="5000" w:type="pct"/>
            <w:gridSpan w:val="8"/>
          </w:tcPr>
          <w:p w14:paraId="40E3B297" w14:textId="77777777" w:rsidR="004A4C3B" w:rsidRPr="00583875" w:rsidRDefault="004A4C3B" w:rsidP="001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A4C3B" w:rsidRPr="00583875" w14:paraId="2C6354DD" w14:textId="77777777" w:rsidTr="000C66B4">
        <w:trPr>
          <w:trHeight w:val="425"/>
        </w:trPr>
        <w:tc>
          <w:tcPr>
            <w:tcW w:w="2492" w:type="pct"/>
            <w:gridSpan w:val="2"/>
          </w:tcPr>
          <w:p w14:paraId="15DED7C5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108673A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5A6CDA8F" w14:textId="77777777" w:rsidR="004A4C3B" w:rsidRPr="00583875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D098C86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14:paraId="1260ABBA" w14:textId="77777777" w:rsidR="004A4C3B" w:rsidRPr="00583875" w:rsidRDefault="00514FB3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4A4C3B"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4A4C3B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21A8B725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14:paraId="6086BF3C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2565</w:t>
            </w:r>
          </w:p>
        </w:tc>
      </w:tr>
      <w:tr w:rsidR="004A4C3B" w:rsidRPr="00583875" w14:paraId="48FF9D15" w14:textId="77777777" w:rsidTr="000C66B4">
        <w:trPr>
          <w:trHeight w:val="425"/>
        </w:trPr>
        <w:tc>
          <w:tcPr>
            <w:tcW w:w="2492" w:type="pct"/>
            <w:gridSpan w:val="2"/>
          </w:tcPr>
          <w:p w14:paraId="79BB639F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4E9B397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349B5FD4" w14:textId="77777777" w:rsidR="004A4C3B" w:rsidRPr="00583875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7B815CB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14:paraId="7C28D50C" w14:textId="77777777" w:rsidR="004A4C3B" w:rsidRPr="00583875" w:rsidRDefault="004A4C3B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82386D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14:paraId="2FBB8C3C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4C3B" w:rsidRPr="00583875" w14:paraId="7D4F7E8F" w14:textId="77777777" w:rsidTr="000C66B4">
        <w:trPr>
          <w:trHeight w:val="425"/>
        </w:trPr>
        <w:tc>
          <w:tcPr>
            <w:tcW w:w="2492" w:type="pct"/>
            <w:gridSpan w:val="2"/>
          </w:tcPr>
          <w:p w14:paraId="113A0CD1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7B0A6DC3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5A21C8C0" w14:textId="77777777" w:rsidR="004A4C3B" w:rsidRPr="00583875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D1F51C7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15912BF1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A4C3B" w:rsidRPr="00583875" w14:paraId="0443AE1B" w14:textId="77777777" w:rsidTr="00CE554A">
        <w:trPr>
          <w:trHeight w:val="236"/>
        </w:trPr>
        <w:tc>
          <w:tcPr>
            <w:tcW w:w="2492" w:type="pct"/>
            <w:gridSpan w:val="2"/>
          </w:tcPr>
          <w:p w14:paraId="6DB73520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287DEC29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01D9AB27" w14:textId="77777777" w:rsidR="004A4C3B" w:rsidRPr="00583875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687AADF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6DB2ED3A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A4C3B" w:rsidRPr="00583875" w14:paraId="1E4C3364" w14:textId="77777777" w:rsidTr="00E74A05">
        <w:trPr>
          <w:trHeight w:val="425"/>
        </w:trPr>
        <w:tc>
          <w:tcPr>
            <w:tcW w:w="2492" w:type="pct"/>
            <w:gridSpan w:val="2"/>
          </w:tcPr>
          <w:p w14:paraId="337AE1CE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0C3564D2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77697C9D" w14:textId="77777777" w:rsidR="004A4C3B" w:rsidRPr="00583875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4DE994F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0AAC325C" w14:textId="77777777" w:rsidR="004A4C3B" w:rsidRPr="00583875" w:rsidRDefault="00482CAF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338,772</w:t>
            </w:r>
          </w:p>
        </w:tc>
        <w:tc>
          <w:tcPr>
            <w:tcW w:w="155" w:type="pct"/>
          </w:tcPr>
          <w:p w14:paraId="0B14B1EA" w14:textId="77777777" w:rsidR="004A4C3B" w:rsidRPr="00583875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3FA2437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4A4C3B" w:rsidRPr="00583875" w14:paraId="1860B2E4" w14:textId="77777777" w:rsidTr="000C66B4">
        <w:trPr>
          <w:trHeight w:val="425"/>
        </w:trPr>
        <w:tc>
          <w:tcPr>
            <w:tcW w:w="2492" w:type="pct"/>
            <w:gridSpan w:val="2"/>
          </w:tcPr>
          <w:p w14:paraId="6C5C3BE6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2972C5B7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317CB55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32E04B27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61AFF7C0" w14:textId="77777777" w:rsidR="004A4C3B" w:rsidRPr="00583875" w:rsidRDefault="00E74A05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98,668</w:t>
            </w:r>
          </w:p>
        </w:tc>
        <w:tc>
          <w:tcPr>
            <w:tcW w:w="155" w:type="pct"/>
          </w:tcPr>
          <w:p w14:paraId="36C05FC3" w14:textId="77777777" w:rsidR="004A4C3B" w:rsidRPr="00583875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D267B9B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110,280</w:t>
            </w:r>
          </w:p>
        </w:tc>
      </w:tr>
      <w:tr w:rsidR="004A4C3B" w:rsidRPr="00583875" w14:paraId="3304C533" w14:textId="77777777" w:rsidTr="000C66B4">
        <w:trPr>
          <w:trHeight w:val="425"/>
        </w:trPr>
        <w:tc>
          <w:tcPr>
            <w:tcW w:w="2492" w:type="pct"/>
            <w:gridSpan w:val="2"/>
          </w:tcPr>
          <w:p w14:paraId="50BB968A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14:paraId="478B1170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D28BF58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5F415BA6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6965D07C" w14:textId="77777777" w:rsidR="004A4C3B" w:rsidRPr="00583875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14:paraId="01FC1572" w14:textId="77777777" w:rsidR="004A4C3B" w:rsidRPr="00583875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ECF5536" w14:textId="77777777" w:rsidR="004A4C3B" w:rsidRPr="00583875" w:rsidRDefault="004A4C3B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A4C3B" w:rsidRPr="00583875" w14:paraId="5555519E" w14:textId="77777777" w:rsidTr="000C66B4">
        <w:trPr>
          <w:trHeight w:val="425"/>
        </w:trPr>
        <w:tc>
          <w:tcPr>
            <w:tcW w:w="2492" w:type="pct"/>
            <w:gridSpan w:val="2"/>
          </w:tcPr>
          <w:p w14:paraId="590DF211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14:paraId="070C6D64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2CD486F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18607928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4814BB2A" w14:textId="77777777" w:rsidR="004A4C3B" w:rsidRPr="00583875" w:rsidRDefault="00482CAF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212,735</w:t>
            </w:r>
          </w:p>
        </w:tc>
        <w:tc>
          <w:tcPr>
            <w:tcW w:w="155" w:type="pct"/>
          </w:tcPr>
          <w:p w14:paraId="5E5D1D9C" w14:textId="77777777" w:rsidR="004A4C3B" w:rsidRPr="00583875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545E455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114,068</w:t>
            </w:r>
          </w:p>
        </w:tc>
      </w:tr>
      <w:tr w:rsidR="004A4C3B" w:rsidRPr="00583875" w14:paraId="6FD788EC" w14:textId="77777777" w:rsidTr="000C66B4">
        <w:trPr>
          <w:trHeight w:val="425"/>
        </w:trPr>
        <w:tc>
          <w:tcPr>
            <w:tcW w:w="2492" w:type="pct"/>
            <w:gridSpan w:val="2"/>
          </w:tcPr>
          <w:p w14:paraId="4528F1D7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4ED29DF8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1031D45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6F86A24D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1B0D53B2" w14:textId="77777777" w:rsidR="004A4C3B" w:rsidRPr="00583875" w:rsidRDefault="00482CAF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14,791</w:t>
            </w:r>
          </w:p>
        </w:tc>
        <w:tc>
          <w:tcPr>
            <w:tcW w:w="155" w:type="pct"/>
          </w:tcPr>
          <w:p w14:paraId="69508C15" w14:textId="77777777" w:rsidR="004A4C3B" w:rsidRPr="00583875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21AF937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5,438</w:t>
            </w:r>
          </w:p>
        </w:tc>
      </w:tr>
      <w:tr w:rsidR="004A4C3B" w:rsidRPr="00583875" w14:paraId="3102B83B" w14:textId="77777777" w:rsidTr="000C66B4">
        <w:trPr>
          <w:trHeight w:val="425"/>
        </w:trPr>
        <w:tc>
          <w:tcPr>
            <w:tcW w:w="2492" w:type="pct"/>
            <w:gridSpan w:val="2"/>
          </w:tcPr>
          <w:p w14:paraId="3AACACB0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14:paraId="0D69A598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14:paraId="290280E7" w14:textId="77777777" w:rsidR="004A4C3B" w:rsidRPr="0058387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017D8BC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0DE294B1" w14:textId="77777777" w:rsidR="004A4C3B" w:rsidRPr="0058387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486F0F76" w14:textId="77777777" w:rsidR="004A4C3B" w:rsidRPr="00583875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7B0EE71" w14:textId="77777777" w:rsidR="00482CAF" w:rsidRPr="00583875" w:rsidRDefault="00482CAF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229,673</w:t>
            </w:r>
          </w:p>
        </w:tc>
        <w:tc>
          <w:tcPr>
            <w:tcW w:w="155" w:type="pct"/>
          </w:tcPr>
          <w:p w14:paraId="09B85752" w14:textId="77777777" w:rsidR="004A4C3B" w:rsidRPr="00583875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FFA9856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BB31A3F" w14:textId="77777777" w:rsidR="004A4C3B" w:rsidRPr="0058387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bookmarkEnd w:id="14"/>
    </w:tbl>
    <w:p w14:paraId="50628500" w14:textId="77777777" w:rsidR="005C287E" w:rsidRPr="00583875" w:rsidRDefault="005C287E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42"/>
        <w:gridCol w:w="1010"/>
        <w:gridCol w:w="285"/>
        <w:gridCol w:w="1275"/>
        <w:gridCol w:w="177"/>
        <w:gridCol w:w="60"/>
        <w:gridCol w:w="1267"/>
        <w:gridCol w:w="60"/>
        <w:gridCol w:w="267"/>
        <w:gridCol w:w="60"/>
        <w:gridCol w:w="1177"/>
        <w:gridCol w:w="60"/>
      </w:tblGrid>
      <w:tr w:rsidR="005C287E" w:rsidRPr="00583875" w14:paraId="0030D9BD" w14:textId="77777777" w:rsidTr="00CF1CCB">
        <w:trPr>
          <w:trHeight w:val="410"/>
        </w:trPr>
        <w:tc>
          <w:tcPr>
            <w:tcW w:w="1950" w:type="pct"/>
          </w:tcPr>
          <w:p w14:paraId="6E953B78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6E176F11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40CBE6A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47F196E3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1A366D04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7" w:type="pct"/>
            <w:gridSpan w:val="6"/>
            <w:vAlign w:val="center"/>
          </w:tcPr>
          <w:p w14:paraId="3500F12B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87E" w:rsidRPr="00583875" w14:paraId="6338C807" w14:textId="77777777" w:rsidTr="00CF1CCB">
        <w:trPr>
          <w:trHeight w:val="410"/>
        </w:trPr>
        <w:tc>
          <w:tcPr>
            <w:tcW w:w="1950" w:type="pct"/>
          </w:tcPr>
          <w:p w14:paraId="6D1DD657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CB4A7AB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99107BD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3BE2B57A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0358DEAB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vAlign w:val="center"/>
          </w:tcPr>
          <w:p w14:paraId="0362F554" w14:textId="77777777" w:rsidR="005C287E" w:rsidRPr="00583875" w:rsidRDefault="00514FB3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C287E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C287E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5" w:type="pct"/>
            <w:gridSpan w:val="2"/>
          </w:tcPr>
          <w:p w14:paraId="066A5BA1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</w:tcPr>
          <w:p w14:paraId="3949E73C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838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C287E" w:rsidRPr="00583875" w14:paraId="1B078549" w14:textId="77777777" w:rsidTr="00CF1CCB">
        <w:trPr>
          <w:trHeight w:val="425"/>
        </w:trPr>
        <w:tc>
          <w:tcPr>
            <w:tcW w:w="2491" w:type="pct"/>
            <w:gridSpan w:val="2"/>
          </w:tcPr>
          <w:p w14:paraId="145EAF94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0F827DFC" w14:textId="77777777" w:rsidR="005C287E" w:rsidRPr="0058387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C27EF63" w14:textId="77777777" w:rsidR="005C287E" w:rsidRPr="00583875" w:rsidRDefault="005C287E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43175D57" w14:textId="77777777" w:rsidR="005C287E" w:rsidRPr="00583875" w:rsidRDefault="005C287E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7" w:type="pct"/>
            <w:gridSpan w:val="6"/>
          </w:tcPr>
          <w:p w14:paraId="7264AB2B" w14:textId="77777777" w:rsidR="005C287E" w:rsidRPr="00583875" w:rsidRDefault="005C287E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482CAF" w:rsidRPr="00583875" w14:paraId="637A387F" w14:textId="77777777" w:rsidTr="00CF1CCB">
        <w:trPr>
          <w:trHeight w:val="262"/>
        </w:trPr>
        <w:tc>
          <w:tcPr>
            <w:tcW w:w="2491" w:type="pct"/>
            <w:gridSpan w:val="2"/>
          </w:tcPr>
          <w:p w14:paraId="0A911452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7AC5363F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7ABF1262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0F31316A" w14:textId="77777777" w:rsidR="00482CAF" w:rsidRPr="00583875" w:rsidRDefault="00482CAF" w:rsidP="0048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0" w:type="pct"/>
            <w:gridSpan w:val="2"/>
          </w:tcPr>
          <w:p w14:paraId="6D417411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282,066</w:t>
            </w:r>
          </w:p>
        </w:tc>
        <w:tc>
          <w:tcPr>
            <w:tcW w:w="175" w:type="pct"/>
            <w:gridSpan w:val="2"/>
          </w:tcPr>
          <w:p w14:paraId="030E91BD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62" w:type="pct"/>
            <w:gridSpan w:val="2"/>
          </w:tcPr>
          <w:p w14:paraId="60F99FF4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482CAF" w:rsidRPr="00583875" w14:paraId="4A287A74" w14:textId="77777777" w:rsidTr="00CF1CCB">
        <w:trPr>
          <w:trHeight w:val="425"/>
        </w:trPr>
        <w:tc>
          <w:tcPr>
            <w:tcW w:w="2491" w:type="pct"/>
            <w:gridSpan w:val="2"/>
          </w:tcPr>
          <w:p w14:paraId="62D63D59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4FFC57AC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EBC413F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371FC69C" w14:textId="77777777" w:rsidR="00482CAF" w:rsidRPr="00583875" w:rsidRDefault="00482CAF" w:rsidP="0048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59131567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208,170</w:t>
            </w:r>
          </w:p>
        </w:tc>
        <w:tc>
          <w:tcPr>
            <w:tcW w:w="175" w:type="pct"/>
            <w:gridSpan w:val="2"/>
          </w:tcPr>
          <w:p w14:paraId="4C28FC3D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</w:tcPr>
          <w:p w14:paraId="5B61989C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tr w:rsidR="00482CAF" w:rsidRPr="00583875" w14:paraId="751B7761" w14:textId="77777777" w:rsidTr="00CF1CCB">
        <w:trPr>
          <w:trHeight w:val="425"/>
        </w:trPr>
        <w:tc>
          <w:tcPr>
            <w:tcW w:w="2491" w:type="pct"/>
            <w:gridSpan w:val="2"/>
          </w:tcPr>
          <w:p w14:paraId="0DEE8F8E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14:paraId="14060525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60005A7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09E5ADC4" w14:textId="77777777" w:rsidR="00482CAF" w:rsidRPr="00583875" w:rsidRDefault="00482CAF" w:rsidP="0048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4B47E05D" w14:textId="77777777" w:rsidR="00482CAF" w:rsidRPr="00583875" w:rsidRDefault="00186830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75" w:type="pct"/>
            <w:gridSpan w:val="2"/>
          </w:tcPr>
          <w:p w14:paraId="1F77376A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</w:tcPr>
          <w:p w14:paraId="3B959900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82CAF" w:rsidRPr="00583875" w14:paraId="283A86CC" w14:textId="77777777" w:rsidTr="00CF1CCB">
        <w:trPr>
          <w:trHeight w:val="425"/>
        </w:trPr>
        <w:tc>
          <w:tcPr>
            <w:tcW w:w="2491" w:type="pct"/>
            <w:gridSpan w:val="2"/>
          </w:tcPr>
          <w:p w14:paraId="39BFB109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09F77639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57F14E9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2752354B" w14:textId="77777777" w:rsidR="00482CAF" w:rsidRPr="00583875" w:rsidRDefault="00482CAF" w:rsidP="0048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17D34176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(184,709)</w:t>
            </w:r>
          </w:p>
        </w:tc>
        <w:tc>
          <w:tcPr>
            <w:tcW w:w="175" w:type="pct"/>
            <w:gridSpan w:val="2"/>
          </w:tcPr>
          <w:p w14:paraId="1E82FCB9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  <w:tcBorders>
              <w:bottom w:val="single" w:sz="4" w:space="0" w:color="auto"/>
            </w:tcBorders>
          </w:tcPr>
          <w:p w14:paraId="2226092B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(111,875)</w:t>
            </w:r>
          </w:p>
        </w:tc>
      </w:tr>
      <w:tr w:rsidR="00482CAF" w:rsidRPr="00583875" w14:paraId="60F962B7" w14:textId="77777777" w:rsidTr="00CF1CCB">
        <w:trPr>
          <w:trHeight w:val="425"/>
        </w:trPr>
        <w:tc>
          <w:tcPr>
            <w:tcW w:w="2491" w:type="pct"/>
            <w:gridSpan w:val="2"/>
          </w:tcPr>
          <w:p w14:paraId="68520138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2D05BBA1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4FFBD3BF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0AF73270" w14:textId="77777777" w:rsidR="00482CAF" w:rsidRPr="00583875" w:rsidRDefault="00482CAF" w:rsidP="0048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14:paraId="4856A351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583875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23,4</w:t>
            </w:r>
            <w:r w:rsidR="00186830" w:rsidRPr="00583875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85</w:t>
            </w:r>
          </w:p>
        </w:tc>
        <w:tc>
          <w:tcPr>
            <w:tcW w:w="175" w:type="pct"/>
            <w:gridSpan w:val="2"/>
          </w:tcPr>
          <w:p w14:paraId="3EC42FD8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</w:tcPr>
          <w:p w14:paraId="076C4E02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8,933</w:t>
            </w:r>
          </w:p>
        </w:tc>
      </w:tr>
      <w:tr w:rsidR="00482CAF" w:rsidRPr="00583875" w14:paraId="7443C35D" w14:textId="77777777" w:rsidTr="00CF1CCB">
        <w:trPr>
          <w:trHeight w:val="225"/>
        </w:trPr>
        <w:tc>
          <w:tcPr>
            <w:tcW w:w="2491" w:type="pct"/>
            <w:gridSpan w:val="2"/>
          </w:tcPr>
          <w:p w14:paraId="5A4CE4F7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52F8B371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A08DC7B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30FF19C6" w14:textId="77777777" w:rsidR="00482CAF" w:rsidRPr="00583875" w:rsidRDefault="00482CAF" w:rsidP="0048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458C9885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  <w:gridSpan w:val="2"/>
          </w:tcPr>
          <w:p w14:paraId="3DC40D1E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  <w:tcBorders>
              <w:bottom w:val="single" w:sz="4" w:space="0" w:color="auto"/>
            </w:tcBorders>
          </w:tcPr>
          <w:p w14:paraId="253819D5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482CAF" w:rsidRPr="00583875" w14:paraId="66B53975" w14:textId="77777777" w:rsidTr="00CF1CCB">
        <w:trPr>
          <w:trHeight w:val="425"/>
        </w:trPr>
        <w:tc>
          <w:tcPr>
            <w:tcW w:w="2491" w:type="pct"/>
            <w:gridSpan w:val="2"/>
          </w:tcPr>
          <w:p w14:paraId="66AAAF75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3D1A1244" w14:textId="77777777" w:rsidR="00482CAF" w:rsidRPr="00583875" w:rsidRDefault="00482CAF" w:rsidP="00482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2C3B90B9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042BD0C4" w14:textId="77777777" w:rsidR="00482CAF" w:rsidRPr="00583875" w:rsidRDefault="00482CAF" w:rsidP="0048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tcBorders>
              <w:bottom w:val="double" w:sz="4" w:space="0" w:color="auto"/>
            </w:tcBorders>
          </w:tcPr>
          <w:p w14:paraId="1FF4B497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23,48</w:t>
            </w:r>
            <w:r w:rsidR="00186830"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5" w:type="pct"/>
            <w:gridSpan w:val="2"/>
          </w:tcPr>
          <w:p w14:paraId="09C0BFFA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  <w:tcBorders>
              <w:bottom w:val="double" w:sz="4" w:space="0" w:color="auto"/>
            </w:tcBorders>
          </w:tcPr>
          <w:p w14:paraId="4291995C" w14:textId="77777777" w:rsidR="00482CAF" w:rsidRPr="00583875" w:rsidRDefault="00482CAF" w:rsidP="00482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8,933</w:t>
            </w:r>
          </w:p>
        </w:tc>
      </w:tr>
      <w:tr w:rsidR="004A4C3B" w:rsidRPr="00583875" w14:paraId="720ACEBA" w14:textId="77777777" w:rsidTr="00CF1CCB">
        <w:trPr>
          <w:gridAfter w:val="1"/>
          <w:wAfter w:w="32" w:type="pct"/>
          <w:trHeight w:val="425"/>
        </w:trPr>
        <w:tc>
          <w:tcPr>
            <w:tcW w:w="4968" w:type="pct"/>
            <w:gridSpan w:val="11"/>
          </w:tcPr>
          <w:p w14:paraId="516A31F1" w14:textId="4DE012B4" w:rsidR="004A4C3B" w:rsidRPr="00583875" w:rsidRDefault="0026523C" w:rsidP="00265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right="2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C3B" w:rsidRPr="00583875" w14:paraId="415C876A" w14:textId="77777777" w:rsidTr="00CF1CCB">
        <w:trPr>
          <w:trHeight w:val="425"/>
        </w:trPr>
        <w:tc>
          <w:tcPr>
            <w:tcW w:w="2491" w:type="pct"/>
            <w:gridSpan w:val="2"/>
          </w:tcPr>
          <w:p w14:paraId="23A9B028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FD7A84D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4F606D89" w14:textId="77777777" w:rsidR="004A4C3B" w:rsidRPr="00583875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4156F943" w14:textId="77777777" w:rsidR="004A4C3B" w:rsidRPr="00583875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vMerge w:val="restart"/>
          </w:tcPr>
          <w:p w14:paraId="40A546AC" w14:textId="77777777" w:rsidR="004A4C3B" w:rsidRPr="00583875" w:rsidRDefault="00514FB3" w:rsidP="00877F49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4A4C3B"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4A4C3B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5" w:type="pct"/>
            <w:gridSpan w:val="2"/>
          </w:tcPr>
          <w:p w14:paraId="1F950B54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  <w:vMerge w:val="restart"/>
          </w:tcPr>
          <w:p w14:paraId="33E05D00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2565</w:t>
            </w:r>
          </w:p>
        </w:tc>
      </w:tr>
      <w:tr w:rsidR="004A4C3B" w:rsidRPr="00583875" w14:paraId="03A10BA3" w14:textId="77777777" w:rsidTr="00CF1CCB">
        <w:trPr>
          <w:trHeight w:val="425"/>
        </w:trPr>
        <w:tc>
          <w:tcPr>
            <w:tcW w:w="2491" w:type="pct"/>
            <w:gridSpan w:val="2"/>
          </w:tcPr>
          <w:p w14:paraId="15C3D31D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486BEB4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104EB797" w14:textId="77777777" w:rsidR="004A4C3B" w:rsidRPr="00583875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36E5D82C" w14:textId="77777777" w:rsidR="004A4C3B" w:rsidRPr="00583875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vMerge/>
          </w:tcPr>
          <w:p w14:paraId="2AA2F24B" w14:textId="77777777" w:rsidR="004A4C3B" w:rsidRPr="00583875" w:rsidRDefault="004A4C3B" w:rsidP="00877F49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" w:type="pct"/>
            <w:gridSpan w:val="2"/>
          </w:tcPr>
          <w:p w14:paraId="4835E6B6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  <w:vMerge/>
          </w:tcPr>
          <w:p w14:paraId="56E0A830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4C3B" w:rsidRPr="00583875" w14:paraId="5062DE5B" w14:textId="77777777" w:rsidTr="00CF1CCB">
        <w:trPr>
          <w:trHeight w:val="425"/>
        </w:trPr>
        <w:tc>
          <w:tcPr>
            <w:tcW w:w="2491" w:type="pct"/>
            <w:gridSpan w:val="2"/>
          </w:tcPr>
          <w:p w14:paraId="544829A8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6F72E9C5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267F1F4E" w14:textId="77777777" w:rsidR="004A4C3B" w:rsidRPr="00583875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75E0CD2C" w14:textId="77777777" w:rsidR="004A4C3B" w:rsidRPr="00583875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7" w:type="pct"/>
            <w:gridSpan w:val="6"/>
          </w:tcPr>
          <w:p w14:paraId="4C2C0905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A4C3B" w:rsidRPr="00583875" w14:paraId="7EA4963C" w14:textId="77777777" w:rsidTr="00CF1CCB">
        <w:trPr>
          <w:trHeight w:val="425"/>
        </w:trPr>
        <w:tc>
          <w:tcPr>
            <w:tcW w:w="2491" w:type="pct"/>
            <w:gridSpan w:val="2"/>
          </w:tcPr>
          <w:p w14:paraId="7BF92538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2015BF38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7D559424" w14:textId="77777777" w:rsidR="004A4C3B" w:rsidRPr="00583875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5721303F" w14:textId="77777777" w:rsidR="004A4C3B" w:rsidRPr="00583875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7" w:type="pct"/>
            <w:gridSpan w:val="6"/>
          </w:tcPr>
          <w:p w14:paraId="2F44D4CD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A4C3B" w:rsidRPr="00583875" w14:paraId="46E8A718" w14:textId="77777777" w:rsidTr="00CF1CCB">
        <w:trPr>
          <w:trHeight w:val="425"/>
        </w:trPr>
        <w:tc>
          <w:tcPr>
            <w:tcW w:w="2491" w:type="pct"/>
            <w:gridSpan w:val="2"/>
          </w:tcPr>
          <w:p w14:paraId="0B246CDE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0F7137E0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05793AD6" w14:textId="77777777" w:rsidR="004A4C3B" w:rsidRPr="00583875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16D2C889" w14:textId="77777777" w:rsidR="004A4C3B" w:rsidRPr="00583875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2F63EA5D" w14:textId="77777777" w:rsidR="004A4C3B" w:rsidRPr="00583875" w:rsidRDefault="00482CAF" w:rsidP="001E6D18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282,066</w:t>
            </w:r>
          </w:p>
        </w:tc>
        <w:tc>
          <w:tcPr>
            <w:tcW w:w="175" w:type="pct"/>
            <w:gridSpan w:val="2"/>
          </w:tcPr>
          <w:p w14:paraId="2722CD46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</w:tcPr>
          <w:p w14:paraId="7D29C7F3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4A4C3B" w:rsidRPr="00583875" w14:paraId="61AB0298" w14:textId="77777777" w:rsidTr="00CF1CCB">
        <w:trPr>
          <w:trHeight w:val="425"/>
        </w:trPr>
        <w:tc>
          <w:tcPr>
            <w:tcW w:w="2491" w:type="pct"/>
            <w:gridSpan w:val="2"/>
          </w:tcPr>
          <w:p w14:paraId="665F1A42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697F4E4F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3EC21F6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24DFBE79" w14:textId="77777777" w:rsidR="004A4C3B" w:rsidRPr="00583875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369AF536" w14:textId="77777777" w:rsidR="004A4C3B" w:rsidRPr="00583875" w:rsidRDefault="00E74A05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79,281</w:t>
            </w:r>
          </w:p>
        </w:tc>
        <w:tc>
          <w:tcPr>
            <w:tcW w:w="175" w:type="pct"/>
            <w:gridSpan w:val="2"/>
          </w:tcPr>
          <w:p w14:paraId="71BDD681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</w:tcPr>
          <w:p w14:paraId="1ADB146B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110,280</w:t>
            </w:r>
          </w:p>
        </w:tc>
      </w:tr>
      <w:tr w:rsidR="00F92E00" w:rsidRPr="00583875" w14:paraId="30E39F62" w14:textId="77777777" w:rsidTr="00CF1CCB">
        <w:trPr>
          <w:gridAfter w:val="1"/>
          <w:wAfter w:w="32" w:type="pct"/>
          <w:trHeight w:val="425"/>
        </w:trPr>
        <w:tc>
          <w:tcPr>
            <w:tcW w:w="3421" w:type="pct"/>
            <w:gridSpan w:val="5"/>
          </w:tcPr>
          <w:p w14:paraId="14F29B6C" w14:textId="7874721E" w:rsidR="00F92E00" w:rsidRPr="00583875" w:rsidRDefault="00F92E00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710" w:type="pct"/>
            <w:gridSpan w:val="2"/>
          </w:tcPr>
          <w:p w14:paraId="3A414D82" w14:textId="77777777" w:rsidR="00F92E00" w:rsidRPr="00583875" w:rsidRDefault="00F92E00" w:rsidP="00686B83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193,349</w:t>
            </w:r>
          </w:p>
        </w:tc>
        <w:tc>
          <w:tcPr>
            <w:tcW w:w="175" w:type="pct"/>
            <w:gridSpan w:val="2"/>
          </w:tcPr>
          <w:p w14:paraId="764754CE" w14:textId="77777777" w:rsidR="00F92E00" w:rsidRPr="00583875" w:rsidRDefault="00F92E00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</w:tcPr>
          <w:p w14:paraId="298D6836" w14:textId="77777777" w:rsidR="00F92E00" w:rsidRPr="00583875" w:rsidRDefault="00F92E00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114,068</w:t>
            </w:r>
          </w:p>
        </w:tc>
      </w:tr>
      <w:tr w:rsidR="004A4C3B" w:rsidRPr="00583875" w14:paraId="5821BD5C" w14:textId="77777777" w:rsidTr="00CF1CCB">
        <w:trPr>
          <w:trHeight w:val="425"/>
        </w:trPr>
        <w:tc>
          <w:tcPr>
            <w:tcW w:w="2491" w:type="pct"/>
            <w:gridSpan w:val="2"/>
          </w:tcPr>
          <w:p w14:paraId="27663C2F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181F98CA" w14:textId="77777777" w:rsidR="004A4C3B" w:rsidRPr="00583875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F353C53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085805D0" w14:textId="77777777" w:rsidR="004A4C3B" w:rsidRPr="00583875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33E39EE1" w14:textId="77777777" w:rsidR="004A4C3B" w:rsidRPr="00583875" w:rsidRDefault="00482CAF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9,736</w:t>
            </w:r>
          </w:p>
        </w:tc>
        <w:tc>
          <w:tcPr>
            <w:tcW w:w="175" w:type="pct"/>
            <w:gridSpan w:val="2"/>
          </w:tcPr>
          <w:p w14:paraId="3E52FEEC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</w:tcPr>
          <w:p w14:paraId="110A6DC4" w14:textId="77777777" w:rsidR="004A4C3B" w:rsidRPr="00583875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5,438</w:t>
            </w:r>
          </w:p>
        </w:tc>
      </w:tr>
      <w:tr w:rsidR="00F92E00" w:rsidRPr="00583875" w14:paraId="709F641D" w14:textId="77777777" w:rsidTr="00CF1CCB">
        <w:trPr>
          <w:gridAfter w:val="1"/>
          <w:wAfter w:w="32" w:type="pct"/>
          <w:trHeight w:val="425"/>
        </w:trPr>
        <w:tc>
          <w:tcPr>
            <w:tcW w:w="3421" w:type="pct"/>
            <w:gridSpan w:val="5"/>
          </w:tcPr>
          <w:p w14:paraId="4B255B03" w14:textId="36359122" w:rsidR="00F92E00" w:rsidRPr="00F92E00" w:rsidRDefault="00F92E00" w:rsidP="00CF1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7" w:right="-131" w:hanging="270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จำนวนเงินทั้งสิ้นที่กิจการมีสิทธิเรียกร้องจากผู้จ้างสำหรับงานก่อสร้าง</w:t>
            </w:r>
            <w:r w:rsidR="00CF1CCB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ซึ่งเป็นสินทรัพย์</w:t>
            </w:r>
          </w:p>
        </w:tc>
        <w:tc>
          <w:tcPr>
            <w:tcW w:w="710" w:type="pct"/>
            <w:gridSpan w:val="2"/>
          </w:tcPr>
          <w:p w14:paraId="732150B0" w14:textId="77777777" w:rsidR="00F92E00" w:rsidRPr="00583875" w:rsidRDefault="00F92E00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215E88" w14:textId="77777777" w:rsidR="00F92E00" w:rsidRPr="00583875" w:rsidRDefault="00F92E00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208,170</w:t>
            </w:r>
          </w:p>
        </w:tc>
        <w:tc>
          <w:tcPr>
            <w:tcW w:w="175" w:type="pct"/>
            <w:gridSpan w:val="2"/>
          </w:tcPr>
          <w:p w14:paraId="7B346523" w14:textId="77777777" w:rsidR="00F92E00" w:rsidRPr="00583875" w:rsidRDefault="00F92E00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gridSpan w:val="2"/>
          </w:tcPr>
          <w:p w14:paraId="2418F8D6" w14:textId="77777777" w:rsidR="00F92E00" w:rsidRPr="00583875" w:rsidRDefault="00F92E00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D0EECCD" w14:textId="77777777" w:rsidR="00F92E00" w:rsidRPr="00583875" w:rsidRDefault="00F92E00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</w:tbl>
    <w:p w14:paraId="1A9948B0" w14:textId="77777777" w:rsidR="00720A31" w:rsidRPr="00583875" w:rsidRDefault="001374C6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sz w:val="30"/>
          <w:szCs w:val="30"/>
        </w:rPr>
        <w:t>7.2</w:t>
      </w:r>
      <w:r w:rsidR="00720A31" w:rsidRPr="00583875">
        <w:rPr>
          <w:rFonts w:ascii="Angsana New" w:hAnsi="Angsana New"/>
          <w:sz w:val="30"/>
          <w:szCs w:val="30"/>
        </w:rPr>
        <w:tab/>
      </w:r>
      <w:r w:rsidR="00720A31" w:rsidRPr="00583875">
        <w:rPr>
          <w:rFonts w:ascii="Angsana New" w:hAnsi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058641C9" w14:textId="77777777" w:rsidR="00F62DAD" w:rsidRPr="00583875" w:rsidRDefault="006002B9" w:rsidP="00CF1C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b/>
          <w:sz w:val="30"/>
          <w:szCs w:val="30"/>
        </w:rPr>
      </w:pPr>
      <w:bookmarkStart w:id="15" w:name="OLE_LINK1"/>
      <w:bookmarkStart w:id="16" w:name="OLE_LINK2"/>
      <w:r w:rsidRPr="00583875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/>
          <w:b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583875">
        <w:rPr>
          <w:rFonts w:ascii="Angsana New" w:hAnsi="Angsana New"/>
          <w:b/>
          <w:sz w:val="30"/>
          <w:szCs w:val="30"/>
          <w:cs/>
        </w:rPr>
        <w:t>บริษัทมีรายได้ที่รับรู้ในอนาคตสำหรับภาระที่ยังปฏิบัติไม่เสร็จสิ้น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Pr="0058387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583875">
        <w:rPr>
          <w:rFonts w:ascii="Angsana New" w:hAnsi="Angsana New"/>
          <w:b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D44CEB" w:rsidRPr="00583875">
        <w:rPr>
          <w:rFonts w:ascii="Angsana New" w:hAnsi="Angsana New"/>
          <w:bCs/>
          <w:sz w:val="30"/>
          <w:szCs w:val="30"/>
        </w:rPr>
        <w:t>1</w:t>
      </w:r>
      <w:r w:rsidRPr="00583875">
        <w:rPr>
          <w:rFonts w:ascii="Angsana New" w:hAnsi="Angsana New"/>
          <w:b/>
          <w:sz w:val="30"/>
          <w:szCs w:val="30"/>
          <w:cs/>
        </w:rPr>
        <w:t xml:space="preserve"> ปี</w:t>
      </w:r>
      <w:r w:rsidRPr="00583875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bookmarkStart w:id="17" w:name="_Hlk118465267"/>
      <w:r w:rsidR="00E74A05" w:rsidRPr="00583875">
        <w:rPr>
          <w:rFonts w:ascii="Angsana New" w:hAnsi="Angsana New"/>
          <w:bCs/>
          <w:sz w:val="30"/>
          <w:szCs w:val="30"/>
        </w:rPr>
        <w:t>109.10</w:t>
      </w:r>
      <w:r w:rsidRPr="00583875">
        <w:rPr>
          <w:rFonts w:ascii="Angsana New" w:hAnsi="Angsana New"/>
          <w:b/>
          <w:sz w:val="30"/>
          <w:szCs w:val="30"/>
        </w:rPr>
        <w:t xml:space="preserve"> </w:t>
      </w:r>
      <w:bookmarkEnd w:id="17"/>
      <w:r w:rsidRPr="00583875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583875">
        <w:rPr>
          <w:rFonts w:ascii="Angsana New" w:hAnsi="Angsana New"/>
          <w:b/>
          <w:sz w:val="30"/>
          <w:szCs w:val="30"/>
          <w:cs/>
        </w:rPr>
        <w:t xml:space="preserve"> </w:t>
      </w:r>
      <w:r w:rsidR="00CE554A" w:rsidRPr="00583875">
        <w:rPr>
          <w:rFonts w:ascii="Angsana New" w:hAnsi="Angsana New" w:hint="cs"/>
          <w:b/>
          <w:sz w:val="30"/>
          <w:szCs w:val="30"/>
          <w:cs/>
        </w:rPr>
        <w:t xml:space="preserve">(งบเฉพาะกิจการ </w:t>
      </w:r>
      <w:bookmarkStart w:id="18" w:name="_Hlk142710131"/>
      <w:r w:rsidR="00E74A05" w:rsidRPr="00583875">
        <w:rPr>
          <w:rFonts w:ascii="Angsana New" w:hAnsi="Angsana New"/>
          <w:bCs/>
          <w:sz w:val="30"/>
          <w:szCs w:val="30"/>
        </w:rPr>
        <w:t>73</w:t>
      </w:r>
      <w:r w:rsidR="003073E2" w:rsidRPr="00583875">
        <w:rPr>
          <w:rFonts w:ascii="Angsana New" w:hAnsi="Angsana New"/>
          <w:bCs/>
          <w:sz w:val="30"/>
          <w:szCs w:val="30"/>
        </w:rPr>
        <w:t>.</w:t>
      </w:r>
      <w:r w:rsidR="00E74A05" w:rsidRPr="00583875">
        <w:rPr>
          <w:rFonts w:ascii="Angsana New" w:hAnsi="Angsana New"/>
          <w:bCs/>
          <w:sz w:val="30"/>
          <w:szCs w:val="30"/>
        </w:rPr>
        <w:t>90</w:t>
      </w:r>
      <w:r w:rsidR="00CE554A" w:rsidRPr="00583875">
        <w:rPr>
          <w:rFonts w:ascii="Angsana New" w:hAnsi="Angsana New"/>
          <w:b/>
          <w:sz w:val="30"/>
          <w:szCs w:val="30"/>
        </w:rPr>
        <w:t xml:space="preserve"> </w:t>
      </w:r>
      <w:bookmarkEnd w:id="18"/>
      <w:r w:rsidR="00CE554A" w:rsidRPr="00583875">
        <w:rPr>
          <w:rFonts w:ascii="Angsana New" w:hAnsi="Angsana New" w:hint="cs"/>
          <w:b/>
          <w:sz w:val="30"/>
          <w:szCs w:val="30"/>
          <w:cs/>
        </w:rPr>
        <w:t>ล้านบาท)</w:t>
      </w:r>
    </w:p>
    <w:p w14:paraId="0A967831" w14:textId="77777777" w:rsidR="00966463" w:rsidRDefault="00966463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85B8A43" w14:textId="77777777" w:rsidR="00CF1CCB" w:rsidRPr="00583875" w:rsidRDefault="00CF1CCB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bookmarkEnd w:id="15"/>
    <w:bookmarkEnd w:id="16"/>
    <w:p w14:paraId="498D9DCE" w14:textId="77777777" w:rsidR="00604B28" w:rsidRPr="00583875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583875">
        <w:rPr>
          <w:rFonts w:ascii="Angsana New" w:hAnsi="Angsana New"/>
          <w:b/>
          <w:sz w:val="30"/>
          <w:szCs w:val="30"/>
        </w:rPr>
        <w:lastRenderedPageBreak/>
        <w:t>8</w:t>
      </w:r>
      <w:r w:rsidR="00D65531" w:rsidRPr="00583875">
        <w:rPr>
          <w:rFonts w:ascii="Angsana New" w:hAnsi="Angsana New"/>
          <w:b/>
          <w:sz w:val="30"/>
          <w:szCs w:val="30"/>
        </w:rPr>
        <w:tab/>
      </w:r>
      <w:r w:rsidR="00604B28" w:rsidRPr="00583875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419" w:type="dxa"/>
        <w:tblInd w:w="558" w:type="dxa"/>
        <w:tblLook w:val="01E0" w:firstRow="1" w:lastRow="1" w:firstColumn="1" w:lastColumn="1" w:noHBand="0" w:noVBand="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31137A" w:rsidRPr="00583875" w14:paraId="0A5A3EBB" w14:textId="77777777" w:rsidTr="00F76FA5">
        <w:trPr>
          <w:tblHeader/>
        </w:trPr>
        <w:tc>
          <w:tcPr>
            <w:tcW w:w="3371" w:type="dxa"/>
          </w:tcPr>
          <w:p w14:paraId="58EBD5E8" w14:textId="77777777" w:rsidR="00FB5061" w:rsidRPr="00583875" w:rsidRDefault="00FB5061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6A79F899" w14:textId="77777777" w:rsidR="00FB5061" w:rsidRPr="00583875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43052F" w14:textId="77777777" w:rsidR="00FB5061" w:rsidRPr="00583875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7A2AC2B9" w14:textId="77777777" w:rsidR="00FB5061" w:rsidRPr="00583875" w:rsidRDefault="00FB5061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557D2D90" w14:textId="77777777" w:rsidR="00FB5061" w:rsidRPr="00583875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3E49DEFB" w14:textId="77777777" w:rsidR="00FB5061" w:rsidRPr="00583875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vAlign w:val="center"/>
          </w:tcPr>
          <w:p w14:paraId="32FC0BB7" w14:textId="77777777" w:rsidR="00FB5061" w:rsidRPr="00583875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583875" w14:paraId="187FF6EE" w14:textId="77777777" w:rsidTr="00180F10">
        <w:trPr>
          <w:tblHeader/>
        </w:trPr>
        <w:tc>
          <w:tcPr>
            <w:tcW w:w="3371" w:type="dxa"/>
          </w:tcPr>
          <w:p w14:paraId="432537D7" w14:textId="77777777" w:rsidR="00180F10" w:rsidRPr="00583875" w:rsidRDefault="00180F10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05DC1DE2" w14:textId="77777777" w:rsidR="00180F10" w:rsidRPr="00583875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873145B" w14:textId="77777777" w:rsidR="00180F10" w:rsidRPr="00583875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21E0DC2C" w14:textId="77777777" w:rsidR="00180F10" w:rsidRPr="00583875" w:rsidRDefault="00180F10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4A6B5A27" w14:textId="77777777" w:rsidR="00180F10" w:rsidRPr="00583875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136E5FAA" w14:textId="77777777" w:rsidR="00180F10" w:rsidRPr="00583875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14:paraId="0C58B9E7" w14:textId="77777777" w:rsidR="00180F10" w:rsidRPr="00583875" w:rsidRDefault="00514FB3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80F10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A37585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493" w:type="dxa"/>
          </w:tcPr>
          <w:p w14:paraId="42E08EC9" w14:textId="77777777" w:rsidR="00180F10" w:rsidRPr="00583875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BD293E1" w14:textId="77777777" w:rsidR="00180F10" w:rsidRPr="00583875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A37585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583875" w14:paraId="5E08882B" w14:textId="77777777" w:rsidTr="00180F10">
        <w:tc>
          <w:tcPr>
            <w:tcW w:w="3371" w:type="dxa"/>
          </w:tcPr>
          <w:p w14:paraId="0030DA49" w14:textId="77777777" w:rsidR="00180F10" w:rsidRPr="00583875" w:rsidRDefault="00180F10" w:rsidP="00180F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14:paraId="6D32E37B" w14:textId="77777777" w:rsidR="00180F10" w:rsidRPr="00583875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44DD208" w14:textId="77777777" w:rsidR="00180F10" w:rsidRPr="00583875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87F57CB" w14:textId="77777777" w:rsidR="00180F10" w:rsidRPr="00583875" w:rsidRDefault="00180F10" w:rsidP="00180F1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5857ED3F" w14:textId="77777777" w:rsidR="00180F10" w:rsidRPr="00583875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14:paraId="4035764F" w14:textId="77777777" w:rsidR="00180F10" w:rsidRPr="00583875" w:rsidRDefault="00180F10" w:rsidP="00180F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A37585" w:rsidRPr="00583875" w14:paraId="3F9C9BF5" w14:textId="77777777" w:rsidTr="00180F10">
        <w:tc>
          <w:tcPr>
            <w:tcW w:w="3371" w:type="dxa"/>
          </w:tcPr>
          <w:p w14:paraId="085CC0CD" w14:textId="77777777" w:rsidR="00A37585" w:rsidRPr="00583875" w:rsidRDefault="00A37585" w:rsidP="00A375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14:paraId="695D3084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71B3310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982B100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5CD0BB8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76474697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14:paraId="276C0A44" w14:textId="77777777" w:rsidR="00A37585" w:rsidRPr="00583875" w:rsidRDefault="00EE7D98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264,062</w:t>
            </w:r>
          </w:p>
        </w:tc>
        <w:tc>
          <w:tcPr>
            <w:tcW w:w="493" w:type="dxa"/>
          </w:tcPr>
          <w:p w14:paraId="76D28C78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0663D986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231,655</w:t>
            </w:r>
          </w:p>
        </w:tc>
      </w:tr>
      <w:tr w:rsidR="00A37585" w:rsidRPr="00583875" w14:paraId="4AED3EF5" w14:textId="77777777" w:rsidTr="00180F10">
        <w:tc>
          <w:tcPr>
            <w:tcW w:w="3371" w:type="dxa"/>
          </w:tcPr>
          <w:p w14:paraId="7617DB45" w14:textId="77777777" w:rsidR="00A37585" w:rsidRPr="00583875" w:rsidRDefault="00A37585" w:rsidP="00A375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14:paraId="0C43DB08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2368A37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1611E53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5D50E6D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79972EE1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14:paraId="37EE724A" w14:textId="77777777" w:rsidR="00A37585" w:rsidRPr="00583875" w:rsidRDefault="00EE7D98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161,838</w:t>
            </w:r>
          </w:p>
        </w:tc>
        <w:tc>
          <w:tcPr>
            <w:tcW w:w="493" w:type="dxa"/>
          </w:tcPr>
          <w:p w14:paraId="51A340CC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EF9A99F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111,367</w:t>
            </w:r>
          </w:p>
        </w:tc>
      </w:tr>
      <w:tr w:rsidR="00A37585" w:rsidRPr="00583875" w14:paraId="0C91BA1E" w14:textId="77777777" w:rsidTr="00180F10">
        <w:tc>
          <w:tcPr>
            <w:tcW w:w="3371" w:type="dxa"/>
          </w:tcPr>
          <w:p w14:paraId="0A952322" w14:textId="77777777" w:rsidR="00A37585" w:rsidRPr="00583875" w:rsidRDefault="00A37585" w:rsidP="00A37585">
            <w:pPr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14:paraId="167198EF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F04CA8A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15DACF13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646D590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667B97A1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E74DCAC" w14:textId="77777777" w:rsidR="00A37585" w:rsidRPr="00583875" w:rsidRDefault="00EE7D98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18,811</w:t>
            </w:r>
          </w:p>
        </w:tc>
        <w:tc>
          <w:tcPr>
            <w:tcW w:w="493" w:type="dxa"/>
            <w:vMerge w:val="restart"/>
          </w:tcPr>
          <w:p w14:paraId="54427C83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5AF991D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19,218</w:t>
            </w:r>
          </w:p>
        </w:tc>
      </w:tr>
      <w:tr w:rsidR="00A37585" w:rsidRPr="00583875" w14:paraId="4B2DA733" w14:textId="77777777" w:rsidTr="00180F10">
        <w:tc>
          <w:tcPr>
            <w:tcW w:w="3371" w:type="dxa"/>
          </w:tcPr>
          <w:p w14:paraId="4D9DB670" w14:textId="77777777" w:rsidR="00A37585" w:rsidRPr="00583875" w:rsidRDefault="00A37585" w:rsidP="00A375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14:paraId="366CC09A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0525AC97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115ACBC4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6347C670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5394A548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14:paraId="089598E5" w14:textId="77777777" w:rsidR="00A37585" w:rsidRPr="00583875" w:rsidRDefault="00EE7D98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444,711</w:t>
            </w:r>
          </w:p>
        </w:tc>
        <w:tc>
          <w:tcPr>
            <w:tcW w:w="493" w:type="dxa"/>
            <w:vMerge/>
          </w:tcPr>
          <w:p w14:paraId="6E174595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14:paraId="0DD54E68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362,240</w:t>
            </w:r>
          </w:p>
        </w:tc>
      </w:tr>
      <w:tr w:rsidR="00A37585" w:rsidRPr="00583875" w14:paraId="7C446DC2" w14:textId="77777777" w:rsidTr="00180F10">
        <w:tc>
          <w:tcPr>
            <w:tcW w:w="3371" w:type="dxa"/>
          </w:tcPr>
          <w:p w14:paraId="31742AF1" w14:textId="77777777" w:rsidR="00A37585" w:rsidRPr="00583875" w:rsidRDefault="00A37585" w:rsidP="00A37585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14:paraId="50A02A1B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B7C1D62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53800EB1" w14:textId="77777777" w:rsidR="00A37585" w:rsidRPr="00583875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2C09130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608EC610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14:paraId="605135BE" w14:textId="77777777" w:rsidR="00A37585" w:rsidRPr="00583875" w:rsidRDefault="00EE7D98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(11,157)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14:paraId="2687A360" w14:textId="77777777" w:rsidR="00A37585" w:rsidRPr="00583875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14:paraId="3C935C30" w14:textId="77777777" w:rsidR="00A37585" w:rsidRPr="00583875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(10,332)</w:t>
            </w:r>
          </w:p>
        </w:tc>
      </w:tr>
      <w:tr w:rsidR="00A37585" w:rsidRPr="00583875" w14:paraId="67892DC1" w14:textId="77777777" w:rsidTr="00180F10">
        <w:tc>
          <w:tcPr>
            <w:tcW w:w="3371" w:type="dxa"/>
          </w:tcPr>
          <w:p w14:paraId="6833A0E3" w14:textId="77777777" w:rsidR="00A37585" w:rsidRPr="00583875" w:rsidRDefault="00A37585" w:rsidP="00A37585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583875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14:paraId="1FB01695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15F1E1B" w14:textId="77777777" w:rsidR="00A37585" w:rsidRPr="00583875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912D2B0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6229A4D1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2A4E1EE" w14:textId="77777777" w:rsidR="00A37585" w:rsidRPr="00583875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C58E7" w14:textId="77777777" w:rsidR="00A37585" w:rsidRPr="00583875" w:rsidRDefault="00EE7D98" w:rsidP="00763B9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433,554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14:paraId="4F6B700E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6B6A1" w14:textId="77777777" w:rsidR="00A37585" w:rsidRPr="00583875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351,908</w:t>
            </w:r>
          </w:p>
        </w:tc>
      </w:tr>
    </w:tbl>
    <w:p w14:paraId="14AD3B34" w14:textId="77777777" w:rsidR="00593347" w:rsidRPr="00583875" w:rsidRDefault="00593347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19" w:type="dxa"/>
        <w:tblInd w:w="558" w:type="dxa"/>
        <w:tblLook w:val="01E0" w:firstRow="1" w:lastRow="1" w:firstColumn="1" w:lastColumn="1" w:noHBand="0" w:noVBand="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B16D90" w:rsidRPr="00583875" w14:paraId="30AB85A9" w14:textId="77777777" w:rsidTr="009B19F1">
        <w:trPr>
          <w:tblHeader/>
        </w:trPr>
        <w:tc>
          <w:tcPr>
            <w:tcW w:w="3371" w:type="dxa"/>
          </w:tcPr>
          <w:p w14:paraId="54C4F78E" w14:textId="77777777" w:rsidR="00B16D90" w:rsidRPr="00583875" w:rsidRDefault="00B16D90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2359EF3C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C3B92CF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247BEA04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40CD54A0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2034484E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vAlign w:val="center"/>
          </w:tcPr>
          <w:p w14:paraId="10C6AB6F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8F28E9"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6D90" w:rsidRPr="00583875" w14:paraId="59F74E0F" w14:textId="77777777" w:rsidTr="009B19F1">
        <w:trPr>
          <w:tblHeader/>
        </w:trPr>
        <w:tc>
          <w:tcPr>
            <w:tcW w:w="3371" w:type="dxa"/>
          </w:tcPr>
          <w:p w14:paraId="3F33710C" w14:textId="77777777" w:rsidR="00B16D90" w:rsidRPr="00583875" w:rsidRDefault="00B16D90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3384AC3B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3D0293B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63CA6F15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681470BD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7335E304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14:paraId="755300EB" w14:textId="77777777" w:rsidR="00B16D90" w:rsidRPr="00583875" w:rsidRDefault="00514FB3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16D90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493" w:type="dxa"/>
          </w:tcPr>
          <w:p w14:paraId="0C5729F1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6F0ABB1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16D90" w:rsidRPr="00583875" w14:paraId="4E2CC93F" w14:textId="77777777" w:rsidTr="009B19F1">
        <w:tc>
          <w:tcPr>
            <w:tcW w:w="3371" w:type="dxa"/>
          </w:tcPr>
          <w:p w14:paraId="7F7A8E74" w14:textId="77777777" w:rsidR="00B16D90" w:rsidRPr="00583875" w:rsidRDefault="00B16D90" w:rsidP="009B19F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14:paraId="1BB805C2" w14:textId="77777777" w:rsidR="00B16D90" w:rsidRPr="00583875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DC1A2A3" w14:textId="77777777" w:rsidR="00B16D90" w:rsidRPr="00583875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8894C24" w14:textId="77777777" w:rsidR="00B16D90" w:rsidRPr="00583875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63ABD8C" w14:textId="77777777" w:rsidR="00B16D90" w:rsidRPr="00583875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14:paraId="66866DBD" w14:textId="77777777" w:rsidR="00B16D90" w:rsidRPr="00583875" w:rsidRDefault="00B16D90" w:rsidP="009B19F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616B9" w:rsidRPr="00583875" w14:paraId="5BD23E96" w14:textId="77777777" w:rsidTr="009B19F1">
        <w:tc>
          <w:tcPr>
            <w:tcW w:w="3371" w:type="dxa"/>
          </w:tcPr>
          <w:p w14:paraId="27314AB5" w14:textId="77777777" w:rsidR="009616B9" w:rsidRPr="00583875" w:rsidRDefault="009616B9" w:rsidP="009616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14:paraId="290BCCE9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4C0C13D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1C21CA6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7ED1DDD3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5437D978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14:paraId="7D9EA722" w14:textId="77777777" w:rsidR="009616B9" w:rsidRPr="00583875" w:rsidRDefault="00EE7D98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264,062</w:t>
            </w:r>
          </w:p>
        </w:tc>
        <w:tc>
          <w:tcPr>
            <w:tcW w:w="493" w:type="dxa"/>
          </w:tcPr>
          <w:p w14:paraId="4A7EBBB0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7AF31DFC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231,655</w:t>
            </w:r>
          </w:p>
        </w:tc>
      </w:tr>
      <w:tr w:rsidR="009616B9" w:rsidRPr="00583875" w14:paraId="4D8DE860" w14:textId="77777777" w:rsidTr="009B19F1">
        <w:tc>
          <w:tcPr>
            <w:tcW w:w="3371" w:type="dxa"/>
          </w:tcPr>
          <w:p w14:paraId="2BB7EC04" w14:textId="77777777" w:rsidR="009616B9" w:rsidRPr="00583875" w:rsidRDefault="009616B9" w:rsidP="009616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14:paraId="49E62208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CB458D0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DBFD71D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AC4C2D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13F32F9E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14:paraId="73768EFF" w14:textId="77777777" w:rsidR="009616B9" w:rsidRPr="00583875" w:rsidRDefault="00EE7D98" w:rsidP="00763B9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161,838</w:t>
            </w:r>
          </w:p>
        </w:tc>
        <w:tc>
          <w:tcPr>
            <w:tcW w:w="493" w:type="dxa"/>
          </w:tcPr>
          <w:p w14:paraId="2658BB3C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513A42B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111,367</w:t>
            </w:r>
          </w:p>
        </w:tc>
      </w:tr>
      <w:tr w:rsidR="009616B9" w:rsidRPr="00583875" w14:paraId="28ABD9C8" w14:textId="77777777" w:rsidTr="009B19F1">
        <w:tc>
          <w:tcPr>
            <w:tcW w:w="3371" w:type="dxa"/>
          </w:tcPr>
          <w:p w14:paraId="58189426" w14:textId="77777777" w:rsidR="009616B9" w:rsidRPr="00583875" w:rsidRDefault="009616B9" w:rsidP="009616B9">
            <w:pPr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14:paraId="41F85783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F421108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549454F1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98B9743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5B36CCE4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05F21B7" w14:textId="77777777" w:rsidR="009616B9" w:rsidRPr="00583875" w:rsidRDefault="00EE7D98" w:rsidP="00763B9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18,539</w:t>
            </w:r>
          </w:p>
        </w:tc>
        <w:tc>
          <w:tcPr>
            <w:tcW w:w="493" w:type="dxa"/>
            <w:vMerge w:val="restart"/>
          </w:tcPr>
          <w:p w14:paraId="3C9D4FFC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A123C9A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19,218</w:t>
            </w:r>
          </w:p>
        </w:tc>
      </w:tr>
      <w:tr w:rsidR="009616B9" w:rsidRPr="00583875" w14:paraId="3BC50F2B" w14:textId="77777777" w:rsidTr="009B19F1">
        <w:tc>
          <w:tcPr>
            <w:tcW w:w="3371" w:type="dxa"/>
          </w:tcPr>
          <w:p w14:paraId="63CE8E9E" w14:textId="77777777" w:rsidR="009616B9" w:rsidRPr="00583875" w:rsidRDefault="009616B9" w:rsidP="009616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14:paraId="06422FC0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342E7EE4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6C6B5C2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4037D7E0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396184B7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14:paraId="6D2D403D" w14:textId="77777777" w:rsidR="009616B9" w:rsidRPr="00583875" w:rsidRDefault="00EE7D98" w:rsidP="00763B9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444,439</w:t>
            </w:r>
          </w:p>
        </w:tc>
        <w:tc>
          <w:tcPr>
            <w:tcW w:w="493" w:type="dxa"/>
            <w:vMerge/>
          </w:tcPr>
          <w:p w14:paraId="7C06433E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14:paraId="174E8EB2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362,240</w:t>
            </w:r>
          </w:p>
        </w:tc>
      </w:tr>
      <w:tr w:rsidR="009616B9" w:rsidRPr="00583875" w14:paraId="5C6E8BA7" w14:textId="77777777" w:rsidTr="009B19F1">
        <w:tc>
          <w:tcPr>
            <w:tcW w:w="3371" w:type="dxa"/>
          </w:tcPr>
          <w:p w14:paraId="11E3A98F" w14:textId="77777777" w:rsidR="009616B9" w:rsidRPr="00583875" w:rsidRDefault="009616B9" w:rsidP="009616B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14:paraId="65EC8A9E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3E8ECE07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0782BB56" w14:textId="77777777" w:rsidR="009616B9" w:rsidRPr="00583875" w:rsidRDefault="009616B9" w:rsidP="009616B9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D598F16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2FD3055A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14:paraId="4D8116AD" w14:textId="77777777" w:rsidR="009616B9" w:rsidRPr="00583875" w:rsidRDefault="00EE7D98" w:rsidP="009616B9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(11,157)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14:paraId="6C4FC18A" w14:textId="77777777" w:rsidR="009616B9" w:rsidRPr="00583875" w:rsidRDefault="009616B9" w:rsidP="009616B9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14:paraId="4AC0AB0A" w14:textId="77777777" w:rsidR="009616B9" w:rsidRPr="00583875" w:rsidRDefault="009616B9" w:rsidP="009616B9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(10,332)</w:t>
            </w:r>
          </w:p>
        </w:tc>
      </w:tr>
      <w:tr w:rsidR="009616B9" w:rsidRPr="00583875" w14:paraId="5C7E9109" w14:textId="77777777" w:rsidTr="009B19F1">
        <w:tc>
          <w:tcPr>
            <w:tcW w:w="3371" w:type="dxa"/>
          </w:tcPr>
          <w:p w14:paraId="17F06A86" w14:textId="77777777" w:rsidR="009616B9" w:rsidRPr="00583875" w:rsidRDefault="009616B9" w:rsidP="009616B9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583875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14:paraId="7D335CE2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367F51DF" w14:textId="77777777" w:rsidR="009616B9" w:rsidRPr="00583875" w:rsidRDefault="009616B9" w:rsidP="009616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4D74B6F2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119B4113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C1C439B" w14:textId="77777777" w:rsidR="009616B9" w:rsidRPr="00583875" w:rsidRDefault="009616B9" w:rsidP="009616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A52A6" w14:textId="77777777" w:rsidR="009616B9" w:rsidRPr="00583875" w:rsidRDefault="00EE7D98" w:rsidP="00763B96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433,282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14:paraId="2B216CC5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567977" w14:textId="77777777" w:rsidR="009616B9" w:rsidRPr="00583875" w:rsidRDefault="009616B9" w:rsidP="009616B9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351,908</w:t>
            </w:r>
          </w:p>
        </w:tc>
      </w:tr>
    </w:tbl>
    <w:p w14:paraId="7E8EF90E" w14:textId="77777777" w:rsidR="00B16D90" w:rsidRPr="00583875" w:rsidRDefault="00B16D90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DF598C7" w14:textId="77777777" w:rsidR="001E77FF" w:rsidRDefault="001E77FF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8511592" w14:textId="77777777" w:rsidR="0026523C" w:rsidRDefault="0026523C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B42730D" w14:textId="77777777" w:rsidR="0026523C" w:rsidRDefault="0026523C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58A453B" w14:textId="77777777" w:rsidR="0026523C" w:rsidRDefault="0026523C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B652953" w14:textId="77777777" w:rsidR="0026523C" w:rsidRDefault="0026523C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6A6A01B" w14:textId="77777777" w:rsidR="0026523C" w:rsidRDefault="0026523C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492C56A" w14:textId="77777777" w:rsidR="0026523C" w:rsidRPr="00583875" w:rsidRDefault="0026523C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1F2EC86" w14:textId="77777777" w:rsidR="00505FC2" w:rsidRPr="00583875" w:rsidRDefault="00505FC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  <w:r w:rsidRPr="00583875">
        <w:rPr>
          <w:rFonts w:ascii="Angsana New" w:hAnsi="Angsana New"/>
          <w:b/>
          <w:sz w:val="30"/>
          <w:szCs w:val="30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140" w:type="dxa"/>
        <w:tblInd w:w="558" w:type="dxa"/>
        <w:tblLook w:val="01E0" w:firstRow="1" w:lastRow="1" w:firstColumn="1" w:lastColumn="1" w:noHBand="0" w:noVBand="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31137A" w:rsidRPr="00583875" w14:paraId="0CA50105" w14:textId="77777777" w:rsidTr="00F76FA5">
        <w:tc>
          <w:tcPr>
            <w:tcW w:w="4944" w:type="dxa"/>
            <w:gridSpan w:val="2"/>
          </w:tcPr>
          <w:p w14:paraId="3F68AF8A" w14:textId="77777777" w:rsidR="00EF53C0" w:rsidRPr="00583875" w:rsidRDefault="00EF53C0" w:rsidP="00CD13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E231953" w14:textId="77777777" w:rsidR="00EF53C0" w:rsidRPr="00583875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38F56FA" w14:textId="77777777" w:rsidR="00EF53C0" w:rsidRPr="00583875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7D0875C8" w14:textId="77777777" w:rsidR="00EF53C0" w:rsidRPr="00583875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489B6601" w14:textId="77777777" w:rsidR="00EF53C0" w:rsidRPr="00583875" w:rsidRDefault="00EF53C0" w:rsidP="00566C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583875" w14:paraId="220A96B6" w14:textId="77777777" w:rsidTr="00EA0A2D">
        <w:tc>
          <w:tcPr>
            <w:tcW w:w="4944" w:type="dxa"/>
            <w:gridSpan w:val="2"/>
          </w:tcPr>
          <w:p w14:paraId="3124C953" w14:textId="77777777" w:rsidR="00E82776" w:rsidRPr="00583875" w:rsidRDefault="00E82776" w:rsidP="00CD138A">
            <w:pPr>
              <w:rPr>
                <w:rFonts w:ascii="Angsana New" w:hAnsi="Angsana New"/>
                <w:sz w:val="30"/>
                <w:szCs w:val="30"/>
              </w:rPr>
            </w:pPr>
            <w:bookmarkStart w:id="19" w:name="_Hlk31730138"/>
          </w:p>
        </w:tc>
        <w:tc>
          <w:tcPr>
            <w:tcW w:w="234" w:type="dxa"/>
          </w:tcPr>
          <w:p w14:paraId="6B4C4AF1" w14:textId="77777777" w:rsidR="00E82776" w:rsidRPr="00583875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8E3FEED" w14:textId="77777777" w:rsidR="00E82776" w:rsidRPr="00583875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0DB7C236" w14:textId="77777777" w:rsidR="00E82776" w:rsidRPr="00583875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DA24B9C" w14:textId="77777777" w:rsidR="00E82776" w:rsidRPr="00583875" w:rsidRDefault="00514FB3" w:rsidP="00FE1E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5B1880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D87136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34" w:type="dxa"/>
          </w:tcPr>
          <w:p w14:paraId="363B9024" w14:textId="77777777" w:rsidR="00E82776" w:rsidRPr="00583875" w:rsidRDefault="00E82776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26158135" w14:textId="77777777" w:rsidR="00E82776" w:rsidRPr="00583875" w:rsidRDefault="00514FB3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D87136" w:rsidRPr="005838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D87136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bookmarkEnd w:id="19"/>
      <w:tr w:rsidR="0031137A" w:rsidRPr="00583875" w14:paraId="111AE5C2" w14:textId="77777777" w:rsidTr="00EA0A2D">
        <w:tc>
          <w:tcPr>
            <w:tcW w:w="4944" w:type="dxa"/>
            <w:gridSpan w:val="2"/>
          </w:tcPr>
          <w:p w14:paraId="0B449066" w14:textId="77777777" w:rsidR="00353217" w:rsidRPr="00583875" w:rsidRDefault="00353217" w:rsidP="00FE1E5E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0644915" w14:textId="77777777" w:rsidR="00353217" w:rsidRPr="00583875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549508" w14:textId="77777777" w:rsidR="00353217" w:rsidRPr="00583875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01E604B0" w14:textId="77777777" w:rsidR="00353217" w:rsidRPr="00583875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704E90EE" w14:textId="77777777" w:rsidR="00353217" w:rsidRPr="00583875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583875" w14:paraId="4D0113AA" w14:textId="77777777" w:rsidTr="001E77FF">
        <w:trPr>
          <w:trHeight w:hRule="exact" w:val="144"/>
        </w:trPr>
        <w:tc>
          <w:tcPr>
            <w:tcW w:w="241" w:type="dxa"/>
          </w:tcPr>
          <w:p w14:paraId="4FECF3A8" w14:textId="77777777" w:rsidR="00353217" w:rsidRPr="00583875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14:paraId="504C4601" w14:textId="77777777" w:rsidR="00353217" w:rsidRPr="00583875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14:paraId="19266344" w14:textId="77777777" w:rsidR="00353217" w:rsidRPr="00583875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70BAE571" w14:textId="77777777" w:rsidR="00353217" w:rsidRPr="00583875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36317" w:rsidRPr="00583875" w14:paraId="32AE83EF" w14:textId="77777777" w:rsidTr="00EA0A2D">
        <w:tc>
          <w:tcPr>
            <w:tcW w:w="4944" w:type="dxa"/>
            <w:gridSpan w:val="2"/>
          </w:tcPr>
          <w:p w14:paraId="3D5C4516" w14:textId="77777777" w:rsidR="00536317" w:rsidRPr="00583875" w:rsidRDefault="00536317" w:rsidP="00536317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14:paraId="17D33F27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E2A6CB3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5C98C4F9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BC97C44" w14:textId="77777777" w:rsidR="00536317" w:rsidRPr="00583875" w:rsidRDefault="00860DBD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855,600</w:t>
            </w:r>
          </w:p>
        </w:tc>
        <w:tc>
          <w:tcPr>
            <w:tcW w:w="334" w:type="dxa"/>
          </w:tcPr>
          <w:p w14:paraId="2BB1278D" w14:textId="77777777" w:rsidR="00536317" w:rsidRPr="00583875" w:rsidRDefault="00536317" w:rsidP="005363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464726F6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853,954</w:t>
            </w:r>
          </w:p>
        </w:tc>
      </w:tr>
      <w:tr w:rsidR="00536317" w:rsidRPr="00583875" w14:paraId="2C2C3C58" w14:textId="77777777" w:rsidTr="00EA0A2D">
        <w:tc>
          <w:tcPr>
            <w:tcW w:w="4944" w:type="dxa"/>
            <w:gridSpan w:val="2"/>
          </w:tcPr>
          <w:p w14:paraId="6C08361F" w14:textId="77777777" w:rsidR="00536317" w:rsidRPr="00583875" w:rsidRDefault="00536317" w:rsidP="00536317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14:paraId="12113C59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3A44EA30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14:paraId="00D914B3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14:paraId="22FBC1AA" w14:textId="77777777" w:rsidR="00536317" w:rsidRPr="00583875" w:rsidRDefault="007E47BA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825</w:t>
            </w:r>
          </w:p>
        </w:tc>
        <w:tc>
          <w:tcPr>
            <w:tcW w:w="334" w:type="dxa"/>
          </w:tcPr>
          <w:p w14:paraId="2F4157CC" w14:textId="77777777" w:rsidR="00536317" w:rsidRPr="00583875" w:rsidRDefault="00536317" w:rsidP="005363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78D2058F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2,445</w:t>
            </w:r>
          </w:p>
        </w:tc>
      </w:tr>
      <w:tr w:rsidR="00536317" w:rsidRPr="00583875" w14:paraId="0CA850D0" w14:textId="77777777" w:rsidTr="00EA0A2D">
        <w:tc>
          <w:tcPr>
            <w:tcW w:w="4944" w:type="dxa"/>
            <w:gridSpan w:val="2"/>
          </w:tcPr>
          <w:p w14:paraId="3813C1BA" w14:textId="77777777" w:rsidR="00536317" w:rsidRPr="00583875" w:rsidRDefault="00536317" w:rsidP="005363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68FBDA87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0FB64B5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14:paraId="67532A4D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AAECD" w14:textId="77777777" w:rsidR="00536317" w:rsidRPr="00583875" w:rsidRDefault="00860DBD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856,425</w:t>
            </w:r>
          </w:p>
        </w:tc>
        <w:tc>
          <w:tcPr>
            <w:tcW w:w="334" w:type="dxa"/>
          </w:tcPr>
          <w:p w14:paraId="6F60DEB6" w14:textId="77777777" w:rsidR="00536317" w:rsidRPr="00583875" w:rsidRDefault="00536317" w:rsidP="005363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CF037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856,399</w:t>
            </w:r>
          </w:p>
        </w:tc>
      </w:tr>
    </w:tbl>
    <w:p w14:paraId="30310585" w14:textId="77777777" w:rsidR="009E4B1F" w:rsidRPr="00583875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63AD7D81" w14:textId="77777777" w:rsidR="001E77FF" w:rsidRPr="00583875" w:rsidRDefault="001E77F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11B4B4ED" w14:textId="77777777" w:rsidR="001E77FF" w:rsidRPr="00583875" w:rsidRDefault="001E77F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140" w:type="dxa"/>
        <w:tblInd w:w="558" w:type="dxa"/>
        <w:tblLook w:val="01E0" w:firstRow="1" w:lastRow="1" w:firstColumn="1" w:lastColumn="1" w:noHBand="0" w:noVBand="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566C63" w:rsidRPr="00583875" w14:paraId="63D8D50F" w14:textId="77777777" w:rsidTr="000C66B4">
        <w:tc>
          <w:tcPr>
            <w:tcW w:w="4944" w:type="dxa"/>
            <w:gridSpan w:val="2"/>
          </w:tcPr>
          <w:p w14:paraId="5C8DB3A0" w14:textId="77777777" w:rsidR="00566C63" w:rsidRPr="00583875" w:rsidRDefault="00566C63" w:rsidP="000C66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330DE90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D70132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0755AE90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7D168427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6C63" w:rsidRPr="00583875" w14:paraId="090241A5" w14:textId="77777777" w:rsidTr="000C66B4">
        <w:tc>
          <w:tcPr>
            <w:tcW w:w="4944" w:type="dxa"/>
            <w:gridSpan w:val="2"/>
          </w:tcPr>
          <w:p w14:paraId="10729B43" w14:textId="77777777" w:rsidR="00566C63" w:rsidRPr="00583875" w:rsidRDefault="00566C63" w:rsidP="000C66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7BB01A7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C3B32DD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061B4844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FB01578" w14:textId="77777777" w:rsidR="00566C63" w:rsidRPr="00583875" w:rsidRDefault="00514FB3" w:rsidP="000C66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566C63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34" w:type="dxa"/>
          </w:tcPr>
          <w:p w14:paraId="0134825A" w14:textId="77777777" w:rsidR="00566C63" w:rsidRPr="00583875" w:rsidRDefault="00566C63" w:rsidP="000C6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56795D6F" w14:textId="77777777" w:rsidR="00566C63" w:rsidRPr="00583875" w:rsidRDefault="00514FB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566C63" w:rsidRPr="005838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66C63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566C63" w:rsidRPr="00583875" w14:paraId="785E9EC5" w14:textId="77777777" w:rsidTr="000C66B4">
        <w:tc>
          <w:tcPr>
            <w:tcW w:w="4944" w:type="dxa"/>
            <w:gridSpan w:val="2"/>
          </w:tcPr>
          <w:p w14:paraId="369D1F79" w14:textId="77777777" w:rsidR="00566C63" w:rsidRPr="00583875" w:rsidRDefault="00566C63" w:rsidP="000C66B4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4CD3834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F1F52A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505710AB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372743BE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66C63" w:rsidRPr="00583875" w14:paraId="0E6D74DC" w14:textId="77777777" w:rsidTr="000C66B4">
        <w:tc>
          <w:tcPr>
            <w:tcW w:w="241" w:type="dxa"/>
          </w:tcPr>
          <w:p w14:paraId="60FDE818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14:paraId="07BDDCBB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14:paraId="19C996A7" w14:textId="77777777" w:rsidR="00566C63" w:rsidRPr="00583875" w:rsidRDefault="00566C63" w:rsidP="000C6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65A5384B" w14:textId="77777777" w:rsidR="00566C63" w:rsidRPr="00583875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36317" w:rsidRPr="00583875" w14:paraId="79D306EE" w14:textId="77777777" w:rsidTr="000C66B4">
        <w:tc>
          <w:tcPr>
            <w:tcW w:w="4944" w:type="dxa"/>
            <w:gridSpan w:val="2"/>
          </w:tcPr>
          <w:p w14:paraId="1828C6B5" w14:textId="77777777" w:rsidR="00536317" w:rsidRPr="00583875" w:rsidRDefault="00536317" w:rsidP="00536317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14:paraId="6F5BDCBA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22FB6A5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6B7EA125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3F8F409" w14:textId="77777777" w:rsidR="00536317" w:rsidRPr="00583875" w:rsidRDefault="00A657CD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861,623</w:t>
            </w:r>
          </w:p>
        </w:tc>
        <w:tc>
          <w:tcPr>
            <w:tcW w:w="334" w:type="dxa"/>
          </w:tcPr>
          <w:p w14:paraId="30B6F72E" w14:textId="77777777" w:rsidR="00536317" w:rsidRPr="00583875" w:rsidRDefault="00536317" w:rsidP="005363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76356790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853,954</w:t>
            </w:r>
          </w:p>
        </w:tc>
      </w:tr>
      <w:tr w:rsidR="00536317" w:rsidRPr="00583875" w14:paraId="64A61EA0" w14:textId="77777777" w:rsidTr="000C66B4">
        <w:tc>
          <w:tcPr>
            <w:tcW w:w="4944" w:type="dxa"/>
            <w:gridSpan w:val="2"/>
          </w:tcPr>
          <w:p w14:paraId="2FBDCFF9" w14:textId="77777777" w:rsidR="00536317" w:rsidRPr="00583875" w:rsidRDefault="00536317" w:rsidP="00536317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14:paraId="1FE05282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BCA10E7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14:paraId="11F7594B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14:paraId="592950F6" w14:textId="77777777" w:rsidR="00536317" w:rsidRPr="00583875" w:rsidRDefault="00A657CD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334" w:type="dxa"/>
          </w:tcPr>
          <w:p w14:paraId="2113C87B" w14:textId="77777777" w:rsidR="00536317" w:rsidRPr="00583875" w:rsidRDefault="00536317" w:rsidP="005363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0EFEEBBB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2,445</w:t>
            </w:r>
          </w:p>
        </w:tc>
      </w:tr>
      <w:tr w:rsidR="00536317" w:rsidRPr="00583875" w14:paraId="6A1D83BF" w14:textId="77777777" w:rsidTr="000C66B4">
        <w:tc>
          <w:tcPr>
            <w:tcW w:w="4944" w:type="dxa"/>
            <w:gridSpan w:val="2"/>
          </w:tcPr>
          <w:p w14:paraId="53F1DB15" w14:textId="77777777" w:rsidR="00536317" w:rsidRPr="00583875" w:rsidRDefault="00536317" w:rsidP="005363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006E913F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CC6BE7B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14:paraId="5F864F0C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366F3" w14:textId="77777777" w:rsidR="00536317" w:rsidRPr="00583875" w:rsidRDefault="00A657CD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862,448</w:t>
            </w:r>
          </w:p>
        </w:tc>
        <w:tc>
          <w:tcPr>
            <w:tcW w:w="334" w:type="dxa"/>
          </w:tcPr>
          <w:p w14:paraId="37E14382" w14:textId="77777777" w:rsidR="00536317" w:rsidRPr="00583875" w:rsidRDefault="00536317" w:rsidP="005363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793CA" w14:textId="77777777" w:rsidR="00536317" w:rsidRPr="00583875" w:rsidRDefault="00536317" w:rsidP="005363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856,399</w:t>
            </w:r>
          </w:p>
        </w:tc>
      </w:tr>
    </w:tbl>
    <w:p w14:paraId="09542EA6" w14:textId="77777777" w:rsidR="00155772" w:rsidRPr="00583875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583875" w:rsidSect="00660A12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2"/>
          <w:cols w:space="720"/>
          <w:docGrid w:linePitch="245"/>
        </w:sectPr>
      </w:pPr>
    </w:p>
    <w:p w14:paraId="7D8E5E3B" w14:textId="77777777" w:rsidR="00BF73E2" w:rsidRPr="00583875" w:rsidRDefault="00BF73E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583875">
        <w:rPr>
          <w:rFonts w:ascii="Angsana New" w:hAnsi="Angsana New"/>
          <w:b/>
          <w:bCs/>
          <w:sz w:val="30"/>
          <w:szCs w:val="30"/>
        </w:rPr>
        <w:t xml:space="preserve">        </w:t>
      </w:r>
      <w:r w:rsidRPr="0058387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/>
          <w:b/>
          <w:bCs/>
          <w:sz w:val="30"/>
          <w:szCs w:val="30"/>
        </w:rPr>
        <w:tab/>
      </w:r>
      <w:r w:rsidR="0032730B" w:rsidRPr="00583875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="216" w:tblpY="10"/>
        <w:tblW w:w="16176" w:type="dxa"/>
        <w:tblLayout w:type="fixed"/>
        <w:tblLook w:val="04A0" w:firstRow="1" w:lastRow="0" w:firstColumn="1" w:lastColumn="0" w:noHBand="0" w:noVBand="1"/>
      </w:tblPr>
      <w:tblGrid>
        <w:gridCol w:w="4234"/>
        <w:gridCol w:w="3319"/>
        <w:gridCol w:w="987"/>
        <w:gridCol w:w="1305"/>
        <w:gridCol w:w="898"/>
        <w:gridCol w:w="823"/>
        <w:gridCol w:w="1103"/>
        <w:gridCol w:w="131"/>
        <w:gridCol w:w="270"/>
        <w:gridCol w:w="856"/>
        <w:gridCol w:w="338"/>
        <w:gridCol w:w="63"/>
        <w:gridCol w:w="835"/>
        <w:gridCol w:w="1014"/>
      </w:tblGrid>
      <w:tr w:rsidR="002A0B60" w:rsidRPr="00583875" w14:paraId="4F7E9DBA" w14:textId="77777777" w:rsidTr="004A4D48">
        <w:trPr>
          <w:trHeight w:val="35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20C05" w14:textId="77777777" w:rsidR="002A0B60" w:rsidRPr="00583875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\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540F23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ลักษณะ ธุรกิจ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D553BC" w14:textId="77777777" w:rsidR="002A0B60" w:rsidRPr="00583875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</w:t>
            </w:r>
            <w:r w:rsidR="002A0B60" w:rsidRPr="00583875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FA189B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8ECCD3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547E51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2A0B60" w:rsidRPr="00583875" w14:paraId="4BA976C8" w14:textId="77777777" w:rsidTr="004A4D48">
        <w:trPr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BA2B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73D60C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E73658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583875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1C9958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8387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33BAD4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8387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934C94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583875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EDA362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583875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A1A35E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583875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0532E7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7E9505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583875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27B722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583875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2A0B60" w:rsidRPr="00583875" w14:paraId="30D57B65" w14:textId="77777777" w:rsidTr="004A4D48">
        <w:trPr>
          <w:trHeight w:val="39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3EB1EB" w14:textId="77777777" w:rsidR="002A0B60" w:rsidRPr="00583875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3C6759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55BF83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63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A0D9EF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(หน่วย</w:t>
            </w:r>
            <w:r w:rsidRPr="00583875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  <w:r w:rsidRPr="005838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A0B60" w:rsidRPr="00583875" w14:paraId="4E1E9800" w14:textId="77777777" w:rsidTr="004A4D48">
        <w:trPr>
          <w:trHeight w:val="43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EB95CE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DEB795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35AE5E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6EFA75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8B17B9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19D70B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5B9BBD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7253DC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81395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E43437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B3E9D6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583875" w14:paraId="69F1F10F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6BA0900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F8060A" w14:textId="77777777" w:rsidR="002A0B60" w:rsidRPr="00583875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0C7A96" w14:textId="77777777" w:rsidR="002A0B60" w:rsidRPr="00583875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C794E0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A71AAF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B78617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9FE404" w14:textId="77777777" w:rsidR="002A0B60" w:rsidRPr="00583875" w:rsidRDefault="004D744D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FB481F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0A787F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BD728E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E0AA4B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583875" w14:paraId="626AC00A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B9C95C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6E7A08" w14:textId="77777777" w:rsidR="002A0B60" w:rsidRPr="00583875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C53CF" w14:textId="77777777" w:rsidR="002A0B60" w:rsidRPr="00583875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3800F1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890819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088C50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B9BC1" w14:textId="77777777" w:rsidR="002A0B60" w:rsidRPr="00583875" w:rsidRDefault="004D744D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92E18D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E3BF08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246EEC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C0257C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583875" w14:paraId="2BC8DC13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56301A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802192" w14:textId="77777777" w:rsidR="002A0B60" w:rsidRPr="00583875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94CCDB" w14:textId="77777777" w:rsidR="002A0B60" w:rsidRPr="00583875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83E033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3CDB13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AD1382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D2577D" w14:textId="77777777" w:rsidR="002A0B60" w:rsidRPr="00583875" w:rsidRDefault="004D744D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733A96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9B8726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9CA3E8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48D2B9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583875" w14:paraId="17D573B5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AF88B6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1C96B8" w14:textId="77777777" w:rsidR="002A0B60" w:rsidRPr="00583875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CEDA33" w14:textId="77777777" w:rsidR="002A0B60" w:rsidRPr="00583875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95A9B3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9C0356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389C69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D53B65" w14:textId="77777777" w:rsidR="002A0B60" w:rsidRPr="00583875" w:rsidRDefault="004D744D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543D9A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CC015A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5CD3AE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31A009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583875" w14:paraId="3C4469D9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492BC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E2809" w14:textId="77777777" w:rsidR="002A0B60" w:rsidRPr="00583875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92D748" w14:textId="77777777" w:rsidR="002A0B60" w:rsidRPr="00583875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59C24B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7F889F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A8F946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6FF781" w14:textId="77777777" w:rsidR="002A0B60" w:rsidRPr="00583875" w:rsidRDefault="004D744D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76DA1E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9A8AF5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D1E5F1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6F4203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583875" w14:paraId="74634133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9D6DF2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F94A9" w14:textId="77777777" w:rsidR="002A0B60" w:rsidRPr="00583875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46F6A0" w14:textId="77777777" w:rsidR="002A0B60" w:rsidRPr="00583875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705329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33091C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1605F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0AF741" w14:textId="77777777" w:rsidR="002A0B60" w:rsidRPr="00583875" w:rsidRDefault="004D744D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BC2AD2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C3623A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9C1DCB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2FBC9A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583875" w14:paraId="2F1F663D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EC938E4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 ไมโครไพล์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9843F1" w14:textId="77777777" w:rsidR="002A0B60" w:rsidRPr="00583875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734878" w14:textId="77777777" w:rsidR="002A0B60" w:rsidRPr="00583875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B00E38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1E401A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8E0367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257E14" w14:textId="77777777" w:rsidR="002A0B60" w:rsidRPr="00583875" w:rsidRDefault="004D744D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62A241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F75B0D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6CC77B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2D97A5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583875" w14:paraId="128CF129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A20F12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29085E" w14:textId="77777777" w:rsidR="002A0B60" w:rsidRPr="00583875" w:rsidRDefault="002A0B60" w:rsidP="004A4D4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32EE65" w14:textId="77777777" w:rsidR="002A0B60" w:rsidRPr="00583875" w:rsidRDefault="002A0B60" w:rsidP="004A4D48">
            <w:pPr>
              <w:spacing w:line="240" w:lineRule="auto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F05010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3C5891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1E9BF3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519AFB" w14:textId="77777777" w:rsidR="002A0B60" w:rsidRPr="00583875" w:rsidRDefault="004D744D" w:rsidP="004A4D4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B389FF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C1A406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BE5059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1D3BD4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583875" w14:paraId="5FB994A7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C6DC3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DBB0B3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169B38" w14:textId="77777777" w:rsidR="002A0B60" w:rsidRPr="00583875" w:rsidRDefault="002A0B60" w:rsidP="004D744D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99.999</w:t>
            </w:r>
            <w:r w:rsidR="004D744D" w:rsidRPr="005838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4D852A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FA8395" w14:textId="77777777" w:rsidR="002A0B60" w:rsidRPr="00583875" w:rsidRDefault="004D744D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15</w:t>
            </w:r>
            <w:r w:rsidR="002A0B60" w:rsidRPr="00583875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6D77A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D52FD3" w14:textId="77777777" w:rsidR="002A0B60" w:rsidRPr="00583875" w:rsidRDefault="004D744D" w:rsidP="004D744D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149,999.70</w:t>
            </w:r>
            <w:r w:rsidR="004A4D48" w:rsidRPr="005838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987695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0A3688" w14:textId="77777777" w:rsidR="002A0B60" w:rsidRPr="00583875" w:rsidRDefault="004D744D" w:rsidP="004D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49,999.85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DAB161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D3DC5C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3B96" w:rsidRPr="00583875" w14:paraId="0B378A63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88C5B3" w14:textId="77777777" w:rsidR="00763B96" w:rsidRPr="00583875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 บริษัท สยามสตีลไวร์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15479C" w14:textId="77777777" w:rsidR="00763B96" w:rsidRPr="00583875" w:rsidRDefault="00763B96" w:rsidP="004A4D4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68EE95" w14:textId="77777777" w:rsidR="00763B96" w:rsidRPr="00583875" w:rsidRDefault="00763B96" w:rsidP="004A4D4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95ABD6" w14:textId="77777777" w:rsidR="00763B96" w:rsidRPr="00583875" w:rsidRDefault="00763B96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EE052F" w14:textId="77777777" w:rsidR="00763B96" w:rsidRPr="00583875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49D11D" w14:textId="77777777" w:rsidR="00763B96" w:rsidRPr="00583875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E814E2" w14:textId="77777777" w:rsidR="00763B96" w:rsidRPr="00583875" w:rsidRDefault="00763B96" w:rsidP="004A4D48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7609A7" w14:textId="77777777" w:rsidR="00763B96" w:rsidRPr="00583875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5D26B6" w14:textId="77777777" w:rsidR="00763B96" w:rsidRPr="00583875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A2BBD5" w14:textId="77777777" w:rsidR="00763B96" w:rsidRPr="00583875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0C9831" w14:textId="77777777" w:rsidR="00763B96" w:rsidRPr="00583875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3B96" w:rsidRPr="00583875" w14:paraId="6414E095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4B1BB" w14:textId="77777777" w:rsidR="00763B96" w:rsidRPr="00583875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E354DC" w14:textId="77777777" w:rsidR="00763B96" w:rsidRPr="00583875" w:rsidRDefault="00763B96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3B5490" w14:textId="77777777" w:rsidR="00763B96" w:rsidRPr="00583875" w:rsidRDefault="004A4D48" w:rsidP="004A4D4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27ED95" w14:textId="77777777" w:rsidR="00763B96" w:rsidRPr="00583875" w:rsidRDefault="004A4D48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D23BBA" w14:textId="77777777" w:rsidR="00763B96" w:rsidRPr="00583875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4A3D29" w14:textId="77777777" w:rsidR="00763B96" w:rsidRPr="00583875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1951FF" w14:textId="77777777" w:rsidR="00763B96" w:rsidRPr="00583875" w:rsidRDefault="004A4D48" w:rsidP="004A4D48">
            <w:pPr>
              <w:tabs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6B601A" w14:textId="77777777" w:rsidR="00763B96" w:rsidRPr="00583875" w:rsidRDefault="00763B96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52B5B1" w14:textId="77777777" w:rsidR="00763B96" w:rsidRPr="00583875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10FEAC" w14:textId="77777777" w:rsidR="00763B96" w:rsidRPr="00583875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06EF3D" w14:textId="77777777" w:rsidR="00763B96" w:rsidRPr="00583875" w:rsidRDefault="004A4D48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583875" w14:paraId="200DF3D0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F8A3C6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AFAF22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DE7AC6" w14:textId="77777777" w:rsidR="002A0B60" w:rsidRPr="00583875" w:rsidRDefault="002A0B60" w:rsidP="004A4D4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18EC73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33CE9F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8A713E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7273C4D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7413BA6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C9A3BCD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F501E9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572AB2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0B60" w:rsidRPr="00583875" w14:paraId="21C95D12" w14:textId="77777777" w:rsidTr="004A4D48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4F43DC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EB2BD5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FD6D35" w14:textId="77777777" w:rsidR="002A0B60" w:rsidRPr="00583875" w:rsidRDefault="002A0B60" w:rsidP="004A4D4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537A7F" w14:textId="77777777" w:rsidR="002A0B60" w:rsidRPr="00583875" w:rsidRDefault="002A0B60" w:rsidP="004A4D4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8F37B9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598907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19EA9CB3" w14:textId="77777777" w:rsidR="002A0B60" w:rsidRPr="00583875" w:rsidRDefault="004A4D48" w:rsidP="004D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</w:t>
            </w:r>
            <w:r w:rsidR="004D744D" w:rsidRPr="00583875">
              <w:rPr>
                <w:rFonts w:ascii="Angsana New" w:hAnsi="Angsana New"/>
                <w:sz w:val="26"/>
                <w:szCs w:val="26"/>
              </w:rPr>
              <w:t>58</w:t>
            </w:r>
            <w:r w:rsidRPr="00583875">
              <w:rPr>
                <w:rFonts w:ascii="Angsana New" w:hAnsi="Angsana New"/>
                <w:sz w:val="26"/>
                <w:szCs w:val="26"/>
              </w:rPr>
              <w:t>,997.00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88A399F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49D16440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58,997.15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FBCC7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F9C361" w14:textId="77777777" w:rsidR="002A0B60" w:rsidRPr="00583875" w:rsidRDefault="002A0B60" w:rsidP="004A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5045215" w14:textId="77777777" w:rsidR="008510B5" w:rsidRPr="00583875" w:rsidRDefault="008510B5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8510B5" w:rsidRPr="00583875" w:rsidSect="00660A12">
          <w:pgSz w:w="16834" w:h="11909" w:orient="landscape" w:code="9"/>
          <w:pgMar w:top="1152" w:right="691" w:bottom="1136" w:left="576" w:header="720" w:footer="720" w:gutter="0"/>
          <w:pgNumType w:start="30"/>
          <w:cols w:space="720"/>
          <w:docGrid w:linePitch="245"/>
        </w:sectPr>
      </w:pPr>
    </w:p>
    <w:p w14:paraId="51CDC19A" w14:textId="77777777" w:rsidR="00D77636" w:rsidRPr="00583875" w:rsidRDefault="00C12E7A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bookmarkStart w:id="20" w:name="_Hlk102994083"/>
      <w:r w:rsidR="00D77636" w:rsidRPr="0058387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77636" w:rsidRPr="00583875">
        <w:rPr>
          <w:rFonts w:ascii="Angsana New" w:hAnsi="Angsana New"/>
          <w:sz w:val="32"/>
          <w:szCs w:val="32"/>
        </w:rPr>
        <w:t xml:space="preserve">7 </w:t>
      </w:r>
      <w:r w:rsidR="00D77636" w:rsidRPr="0058387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77636" w:rsidRPr="00583875">
        <w:rPr>
          <w:rFonts w:ascii="Angsana New" w:hAnsi="Angsana New"/>
          <w:sz w:val="32"/>
          <w:szCs w:val="32"/>
        </w:rPr>
        <w:t xml:space="preserve">2564 </w:t>
      </w:r>
      <w:r w:rsidR="00D77636" w:rsidRPr="00583875">
        <w:rPr>
          <w:rFonts w:ascii="Angsana New" w:hAnsi="Angsana New" w:hint="cs"/>
          <w:sz w:val="32"/>
          <w:szCs w:val="32"/>
          <w:cs/>
        </w:rPr>
        <w:t>มีการ</w:t>
      </w:r>
      <w:r w:rsidR="00D77636" w:rsidRPr="00583875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จัดตั้งบริษัทย่อยเพื่อประกอบธุรกิจ จำหน่ายผลิตภัณฑ์คอนกรีตอัดแรงภายใต้เครื่องหมายการค้า </w:t>
      </w:r>
      <w:r w:rsidR="00D77636" w:rsidRPr="00583875">
        <w:rPr>
          <w:rFonts w:ascii="Angsana New" w:hAnsi="Angsana New"/>
          <w:sz w:val="30"/>
          <w:szCs w:val="30"/>
        </w:rPr>
        <w:t>“STEC”</w:t>
      </w:r>
      <w:r w:rsidR="00D77636" w:rsidRPr="00583875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115 </w:t>
      </w:r>
      <w:r w:rsidR="00D77636" w:rsidRPr="00583875">
        <w:rPr>
          <w:rFonts w:ascii="Angsana New" w:hAnsi="Angsana New"/>
          <w:sz w:val="30"/>
          <w:szCs w:val="30"/>
        </w:rPr>
        <w:t>KV</w:t>
      </w:r>
      <w:r w:rsidR="00D77636" w:rsidRPr="00583875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  <w:bookmarkEnd w:id="20"/>
    </w:p>
    <w:p w14:paraId="5D88FFD8" w14:textId="77777777" w:rsidR="006526FD" w:rsidRPr="00583875" w:rsidRDefault="006526FD" w:rsidP="00592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bookmarkStart w:id="21" w:name="_Hlk102994324"/>
      <w:r w:rsidRPr="00583875">
        <w:rPr>
          <w:rFonts w:ascii="Angsana New" w:hAnsi="Angsana New"/>
          <w:sz w:val="30"/>
          <w:szCs w:val="30"/>
          <w:cs/>
        </w:rPr>
        <w:t xml:space="preserve">วันที่ </w:t>
      </w:r>
      <w:r w:rsidRPr="00583875">
        <w:rPr>
          <w:rFonts w:ascii="Angsana New" w:hAnsi="Angsana New"/>
          <w:sz w:val="30"/>
          <w:szCs w:val="30"/>
        </w:rPr>
        <w:t xml:space="preserve">4 </w:t>
      </w:r>
      <w:r w:rsidRPr="00583875">
        <w:rPr>
          <w:rFonts w:ascii="Angsana New" w:hAnsi="Angsana New" w:hint="cs"/>
          <w:sz w:val="30"/>
          <w:szCs w:val="30"/>
          <w:cs/>
        </w:rPr>
        <w:t>มีนาคม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</w:rPr>
        <w:t xml:space="preserve">2565 </w:t>
      </w:r>
      <w:r w:rsidRPr="00583875">
        <w:rPr>
          <w:rFonts w:ascii="Angsana New" w:hAnsi="Angsana New"/>
          <w:sz w:val="30"/>
          <w:szCs w:val="30"/>
          <w:cs/>
        </w:rPr>
        <w:t xml:space="preserve">มีการจัดตั้งบริษัทย่อยเพื่อประกอบธุรกิจ </w:t>
      </w:r>
      <w:r w:rsidRPr="00583875">
        <w:rPr>
          <w:rFonts w:ascii="Angsana New" w:hAnsi="Angsana New" w:hint="cs"/>
          <w:sz w:val="30"/>
          <w:szCs w:val="30"/>
          <w:cs/>
        </w:rPr>
        <w:t>ผลิตและ</w:t>
      </w:r>
      <w:r w:rsidRPr="00583875">
        <w:rPr>
          <w:rFonts w:ascii="Angsana New" w:hAnsi="Angsana New"/>
          <w:sz w:val="30"/>
          <w:szCs w:val="30"/>
          <w:cs/>
        </w:rPr>
        <w:t>จำหน่าย</w:t>
      </w:r>
      <w:r w:rsidRPr="00583875">
        <w:rPr>
          <w:rFonts w:ascii="Angsana New" w:hAnsi="Angsana New" w:hint="cs"/>
          <w:sz w:val="30"/>
          <w:szCs w:val="30"/>
          <w:cs/>
        </w:rPr>
        <w:t>ลวดเหล็ก</w:t>
      </w:r>
      <w:bookmarkStart w:id="22" w:name="_Hlk102996128"/>
      <w:r w:rsidR="008B16B4" w:rsidRPr="00583875">
        <w:rPr>
          <w:rFonts w:ascii="Angsana New" w:hAnsi="Angsana New" w:hint="cs"/>
          <w:sz w:val="30"/>
          <w:szCs w:val="30"/>
          <w:cs/>
        </w:rPr>
        <w:t>เพื่อ</w:t>
      </w:r>
      <w:r w:rsidR="008B16B4" w:rsidRPr="00583875">
        <w:rPr>
          <w:rFonts w:ascii="Angsana New" w:hAnsi="Angsana New"/>
          <w:sz w:val="30"/>
          <w:szCs w:val="30"/>
          <w:cs/>
        </w:rPr>
        <w:t xml:space="preserve">เพิ่มรายได้ให้กับบริษัท </w:t>
      </w:r>
      <w:r w:rsidR="00592AD6" w:rsidRPr="00583875">
        <w:rPr>
          <w:rFonts w:ascii="Angsana New" w:hAnsi="Angsana New"/>
          <w:sz w:val="30"/>
          <w:szCs w:val="30"/>
          <w:cs/>
        </w:rPr>
        <w:t xml:space="preserve">ลดต้นทุนในการผลิต </w:t>
      </w:r>
      <w:r w:rsidR="008B16B4" w:rsidRPr="00583875">
        <w:rPr>
          <w:rFonts w:ascii="Angsana New" w:hAnsi="Angsana New" w:hint="cs"/>
          <w:sz w:val="30"/>
          <w:szCs w:val="30"/>
          <w:cs/>
        </w:rPr>
        <w:t>และ</w:t>
      </w:r>
      <w:r w:rsidR="008B16B4" w:rsidRPr="00583875">
        <w:rPr>
          <w:rFonts w:ascii="Angsana New" w:hAnsi="Angsana New"/>
          <w:sz w:val="30"/>
          <w:szCs w:val="30"/>
          <w:cs/>
        </w:rPr>
        <w:t>เพิ่มความสามารถในการแข่งขัน</w:t>
      </w:r>
    </w:p>
    <w:p w14:paraId="6BCBE592" w14:textId="77777777" w:rsidR="00FA20AF" w:rsidRPr="00583875" w:rsidRDefault="00FA20AF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23" w:name="_Hlk142711267"/>
      <w:r w:rsidRPr="0058387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92AD6" w:rsidRPr="00583875">
        <w:rPr>
          <w:rFonts w:ascii="Angsana New" w:hAnsi="Angsana New"/>
          <w:sz w:val="30"/>
          <w:szCs w:val="30"/>
        </w:rPr>
        <w:t xml:space="preserve">9 </w:t>
      </w:r>
      <w:r w:rsidR="00592AD6" w:rsidRPr="0058387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92AD6" w:rsidRPr="00583875">
        <w:rPr>
          <w:rFonts w:ascii="Angsana New" w:hAnsi="Angsana New"/>
          <w:sz w:val="30"/>
          <w:szCs w:val="30"/>
        </w:rPr>
        <w:t xml:space="preserve">2566 </w:t>
      </w:r>
      <w:r w:rsidR="00592AD6" w:rsidRPr="00583875">
        <w:rPr>
          <w:rFonts w:ascii="Angsana New" w:hAnsi="Angsana New" w:hint="cs"/>
          <w:sz w:val="30"/>
          <w:szCs w:val="30"/>
          <w:cs/>
        </w:rPr>
        <w:t>มีการจัดตั้งบริษัทย่อย</w:t>
      </w:r>
      <w:r w:rsidR="00592AD6" w:rsidRPr="00583875">
        <w:rPr>
          <w:rFonts w:ascii="Angsana New" w:hAnsi="Angsana New"/>
          <w:sz w:val="30"/>
          <w:szCs w:val="30"/>
          <w:cs/>
        </w:rPr>
        <w:t>ที่ถือหุ้</w:t>
      </w:r>
      <w:r w:rsidR="003C5F2A" w:rsidRPr="00583875">
        <w:rPr>
          <w:rFonts w:ascii="Angsana New" w:hAnsi="Angsana New"/>
          <w:sz w:val="30"/>
          <w:szCs w:val="30"/>
          <w:cs/>
        </w:rPr>
        <w:t xml:space="preserve">นโดย บริษัท สยามสตีลไวร์ จำกัด </w:t>
      </w:r>
      <w:r w:rsidR="003C5F2A" w:rsidRPr="00583875">
        <w:rPr>
          <w:rFonts w:ascii="Angsana New" w:hAnsi="Angsana New" w:hint="cs"/>
          <w:sz w:val="30"/>
          <w:szCs w:val="30"/>
          <w:cs/>
        </w:rPr>
        <w:t>โดย</w:t>
      </w:r>
      <w:r w:rsidR="00592AD6" w:rsidRPr="00583875">
        <w:rPr>
          <w:rFonts w:ascii="Angsana New" w:hAnsi="Angsana New" w:hint="cs"/>
          <w:sz w:val="30"/>
          <w:szCs w:val="30"/>
          <w:cs/>
        </w:rPr>
        <w:t xml:space="preserve">ประกอบธุรกิจ จำหน่ายลวดเหล็ก </w:t>
      </w:r>
      <w:r w:rsidR="003C5F2A" w:rsidRPr="00583875">
        <w:rPr>
          <w:rFonts w:ascii="Angsana New" w:hAnsi="Angsana New" w:hint="cs"/>
          <w:sz w:val="30"/>
          <w:szCs w:val="30"/>
          <w:cs/>
        </w:rPr>
        <w:t>เพื่อเพิ่มช่องทางการจัดจำหน่ายและ</w:t>
      </w:r>
      <w:r w:rsidR="00592AD6" w:rsidRPr="00583875">
        <w:rPr>
          <w:rFonts w:ascii="Angsana New" w:hAnsi="Angsana New" w:hint="cs"/>
          <w:sz w:val="30"/>
          <w:szCs w:val="30"/>
          <w:cs/>
        </w:rPr>
        <w:t>เพิ่มรายได้ให้กับบริษัท</w:t>
      </w:r>
    </w:p>
    <w:bookmarkEnd w:id="21"/>
    <w:bookmarkEnd w:id="22"/>
    <w:bookmarkEnd w:id="23"/>
    <w:p w14:paraId="083305A8" w14:textId="77777777" w:rsidR="006526FD" w:rsidRPr="00583875" w:rsidRDefault="006526FD" w:rsidP="00851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86CBC00" w14:textId="77777777" w:rsidR="007924E7" w:rsidRPr="00583875" w:rsidRDefault="00B34730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47868" w:rsidRPr="00583875">
        <w:rPr>
          <w:rFonts w:ascii="Angsana New" w:hAnsi="Angsana New"/>
          <w:b/>
          <w:bCs/>
          <w:sz w:val="32"/>
          <w:szCs w:val="32"/>
        </w:rPr>
        <w:t>0</w:t>
      </w:r>
      <w:r w:rsidR="00A51632" w:rsidRPr="00583875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583875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583875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E7507CA" w14:textId="77777777" w:rsidR="007924E7" w:rsidRPr="00583875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14:paraId="1AB8CEA4" w14:textId="77777777" w:rsidR="007924E7" w:rsidRPr="00583875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83875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3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64"/>
        <w:gridCol w:w="2065"/>
        <w:gridCol w:w="567"/>
        <w:gridCol w:w="1417"/>
        <w:gridCol w:w="141"/>
      </w:tblGrid>
      <w:tr w:rsidR="0031137A" w:rsidRPr="00583875" w14:paraId="4AE6C326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3EDC1F9A" w14:textId="77777777" w:rsidR="009E4B1F" w:rsidRPr="00583875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DB52F5D" w14:textId="77777777" w:rsidR="009E4B1F" w:rsidRPr="00583875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31137A" w:rsidRPr="00583875" w14:paraId="1F9205C9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11D963C5" w14:textId="77777777" w:rsidR="009E4B1F" w:rsidRPr="00583875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BD543AC" w14:textId="77777777" w:rsidR="009E4B1F" w:rsidRPr="00583875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1137A" w:rsidRPr="00583875" w14:paraId="37315F5B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4C3DD" w14:textId="77777777" w:rsidR="00342CE4" w:rsidRPr="00583875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583875">
              <w:rPr>
                <w:rFonts w:ascii="Angsana New" w:hAnsi="Angsana New"/>
                <w:sz w:val="30"/>
                <w:szCs w:val="30"/>
              </w:rPr>
              <w:t>1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A37585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AD8F1" w14:textId="77777777" w:rsidR="00342CE4" w:rsidRPr="00583875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64,062</w:t>
            </w:r>
          </w:p>
        </w:tc>
      </w:tr>
      <w:tr w:rsidR="0031137A" w:rsidRPr="00583875" w14:paraId="0790523F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3FCAC" w14:textId="77777777" w:rsidR="00342CE4" w:rsidRPr="00583875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51CB" w14:textId="77777777" w:rsidR="00342CE4" w:rsidRPr="00583875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7D3C" w14:textId="77777777" w:rsidR="00342CE4" w:rsidRPr="00583875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583875" w14:paraId="1AA05C7D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0007F" w14:textId="77777777" w:rsidR="00342CE4" w:rsidRPr="00583875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FD828" w14:textId="77777777" w:rsidR="00342CE4" w:rsidRPr="00583875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47670" w14:textId="77777777" w:rsidR="00342CE4" w:rsidRPr="00583875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583875" w14:paraId="793EE56C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8EAEC" w14:textId="77777777" w:rsidR="00342CE4" w:rsidRPr="00583875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92C77" w14:textId="77777777" w:rsidR="00342CE4" w:rsidRPr="00583875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B84B5" w14:textId="77777777" w:rsidR="00342CE4" w:rsidRPr="00583875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583875" w14:paraId="491A0655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45FFC" w14:textId="77777777" w:rsidR="00781234" w:rsidRPr="00583875" w:rsidRDefault="0078123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33B36" w14:textId="77777777" w:rsidR="00781234" w:rsidRPr="00583875" w:rsidRDefault="0078123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35969" w14:textId="77777777" w:rsidR="00781234" w:rsidRPr="00583875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583875" w14:paraId="2CDB9C1E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1C805" w14:textId="77777777" w:rsidR="00342CE4" w:rsidRPr="00583875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312D3" w14:textId="77777777" w:rsidR="00342CE4" w:rsidRPr="00583875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0C88" w14:textId="77777777" w:rsidR="00342CE4" w:rsidRPr="00583875" w:rsidRDefault="009B724C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31137A" w:rsidRPr="00583875" w14:paraId="37EDC503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0000F528" w14:textId="77777777" w:rsidR="00342CE4" w:rsidRPr="00583875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FC9B33B" w14:textId="77777777" w:rsidR="00342CE4" w:rsidRPr="00583875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37ABDEE7" w14:textId="77777777" w:rsidR="00D055BA" w:rsidRPr="00583875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บริษัทมีการจัดประเภทที่ดินที่จังหวัดอุดรธานีเป็นอสังหาริมทรัพย์เพื่อการลงทุน เนื่องจากบริษัทมีความตั้งใจที่จะขายให้แก่บริษัทที่จะเข้ามาพัฒนาพื้นที่ดังกล่าว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583875">
        <w:rPr>
          <w:rFonts w:ascii="Angsana New" w:hAnsi="Angsana New"/>
          <w:sz w:val="30"/>
          <w:szCs w:val="30"/>
        </w:rPr>
        <w:t xml:space="preserve"> </w:t>
      </w:r>
    </w:p>
    <w:p w14:paraId="57932373" w14:textId="77777777" w:rsidR="007368D6" w:rsidRPr="00583875" w:rsidRDefault="007368D6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781234" w:rsidRPr="00583875">
        <w:rPr>
          <w:rFonts w:ascii="Angsana New" w:hAnsi="Angsana New"/>
          <w:sz w:val="30"/>
          <w:szCs w:val="30"/>
        </w:rPr>
        <w:t>29</w:t>
      </w:r>
      <w:r w:rsidR="00D055BA" w:rsidRPr="00583875">
        <w:rPr>
          <w:rFonts w:ascii="Angsana New" w:hAnsi="Angsana New"/>
          <w:sz w:val="30"/>
          <w:szCs w:val="30"/>
        </w:rPr>
        <w:t xml:space="preserve"> </w:t>
      </w:r>
      <w:r w:rsidR="00781234" w:rsidRPr="00583875">
        <w:rPr>
          <w:rFonts w:ascii="Angsana New" w:hAnsi="Angsana New" w:hint="cs"/>
          <w:sz w:val="30"/>
          <w:szCs w:val="30"/>
          <w:cs/>
        </w:rPr>
        <w:t>เมษายน</w:t>
      </w:r>
      <w:r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</w:rPr>
        <w:t>2564</w:t>
      </w:r>
      <w:r w:rsidRPr="00583875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D055BA" w:rsidRPr="00583875">
        <w:rPr>
          <w:rFonts w:ascii="Angsana New" w:hAnsi="Angsana New"/>
          <w:sz w:val="30"/>
          <w:szCs w:val="30"/>
        </w:rPr>
        <w:t xml:space="preserve">64.06 </w:t>
      </w:r>
      <w:r w:rsidRPr="00583875">
        <w:rPr>
          <w:rFonts w:ascii="Angsana New" w:hAnsi="Angsana New"/>
          <w:sz w:val="30"/>
          <w:szCs w:val="30"/>
          <w:cs/>
        </w:rPr>
        <w:t>ล้านบาท</w:t>
      </w:r>
    </w:p>
    <w:p w14:paraId="42C3E352" w14:textId="77777777" w:rsidR="00DD1CDB" w:rsidRPr="00583875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FF493E2" w14:textId="77777777" w:rsidR="00DD1CDB" w:rsidRPr="00583875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DA2FCD" w14:textId="77777777" w:rsidR="00544F48" w:rsidRPr="00583875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583875">
        <w:rPr>
          <w:rFonts w:ascii="Angsana New" w:hAnsi="Angsana New"/>
          <w:b/>
          <w:bCs/>
          <w:sz w:val="30"/>
          <w:szCs w:val="30"/>
        </w:rPr>
        <w:t>1</w:t>
      </w:r>
      <w:r w:rsidR="00544F48" w:rsidRPr="0058387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583875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583875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11689821" w14:textId="77777777" w:rsidR="00C14112" w:rsidRPr="00583875" w:rsidRDefault="00C14112" w:rsidP="00C1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83875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0"/>
        <w:gridCol w:w="2632"/>
        <w:gridCol w:w="1417"/>
      </w:tblGrid>
      <w:tr w:rsidR="0031137A" w:rsidRPr="00583875" w14:paraId="59519BEE" w14:textId="77777777" w:rsidTr="004B7ADD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0D67E" w14:textId="77777777" w:rsidR="00544F48" w:rsidRPr="00583875" w:rsidRDefault="00FB6025" w:rsidP="004B7ADD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="00544F48"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583875" w14:paraId="28FC2A6D" w14:textId="77777777" w:rsidTr="001454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7D28D" w14:textId="77777777" w:rsidR="00AC77D8" w:rsidRPr="00583875" w:rsidRDefault="00AC77D8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E402D" w:rsidRPr="00583875">
              <w:rPr>
                <w:rFonts w:ascii="Angsana New" w:hAnsi="Angsana New"/>
                <w:sz w:val="30"/>
                <w:szCs w:val="30"/>
              </w:rPr>
              <w:t>1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1E402D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437CE4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543F0" w14:textId="77777777" w:rsidR="00AC77D8" w:rsidRPr="00583875" w:rsidRDefault="00437CE4" w:rsidP="00702B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1,354,920</w:t>
            </w:r>
          </w:p>
        </w:tc>
      </w:tr>
      <w:tr w:rsidR="003309C1" w:rsidRPr="00583875" w14:paraId="0AC9992B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46213" w14:textId="77777777" w:rsidR="003309C1" w:rsidRPr="00583875" w:rsidRDefault="003309C1" w:rsidP="00330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361DE" w14:textId="77777777" w:rsidR="003309C1" w:rsidRPr="00583875" w:rsidRDefault="003309C1" w:rsidP="003309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824D" w14:textId="77777777" w:rsidR="003309C1" w:rsidRPr="00583875" w:rsidRDefault="00AA7240" w:rsidP="003309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499,728</w:t>
            </w:r>
          </w:p>
        </w:tc>
      </w:tr>
      <w:tr w:rsidR="003309C1" w:rsidRPr="00583875" w14:paraId="147B8C82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5CE40" w14:textId="77777777" w:rsidR="003309C1" w:rsidRPr="00583875" w:rsidRDefault="003309C1" w:rsidP="00330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65FF7" w14:textId="77777777" w:rsidR="003309C1" w:rsidRPr="00583875" w:rsidRDefault="003309C1" w:rsidP="003309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C642B" w14:textId="77777777" w:rsidR="003309C1" w:rsidRPr="00583875" w:rsidRDefault="0071077A" w:rsidP="003309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15,199</w:t>
            </w:r>
          </w:p>
        </w:tc>
      </w:tr>
      <w:tr w:rsidR="003309C1" w:rsidRPr="00583875" w14:paraId="43351FC1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A0442" w14:textId="77777777" w:rsidR="003309C1" w:rsidRPr="00583875" w:rsidRDefault="003309C1" w:rsidP="00330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2382E" w14:textId="77777777" w:rsidR="003309C1" w:rsidRPr="00583875" w:rsidRDefault="003309C1" w:rsidP="003309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2459C" w14:textId="77777777" w:rsidR="003309C1" w:rsidRPr="00583875" w:rsidRDefault="0071077A" w:rsidP="003309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(80,737)</w:t>
            </w:r>
          </w:p>
        </w:tc>
      </w:tr>
      <w:tr w:rsidR="00F17045" w:rsidRPr="00583875" w14:paraId="4B2D5A27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FFDC9" w14:textId="77777777" w:rsidR="00F17045" w:rsidRPr="00583875" w:rsidRDefault="00F17045" w:rsidP="00F170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7FD95" w14:textId="77777777" w:rsidR="00F17045" w:rsidRPr="00583875" w:rsidRDefault="00F17045" w:rsidP="00F170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816BF" w14:textId="77777777" w:rsidR="00F17045" w:rsidRPr="00583875" w:rsidRDefault="0071077A" w:rsidP="00F170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</w:tr>
      <w:tr w:rsidR="00EE5FBF" w:rsidRPr="00583875" w14:paraId="33E48FE1" w14:textId="77777777" w:rsidTr="004B7ADD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86FEC" w14:textId="77777777" w:rsidR="00EE5FBF" w:rsidRPr="00583875" w:rsidRDefault="00EE5FBF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A7DD5" w14:textId="77777777" w:rsidR="00EE5FBF" w:rsidRPr="00583875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A510F" w14:textId="77777777" w:rsidR="00EE5FBF" w:rsidRPr="00583875" w:rsidRDefault="00F17045" w:rsidP="00BB0E8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AA7240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789,094</w:t>
            </w:r>
          </w:p>
        </w:tc>
      </w:tr>
    </w:tbl>
    <w:p w14:paraId="62708600" w14:textId="77777777" w:rsidR="00544F48" w:rsidRPr="00583875" w:rsidRDefault="00544F48" w:rsidP="00544F48">
      <w:pPr>
        <w:rPr>
          <w:rFonts w:ascii="Angsana New" w:eastAsia="Calibri" w:hAnsi="Angsana New"/>
          <w:sz w:val="16"/>
          <w:szCs w:val="16"/>
          <w:cs/>
        </w:rPr>
      </w:pPr>
    </w:p>
    <w:p w14:paraId="11D190FC" w14:textId="77777777" w:rsidR="009627CB" w:rsidRPr="00583875" w:rsidRDefault="009627CB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2FB3C500" w14:textId="77777777" w:rsidR="009627CB" w:rsidRPr="00583875" w:rsidRDefault="009627CB" w:rsidP="00962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83875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0"/>
        <w:gridCol w:w="2632"/>
        <w:gridCol w:w="1417"/>
      </w:tblGrid>
      <w:tr w:rsidR="009627CB" w:rsidRPr="00583875" w14:paraId="7DF81389" w14:textId="77777777" w:rsidTr="0020719E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96658" w14:textId="77777777" w:rsidR="009627CB" w:rsidRPr="00583875" w:rsidRDefault="009627CB" w:rsidP="0020719E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(หน่วย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627CB" w:rsidRPr="00583875" w14:paraId="36416EF5" w14:textId="77777777" w:rsidTr="002071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2593E" w14:textId="77777777" w:rsidR="009627CB" w:rsidRPr="00583875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83875">
              <w:rPr>
                <w:rFonts w:ascii="Angsana New" w:hAnsi="Angsana New"/>
                <w:sz w:val="30"/>
                <w:szCs w:val="30"/>
              </w:rPr>
              <w:t>1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DB1841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67DB6" w14:textId="77777777" w:rsidR="009627CB" w:rsidRPr="00583875" w:rsidRDefault="009627CB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</w:t>
            </w:r>
            <w:r w:rsidR="00437CE4" w:rsidRPr="00583875">
              <w:rPr>
                <w:rFonts w:ascii="Angsana New" w:hAnsi="Angsana New"/>
                <w:sz w:val="30"/>
                <w:szCs w:val="30"/>
              </w:rPr>
              <w:t>344,857</w:t>
            </w:r>
          </w:p>
        </w:tc>
      </w:tr>
      <w:tr w:rsidR="009627CB" w:rsidRPr="00583875" w14:paraId="5F0BC4AD" w14:textId="77777777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A7D8E" w14:textId="77777777" w:rsidR="009627CB" w:rsidRPr="00583875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F6E2D" w14:textId="77777777" w:rsidR="009627CB" w:rsidRPr="00583875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29A06" w14:textId="77777777" w:rsidR="009627CB" w:rsidRPr="00583875" w:rsidRDefault="007F5DE4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51,397</w:t>
            </w:r>
          </w:p>
        </w:tc>
      </w:tr>
      <w:tr w:rsidR="009627CB" w:rsidRPr="00583875" w14:paraId="1B1222AA" w14:textId="77777777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4FB49" w14:textId="77777777" w:rsidR="009627CB" w:rsidRPr="00583875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90293" w14:textId="77777777" w:rsidR="009627CB" w:rsidRPr="00583875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4A02F" w14:textId="77777777" w:rsidR="009627CB" w:rsidRPr="00583875" w:rsidRDefault="007F5DE4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15,199</w:t>
            </w:r>
          </w:p>
        </w:tc>
      </w:tr>
      <w:tr w:rsidR="009627CB" w:rsidRPr="00583875" w14:paraId="43B2753A" w14:textId="77777777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88357" w14:textId="77777777" w:rsidR="009627CB" w:rsidRPr="00583875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36132" w14:textId="77777777" w:rsidR="009627CB" w:rsidRPr="00583875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9484AC" w14:textId="77777777" w:rsidR="009627CB" w:rsidRPr="00583875" w:rsidRDefault="009627CB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</w:t>
            </w:r>
            <w:r w:rsidR="007F5DE4" w:rsidRPr="00583875">
              <w:rPr>
                <w:rFonts w:ascii="Angsana New" w:hAnsi="Angsana New"/>
                <w:sz w:val="30"/>
                <w:szCs w:val="30"/>
              </w:rPr>
              <w:t>80,723</w:t>
            </w:r>
            <w:r w:rsidRPr="0058387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27CB" w:rsidRPr="00583875" w14:paraId="7BEFA953" w14:textId="77777777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81B7F" w14:textId="77777777" w:rsidR="009627CB" w:rsidRPr="00583875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3A06A" w14:textId="77777777" w:rsidR="009627CB" w:rsidRPr="00583875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DF512" w14:textId="77777777" w:rsidR="009627CB" w:rsidRPr="00583875" w:rsidRDefault="007F5DE4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</w:tr>
      <w:tr w:rsidR="009627CB" w:rsidRPr="00583875" w14:paraId="3C08F86A" w14:textId="77777777" w:rsidTr="0020719E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FC3AC" w14:textId="77777777" w:rsidR="009627CB" w:rsidRPr="00583875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27454" w14:textId="77777777" w:rsidR="009627CB" w:rsidRPr="00583875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581FF" w14:textId="77777777" w:rsidR="009627CB" w:rsidRPr="00583875" w:rsidRDefault="00437CE4" w:rsidP="0020719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F5DE4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330,714</w:t>
            </w:r>
          </w:p>
        </w:tc>
      </w:tr>
    </w:tbl>
    <w:p w14:paraId="3F2EE01C" w14:textId="77777777" w:rsidR="009627CB" w:rsidRPr="00583875" w:rsidRDefault="009627CB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045877B4" w14:textId="77777777" w:rsidR="00544F48" w:rsidRPr="00583875" w:rsidRDefault="00544F48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>มูลค่าสุทธิทางบัญชีจำนวน</w:t>
      </w:r>
      <w:r w:rsidRPr="00583875">
        <w:rPr>
          <w:rFonts w:ascii="Angsana New" w:hAnsi="Angsana New"/>
          <w:sz w:val="30"/>
          <w:szCs w:val="30"/>
        </w:rPr>
        <w:t xml:space="preserve"> </w:t>
      </w:r>
      <w:bookmarkStart w:id="24" w:name="_Hlk71032733"/>
      <w:r w:rsidR="00514432" w:rsidRPr="00583875">
        <w:rPr>
          <w:rFonts w:ascii="Angsana New" w:hAnsi="Angsana New"/>
          <w:sz w:val="30"/>
          <w:szCs w:val="30"/>
        </w:rPr>
        <w:t>62</w:t>
      </w:r>
      <w:r w:rsidR="002164CD" w:rsidRPr="00583875">
        <w:rPr>
          <w:rFonts w:ascii="Angsana New" w:hAnsi="Angsana New"/>
          <w:sz w:val="30"/>
          <w:szCs w:val="30"/>
        </w:rPr>
        <w:t>6.95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bookmarkEnd w:id="24"/>
      <w:r w:rsidRPr="0058387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83875">
        <w:rPr>
          <w:rFonts w:ascii="Angsana New" w:hAnsi="Angsana New"/>
          <w:i/>
          <w:iCs/>
          <w:sz w:val="30"/>
          <w:szCs w:val="30"/>
          <w:cs/>
        </w:rPr>
        <w:t>(</w:t>
      </w:r>
      <w:r w:rsidRPr="00583875">
        <w:rPr>
          <w:rFonts w:ascii="Angsana New" w:hAnsi="Angsana New"/>
          <w:i/>
          <w:iCs/>
          <w:sz w:val="30"/>
          <w:szCs w:val="30"/>
        </w:rPr>
        <w:t>25</w:t>
      </w:r>
      <w:r w:rsidRPr="00583875">
        <w:rPr>
          <w:rFonts w:ascii="Angsana New" w:hAnsi="Angsana New"/>
          <w:i/>
          <w:iCs/>
          <w:sz w:val="30"/>
          <w:szCs w:val="30"/>
          <w:cs/>
        </w:rPr>
        <w:t>6</w:t>
      </w:r>
      <w:r w:rsidR="003309C1" w:rsidRPr="00583875">
        <w:rPr>
          <w:rFonts w:ascii="Angsana New" w:hAnsi="Angsana New"/>
          <w:i/>
          <w:iCs/>
          <w:sz w:val="30"/>
          <w:szCs w:val="30"/>
        </w:rPr>
        <w:t>5</w:t>
      </w:r>
      <w:r w:rsidRPr="00583875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87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25" w:name="_Hlk102734020"/>
      <w:r w:rsidR="003309C1" w:rsidRPr="00583875">
        <w:rPr>
          <w:rFonts w:ascii="Angsana New" w:hAnsi="Angsana New"/>
          <w:i/>
          <w:iCs/>
          <w:sz w:val="30"/>
          <w:szCs w:val="30"/>
        </w:rPr>
        <w:t>627.21</w:t>
      </w:r>
      <w:r w:rsidRPr="00583875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87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bookmarkEnd w:id="25"/>
      <w:r w:rsidRPr="00583875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583875">
        <w:rPr>
          <w:rFonts w:ascii="Angsana New" w:hAnsi="Angsana New"/>
          <w:sz w:val="30"/>
          <w:szCs w:val="30"/>
          <w:cs/>
        </w:rPr>
        <w:t>ใช้เป็นหลักประกันเงินกู้ยืมจากสถาบันการเงิน  (หมายเหตุข้อ 1</w:t>
      </w:r>
      <w:r w:rsidR="00980F65" w:rsidRPr="00583875">
        <w:rPr>
          <w:rFonts w:ascii="Angsana New" w:hAnsi="Angsana New"/>
          <w:sz w:val="30"/>
          <w:szCs w:val="30"/>
        </w:rPr>
        <w:t>4</w:t>
      </w:r>
      <w:r w:rsidRPr="00583875">
        <w:rPr>
          <w:rFonts w:ascii="Angsana New" w:hAnsi="Angsana New"/>
          <w:sz w:val="30"/>
          <w:szCs w:val="30"/>
          <w:cs/>
        </w:rPr>
        <w:t>)</w:t>
      </w:r>
    </w:p>
    <w:p w14:paraId="50F4EC96" w14:textId="77777777" w:rsidR="006E2DBF" w:rsidRPr="00583875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5F25192C" w14:textId="77777777" w:rsidR="006E2DBF" w:rsidRPr="00583875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2D438F4B" w14:textId="77777777" w:rsidR="006E2DBF" w:rsidRPr="00583875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13DCEFB7" w14:textId="77777777" w:rsidR="006E2DBF" w:rsidRPr="00583875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1DE4ED30" w14:textId="77777777" w:rsidR="00CC489C" w:rsidRPr="00583875" w:rsidRDefault="00AD32C1" w:rsidP="00CC48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583875">
        <w:rPr>
          <w:rFonts w:ascii="Angsana New" w:hAnsi="Angsana New"/>
          <w:b/>
          <w:bCs/>
          <w:sz w:val="30"/>
          <w:szCs w:val="30"/>
        </w:rPr>
        <w:t>2</w:t>
      </w:r>
      <w:r w:rsidR="00155C2C" w:rsidRPr="00583875">
        <w:rPr>
          <w:rFonts w:ascii="Angsana New" w:hAnsi="Angsana New"/>
          <w:b/>
          <w:bCs/>
          <w:sz w:val="30"/>
          <w:szCs w:val="30"/>
        </w:rPr>
        <w:tab/>
      </w:r>
      <w:r w:rsidR="00CC489C" w:rsidRPr="0058387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26C1CA2" w14:textId="77777777" w:rsidR="00CC489C" w:rsidRPr="00583875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583875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C23942" w:rsidRPr="00583875">
        <w:rPr>
          <w:rFonts w:ascii="Angsana New" w:hAnsi="Angsana New"/>
          <w:sz w:val="30"/>
          <w:szCs w:val="30"/>
          <w:cs/>
        </w:rPr>
        <w:t>สำหรับงวด</w:t>
      </w:r>
      <w:r w:rsidR="00514FB3" w:rsidRPr="00583875">
        <w:rPr>
          <w:rFonts w:ascii="Angsana New" w:hAnsi="Angsana New" w:hint="cs"/>
          <w:sz w:val="30"/>
          <w:szCs w:val="30"/>
          <w:cs/>
        </w:rPr>
        <w:t>เก้าเดือน</w:t>
      </w:r>
      <w:r w:rsidR="00C23942" w:rsidRPr="005838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14FB3" w:rsidRPr="00583875">
        <w:rPr>
          <w:rFonts w:ascii="Angsana New" w:hAnsi="Angsana New"/>
          <w:sz w:val="30"/>
          <w:szCs w:val="30"/>
          <w:cs/>
        </w:rPr>
        <w:t>30 กันยายน</w:t>
      </w:r>
      <w:r w:rsidR="00C23942" w:rsidRPr="00583875">
        <w:rPr>
          <w:rFonts w:ascii="Angsana New" w:hAnsi="Angsana New"/>
          <w:sz w:val="30"/>
          <w:szCs w:val="30"/>
          <w:cs/>
        </w:rPr>
        <w:t xml:space="preserve"> 2566</w:t>
      </w:r>
      <w:r w:rsidRPr="0058387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89356A8" w14:textId="77777777" w:rsidR="006C7CDA" w:rsidRPr="00583875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14:paraId="077042C7" w14:textId="77777777" w:rsidR="006C7CDA" w:rsidRPr="00583875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83875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p w14:paraId="78BE744D" w14:textId="77777777" w:rsidR="00CC489C" w:rsidRPr="00583875" w:rsidRDefault="00CC489C" w:rsidP="00CC489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i/>
          <w:iCs/>
          <w:sz w:val="30"/>
          <w:szCs w:val="30"/>
        </w:rPr>
      </w:pPr>
      <w:r w:rsidRPr="00583875">
        <w:rPr>
          <w:rFonts w:ascii="Angsana New" w:hAnsi="Angsana New"/>
          <w:i/>
          <w:iCs/>
          <w:sz w:val="30"/>
          <w:szCs w:val="30"/>
        </w:rPr>
        <w:t>(</w:t>
      </w:r>
      <w:r w:rsidRPr="00583875">
        <w:rPr>
          <w:rFonts w:ascii="Angsana New" w:hAnsi="Angsana New"/>
          <w:i/>
          <w:iCs/>
          <w:sz w:val="30"/>
          <w:szCs w:val="30"/>
          <w:cs/>
        </w:rPr>
        <w:t>หน่วย</w:t>
      </w:r>
      <w:r w:rsidRPr="00583875">
        <w:rPr>
          <w:rFonts w:ascii="Angsana New" w:hAnsi="Angsana New"/>
          <w:i/>
          <w:iCs/>
          <w:sz w:val="30"/>
          <w:szCs w:val="30"/>
        </w:rPr>
        <w:t xml:space="preserve">: </w:t>
      </w:r>
      <w:r w:rsidRPr="00583875">
        <w:rPr>
          <w:rFonts w:ascii="Angsana New" w:hAnsi="Angsana New"/>
          <w:i/>
          <w:iCs/>
          <w:sz w:val="30"/>
          <w:szCs w:val="30"/>
          <w:cs/>
        </w:rPr>
        <w:t>พันบาท</w:t>
      </w:r>
      <w:r w:rsidRPr="00583875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798"/>
        <w:gridCol w:w="1440"/>
      </w:tblGrid>
      <w:tr w:rsidR="0031137A" w:rsidRPr="00583875" w14:paraId="248893F7" w14:textId="77777777" w:rsidTr="00CC489C">
        <w:tc>
          <w:tcPr>
            <w:tcW w:w="5940" w:type="dxa"/>
            <w:hideMark/>
          </w:tcPr>
          <w:p w14:paraId="3D80AE07" w14:textId="77777777" w:rsidR="00CC489C" w:rsidRPr="00583875" w:rsidRDefault="00CC489C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96F93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98" w:type="dxa"/>
          </w:tcPr>
          <w:p w14:paraId="0CA1065B" w14:textId="77777777" w:rsidR="00CC489C" w:rsidRPr="00583875" w:rsidRDefault="00CC489C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7D934C" w14:textId="77777777" w:rsidR="00CC489C" w:rsidRPr="00583875" w:rsidRDefault="003644A7" w:rsidP="00CC489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92,198</w:t>
            </w:r>
          </w:p>
        </w:tc>
      </w:tr>
      <w:tr w:rsidR="0031137A" w:rsidRPr="00583875" w14:paraId="4BB3C068" w14:textId="77777777" w:rsidTr="00CC489C">
        <w:tc>
          <w:tcPr>
            <w:tcW w:w="5940" w:type="dxa"/>
            <w:hideMark/>
          </w:tcPr>
          <w:p w14:paraId="26A13DE7" w14:textId="77777777" w:rsidR="00EE5FBF" w:rsidRPr="00583875" w:rsidRDefault="00EE5FBF" w:rsidP="00BB0E8B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98" w:type="dxa"/>
          </w:tcPr>
          <w:p w14:paraId="12D09239" w14:textId="77777777" w:rsidR="00EE5FBF" w:rsidRPr="00583875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865D3C" w14:textId="77777777" w:rsidR="00EE5FBF" w:rsidRPr="00583875" w:rsidRDefault="007B5F88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</w:t>
            </w:r>
            <w:r w:rsidR="00D97AD3" w:rsidRPr="00583875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31137A" w:rsidRPr="00583875" w14:paraId="5BE0BD3A" w14:textId="77777777" w:rsidTr="00CC489C">
        <w:tc>
          <w:tcPr>
            <w:tcW w:w="5940" w:type="dxa"/>
            <w:hideMark/>
          </w:tcPr>
          <w:p w14:paraId="49E9280D" w14:textId="77777777" w:rsidR="00EE5FBF" w:rsidRPr="00583875" w:rsidRDefault="00EE5FBF" w:rsidP="00F63506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</w:tcPr>
          <w:p w14:paraId="10B26580" w14:textId="77777777" w:rsidR="00EE5FBF" w:rsidRPr="00583875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EC8CC2" w14:textId="77777777" w:rsidR="00EE5FBF" w:rsidRPr="00583875" w:rsidRDefault="00015243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</w:t>
            </w:r>
            <w:r w:rsidR="00D97AD3" w:rsidRPr="00583875">
              <w:rPr>
                <w:rFonts w:ascii="Angsana New" w:hAnsi="Angsana New"/>
                <w:sz w:val="30"/>
                <w:szCs w:val="30"/>
              </w:rPr>
              <w:t>15,199</w:t>
            </w:r>
            <w:r w:rsidRPr="0058387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7AD3" w:rsidRPr="00583875" w14:paraId="0913ED38" w14:textId="77777777" w:rsidTr="00BB0E8B">
        <w:tc>
          <w:tcPr>
            <w:tcW w:w="5940" w:type="dxa"/>
          </w:tcPr>
          <w:p w14:paraId="57C8303D" w14:textId="77777777" w:rsidR="00D97AD3" w:rsidRPr="00583875" w:rsidRDefault="00D97AD3" w:rsidP="00CC489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798" w:type="dxa"/>
          </w:tcPr>
          <w:p w14:paraId="35EF69A7" w14:textId="77777777" w:rsidR="00D97AD3" w:rsidRPr="00583875" w:rsidRDefault="00D97AD3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CB50F2C" w14:textId="77777777" w:rsidR="00D97AD3" w:rsidRPr="00583875" w:rsidRDefault="00D97AD3" w:rsidP="00D2327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(10,412)</w:t>
            </w:r>
          </w:p>
        </w:tc>
      </w:tr>
      <w:tr w:rsidR="0031137A" w:rsidRPr="00583875" w14:paraId="3CE13D4A" w14:textId="77777777" w:rsidTr="00BB0E8B">
        <w:tc>
          <w:tcPr>
            <w:tcW w:w="5940" w:type="dxa"/>
            <w:hideMark/>
          </w:tcPr>
          <w:p w14:paraId="5C8035D7" w14:textId="77777777" w:rsidR="00EE5FBF" w:rsidRPr="00583875" w:rsidRDefault="00D97AD3" w:rsidP="00CC489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798" w:type="dxa"/>
          </w:tcPr>
          <w:p w14:paraId="3D9E514C" w14:textId="77777777" w:rsidR="00EE5FBF" w:rsidRPr="00583875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DA1A26D" w14:textId="77777777" w:rsidR="00EE5FBF" w:rsidRPr="00583875" w:rsidRDefault="00015243" w:rsidP="00D2327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</w:t>
            </w:r>
            <w:r w:rsidR="00D97AD3" w:rsidRPr="00583875">
              <w:rPr>
                <w:rFonts w:ascii="Angsana New" w:hAnsi="Angsana New"/>
                <w:sz w:val="30"/>
                <w:szCs w:val="30"/>
              </w:rPr>
              <w:t>293</w:t>
            </w:r>
            <w:r w:rsidRPr="0058387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583875" w14:paraId="32EB8EAF" w14:textId="77777777" w:rsidTr="00CC489C">
        <w:tc>
          <w:tcPr>
            <w:tcW w:w="5940" w:type="dxa"/>
            <w:hideMark/>
          </w:tcPr>
          <w:p w14:paraId="27F905F1" w14:textId="77777777" w:rsidR="00EE5FBF" w:rsidRPr="00583875" w:rsidRDefault="00EE5FBF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98" w:type="dxa"/>
          </w:tcPr>
          <w:p w14:paraId="1765C206" w14:textId="77777777" w:rsidR="00EE5FBF" w:rsidRPr="00583875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D120FE" w14:textId="77777777" w:rsidR="00EE5FBF" w:rsidRPr="00583875" w:rsidRDefault="00D97AD3" w:rsidP="00BB0E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68,014</w:t>
            </w:r>
          </w:p>
        </w:tc>
      </w:tr>
    </w:tbl>
    <w:p w14:paraId="11CDA452" w14:textId="77777777" w:rsidR="00672699" w:rsidRPr="00583875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25A1FA" w14:textId="77777777" w:rsidR="00155C2C" w:rsidRPr="00583875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>13</w:t>
      </w:r>
      <w:r w:rsidR="00CC489C" w:rsidRPr="00583875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5838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583875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53C3B289" w14:textId="77777777" w:rsidR="009C0413" w:rsidRPr="00583875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="008720E6" w:rsidRPr="00583875">
        <w:rPr>
          <w:rFonts w:ascii="Angsana New" w:hAnsi="Angsana New"/>
          <w:sz w:val="30"/>
          <w:szCs w:val="30"/>
          <w:cs/>
        </w:rPr>
        <w:t xml:space="preserve"> </w:t>
      </w:r>
      <w:r w:rsidR="00F64E8A" w:rsidRPr="005838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4E8A" w:rsidRPr="00583875">
        <w:rPr>
          <w:rFonts w:ascii="Angsana New" w:hAnsi="Angsana New"/>
          <w:sz w:val="30"/>
          <w:szCs w:val="30"/>
        </w:rPr>
        <w:t>31</w:t>
      </w:r>
      <w:r w:rsidRPr="00583875">
        <w:rPr>
          <w:rFonts w:ascii="Angsana New" w:hAnsi="Angsana New"/>
          <w:sz w:val="30"/>
          <w:szCs w:val="30"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>ธันวาคม</w:t>
      </w:r>
      <w:r w:rsidR="00F64E8A"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="00F64E8A" w:rsidRPr="00583875">
        <w:rPr>
          <w:rFonts w:ascii="Angsana New" w:hAnsi="Angsana New"/>
          <w:sz w:val="30"/>
          <w:szCs w:val="30"/>
        </w:rPr>
        <w:t>256</w:t>
      </w:r>
      <w:r w:rsidR="003644A7" w:rsidRPr="00583875">
        <w:rPr>
          <w:rFonts w:ascii="Angsana New" w:hAnsi="Angsana New"/>
          <w:sz w:val="30"/>
          <w:szCs w:val="30"/>
        </w:rPr>
        <w:t>5</w:t>
      </w:r>
      <w:r w:rsidRPr="00583875">
        <w:rPr>
          <w:rFonts w:ascii="Angsana New" w:hAnsi="Angsana New"/>
          <w:sz w:val="30"/>
          <w:szCs w:val="30"/>
          <w:cs/>
        </w:rPr>
        <w:t xml:space="preserve"> มีดังนี้  </w:t>
      </w:r>
    </w:p>
    <w:tbl>
      <w:tblPr>
        <w:tblW w:w="9641" w:type="dxa"/>
        <w:tblInd w:w="284" w:type="dxa"/>
        <w:tblLook w:val="01E0" w:firstRow="1" w:lastRow="1" w:firstColumn="1" w:lastColumn="1" w:noHBand="0" w:noVBand="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31137A" w:rsidRPr="00583875" w14:paraId="360DDE80" w14:textId="77777777" w:rsidTr="00F76FA5">
        <w:tc>
          <w:tcPr>
            <w:tcW w:w="3827" w:type="dxa"/>
          </w:tcPr>
          <w:p w14:paraId="15A50CE3" w14:textId="77777777" w:rsidR="006C7CDA" w:rsidRPr="00583875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14:paraId="77EC0F24" w14:textId="77777777" w:rsidR="006C7CDA" w:rsidRPr="00583875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583875" w14:paraId="6D654D82" w14:textId="77777777" w:rsidTr="005D401E">
        <w:tc>
          <w:tcPr>
            <w:tcW w:w="3827" w:type="dxa"/>
          </w:tcPr>
          <w:p w14:paraId="4D1DA93E" w14:textId="77777777" w:rsidR="00F64E8A" w:rsidRPr="0058387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05F29A13" w14:textId="77777777" w:rsidR="00F64E8A" w:rsidRPr="0058387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14:paraId="470D899E" w14:textId="77777777" w:rsidR="00F64E8A" w:rsidRPr="0058387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137A" w:rsidRPr="00583875" w14:paraId="73E00777" w14:textId="77777777" w:rsidTr="00E27E47">
        <w:tc>
          <w:tcPr>
            <w:tcW w:w="3827" w:type="dxa"/>
          </w:tcPr>
          <w:p w14:paraId="625B6FA2" w14:textId="77777777" w:rsidR="00F64E8A" w:rsidRPr="0058387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8D679FB" w14:textId="77777777" w:rsidR="00F64E8A" w:rsidRPr="00583875" w:rsidRDefault="00514FB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64E8A" w:rsidRPr="0058387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center"/>
          </w:tcPr>
          <w:p w14:paraId="0712941D" w14:textId="77777777" w:rsidR="00F64E8A" w:rsidRPr="0058387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EC8CEA9" w14:textId="77777777" w:rsidR="00F64E8A" w:rsidRPr="0058387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26" w:type="dxa"/>
            <w:gridSpan w:val="2"/>
          </w:tcPr>
          <w:p w14:paraId="28AD1717" w14:textId="77777777" w:rsidR="00F64E8A" w:rsidRPr="0058387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135BA433" w14:textId="77777777" w:rsidR="00F64E8A" w:rsidRPr="00583875" w:rsidRDefault="00514FB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64E8A" w:rsidRPr="0058387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gridSpan w:val="2"/>
            <w:vAlign w:val="center"/>
          </w:tcPr>
          <w:p w14:paraId="3DB70002" w14:textId="77777777" w:rsidR="00F64E8A" w:rsidRPr="0058387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883182" w14:textId="77777777" w:rsidR="00F64E8A" w:rsidRPr="0058387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583875" w14:paraId="015DD5E6" w14:textId="77777777" w:rsidTr="004B7ADD">
        <w:trPr>
          <w:gridAfter w:val="1"/>
          <w:wAfter w:w="143" w:type="dxa"/>
        </w:trPr>
        <w:tc>
          <w:tcPr>
            <w:tcW w:w="3827" w:type="dxa"/>
          </w:tcPr>
          <w:p w14:paraId="748B45C1" w14:textId="77777777" w:rsidR="00FC47EA" w:rsidRPr="00583875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14:paraId="1E00021D" w14:textId="77777777" w:rsidR="00FC47EA" w:rsidRPr="00583875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644A7" w:rsidRPr="00583875" w14:paraId="66F9EA58" w14:textId="77777777" w:rsidTr="00E27E47">
        <w:trPr>
          <w:gridAfter w:val="1"/>
          <w:wAfter w:w="143" w:type="dxa"/>
        </w:trPr>
        <w:tc>
          <w:tcPr>
            <w:tcW w:w="3827" w:type="dxa"/>
          </w:tcPr>
          <w:p w14:paraId="07E39759" w14:textId="77777777" w:rsidR="003644A7" w:rsidRPr="00583875" w:rsidRDefault="003644A7" w:rsidP="003644A7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131ED0D" w14:textId="77777777" w:rsidR="003644A7" w:rsidRPr="00583875" w:rsidRDefault="00D97AD3" w:rsidP="00EB73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</w:t>
            </w:r>
            <w:r w:rsidR="00EB739B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84" w:type="dxa"/>
          </w:tcPr>
          <w:p w14:paraId="335FE826" w14:textId="77777777" w:rsidR="003644A7" w:rsidRPr="00583875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0159C27D" w14:textId="77777777" w:rsidR="003644A7" w:rsidRPr="00583875" w:rsidRDefault="003644A7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20,862</w:t>
            </w:r>
          </w:p>
        </w:tc>
        <w:tc>
          <w:tcPr>
            <w:tcW w:w="283" w:type="dxa"/>
          </w:tcPr>
          <w:p w14:paraId="6B86F03A" w14:textId="77777777" w:rsidR="003644A7" w:rsidRPr="00583875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32BAD177" w14:textId="77777777" w:rsidR="003644A7" w:rsidRPr="00583875" w:rsidRDefault="00C53C99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(133)</w:t>
            </w:r>
          </w:p>
        </w:tc>
        <w:tc>
          <w:tcPr>
            <w:tcW w:w="283" w:type="dxa"/>
            <w:gridSpan w:val="2"/>
          </w:tcPr>
          <w:p w14:paraId="440292EE" w14:textId="77777777" w:rsidR="003644A7" w:rsidRPr="00583875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31CB7FFD" w14:textId="77777777" w:rsidR="003644A7" w:rsidRPr="00583875" w:rsidRDefault="003644A7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</w:tr>
      <w:tr w:rsidR="00A828E1" w:rsidRPr="00583875" w14:paraId="4A9C573F" w14:textId="77777777" w:rsidTr="00E27E47">
        <w:trPr>
          <w:gridAfter w:val="1"/>
          <w:wAfter w:w="143" w:type="dxa"/>
        </w:trPr>
        <w:tc>
          <w:tcPr>
            <w:tcW w:w="3827" w:type="dxa"/>
          </w:tcPr>
          <w:p w14:paraId="1CA01F37" w14:textId="77777777" w:rsidR="00A828E1" w:rsidRPr="00583875" w:rsidRDefault="00A828E1" w:rsidP="00A828E1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45DA5460" w14:textId="77777777" w:rsidR="00A828E1" w:rsidRPr="00583875" w:rsidRDefault="00D97AD3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(13</w:t>
            </w:r>
            <w:r w:rsidR="00C53C99" w:rsidRPr="00583875">
              <w:rPr>
                <w:rFonts w:ascii="Angsana New" w:hAnsi="Angsana New" w:cs="Angsana New"/>
                <w:sz w:val="30"/>
                <w:szCs w:val="30"/>
                <w:lang w:bidi="th-TH"/>
              </w:rPr>
              <w:t>3)</w:t>
            </w:r>
          </w:p>
        </w:tc>
        <w:tc>
          <w:tcPr>
            <w:tcW w:w="284" w:type="dxa"/>
          </w:tcPr>
          <w:p w14:paraId="63E3C715" w14:textId="77777777" w:rsidR="00A828E1" w:rsidRPr="00583875" w:rsidRDefault="00A828E1" w:rsidP="00A8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34595329" w14:textId="77777777" w:rsidR="00A828E1" w:rsidRPr="00583875" w:rsidRDefault="00A828E1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283" w:type="dxa"/>
          </w:tcPr>
          <w:p w14:paraId="61D82043" w14:textId="77777777" w:rsidR="00A828E1" w:rsidRPr="00583875" w:rsidRDefault="00A828E1" w:rsidP="00A8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3B5A9869" w14:textId="77777777" w:rsidR="00A828E1" w:rsidRPr="00583875" w:rsidRDefault="00C53C99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83" w:type="dxa"/>
            <w:gridSpan w:val="2"/>
          </w:tcPr>
          <w:p w14:paraId="1D95C778" w14:textId="77777777" w:rsidR="00A828E1" w:rsidRPr="00583875" w:rsidRDefault="00A828E1" w:rsidP="00A8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611F979" w14:textId="77777777" w:rsidR="00A828E1" w:rsidRPr="00583875" w:rsidRDefault="00A828E1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</w:tr>
      <w:tr w:rsidR="003644A7" w:rsidRPr="00583875" w14:paraId="19772A2C" w14:textId="77777777" w:rsidTr="0070190D">
        <w:trPr>
          <w:gridAfter w:val="1"/>
          <w:wAfter w:w="143" w:type="dxa"/>
        </w:trPr>
        <w:tc>
          <w:tcPr>
            <w:tcW w:w="3827" w:type="dxa"/>
          </w:tcPr>
          <w:p w14:paraId="6ACBDFE1" w14:textId="77777777" w:rsidR="003644A7" w:rsidRPr="00583875" w:rsidRDefault="003644A7" w:rsidP="003644A7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8AC55" w14:textId="77777777" w:rsidR="003644A7" w:rsidRPr="00583875" w:rsidRDefault="00EB739B" w:rsidP="00EB73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26,266</w:t>
            </w:r>
          </w:p>
        </w:tc>
        <w:tc>
          <w:tcPr>
            <w:tcW w:w="284" w:type="dxa"/>
            <w:vAlign w:val="bottom"/>
          </w:tcPr>
          <w:p w14:paraId="26D7FA71" w14:textId="77777777" w:rsidR="003644A7" w:rsidRPr="00583875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6AF986B" w14:textId="77777777" w:rsidR="003644A7" w:rsidRPr="00583875" w:rsidRDefault="003644A7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20,216</w:t>
            </w:r>
          </w:p>
        </w:tc>
        <w:tc>
          <w:tcPr>
            <w:tcW w:w="283" w:type="dxa"/>
            <w:vAlign w:val="bottom"/>
          </w:tcPr>
          <w:p w14:paraId="597712C4" w14:textId="77777777" w:rsidR="003644A7" w:rsidRPr="00583875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7D77F" w14:textId="77777777" w:rsidR="003644A7" w:rsidRPr="00583875" w:rsidRDefault="00A828E1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-</w:t>
            </w:r>
          </w:p>
        </w:tc>
        <w:tc>
          <w:tcPr>
            <w:tcW w:w="283" w:type="dxa"/>
            <w:gridSpan w:val="2"/>
            <w:vAlign w:val="bottom"/>
          </w:tcPr>
          <w:p w14:paraId="55B30B5C" w14:textId="77777777" w:rsidR="003644A7" w:rsidRPr="00583875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C7BBA9" w14:textId="77777777" w:rsidR="003644A7" w:rsidRPr="00583875" w:rsidRDefault="00A828E1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  </w:t>
            </w:r>
            <w:r w:rsidR="003644A7"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99A36B" w14:textId="77777777" w:rsidR="00CD2ECB" w:rsidRPr="00583875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14:paraId="201EF3A6" w14:textId="77777777" w:rsidR="006E2DBF" w:rsidRPr="00583875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5E75EE7C" w14:textId="77777777" w:rsidR="006E2DBF" w:rsidRPr="00583875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6D4AFA50" w14:textId="77777777" w:rsidR="006E2DBF" w:rsidRPr="00583875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7071C526" w14:textId="77777777" w:rsidR="006E2DBF" w:rsidRPr="00583875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57A526D5" w14:textId="77777777" w:rsidR="006E2DBF" w:rsidRPr="00583875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75CFA619" w14:textId="77777777" w:rsidR="006E2DBF" w:rsidRPr="00583875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3A23FC6D" w14:textId="77777777" w:rsidR="00B17CF3" w:rsidRPr="00583875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lastRenderedPageBreak/>
        <w:t>รายกา</w:t>
      </w:r>
      <w:r w:rsidR="00264E61" w:rsidRPr="00583875">
        <w:rPr>
          <w:rFonts w:ascii="Angsana New" w:hAnsi="Angsana New" w:hint="cs"/>
          <w:sz w:val="30"/>
          <w:szCs w:val="30"/>
          <w:cs/>
        </w:rPr>
        <w:t>ร</w:t>
      </w:r>
      <w:r w:rsidRPr="00583875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</w:t>
      </w:r>
      <w:r w:rsidR="00C23942" w:rsidRPr="00583875">
        <w:rPr>
          <w:rFonts w:ascii="Angsana New" w:hAnsi="Angsana New"/>
          <w:sz w:val="30"/>
          <w:szCs w:val="30"/>
          <w:cs/>
        </w:rPr>
        <w:t>สำหรับงวด</w:t>
      </w:r>
      <w:r w:rsidR="00514FB3" w:rsidRPr="00583875">
        <w:rPr>
          <w:rFonts w:ascii="Angsana New" w:hAnsi="Angsana New" w:hint="cs"/>
          <w:sz w:val="30"/>
          <w:szCs w:val="30"/>
          <w:cs/>
        </w:rPr>
        <w:t>เก้าเดือน</w:t>
      </w:r>
      <w:r w:rsidR="00C23942" w:rsidRPr="005838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14FB3" w:rsidRPr="00583875">
        <w:rPr>
          <w:rFonts w:ascii="Angsana New" w:hAnsi="Angsana New"/>
          <w:sz w:val="30"/>
          <w:szCs w:val="30"/>
          <w:cs/>
        </w:rPr>
        <w:t>30 กันยายน</w:t>
      </w:r>
      <w:r w:rsidR="00C23942" w:rsidRPr="00583875">
        <w:rPr>
          <w:rFonts w:ascii="Angsana New" w:hAnsi="Angsana New"/>
          <w:sz w:val="30"/>
          <w:szCs w:val="30"/>
          <w:cs/>
        </w:rPr>
        <w:t xml:space="preserve"> 2566</w:t>
      </w:r>
      <w:r w:rsidR="002164CD" w:rsidRPr="00583875">
        <w:rPr>
          <w:rFonts w:ascii="Angsana New" w:hAnsi="Angsana New"/>
          <w:sz w:val="30"/>
          <w:szCs w:val="30"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31137A" w:rsidRPr="00583875" w14:paraId="71F6DCAD" w14:textId="77777777" w:rsidTr="00F76FA5">
        <w:trPr>
          <w:trHeight w:val="80"/>
          <w:tblHeader/>
        </w:trPr>
        <w:tc>
          <w:tcPr>
            <w:tcW w:w="4722" w:type="dxa"/>
          </w:tcPr>
          <w:p w14:paraId="1197B871" w14:textId="77777777" w:rsidR="00CD7B18" w:rsidRPr="00583875" w:rsidRDefault="00CD7B18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48B8E89" w14:textId="77777777" w:rsidR="00CD7B18" w:rsidRPr="00583875" w:rsidRDefault="00CD7B18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14:paraId="78E7DC2F" w14:textId="77777777" w:rsidR="00CD7B18" w:rsidRPr="00583875" w:rsidRDefault="00CD7B18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583875" w14:paraId="5A5DC463" w14:textId="77777777" w:rsidTr="00CC1DB2">
        <w:trPr>
          <w:trHeight w:val="80"/>
          <w:tblHeader/>
        </w:trPr>
        <w:tc>
          <w:tcPr>
            <w:tcW w:w="4722" w:type="dxa"/>
          </w:tcPr>
          <w:p w14:paraId="267CBE61" w14:textId="77777777" w:rsidR="00F10F13" w:rsidRPr="00583875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AA04783" w14:textId="77777777" w:rsidR="00F10F13" w:rsidRPr="00583875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11E42FE1" w14:textId="77777777" w:rsidR="00F10F13" w:rsidRPr="00583875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83875">
              <w:rPr>
                <w:rFonts w:ascii="Angsana New" w:hAnsi="Angsana New"/>
                <w:sz w:val="26"/>
                <w:szCs w:val="26"/>
              </w:rPr>
              <w:t>1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="00190B74" w:rsidRPr="00583875">
              <w:rPr>
                <w:rFonts w:ascii="Angsana New" w:hAnsi="Angsana New"/>
                <w:sz w:val="26"/>
                <w:szCs w:val="26"/>
              </w:rPr>
              <w:t>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A0D828F" w14:textId="77777777" w:rsidR="00F10F13" w:rsidRPr="00583875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73568E26" w14:textId="77777777" w:rsidR="00F10F13" w:rsidRPr="00583875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583875">
              <w:rPr>
                <w:rFonts w:ascii="Angsana New" w:hAnsi="Angsana New"/>
                <w:sz w:val="26"/>
                <w:szCs w:val="26"/>
              </w:rPr>
              <w:br/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14:paraId="5A983EB7" w14:textId="77777777" w:rsidR="00F10F13" w:rsidRPr="00583875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14:paraId="1DAAD683" w14:textId="77777777" w:rsidR="00F10F13" w:rsidRPr="00583875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3DF425DF" w14:textId="77777777" w:rsidR="00F10F13" w:rsidRPr="00583875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514FB3" w:rsidRPr="005838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14FB3" w:rsidRPr="0058387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41189"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="006861AC" w:rsidRPr="0058387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1137A" w:rsidRPr="00583875" w14:paraId="76DBE60A" w14:textId="77777777" w:rsidTr="00CC1DB2">
        <w:trPr>
          <w:trHeight w:val="80"/>
          <w:tblHeader/>
        </w:trPr>
        <w:tc>
          <w:tcPr>
            <w:tcW w:w="4722" w:type="dxa"/>
          </w:tcPr>
          <w:p w14:paraId="5A43E4C7" w14:textId="77777777" w:rsidR="00F10F13" w:rsidRPr="00583875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79AC85D3" w14:textId="77777777" w:rsidR="00F10F13" w:rsidRPr="00583875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A96E031" w14:textId="77777777" w:rsidR="00F10F13" w:rsidRPr="00583875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923B169" w14:textId="77777777" w:rsidR="00F10F13" w:rsidRPr="00583875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2959DB6B" w14:textId="77777777" w:rsidR="00F10F13" w:rsidRPr="00583875" w:rsidRDefault="00F10F13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58387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C77654" w:rsidRPr="00583875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5838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14:paraId="77435C47" w14:textId="77777777" w:rsidR="00F10F13" w:rsidRPr="00583875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6E3809C6" w14:textId="77777777" w:rsidR="00F10F13" w:rsidRPr="00583875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583875" w14:paraId="29C1F0CF" w14:textId="77777777" w:rsidTr="00CC1DB2">
        <w:trPr>
          <w:trHeight w:val="80"/>
          <w:tblHeader/>
        </w:trPr>
        <w:tc>
          <w:tcPr>
            <w:tcW w:w="4722" w:type="dxa"/>
          </w:tcPr>
          <w:p w14:paraId="6D150A3C" w14:textId="77777777" w:rsidR="00F10F13" w:rsidRPr="00583875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B36A2B2" w14:textId="77777777" w:rsidR="00F10F13" w:rsidRPr="00583875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14:paraId="5A0C6D17" w14:textId="77777777" w:rsidR="00F10F13" w:rsidRPr="00583875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38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58387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5838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31137A" w:rsidRPr="00583875" w14:paraId="46FF3B88" w14:textId="77777777" w:rsidTr="00CC1DB2">
        <w:trPr>
          <w:trHeight w:val="80"/>
        </w:trPr>
        <w:tc>
          <w:tcPr>
            <w:tcW w:w="4722" w:type="dxa"/>
          </w:tcPr>
          <w:p w14:paraId="10400CCB" w14:textId="77777777" w:rsidR="00F10F13" w:rsidRPr="00583875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14:paraId="04378830" w14:textId="77777777" w:rsidR="00F10F13" w:rsidRPr="00583875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61705501" w14:textId="77777777" w:rsidR="00F10F13" w:rsidRPr="00583875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D79F0B7" w14:textId="77777777" w:rsidR="00F10F13" w:rsidRPr="00583875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A145ECB" w14:textId="77777777" w:rsidR="00F10F13" w:rsidRPr="00583875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A856212" w14:textId="77777777" w:rsidR="00F10F13" w:rsidRPr="00583875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A101B97" w14:textId="77777777" w:rsidR="00F10F13" w:rsidRPr="00583875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583875" w14:paraId="2B12A595" w14:textId="77777777" w:rsidTr="00CC1DB2">
        <w:trPr>
          <w:trHeight w:val="80"/>
        </w:trPr>
        <w:tc>
          <w:tcPr>
            <w:tcW w:w="4722" w:type="dxa"/>
          </w:tcPr>
          <w:p w14:paraId="489BBBC7" w14:textId="77777777" w:rsidR="00F10F13" w:rsidRPr="00583875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14:paraId="197FA64D" w14:textId="77777777" w:rsidR="00F10F13" w:rsidRPr="00583875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11B85C1" w14:textId="77777777" w:rsidR="00F10F13" w:rsidRPr="00583875" w:rsidRDefault="006861A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6,319</w:t>
            </w:r>
          </w:p>
        </w:tc>
        <w:tc>
          <w:tcPr>
            <w:tcW w:w="182" w:type="dxa"/>
            <w:vAlign w:val="bottom"/>
          </w:tcPr>
          <w:p w14:paraId="27E71648" w14:textId="77777777" w:rsidR="00F10F13" w:rsidRPr="00583875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74E8179" w14:textId="77777777" w:rsidR="00F10F13" w:rsidRPr="00583875" w:rsidRDefault="00C53C99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4,889</w:t>
            </w:r>
          </w:p>
        </w:tc>
        <w:tc>
          <w:tcPr>
            <w:tcW w:w="179" w:type="dxa"/>
          </w:tcPr>
          <w:p w14:paraId="49C9FD70" w14:textId="77777777" w:rsidR="00F10F13" w:rsidRPr="00583875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50C7C8A" w14:textId="77777777" w:rsidR="00F10F13" w:rsidRPr="00583875" w:rsidRDefault="00C53C99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11,208</w:t>
            </w:r>
          </w:p>
        </w:tc>
      </w:tr>
      <w:tr w:rsidR="0031137A" w:rsidRPr="00583875" w14:paraId="276BDE83" w14:textId="77777777" w:rsidTr="00CC1DB2">
        <w:trPr>
          <w:trHeight w:val="80"/>
        </w:trPr>
        <w:tc>
          <w:tcPr>
            <w:tcW w:w="4722" w:type="dxa"/>
          </w:tcPr>
          <w:p w14:paraId="05670ABE" w14:textId="77777777" w:rsidR="00F10F13" w:rsidRPr="00583875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14:paraId="5D13C4AF" w14:textId="77777777" w:rsidR="00F10F13" w:rsidRPr="00583875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A6D471D" w14:textId="77777777" w:rsidR="00F10F13" w:rsidRPr="00583875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861AC"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14:paraId="2D4DFFB3" w14:textId="77777777" w:rsidR="00F10F13" w:rsidRPr="00583875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2457398A" w14:textId="77777777" w:rsidR="00F10F13" w:rsidRPr="00583875" w:rsidRDefault="00C53C99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41472FDC" w14:textId="77777777" w:rsidR="00F10F13" w:rsidRPr="00583875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6303E4C2" w14:textId="77777777" w:rsidR="00F10F13" w:rsidRPr="00583875" w:rsidRDefault="00C53C99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</w:p>
        </w:tc>
      </w:tr>
      <w:tr w:rsidR="0031137A" w:rsidRPr="00583875" w14:paraId="2115BEEB" w14:textId="77777777" w:rsidTr="00CC1DB2">
        <w:trPr>
          <w:trHeight w:val="80"/>
        </w:trPr>
        <w:tc>
          <w:tcPr>
            <w:tcW w:w="4722" w:type="dxa"/>
          </w:tcPr>
          <w:p w14:paraId="704420FA" w14:textId="77777777" w:rsidR="00F10F13" w:rsidRPr="00583875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583875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14:paraId="00B20B6A" w14:textId="77777777" w:rsidR="00F10F13" w:rsidRPr="00583875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496C86E6" w14:textId="77777777" w:rsidR="00F10F13" w:rsidRPr="00583875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</w:t>
            </w:r>
            <w:r w:rsidR="006861AC"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633</w:t>
            </w:r>
          </w:p>
        </w:tc>
        <w:tc>
          <w:tcPr>
            <w:tcW w:w="182" w:type="dxa"/>
            <w:vAlign w:val="bottom"/>
          </w:tcPr>
          <w:p w14:paraId="637FF188" w14:textId="77777777" w:rsidR="00F10F13" w:rsidRPr="00583875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E61DAC1" w14:textId="77777777" w:rsidR="00F10F13" w:rsidRPr="00583875" w:rsidRDefault="00C53C99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647</w:t>
            </w:r>
          </w:p>
        </w:tc>
        <w:tc>
          <w:tcPr>
            <w:tcW w:w="179" w:type="dxa"/>
          </w:tcPr>
          <w:p w14:paraId="4B11EA9D" w14:textId="77777777" w:rsidR="00F10F13" w:rsidRPr="00583875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9627456" w14:textId="77777777" w:rsidR="00F10F13" w:rsidRPr="00583875" w:rsidRDefault="00C53C99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13,280</w:t>
            </w:r>
          </w:p>
        </w:tc>
      </w:tr>
      <w:tr w:rsidR="0031137A" w:rsidRPr="00583875" w14:paraId="188D96B2" w14:textId="77777777" w:rsidTr="00CC1DB2">
        <w:trPr>
          <w:trHeight w:val="80"/>
        </w:trPr>
        <w:tc>
          <w:tcPr>
            <w:tcW w:w="4722" w:type="dxa"/>
          </w:tcPr>
          <w:p w14:paraId="5A49EF46" w14:textId="77777777" w:rsidR="00F10F13" w:rsidRPr="00583875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14:paraId="616D2938" w14:textId="77777777" w:rsidR="00F10F13" w:rsidRPr="00583875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33D32C8D" w14:textId="77777777" w:rsidR="00F10F13" w:rsidRPr="00583875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</w:t>
            </w:r>
            <w:r w:rsidR="001B5ED0"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265</w:t>
            </w:r>
          </w:p>
        </w:tc>
        <w:tc>
          <w:tcPr>
            <w:tcW w:w="182" w:type="dxa"/>
            <w:vAlign w:val="bottom"/>
          </w:tcPr>
          <w:p w14:paraId="4760E395" w14:textId="77777777" w:rsidR="00F10F13" w:rsidRPr="00583875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B07941B" w14:textId="77777777" w:rsidR="00F10F13" w:rsidRPr="00583875" w:rsidRDefault="00C53C99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CC9CCDE" w14:textId="77777777" w:rsidR="00F10F13" w:rsidRPr="00583875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04C51A46" w14:textId="77777777" w:rsidR="00F10F13" w:rsidRPr="00583875" w:rsidRDefault="00C53C99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1,265</w:t>
            </w:r>
          </w:p>
        </w:tc>
      </w:tr>
      <w:tr w:rsidR="0031137A" w:rsidRPr="00583875" w14:paraId="19CCE379" w14:textId="77777777" w:rsidTr="00CC1DB2">
        <w:trPr>
          <w:trHeight w:val="80"/>
        </w:trPr>
        <w:tc>
          <w:tcPr>
            <w:tcW w:w="4722" w:type="dxa"/>
          </w:tcPr>
          <w:p w14:paraId="0ADAE509" w14:textId="77777777" w:rsidR="00F10F13" w:rsidRPr="00583875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0A9150DB" w14:textId="77777777" w:rsidR="00F10F13" w:rsidRPr="00583875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79916" w14:textId="77777777" w:rsidR="00F10F13" w:rsidRPr="00583875" w:rsidRDefault="006861A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20,862</w:t>
            </w:r>
          </w:p>
        </w:tc>
        <w:tc>
          <w:tcPr>
            <w:tcW w:w="182" w:type="dxa"/>
            <w:vAlign w:val="bottom"/>
          </w:tcPr>
          <w:p w14:paraId="011884F6" w14:textId="77777777" w:rsidR="00F10F13" w:rsidRPr="00583875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18C0A" w14:textId="77777777" w:rsidR="00F10F13" w:rsidRPr="00583875" w:rsidRDefault="00C53C99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5,537</w:t>
            </w:r>
          </w:p>
        </w:tc>
        <w:tc>
          <w:tcPr>
            <w:tcW w:w="179" w:type="dxa"/>
          </w:tcPr>
          <w:p w14:paraId="4A5617BA" w14:textId="77777777" w:rsidR="00F10F13" w:rsidRPr="00583875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91379" w14:textId="77777777" w:rsidR="00F10F13" w:rsidRPr="00583875" w:rsidRDefault="00C53C99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26,399</w:t>
            </w:r>
          </w:p>
        </w:tc>
      </w:tr>
      <w:tr w:rsidR="0031137A" w:rsidRPr="00583875" w14:paraId="76127245" w14:textId="77777777" w:rsidTr="00496535">
        <w:trPr>
          <w:trHeight w:val="80"/>
        </w:trPr>
        <w:tc>
          <w:tcPr>
            <w:tcW w:w="4722" w:type="dxa"/>
          </w:tcPr>
          <w:p w14:paraId="643F5C9E" w14:textId="77777777" w:rsidR="00CC1DB2" w:rsidRPr="00583875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DD0F40F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42FDB6A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B011DA4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4DAF5E5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4F181973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A9520A6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583875" w14:paraId="225AB899" w14:textId="77777777" w:rsidTr="00496535">
        <w:trPr>
          <w:trHeight w:val="80"/>
        </w:trPr>
        <w:tc>
          <w:tcPr>
            <w:tcW w:w="4722" w:type="dxa"/>
          </w:tcPr>
          <w:p w14:paraId="3CB6A579" w14:textId="77777777" w:rsidR="00CC1DB2" w:rsidRPr="00583875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14:paraId="45F6D5B8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2971C79E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03AEBA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152BD21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E2E9798" w14:textId="77777777" w:rsidR="00CC1DB2" w:rsidRPr="00583875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1C7A7EAF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583875" w14:paraId="1A01F199" w14:textId="77777777" w:rsidTr="00264E61">
        <w:trPr>
          <w:trHeight w:val="80"/>
        </w:trPr>
        <w:tc>
          <w:tcPr>
            <w:tcW w:w="4722" w:type="dxa"/>
          </w:tcPr>
          <w:p w14:paraId="0D6881D4" w14:textId="77777777" w:rsidR="00CC1DB2" w:rsidRPr="00583875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14:paraId="7D4956FD" w14:textId="77777777" w:rsidR="00CC1DB2" w:rsidRPr="00583875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19B11DD" w14:textId="77777777" w:rsidR="00CC1DB2" w:rsidRPr="00583875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6861AC"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508F8C5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343C5ADC" w14:textId="77777777" w:rsidR="00C105F5" w:rsidRPr="00583875" w:rsidRDefault="00C53C99" w:rsidP="000126E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179" w:type="dxa"/>
          </w:tcPr>
          <w:p w14:paraId="0A767F3B" w14:textId="77777777" w:rsidR="00CC1DB2" w:rsidRPr="00583875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EFBB955" w14:textId="77777777" w:rsidR="00CC1DB2" w:rsidRPr="00583875" w:rsidRDefault="00C53C99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(133)</w:t>
            </w:r>
          </w:p>
        </w:tc>
      </w:tr>
      <w:tr w:rsidR="0031137A" w:rsidRPr="00583875" w14:paraId="3E21B8FF" w14:textId="77777777" w:rsidTr="00264E61">
        <w:trPr>
          <w:trHeight w:val="80"/>
        </w:trPr>
        <w:tc>
          <w:tcPr>
            <w:tcW w:w="4722" w:type="dxa"/>
          </w:tcPr>
          <w:p w14:paraId="579E3241" w14:textId="77777777" w:rsidR="00CC1DB2" w:rsidRPr="00583875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6AFABFE0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FF388" w14:textId="77777777" w:rsidR="00CC1DB2" w:rsidRPr="00583875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6861AC"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646</w:t>
            </w:r>
            <w:r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034E6554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1EE7A" w14:textId="77777777" w:rsidR="00CC1DB2" w:rsidRPr="00583875" w:rsidRDefault="00C53C99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179" w:type="dxa"/>
          </w:tcPr>
          <w:p w14:paraId="0676A98D" w14:textId="77777777" w:rsidR="00CC1DB2" w:rsidRPr="00583875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32792" w14:textId="77777777" w:rsidR="00CC1DB2" w:rsidRPr="00583875" w:rsidRDefault="00C53C99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(133)</w:t>
            </w:r>
          </w:p>
        </w:tc>
      </w:tr>
      <w:tr w:rsidR="00CC1DB2" w:rsidRPr="00583875" w14:paraId="442D7E07" w14:textId="77777777" w:rsidTr="00264E61">
        <w:trPr>
          <w:trHeight w:val="80"/>
        </w:trPr>
        <w:tc>
          <w:tcPr>
            <w:tcW w:w="4722" w:type="dxa"/>
          </w:tcPr>
          <w:p w14:paraId="2EC2E7E1" w14:textId="77777777" w:rsidR="00CC1DB2" w:rsidRPr="00583875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14:paraId="06466308" w14:textId="77777777" w:rsidR="00CC1DB2" w:rsidRPr="00583875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51D789" w14:textId="77777777" w:rsidR="00CC1DB2" w:rsidRPr="00583875" w:rsidRDefault="006861A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20,216</w:t>
            </w:r>
          </w:p>
        </w:tc>
        <w:tc>
          <w:tcPr>
            <w:tcW w:w="182" w:type="dxa"/>
            <w:vAlign w:val="bottom"/>
          </w:tcPr>
          <w:p w14:paraId="3FC6945C" w14:textId="77777777" w:rsidR="00CC1DB2" w:rsidRPr="00583875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367559" w14:textId="77777777" w:rsidR="00CC1DB2" w:rsidRPr="00583875" w:rsidRDefault="00EA091C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6,050</w:t>
            </w:r>
          </w:p>
        </w:tc>
        <w:tc>
          <w:tcPr>
            <w:tcW w:w="179" w:type="dxa"/>
          </w:tcPr>
          <w:p w14:paraId="0440AEB4" w14:textId="77777777" w:rsidR="00CC1DB2" w:rsidRPr="00583875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7ADAED" w14:textId="77777777" w:rsidR="00CC1DB2" w:rsidRPr="00583875" w:rsidRDefault="00C53C99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26,266</w:t>
            </w:r>
          </w:p>
        </w:tc>
      </w:tr>
    </w:tbl>
    <w:p w14:paraId="2048BAC5" w14:textId="77777777" w:rsidR="00267A92" w:rsidRPr="00583875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31E472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15AAD4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475072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E5FF8E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89B1C4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759B78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DA40C2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F3171D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CA75B2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121669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F2B7F4" w14:textId="77777777" w:rsidR="006E2DBF" w:rsidRPr="00583875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7BE25" w14:textId="77777777" w:rsidR="00597BA5" w:rsidRPr="00583875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583875">
        <w:rPr>
          <w:rFonts w:ascii="Angsana New" w:hAnsi="Angsana New"/>
          <w:b/>
          <w:bCs/>
          <w:sz w:val="30"/>
          <w:szCs w:val="30"/>
        </w:rPr>
        <w:t>4</w:t>
      </w:r>
      <w:r w:rsidRPr="00583875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583875">
        <w:rPr>
          <w:rFonts w:ascii="Angsana New" w:hAnsi="Angsana New"/>
          <w:b/>
          <w:bCs/>
          <w:sz w:val="30"/>
          <w:szCs w:val="30"/>
        </w:rPr>
        <w:tab/>
      </w:r>
      <w:r w:rsidR="00597BA5" w:rsidRPr="00583875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71"/>
        <w:gridCol w:w="1417"/>
        <w:gridCol w:w="236"/>
        <w:gridCol w:w="1465"/>
        <w:gridCol w:w="283"/>
      </w:tblGrid>
      <w:tr w:rsidR="0031137A" w:rsidRPr="00583875" w14:paraId="6BA17864" w14:textId="77777777" w:rsidTr="00F76FA5">
        <w:trPr>
          <w:cantSplit/>
          <w:tblHeader/>
        </w:trPr>
        <w:tc>
          <w:tcPr>
            <w:tcW w:w="6071" w:type="dxa"/>
          </w:tcPr>
          <w:p w14:paraId="1C965541" w14:textId="77777777" w:rsidR="00075CBF" w:rsidRPr="00583875" w:rsidRDefault="00075CBF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14:paraId="4E5160D9" w14:textId="77777777" w:rsidR="00075CBF" w:rsidRPr="00583875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2FD548D" w14:textId="77777777" w:rsidR="00075CBF" w:rsidRPr="00583875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583875" w14:paraId="65925A4D" w14:textId="77777777" w:rsidTr="001D3116">
        <w:trPr>
          <w:cantSplit/>
          <w:tblHeader/>
        </w:trPr>
        <w:tc>
          <w:tcPr>
            <w:tcW w:w="6071" w:type="dxa"/>
          </w:tcPr>
          <w:p w14:paraId="2C9485FF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6" w:name="_Hlk31785986"/>
          </w:p>
        </w:tc>
        <w:tc>
          <w:tcPr>
            <w:tcW w:w="1417" w:type="dxa"/>
          </w:tcPr>
          <w:p w14:paraId="58E5503E" w14:textId="77777777" w:rsidR="00C50BF8" w:rsidRPr="00583875" w:rsidRDefault="00514FB3" w:rsidP="00B96F9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C50BF8"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="00C50BF8"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</w:t>
            </w:r>
            <w:r w:rsidR="00C50BF8" w:rsidRPr="0058387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6</w:t>
            </w:r>
            <w:r w:rsidR="00B96F93"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04434BC" w14:textId="77777777" w:rsidR="00C50BF8" w:rsidRPr="00583875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3A804D0" w14:textId="77777777" w:rsidR="00C50BF8" w:rsidRPr="00583875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026105" w:rsidRPr="0058387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283" w:type="dxa"/>
          </w:tcPr>
          <w:p w14:paraId="5FCD646C" w14:textId="77777777" w:rsidR="00C50BF8" w:rsidRPr="00583875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583875" w14:paraId="6EE5CF8E" w14:textId="77777777" w:rsidTr="001D3116">
        <w:trPr>
          <w:trHeight w:val="321"/>
        </w:trPr>
        <w:tc>
          <w:tcPr>
            <w:tcW w:w="6071" w:type="dxa"/>
          </w:tcPr>
          <w:p w14:paraId="3A9F185C" w14:textId="77777777" w:rsidR="00E61891" w:rsidRPr="00583875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14:paraId="047659D7" w14:textId="77777777" w:rsidR="00E61891" w:rsidRPr="00583875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3" w:type="dxa"/>
          </w:tcPr>
          <w:p w14:paraId="4B614D78" w14:textId="77777777" w:rsidR="00E61891" w:rsidRPr="00583875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1096C40C" w14:textId="77777777" w:rsidTr="001D3116">
        <w:trPr>
          <w:trHeight w:val="434"/>
        </w:trPr>
        <w:tc>
          <w:tcPr>
            <w:tcW w:w="6071" w:type="dxa"/>
          </w:tcPr>
          <w:p w14:paraId="0158680F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379CC976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E98EAF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F139435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299DC8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5BF2B3BC" w14:textId="77777777" w:rsidTr="001D3116">
        <w:trPr>
          <w:trHeight w:val="321"/>
        </w:trPr>
        <w:tc>
          <w:tcPr>
            <w:tcW w:w="6071" w:type="dxa"/>
          </w:tcPr>
          <w:p w14:paraId="02EBB14B" w14:textId="77777777" w:rsidR="00C50BF8" w:rsidRPr="00583875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26FD2ED0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9AD9E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A865EE3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F31828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161A473A" w14:textId="77777777" w:rsidTr="001D3116">
        <w:tc>
          <w:tcPr>
            <w:tcW w:w="6071" w:type="dxa"/>
          </w:tcPr>
          <w:p w14:paraId="08E62138" w14:textId="77777777" w:rsidR="00E61891" w:rsidRPr="00583875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7F9526B9" w14:textId="77777777" w:rsidR="00E61891" w:rsidRPr="00583875" w:rsidRDefault="00B37DE8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FB8F0E" w14:textId="77777777" w:rsidR="00E61891" w:rsidRPr="00583875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8ABCBB4" w14:textId="77777777" w:rsidR="00E61891" w:rsidRPr="00583875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1B27408" w14:textId="77777777" w:rsidR="00E61891" w:rsidRPr="00583875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5F89293C" w14:textId="77777777" w:rsidTr="001D3116">
        <w:tc>
          <w:tcPr>
            <w:tcW w:w="6071" w:type="dxa"/>
          </w:tcPr>
          <w:p w14:paraId="092B3A44" w14:textId="77777777" w:rsidR="00E61891" w:rsidRPr="00583875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5A66ED09" w14:textId="77777777" w:rsidR="00E61891" w:rsidRPr="00583875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A06429" w14:textId="77777777" w:rsidR="00E61891" w:rsidRPr="00583875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92F5654" w14:textId="77777777" w:rsidR="00E61891" w:rsidRPr="00583875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0FC1C4" w14:textId="77777777" w:rsidR="00E61891" w:rsidRPr="00583875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0B6382F5" w14:textId="77777777" w:rsidTr="001D3116">
        <w:tc>
          <w:tcPr>
            <w:tcW w:w="6071" w:type="dxa"/>
          </w:tcPr>
          <w:p w14:paraId="2BFFC302" w14:textId="77777777" w:rsidR="00E61891" w:rsidRPr="00583875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E8DFE6" w14:textId="77777777" w:rsidR="00E61891" w:rsidRPr="00583875" w:rsidRDefault="00B37DE8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761,32</w:t>
            </w:r>
            <w:r w:rsidR="00E91ACB" w:rsidRPr="0058387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9E22890" w14:textId="77777777" w:rsidR="00E61891" w:rsidRPr="00583875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43AE405" w14:textId="77777777" w:rsidR="00E61891" w:rsidRPr="00583875" w:rsidRDefault="006861AC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  <w:tc>
          <w:tcPr>
            <w:tcW w:w="283" w:type="dxa"/>
          </w:tcPr>
          <w:p w14:paraId="524A6723" w14:textId="77777777" w:rsidR="00E61891" w:rsidRPr="00583875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326AF037" w14:textId="77777777" w:rsidTr="001D3116">
        <w:tc>
          <w:tcPr>
            <w:tcW w:w="6071" w:type="dxa"/>
          </w:tcPr>
          <w:p w14:paraId="03A3B14C" w14:textId="77777777" w:rsidR="00C50BF8" w:rsidRPr="00583875" w:rsidRDefault="00C50BF8" w:rsidP="009C04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14:paraId="39D55E3E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D3BC0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14:paraId="4A3A1CAD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63094207" w14:textId="77777777" w:rsidTr="001D3116">
        <w:tc>
          <w:tcPr>
            <w:tcW w:w="6071" w:type="dxa"/>
          </w:tcPr>
          <w:p w14:paraId="4B8E3FE0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2B3562AC" w14:textId="77777777" w:rsidR="00C50BF8" w:rsidRPr="00583875" w:rsidRDefault="00B37DE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761,32</w:t>
            </w:r>
            <w:r w:rsidR="00E91ACB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A172259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14:paraId="248D7D36" w14:textId="77777777" w:rsidR="00C50BF8" w:rsidRPr="00583875" w:rsidRDefault="006861AC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492,981</w:t>
            </w:r>
          </w:p>
        </w:tc>
      </w:tr>
      <w:tr w:rsidR="0031137A" w:rsidRPr="00583875" w14:paraId="72EA4B42" w14:textId="77777777" w:rsidTr="001D3116">
        <w:tc>
          <w:tcPr>
            <w:tcW w:w="6071" w:type="dxa"/>
          </w:tcPr>
          <w:p w14:paraId="7536F655" w14:textId="77777777" w:rsidR="00C50BF8" w:rsidRPr="00583875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58951B61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4845DB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EACD8CB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05D5DC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31198361" w14:textId="77777777" w:rsidTr="001D3116">
        <w:tc>
          <w:tcPr>
            <w:tcW w:w="6071" w:type="dxa"/>
          </w:tcPr>
          <w:p w14:paraId="21562A39" w14:textId="77777777" w:rsidR="00E268DD" w:rsidRPr="00583875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019EA14E" w14:textId="77777777" w:rsidR="00E268DD" w:rsidRPr="00583875" w:rsidRDefault="00B37DE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89,879</w:t>
            </w:r>
          </w:p>
        </w:tc>
        <w:tc>
          <w:tcPr>
            <w:tcW w:w="236" w:type="dxa"/>
          </w:tcPr>
          <w:p w14:paraId="3D9EE396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38DB874" w14:textId="77777777" w:rsidR="00E268DD" w:rsidRPr="00583875" w:rsidRDefault="006861AC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  <w:tc>
          <w:tcPr>
            <w:tcW w:w="283" w:type="dxa"/>
          </w:tcPr>
          <w:p w14:paraId="3EE9F99B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3A408110" w14:textId="77777777" w:rsidTr="001D3116">
        <w:tc>
          <w:tcPr>
            <w:tcW w:w="6071" w:type="dxa"/>
          </w:tcPr>
          <w:p w14:paraId="3AD1F26F" w14:textId="77777777" w:rsidR="00E268DD" w:rsidRPr="00583875" w:rsidRDefault="00E268DD" w:rsidP="00E268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234E7021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079BB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5BAC94F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C9B564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4F624DE1" w14:textId="77777777" w:rsidTr="001D3116">
        <w:tc>
          <w:tcPr>
            <w:tcW w:w="6071" w:type="dxa"/>
          </w:tcPr>
          <w:p w14:paraId="57A42471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16F6E4" w14:textId="77777777" w:rsidR="00E268DD" w:rsidRPr="00583875" w:rsidRDefault="00B37DE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17,934</w:t>
            </w:r>
          </w:p>
        </w:tc>
        <w:tc>
          <w:tcPr>
            <w:tcW w:w="236" w:type="dxa"/>
          </w:tcPr>
          <w:p w14:paraId="3F0A5BA0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B69D7F4" w14:textId="77777777" w:rsidR="00E268DD" w:rsidRPr="00583875" w:rsidRDefault="006861AC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  <w:tc>
          <w:tcPr>
            <w:tcW w:w="283" w:type="dxa"/>
            <w:vMerge w:val="restart"/>
          </w:tcPr>
          <w:p w14:paraId="768E6269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57767B4C" w14:textId="77777777" w:rsidTr="001D3116">
        <w:tc>
          <w:tcPr>
            <w:tcW w:w="6071" w:type="dxa"/>
          </w:tcPr>
          <w:p w14:paraId="095294C5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220FD9" w14:textId="77777777" w:rsidR="00E268DD" w:rsidRPr="00583875" w:rsidRDefault="00E91ACB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869,137</w:t>
            </w:r>
          </w:p>
        </w:tc>
        <w:tc>
          <w:tcPr>
            <w:tcW w:w="236" w:type="dxa"/>
          </w:tcPr>
          <w:p w14:paraId="75C6E034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9942C11" w14:textId="77777777" w:rsidR="00E268DD" w:rsidRPr="00583875" w:rsidRDefault="0018583F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604,521</w:t>
            </w:r>
          </w:p>
        </w:tc>
        <w:tc>
          <w:tcPr>
            <w:tcW w:w="283" w:type="dxa"/>
            <w:vMerge/>
          </w:tcPr>
          <w:p w14:paraId="746B67B5" w14:textId="77777777" w:rsidR="00E268DD" w:rsidRPr="00583875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583875" w14:paraId="7E5159FF" w14:textId="77777777" w:rsidTr="001D3116">
        <w:tc>
          <w:tcPr>
            <w:tcW w:w="6071" w:type="dxa"/>
          </w:tcPr>
          <w:p w14:paraId="7764E5DA" w14:textId="77777777" w:rsidR="00C50BF8" w:rsidRPr="00583875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4D2D4D4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3BB3F0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72DFD2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5A0148C3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1DB6E3CE" w14:textId="77777777" w:rsidTr="001D3116">
        <w:tc>
          <w:tcPr>
            <w:tcW w:w="6071" w:type="dxa"/>
          </w:tcPr>
          <w:p w14:paraId="11F680D4" w14:textId="77777777" w:rsidR="00C50BF8" w:rsidRPr="00583875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38B8FBCA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A045C2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EA0E0FE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CE44EFC" w14:textId="77777777" w:rsidR="00C50BF8" w:rsidRPr="00583875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8B0" w:rsidRPr="00583875" w14:paraId="0E041CCB" w14:textId="77777777" w:rsidTr="001D3116">
        <w:tc>
          <w:tcPr>
            <w:tcW w:w="6071" w:type="dxa"/>
          </w:tcPr>
          <w:p w14:paraId="0C4E098A" w14:textId="77777777" w:rsidR="008368B0" w:rsidRPr="00583875" w:rsidRDefault="008368B0" w:rsidP="008368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14:paraId="28D0B359" w14:textId="77777777" w:rsidR="008368B0" w:rsidRPr="00583875" w:rsidRDefault="00B37DE8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168,150</w:t>
            </w:r>
          </w:p>
        </w:tc>
        <w:tc>
          <w:tcPr>
            <w:tcW w:w="236" w:type="dxa"/>
          </w:tcPr>
          <w:p w14:paraId="697D2A5B" w14:textId="77777777" w:rsidR="008368B0" w:rsidRPr="00583875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01CEDAC6" w14:textId="77777777" w:rsidR="008368B0" w:rsidRPr="00583875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3" w:type="dxa"/>
          </w:tcPr>
          <w:p w14:paraId="77AB9F1D" w14:textId="77777777" w:rsidR="008368B0" w:rsidRPr="00583875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8B0" w:rsidRPr="00583875" w14:paraId="73B90C24" w14:textId="77777777" w:rsidTr="001D3116">
        <w:tc>
          <w:tcPr>
            <w:tcW w:w="6071" w:type="dxa"/>
          </w:tcPr>
          <w:p w14:paraId="4ED14886" w14:textId="77777777" w:rsidR="008368B0" w:rsidRPr="00583875" w:rsidRDefault="008368B0" w:rsidP="008368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D82009" w14:textId="77777777" w:rsidR="008368B0" w:rsidRPr="00583875" w:rsidRDefault="00B37DE8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24,072</w:t>
            </w:r>
          </w:p>
        </w:tc>
        <w:tc>
          <w:tcPr>
            <w:tcW w:w="236" w:type="dxa"/>
          </w:tcPr>
          <w:p w14:paraId="7751CD90" w14:textId="77777777" w:rsidR="008368B0" w:rsidRPr="00583875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847F46B" w14:textId="77777777" w:rsidR="008368B0" w:rsidRPr="00583875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  <w:tc>
          <w:tcPr>
            <w:tcW w:w="283" w:type="dxa"/>
          </w:tcPr>
          <w:p w14:paraId="1B785DF4" w14:textId="77777777" w:rsidR="008368B0" w:rsidRPr="00583875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8B0" w:rsidRPr="00583875" w14:paraId="52B6C589" w14:textId="77777777" w:rsidTr="001D3116">
        <w:tc>
          <w:tcPr>
            <w:tcW w:w="6071" w:type="dxa"/>
          </w:tcPr>
          <w:p w14:paraId="1D13AB41" w14:textId="77777777" w:rsidR="008368B0" w:rsidRPr="00583875" w:rsidRDefault="008368B0" w:rsidP="008368B0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9D9EED" w14:textId="77777777" w:rsidR="008368B0" w:rsidRPr="00583875" w:rsidRDefault="00E91ACB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192,222</w:t>
            </w:r>
          </w:p>
        </w:tc>
        <w:tc>
          <w:tcPr>
            <w:tcW w:w="236" w:type="dxa"/>
            <w:vAlign w:val="bottom"/>
          </w:tcPr>
          <w:p w14:paraId="37E6BA6C" w14:textId="77777777" w:rsidR="008368B0" w:rsidRPr="00583875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98A9049" w14:textId="77777777" w:rsidR="008368B0" w:rsidRPr="00583875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220,104</w:t>
            </w:r>
          </w:p>
        </w:tc>
        <w:tc>
          <w:tcPr>
            <w:tcW w:w="283" w:type="dxa"/>
            <w:vMerge w:val="restart"/>
          </w:tcPr>
          <w:p w14:paraId="43CE0C32" w14:textId="77777777" w:rsidR="008368B0" w:rsidRPr="00583875" w:rsidRDefault="008368B0" w:rsidP="0083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61AC" w:rsidRPr="00583875" w14:paraId="0368107D" w14:textId="77777777" w:rsidTr="001D3116">
        <w:tc>
          <w:tcPr>
            <w:tcW w:w="6071" w:type="dxa"/>
          </w:tcPr>
          <w:p w14:paraId="48C4FDC6" w14:textId="77777777" w:rsidR="006861AC" w:rsidRPr="00583875" w:rsidRDefault="006861AC" w:rsidP="006861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8486913" w14:textId="77777777" w:rsidR="006861AC" w:rsidRPr="00583875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F3D712" w14:textId="77777777" w:rsidR="006861AC" w:rsidRPr="00583875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18E86DC" w14:textId="77777777" w:rsidR="006861AC" w:rsidRPr="00583875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63D87E09" w14:textId="77777777" w:rsidR="006861AC" w:rsidRPr="00583875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1AC" w:rsidRPr="00583875" w14:paraId="38374C2C" w14:textId="77777777" w:rsidTr="001D3116">
        <w:tc>
          <w:tcPr>
            <w:tcW w:w="6071" w:type="dxa"/>
          </w:tcPr>
          <w:p w14:paraId="4A4D507E" w14:textId="77777777" w:rsidR="006861AC" w:rsidRPr="00583875" w:rsidRDefault="006861AC" w:rsidP="006861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1315DDC0" w14:textId="77777777" w:rsidR="006861AC" w:rsidRPr="00583875" w:rsidRDefault="00E91ACB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1,061,359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8E8B869" w14:textId="77777777" w:rsidR="006861AC" w:rsidRPr="00583875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22F76DB0" w14:textId="77777777" w:rsidR="006861AC" w:rsidRPr="00583875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824,625</w:t>
            </w:r>
          </w:p>
        </w:tc>
        <w:tc>
          <w:tcPr>
            <w:tcW w:w="283" w:type="dxa"/>
            <w:tcBorders>
              <w:bottom w:val="nil"/>
            </w:tcBorders>
          </w:tcPr>
          <w:p w14:paraId="0937AEBD" w14:textId="77777777" w:rsidR="006861AC" w:rsidRPr="00583875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6"/>
    </w:tbl>
    <w:p w14:paraId="3C7200B6" w14:textId="77777777" w:rsidR="009C0413" w:rsidRPr="00583875" w:rsidRDefault="009C0413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921FF4" w14:textId="77777777" w:rsidR="00DD1CDB" w:rsidRPr="00583875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CE0CBAE" w14:textId="77777777" w:rsidR="00DD1CDB" w:rsidRPr="00583875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6F28564" w14:textId="77777777" w:rsidR="006E2DBF" w:rsidRPr="00583875" w:rsidRDefault="006E2DBF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0F40320" w14:textId="77777777" w:rsidR="00026105" w:rsidRPr="00583875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28CC7F" w14:textId="77777777" w:rsidR="00026105" w:rsidRPr="00583875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71"/>
        <w:gridCol w:w="1417"/>
        <w:gridCol w:w="236"/>
        <w:gridCol w:w="1465"/>
        <w:gridCol w:w="283"/>
      </w:tblGrid>
      <w:tr w:rsidR="00026105" w:rsidRPr="00583875" w14:paraId="7215ED63" w14:textId="77777777" w:rsidTr="009B19F1">
        <w:trPr>
          <w:gridAfter w:val="1"/>
          <w:wAfter w:w="283" w:type="dxa"/>
          <w:cantSplit/>
          <w:tblHeader/>
        </w:trPr>
        <w:tc>
          <w:tcPr>
            <w:tcW w:w="6071" w:type="dxa"/>
          </w:tcPr>
          <w:p w14:paraId="743A1739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14:paraId="7399E5E8" w14:textId="77777777" w:rsidR="00026105" w:rsidRPr="00583875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26105" w:rsidRPr="00583875" w14:paraId="7108367A" w14:textId="77777777" w:rsidTr="009B19F1">
        <w:trPr>
          <w:gridAfter w:val="1"/>
          <w:wAfter w:w="283" w:type="dxa"/>
          <w:cantSplit/>
          <w:tblHeader/>
        </w:trPr>
        <w:tc>
          <w:tcPr>
            <w:tcW w:w="6071" w:type="dxa"/>
          </w:tcPr>
          <w:p w14:paraId="4E40F5C3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D210AFD" w14:textId="77777777" w:rsidR="00026105" w:rsidRPr="00583875" w:rsidRDefault="00514FB3" w:rsidP="0018583F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026105" w:rsidRPr="00583875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026105"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18583F" w:rsidRPr="0058387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67AF5AE2" w14:textId="77777777" w:rsidR="00026105" w:rsidRPr="00583875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D3E7B2C" w14:textId="77777777" w:rsidR="00026105" w:rsidRPr="00583875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18583F" w:rsidRPr="0058387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026105" w:rsidRPr="00583875" w14:paraId="100D2232" w14:textId="77777777" w:rsidTr="009B19F1">
        <w:trPr>
          <w:gridAfter w:val="1"/>
          <w:wAfter w:w="283" w:type="dxa"/>
          <w:trHeight w:val="321"/>
        </w:trPr>
        <w:tc>
          <w:tcPr>
            <w:tcW w:w="6071" w:type="dxa"/>
          </w:tcPr>
          <w:p w14:paraId="631ECAF2" w14:textId="77777777" w:rsidR="00026105" w:rsidRPr="00583875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14:paraId="2F5CA405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26105" w:rsidRPr="00583875" w14:paraId="52289D00" w14:textId="77777777" w:rsidTr="009B19F1">
        <w:trPr>
          <w:gridAfter w:val="1"/>
          <w:wAfter w:w="283" w:type="dxa"/>
          <w:trHeight w:val="434"/>
        </w:trPr>
        <w:tc>
          <w:tcPr>
            <w:tcW w:w="6071" w:type="dxa"/>
          </w:tcPr>
          <w:p w14:paraId="62E58B7D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1B252483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F670DB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B547565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583875" w14:paraId="39871A61" w14:textId="77777777" w:rsidTr="009B19F1">
        <w:trPr>
          <w:gridAfter w:val="1"/>
          <w:wAfter w:w="283" w:type="dxa"/>
          <w:trHeight w:val="321"/>
        </w:trPr>
        <w:tc>
          <w:tcPr>
            <w:tcW w:w="6071" w:type="dxa"/>
          </w:tcPr>
          <w:p w14:paraId="7B1BE5C2" w14:textId="77777777" w:rsidR="00026105" w:rsidRPr="00583875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784A3EBB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55847E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2C8B9A8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1E7" w:rsidRPr="00583875" w14:paraId="55895346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0F0BC57F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51A44CD6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249452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15ADAD1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01E7" w:rsidRPr="00583875" w14:paraId="55AF1CA1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104C8BFC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63A2F712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D540A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4BDF00F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1E7" w:rsidRPr="00583875" w14:paraId="76AD6245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39EA3AA2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D83323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531,467</w:t>
            </w:r>
          </w:p>
        </w:tc>
        <w:tc>
          <w:tcPr>
            <w:tcW w:w="236" w:type="dxa"/>
          </w:tcPr>
          <w:p w14:paraId="262EC133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AB68230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</w:tr>
      <w:tr w:rsidR="008D01E7" w:rsidRPr="00583875" w14:paraId="7C111A9E" w14:textId="77777777" w:rsidTr="009B19F1">
        <w:tc>
          <w:tcPr>
            <w:tcW w:w="6071" w:type="dxa"/>
          </w:tcPr>
          <w:p w14:paraId="749FF46A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14:paraId="37707062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942C67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14:paraId="22784C3A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1E7" w:rsidRPr="00583875" w14:paraId="1243DA77" w14:textId="77777777" w:rsidTr="009B19F1">
        <w:tc>
          <w:tcPr>
            <w:tcW w:w="6071" w:type="dxa"/>
          </w:tcPr>
          <w:p w14:paraId="37371F87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58C148E5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531,467</w:t>
            </w:r>
          </w:p>
        </w:tc>
        <w:tc>
          <w:tcPr>
            <w:tcW w:w="236" w:type="dxa"/>
            <w:vAlign w:val="bottom"/>
          </w:tcPr>
          <w:p w14:paraId="0A1664A4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14:paraId="181FAD30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492,981</w:t>
            </w:r>
          </w:p>
        </w:tc>
      </w:tr>
      <w:tr w:rsidR="008D01E7" w:rsidRPr="00583875" w14:paraId="44C831FE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5020BA68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129C03F2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01E6E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AAC0853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1E7" w:rsidRPr="00583875" w14:paraId="080CC528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4F32AEF2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666E534D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89,879</w:t>
            </w:r>
          </w:p>
        </w:tc>
        <w:tc>
          <w:tcPr>
            <w:tcW w:w="236" w:type="dxa"/>
          </w:tcPr>
          <w:p w14:paraId="317EA590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2A25110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</w:tr>
      <w:tr w:rsidR="008D01E7" w:rsidRPr="00583875" w14:paraId="5B06C5E3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6CF44A0C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72C9A93D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E852B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3F78DC6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1E7" w:rsidRPr="00583875" w14:paraId="238C117F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2DE270F4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3141229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17,934</w:t>
            </w:r>
          </w:p>
        </w:tc>
        <w:tc>
          <w:tcPr>
            <w:tcW w:w="236" w:type="dxa"/>
          </w:tcPr>
          <w:p w14:paraId="1409A0B7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0673C95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</w:tr>
      <w:tr w:rsidR="008D01E7" w:rsidRPr="00583875" w14:paraId="3D829039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4F880828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ADCA43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639,280</w:t>
            </w:r>
          </w:p>
        </w:tc>
        <w:tc>
          <w:tcPr>
            <w:tcW w:w="236" w:type="dxa"/>
          </w:tcPr>
          <w:p w14:paraId="16353D1E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3765409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604,521</w:t>
            </w:r>
          </w:p>
        </w:tc>
      </w:tr>
      <w:tr w:rsidR="00026105" w:rsidRPr="00583875" w14:paraId="178E657D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54E3A1F6" w14:textId="77777777" w:rsidR="00026105" w:rsidRPr="00583875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BC9509B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615EA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123700D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583875" w14:paraId="6E968722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4CD819D1" w14:textId="77777777" w:rsidR="00026105" w:rsidRPr="00583875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1963439D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5ABF7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042D29D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1E7" w:rsidRPr="00583875" w14:paraId="05564C37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1FCB02BD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14:paraId="4A34C8FA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120,630</w:t>
            </w:r>
          </w:p>
        </w:tc>
        <w:tc>
          <w:tcPr>
            <w:tcW w:w="236" w:type="dxa"/>
          </w:tcPr>
          <w:p w14:paraId="660F0120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8AB0E73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</w:tr>
      <w:tr w:rsidR="008D01E7" w:rsidRPr="00583875" w14:paraId="5F520E94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5AB685D0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38605E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24,072</w:t>
            </w:r>
          </w:p>
        </w:tc>
        <w:tc>
          <w:tcPr>
            <w:tcW w:w="236" w:type="dxa"/>
          </w:tcPr>
          <w:p w14:paraId="38D5CDE4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D487233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</w:tr>
      <w:tr w:rsidR="008D01E7" w:rsidRPr="00583875" w14:paraId="53133DAE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6A062DF0" w14:textId="77777777" w:rsidR="008D01E7" w:rsidRPr="00583875" w:rsidRDefault="008D01E7" w:rsidP="008D01E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1D38CA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144,702</w:t>
            </w:r>
          </w:p>
        </w:tc>
        <w:tc>
          <w:tcPr>
            <w:tcW w:w="236" w:type="dxa"/>
            <w:vAlign w:val="bottom"/>
          </w:tcPr>
          <w:p w14:paraId="1E1866BD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92A33D5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220,104</w:t>
            </w:r>
          </w:p>
        </w:tc>
      </w:tr>
      <w:tr w:rsidR="008D01E7" w:rsidRPr="00583875" w14:paraId="1AC3F114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24322B1B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AC7E0E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6CB15B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3DCDAD6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1E7" w:rsidRPr="00583875" w14:paraId="1DA38586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6A043B9E" w14:textId="77777777" w:rsidR="008D01E7" w:rsidRPr="00583875" w:rsidRDefault="008D01E7" w:rsidP="008D01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3F7014CF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783,982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DB1F11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7643AF28" w14:textId="77777777" w:rsidR="008D01E7" w:rsidRPr="00583875" w:rsidRDefault="008D01E7" w:rsidP="008D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824,625</w:t>
            </w:r>
          </w:p>
        </w:tc>
      </w:tr>
    </w:tbl>
    <w:p w14:paraId="2546200D" w14:textId="77777777" w:rsidR="00026105" w:rsidRPr="00583875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E48594F" w14:textId="77777777" w:rsidR="00026105" w:rsidRPr="00583875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896E33A" w14:textId="77777777" w:rsidR="006E2DBF" w:rsidRPr="00583875" w:rsidRDefault="006E2DBF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F97CC0A" w14:textId="77777777" w:rsidR="00026105" w:rsidRPr="00583875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D7B564E" w14:textId="77777777" w:rsidR="00026105" w:rsidRPr="00583875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FAAAA6E" w14:textId="77777777" w:rsidR="00026105" w:rsidRPr="00583875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1590B5C" w14:textId="77777777" w:rsidR="00177315" w:rsidRPr="00583875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83875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58387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83875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58387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583875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 w:cs="Angsana New"/>
          <w:sz w:val="30"/>
          <w:szCs w:val="30"/>
          <w:cs/>
          <w:lang w:bidi="th-TH"/>
        </w:rPr>
        <w:t>กันยายน</w:t>
      </w:r>
      <w:r w:rsidR="000B6CA2" w:rsidRPr="0058387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="008720E6" w:rsidRPr="00583875">
        <w:rPr>
          <w:rFonts w:ascii="Angsana New" w:hAnsi="Angsana New"/>
          <w:sz w:val="30"/>
          <w:szCs w:val="30"/>
          <w:rtl/>
          <w:cs/>
        </w:rPr>
        <w:t xml:space="preserve"> </w:t>
      </w:r>
      <w:r w:rsidR="0016051F" w:rsidRPr="0058387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E61891" w:rsidRPr="0058387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6051F" w:rsidRPr="0058387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61891" w:rsidRPr="0058387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6051F" w:rsidRPr="0058387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627E78" w:rsidRPr="0058387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654F2B" w:rsidRPr="005838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583875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583875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08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55"/>
        <w:gridCol w:w="1412"/>
        <w:gridCol w:w="270"/>
        <w:gridCol w:w="1460"/>
        <w:gridCol w:w="284"/>
      </w:tblGrid>
      <w:tr w:rsidR="0031137A" w:rsidRPr="00583875" w14:paraId="4E789E72" w14:textId="77777777" w:rsidTr="00F76FA5">
        <w:trPr>
          <w:cantSplit/>
          <w:tblHeader/>
        </w:trPr>
        <w:tc>
          <w:tcPr>
            <w:tcW w:w="5679" w:type="dxa"/>
          </w:tcPr>
          <w:p w14:paraId="0015BA9E" w14:textId="77777777" w:rsidR="00F0036A" w:rsidRPr="00583875" w:rsidRDefault="00F0036A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14:paraId="5CA4EBFB" w14:textId="77777777" w:rsidR="00F0036A" w:rsidRPr="00583875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</w:tcPr>
          <w:p w14:paraId="3DFDD8F2" w14:textId="77777777" w:rsidR="00F0036A" w:rsidRPr="00583875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583875" w14:paraId="2DF28A03" w14:textId="77777777" w:rsidTr="00E61891">
        <w:trPr>
          <w:cantSplit/>
          <w:tblHeader/>
        </w:trPr>
        <w:tc>
          <w:tcPr>
            <w:tcW w:w="5679" w:type="dxa"/>
          </w:tcPr>
          <w:p w14:paraId="04634FCA" w14:textId="77777777" w:rsidR="00E61891" w:rsidRPr="00583875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0F899B9" w14:textId="77777777" w:rsidR="00E61891" w:rsidRPr="00583875" w:rsidRDefault="00514FB3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กันยายน</w:t>
            </w:r>
            <w:r w:rsidR="00E268DD" w:rsidRPr="00583875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268DD"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627E78" w:rsidRPr="0058387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C2E47E5" w14:textId="77777777" w:rsidR="00E61891" w:rsidRPr="00583875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688CF11" w14:textId="77777777" w:rsidR="00E61891" w:rsidRPr="00583875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627E78" w:rsidRPr="0058387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284" w:type="dxa"/>
          </w:tcPr>
          <w:p w14:paraId="297CA5D4" w14:textId="77777777" w:rsidR="00E61891" w:rsidRPr="00583875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583875" w14:paraId="271B3EDC" w14:textId="77777777" w:rsidTr="00E61891">
        <w:trPr>
          <w:trHeight w:val="321"/>
        </w:trPr>
        <w:tc>
          <w:tcPr>
            <w:tcW w:w="5679" w:type="dxa"/>
          </w:tcPr>
          <w:p w14:paraId="4CA56051" w14:textId="77777777" w:rsidR="00E61891" w:rsidRPr="00583875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14:paraId="7F6CEB59" w14:textId="77777777" w:rsidR="00E61891" w:rsidRPr="00583875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14:paraId="108DB311" w14:textId="77777777" w:rsidR="00E61891" w:rsidRPr="00583875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E78" w:rsidRPr="00583875" w14:paraId="6F398E7D" w14:textId="77777777" w:rsidTr="00E61891">
        <w:tc>
          <w:tcPr>
            <w:tcW w:w="5679" w:type="dxa"/>
          </w:tcPr>
          <w:p w14:paraId="5B4753CA" w14:textId="77777777" w:rsidR="00627E78" w:rsidRPr="00583875" w:rsidRDefault="00627E78" w:rsidP="00627E78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bookmarkStart w:id="27" w:name="_Hlk31789410"/>
            <w:r w:rsidRPr="00583875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14:paraId="5A664C5D" w14:textId="77777777" w:rsidR="00627E78" w:rsidRPr="00583875" w:rsidRDefault="009A1AB3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851,204</w:t>
            </w:r>
          </w:p>
        </w:tc>
        <w:tc>
          <w:tcPr>
            <w:tcW w:w="270" w:type="dxa"/>
          </w:tcPr>
          <w:p w14:paraId="218C7FC7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60EAFAA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580,161</w:t>
            </w:r>
          </w:p>
        </w:tc>
        <w:tc>
          <w:tcPr>
            <w:tcW w:w="284" w:type="dxa"/>
          </w:tcPr>
          <w:p w14:paraId="1C75D358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E78" w:rsidRPr="00583875" w14:paraId="61158980" w14:textId="77777777" w:rsidTr="00E61891">
        <w:tc>
          <w:tcPr>
            <w:tcW w:w="5679" w:type="dxa"/>
          </w:tcPr>
          <w:p w14:paraId="0E1C421B" w14:textId="77777777" w:rsidR="00627E78" w:rsidRPr="00583875" w:rsidRDefault="00627E78" w:rsidP="00627E78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6D20C07A" w14:textId="77777777" w:rsidR="00627E78" w:rsidRPr="00583875" w:rsidRDefault="000A25F5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168,150</w:t>
            </w:r>
          </w:p>
        </w:tc>
        <w:tc>
          <w:tcPr>
            <w:tcW w:w="270" w:type="dxa"/>
          </w:tcPr>
          <w:p w14:paraId="1C84EAC7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22FA1D8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4" w:type="dxa"/>
            <w:vMerge w:val="restart"/>
          </w:tcPr>
          <w:p w14:paraId="6860B53B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E78" w:rsidRPr="00583875" w14:paraId="4545A0D5" w14:textId="77777777" w:rsidTr="00E61891">
        <w:tc>
          <w:tcPr>
            <w:tcW w:w="5679" w:type="dxa"/>
          </w:tcPr>
          <w:p w14:paraId="1248D103" w14:textId="77777777" w:rsidR="00627E78" w:rsidRPr="00583875" w:rsidRDefault="00627E78" w:rsidP="00627E78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E872DF2" w14:textId="77777777" w:rsidR="00627E78" w:rsidRPr="00583875" w:rsidRDefault="000A25F5" w:rsidP="00527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1,019,35</w:t>
            </w:r>
            <w:r w:rsidR="005278E4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2FA45D2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655903D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764,711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14:paraId="1B8B2CE2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7"/>
    </w:tbl>
    <w:p w14:paraId="1B37F734" w14:textId="77777777" w:rsidR="009E4B1F" w:rsidRPr="00583875" w:rsidRDefault="009E4B1F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D1347FA" w14:textId="77777777" w:rsidR="00026105" w:rsidRPr="00583875" w:rsidRDefault="00026105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55"/>
        <w:gridCol w:w="1412"/>
        <w:gridCol w:w="270"/>
        <w:gridCol w:w="1460"/>
        <w:gridCol w:w="284"/>
      </w:tblGrid>
      <w:tr w:rsidR="00026105" w:rsidRPr="00583875" w14:paraId="005F0366" w14:textId="77777777" w:rsidTr="009B19F1">
        <w:trPr>
          <w:cantSplit/>
          <w:tblHeader/>
        </w:trPr>
        <w:tc>
          <w:tcPr>
            <w:tcW w:w="5679" w:type="dxa"/>
          </w:tcPr>
          <w:p w14:paraId="77BD2399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14:paraId="2E0BA65C" w14:textId="77777777" w:rsidR="00026105" w:rsidRPr="00583875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84" w:type="dxa"/>
          </w:tcPr>
          <w:p w14:paraId="0FF9E1FB" w14:textId="77777777" w:rsidR="00026105" w:rsidRPr="00583875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026105" w:rsidRPr="00583875" w14:paraId="5022FF85" w14:textId="77777777" w:rsidTr="009B19F1">
        <w:trPr>
          <w:cantSplit/>
          <w:tblHeader/>
        </w:trPr>
        <w:tc>
          <w:tcPr>
            <w:tcW w:w="5679" w:type="dxa"/>
          </w:tcPr>
          <w:p w14:paraId="58120FC8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7F4608C" w14:textId="77777777" w:rsidR="00026105" w:rsidRPr="00583875" w:rsidRDefault="00514FB3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กันยายน</w:t>
            </w:r>
            <w:r w:rsidR="00026105" w:rsidRPr="00583875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026105"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026105" w:rsidRPr="0058387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528AA83" w14:textId="77777777" w:rsidR="00026105" w:rsidRPr="00583875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4221A4B" w14:textId="77777777" w:rsidR="00026105" w:rsidRPr="00583875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Pr="0058387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284" w:type="dxa"/>
          </w:tcPr>
          <w:p w14:paraId="2B57534A" w14:textId="77777777" w:rsidR="00026105" w:rsidRPr="00583875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026105" w:rsidRPr="00583875" w14:paraId="7A365F8B" w14:textId="77777777" w:rsidTr="009B19F1">
        <w:trPr>
          <w:trHeight w:val="321"/>
        </w:trPr>
        <w:tc>
          <w:tcPr>
            <w:tcW w:w="5679" w:type="dxa"/>
          </w:tcPr>
          <w:p w14:paraId="69B16FA6" w14:textId="77777777" w:rsidR="00026105" w:rsidRPr="00583875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14:paraId="57152771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14:paraId="619708B8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583875" w14:paraId="4CC8FEE2" w14:textId="77777777" w:rsidTr="009B19F1">
        <w:tc>
          <w:tcPr>
            <w:tcW w:w="5679" w:type="dxa"/>
          </w:tcPr>
          <w:p w14:paraId="12FC5C7F" w14:textId="77777777" w:rsidR="00026105" w:rsidRPr="00583875" w:rsidRDefault="00026105" w:rsidP="009B19F1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14:paraId="7675377F" w14:textId="77777777" w:rsidR="00026105" w:rsidRPr="00583875" w:rsidRDefault="000A25F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621,34</w:t>
            </w:r>
            <w:r w:rsidR="005278E4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DEE84B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782411D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580,161</w:t>
            </w:r>
          </w:p>
        </w:tc>
        <w:tc>
          <w:tcPr>
            <w:tcW w:w="284" w:type="dxa"/>
          </w:tcPr>
          <w:p w14:paraId="6B08D464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583875" w14:paraId="57285509" w14:textId="77777777" w:rsidTr="009B19F1">
        <w:tc>
          <w:tcPr>
            <w:tcW w:w="5679" w:type="dxa"/>
          </w:tcPr>
          <w:p w14:paraId="55E6F5FF" w14:textId="77777777" w:rsidR="00026105" w:rsidRPr="00583875" w:rsidRDefault="00026105" w:rsidP="009B19F1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187825EF" w14:textId="77777777" w:rsidR="00026105" w:rsidRPr="00583875" w:rsidRDefault="000A25F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120,630</w:t>
            </w:r>
          </w:p>
        </w:tc>
        <w:tc>
          <w:tcPr>
            <w:tcW w:w="270" w:type="dxa"/>
          </w:tcPr>
          <w:p w14:paraId="545403AF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61E43D1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4" w:type="dxa"/>
            <w:vMerge w:val="restart"/>
          </w:tcPr>
          <w:p w14:paraId="421C6A57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583875" w14:paraId="42AB2EA1" w14:textId="77777777" w:rsidTr="009B19F1">
        <w:tc>
          <w:tcPr>
            <w:tcW w:w="5679" w:type="dxa"/>
          </w:tcPr>
          <w:p w14:paraId="41531469" w14:textId="77777777" w:rsidR="00026105" w:rsidRPr="00583875" w:rsidRDefault="00026105" w:rsidP="009B19F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B42C754" w14:textId="77777777" w:rsidR="00026105" w:rsidRPr="00583875" w:rsidRDefault="000A25F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741,97</w:t>
            </w:r>
            <w:r w:rsidR="005278E4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BE5AA6C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74C7C0F5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764,711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14:paraId="2E425B09" w14:textId="77777777" w:rsidR="00026105" w:rsidRPr="00583875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C289F78" w14:textId="77777777" w:rsidR="00026105" w:rsidRPr="00583875" w:rsidRDefault="00026105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7D7A9548" w14:textId="77777777" w:rsidR="00026105" w:rsidRPr="00583875" w:rsidRDefault="00026105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62BDF16D" w14:textId="77777777" w:rsidR="00BA4B06" w:rsidRPr="00583875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583875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583875">
        <w:rPr>
          <w:rFonts w:ascii="Angsana New" w:hAnsi="Angsana New"/>
          <w:sz w:val="30"/>
          <w:szCs w:val="30"/>
          <w:cs/>
        </w:rPr>
        <w:t>ต่าง ๆ</w:t>
      </w:r>
      <w:r w:rsidRPr="00583875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14:paraId="2BE3CF9F" w14:textId="77777777" w:rsidR="002D7E42" w:rsidRPr="00583875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14:paraId="5DA0C540" w14:textId="77777777" w:rsidR="00BA4B06" w:rsidRPr="00583875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3875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14:paraId="7BBC14D1" w14:textId="77777777" w:rsidR="00BA4B06" w:rsidRPr="00583875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9779DB1" w14:textId="77777777" w:rsidR="00BA4B06" w:rsidRPr="00583875" w:rsidRDefault="00BB2C55" w:rsidP="00E15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>ณ วันที่</w:t>
      </w:r>
      <w:r w:rsidRPr="0058387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="008720E6" w:rsidRPr="00583875">
        <w:rPr>
          <w:rFonts w:ascii="Angsana New" w:hAnsi="Angsana New"/>
          <w:sz w:val="30"/>
          <w:szCs w:val="30"/>
          <w:cs/>
        </w:rPr>
        <w:t xml:space="preserve"> </w:t>
      </w:r>
      <w:r w:rsidR="00473C6D" w:rsidRPr="00583875">
        <w:rPr>
          <w:rFonts w:ascii="Angsana New" w:hAnsi="Angsana New" w:hint="cs"/>
          <w:sz w:val="30"/>
          <w:szCs w:val="30"/>
          <w:cs/>
        </w:rPr>
        <w:t>กลุ่ม</w:t>
      </w:r>
      <w:r w:rsidR="0013515C" w:rsidRPr="00583875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583875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583875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583875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583875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473C6D" w:rsidRPr="00583875">
        <w:rPr>
          <w:rFonts w:ascii="Angsana New" w:hAnsi="Angsana New"/>
          <w:spacing w:val="2"/>
          <w:sz w:val="30"/>
          <w:szCs w:val="30"/>
        </w:rPr>
        <w:t>78</w:t>
      </w:r>
      <w:r w:rsidR="00066419" w:rsidRPr="00583875">
        <w:rPr>
          <w:rFonts w:ascii="Angsana New" w:hAnsi="Angsana New"/>
          <w:spacing w:val="2"/>
          <w:sz w:val="30"/>
          <w:szCs w:val="30"/>
        </w:rPr>
        <w:t xml:space="preserve"> </w:t>
      </w:r>
      <w:r w:rsidR="00BA4B06" w:rsidRPr="00583875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="00473C6D" w:rsidRPr="0058387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473C6D" w:rsidRPr="0058387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(งบการเงินเฉพาะกิจการ จำนวน </w:t>
      </w:r>
      <w:r w:rsidR="00473C6D" w:rsidRPr="00583875">
        <w:rPr>
          <w:rFonts w:ascii="Angsana New" w:hAnsi="Angsana New"/>
          <w:i/>
          <w:iCs/>
          <w:spacing w:val="2"/>
          <w:sz w:val="30"/>
          <w:szCs w:val="30"/>
        </w:rPr>
        <w:t xml:space="preserve">68 </w:t>
      </w:r>
      <w:r w:rsidR="00473C6D" w:rsidRPr="00583875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="00473C6D" w:rsidRPr="0058387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A9362D" w:rsidRPr="00583875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583875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647FD7" w:rsidRPr="00583875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114872" w:rsidRPr="0058387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58387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473C6D" w:rsidRPr="0058387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งบการเงินรวมและงบการเงินเฉพาะกิจการจำนวน </w:t>
      </w:r>
      <w:r w:rsidR="00100945" w:rsidRPr="00583875">
        <w:rPr>
          <w:rFonts w:ascii="Angsana New" w:hAnsi="Angsana New"/>
          <w:i/>
          <w:iCs/>
          <w:spacing w:val="2"/>
          <w:sz w:val="30"/>
          <w:szCs w:val="30"/>
        </w:rPr>
        <w:t>63</w:t>
      </w:r>
      <w:r w:rsidR="00BA4B06" w:rsidRPr="0058387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583875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7CE99498" w14:textId="77777777" w:rsidR="00A65C59" w:rsidRPr="00583875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7F690D1" w14:textId="77777777" w:rsidR="00A93D49" w:rsidRPr="00583875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583875">
        <w:rPr>
          <w:rFonts w:ascii="Angsana New" w:hAnsi="Angsana New"/>
          <w:sz w:val="30"/>
          <w:szCs w:val="30"/>
          <w:cs/>
        </w:rPr>
        <w:t>ณ วันท</w:t>
      </w:r>
      <w:r w:rsidR="00D77624" w:rsidRPr="00583875">
        <w:rPr>
          <w:rFonts w:ascii="Angsana New" w:hAnsi="Angsana New"/>
          <w:sz w:val="30"/>
          <w:szCs w:val="30"/>
          <w:cs/>
        </w:rPr>
        <w:t xml:space="preserve">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="008720E6" w:rsidRPr="00583875">
        <w:rPr>
          <w:rFonts w:ascii="Angsana New" w:hAnsi="Angsana New"/>
          <w:sz w:val="30"/>
          <w:szCs w:val="30"/>
          <w:cs/>
        </w:rPr>
        <w:t xml:space="preserve"> </w:t>
      </w:r>
      <w:r w:rsidR="00473C6D" w:rsidRPr="00583875">
        <w:rPr>
          <w:rFonts w:ascii="Angsana New" w:hAnsi="Angsana New" w:hint="cs"/>
          <w:sz w:val="30"/>
          <w:szCs w:val="30"/>
          <w:cs/>
        </w:rPr>
        <w:t>กลุ่ม</w:t>
      </w:r>
      <w:r w:rsidR="003B238E" w:rsidRPr="00583875">
        <w:rPr>
          <w:rFonts w:ascii="Angsana New" w:hAnsi="Angsana New" w:hint="cs"/>
          <w:sz w:val="30"/>
          <w:szCs w:val="30"/>
          <w:cs/>
        </w:rPr>
        <w:t>บ</w:t>
      </w:r>
      <w:r w:rsidR="0013515C" w:rsidRPr="00583875">
        <w:rPr>
          <w:rFonts w:ascii="Angsana New" w:hAnsi="Angsana New"/>
          <w:sz w:val="30"/>
          <w:szCs w:val="30"/>
          <w:cs/>
        </w:rPr>
        <w:t>ริษัท</w:t>
      </w:r>
      <w:r w:rsidRPr="00583875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583875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583875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58387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583875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583875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583875">
        <w:rPr>
          <w:rFonts w:ascii="Angsana New" w:hAnsi="Angsana New"/>
          <w:sz w:val="30"/>
          <w:szCs w:val="30"/>
        </w:rPr>
        <w:t>MLR</w:t>
      </w:r>
      <w:r w:rsidR="004D556F" w:rsidRPr="00583875">
        <w:rPr>
          <w:rFonts w:ascii="Angsana New" w:hAnsi="Angsana New"/>
          <w:sz w:val="30"/>
          <w:szCs w:val="30"/>
          <w:cs/>
        </w:rPr>
        <w:t xml:space="preserve"> </w:t>
      </w:r>
      <w:r w:rsidR="004D556F" w:rsidRPr="00583875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583875">
        <w:rPr>
          <w:rFonts w:ascii="Angsana New" w:hAnsi="Angsana New"/>
          <w:sz w:val="30"/>
          <w:szCs w:val="30"/>
        </w:rPr>
        <w:t>2</w:t>
      </w:r>
      <w:r w:rsidR="009D3452" w:rsidRPr="00583875">
        <w:rPr>
          <w:rFonts w:ascii="Angsana New" w:hAnsi="Angsana New"/>
          <w:sz w:val="30"/>
          <w:szCs w:val="30"/>
          <w:cs/>
        </w:rPr>
        <w:t xml:space="preserve"> </w:t>
      </w:r>
      <w:r w:rsidR="009D3452" w:rsidRPr="00583875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583875">
        <w:rPr>
          <w:rFonts w:ascii="Angsana New" w:hAnsi="Angsana New"/>
          <w:sz w:val="30"/>
          <w:szCs w:val="30"/>
        </w:rPr>
        <w:t>MOR</w:t>
      </w:r>
      <w:r w:rsidR="004D556F" w:rsidRPr="00583875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583875">
        <w:rPr>
          <w:rFonts w:ascii="Angsana New" w:hAnsi="Angsana New"/>
          <w:sz w:val="30"/>
          <w:szCs w:val="30"/>
        </w:rPr>
        <w:t>2</w:t>
      </w:r>
      <w:r w:rsidR="009D3452" w:rsidRPr="00583875">
        <w:rPr>
          <w:rFonts w:ascii="Angsana New" w:hAnsi="Angsana New"/>
          <w:sz w:val="30"/>
          <w:szCs w:val="30"/>
          <w:cs/>
        </w:rPr>
        <w:t xml:space="preserve"> </w:t>
      </w:r>
    </w:p>
    <w:p w14:paraId="391E76AC" w14:textId="77777777" w:rsidR="00C24E18" w:rsidRPr="00583875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BB68AB" w14:textId="77777777" w:rsidR="00C24E18" w:rsidRPr="00583875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AB4D34" w14:textId="77777777" w:rsidR="00C24E18" w:rsidRPr="00583875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BD78A5" w14:textId="77777777" w:rsidR="00D545E8" w:rsidRPr="00583875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583875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7DCA009E" w14:textId="77777777" w:rsidR="007579FC" w:rsidRPr="00583875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0"/>
          <w:szCs w:val="10"/>
          <w:cs/>
        </w:rPr>
      </w:pPr>
    </w:p>
    <w:p w14:paraId="4986B3D2" w14:textId="77777777" w:rsidR="00D545E8" w:rsidRPr="00583875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ab/>
      </w:r>
      <w:r w:rsidR="00A64C8E" w:rsidRPr="00583875">
        <w:rPr>
          <w:rFonts w:ascii="Angsana New" w:hAnsi="Angsana New"/>
          <w:sz w:val="30"/>
          <w:szCs w:val="30"/>
          <w:cs/>
        </w:rPr>
        <w:t>บริษัท</w:t>
      </w:r>
      <w:r w:rsidRPr="00583875">
        <w:rPr>
          <w:rFonts w:ascii="Angsana New" w:hAnsi="Angsana New"/>
          <w:sz w:val="30"/>
          <w:szCs w:val="30"/>
          <w:cs/>
        </w:rPr>
        <w:t>มี</w:t>
      </w:r>
      <w:r w:rsidR="00D545E8" w:rsidRPr="00583875">
        <w:rPr>
          <w:rFonts w:ascii="Angsana New" w:hAnsi="Angsana New"/>
          <w:sz w:val="30"/>
          <w:szCs w:val="30"/>
          <w:cs/>
        </w:rPr>
        <w:t>เงินกู้</w:t>
      </w:r>
      <w:r w:rsidR="00D83132" w:rsidRPr="00583875">
        <w:rPr>
          <w:rFonts w:ascii="Angsana New" w:hAnsi="Angsana New"/>
          <w:sz w:val="30"/>
          <w:szCs w:val="30"/>
          <w:cs/>
        </w:rPr>
        <w:t>ยืม</w:t>
      </w:r>
      <w:r w:rsidR="00266439" w:rsidRPr="00583875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583875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583875">
        <w:rPr>
          <w:rFonts w:ascii="Angsana New" w:hAnsi="Angsana New" w:hint="cs"/>
          <w:sz w:val="30"/>
          <w:szCs w:val="30"/>
          <w:cs/>
        </w:rPr>
        <w:t>สี่</w:t>
      </w:r>
      <w:r w:rsidRPr="00583875">
        <w:rPr>
          <w:rFonts w:ascii="Angsana New" w:hAnsi="Angsana New"/>
          <w:sz w:val="30"/>
          <w:szCs w:val="30"/>
          <w:cs/>
        </w:rPr>
        <w:t>แห่ง</w:t>
      </w:r>
      <w:r w:rsidR="00D545E8" w:rsidRPr="00583875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31137A" w:rsidRPr="00583875" w14:paraId="3949071B" w14:textId="77777777" w:rsidTr="00F76FA5">
        <w:trPr>
          <w:cantSplit/>
          <w:tblHeader/>
        </w:trPr>
        <w:tc>
          <w:tcPr>
            <w:tcW w:w="810" w:type="dxa"/>
            <w:vAlign w:val="bottom"/>
          </w:tcPr>
          <w:p w14:paraId="4FAD5408" w14:textId="77777777" w:rsidR="003C2DD9" w:rsidRPr="00583875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77DA174" w14:textId="77777777" w:rsidR="003C2DD9" w:rsidRPr="00583875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39A7C438" w14:textId="77777777" w:rsidR="003C2DD9" w:rsidRPr="00583875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741F7374" w14:textId="77777777" w:rsidR="003C2DD9" w:rsidRPr="00583875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759D248B" w14:textId="77777777" w:rsidR="003C2DD9" w:rsidRPr="00583875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288FEEFE" w14:textId="77777777" w:rsidR="003C2DD9" w:rsidRPr="00583875" w:rsidRDefault="003C2DD9" w:rsidP="00A4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34D061E9" w14:textId="77777777" w:rsidR="003C2DD9" w:rsidRPr="00583875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583875" w14:paraId="6370F95F" w14:textId="77777777" w:rsidTr="00476035">
        <w:trPr>
          <w:cantSplit/>
          <w:tblHeader/>
        </w:trPr>
        <w:tc>
          <w:tcPr>
            <w:tcW w:w="810" w:type="dxa"/>
            <w:vAlign w:val="bottom"/>
          </w:tcPr>
          <w:p w14:paraId="41A25A05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28" w:name="_Hlk31789632"/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0C644909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7E52A23A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4326819B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746FEEF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39AEF8AE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8870D98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02146A7" w14:textId="77777777" w:rsidR="00C25378" w:rsidRPr="00583875" w:rsidRDefault="00514FB3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B6CA2"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B6CA2" w:rsidRPr="0058387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7A0449E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A7533F8" w14:textId="77777777" w:rsidR="00C25378" w:rsidRPr="00583875" w:rsidRDefault="00C25378" w:rsidP="00647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="00647FD7" w:rsidRPr="0058387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5" w:type="dxa"/>
          </w:tcPr>
          <w:p w14:paraId="3D579161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583875" w14:paraId="6D46386D" w14:textId="77777777" w:rsidTr="0047603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01BA821" w14:textId="77777777" w:rsidR="00C25378" w:rsidRPr="00583875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400D9BB5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651B3E8D" w14:textId="77777777" w:rsidR="00C25378" w:rsidRPr="00583875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13BA09B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478D3E0A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1091D669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45DB2647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58387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58387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14:paraId="03584B1D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583875" w14:paraId="4D6F7A24" w14:textId="77777777" w:rsidTr="00476035">
        <w:trPr>
          <w:cantSplit/>
          <w:tblHeader/>
        </w:trPr>
        <w:tc>
          <w:tcPr>
            <w:tcW w:w="810" w:type="dxa"/>
            <w:vAlign w:val="bottom"/>
          </w:tcPr>
          <w:p w14:paraId="39EFA3D6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96D147F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28B8181E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3981F16B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49176A64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225953F9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7F74289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43C05BC2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58D0116" w14:textId="77777777" w:rsidR="00C25378" w:rsidRPr="00583875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627E78" w:rsidRPr="00583875" w14:paraId="65B822FB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48AD860D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14:paraId="43FC8BCC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A8BDA3D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72403AC9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251C2F0D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545CD47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71" w:type="dxa"/>
          </w:tcPr>
          <w:p w14:paraId="21E1088B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111779D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626A7F1" w14:textId="77777777" w:rsidR="00627E78" w:rsidRPr="00583875" w:rsidRDefault="000C64CD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39.44</w:t>
            </w:r>
          </w:p>
        </w:tc>
        <w:tc>
          <w:tcPr>
            <w:tcW w:w="270" w:type="dxa"/>
          </w:tcPr>
          <w:p w14:paraId="34057D3A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1A1E825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69.5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5" w:type="dxa"/>
            <w:vMerge w:val="restart"/>
          </w:tcPr>
          <w:p w14:paraId="4B53B79F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7E78" w:rsidRPr="00583875" w14:paraId="1DC2F171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6422D751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27AB19FD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6A10D766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232451C0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3610998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7CB9D3B2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FFB5ECD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970EA83" w14:textId="77777777" w:rsidR="00627E78" w:rsidRPr="00583875" w:rsidRDefault="00DD0EAE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5.72</w:t>
            </w:r>
          </w:p>
        </w:tc>
        <w:tc>
          <w:tcPr>
            <w:tcW w:w="270" w:type="dxa"/>
          </w:tcPr>
          <w:p w14:paraId="2BE1902A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764564E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8.07</w:t>
            </w:r>
          </w:p>
        </w:tc>
        <w:tc>
          <w:tcPr>
            <w:tcW w:w="255" w:type="dxa"/>
            <w:vMerge/>
          </w:tcPr>
          <w:p w14:paraId="2F4FA6E8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7E78" w:rsidRPr="00583875" w14:paraId="1681912A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5AB549C0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14:paraId="77DB3273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F2B4E9A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2B734848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0A8BFF0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64D7FC21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CF062B1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D070A66" w14:textId="77777777" w:rsidR="00627E78" w:rsidRPr="00583875" w:rsidRDefault="00DD0EAE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5226CCAF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587496A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9.05</w:t>
            </w:r>
          </w:p>
        </w:tc>
        <w:tc>
          <w:tcPr>
            <w:tcW w:w="255" w:type="dxa"/>
            <w:vMerge/>
          </w:tcPr>
          <w:p w14:paraId="22183A4E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7E78" w:rsidRPr="00583875" w14:paraId="5496AB00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03AAAF09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46099747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8FD62AB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2BBF3F32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2E82B6B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7FD681EE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3439466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2A10085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1.</w:t>
            </w:r>
            <w:r w:rsidR="00DD0EAE" w:rsidRPr="00583875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659DC4A2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08D5E47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2.12</w:t>
            </w:r>
          </w:p>
        </w:tc>
        <w:tc>
          <w:tcPr>
            <w:tcW w:w="255" w:type="dxa"/>
            <w:vMerge/>
          </w:tcPr>
          <w:p w14:paraId="7A66CB6A" w14:textId="77777777" w:rsidR="00627E78" w:rsidRPr="00583875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583875" w14:paraId="10F06894" w14:textId="77777777" w:rsidTr="00581E0E">
        <w:tc>
          <w:tcPr>
            <w:tcW w:w="810" w:type="dxa"/>
            <w:tcBorders>
              <w:top w:val="single" w:sz="4" w:space="0" w:color="FFFFFF"/>
            </w:tcBorders>
          </w:tcPr>
          <w:p w14:paraId="332B04D4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14650D17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3B3D731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8387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2553303E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583875">
              <w:rPr>
                <w:rFonts w:ascii="Angsana New" w:hAnsi="Angsana New"/>
                <w:sz w:val="24"/>
                <w:szCs w:val="24"/>
              </w:rPr>
              <w:t>2</w:t>
            </w:r>
            <w:r w:rsidRPr="00583875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5838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83875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14:paraId="036E9245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3EE0914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5838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83875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583875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58387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1DDF1DF5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38D03BE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3D54B4B" w14:textId="77777777" w:rsidR="000B1A60" w:rsidRPr="00583875" w:rsidRDefault="000C64CD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149.50</w:t>
            </w:r>
          </w:p>
        </w:tc>
        <w:tc>
          <w:tcPr>
            <w:tcW w:w="270" w:type="dxa"/>
          </w:tcPr>
          <w:p w14:paraId="48B649B9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4371101" w14:textId="77777777" w:rsidR="00D22A78" w:rsidRPr="00583875" w:rsidRDefault="00627E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173.00</w:t>
            </w:r>
          </w:p>
        </w:tc>
        <w:tc>
          <w:tcPr>
            <w:tcW w:w="255" w:type="dxa"/>
          </w:tcPr>
          <w:p w14:paraId="1F942231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583875" w14:paraId="2BC8B922" w14:textId="77777777" w:rsidTr="00581E0E">
        <w:tc>
          <w:tcPr>
            <w:tcW w:w="810" w:type="dxa"/>
            <w:tcBorders>
              <w:top w:val="single" w:sz="4" w:space="0" w:color="FFFFFF"/>
            </w:tcBorders>
          </w:tcPr>
          <w:p w14:paraId="71E8A0C6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046CAFD0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8A176FB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455E72C5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365C582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0256F32F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CBBF537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1BB2017" w14:textId="77777777" w:rsidR="00D22A78" w:rsidRPr="00583875" w:rsidRDefault="00641F7C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2.</w:t>
            </w:r>
            <w:r w:rsidR="00DD0EAE" w:rsidRPr="00583875">
              <w:rPr>
                <w:rFonts w:ascii="Angsana New" w:hAnsi="Angsana New"/>
                <w:sz w:val="26"/>
                <w:szCs w:val="26"/>
              </w:rPr>
              <w:t>3</w:t>
            </w:r>
            <w:r w:rsidR="000C64CD" w:rsidRPr="0058387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</w:tcPr>
          <w:p w14:paraId="72CAEC6B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DDCAB72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3</w:t>
            </w:r>
            <w:r w:rsidR="00627E78" w:rsidRPr="00583875">
              <w:rPr>
                <w:rFonts w:ascii="Angsana New" w:hAnsi="Angsana New"/>
                <w:sz w:val="26"/>
                <w:szCs w:val="26"/>
              </w:rPr>
              <w:t>.06</w:t>
            </w:r>
          </w:p>
        </w:tc>
        <w:tc>
          <w:tcPr>
            <w:tcW w:w="255" w:type="dxa"/>
          </w:tcPr>
          <w:p w14:paraId="45AA27E1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583875" w14:paraId="332AB7B4" w14:textId="77777777" w:rsidTr="00581E0E">
        <w:tc>
          <w:tcPr>
            <w:tcW w:w="810" w:type="dxa"/>
            <w:tcBorders>
              <w:top w:val="single" w:sz="4" w:space="0" w:color="FFFFFF"/>
            </w:tcBorders>
          </w:tcPr>
          <w:p w14:paraId="4E731163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2F6EDA1C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AB2212A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2EAF1C8E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EE73454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56CF2B98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4C83F15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128F2CD" w14:textId="77777777" w:rsidR="00D22A78" w:rsidRPr="00583875" w:rsidRDefault="00641F7C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5.</w:t>
            </w:r>
            <w:r w:rsidR="00DD0EAE" w:rsidRPr="00583875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4AF78B12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59F2143" w14:textId="77777777" w:rsidR="00D22A78" w:rsidRPr="00583875" w:rsidRDefault="00627E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6.89</w:t>
            </w:r>
          </w:p>
        </w:tc>
        <w:tc>
          <w:tcPr>
            <w:tcW w:w="255" w:type="dxa"/>
          </w:tcPr>
          <w:p w14:paraId="14CBB426" w14:textId="77777777" w:rsidR="00D22A78" w:rsidRPr="00583875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CAE11B" w14:textId="77777777" w:rsidR="00F97112" w:rsidRPr="00583875" w:rsidRDefault="00F97112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97112" w:rsidRPr="00583875" w14:paraId="160C7295" w14:textId="77777777" w:rsidTr="00581E0E">
        <w:tc>
          <w:tcPr>
            <w:tcW w:w="810" w:type="dxa"/>
            <w:tcBorders>
              <w:top w:val="single" w:sz="4" w:space="0" w:color="FFFFFF"/>
            </w:tcBorders>
          </w:tcPr>
          <w:p w14:paraId="08D647A4" w14:textId="77777777" w:rsidR="00F97112" w:rsidRPr="00583875" w:rsidRDefault="00505DBF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1F870A7D" w14:textId="77777777" w:rsidR="00F97112" w:rsidRPr="00583875" w:rsidRDefault="00F97112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1AAA21D3" w14:textId="77777777" w:rsidR="00505DBF" w:rsidRPr="00583875" w:rsidRDefault="00505DBF" w:rsidP="00505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0BE048EA" w14:textId="77777777" w:rsidR="00F97112" w:rsidRPr="00583875" w:rsidRDefault="00505DBF" w:rsidP="00505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3659E165" w14:textId="77777777" w:rsidR="00F97112" w:rsidRPr="00583875" w:rsidRDefault="00F97112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128B5DC" w14:textId="77777777" w:rsidR="00F97112" w:rsidRPr="00583875" w:rsidRDefault="00E961AA" w:rsidP="00505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ชำระคืนเงินต้นและดอกเบี้ยเป็นรายเดือนในงวดที่ 13</w:t>
            </w:r>
          </w:p>
        </w:tc>
        <w:tc>
          <w:tcPr>
            <w:tcW w:w="371" w:type="dxa"/>
          </w:tcPr>
          <w:p w14:paraId="01D58E6B" w14:textId="77777777" w:rsidR="00F97112" w:rsidRPr="00583875" w:rsidRDefault="00F97112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8C55C02" w14:textId="77777777" w:rsidR="00F97112" w:rsidRPr="00583875" w:rsidRDefault="00F97112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667C153" w14:textId="77777777" w:rsidR="00F97112" w:rsidRPr="00583875" w:rsidRDefault="00505DBF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47.52</w:t>
            </w:r>
          </w:p>
        </w:tc>
        <w:tc>
          <w:tcPr>
            <w:tcW w:w="270" w:type="dxa"/>
          </w:tcPr>
          <w:p w14:paraId="15705CA7" w14:textId="77777777" w:rsidR="00F97112" w:rsidRPr="00583875" w:rsidRDefault="00F97112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29F41CC" w14:textId="77777777" w:rsidR="00F97112" w:rsidRPr="00583875" w:rsidRDefault="00505DBF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02ABDB65" w14:textId="77777777" w:rsidR="00F97112" w:rsidRPr="00583875" w:rsidRDefault="00F97112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583875" w14:paraId="23C303FA" w14:textId="77777777" w:rsidTr="00476035">
        <w:tc>
          <w:tcPr>
            <w:tcW w:w="810" w:type="dxa"/>
          </w:tcPr>
          <w:p w14:paraId="76947D25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3991DC11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BB45A1C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40F1A728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11A69236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3E43CB94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9E5BBD1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630C9B" w14:textId="77777777" w:rsidR="00780E7A" w:rsidRPr="00583875" w:rsidRDefault="00505DBF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26"/>
                <w:szCs w:val="26"/>
              </w:rPr>
              <w:t>258.03</w:t>
            </w:r>
          </w:p>
        </w:tc>
        <w:tc>
          <w:tcPr>
            <w:tcW w:w="270" w:type="dxa"/>
          </w:tcPr>
          <w:p w14:paraId="2BE75B52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A7176D" w14:textId="77777777" w:rsidR="00780E7A" w:rsidRPr="00583875" w:rsidRDefault="00627E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26"/>
                <w:szCs w:val="26"/>
              </w:rPr>
              <w:t>271.73</w:t>
            </w:r>
          </w:p>
        </w:tc>
        <w:tc>
          <w:tcPr>
            <w:tcW w:w="255" w:type="dxa"/>
          </w:tcPr>
          <w:p w14:paraId="563AAB1B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137A" w:rsidRPr="00583875" w14:paraId="540EACB7" w14:textId="77777777" w:rsidTr="00476035">
        <w:tc>
          <w:tcPr>
            <w:tcW w:w="7284" w:type="dxa"/>
            <w:gridSpan w:val="5"/>
          </w:tcPr>
          <w:p w14:paraId="0B7C4725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39C20832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3C13104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8251E7" w14:textId="77777777" w:rsidR="00780E7A" w:rsidRPr="00583875" w:rsidRDefault="00627E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(</w:t>
            </w:r>
            <w:r w:rsidR="008424E3" w:rsidRPr="00583875">
              <w:rPr>
                <w:rFonts w:ascii="Angsana New" w:hAnsi="Angsana New"/>
                <w:sz w:val="26"/>
                <w:szCs w:val="26"/>
              </w:rPr>
              <w:t>89.88</w:t>
            </w:r>
            <w:r w:rsidRPr="005838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38CD086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289B10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27E78" w:rsidRPr="00583875">
              <w:rPr>
                <w:rFonts w:ascii="Angsana New" w:hAnsi="Angsana New"/>
                <w:sz w:val="26"/>
                <w:szCs w:val="26"/>
              </w:rPr>
              <w:t>87.18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14:paraId="3CD1B4B7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583875" w14:paraId="5B17CB87" w14:textId="77777777" w:rsidTr="00476035">
        <w:tc>
          <w:tcPr>
            <w:tcW w:w="7284" w:type="dxa"/>
            <w:gridSpan w:val="5"/>
            <w:tcBorders>
              <w:bottom w:val="nil"/>
            </w:tcBorders>
          </w:tcPr>
          <w:p w14:paraId="5204D952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1F120DC3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2A6A5B1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2F4574" w14:textId="77777777" w:rsidR="00780E7A" w:rsidRPr="00583875" w:rsidRDefault="00505DBF" w:rsidP="0018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26"/>
                <w:szCs w:val="26"/>
              </w:rPr>
              <w:t>168</w:t>
            </w:r>
            <w:r w:rsidR="008424E3" w:rsidRPr="00583875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583875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</w:tcPr>
          <w:p w14:paraId="168837ED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D64F33" w14:textId="77777777" w:rsidR="00780E7A" w:rsidRPr="00583875" w:rsidRDefault="00627E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3875">
              <w:rPr>
                <w:rFonts w:ascii="Angsana New" w:hAnsi="Angsana New"/>
                <w:b/>
                <w:bCs/>
                <w:sz w:val="26"/>
                <w:szCs w:val="26"/>
              </w:rPr>
              <w:t>184.55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14:paraId="72A911AB" w14:textId="77777777" w:rsidR="00780E7A" w:rsidRPr="00583875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28"/>
    </w:tbl>
    <w:p w14:paraId="3AE7D4EE" w14:textId="77777777" w:rsidR="00861F9C" w:rsidRPr="00583875" w:rsidRDefault="00861F9C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14:paraId="6AE094F6" w14:textId="77777777" w:rsidR="002C61A9" w:rsidRPr="00583875" w:rsidRDefault="002C61A9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14:paraId="44BF8DCA" w14:textId="77777777" w:rsidR="002C61A9" w:rsidRPr="00583875" w:rsidRDefault="002C61A9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14:paraId="03AF51EF" w14:textId="77777777" w:rsidR="002C61A9" w:rsidRPr="00583875" w:rsidRDefault="002C61A9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14:paraId="77E6DF3D" w14:textId="77777777" w:rsidR="002C61A9" w:rsidRPr="00583875" w:rsidRDefault="002C61A9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14:paraId="6F0F27CF" w14:textId="77777777" w:rsidR="002C61A9" w:rsidRPr="00583875" w:rsidRDefault="002C61A9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14:paraId="33772BC2" w14:textId="77777777" w:rsidR="002C61A9" w:rsidRPr="00583875" w:rsidRDefault="002C61A9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14:paraId="7DD6792E" w14:textId="77777777" w:rsidR="002C61A9" w:rsidRPr="00583875" w:rsidRDefault="002C61A9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14:paraId="27F3D365" w14:textId="77777777" w:rsidR="002C61A9" w:rsidRPr="00583875" w:rsidRDefault="002C61A9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A4368A" w:rsidRPr="00583875" w14:paraId="1F0C282E" w14:textId="77777777" w:rsidTr="003A7046">
        <w:trPr>
          <w:cantSplit/>
          <w:tblHeader/>
        </w:trPr>
        <w:tc>
          <w:tcPr>
            <w:tcW w:w="810" w:type="dxa"/>
            <w:vAlign w:val="bottom"/>
          </w:tcPr>
          <w:p w14:paraId="5001A2EE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9D46B1C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151E0B8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3CAD2BA3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5A6FCDC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0E3622AA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5" w:type="dxa"/>
          </w:tcPr>
          <w:p w14:paraId="4DDC7F4A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368A" w:rsidRPr="00583875" w14:paraId="77F3DE92" w14:textId="77777777" w:rsidTr="003A7046">
        <w:trPr>
          <w:cantSplit/>
          <w:tblHeader/>
        </w:trPr>
        <w:tc>
          <w:tcPr>
            <w:tcW w:w="810" w:type="dxa"/>
            <w:vAlign w:val="bottom"/>
          </w:tcPr>
          <w:p w14:paraId="306E2E93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0DFD8A4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52AEAD91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12458379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0FD16CBC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70452F7A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93B4A9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62A952A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8387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4D4BBAB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030514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838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5" w:type="dxa"/>
          </w:tcPr>
          <w:p w14:paraId="18AB1FE9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368A" w:rsidRPr="00583875" w14:paraId="460E0676" w14:textId="77777777" w:rsidTr="003A7046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AE7854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7D4B20ED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463B3250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805F79C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47F8FFA0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367382CE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086DDEF9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58387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58387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14:paraId="7A0FAA8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368A" w:rsidRPr="00583875" w14:paraId="6A26F3C9" w14:textId="77777777" w:rsidTr="003A7046">
        <w:trPr>
          <w:cantSplit/>
          <w:tblHeader/>
        </w:trPr>
        <w:tc>
          <w:tcPr>
            <w:tcW w:w="810" w:type="dxa"/>
            <w:vAlign w:val="bottom"/>
          </w:tcPr>
          <w:p w14:paraId="231ABBCE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3A386A1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4370C28D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7E482EC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747F808E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5A73CC35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76DFA93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4132B3C4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127424A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A4368A" w:rsidRPr="00583875" w14:paraId="7CF28C48" w14:textId="77777777" w:rsidTr="003A7046">
        <w:tc>
          <w:tcPr>
            <w:tcW w:w="810" w:type="dxa"/>
            <w:tcBorders>
              <w:top w:val="single" w:sz="4" w:space="0" w:color="FFFFFF"/>
            </w:tcBorders>
          </w:tcPr>
          <w:p w14:paraId="73635D3A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14:paraId="45FC79E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1DD41E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2035EA20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4F6391BD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9DACE69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71" w:type="dxa"/>
          </w:tcPr>
          <w:p w14:paraId="1A2D6851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B079A8E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DC11D1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39.44</w:t>
            </w:r>
          </w:p>
        </w:tc>
        <w:tc>
          <w:tcPr>
            <w:tcW w:w="270" w:type="dxa"/>
          </w:tcPr>
          <w:p w14:paraId="0485DD9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E92A25B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69.5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5" w:type="dxa"/>
            <w:vMerge w:val="restart"/>
          </w:tcPr>
          <w:p w14:paraId="7A6B2EE2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368A" w:rsidRPr="00583875" w14:paraId="5FC3453C" w14:textId="77777777" w:rsidTr="003A7046">
        <w:tc>
          <w:tcPr>
            <w:tcW w:w="810" w:type="dxa"/>
            <w:tcBorders>
              <w:top w:val="single" w:sz="4" w:space="0" w:color="FFFFFF"/>
            </w:tcBorders>
          </w:tcPr>
          <w:p w14:paraId="7FFCB3D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1C8C51E4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E2E6B5F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65DA09A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78B14C51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44C9BAE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A143D50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580D02C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5.72</w:t>
            </w:r>
          </w:p>
        </w:tc>
        <w:tc>
          <w:tcPr>
            <w:tcW w:w="270" w:type="dxa"/>
          </w:tcPr>
          <w:p w14:paraId="79BF04F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02E87E5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8.07</w:t>
            </w:r>
          </w:p>
        </w:tc>
        <w:tc>
          <w:tcPr>
            <w:tcW w:w="255" w:type="dxa"/>
            <w:vMerge/>
          </w:tcPr>
          <w:p w14:paraId="042021F4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368A" w:rsidRPr="00583875" w14:paraId="746BE896" w14:textId="77777777" w:rsidTr="003A7046">
        <w:tc>
          <w:tcPr>
            <w:tcW w:w="810" w:type="dxa"/>
            <w:tcBorders>
              <w:top w:val="single" w:sz="4" w:space="0" w:color="FFFFFF"/>
            </w:tcBorders>
          </w:tcPr>
          <w:p w14:paraId="61440675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14:paraId="09B8936B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8FC2C5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4D3DCF7C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74DA5A2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58D80CAB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36AEDA2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82B672C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421DE9F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2665939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9.05</w:t>
            </w:r>
          </w:p>
        </w:tc>
        <w:tc>
          <w:tcPr>
            <w:tcW w:w="255" w:type="dxa"/>
            <w:vMerge/>
          </w:tcPr>
          <w:p w14:paraId="2B79A2EB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368A" w:rsidRPr="00583875" w14:paraId="5FC57937" w14:textId="77777777" w:rsidTr="003A7046">
        <w:tc>
          <w:tcPr>
            <w:tcW w:w="810" w:type="dxa"/>
            <w:tcBorders>
              <w:top w:val="single" w:sz="4" w:space="0" w:color="FFFFFF"/>
            </w:tcBorders>
          </w:tcPr>
          <w:p w14:paraId="6AC6C3D1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6653168B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1C94C8CF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12E87FC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7C7A88D9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03E0D65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38B4B20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1CDF911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1.58</w:t>
            </w:r>
          </w:p>
        </w:tc>
        <w:tc>
          <w:tcPr>
            <w:tcW w:w="270" w:type="dxa"/>
          </w:tcPr>
          <w:p w14:paraId="05D8F75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F958950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2.12</w:t>
            </w:r>
          </w:p>
        </w:tc>
        <w:tc>
          <w:tcPr>
            <w:tcW w:w="255" w:type="dxa"/>
            <w:vMerge/>
          </w:tcPr>
          <w:p w14:paraId="56C1B18E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368A" w:rsidRPr="00583875" w14:paraId="0F560480" w14:textId="77777777" w:rsidTr="003A7046">
        <w:tc>
          <w:tcPr>
            <w:tcW w:w="810" w:type="dxa"/>
            <w:tcBorders>
              <w:top w:val="single" w:sz="4" w:space="0" w:color="FFFFFF"/>
            </w:tcBorders>
          </w:tcPr>
          <w:p w14:paraId="35C80AA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564D49B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6E11A8ED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8387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368A75D3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583875">
              <w:rPr>
                <w:rFonts w:ascii="Angsana New" w:hAnsi="Angsana New"/>
                <w:sz w:val="24"/>
                <w:szCs w:val="24"/>
              </w:rPr>
              <w:t>2</w:t>
            </w:r>
            <w:r w:rsidRPr="00583875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5838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83875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14:paraId="78D6DE84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6235700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5838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83875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583875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58387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74CD8E50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CD981CF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F55A7A9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149.50</w:t>
            </w:r>
          </w:p>
        </w:tc>
        <w:tc>
          <w:tcPr>
            <w:tcW w:w="270" w:type="dxa"/>
          </w:tcPr>
          <w:p w14:paraId="640DC07B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E9E107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173.00</w:t>
            </w:r>
          </w:p>
        </w:tc>
        <w:tc>
          <w:tcPr>
            <w:tcW w:w="255" w:type="dxa"/>
          </w:tcPr>
          <w:p w14:paraId="10EA80A5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368A" w:rsidRPr="00583875" w14:paraId="3359367F" w14:textId="77777777" w:rsidTr="003A7046">
        <w:tc>
          <w:tcPr>
            <w:tcW w:w="810" w:type="dxa"/>
            <w:tcBorders>
              <w:top w:val="single" w:sz="4" w:space="0" w:color="FFFFFF"/>
            </w:tcBorders>
          </w:tcPr>
          <w:p w14:paraId="71F74BB5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37205B3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6F57F53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1C672D94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D4C3E23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30F8A779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E3D8FDE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AC5195B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2.3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</w:tcPr>
          <w:p w14:paraId="666A8C80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09CFF8A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3.06</w:t>
            </w:r>
          </w:p>
        </w:tc>
        <w:tc>
          <w:tcPr>
            <w:tcW w:w="255" w:type="dxa"/>
          </w:tcPr>
          <w:p w14:paraId="42042055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368A" w:rsidRPr="00583875" w14:paraId="0FE4F78A" w14:textId="77777777" w:rsidTr="003A7046">
        <w:tc>
          <w:tcPr>
            <w:tcW w:w="810" w:type="dxa"/>
            <w:tcBorders>
              <w:top w:val="single" w:sz="4" w:space="0" w:color="FFFFFF"/>
            </w:tcBorders>
          </w:tcPr>
          <w:p w14:paraId="008C62E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24BB1DAC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396E1C9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583875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504B884F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7CB930BD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58387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387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678FAE0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E144DFD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C0097A9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5.39</w:t>
            </w:r>
          </w:p>
        </w:tc>
        <w:tc>
          <w:tcPr>
            <w:tcW w:w="270" w:type="dxa"/>
          </w:tcPr>
          <w:p w14:paraId="7DC7036F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6DBBFBF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6.89</w:t>
            </w:r>
          </w:p>
        </w:tc>
        <w:tc>
          <w:tcPr>
            <w:tcW w:w="255" w:type="dxa"/>
          </w:tcPr>
          <w:p w14:paraId="4757D721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368A" w:rsidRPr="00583875" w14:paraId="761CEF7C" w14:textId="77777777" w:rsidTr="003A7046">
        <w:tc>
          <w:tcPr>
            <w:tcW w:w="810" w:type="dxa"/>
          </w:tcPr>
          <w:p w14:paraId="5DF927D9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3A7A8AF2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A313AF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1DAFA910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76F59F6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47F13564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B9A2AA7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62FCAB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26"/>
                <w:szCs w:val="26"/>
              </w:rPr>
              <w:t>210.51</w:t>
            </w:r>
          </w:p>
        </w:tc>
        <w:tc>
          <w:tcPr>
            <w:tcW w:w="270" w:type="dxa"/>
          </w:tcPr>
          <w:p w14:paraId="54840835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3BBC28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26"/>
                <w:szCs w:val="26"/>
              </w:rPr>
              <w:t>271.73</w:t>
            </w:r>
          </w:p>
        </w:tc>
        <w:tc>
          <w:tcPr>
            <w:tcW w:w="255" w:type="dxa"/>
          </w:tcPr>
          <w:p w14:paraId="56AE41BE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4368A" w:rsidRPr="00583875" w14:paraId="48B95994" w14:textId="77777777" w:rsidTr="003A7046">
        <w:tc>
          <w:tcPr>
            <w:tcW w:w="7284" w:type="dxa"/>
            <w:gridSpan w:val="5"/>
          </w:tcPr>
          <w:p w14:paraId="4F1C639A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0F25F905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ECEE1C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B8422C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>(89.88)</w:t>
            </w:r>
          </w:p>
        </w:tc>
        <w:tc>
          <w:tcPr>
            <w:tcW w:w="270" w:type="dxa"/>
          </w:tcPr>
          <w:p w14:paraId="34CF5246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941B6D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83875">
              <w:rPr>
                <w:rFonts w:ascii="Angsana New" w:hAnsi="Angsana New"/>
                <w:sz w:val="26"/>
                <w:szCs w:val="26"/>
              </w:rPr>
              <w:t>87.18</w:t>
            </w:r>
            <w:r w:rsidRPr="0058387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14:paraId="1CECEFD4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368A" w:rsidRPr="00583875" w14:paraId="6A6B32D6" w14:textId="77777777" w:rsidTr="003A7046">
        <w:tc>
          <w:tcPr>
            <w:tcW w:w="7284" w:type="dxa"/>
            <w:gridSpan w:val="5"/>
            <w:tcBorders>
              <w:bottom w:val="nil"/>
            </w:tcBorders>
          </w:tcPr>
          <w:p w14:paraId="09AE5A23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00C49C41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1AB0B2F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D8CBEF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26"/>
                <w:szCs w:val="26"/>
              </w:rPr>
              <w:t>120.63</w:t>
            </w:r>
          </w:p>
        </w:tc>
        <w:tc>
          <w:tcPr>
            <w:tcW w:w="270" w:type="dxa"/>
            <w:tcBorders>
              <w:bottom w:val="nil"/>
            </w:tcBorders>
          </w:tcPr>
          <w:p w14:paraId="3D148E91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AE20B3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3875">
              <w:rPr>
                <w:rFonts w:ascii="Angsana New" w:hAnsi="Angsana New"/>
                <w:b/>
                <w:bCs/>
                <w:sz w:val="26"/>
                <w:szCs w:val="26"/>
              </w:rPr>
              <w:t>184.55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14:paraId="2B294C91" w14:textId="77777777" w:rsidR="00A4368A" w:rsidRPr="00583875" w:rsidRDefault="00A4368A" w:rsidP="003A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2D8A259E" w14:textId="77777777" w:rsidR="00A4368A" w:rsidRPr="00583875" w:rsidRDefault="00A4368A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7D1EB20" w14:textId="77777777" w:rsidR="000F6A61" w:rsidRPr="00583875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="008720E6" w:rsidRPr="00583875">
        <w:rPr>
          <w:rFonts w:ascii="Angsana New" w:hAnsi="Angsana New"/>
          <w:sz w:val="30"/>
          <w:szCs w:val="30"/>
          <w:cs/>
        </w:rPr>
        <w:t xml:space="preserve"> </w:t>
      </w:r>
      <w:r w:rsidR="00861F9C" w:rsidRPr="005838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AA4484" w:rsidRPr="00583875">
        <w:rPr>
          <w:rFonts w:ascii="Angsana New" w:hAnsi="Angsana New"/>
          <w:sz w:val="30"/>
          <w:szCs w:val="30"/>
        </w:rPr>
        <w:t>31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="00AA4484" w:rsidRPr="00583875">
        <w:rPr>
          <w:rFonts w:ascii="Angsana New" w:hAnsi="Angsana New"/>
          <w:sz w:val="30"/>
          <w:szCs w:val="30"/>
          <w:cs/>
        </w:rPr>
        <w:t>ธันวาคม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="00E0108C" w:rsidRPr="00583875">
        <w:rPr>
          <w:rFonts w:ascii="Angsana New" w:hAnsi="Angsana New"/>
          <w:sz w:val="30"/>
          <w:szCs w:val="30"/>
        </w:rPr>
        <w:t>2</w:t>
      </w:r>
      <w:r w:rsidR="00051987" w:rsidRPr="00583875">
        <w:rPr>
          <w:rFonts w:ascii="Angsana New" w:hAnsi="Angsana New"/>
          <w:sz w:val="30"/>
          <w:szCs w:val="30"/>
        </w:rPr>
        <w:t>56</w:t>
      </w:r>
      <w:r w:rsidR="00627E78" w:rsidRPr="00583875">
        <w:rPr>
          <w:rFonts w:ascii="Angsana New" w:hAnsi="Angsana New"/>
          <w:sz w:val="30"/>
          <w:szCs w:val="30"/>
        </w:rPr>
        <w:t>5</w:t>
      </w:r>
      <w:r w:rsidRPr="00583875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3B360477" w14:textId="77777777" w:rsidR="005024A2" w:rsidRPr="00583875" w:rsidRDefault="005024A2" w:rsidP="005024A2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583875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170"/>
        <w:gridCol w:w="270"/>
        <w:gridCol w:w="1260"/>
      </w:tblGrid>
      <w:tr w:rsidR="0031137A" w:rsidRPr="00583875" w14:paraId="7D9007BC" w14:textId="77777777">
        <w:tc>
          <w:tcPr>
            <w:tcW w:w="6480" w:type="dxa"/>
          </w:tcPr>
          <w:p w14:paraId="22561AE8" w14:textId="77777777" w:rsidR="00B76E62" w:rsidRPr="00583875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52E94E" w14:textId="77777777" w:rsidR="00B76E62" w:rsidRPr="00583875" w:rsidRDefault="00514FB3" w:rsidP="00647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0108C" w:rsidRPr="00583875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583875">
              <w:rPr>
                <w:rFonts w:ascii="Angsana New" w:hAnsi="Angsana New"/>
                <w:sz w:val="30"/>
                <w:szCs w:val="30"/>
              </w:rPr>
              <w:t>6</w:t>
            </w:r>
            <w:r w:rsidR="00647FD7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CD49EC" w14:textId="77777777" w:rsidR="00B76E62" w:rsidRPr="00583875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9D4DA" w14:textId="77777777" w:rsidR="00F76ED5" w:rsidRPr="00583875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19877B40" w14:textId="77777777" w:rsidR="00B76E62" w:rsidRPr="00583875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583875">
              <w:rPr>
                <w:rFonts w:ascii="Angsana New" w:hAnsi="Angsana New"/>
                <w:sz w:val="30"/>
                <w:szCs w:val="30"/>
              </w:rPr>
              <w:t>6</w:t>
            </w:r>
            <w:r w:rsidR="00627E78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583875" w14:paraId="3A25E206" w14:textId="77777777">
        <w:tc>
          <w:tcPr>
            <w:tcW w:w="6480" w:type="dxa"/>
          </w:tcPr>
          <w:p w14:paraId="1985AE10" w14:textId="77777777" w:rsidR="00B76E62" w:rsidRPr="00583875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8734B8B" w14:textId="77777777" w:rsidR="00B76E62" w:rsidRPr="00583875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583875" w14:paraId="7EE65EBF" w14:textId="77777777">
        <w:tc>
          <w:tcPr>
            <w:tcW w:w="6480" w:type="dxa"/>
          </w:tcPr>
          <w:p w14:paraId="5A5CC171" w14:textId="77777777" w:rsidR="008A53DD" w:rsidRPr="00583875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3375EDE9" w14:textId="77777777" w:rsidR="008A53DD" w:rsidRPr="00583875" w:rsidRDefault="008424E3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626,951</w:t>
            </w:r>
          </w:p>
        </w:tc>
        <w:tc>
          <w:tcPr>
            <w:tcW w:w="270" w:type="dxa"/>
            <w:vAlign w:val="bottom"/>
          </w:tcPr>
          <w:p w14:paraId="4E34BFA9" w14:textId="77777777" w:rsidR="008A53DD" w:rsidRPr="00583875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9A330" w14:textId="77777777" w:rsidR="008A53DD" w:rsidRPr="00583875" w:rsidRDefault="00627E78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627,213</w:t>
            </w:r>
          </w:p>
        </w:tc>
      </w:tr>
    </w:tbl>
    <w:p w14:paraId="66CDBE52" w14:textId="77777777" w:rsidR="001F777F" w:rsidRPr="00583875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E0B3038" w14:textId="77777777" w:rsidR="00F17208" w:rsidRPr="00583875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9" w:name="_Hlk506205301"/>
      <w:r w:rsidRPr="00583875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583875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583875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="003C557D" w:rsidRPr="00583875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583875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583875">
        <w:rPr>
          <w:rFonts w:ascii="Angsana New" w:hAnsi="Angsana New" w:hint="cs"/>
          <w:sz w:val="30"/>
          <w:szCs w:val="30"/>
          <w:cs/>
        </w:rPr>
        <w:t>วง</w:t>
      </w:r>
      <w:r w:rsidRPr="00583875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583875">
        <w:rPr>
          <w:rFonts w:ascii="Angsana New" w:hAnsi="Angsana New" w:hint="cs"/>
          <w:sz w:val="30"/>
          <w:szCs w:val="30"/>
          <w:cs/>
        </w:rPr>
        <w:t>ของบริษัท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</w:p>
    <w:p w14:paraId="0E45CBC8" w14:textId="77777777" w:rsidR="007E7593" w:rsidRPr="00583875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29"/>
    <w:p w14:paraId="26A77FD0" w14:textId="77777777" w:rsidR="00E3011B" w:rsidRPr="00583875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lastRenderedPageBreak/>
        <w:t>ภายใต้สัญญาเงินกู้ยืมระยะยาว</w:t>
      </w:r>
      <w:r w:rsidRPr="00583875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583875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583875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583875">
        <w:rPr>
          <w:rFonts w:ascii="Angsana New" w:hAnsi="Angsana New"/>
          <w:sz w:val="30"/>
          <w:szCs w:val="30"/>
        </w:rPr>
        <w:t xml:space="preserve"> </w:t>
      </w:r>
      <w:r w:rsidR="00EB334E" w:rsidRPr="00583875">
        <w:rPr>
          <w:rFonts w:ascii="Angsana New" w:hAnsi="Angsana New"/>
          <w:sz w:val="30"/>
          <w:szCs w:val="30"/>
        </w:rPr>
        <w:t xml:space="preserve">1.5 </w:t>
      </w:r>
      <w:r w:rsidR="00EB334E" w:rsidRPr="00583875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583875">
        <w:rPr>
          <w:rFonts w:ascii="Angsana New" w:hAnsi="Angsana New"/>
          <w:sz w:val="30"/>
          <w:szCs w:val="30"/>
        </w:rPr>
        <w:t xml:space="preserve">, </w:t>
      </w:r>
      <w:r w:rsidR="00624E6A" w:rsidRPr="00583875">
        <w:rPr>
          <w:rFonts w:ascii="Angsana New" w:hAnsi="Angsana New"/>
          <w:sz w:val="30"/>
          <w:szCs w:val="30"/>
        </w:rPr>
        <w:t>2</w:t>
      </w:r>
      <w:r w:rsidRPr="00583875">
        <w:rPr>
          <w:rFonts w:ascii="Angsana New" w:hAnsi="Angsana New"/>
          <w:sz w:val="30"/>
          <w:szCs w:val="30"/>
        </w:rPr>
        <w:t xml:space="preserve"> </w:t>
      </w:r>
      <w:r w:rsidRPr="00583875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583875">
        <w:rPr>
          <w:rFonts w:ascii="Angsana New" w:hAnsi="Angsana New"/>
          <w:sz w:val="30"/>
          <w:szCs w:val="30"/>
        </w:rPr>
        <w:t>2.25</w:t>
      </w:r>
      <w:r w:rsidRPr="00583875">
        <w:rPr>
          <w:rFonts w:ascii="Angsana New" w:hAnsi="Angsana New"/>
          <w:sz w:val="30"/>
          <w:szCs w:val="30"/>
        </w:rPr>
        <w:t xml:space="preserve"> </w:t>
      </w:r>
      <w:r w:rsidRPr="00583875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583875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583875">
        <w:rPr>
          <w:rFonts w:ascii="Angsana New" w:hAnsi="Angsana New"/>
          <w:sz w:val="30"/>
          <w:szCs w:val="30"/>
        </w:rPr>
        <w:t xml:space="preserve">DSCR) </w:t>
      </w:r>
      <w:r w:rsidRPr="00583875">
        <w:rPr>
          <w:rFonts w:ascii="Angsana New" w:hAnsi="Angsana New"/>
          <w:sz w:val="30"/>
          <w:szCs w:val="30"/>
          <w:cs/>
        </w:rPr>
        <w:t>ต้องไม่</w:t>
      </w:r>
      <w:r w:rsidRPr="00583875">
        <w:rPr>
          <w:rFonts w:ascii="Angsana New" w:hAnsi="Angsana New" w:hint="cs"/>
          <w:sz w:val="30"/>
          <w:szCs w:val="30"/>
          <w:cs/>
        </w:rPr>
        <w:t>น้อย</w:t>
      </w:r>
      <w:r w:rsidRPr="00583875">
        <w:rPr>
          <w:rFonts w:ascii="Angsana New" w:hAnsi="Angsana New"/>
          <w:sz w:val="30"/>
          <w:szCs w:val="30"/>
          <w:cs/>
        </w:rPr>
        <w:t xml:space="preserve">กว่า </w:t>
      </w:r>
      <w:r w:rsidRPr="00583875">
        <w:rPr>
          <w:rFonts w:ascii="Angsana New" w:hAnsi="Angsana New"/>
          <w:sz w:val="30"/>
          <w:szCs w:val="30"/>
        </w:rPr>
        <w:t>1.5</w:t>
      </w:r>
      <w:r w:rsidRPr="00583875">
        <w:rPr>
          <w:rFonts w:ascii="Angsana New" w:hAnsi="Angsana New"/>
          <w:sz w:val="30"/>
          <w:szCs w:val="30"/>
          <w:cs/>
        </w:rPr>
        <w:t xml:space="preserve"> เท่า </w:t>
      </w:r>
      <w:r w:rsidRPr="005838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583875">
        <w:rPr>
          <w:rFonts w:ascii="Angsana New" w:hAnsi="Angsana New"/>
          <w:sz w:val="30"/>
          <w:szCs w:val="30"/>
        </w:rPr>
        <w:t>1.3</w:t>
      </w:r>
      <w:r w:rsidRPr="00583875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02DF2555" w14:textId="77777777" w:rsidR="00605B8E" w:rsidRPr="00583875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45A7EE64" w14:textId="77777777" w:rsidR="008C5EB0" w:rsidRPr="00583875" w:rsidRDefault="00332B5B" w:rsidP="00FC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 xml:space="preserve">ณ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="008720E6" w:rsidRPr="00583875">
        <w:rPr>
          <w:rFonts w:ascii="Angsana New" w:hAnsi="Angsana New"/>
          <w:sz w:val="30"/>
          <w:szCs w:val="30"/>
          <w:cs/>
        </w:rPr>
        <w:t xml:space="preserve"> </w:t>
      </w:r>
      <w:r w:rsidR="008C5EB0" w:rsidRPr="00583875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30" w:name="_Hlk118470382"/>
      <w:r w:rsidR="00B27C26" w:rsidRPr="00583875">
        <w:rPr>
          <w:rFonts w:ascii="Angsana New" w:hAnsi="Angsana New"/>
          <w:sz w:val="30"/>
          <w:szCs w:val="30"/>
        </w:rPr>
        <w:t>0.96</w:t>
      </w:r>
      <w:r w:rsidR="006112F6" w:rsidRPr="00583875">
        <w:rPr>
          <w:rFonts w:ascii="Angsana New" w:hAnsi="Angsana New"/>
          <w:sz w:val="30"/>
          <w:szCs w:val="30"/>
        </w:rPr>
        <w:t xml:space="preserve"> </w:t>
      </w:r>
      <w:bookmarkEnd w:id="30"/>
      <w:r w:rsidR="00FB2F4A" w:rsidRPr="00583875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583875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583875">
        <w:rPr>
          <w:rFonts w:ascii="Angsana New" w:hAnsi="Angsana New"/>
          <w:sz w:val="30"/>
          <w:szCs w:val="30"/>
        </w:rPr>
        <w:t xml:space="preserve">DSCR) </w:t>
      </w:r>
      <w:bookmarkStart w:id="31" w:name="_Hlk55304941"/>
      <w:r w:rsidR="00B27C26" w:rsidRPr="00583875">
        <w:rPr>
          <w:rFonts w:ascii="Angsana New" w:hAnsi="Angsana New"/>
          <w:sz w:val="30"/>
          <w:szCs w:val="30"/>
        </w:rPr>
        <w:t>1.59</w:t>
      </w:r>
      <w:r w:rsidR="00FB2F4A" w:rsidRPr="00583875">
        <w:rPr>
          <w:rFonts w:ascii="Angsana New" w:hAnsi="Angsana New"/>
          <w:sz w:val="30"/>
          <w:szCs w:val="30"/>
        </w:rPr>
        <w:t xml:space="preserve"> </w:t>
      </w:r>
      <w:bookmarkEnd w:id="31"/>
      <w:r w:rsidR="00FB2F4A" w:rsidRPr="00583875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583875">
        <w:rPr>
          <w:rFonts w:ascii="Angsana New" w:hAnsi="Angsana New"/>
          <w:sz w:val="30"/>
          <w:szCs w:val="30"/>
        </w:rPr>
        <w:t xml:space="preserve"> </w:t>
      </w:r>
    </w:p>
    <w:p w14:paraId="56715B3B" w14:textId="77777777" w:rsidR="006C454C" w:rsidRPr="00583875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8387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="008720E6" w:rsidRPr="00583875">
        <w:rPr>
          <w:rFonts w:ascii="Angsana New" w:hAnsi="Angsana New"/>
          <w:sz w:val="30"/>
          <w:szCs w:val="30"/>
          <w:cs/>
        </w:rPr>
        <w:t xml:space="preserve"> </w:t>
      </w:r>
      <w:r w:rsidR="00861F9C" w:rsidRPr="005838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583875">
        <w:rPr>
          <w:rFonts w:ascii="Angsana New" w:hAnsi="Angsana New"/>
          <w:sz w:val="30"/>
          <w:szCs w:val="30"/>
        </w:rPr>
        <w:t>31</w:t>
      </w:r>
      <w:r w:rsidR="00861F9C" w:rsidRPr="0058387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583875">
        <w:rPr>
          <w:rFonts w:ascii="Angsana New" w:hAnsi="Angsana New"/>
          <w:sz w:val="30"/>
          <w:szCs w:val="30"/>
        </w:rPr>
        <w:t>256</w:t>
      </w:r>
      <w:r w:rsidR="00721297" w:rsidRPr="00583875">
        <w:rPr>
          <w:rFonts w:ascii="Angsana New" w:hAnsi="Angsana New"/>
          <w:sz w:val="30"/>
          <w:szCs w:val="30"/>
        </w:rPr>
        <w:t>5</w:t>
      </w:r>
      <w:r w:rsidR="00861F9C" w:rsidRPr="00583875">
        <w:rPr>
          <w:rFonts w:ascii="Angsana New" w:hAnsi="Angsana New"/>
          <w:sz w:val="30"/>
          <w:szCs w:val="30"/>
          <w:cs/>
        </w:rPr>
        <w:t xml:space="preserve"> </w:t>
      </w:r>
      <w:r w:rsidR="00E62F99" w:rsidRPr="00583875">
        <w:rPr>
          <w:rFonts w:ascii="Angsana New" w:hAnsi="Angsana New" w:hint="cs"/>
          <w:sz w:val="30"/>
          <w:szCs w:val="30"/>
          <w:cs/>
        </w:rPr>
        <w:t>กลุ่ม</w:t>
      </w:r>
      <w:r w:rsidRPr="00583875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583875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583875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805E6E" w:rsidRPr="00583875" w14:paraId="1395DB4B" w14:textId="77777777" w:rsidTr="0030510A">
        <w:tc>
          <w:tcPr>
            <w:tcW w:w="3600" w:type="dxa"/>
          </w:tcPr>
          <w:p w14:paraId="55C5BC4D" w14:textId="77777777" w:rsidR="00805E6E" w:rsidRPr="00583875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DD5B5F5" w14:textId="77777777" w:rsidR="00805E6E" w:rsidRPr="00583875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B245A2" w14:textId="77777777" w:rsidR="00805E6E" w:rsidRPr="00583875" w:rsidRDefault="00805E6E" w:rsidP="00805E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4261239" w14:textId="77777777" w:rsidR="00805E6E" w:rsidRPr="00583875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E6E" w:rsidRPr="00583875" w14:paraId="388C9702" w14:textId="77777777" w:rsidTr="00805E6E">
        <w:tc>
          <w:tcPr>
            <w:tcW w:w="3600" w:type="dxa"/>
          </w:tcPr>
          <w:p w14:paraId="770A83C4" w14:textId="77777777" w:rsidR="00805E6E" w:rsidRPr="00583875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6DE6E5" w14:textId="77777777" w:rsidR="00805E6E" w:rsidRPr="00583875" w:rsidRDefault="00514FB3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05E6E" w:rsidRPr="0058387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805E6E" w:rsidRPr="00583875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383FC039" w14:textId="77777777" w:rsidR="00805E6E" w:rsidRPr="00583875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E2D2B" w14:textId="77777777" w:rsidR="00805E6E" w:rsidRPr="00583875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70" w:type="dxa"/>
          </w:tcPr>
          <w:p w14:paraId="1AD771A9" w14:textId="77777777" w:rsidR="00805E6E" w:rsidRPr="00583875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02C39" w14:textId="77777777" w:rsidR="00805E6E" w:rsidRPr="00583875" w:rsidRDefault="00514FB3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05E6E" w:rsidRPr="0058387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805E6E" w:rsidRPr="00583875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111D6528" w14:textId="77777777" w:rsidR="00805E6E" w:rsidRPr="00583875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E749E" w14:textId="77777777" w:rsidR="00805E6E" w:rsidRPr="00583875" w:rsidRDefault="00805E6E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</w:tr>
      <w:tr w:rsidR="00805E6E" w:rsidRPr="00583875" w14:paraId="5B7EA50B" w14:textId="77777777" w:rsidTr="0030510A">
        <w:tc>
          <w:tcPr>
            <w:tcW w:w="3600" w:type="dxa"/>
          </w:tcPr>
          <w:p w14:paraId="0489F7C1" w14:textId="77777777" w:rsidR="00805E6E" w:rsidRPr="00583875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BF25A4A" w14:textId="77777777" w:rsidR="00805E6E" w:rsidRPr="00583875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5E6E" w:rsidRPr="00583875" w14:paraId="1CE263BF" w14:textId="77777777" w:rsidTr="00805E6E">
        <w:tc>
          <w:tcPr>
            <w:tcW w:w="3600" w:type="dxa"/>
          </w:tcPr>
          <w:p w14:paraId="248E80DF" w14:textId="77777777" w:rsidR="00805E6E" w:rsidRPr="00583875" w:rsidRDefault="00805E6E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583875">
              <w:rPr>
                <w:rFonts w:ascii="Angsana New" w:hAnsi="Angsana New"/>
                <w:sz w:val="30"/>
                <w:szCs w:val="30"/>
              </w:rPr>
              <w:t>/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F2B7BE" w14:textId="77777777" w:rsidR="00805E6E" w:rsidRPr="00583875" w:rsidRDefault="00DA4FED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</w:t>
            </w:r>
            <w:r w:rsidR="00F47D21" w:rsidRPr="00583875">
              <w:rPr>
                <w:rFonts w:ascii="Angsana New" w:hAnsi="Angsana New"/>
                <w:sz w:val="30"/>
                <w:szCs w:val="30"/>
              </w:rPr>
              <w:t>080,291</w:t>
            </w:r>
          </w:p>
        </w:tc>
        <w:tc>
          <w:tcPr>
            <w:tcW w:w="270" w:type="dxa"/>
          </w:tcPr>
          <w:p w14:paraId="3F7FA780" w14:textId="77777777" w:rsidR="00805E6E" w:rsidRPr="00583875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AB2D" w14:textId="77777777" w:rsidR="00805E6E" w:rsidRPr="00583875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723,691</w:t>
            </w:r>
          </w:p>
        </w:tc>
        <w:tc>
          <w:tcPr>
            <w:tcW w:w="270" w:type="dxa"/>
          </w:tcPr>
          <w:p w14:paraId="6838905F" w14:textId="77777777" w:rsidR="00805E6E" w:rsidRPr="00583875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78119" w14:textId="77777777" w:rsidR="00805E6E" w:rsidRPr="00583875" w:rsidRDefault="00F47D21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827,811</w:t>
            </w:r>
          </w:p>
        </w:tc>
        <w:tc>
          <w:tcPr>
            <w:tcW w:w="270" w:type="dxa"/>
            <w:vAlign w:val="bottom"/>
          </w:tcPr>
          <w:p w14:paraId="03F08E34" w14:textId="77777777" w:rsidR="00805E6E" w:rsidRPr="00583875" w:rsidRDefault="00805E6E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C0681" w14:textId="77777777" w:rsidR="00805E6E" w:rsidRPr="00583875" w:rsidRDefault="00805E6E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723,691</w:t>
            </w:r>
          </w:p>
        </w:tc>
      </w:tr>
    </w:tbl>
    <w:p w14:paraId="34196AE8" w14:textId="77777777" w:rsidR="009E4B1F" w:rsidRPr="00583875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4E271BEC" w14:textId="77777777" w:rsidR="00132676" w:rsidRPr="00583875" w:rsidRDefault="0013267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D671E2D" w14:textId="77777777" w:rsidR="001064B9" w:rsidRPr="00583875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583875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07FD7E57" w14:textId="77777777" w:rsidR="001064B9" w:rsidRPr="00583875" w:rsidRDefault="001064B9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="008720E6" w:rsidRPr="00583875">
        <w:rPr>
          <w:rFonts w:ascii="Angsana New" w:hAnsi="Angsana New"/>
          <w:sz w:val="30"/>
          <w:szCs w:val="30"/>
          <w:cs/>
        </w:rPr>
        <w:t xml:space="preserve"> </w:t>
      </w:r>
      <w:r w:rsidR="00EA7145" w:rsidRPr="005838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EA7145" w:rsidRPr="00583875">
        <w:rPr>
          <w:rFonts w:ascii="Angsana New" w:hAnsi="Angsana New"/>
          <w:sz w:val="30"/>
          <w:szCs w:val="30"/>
        </w:rPr>
        <w:t>31</w:t>
      </w:r>
      <w:r w:rsidR="00EA7145" w:rsidRPr="0058387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7145" w:rsidRPr="00583875">
        <w:rPr>
          <w:rFonts w:ascii="Angsana New" w:hAnsi="Angsana New"/>
          <w:sz w:val="30"/>
          <w:szCs w:val="30"/>
        </w:rPr>
        <w:t>256</w:t>
      </w:r>
      <w:r w:rsidR="00721297" w:rsidRPr="00583875">
        <w:rPr>
          <w:rFonts w:ascii="Angsana New" w:hAnsi="Angsana New"/>
          <w:sz w:val="30"/>
          <w:szCs w:val="30"/>
        </w:rPr>
        <w:t>5</w:t>
      </w:r>
      <w:r w:rsidR="00EA7145" w:rsidRPr="00583875">
        <w:rPr>
          <w:rFonts w:ascii="Angsana New" w:hAnsi="Angsana New"/>
          <w:sz w:val="30"/>
          <w:szCs w:val="30"/>
          <w:cs/>
        </w:rPr>
        <w:t xml:space="preserve"> </w:t>
      </w:r>
      <w:r w:rsidR="001F1F88" w:rsidRPr="00583875">
        <w:rPr>
          <w:rFonts w:ascii="Angsana New" w:hAnsi="Angsana New"/>
          <w:sz w:val="30"/>
          <w:szCs w:val="30"/>
          <w:cs/>
        </w:rPr>
        <w:t>มีรายล</w:t>
      </w:r>
      <w:r w:rsidRPr="00583875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22E488DA" w14:textId="77777777" w:rsidR="00B621D6" w:rsidRPr="00583875" w:rsidRDefault="00B621D6" w:rsidP="00B621D6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583875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218" w:type="dxa"/>
        <w:tblInd w:w="534" w:type="dxa"/>
        <w:tblLook w:val="04A0" w:firstRow="1" w:lastRow="0" w:firstColumn="1" w:lastColumn="0" w:noHBand="0" w:noVBand="1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31137A" w:rsidRPr="00583875" w14:paraId="50969EBD" w14:textId="77777777" w:rsidTr="009C0413">
        <w:tc>
          <w:tcPr>
            <w:tcW w:w="4394" w:type="dxa"/>
            <w:shd w:val="clear" w:color="auto" w:fill="auto"/>
          </w:tcPr>
          <w:p w14:paraId="3462E458" w14:textId="77777777" w:rsidR="009C0413" w:rsidRPr="00583875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32" w:name="_Hlk31790462"/>
          </w:p>
        </w:tc>
        <w:tc>
          <w:tcPr>
            <w:tcW w:w="692" w:type="dxa"/>
            <w:shd w:val="clear" w:color="auto" w:fill="auto"/>
          </w:tcPr>
          <w:p w14:paraId="50DED2F1" w14:textId="77777777" w:rsidR="009C0413" w:rsidRPr="00583875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14:paraId="0F4F52A0" w14:textId="77777777" w:rsidR="009C0413" w:rsidRPr="00583875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14:paraId="71218D41" w14:textId="77777777" w:rsidR="009C0413" w:rsidRPr="00583875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F34DB3E" w14:textId="77777777" w:rsidR="009C0413" w:rsidRPr="00583875" w:rsidRDefault="00514FB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233F1" w:rsidRPr="0058387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233F1" w:rsidRPr="00583875">
              <w:rPr>
                <w:rFonts w:ascii="Angsana New" w:hAnsi="Angsana New"/>
                <w:sz w:val="30"/>
                <w:szCs w:val="30"/>
              </w:rPr>
              <w:t>56</w:t>
            </w:r>
            <w:r w:rsidR="00721297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</w:tcBorders>
          </w:tcPr>
          <w:p w14:paraId="19CBB144" w14:textId="77777777" w:rsidR="009C0413" w:rsidRPr="00583875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14:paraId="365C4C14" w14:textId="77777777" w:rsidR="009C0413" w:rsidRPr="00583875" w:rsidRDefault="00861F9C" w:rsidP="009C041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  <w:r w:rsidR="009C0413" w:rsidRPr="0058387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9C0413" w:rsidRPr="0058387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58387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</w:t>
            </w:r>
            <w:r w:rsidR="009C0413" w:rsidRPr="0058387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  <w:p w14:paraId="0DDF74F5" w14:textId="77777777" w:rsidR="009C0413" w:rsidRPr="00583875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21297" w:rsidRPr="0058387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1137A" w:rsidRPr="00583875" w14:paraId="31C8AD44" w14:textId="77777777" w:rsidTr="009C0413">
        <w:tc>
          <w:tcPr>
            <w:tcW w:w="4394" w:type="dxa"/>
            <w:shd w:val="clear" w:color="auto" w:fill="auto"/>
          </w:tcPr>
          <w:p w14:paraId="3D549A4B" w14:textId="77777777" w:rsidR="009C0413" w:rsidRPr="00583875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14:paraId="71AFFCB8" w14:textId="77777777" w:rsidR="009C0413" w:rsidRPr="00583875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077F1802" w14:textId="77777777" w:rsidR="009C0413" w:rsidRPr="00583875" w:rsidRDefault="00FC47EA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9C0413"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32"/>
      <w:tr w:rsidR="0031137A" w:rsidRPr="00583875" w14:paraId="07011C90" w14:textId="77777777" w:rsidTr="009C0413">
        <w:tc>
          <w:tcPr>
            <w:tcW w:w="4394" w:type="dxa"/>
            <w:shd w:val="clear" w:color="auto" w:fill="auto"/>
          </w:tcPr>
          <w:p w14:paraId="7AABC771" w14:textId="77777777" w:rsidR="00FC47EA" w:rsidRPr="00583875" w:rsidRDefault="00FC47EA" w:rsidP="00144319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14:paraId="2B0F2DAB" w14:textId="77777777" w:rsidR="00FC47EA" w:rsidRPr="00583875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0057B717" w14:textId="77777777" w:rsidR="00FC47EA" w:rsidRPr="00583875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4017A926" w14:textId="77777777" w:rsidR="00FC47EA" w:rsidRPr="00583875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C0EEB2" w14:textId="77777777" w:rsidR="00FC47EA" w:rsidRPr="00583875" w:rsidRDefault="00B27C2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42,006</w:t>
            </w:r>
          </w:p>
        </w:tc>
        <w:tc>
          <w:tcPr>
            <w:tcW w:w="236" w:type="dxa"/>
          </w:tcPr>
          <w:p w14:paraId="12920D5D" w14:textId="77777777" w:rsidR="00FC47EA" w:rsidRPr="00583875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8177571" w14:textId="77777777" w:rsidR="00FC47EA" w:rsidRPr="00583875" w:rsidRDefault="00721297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</w:tr>
      <w:tr w:rsidR="0031137A" w:rsidRPr="00583875" w14:paraId="64CCEEA1" w14:textId="77777777" w:rsidTr="00BB632A">
        <w:tc>
          <w:tcPr>
            <w:tcW w:w="5086" w:type="dxa"/>
            <w:gridSpan w:val="2"/>
            <w:shd w:val="clear" w:color="auto" w:fill="auto"/>
          </w:tcPr>
          <w:p w14:paraId="50B16FBE" w14:textId="77777777" w:rsidR="009C1F56" w:rsidRPr="00583875" w:rsidRDefault="009C1F56" w:rsidP="009C1F5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201" w:type="dxa"/>
            <w:shd w:val="clear" w:color="auto" w:fill="auto"/>
          </w:tcPr>
          <w:p w14:paraId="4218A50A" w14:textId="77777777" w:rsidR="009C1F56" w:rsidRPr="00583875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46804261" w14:textId="77777777" w:rsidR="009C1F56" w:rsidRPr="00583875" w:rsidRDefault="009C1F56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7F6399" w14:textId="77777777" w:rsidR="009C1F56" w:rsidRPr="00583875" w:rsidRDefault="008B64B1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27C26" w:rsidRPr="00583875">
              <w:rPr>
                <w:rFonts w:ascii="Angsana New" w:hAnsi="Angsana New" w:cs="Angsana New"/>
                <w:sz w:val="30"/>
                <w:szCs w:val="30"/>
              </w:rPr>
              <w:t>17,934</w:t>
            </w:r>
            <w:r w:rsidRPr="005838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F1CAEAF" w14:textId="77777777" w:rsidR="009C1F56" w:rsidRPr="00583875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1A666211" w14:textId="77777777" w:rsidR="009C1F56" w:rsidRPr="00583875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21297" w:rsidRPr="00583875">
              <w:rPr>
                <w:rFonts w:ascii="Angsana New" w:hAnsi="Angsana New" w:cs="Angsana New"/>
                <w:sz w:val="30"/>
                <w:szCs w:val="30"/>
              </w:rPr>
              <w:t>24,360</w:t>
            </w:r>
            <w:r w:rsidRPr="005838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137A" w:rsidRPr="00583875" w14:paraId="018DB394" w14:textId="77777777" w:rsidTr="00FC47EA">
        <w:tc>
          <w:tcPr>
            <w:tcW w:w="5086" w:type="dxa"/>
            <w:gridSpan w:val="2"/>
            <w:shd w:val="clear" w:color="auto" w:fill="auto"/>
          </w:tcPr>
          <w:p w14:paraId="24EB8921" w14:textId="77777777" w:rsidR="00FC47EA" w:rsidRPr="00583875" w:rsidRDefault="009C1F56" w:rsidP="009C1F56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3" w:name="_Hlk31790605"/>
            <w:r w:rsidRPr="0058387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 w:cs="Angsana New"/>
                <w:sz w:val="30"/>
                <w:szCs w:val="30"/>
                <w:cs/>
              </w:rPr>
              <w:t>– สุทธิ</w:t>
            </w:r>
          </w:p>
        </w:tc>
        <w:tc>
          <w:tcPr>
            <w:tcW w:w="1201" w:type="dxa"/>
            <w:shd w:val="clear" w:color="auto" w:fill="auto"/>
          </w:tcPr>
          <w:p w14:paraId="7AF88D61" w14:textId="77777777" w:rsidR="00FC47EA" w:rsidRPr="00583875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2C54ACA3" w14:textId="77777777" w:rsidR="00FC47EA" w:rsidRPr="00583875" w:rsidRDefault="00FC47EA" w:rsidP="00FC47EA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FC05B" w14:textId="77777777" w:rsidR="00FC47EA" w:rsidRPr="00583875" w:rsidRDefault="00801008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24,072</w:t>
            </w:r>
          </w:p>
        </w:tc>
        <w:tc>
          <w:tcPr>
            <w:tcW w:w="236" w:type="dxa"/>
          </w:tcPr>
          <w:p w14:paraId="2533466A" w14:textId="77777777" w:rsidR="00FC47EA" w:rsidRPr="00583875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B2124CE" w14:textId="77777777" w:rsidR="00FC47EA" w:rsidRPr="00583875" w:rsidRDefault="00721297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35,554</w:t>
            </w:r>
          </w:p>
        </w:tc>
      </w:tr>
    </w:tbl>
    <w:bookmarkEnd w:id="33"/>
    <w:p w14:paraId="342EE5D8" w14:textId="77777777" w:rsidR="00DD1CDB" w:rsidRPr="00583875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  <w:r w:rsidRPr="00583875">
        <w:rPr>
          <w:rFonts w:ascii="Angsana New" w:eastAsia="Calibri" w:hAnsi="Angsana New"/>
          <w:sz w:val="26"/>
          <w:szCs w:val="26"/>
        </w:rPr>
        <w:t xml:space="preserve">                                                   </w:t>
      </w:r>
    </w:p>
    <w:p w14:paraId="06346857" w14:textId="77777777" w:rsidR="00DD1CDB" w:rsidRPr="00583875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23937A8E" w14:textId="77777777" w:rsidR="006E2DBF" w:rsidRPr="00583875" w:rsidRDefault="006E2DBF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6BD16A78" w14:textId="77777777" w:rsidR="002C61A9" w:rsidRPr="00583875" w:rsidRDefault="002C61A9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5BEE6DB9" w14:textId="77777777" w:rsidR="002C61A9" w:rsidRPr="00583875" w:rsidRDefault="002C61A9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64F438A2" w14:textId="77777777" w:rsidR="002C61A9" w:rsidRPr="00583875" w:rsidRDefault="002C61A9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082D844F" w14:textId="77777777" w:rsidR="002C61A9" w:rsidRPr="00583875" w:rsidRDefault="002C61A9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55397BED" w14:textId="77777777" w:rsidR="002C61A9" w:rsidRPr="00583875" w:rsidRDefault="002C61A9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195419E7" w14:textId="77777777" w:rsidR="00B621D6" w:rsidRPr="00583875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83875">
        <w:rPr>
          <w:rFonts w:ascii="Angsana New" w:eastAsia="Calibri" w:hAnsi="Angsana New"/>
          <w:sz w:val="26"/>
          <w:szCs w:val="26"/>
        </w:rPr>
        <w:lastRenderedPageBreak/>
        <w:t xml:space="preserve">                    </w:t>
      </w:r>
      <w:r w:rsidR="00BA77EC" w:rsidRPr="00583875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583875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583875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4A726E7C" w14:textId="77777777" w:rsidR="00132676" w:rsidRPr="00583875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31137A" w:rsidRPr="00583875" w14:paraId="31E76602" w14:textId="77777777" w:rsidTr="00A72988">
        <w:trPr>
          <w:trHeight w:val="675"/>
        </w:trPr>
        <w:tc>
          <w:tcPr>
            <w:tcW w:w="3260" w:type="dxa"/>
            <w:gridSpan w:val="2"/>
          </w:tcPr>
          <w:p w14:paraId="23057466" w14:textId="77777777" w:rsidR="00C11B13" w:rsidRPr="00583875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234F2F5E" w14:textId="77777777" w:rsidR="00C11B13" w:rsidRPr="00583875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83875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2FD8F979" w14:textId="77777777" w:rsidR="00C11B13" w:rsidRPr="00583875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83875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31137A" w:rsidRPr="00583875" w14:paraId="293A83D4" w14:textId="77777777" w:rsidTr="00A72988">
        <w:tc>
          <w:tcPr>
            <w:tcW w:w="3260" w:type="dxa"/>
            <w:gridSpan w:val="2"/>
          </w:tcPr>
          <w:p w14:paraId="15412668" w14:textId="77777777" w:rsidR="00F56BF3" w:rsidRPr="00583875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34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7F6B28C9" w14:textId="77777777" w:rsidR="00F56BF3" w:rsidRPr="00583875" w:rsidRDefault="00514FB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4D08B263" w14:textId="77777777" w:rsidR="00F56BF3" w:rsidRPr="00583875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1B0541C" w14:textId="77777777" w:rsidR="00F56BF3" w:rsidRPr="00583875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8387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58387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F7B3D" w:rsidRPr="00583875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4978F56" w14:textId="77777777" w:rsidR="00F56BF3" w:rsidRPr="00583875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0562B5EE" w14:textId="77777777" w:rsidR="00F56BF3" w:rsidRPr="00583875" w:rsidRDefault="00514FB3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36EA1D37" w14:textId="77777777" w:rsidR="00F56BF3" w:rsidRPr="00583875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4E6F91D5" w14:textId="77777777" w:rsidR="00F56BF3" w:rsidRPr="00583875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8387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58387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58387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F7B3D" w:rsidRPr="00583875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31137A" w:rsidRPr="00583875" w14:paraId="18C2D659" w14:textId="77777777" w:rsidTr="00A72988">
        <w:tc>
          <w:tcPr>
            <w:tcW w:w="3260" w:type="dxa"/>
            <w:gridSpan w:val="2"/>
          </w:tcPr>
          <w:p w14:paraId="44E021A0" w14:textId="77777777" w:rsidR="00C11B13" w:rsidRPr="00583875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6576C725" w14:textId="77777777" w:rsidR="00C11B13" w:rsidRPr="00583875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838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83875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5838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F7B3D" w:rsidRPr="00583875" w14:paraId="571AE957" w14:textId="77777777" w:rsidTr="00A72988">
        <w:tc>
          <w:tcPr>
            <w:tcW w:w="3260" w:type="dxa"/>
            <w:gridSpan w:val="2"/>
            <w:hideMark/>
          </w:tcPr>
          <w:p w14:paraId="05A5CA22" w14:textId="77777777" w:rsidR="008F7B3D" w:rsidRPr="00583875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3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5838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3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44483DDD" w14:textId="77777777" w:rsidR="008F7B3D" w:rsidRPr="00583875" w:rsidRDefault="0080100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18,862</w:t>
            </w:r>
          </w:p>
        </w:tc>
        <w:tc>
          <w:tcPr>
            <w:tcW w:w="246" w:type="dxa"/>
          </w:tcPr>
          <w:p w14:paraId="227A1404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05E90EE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25,783</w:t>
            </w:r>
          </w:p>
        </w:tc>
        <w:tc>
          <w:tcPr>
            <w:tcW w:w="708" w:type="dxa"/>
            <w:vAlign w:val="bottom"/>
          </w:tcPr>
          <w:p w14:paraId="06EACC23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8A60DBD" w14:textId="77777777" w:rsidR="008F7B3D" w:rsidRPr="00583875" w:rsidRDefault="0080100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17,934</w:t>
            </w:r>
          </w:p>
        </w:tc>
        <w:tc>
          <w:tcPr>
            <w:tcW w:w="235" w:type="dxa"/>
          </w:tcPr>
          <w:p w14:paraId="156A0040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E986301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24,360</w:t>
            </w:r>
          </w:p>
        </w:tc>
      </w:tr>
      <w:tr w:rsidR="008F7B3D" w:rsidRPr="00583875" w14:paraId="69753C1C" w14:textId="77777777" w:rsidTr="00A72988">
        <w:tc>
          <w:tcPr>
            <w:tcW w:w="3260" w:type="dxa"/>
            <w:gridSpan w:val="2"/>
            <w:hideMark/>
          </w:tcPr>
          <w:p w14:paraId="3E768F7D" w14:textId="77777777" w:rsidR="008F7B3D" w:rsidRPr="00583875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3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5838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3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58387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83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656B82ED" w14:textId="77777777" w:rsidR="008F7B3D" w:rsidRPr="00583875" w:rsidRDefault="0080100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24,736</w:t>
            </w:r>
          </w:p>
        </w:tc>
        <w:tc>
          <w:tcPr>
            <w:tcW w:w="246" w:type="dxa"/>
          </w:tcPr>
          <w:p w14:paraId="688ABA1A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D1268E3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36,778</w:t>
            </w:r>
          </w:p>
        </w:tc>
        <w:tc>
          <w:tcPr>
            <w:tcW w:w="708" w:type="dxa"/>
            <w:vAlign w:val="bottom"/>
          </w:tcPr>
          <w:p w14:paraId="364EA674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02548FC1" w14:textId="77777777" w:rsidR="008F7B3D" w:rsidRPr="00583875" w:rsidRDefault="0080100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24,072</w:t>
            </w:r>
          </w:p>
        </w:tc>
        <w:tc>
          <w:tcPr>
            <w:tcW w:w="235" w:type="dxa"/>
            <w:vMerge w:val="restart"/>
          </w:tcPr>
          <w:p w14:paraId="011B89E7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8860B89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35,554</w:t>
            </w:r>
          </w:p>
        </w:tc>
      </w:tr>
      <w:tr w:rsidR="008F7B3D" w:rsidRPr="00583875" w14:paraId="4AA529E4" w14:textId="77777777" w:rsidTr="009B19F1">
        <w:tc>
          <w:tcPr>
            <w:tcW w:w="1020" w:type="dxa"/>
          </w:tcPr>
          <w:p w14:paraId="518FF7D6" w14:textId="77777777" w:rsidR="008F7B3D" w:rsidRPr="00583875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1B23ADDA" w14:textId="77777777" w:rsidR="008F7B3D" w:rsidRPr="00583875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14742" w14:textId="77777777" w:rsidR="008F7B3D" w:rsidRPr="00583875" w:rsidRDefault="0080100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43,598</w:t>
            </w:r>
          </w:p>
        </w:tc>
        <w:tc>
          <w:tcPr>
            <w:tcW w:w="246" w:type="dxa"/>
          </w:tcPr>
          <w:p w14:paraId="71A77841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40BD482E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62,561</w:t>
            </w:r>
          </w:p>
        </w:tc>
        <w:tc>
          <w:tcPr>
            <w:tcW w:w="708" w:type="dxa"/>
            <w:vAlign w:val="bottom"/>
          </w:tcPr>
          <w:p w14:paraId="3886DC36" w14:textId="77777777" w:rsidR="008F7B3D" w:rsidRPr="0058387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8BAD2BE" w14:textId="77777777" w:rsidR="008F7B3D" w:rsidRPr="00583875" w:rsidRDefault="00801008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42,006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14:paraId="223395AC" w14:textId="77777777" w:rsidR="008F7B3D" w:rsidRPr="00583875" w:rsidRDefault="008F7B3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001A860" w14:textId="77777777" w:rsidR="008F7B3D" w:rsidRPr="00583875" w:rsidRDefault="008F7B3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</w:tr>
      <w:tr w:rsidR="0031137A" w:rsidRPr="00583875" w14:paraId="3F813776" w14:textId="77777777" w:rsidTr="00A72988">
        <w:tc>
          <w:tcPr>
            <w:tcW w:w="3260" w:type="dxa"/>
            <w:gridSpan w:val="2"/>
            <w:hideMark/>
          </w:tcPr>
          <w:p w14:paraId="3D44E074" w14:textId="77777777" w:rsidR="00EA7145" w:rsidRPr="00583875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83875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166386B4" w14:textId="77777777" w:rsidR="00EA7145" w:rsidRPr="00583875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3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3336297" w14:textId="77777777" w:rsidR="00EA7145" w:rsidRPr="00583875" w:rsidRDefault="006352F8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801008" w:rsidRPr="00583875">
              <w:rPr>
                <w:rFonts w:ascii="Angsana New" w:hAnsi="Angsana New" w:cs="Angsana New"/>
                <w:sz w:val="30"/>
                <w:szCs w:val="30"/>
              </w:rPr>
              <w:t>592</w:t>
            </w:r>
            <w:r w:rsidRPr="005838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6559DAFF" w14:textId="77777777" w:rsidR="00EA7145" w:rsidRPr="0058387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33365EB" w14:textId="77777777" w:rsidR="00EA7145" w:rsidRPr="0058387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5D9CDD3" w14:textId="77777777" w:rsidR="00EA7145" w:rsidRPr="0058387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F7B3D" w:rsidRPr="00583875">
              <w:rPr>
                <w:rFonts w:ascii="Angsana New" w:hAnsi="Angsana New" w:cs="Angsana New"/>
                <w:sz w:val="30"/>
                <w:szCs w:val="30"/>
              </w:rPr>
              <w:t>2,647</w:t>
            </w:r>
            <w:r w:rsidRPr="005838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14:paraId="2FB9EF3F" w14:textId="77777777" w:rsidR="00EA7145" w:rsidRPr="0058387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B1C0454" w14:textId="77777777" w:rsidR="00EA7145" w:rsidRPr="00583875" w:rsidRDefault="006352F8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4CDEC615" w14:textId="77777777" w:rsidR="00EA7145" w:rsidRPr="00583875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961FCFB" w14:textId="77777777" w:rsidR="00EA7145" w:rsidRPr="00583875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F32EB7E" w14:textId="77777777" w:rsidR="00EA7145" w:rsidRPr="00583875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583875" w14:paraId="55030E5E" w14:textId="77777777" w:rsidTr="00A72988">
        <w:tc>
          <w:tcPr>
            <w:tcW w:w="3260" w:type="dxa"/>
            <w:gridSpan w:val="2"/>
            <w:hideMark/>
          </w:tcPr>
          <w:p w14:paraId="5B3978EA" w14:textId="77777777" w:rsidR="00EA7145" w:rsidRPr="00583875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83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09B0C" w14:textId="77777777" w:rsidR="00EA7145" w:rsidRPr="00583875" w:rsidRDefault="00801008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42,006</w:t>
            </w:r>
          </w:p>
        </w:tc>
        <w:tc>
          <w:tcPr>
            <w:tcW w:w="246" w:type="dxa"/>
          </w:tcPr>
          <w:p w14:paraId="31A906BC" w14:textId="77777777" w:rsidR="00EA7145" w:rsidRPr="0058387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C7418F0" w14:textId="77777777" w:rsidR="00EA7145" w:rsidRPr="00583875" w:rsidRDefault="008F7B3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59,914</w:t>
            </w:r>
          </w:p>
        </w:tc>
        <w:tc>
          <w:tcPr>
            <w:tcW w:w="708" w:type="dxa"/>
            <w:vAlign w:val="bottom"/>
          </w:tcPr>
          <w:p w14:paraId="4CED8355" w14:textId="77777777" w:rsidR="00EA7145" w:rsidRPr="0058387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ED42D0B" w14:textId="77777777" w:rsidR="00EA7145" w:rsidRPr="00583875" w:rsidRDefault="00801008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42,006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3CD0DEAE" w14:textId="77777777" w:rsidR="00EA7145" w:rsidRPr="0058387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3FB9154" w14:textId="77777777" w:rsidR="00EA7145" w:rsidRPr="00583875" w:rsidRDefault="008F7B3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59,914</w:t>
            </w:r>
          </w:p>
        </w:tc>
      </w:tr>
      <w:bookmarkEnd w:id="34"/>
    </w:tbl>
    <w:p w14:paraId="714B1798" w14:textId="77777777" w:rsidR="008C086A" w:rsidRPr="00583875" w:rsidRDefault="008C086A" w:rsidP="001064B9">
      <w:pPr>
        <w:ind w:left="540"/>
        <w:jc w:val="thaiDistribute"/>
        <w:rPr>
          <w:rFonts w:ascii="Angsana New" w:hAnsi="Angsana New"/>
        </w:rPr>
      </w:pPr>
    </w:p>
    <w:p w14:paraId="68D50E30" w14:textId="77777777" w:rsidR="009E1648" w:rsidRPr="00583875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583875">
        <w:rPr>
          <w:rFonts w:ascii="Angsana New" w:hAnsi="Angsana New"/>
          <w:sz w:val="30"/>
          <w:szCs w:val="30"/>
        </w:rPr>
        <w:t>4</w:t>
      </w:r>
      <w:r w:rsidR="009E1648" w:rsidRPr="00583875">
        <w:rPr>
          <w:rFonts w:ascii="Angsana New" w:hAnsi="Angsana New"/>
          <w:sz w:val="30"/>
          <w:szCs w:val="30"/>
          <w:cs/>
        </w:rPr>
        <w:t>-</w:t>
      </w:r>
      <w:r w:rsidRPr="00583875">
        <w:rPr>
          <w:rFonts w:ascii="Angsana New" w:hAnsi="Angsana New"/>
          <w:sz w:val="30"/>
          <w:szCs w:val="30"/>
        </w:rPr>
        <w:t xml:space="preserve">5 </w:t>
      </w:r>
      <w:r w:rsidRPr="00583875">
        <w:rPr>
          <w:rFonts w:ascii="Angsana New" w:hAnsi="Angsana New"/>
          <w:sz w:val="30"/>
          <w:szCs w:val="30"/>
          <w:cs/>
        </w:rPr>
        <w:t>ปี แล</w:t>
      </w:r>
      <w:r w:rsidR="00BE05AE" w:rsidRPr="00583875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583875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583875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583875">
        <w:rPr>
          <w:rFonts w:ascii="Angsana New" w:hAnsi="Angsana New"/>
          <w:sz w:val="30"/>
          <w:szCs w:val="30"/>
          <w:cs/>
        </w:rPr>
        <w:t xml:space="preserve"> </w:t>
      </w:r>
      <w:r w:rsidR="00641905" w:rsidRPr="0058387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08E3DE6" w14:textId="77777777" w:rsidR="009E1648" w:rsidRPr="00583875" w:rsidRDefault="009E1648" w:rsidP="00641905">
      <w:pPr>
        <w:ind w:left="454"/>
        <w:rPr>
          <w:rFonts w:ascii="Angsana New" w:hAnsi="Angsana New"/>
        </w:rPr>
      </w:pPr>
    </w:p>
    <w:p w14:paraId="7BE9810F" w14:textId="77777777" w:rsidR="009E1648" w:rsidRPr="00583875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583875">
        <w:rPr>
          <w:rFonts w:ascii="Angsana New" w:hAnsi="Angsana New"/>
          <w:b/>
          <w:sz w:val="30"/>
          <w:szCs w:val="30"/>
        </w:rPr>
        <w:tab/>
      </w:r>
      <w:r w:rsidR="009E1648" w:rsidRPr="00583875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583875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583875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="00861F9C" w:rsidRPr="00583875">
        <w:rPr>
          <w:rFonts w:ascii="Angsana New" w:hAnsi="Angsana New"/>
          <w:sz w:val="30"/>
          <w:szCs w:val="30"/>
        </w:rPr>
        <w:t xml:space="preserve"> </w:t>
      </w:r>
      <w:r w:rsidR="00861F9C" w:rsidRPr="005838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583875">
        <w:rPr>
          <w:rFonts w:ascii="Angsana New" w:hAnsi="Angsana New"/>
          <w:sz w:val="30"/>
          <w:szCs w:val="30"/>
        </w:rPr>
        <w:t>31</w:t>
      </w:r>
      <w:r w:rsidR="00861F9C" w:rsidRPr="0058387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583875">
        <w:rPr>
          <w:rFonts w:ascii="Angsana New" w:hAnsi="Angsana New"/>
          <w:sz w:val="30"/>
          <w:szCs w:val="30"/>
        </w:rPr>
        <w:t>256</w:t>
      </w:r>
      <w:r w:rsidR="008F7B3D" w:rsidRPr="00583875">
        <w:rPr>
          <w:rFonts w:ascii="Angsana New" w:hAnsi="Angsana New"/>
          <w:sz w:val="30"/>
          <w:szCs w:val="30"/>
        </w:rPr>
        <w:t>5</w:t>
      </w:r>
      <w:r w:rsidR="00861F9C" w:rsidRPr="00583875">
        <w:rPr>
          <w:rFonts w:ascii="Angsana New" w:hAnsi="Angsana New"/>
          <w:sz w:val="30"/>
          <w:szCs w:val="30"/>
          <w:cs/>
        </w:rPr>
        <w:t xml:space="preserve"> </w:t>
      </w:r>
      <w:r w:rsidR="009E1648" w:rsidRPr="00583875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48091ADA" w14:textId="77777777" w:rsidR="004F04CB" w:rsidRPr="00583875" w:rsidRDefault="004F04CB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20580785" w14:textId="77777777" w:rsidR="009C0413" w:rsidRPr="00583875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>1</w:t>
      </w:r>
      <w:r w:rsidR="00F47868" w:rsidRPr="00583875">
        <w:rPr>
          <w:rFonts w:ascii="Angsana New" w:hAnsi="Angsana New"/>
          <w:b/>
          <w:bCs/>
          <w:sz w:val="30"/>
          <w:szCs w:val="30"/>
        </w:rPr>
        <w:t>5</w:t>
      </w:r>
      <w:r w:rsidR="00AA1708" w:rsidRPr="00583875">
        <w:rPr>
          <w:rFonts w:ascii="Angsana New" w:hAnsi="Angsana New"/>
          <w:b/>
          <w:bCs/>
          <w:sz w:val="30"/>
          <w:szCs w:val="30"/>
        </w:rPr>
        <w:tab/>
      </w:r>
      <w:r w:rsidR="0041312D" w:rsidRPr="0058387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583875">
        <w:rPr>
          <w:rFonts w:ascii="Angsana New" w:hAnsi="Angsana New"/>
          <w:sz w:val="30"/>
          <w:szCs w:val="30"/>
          <w:cs/>
        </w:rPr>
        <w:t xml:space="preserve">   </w:t>
      </w:r>
    </w:p>
    <w:p w14:paraId="6C25497D" w14:textId="77777777" w:rsidR="009B50F5" w:rsidRPr="00583875" w:rsidRDefault="009B50F5" w:rsidP="009B50F5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8387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31137A" w:rsidRPr="00583875" w14:paraId="2D4107B9" w14:textId="77777777" w:rsidTr="00CF3968">
        <w:trPr>
          <w:gridAfter w:val="1"/>
          <w:wAfter w:w="147" w:type="dxa"/>
        </w:trPr>
        <w:tc>
          <w:tcPr>
            <w:tcW w:w="4545" w:type="dxa"/>
            <w:gridSpan w:val="2"/>
          </w:tcPr>
          <w:p w14:paraId="6D8127E2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5" w:name="_Hlk31801275"/>
          </w:p>
        </w:tc>
        <w:tc>
          <w:tcPr>
            <w:tcW w:w="990" w:type="dxa"/>
            <w:gridSpan w:val="2"/>
          </w:tcPr>
          <w:p w14:paraId="0EE40376" w14:textId="77777777" w:rsidR="00CF3968" w:rsidRPr="00583875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5C65912B" w14:textId="77777777" w:rsidR="00CF3968" w:rsidRPr="00583875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7F0D84" w14:textId="77777777" w:rsidR="00CF3968" w:rsidRPr="00583875" w:rsidRDefault="00514FB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F3968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8F7B3D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8365434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8FACD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31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t>25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583F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96" w:type="dxa"/>
          </w:tcPr>
          <w:p w14:paraId="35CA4EE2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583875" w14:paraId="6786D3D3" w14:textId="77777777" w:rsidTr="00CF3968">
        <w:tc>
          <w:tcPr>
            <w:tcW w:w="4394" w:type="dxa"/>
            <w:shd w:val="clear" w:color="auto" w:fill="auto"/>
          </w:tcPr>
          <w:p w14:paraId="32D212F5" w14:textId="77777777" w:rsidR="00CF3968" w:rsidRPr="00583875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402E172C" w14:textId="77777777" w:rsidR="00CF3968" w:rsidRPr="00583875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433BC87A" w14:textId="77777777" w:rsidR="00CF3968" w:rsidRPr="00583875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F7B3D" w:rsidRPr="00583875" w14:paraId="4A790BDF" w14:textId="77777777" w:rsidTr="00246A66">
        <w:trPr>
          <w:gridAfter w:val="1"/>
          <w:wAfter w:w="147" w:type="dxa"/>
        </w:trPr>
        <w:tc>
          <w:tcPr>
            <w:tcW w:w="4545" w:type="dxa"/>
            <w:gridSpan w:val="2"/>
          </w:tcPr>
          <w:p w14:paraId="3A7927E2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54FBE7F6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EFEA08E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625FC5" w14:textId="77777777" w:rsidR="008F7B3D" w:rsidRPr="00583875" w:rsidRDefault="00BE5B0C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5,</w:t>
            </w:r>
            <w:r w:rsidR="007A7F89" w:rsidRPr="00583875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7E00EFE4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FEA2E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396" w:type="dxa"/>
          </w:tcPr>
          <w:p w14:paraId="68C78CFF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B3D" w:rsidRPr="00583875" w14:paraId="28148A71" w14:textId="77777777" w:rsidTr="00CF3968">
        <w:trPr>
          <w:gridAfter w:val="1"/>
          <w:wAfter w:w="147" w:type="dxa"/>
        </w:trPr>
        <w:tc>
          <w:tcPr>
            <w:tcW w:w="4545" w:type="dxa"/>
            <w:gridSpan w:val="2"/>
          </w:tcPr>
          <w:p w14:paraId="20C93FCF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63A19AD9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BE6EF1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2F3E9" w14:textId="77777777" w:rsidR="008F7B3D" w:rsidRPr="00583875" w:rsidRDefault="003F0291" w:rsidP="0029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</w:t>
            </w:r>
            <w:r w:rsidR="007A7F89" w:rsidRPr="00583875">
              <w:rPr>
                <w:rFonts w:ascii="Angsana New" w:hAnsi="Angsana New"/>
                <w:sz w:val="30"/>
                <w:szCs w:val="30"/>
              </w:rPr>
              <w:t>7</w:t>
            </w:r>
            <w:r w:rsidRPr="00583875">
              <w:rPr>
                <w:rFonts w:ascii="Angsana New" w:hAnsi="Angsana New"/>
                <w:sz w:val="30"/>
                <w:szCs w:val="30"/>
              </w:rPr>
              <w:t>2,</w:t>
            </w:r>
            <w:r w:rsidR="007A7F89" w:rsidRPr="00583875">
              <w:rPr>
                <w:rFonts w:ascii="Angsana New" w:hAnsi="Angsana New"/>
                <w:sz w:val="30"/>
                <w:szCs w:val="30"/>
              </w:rPr>
              <w:t>975</w:t>
            </w:r>
          </w:p>
        </w:tc>
        <w:tc>
          <w:tcPr>
            <w:tcW w:w="270" w:type="dxa"/>
          </w:tcPr>
          <w:p w14:paraId="5143FBBF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DC0E1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280,796</w:t>
            </w:r>
          </w:p>
        </w:tc>
        <w:tc>
          <w:tcPr>
            <w:tcW w:w="396" w:type="dxa"/>
            <w:vMerge w:val="restart"/>
          </w:tcPr>
          <w:p w14:paraId="687D4031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B3D" w:rsidRPr="00583875" w14:paraId="478D72F6" w14:textId="77777777" w:rsidTr="00CF3968">
        <w:trPr>
          <w:gridAfter w:val="1"/>
          <w:wAfter w:w="147" w:type="dxa"/>
        </w:trPr>
        <w:tc>
          <w:tcPr>
            <w:tcW w:w="4545" w:type="dxa"/>
            <w:gridSpan w:val="2"/>
          </w:tcPr>
          <w:p w14:paraId="370FE772" w14:textId="77777777" w:rsidR="008F7B3D" w:rsidRPr="00583875" w:rsidRDefault="008F7B3D" w:rsidP="008F7B3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782EC472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346EC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3488CE" w14:textId="77777777" w:rsidR="008F7B3D" w:rsidRPr="00583875" w:rsidRDefault="007A7F89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278,373</w:t>
            </w:r>
          </w:p>
        </w:tc>
        <w:tc>
          <w:tcPr>
            <w:tcW w:w="270" w:type="dxa"/>
            <w:vAlign w:val="bottom"/>
          </w:tcPr>
          <w:p w14:paraId="7970FBBB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63E46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281,</w:t>
            </w: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194001B0" w14:textId="77777777" w:rsidR="008F7B3D" w:rsidRPr="00583875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35"/>
    </w:tbl>
    <w:p w14:paraId="18801FC9" w14:textId="77777777" w:rsidR="009C0413" w:rsidRPr="00583875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502263" w14:textId="77777777" w:rsidR="004F04CB" w:rsidRPr="00583875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43E490" w14:textId="77777777" w:rsidR="00F62DAD" w:rsidRPr="00583875" w:rsidRDefault="00F62DA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A455C9" w14:textId="77777777" w:rsidR="004F04CB" w:rsidRPr="00583875" w:rsidRDefault="004F04CB" w:rsidP="004F04CB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83875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                                                                                                     งบการเงินเฉพาะกิจการ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4F04CB" w:rsidRPr="00583875" w14:paraId="5ACB75FB" w14:textId="77777777" w:rsidTr="00402DC2">
        <w:trPr>
          <w:gridAfter w:val="1"/>
          <w:wAfter w:w="147" w:type="dxa"/>
        </w:trPr>
        <w:tc>
          <w:tcPr>
            <w:tcW w:w="4545" w:type="dxa"/>
            <w:gridSpan w:val="2"/>
          </w:tcPr>
          <w:p w14:paraId="697BC1F4" w14:textId="77777777" w:rsidR="004F04CB" w:rsidRPr="00583875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BCCA7D9" w14:textId="77777777" w:rsidR="004F04CB" w:rsidRPr="00583875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583875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0550137E" w14:textId="77777777" w:rsidR="004F04CB" w:rsidRPr="00583875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086C36" w14:textId="77777777" w:rsidR="004F04CB" w:rsidRPr="00583875" w:rsidRDefault="00514FB3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F04CB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8F7B3D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2C509A" w14:textId="77777777" w:rsidR="004F04CB" w:rsidRPr="00583875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CD686" w14:textId="77777777" w:rsidR="004F04CB" w:rsidRPr="00583875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31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t>25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F7B3D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96" w:type="dxa"/>
          </w:tcPr>
          <w:p w14:paraId="3A5E9D75" w14:textId="77777777" w:rsidR="004F04CB" w:rsidRPr="00583875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4CB" w:rsidRPr="00583875" w14:paraId="1CCECFF1" w14:textId="77777777" w:rsidTr="00402DC2">
        <w:tc>
          <w:tcPr>
            <w:tcW w:w="4394" w:type="dxa"/>
            <w:shd w:val="clear" w:color="auto" w:fill="auto"/>
          </w:tcPr>
          <w:p w14:paraId="4A7A0E47" w14:textId="77777777" w:rsidR="004F04CB" w:rsidRPr="00583875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47828971" w14:textId="77777777" w:rsidR="004F04CB" w:rsidRPr="00583875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75DF911C" w14:textId="77777777" w:rsidR="004F04CB" w:rsidRPr="00583875" w:rsidRDefault="004F04CB" w:rsidP="00402DC2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694E" w:rsidRPr="00583875" w14:paraId="17F0B99D" w14:textId="77777777" w:rsidTr="00402DC2">
        <w:trPr>
          <w:gridAfter w:val="1"/>
          <w:wAfter w:w="147" w:type="dxa"/>
        </w:trPr>
        <w:tc>
          <w:tcPr>
            <w:tcW w:w="4545" w:type="dxa"/>
            <w:gridSpan w:val="2"/>
          </w:tcPr>
          <w:p w14:paraId="450C1243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B2579A4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7B87898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F74E57" w14:textId="77777777" w:rsidR="00F4694E" w:rsidRPr="00583875" w:rsidRDefault="00246A66" w:rsidP="00246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5,380</w:t>
            </w:r>
          </w:p>
        </w:tc>
        <w:tc>
          <w:tcPr>
            <w:tcW w:w="270" w:type="dxa"/>
          </w:tcPr>
          <w:p w14:paraId="6C852164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5EE599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396" w:type="dxa"/>
          </w:tcPr>
          <w:p w14:paraId="359B0A8E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94E" w:rsidRPr="00583875" w14:paraId="512784C1" w14:textId="77777777" w:rsidTr="00402DC2">
        <w:trPr>
          <w:gridAfter w:val="1"/>
          <w:wAfter w:w="147" w:type="dxa"/>
        </w:trPr>
        <w:tc>
          <w:tcPr>
            <w:tcW w:w="4545" w:type="dxa"/>
            <w:gridSpan w:val="2"/>
          </w:tcPr>
          <w:p w14:paraId="090D6F37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637046C7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82A2A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56805A" w14:textId="77777777" w:rsidR="00F4694E" w:rsidRPr="00583875" w:rsidRDefault="007A7F89" w:rsidP="0029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270,659</w:t>
            </w:r>
          </w:p>
        </w:tc>
        <w:tc>
          <w:tcPr>
            <w:tcW w:w="270" w:type="dxa"/>
          </w:tcPr>
          <w:p w14:paraId="4B86B02C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159AA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280,796</w:t>
            </w:r>
          </w:p>
        </w:tc>
        <w:tc>
          <w:tcPr>
            <w:tcW w:w="396" w:type="dxa"/>
            <w:vMerge w:val="restart"/>
          </w:tcPr>
          <w:p w14:paraId="5F79726C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94E" w:rsidRPr="00583875" w14:paraId="4D974691" w14:textId="77777777" w:rsidTr="00402DC2">
        <w:trPr>
          <w:gridAfter w:val="1"/>
          <w:wAfter w:w="147" w:type="dxa"/>
        </w:trPr>
        <w:tc>
          <w:tcPr>
            <w:tcW w:w="4545" w:type="dxa"/>
            <w:gridSpan w:val="2"/>
          </w:tcPr>
          <w:p w14:paraId="741CD30D" w14:textId="77777777" w:rsidR="00F4694E" w:rsidRPr="00583875" w:rsidRDefault="00F4694E" w:rsidP="00F4694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10D98BFE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C42E7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FF512B" w14:textId="77777777" w:rsidR="00F4694E" w:rsidRPr="00583875" w:rsidRDefault="00246A66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276,039</w:t>
            </w:r>
          </w:p>
        </w:tc>
        <w:tc>
          <w:tcPr>
            <w:tcW w:w="270" w:type="dxa"/>
            <w:vAlign w:val="bottom"/>
          </w:tcPr>
          <w:p w14:paraId="2DD98968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7929C2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281,</w:t>
            </w: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7C43BC2F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F7B0D4E" w14:textId="77777777" w:rsidR="004F04CB" w:rsidRPr="00583875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6EBA4100" w14:textId="77777777" w:rsidR="00563561" w:rsidRPr="00583875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83875">
        <w:rPr>
          <w:rFonts w:ascii="Angsana New" w:hAnsi="Angsana New"/>
          <w:b/>
          <w:sz w:val="30"/>
          <w:szCs w:val="30"/>
          <w:cs/>
        </w:rPr>
        <w:tab/>
      </w:r>
      <w:r w:rsidR="001034C2" w:rsidRPr="00583875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58387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583875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861F9C" w:rsidRPr="00583875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="008720E6" w:rsidRPr="00583875">
        <w:rPr>
          <w:rFonts w:ascii="Angsana New" w:hAnsi="Angsana New"/>
          <w:sz w:val="30"/>
          <w:szCs w:val="30"/>
          <w:cs/>
        </w:rPr>
        <w:t xml:space="preserve"> </w:t>
      </w:r>
      <w:r w:rsidR="0070190D" w:rsidRPr="005838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90D" w:rsidRPr="00583875">
        <w:rPr>
          <w:rFonts w:ascii="Angsana New" w:hAnsi="Angsana New"/>
          <w:sz w:val="30"/>
          <w:szCs w:val="30"/>
        </w:rPr>
        <w:t>31</w:t>
      </w:r>
      <w:r w:rsidR="0070190D" w:rsidRPr="0058387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0190D" w:rsidRPr="00583875">
        <w:rPr>
          <w:rFonts w:ascii="Angsana New" w:hAnsi="Angsana New"/>
          <w:sz w:val="30"/>
          <w:szCs w:val="30"/>
        </w:rPr>
        <w:t>256</w:t>
      </w:r>
      <w:r w:rsidR="00355D87" w:rsidRPr="00583875">
        <w:rPr>
          <w:rFonts w:ascii="Angsana New" w:hAnsi="Angsana New"/>
          <w:sz w:val="30"/>
          <w:szCs w:val="30"/>
        </w:rPr>
        <w:t>5</w:t>
      </w:r>
      <w:r w:rsidR="0070190D" w:rsidRPr="00583875">
        <w:rPr>
          <w:rFonts w:ascii="Angsana New" w:hAnsi="Angsana New"/>
          <w:sz w:val="30"/>
          <w:szCs w:val="30"/>
          <w:cs/>
        </w:rPr>
        <w:t xml:space="preserve"> </w:t>
      </w:r>
      <w:r w:rsidR="001034C2" w:rsidRPr="00583875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7A5C8AC4" w14:textId="77777777" w:rsidR="009E2B41" w:rsidRPr="00583875" w:rsidRDefault="009E2B4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448574" w14:textId="77777777" w:rsidR="000102FF" w:rsidRPr="00583875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>1</w:t>
      </w:r>
      <w:r w:rsidR="00F47868" w:rsidRPr="00583875">
        <w:rPr>
          <w:rFonts w:ascii="Angsana New" w:hAnsi="Angsana New"/>
          <w:b/>
          <w:bCs/>
          <w:sz w:val="30"/>
          <w:szCs w:val="30"/>
        </w:rPr>
        <w:t>6</w:t>
      </w:r>
      <w:r w:rsidR="000102FF" w:rsidRPr="00583875">
        <w:rPr>
          <w:rFonts w:ascii="Angsana New" w:hAnsi="Angsana New"/>
          <w:b/>
          <w:bCs/>
          <w:sz w:val="30"/>
          <w:szCs w:val="30"/>
        </w:rPr>
        <w:tab/>
      </w:r>
      <w:r w:rsidR="000102FF" w:rsidRPr="0058387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58387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58387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583875" w14:paraId="336DF0B9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EC07D8C" w14:textId="77777777" w:rsidR="009B50F5" w:rsidRPr="00583875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99D257F" w14:textId="77777777" w:rsidR="009B50F5" w:rsidRPr="00583875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CB45778" w14:textId="77777777" w:rsidR="009B50F5" w:rsidRPr="00583875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D8C8ABC" w14:textId="77777777" w:rsidR="009B50F5" w:rsidRPr="00583875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03B316C2" w14:textId="77777777" w:rsidR="009B50F5" w:rsidRPr="00583875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87CB665" w14:textId="77777777" w:rsidR="009B50F5" w:rsidRPr="00583875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583875" w14:paraId="536257E1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BB8AD3F" w14:textId="77777777" w:rsidR="00CF3968" w:rsidRPr="00583875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6" w:name="_Hlk31804057"/>
          </w:p>
        </w:tc>
        <w:tc>
          <w:tcPr>
            <w:tcW w:w="954" w:type="dxa"/>
            <w:shd w:val="clear" w:color="auto" w:fill="auto"/>
          </w:tcPr>
          <w:p w14:paraId="16DAFAAB" w14:textId="77777777" w:rsidR="00CF3968" w:rsidRPr="00583875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CF2F1C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C4F3FD4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17508F1F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88F4958" w14:textId="77777777" w:rsidR="00CF3968" w:rsidRPr="00583875" w:rsidRDefault="00514FB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0190D"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F4694E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BFD6778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37750C4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31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t>25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4694E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583875" w14:paraId="0E3ED09D" w14:textId="77777777" w:rsidTr="00A72988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7ED2230F" w14:textId="77777777" w:rsidR="00F0026B" w:rsidRPr="00583875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5E97EBDC" w14:textId="77777777" w:rsidR="00F0026B" w:rsidRPr="00583875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0540490B" w14:textId="77777777" w:rsidR="00F0026B" w:rsidRPr="00583875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583875" w14:paraId="680509CE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AD5D18F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17D5091C" w14:textId="77777777" w:rsidR="00CF3968" w:rsidRPr="00583875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CB2673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8EFB38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56486D55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7357D" w14:textId="77777777" w:rsidR="00CF3968" w:rsidRPr="00583875" w:rsidRDefault="00A870E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4,751</w:t>
            </w:r>
          </w:p>
        </w:tc>
        <w:tc>
          <w:tcPr>
            <w:tcW w:w="263" w:type="dxa"/>
            <w:shd w:val="clear" w:color="auto" w:fill="auto"/>
          </w:tcPr>
          <w:p w14:paraId="4AEBCD8F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9B5EC" w14:textId="77777777" w:rsidR="00CF3968" w:rsidRPr="00583875" w:rsidRDefault="00F4694E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</w:tr>
      <w:tr w:rsidR="0031137A" w:rsidRPr="00583875" w14:paraId="6B710272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4561355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15306226" w14:textId="77777777" w:rsidR="00CF3968" w:rsidRPr="00583875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31FD1B" w14:textId="77777777" w:rsidR="00CF3968" w:rsidRPr="00583875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4C7E295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234C25A7" w14:textId="77777777" w:rsidR="00CF3968" w:rsidRPr="00583875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B4D41FF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DE9B4AC" w14:textId="77777777" w:rsidR="00CF3968" w:rsidRPr="00583875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C4E694" w14:textId="77777777" w:rsidR="00CF3968" w:rsidRPr="0058387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1CE892C" w14:textId="77777777" w:rsidR="00CF3968" w:rsidRPr="00583875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694E" w:rsidRPr="00583875" w14:paraId="3DFEDFED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6977C8B9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335C54F9" w14:textId="77777777" w:rsidR="00F4694E" w:rsidRPr="0058387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34A048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5F5E378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15242912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7484D0A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BC046A3" w14:textId="77777777" w:rsidR="00F4694E" w:rsidRPr="00583875" w:rsidRDefault="00A870E3" w:rsidP="0074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23,141</w:t>
            </w:r>
          </w:p>
        </w:tc>
        <w:tc>
          <w:tcPr>
            <w:tcW w:w="263" w:type="dxa"/>
            <w:shd w:val="clear" w:color="auto" w:fill="auto"/>
          </w:tcPr>
          <w:p w14:paraId="3A629210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28A4826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13,536</w:t>
            </w:r>
          </w:p>
        </w:tc>
      </w:tr>
      <w:tr w:rsidR="00F4694E" w:rsidRPr="00583875" w14:paraId="08FA05F1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5E16654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631F9F8C" w14:textId="77777777" w:rsidR="00F4694E" w:rsidRPr="0058387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38A197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A9BEEA1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5B1E68FC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8AE64DD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60398B" w14:textId="77777777" w:rsidR="00F4694E" w:rsidRPr="00583875" w:rsidRDefault="007B680B" w:rsidP="00CF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64,08</w:t>
            </w:r>
            <w:r w:rsidR="00A870E3" w:rsidRPr="0058387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3" w:type="dxa"/>
            <w:shd w:val="clear" w:color="auto" w:fill="auto"/>
          </w:tcPr>
          <w:p w14:paraId="278C595F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E4D5D1D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23,629</w:t>
            </w:r>
          </w:p>
        </w:tc>
      </w:tr>
      <w:tr w:rsidR="00F4694E" w:rsidRPr="00583875" w14:paraId="632EE4FF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AC2B14F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A191DD6" w14:textId="77777777" w:rsidR="00F4694E" w:rsidRPr="0058387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9A5137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B2A86D8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3983DA78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12610ACF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8592D" w14:textId="77777777" w:rsidR="00F4694E" w:rsidRPr="00583875" w:rsidRDefault="00A870E3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87,230</w:t>
            </w:r>
          </w:p>
        </w:tc>
        <w:tc>
          <w:tcPr>
            <w:tcW w:w="263" w:type="dxa"/>
            <w:shd w:val="clear" w:color="auto" w:fill="auto"/>
          </w:tcPr>
          <w:p w14:paraId="7FB1F31A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831E4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37,165</w:t>
            </w:r>
          </w:p>
        </w:tc>
      </w:tr>
      <w:tr w:rsidR="00F4694E" w:rsidRPr="00583875" w14:paraId="7687EA00" w14:textId="77777777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1913FD6E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2EEE22EE" w14:textId="77777777" w:rsidR="00F4694E" w:rsidRPr="0058387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BEC042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0E25581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75F7122C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281254C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80A7DB" w14:textId="77777777" w:rsidR="00F4694E" w:rsidRPr="00583875" w:rsidRDefault="00A870E3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91,981</w:t>
            </w:r>
          </w:p>
        </w:tc>
        <w:tc>
          <w:tcPr>
            <w:tcW w:w="263" w:type="dxa"/>
            <w:shd w:val="clear" w:color="auto" w:fill="auto"/>
          </w:tcPr>
          <w:p w14:paraId="15B44ED5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4105CA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37,410</w:t>
            </w:r>
          </w:p>
        </w:tc>
      </w:tr>
      <w:bookmarkEnd w:id="36"/>
    </w:tbl>
    <w:p w14:paraId="5728F71D" w14:textId="77777777" w:rsidR="009E1B59" w:rsidRPr="00583875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9CE9C7" w14:textId="77777777" w:rsidR="002C61A9" w:rsidRPr="00583875" w:rsidRDefault="002C61A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C153C0" w14:textId="77777777" w:rsidR="002C61A9" w:rsidRPr="00583875" w:rsidRDefault="002C61A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B6F27F" w14:textId="77777777" w:rsidR="002C61A9" w:rsidRPr="00583875" w:rsidRDefault="002C61A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81D4D1" w14:textId="77777777" w:rsidR="002C61A9" w:rsidRPr="00583875" w:rsidRDefault="002C61A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CE383C" w14:textId="77777777" w:rsidR="002C61A9" w:rsidRPr="00583875" w:rsidRDefault="002C61A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501543" w14:textId="77777777" w:rsidR="002C61A9" w:rsidRPr="00583875" w:rsidRDefault="002C61A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4C7F69" w14:textId="77777777" w:rsidR="002C61A9" w:rsidRPr="00583875" w:rsidRDefault="002C61A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C0B158" w14:textId="77777777" w:rsidR="002C61A9" w:rsidRPr="00583875" w:rsidRDefault="002C61A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583875" w14:paraId="4F2ED853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F603A6A" w14:textId="77777777" w:rsidR="009B50F5" w:rsidRPr="0058387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9ADA5E2" w14:textId="77777777" w:rsidR="009B50F5" w:rsidRPr="0058387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5C1C3D8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582E8F2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4A2F5D96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16261CE2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583875" w14:paraId="6263CB9B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32DDA44" w14:textId="77777777" w:rsidR="009B50F5" w:rsidRPr="0058387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11B550C" w14:textId="77777777" w:rsidR="009B50F5" w:rsidRPr="0058387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9A67E1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E8FF742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640D749E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33FC2D6" w14:textId="77777777" w:rsidR="009B50F5" w:rsidRPr="00583875" w:rsidRDefault="00514FB3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228C17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8655466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31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83875">
              <w:rPr>
                <w:rFonts w:ascii="Angsana New" w:hAnsi="Angsana New"/>
                <w:sz w:val="30"/>
                <w:szCs w:val="30"/>
              </w:rPr>
              <w:t>25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4694E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583875" w14:paraId="061E3DAB" w14:textId="77777777" w:rsidTr="00F76FA5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2986F192" w14:textId="77777777" w:rsidR="009B50F5" w:rsidRPr="00583875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38EE35F9" w14:textId="77777777" w:rsidR="009B50F5" w:rsidRPr="00583875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25995352" w14:textId="77777777" w:rsidR="009B50F5" w:rsidRPr="00583875" w:rsidRDefault="009B50F5" w:rsidP="00F76FA5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5838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583875" w14:paraId="5C28B1B6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1308A88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4E3F7333" w14:textId="77777777" w:rsidR="009B50F5" w:rsidRPr="0058387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3345AA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104784E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73881163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006FD" w14:textId="77777777" w:rsidR="009B50F5" w:rsidRPr="00583875" w:rsidRDefault="00071CCC" w:rsidP="00B7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13,216</w:t>
            </w:r>
          </w:p>
        </w:tc>
        <w:tc>
          <w:tcPr>
            <w:tcW w:w="263" w:type="dxa"/>
            <w:shd w:val="clear" w:color="auto" w:fill="auto"/>
          </w:tcPr>
          <w:p w14:paraId="6FE8F3D8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A0CD" w14:textId="77777777" w:rsidR="009B50F5" w:rsidRPr="00583875" w:rsidRDefault="00415A26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  <w:tr w:rsidR="0031137A" w:rsidRPr="00583875" w14:paraId="2DBD4457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03679C5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64EA4E8F" w14:textId="77777777" w:rsidR="009B50F5" w:rsidRPr="0058387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D4B58B" w14:textId="77777777" w:rsidR="009B50F5" w:rsidRPr="00583875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A45570E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5129B1D1" w14:textId="77777777" w:rsidR="009B50F5" w:rsidRPr="00583875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79770F9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D5D654" w14:textId="77777777" w:rsidR="009B50F5" w:rsidRPr="00583875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18C0E24" w14:textId="77777777" w:rsidR="009B50F5" w:rsidRPr="0058387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5072256" w14:textId="77777777" w:rsidR="009B50F5" w:rsidRPr="00583875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694E" w:rsidRPr="00583875" w14:paraId="06D33E98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0F38FCD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2AE08F47" w14:textId="77777777" w:rsidR="00F4694E" w:rsidRPr="0058387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E56E8A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3CE4C26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C4C0121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AD43916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9EE29F" w14:textId="77777777" w:rsidR="00F4694E" w:rsidRPr="00583875" w:rsidRDefault="00071CCC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22,911</w:t>
            </w:r>
          </w:p>
        </w:tc>
        <w:tc>
          <w:tcPr>
            <w:tcW w:w="263" w:type="dxa"/>
            <w:shd w:val="clear" w:color="auto" w:fill="auto"/>
          </w:tcPr>
          <w:p w14:paraId="3C68E19A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EA3A3E5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13,215</w:t>
            </w:r>
          </w:p>
        </w:tc>
      </w:tr>
      <w:tr w:rsidR="00F4694E" w:rsidRPr="00583875" w14:paraId="3C8B0E1B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114FBBF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4D0AC6DF" w14:textId="77777777" w:rsidR="00F4694E" w:rsidRPr="0058387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7C35D9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52AA1B3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4F89F7AA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7AEF11F7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0912F6F" w14:textId="77777777" w:rsidR="00F4694E" w:rsidRPr="00583875" w:rsidRDefault="00E82C54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24,</w:t>
            </w:r>
            <w:r w:rsidR="00071CCC" w:rsidRPr="00583875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63" w:type="dxa"/>
            <w:shd w:val="clear" w:color="auto" w:fill="auto"/>
          </w:tcPr>
          <w:p w14:paraId="1CD59529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8C80595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23,496</w:t>
            </w:r>
          </w:p>
        </w:tc>
      </w:tr>
      <w:tr w:rsidR="00F4694E" w:rsidRPr="00583875" w14:paraId="03D5C4B5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3DA8E7A4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3CB6382" w14:textId="77777777" w:rsidR="00F4694E" w:rsidRPr="0058387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B53F66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4E2FB4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288EBC6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9C9ED89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A7C1C" w14:textId="77777777" w:rsidR="00F4694E" w:rsidRPr="00583875" w:rsidRDefault="00071CCC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47,676</w:t>
            </w:r>
          </w:p>
        </w:tc>
        <w:tc>
          <w:tcPr>
            <w:tcW w:w="263" w:type="dxa"/>
            <w:shd w:val="clear" w:color="auto" w:fill="auto"/>
          </w:tcPr>
          <w:p w14:paraId="316801C2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8432B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36,711</w:t>
            </w:r>
          </w:p>
        </w:tc>
      </w:tr>
      <w:tr w:rsidR="00F4694E" w:rsidRPr="00583875" w14:paraId="0193E367" w14:textId="77777777" w:rsidTr="00F76FA5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3AE7FF70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713F418D" w14:textId="77777777" w:rsidR="00F4694E" w:rsidRPr="0058387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C2C492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4FBE2BE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E36545C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54F363F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E0ED39" w14:textId="77777777" w:rsidR="00F4694E" w:rsidRPr="00583875" w:rsidRDefault="00071CCC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60,892</w:t>
            </w:r>
          </w:p>
        </w:tc>
        <w:tc>
          <w:tcPr>
            <w:tcW w:w="263" w:type="dxa"/>
            <w:shd w:val="clear" w:color="auto" w:fill="auto"/>
          </w:tcPr>
          <w:p w14:paraId="61F9717B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836A5A" w14:textId="77777777" w:rsidR="00F4694E" w:rsidRPr="0058387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36,987</w:t>
            </w:r>
          </w:p>
        </w:tc>
      </w:tr>
    </w:tbl>
    <w:p w14:paraId="21879EB1" w14:textId="77777777" w:rsidR="00DD1CDB" w:rsidRPr="00583875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DFAF96" w14:textId="77777777" w:rsidR="00551FB2" w:rsidRPr="00583875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>1</w:t>
      </w:r>
      <w:r w:rsidR="0000629D" w:rsidRPr="00583875">
        <w:rPr>
          <w:rFonts w:ascii="Angsana New" w:hAnsi="Angsana New"/>
          <w:b/>
          <w:bCs/>
          <w:sz w:val="30"/>
          <w:szCs w:val="30"/>
        </w:rPr>
        <w:t>7</w:t>
      </w:r>
      <w:r w:rsidR="009D732A" w:rsidRPr="00583875">
        <w:rPr>
          <w:rFonts w:ascii="Angsana New" w:hAnsi="Angsana New"/>
          <w:b/>
          <w:bCs/>
          <w:sz w:val="30"/>
          <w:szCs w:val="30"/>
        </w:rPr>
        <w:tab/>
      </w:r>
      <w:r w:rsidR="00DA7ED8" w:rsidRPr="0058387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7"/>
        <w:gridCol w:w="2268"/>
        <w:gridCol w:w="1276"/>
      </w:tblGrid>
      <w:tr w:rsidR="0031137A" w:rsidRPr="00583875" w14:paraId="569A6E4F" w14:textId="77777777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F72E" w14:textId="77777777" w:rsidR="00E4590E" w:rsidRPr="00583875" w:rsidRDefault="00E4590E" w:rsidP="00E4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583875" w14:paraId="34CC09FB" w14:textId="77777777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6BB4A" w14:textId="77777777" w:rsidR="00F0026B" w:rsidRPr="00583875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583875" w14:paraId="68D33E76" w14:textId="77777777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7C504" w14:textId="77777777" w:rsidR="00F0026B" w:rsidRPr="00583875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58387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F4694E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DF455" w14:textId="77777777" w:rsidR="00F0026B" w:rsidRPr="00583875" w:rsidRDefault="00F4694E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63,1</w:t>
            </w:r>
            <w:r w:rsidR="00074D12" w:rsidRPr="00583875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31137A" w:rsidRPr="00583875" w14:paraId="6FD1575D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0300E" w14:textId="77777777" w:rsidR="00F0026B" w:rsidRPr="00583875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02DE1" w14:textId="77777777" w:rsidR="00F0026B" w:rsidRPr="00583875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CCB56" w14:textId="77777777" w:rsidR="00F0026B" w:rsidRPr="00583875" w:rsidRDefault="007B4739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(481)</w:t>
            </w:r>
          </w:p>
        </w:tc>
      </w:tr>
      <w:tr w:rsidR="0031137A" w:rsidRPr="00583875" w14:paraId="088AD40A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182AC" w14:textId="77777777" w:rsidR="00F0026B" w:rsidRPr="00583875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ECBF0" w14:textId="77777777" w:rsidR="00F0026B" w:rsidRPr="00583875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28CA8" w14:textId="77777777" w:rsidR="00F0026B" w:rsidRPr="00583875" w:rsidRDefault="0012695E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</w:tr>
      <w:tr w:rsidR="0031137A" w:rsidRPr="00583875" w14:paraId="0DF8ACB3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5304A" w14:textId="77777777" w:rsidR="00F0026B" w:rsidRPr="00583875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A6A9C" w14:textId="77777777" w:rsidR="00F0026B" w:rsidRPr="00583875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D9CE" w14:textId="77777777" w:rsidR="00F0026B" w:rsidRPr="00583875" w:rsidRDefault="0012695E" w:rsidP="004B7A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F0026B" w:rsidRPr="00583875" w14:paraId="057CDEB4" w14:textId="77777777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601FB" w14:textId="77777777" w:rsidR="00F0026B" w:rsidRPr="00583875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514FB3" w:rsidRPr="005838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0B6CA2"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B6CA2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6C171" w14:textId="77777777" w:rsidR="00F0026B" w:rsidRPr="00583875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7DBEE" w14:textId="77777777" w:rsidR="00F0026B" w:rsidRPr="00583875" w:rsidRDefault="0012695E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66,398</w:t>
            </w:r>
          </w:p>
        </w:tc>
      </w:tr>
    </w:tbl>
    <w:p w14:paraId="22785D70" w14:textId="77777777" w:rsidR="00A1748F" w:rsidRPr="00583875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EA54513" w14:textId="77777777" w:rsidR="006E2DBF" w:rsidRPr="00583875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557F216" w14:textId="77777777" w:rsidR="006E2DBF" w:rsidRPr="00583875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9EF01BF" w14:textId="77777777" w:rsidR="00EA5E3B" w:rsidRPr="00583875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7" w:name="_Hlk24037648"/>
      <w:r w:rsidRPr="00583875">
        <w:rPr>
          <w:rFonts w:ascii="Angsana New" w:hAnsi="Angsana New"/>
          <w:b/>
          <w:bCs/>
          <w:sz w:val="30"/>
          <w:szCs w:val="30"/>
        </w:rPr>
        <w:t>1</w:t>
      </w:r>
      <w:r w:rsidR="0000629D" w:rsidRPr="00583875">
        <w:rPr>
          <w:rFonts w:ascii="Angsana New" w:hAnsi="Angsana New"/>
          <w:b/>
          <w:bCs/>
          <w:sz w:val="30"/>
          <w:szCs w:val="30"/>
        </w:rPr>
        <w:t>8</w:t>
      </w:r>
      <w:r w:rsidR="00EA5E3B" w:rsidRPr="00583875">
        <w:rPr>
          <w:rFonts w:ascii="Angsana New" w:hAnsi="Angsana New"/>
          <w:b/>
          <w:bCs/>
          <w:sz w:val="30"/>
          <w:szCs w:val="30"/>
        </w:rPr>
        <w:tab/>
      </w:r>
      <w:r w:rsidR="00EA5E3B" w:rsidRPr="00583875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2122C85E" w14:textId="77777777" w:rsidR="00EA5E3B" w:rsidRPr="00583875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 w:hint="cs"/>
          <w:sz w:val="30"/>
          <w:szCs w:val="30"/>
          <w:cs/>
        </w:rPr>
        <w:t>รายได้อื่น</w:t>
      </w:r>
      <w:r w:rsidR="00C23942" w:rsidRPr="00583875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7F0433" w:rsidRPr="00583875">
        <w:rPr>
          <w:rFonts w:ascii="Angsana New" w:hAnsi="Angsana New" w:hint="cs"/>
          <w:sz w:val="30"/>
          <w:szCs w:val="30"/>
          <w:cs/>
        </w:rPr>
        <w:t>และ</w:t>
      </w:r>
      <w:r w:rsidR="00514FB3" w:rsidRPr="00583875">
        <w:rPr>
          <w:rFonts w:ascii="Angsana New" w:hAnsi="Angsana New" w:hint="cs"/>
          <w:sz w:val="30"/>
          <w:szCs w:val="30"/>
          <w:cs/>
        </w:rPr>
        <w:t>เก้าเดือน</w:t>
      </w:r>
      <w:r w:rsidR="00C23942" w:rsidRPr="0058387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14FB3" w:rsidRPr="00583875">
        <w:rPr>
          <w:rFonts w:ascii="Angsana New" w:hAnsi="Angsana New" w:hint="cs"/>
          <w:sz w:val="30"/>
          <w:szCs w:val="30"/>
          <w:cs/>
        </w:rPr>
        <w:t>30 กันยายน</w:t>
      </w:r>
      <w:r w:rsidR="00C23942" w:rsidRPr="00583875">
        <w:rPr>
          <w:rFonts w:ascii="Angsana New" w:hAnsi="Angsana New" w:hint="cs"/>
          <w:sz w:val="30"/>
          <w:szCs w:val="30"/>
          <w:cs/>
        </w:rPr>
        <w:t xml:space="preserve"> 2566</w:t>
      </w:r>
      <w:r w:rsidR="00DA4FED"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="00DC18E5" w:rsidRPr="005838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7075" w:rsidRPr="00583875">
        <w:rPr>
          <w:rFonts w:ascii="Angsana New" w:hAnsi="Angsana New"/>
          <w:sz w:val="30"/>
          <w:szCs w:val="30"/>
        </w:rPr>
        <w:t>256</w:t>
      </w:r>
      <w:r w:rsidR="00303983" w:rsidRPr="00583875">
        <w:rPr>
          <w:rFonts w:ascii="Angsana New" w:hAnsi="Angsana New"/>
          <w:sz w:val="30"/>
          <w:szCs w:val="30"/>
        </w:rPr>
        <w:t>5</w:t>
      </w:r>
      <w:r w:rsidR="00E75C9A"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bookmarkEnd w:id="37"/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641F7C" w:rsidRPr="00583875" w14:paraId="1AE0C539" w14:textId="77777777" w:rsidTr="00877F49">
        <w:trPr>
          <w:cantSplit/>
        </w:trPr>
        <w:tc>
          <w:tcPr>
            <w:tcW w:w="3866" w:type="dxa"/>
          </w:tcPr>
          <w:p w14:paraId="4E6D78AB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8BB0CA4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3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41F7C" w:rsidRPr="00583875" w14:paraId="0EBC5E4E" w14:textId="77777777" w:rsidTr="00877F49">
        <w:trPr>
          <w:cantSplit/>
        </w:trPr>
        <w:tc>
          <w:tcPr>
            <w:tcW w:w="3866" w:type="dxa"/>
          </w:tcPr>
          <w:p w14:paraId="3BFAE6C9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3748703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486C3756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A93AF63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514FB3"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เก้าเดือน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641F7C" w:rsidRPr="00583875" w14:paraId="2D2182E7" w14:textId="77777777" w:rsidTr="00877F49">
        <w:trPr>
          <w:cantSplit/>
        </w:trPr>
        <w:tc>
          <w:tcPr>
            <w:tcW w:w="3866" w:type="dxa"/>
          </w:tcPr>
          <w:p w14:paraId="6B7A9B31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9A0A43B" w14:textId="77777777" w:rsidR="00641F7C" w:rsidRPr="00583875" w:rsidRDefault="00641F7C" w:rsidP="00DA4F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514FB3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514FB3" w:rsidRPr="005838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2C947F9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EDADB71" w14:textId="77777777" w:rsidR="00641F7C" w:rsidRPr="00583875" w:rsidRDefault="00641F7C" w:rsidP="00DA4F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514FB3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514FB3" w:rsidRPr="005838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641F7C" w:rsidRPr="00583875" w14:paraId="4C382891" w14:textId="77777777" w:rsidTr="00877F49">
        <w:trPr>
          <w:cantSplit/>
        </w:trPr>
        <w:tc>
          <w:tcPr>
            <w:tcW w:w="3866" w:type="dxa"/>
          </w:tcPr>
          <w:p w14:paraId="79A7A444" w14:textId="77777777" w:rsidR="00641F7C" w:rsidRPr="00583875" w:rsidRDefault="00641F7C" w:rsidP="0064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55C86E" w14:textId="77777777" w:rsidR="00641F7C" w:rsidRPr="00583875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8F6E407" w14:textId="77777777" w:rsidR="00641F7C" w:rsidRPr="00583875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969FA3" w14:textId="77777777" w:rsidR="00641F7C" w:rsidRPr="00583875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776E171" w14:textId="77777777" w:rsidR="00641F7C" w:rsidRPr="00583875" w:rsidRDefault="00641F7C" w:rsidP="00641F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B392DB" w14:textId="77777777" w:rsidR="00641F7C" w:rsidRPr="00583875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215AE21" w14:textId="77777777" w:rsidR="00641F7C" w:rsidRPr="00583875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C60845" w14:textId="77777777" w:rsidR="00641F7C" w:rsidRPr="00583875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966463" w:rsidRPr="00583875" w14:paraId="3F407283" w14:textId="77777777" w:rsidTr="00CB1ABC">
        <w:trPr>
          <w:cantSplit/>
          <w:trHeight w:val="200"/>
        </w:trPr>
        <w:tc>
          <w:tcPr>
            <w:tcW w:w="3866" w:type="dxa"/>
          </w:tcPr>
          <w:p w14:paraId="217912ED" w14:textId="77777777" w:rsidR="00966463" w:rsidRPr="00583875" w:rsidRDefault="00966463" w:rsidP="0064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CD7D62E" w14:textId="77777777" w:rsidR="00966463" w:rsidRPr="00583875" w:rsidRDefault="00966463" w:rsidP="0096646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gramStart"/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หน่วย :</w:t>
            </w:r>
            <w:proofErr w:type="gramEnd"/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FC14D6" w:rsidRPr="00583875" w14:paraId="44F1AD56" w14:textId="77777777" w:rsidTr="00877F49">
        <w:trPr>
          <w:cantSplit/>
        </w:trPr>
        <w:tc>
          <w:tcPr>
            <w:tcW w:w="3866" w:type="dxa"/>
          </w:tcPr>
          <w:p w14:paraId="2675D03A" w14:textId="77777777" w:rsidR="00FC14D6" w:rsidRPr="00583875" w:rsidRDefault="00FC14D6" w:rsidP="00FC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10C2033C" w14:textId="77777777" w:rsidR="00FC14D6" w:rsidRPr="00583875" w:rsidRDefault="002058FC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80" w:type="dxa"/>
          </w:tcPr>
          <w:p w14:paraId="7E02D72E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05FD5D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80" w:type="dxa"/>
          </w:tcPr>
          <w:p w14:paraId="56D5CA27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B90D30" w14:textId="77777777" w:rsidR="00FC14D6" w:rsidRPr="00583875" w:rsidRDefault="00F6023F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80" w:type="dxa"/>
          </w:tcPr>
          <w:p w14:paraId="703BCE2A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611865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</w:tr>
      <w:tr w:rsidR="00FC14D6" w:rsidRPr="00583875" w14:paraId="5F6064CF" w14:textId="77777777" w:rsidTr="00877F49">
        <w:trPr>
          <w:cantSplit/>
        </w:trPr>
        <w:tc>
          <w:tcPr>
            <w:tcW w:w="3866" w:type="dxa"/>
          </w:tcPr>
          <w:p w14:paraId="0693A37F" w14:textId="77777777" w:rsidR="00FC14D6" w:rsidRPr="00583875" w:rsidRDefault="00FC14D6" w:rsidP="00FC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3FE26" w14:textId="77777777" w:rsidR="00FC14D6" w:rsidRPr="00583875" w:rsidRDefault="002058FC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2,643</w:t>
            </w:r>
          </w:p>
        </w:tc>
        <w:tc>
          <w:tcPr>
            <w:tcW w:w="180" w:type="dxa"/>
          </w:tcPr>
          <w:p w14:paraId="7369EECA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FAA64E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2,428</w:t>
            </w:r>
          </w:p>
        </w:tc>
        <w:tc>
          <w:tcPr>
            <w:tcW w:w="180" w:type="dxa"/>
          </w:tcPr>
          <w:p w14:paraId="47CADFF8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FEFA92" w14:textId="77777777" w:rsidR="00FC14D6" w:rsidRPr="00583875" w:rsidRDefault="00F6023F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</w:t>
            </w:r>
            <w:r w:rsidR="002058FC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80" w:type="dxa"/>
          </w:tcPr>
          <w:p w14:paraId="6CDF85D5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1E3191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5,843</w:t>
            </w:r>
          </w:p>
        </w:tc>
      </w:tr>
      <w:tr w:rsidR="00FC14D6" w:rsidRPr="00583875" w14:paraId="5B87770C" w14:textId="77777777" w:rsidTr="00877F49">
        <w:trPr>
          <w:cantSplit/>
        </w:trPr>
        <w:tc>
          <w:tcPr>
            <w:tcW w:w="3866" w:type="dxa"/>
          </w:tcPr>
          <w:p w14:paraId="100850F0" w14:textId="77777777" w:rsidR="00FC14D6" w:rsidRPr="00583875" w:rsidRDefault="00FC14D6" w:rsidP="00FC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15C4B5" w14:textId="77777777" w:rsidR="00FC14D6" w:rsidRPr="00583875" w:rsidRDefault="002058FC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2,744</w:t>
            </w:r>
          </w:p>
        </w:tc>
        <w:tc>
          <w:tcPr>
            <w:tcW w:w="180" w:type="dxa"/>
          </w:tcPr>
          <w:p w14:paraId="20280C1A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650BB3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2,481</w:t>
            </w:r>
          </w:p>
        </w:tc>
        <w:tc>
          <w:tcPr>
            <w:tcW w:w="180" w:type="dxa"/>
          </w:tcPr>
          <w:p w14:paraId="2E7EAC18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9CD4EF" w14:textId="77777777" w:rsidR="00FC14D6" w:rsidRPr="00583875" w:rsidRDefault="002058FC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29,158</w:t>
            </w:r>
          </w:p>
        </w:tc>
        <w:tc>
          <w:tcPr>
            <w:tcW w:w="180" w:type="dxa"/>
          </w:tcPr>
          <w:p w14:paraId="37A1A1DA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CAF78B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5,897</w:t>
            </w:r>
          </w:p>
        </w:tc>
      </w:tr>
      <w:tr w:rsidR="00641F7C" w:rsidRPr="00583875" w14:paraId="77FCDC6F" w14:textId="77777777" w:rsidTr="00877F49">
        <w:trPr>
          <w:cantSplit/>
        </w:trPr>
        <w:tc>
          <w:tcPr>
            <w:tcW w:w="3866" w:type="dxa"/>
          </w:tcPr>
          <w:p w14:paraId="456A7163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8" w:name="_Hlk142714101"/>
          </w:p>
        </w:tc>
        <w:tc>
          <w:tcPr>
            <w:tcW w:w="5490" w:type="dxa"/>
            <w:gridSpan w:val="7"/>
          </w:tcPr>
          <w:p w14:paraId="1F8CCF63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838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1F7C" w:rsidRPr="00583875" w14:paraId="18654EE0" w14:textId="77777777" w:rsidTr="00877F49">
        <w:trPr>
          <w:cantSplit/>
        </w:trPr>
        <w:tc>
          <w:tcPr>
            <w:tcW w:w="3866" w:type="dxa"/>
          </w:tcPr>
          <w:p w14:paraId="3AA17580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F258DFC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3EC4D842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A94268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514FB3"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เก้าเดือน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641F7C" w:rsidRPr="00583875" w14:paraId="2103BFA3" w14:textId="77777777" w:rsidTr="00877F49">
        <w:trPr>
          <w:cantSplit/>
        </w:trPr>
        <w:tc>
          <w:tcPr>
            <w:tcW w:w="3866" w:type="dxa"/>
          </w:tcPr>
          <w:p w14:paraId="018F989B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CDE32BE" w14:textId="77777777" w:rsidR="00641F7C" w:rsidRPr="00583875" w:rsidRDefault="00641F7C" w:rsidP="00DA4F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514FB3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514FB3" w:rsidRPr="005838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34DAB51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5B23765" w14:textId="77777777" w:rsidR="00641F7C" w:rsidRPr="00583875" w:rsidRDefault="00641F7C" w:rsidP="00DA4F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514FB3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514FB3" w:rsidRPr="005838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641F7C" w:rsidRPr="00583875" w14:paraId="3A62D72B" w14:textId="77777777" w:rsidTr="00877F49">
        <w:trPr>
          <w:cantSplit/>
        </w:trPr>
        <w:tc>
          <w:tcPr>
            <w:tcW w:w="3866" w:type="dxa"/>
          </w:tcPr>
          <w:p w14:paraId="27DB8E8F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F8BC39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5838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D5999FE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758375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44105B5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84C14D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8F88AEE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1F68BEE" w14:textId="77777777" w:rsidR="00641F7C" w:rsidRPr="00583875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966463" w:rsidRPr="00583875" w14:paraId="1292ECAD" w14:textId="77777777" w:rsidTr="00CB1ABC">
        <w:trPr>
          <w:cantSplit/>
        </w:trPr>
        <w:tc>
          <w:tcPr>
            <w:tcW w:w="3866" w:type="dxa"/>
          </w:tcPr>
          <w:p w14:paraId="7CE55ED0" w14:textId="77777777" w:rsidR="00966463" w:rsidRPr="00583875" w:rsidRDefault="00966463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6735BBC" w14:textId="77777777" w:rsidR="00966463" w:rsidRPr="00583875" w:rsidRDefault="00966463" w:rsidP="0096646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gramStart"/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หน่วย :</w:t>
            </w:r>
            <w:proofErr w:type="gramEnd"/>
            <w:r w:rsidRPr="005838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FC14D6" w:rsidRPr="00583875" w14:paraId="0532BE74" w14:textId="77777777" w:rsidTr="00DA4FED">
        <w:trPr>
          <w:cantSplit/>
        </w:trPr>
        <w:tc>
          <w:tcPr>
            <w:tcW w:w="3866" w:type="dxa"/>
          </w:tcPr>
          <w:p w14:paraId="298E7739" w14:textId="77777777" w:rsidR="00FC14D6" w:rsidRPr="00583875" w:rsidRDefault="00FC14D6" w:rsidP="00FC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59809F65" w14:textId="77777777" w:rsidR="00FC14D6" w:rsidRPr="00583875" w:rsidRDefault="002058FC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80" w:type="dxa"/>
          </w:tcPr>
          <w:p w14:paraId="366FCFCA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835A03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80" w:type="dxa"/>
          </w:tcPr>
          <w:p w14:paraId="1C2118EE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C63568" w14:textId="77777777" w:rsidR="00FC14D6" w:rsidRPr="00583875" w:rsidRDefault="002058FC" w:rsidP="00FC14D6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80" w:type="dxa"/>
          </w:tcPr>
          <w:p w14:paraId="1AFBB38C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23B064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</w:tr>
      <w:tr w:rsidR="00FC14D6" w:rsidRPr="00583875" w14:paraId="03C92E7D" w14:textId="77777777" w:rsidTr="00DA4FED">
        <w:trPr>
          <w:cantSplit/>
        </w:trPr>
        <w:tc>
          <w:tcPr>
            <w:tcW w:w="3866" w:type="dxa"/>
          </w:tcPr>
          <w:p w14:paraId="06C11E9E" w14:textId="77777777" w:rsidR="00FC14D6" w:rsidRPr="00583875" w:rsidRDefault="00FC14D6" w:rsidP="00FC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C048E6" w14:textId="77777777" w:rsidR="00FC14D6" w:rsidRPr="00583875" w:rsidRDefault="002058FC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F47D21"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788</w:t>
            </w:r>
          </w:p>
        </w:tc>
        <w:tc>
          <w:tcPr>
            <w:tcW w:w="180" w:type="dxa"/>
          </w:tcPr>
          <w:p w14:paraId="20B96D8F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ACBDCD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2,428</w:t>
            </w:r>
          </w:p>
        </w:tc>
        <w:tc>
          <w:tcPr>
            <w:tcW w:w="180" w:type="dxa"/>
          </w:tcPr>
          <w:p w14:paraId="71FA1372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C9028A" w14:textId="77777777" w:rsidR="00FC14D6" w:rsidRPr="00583875" w:rsidRDefault="002058FC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</w:t>
            </w:r>
            <w:r w:rsidR="00F47D21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80" w:type="dxa"/>
          </w:tcPr>
          <w:p w14:paraId="37732101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C5F808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5,843</w:t>
            </w:r>
          </w:p>
        </w:tc>
      </w:tr>
      <w:tr w:rsidR="00FC14D6" w:rsidRPr="00583875" w14:paraId="6CA6E0EC" w14:textId="77777777" w:rsidTr="00DA4FED">
        <w:trPr>
          <w:cantSplit/>
        </w:trPr>
        <w:tc>
          <w:tcPr>
            <w:tcW w:w="3866" w:type="dxa"/>
          </w:tcPr>
          <w:p w14:paraId="5809343F" w14:textId="77777777" w:rsidR="00FC14D6" w:rsidRPr="00583875" w:rsidRDefault="00FC14D6" w:rsidP="00FC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262F9F" w14:textId="77777777" w:rsidR="00FC14D6" w:rsidRPr="00583875" w:rsidRDefault="002058FC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F47D21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80" w:type="dxa"/>
          </w:tcPr>
          <w:p w14:paraId="77FDE5B0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6185C0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2,481</w:t>
            </w:r>
          </w:p>
        </w:tc>
        <w:tc>
          <w:tcPr>
            <w:tcW w:w="180" w:type="dxa"/>
          </w:tcPr>
          <w:p w14:paraId="5254F77B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716A2" w14:textId="77777777" w:rsidR="00FC14D6" w:rsidRPr="00583875" w:rsidRDefault="002058FC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</w:t>
            </w:r>
            <w:r w:rsidR="00F47D21" w:rsidRPr="005838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80" w:type="dxa"/>
          </w:tcPr>
          <w:p w14:paraId="451BFC60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ADB934" w14:textId="77777777" w:rsidR="00FC14D6" w:rsidRPr="00583875" w:rsidRDefault="00FC14D6" w:rsidP="00FC14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sz w:val="30"/>
                <w:szCs w:val="30"/>
                <w:lang w:val="en-US"/>
              </w:rPr>
              <w:t>5,897</w:t>
            </w:r>
          </w:p>
        </w:tc>
      </w:tr>
      <w:bookmarkEnd w:id="38"/>
    </w:tbl>
    <w:p w14:paraId="590FA030" w14:textId="77777777" w:rsidR="00641F7C" w:rsidRPr="00583875" w:rsidRDefault="00641F7C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81455A" w14:textId="77777777" w:rsidR="005D2F29" w:rsidRPr="00583875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>1</w:t>
      </w:r>
      <w:r w:rsidR="0000629D" w:rsidRPr="00583875">
        <w:rPr>
          <w:rFonts w:ascii="Angsana New" w:hAnsi="Angsana New"/>
          <w:b/>
          <w:bCs/>
          <w:sz w:val="30"/>
          <w:szCs w:val="30"/>
        </w:rPr>
        <w:t>9</w:t>
      </w:r>
      <w:r w:rsidR="00E0108C" w:rsidRPr="00583875">
        <w:rPr>
          <w:rFonts w:ascii="Angsana New" w:hAnsi="Angsana New"/>
          <w:b/>
          <w:bCs/>
          <w:sz w:val="30"/>
          <w:szCs w:val="30"/>
        </w:rPr>
        <w:tab/>
      </w:r>
      <w:r w:rsidR="000B3EA0" w:rsidRPr="0058387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54E6776" w14:textId="77777777" w:rsidR="00E1518B" w:rsidRPr="00583875" w:rsidRDefault="007A3AC4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58387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583875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583875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583875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583875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58387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583875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58387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583875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14:paraId="6BE3E491" w14:textId="77777777" w:rsidR="00FA6A53" w:rsidRPr="00583875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583875">
        <w:rPr>
          <w:rFonts w:ascii="Angsana New" w:hAnsi="Angsana New"/>
          <w:sz w:val="30"/>
          <w:szCs w:val="30"/>
        </w:rPr>
        <w:t>1</w:t>
      </w:r>
      <w:r w:rsidRPr="00583875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583875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14:paraId="20C4928D" w14:textId="77777777" w:rsidR="00FA6A53" w:rsidRPr="00583875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583875">
        <w:rPr>
          <w:rFonts w:ascii="Angsana New" w:hAnsi="Angsana New"/>
          <w:sz w:val="30"/>
          <w:szCs w:val="30"/>
        </w:rPr>
        <w:t xml:space="preserve">2 </w:t>
      </w:r>
      <w:r w:rsidRPr="00583875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14:paraId="3036F913" w14:textId="77777777" w:rsidR="007C5668" w:rsidRPr="00583875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583875" w:rsidSect="00660A12">
          <w:pgSz w:w="11909" w:h="16834" w:code="9"/>
          <w:pgMar w:top="691" w:right="1136" w:bottom="576" w:left="1152" w:header="720" w:footer="720" w:gutter="0"/>
          <w:pgNumType w:start="31"/>
          <w:cols w:space="720"/>
          <w:docGrid w:linePitch="245"/>
        </w:sectPr>
      </w:pPr>
      <w:r w:rsidRPr="00583875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583875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583875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583875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7A3AC4" w:rsidRPr="00583875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583875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583875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583875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583875">
        <w:rPr>
          <w:rFonts w:ascii="AngsanaUPC" w:hAnsi="AngsanaUPC" w:cs="AngsanaUPC"/>
          <w:sz w:val="30"/>
          <w:szCs w:val="30"/>
          <w:cs/>
        </w:rPr>
        <w:t>รร</w:t>
      </w:r>
      <w:r w:rsidR="00AE5FCA" w:rsidRPr="00583875">
        <w:rPr>
          <w:rFonts w:ascii="AngsanaUPC" w:hAnsi="AngsanaUPC" w:cs="AngsanaUPC" w:hint="cs"/>
          <w:sz w:val="30"/>
          <w:szCs w:val="30"/>
          <w:cs/>
        </w:rPr>
        <w:t>ม</w:t>
      </w:r>
      <w:r w:rsidRPr="00583875">
        <w:rPr>
          <w:rFonts w:ascii="AngsanaUPC" w:hAnsi="AngsanaUPC" w:cs="AngsanaUPC"/>
          <w:sz w:val="30"/>
          <w:szCs w:val="30"/>
          <w:cs/>
        </w:rPr>
        <w:t>เดียวกัน</w:t>
      </w:r>
    </w:p>
    <w:p w14:paraId="47FE1D2D" w14:textId="77777777" w:rsidR="00A210A0" w:rsidRPr="00583875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bookmarkStart w:id="39" w:name="_Hlk142714599"/>
      <w:r w:rsidRPr="0058387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AB227ED" w14:textId="77777777" w:rsidR="00A210A0" w:rsidRPr="00583875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583875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</w:t>
      </w:r>
      <w:r w:rsidR="00C23942" w:rsidRPr="00583875">
        <w:rPr>
          <w:rFonts w:ascii="AngsanaUPC" w:hAnsi="AngsanaUPC" w:cs="AngsanaUPC" w:hint="cs"/>
          <w:sz w:val="30"/>
          <w:szCs w:val="30"/>
          <w:cs/>
        </w:rPr>
        <w:t xml:space="preserve">สำหรับงวดสามเดือนสิ้นสุดวันที่ </w:t>
      </w:r>
      <w:r w:rsidR="00514FB3" w:rsidRPr="00583875">
        <w:rPr>
          <w:rFonts w:ascii="AngsanaUPC" w:hAnsi="AngsanaUPC" w:cs="AngsanaUPC" w:hint="cs"/>
          <w:sz w:val="30"/>
          <w:szCs w:val="30"/>
          <w:cs/>
        </w:rPr>
        <w:t>30 กันยายน</w:t>
      </w:r>
      <w:r w:rsidR="00C23942" w:rsidRPr="00583875">
        <w:rPr>
          <w:rFonts w:ascii="AngsanaUPC" w:hAnsi="AngsanaUPC" w:cs="AngsanaUPC" w:hint="cs"/>
          <w:sz w:val="30"/>
          <w:szCs w:val="30"/>
          <w:cs/>
        </w:rPr>
        <w:t xml:space="preserve"> 2566</w:t>
      </w:r>
      <w:r w:rsidR="00085B97" w:rsidRPr="0058387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583875">
        <w:rPr>
          <w:rFonts w:ascii="AngsanaUPC" w:hAnsi="AngsanaUPC" w:cs="AngsanaUPC"/>
          <w:sz w:val="30"/>
          <w:szCs w:val="30"/>
        </w:rPr>
        <w:t>256</w:t>
      </w:r>
      <w:r w:rsidR="003447B3" w:rsidRPr="00583875">
        <w:rPr>
          <w:rFonts w:ascii="AngsanaUPC" w:hAnsi="AngsanaUPC" w:cs="AngsanaUPC"/>
          <w:sz w:val="30"/>
          <w:szCs w:val="30"/>
        </w:rPr>
        <w:t>5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583875">
        <w:rPr>
          <w:rFonts w:ascii="AngsanaUPC" w:hAnsi="AngsanaUPC" w:cs="AngsanaUPC"/>
          <w:sz w:val="30"/>
          <w:szCs w:val="30"/>
          <w:cs/>
        </w:rPr>
        <w:tab/>
      </w:r>
      <w:r w:rsidR="00473E52" w:rsidRPr="00583875">
        <w:rPr>
          <w:rFonts w:ascii="AngsanaUPC" w:hAnsi="AngsanaUPC" w:cs="AngsanaUPC"/>
          <w:sz w:val="30"/>
          <w:szCs w:val="30"/>
          <w:cs/>
        </w:rPr>
        <w:tab/>
      </w:r>
      <w:r w:rsidR="00473E52" w:rsidRPr="00583875">
        <w:rPr>
          <w:rFonts w:ascii="AngsanaUPC" w:hAnsi="AngsanaUPC" w:cs="AngsanaUPC"/>
          <w:sz w:val="30"/>
          <w:szCs w:val="30"/>
          <w:cs/>
        </w:rPr>
        <w:tab/>
      </w:r>
      <w:r w:rsidR="00473E52" w:rsidRPr="00583875">
        <w:rPr>
          <w:rFonts w:ascii="AngsanaUPC" w:hAnsi="AngsanaUPC" w:cs="AngsanaUPC"/>
          <w:sz w:val="30"/>
          <w:szCs w:val="30"/>
          <w:cs/>
        </w:rPr>
        <w:tab/>
      </w:r>
      <w:r w:rsidR="00473E52" w:rsidRPr="0058387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583875" w14:paraId="28F993CA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1FB2B479" w14:textId="77777777" w:rsidR="007579FC" w:rsidRPr="00583875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5C245B9" w14:textId="77777777" w:rsidR="007579FC" w:rsidRPr="00583875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583875" w14:paraId="150D1248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09A76E19" w14:textId="77777777" w:rsidR="00A210A0" w:rsidRPr="0058387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77377405" w14:textId="77777777" w:rsidR="00A210A0" w:rsidRPr="0058387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583875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56AD3D6" w14:textId="77777777" w:rsidR="00A210A0" w:rsidRPr="0058387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0E4D8180" w14:textId="77777777" w:rsidR="00A210A0" w:rsidRPr="0058387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58387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E6DCD49" w14:textId="77777777" w:rsidR="00A210A0" w:rsidRPr="0058387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656955CA" w14:textId="77777777" w:rsidR="00A210A0" w:rsidRPr="0058387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583875" w14:paraId="570DD871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31831D36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E047E48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58387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494" w:type="dxa"/>
            <w:shd w:val="clear" w:color="auto" w:fill="auto"/>
          </w:tcPr>
          <w:p w14:paraId="5D6D4594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4132C29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58387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2E92023A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26C430A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58387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7E54938C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DAD558D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58387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4DB7C715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E5D47B3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58387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B94540C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4694F24" w14:textId="77777777" w:rsidR="00C17A10" w:rsidRPr="0058387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58387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31137A" w:rsidRPr="00583875" w14:paraId="75C9083F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49354203" w14:textId="77777777" w:rsidR="00A210A0" w:rsidRPr="0058387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B325A90" w14:textId="77777777" w:rsidR="00A210A0" w:rsidRPr="0058387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472AB5" w:rsidRPr="00583875" w14:paraId="6B5585B2" w14:textId="77777777" w:rsidTr="00581E0E">
        <w:tc>
          <w:tcPr>
            <w:tcW w:w="6041" w:type="dxa"/>
            <w:shd w:val="clear" w:color="auto" w:fill="auto"/>
          </w:tcPr>
          <w:p w14:paraId="3C4E531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3D6A373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456,965</w:t>
            </w:r>
          </w:p>
        </w:tc>
        <w:tc>
          <w:tcPr>
            <w:tcW w:w="494" w:type="dxa"/>
            <w:shd w:val="clear" w:color="auto" w:fill="auto"/>
          </w:tcPr>
          <w:p w14:paraId="7C49438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B14AB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425,629</w:t>
            </w:r>
          </w:p>
        </w:tc>
        <w:tc>
          <w:tcPr>
            <w:tcW w:w="262" w:type="dxa"/>
            <w:shd w:val="clear" w:color="auto" w:fill="auto"/>
          </w:tcPr>
          <w:p w14:paraId="298C4E3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06A22207" w14:textId="77777777" w:rsidR="00472AB5" w:rsidRPr="00583875" w:rsidRDefault="008D5DF4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33,</w:t>
            </w:r>
            <w:r w:rsidR="00F613C8" w:rsidRPr="00583875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63" w:type="dxa"/>
            <w:shd w:val="clear" w:color="auto" w:fill="auto"/>
          </w:tcPr>
          <w:p w14:paraId="15000BE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DD69BC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13,389</w:t>
            </w:r>
          </w:p>
        </w:tc>
        <w:tc>
          <w:tcPr>
            <w:tcW w:w="262" w:type="dxa"/>
            <w:shd w:val="clear" w:color="auto" w:fill="auto"/>
          </w:tcPr>
          <w:p w14:paraId="6D23E85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595BF95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490,492</w:t>
            </w:r>
          </w:p>
        </w:tc>
        <w:tc>
          <w:tcPr>
            <w:tcW w:w="262" w:type="dxa"/>
            <w:shd w:val="clear" w:color="auto" w:fill="auto"/>
          </w:tcPr>
          <w:p w14:paraId="2CE3666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ADC953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439,018</w:t>
            </w:r>
          </w:p>
        </w:tc>
      </w:tr>
      <w:tr w:rsidR="00472AB5" w:rsidRPr="00583875" w14:paraId="33124CA0" w14:textId="77777777" w:rsidTr="00581E0E">
        <w:tc>
          <w:tcPr>
            <w:tcW w:w="6041" w:type="dxa"/>
            <w:shd w:val="clear" w:color="auto" w:fill="auto"/>
          </w:tcPr>
          <w:p w14:paraId="4AF6DD4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39793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456,965</w:t>
            </w:r>
          </w:p>
        </w:tc>
        <w:tc>
          <w:tcPr>
            <w:tcW w:w="494" w:type="dxa"/>
            <w:shd w:val="clear" w:color="auto" w:fill="auto"/>
          </w:tcPr>
          <w:p w14:paraId="682AD7B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358E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425,629</w:t>
            </w:r>
          </w:p>
        </w:tc>
        <w:tc>
          <w:tcPr>
            <w:tcW w:w="262" w:type="dxa"/>
            <w:shd w:val="clear" w:color="auto" w:fill="auto"/>
          </w:tcPr>
          <w:p w14:paraId="6B95AD2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2701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33.527</w:t>
            </w:r>
          </w:p>
        </w:tc>
        <w:tc>
          <w:tcPr>
            <w:tcW w:w="263" w:type="dxa"/>
            <w:shd w:val="clear" w:color="auto" w:fill="auto"/>
          </w:tcPr>
          <w:p w14:paraId="5AE2503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3BA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13,389</w:t>
            </w:r>
          </w:p>
        </w:tc>
        <w:tc>
          <w:tcPr>
            <w:tcW w:w="262" w:type="dxa"/>
            <w:shd w:val="clear" w:color="auto" w:fill="auto"/>
          </w:tcPr>
          <w:p w14:paraId="36FA32B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77777C9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490,492</w:t>
            </w:r>
          </w:p>
        </w:tc>
        <w:tc>
          <w:tcPr>
            <w:tcW w:w="262" w:type="dxa"/>
            <w:shd w:val="clear" w:color="auto" w:fill="auto"/>
          </w:tcPr>
          <w:p w14:paraId="7D3B186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F253FE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439,018</w:t>
            </w:r>
          </w:p>
        </w:tc>
      </w:tr>
      <w:tr w:rsidR="00472AB5" w:rsidRPr="00583875" w14:paraId="6F55AF96" w14:textId="77777777" w:rsidTr="00581E0E">
        <w:tc>
          <w:tcPr>
            <w:tcW w:w="6041" w:type="dxa"/>
            <w:shd w:val="clear" w:color="auto" w:fill="auto"/>
          </w:tcPr>
          <w:p w14:paraId="601274A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F13404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094DFE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5F203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E63189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AB377C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206F11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F5C23D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CD7240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48DFA62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2,743</w:t>
            </w:r>
          </w:p>
        </w:tc>
        <w:tc>
          <w:tcPr>
            <w:tcW w:w="262" w:type="dxa"/>
            <w:shd w:val="clear" w:color="auto" w:fill="auto"/>
          </w:tcPr>
          <w:p w14:paraId="75CB534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4467DD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</w:tr>
      <w:tr w:rsidR="00472AB5" w:rsidRPr="00583875" w14:paraId="3493C08F" w14:textId="77777777" w:rsidTr="00581E0E">
        <w:tc>
          <w:tcPr>
            <w:tcW w:w="6041" w:type="dxa"/>
            <w:shd w:val="clear" w:color="auto" w:fill="auto"/>
          </w:tcPr>
          <w:p w14:paraId="453E069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778F239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9566C0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7ACCF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915EEB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9735A7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62505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BB1BE0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CD4D06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53BB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493,235</w:t>
            </w:r>
          </w:p>
        </w:tc>
        <w:tc>
          <w:tcPr>
            <w:tcW w:w="262" w:type="dxa"/>
            <w:shd w:val="clear" w:color="auto" w:fill="auto"/>
          </w:tcPr>
          <w:p w14:paraId="13D8311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C28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441,499</w:t>
            </w:r>
          </w:p>
        </w:tc>
      </w:tr>
      <w:tr w:rsidR="00472AB5" w:rsidRPr="00583875" w14:paraId="1C7E6B34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34F100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B26D3D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B994C7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16A8D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587B3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87B42B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BBB7BF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28F748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75D83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7F4EE9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A72795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4A6C27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AB5" w:rsidRPr="00583875" w14:paraId="6281D8AE" w14:textId="77777777" w:rsidTr="009B19F1">
        <w:tc>
          <w:tcPr>
            <w:tcW w:w="6041" w:type="dxa"/>
            <w:shd w:val="clear" w:color="auto" w:fill="auto"/>
          </w:tcPr>
          <w:p w14:paraId="38E370E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86FEF12" w14:textId="77777777" w:rsidR="00472AB5" w:rsidRPr="00583875" w:rsidRDefault="00F613C8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95,423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933372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CD7435C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54,573</w:t>
            </w:r>
          </w:p>
        </w:tc>
        <w:tc>
          <w:tcPr>
            <w:tcW w:w="262" w:type="dxa"/>
            <w:shd w:val="clear" w:color="auto" w:fill="auto"/>
          </w:tcPr>
          <w:p w14:paraId="793FEDB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490A39C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(525)</w:t>
            </w:r>
          </w:p>
        </w:tc>
        <w:tc>
          <w:tcPr>
            <w:tcW w:w="263" w:type="dxa"/>
            <w:shd w:val="clear" w:color="auto" w:fill="auto"/>
          </w:tcPr>
          <w:p w14:paraId="5BE16ED0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726504E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62" w:type="dxa"/>
            <w:shd w:val="clear" w:color="auto" w:fill="auto"/>
          </w:tcPr>
          <w:p w14:paraId="287A7FAB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E8083EE" w14:textId="77777777" w:rsidR="00472AB5" w:rsidRPr="00583875" w:rsidRDefault="00F613C8" w:rsidP="007521E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</w:t>
            </w:r>
            <w:r w:rsidR="007521E7"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352463C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5D408B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16,265</w:t>
            </w:r>
          </w:p>
        </w:tc>
      </w:tr>
      <w:tr w:rsidR="00472AB5" w:rsidRPr="00583875" w14:paraId="536EDF7B" w14:textId="77777777" w:rsidTr="00581E0E">
        <w:tc>
          <w:tcPr>
            <w:tcW w:w="6041" w:type="dxa"/>
            <w:shd w:val="clear" w:color="auto" w:fill="auto"/>
          </w:tcPr>
          <w:p w14:paraId="2A62704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D7AA200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04A588A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D795B44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AF3AA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46A4202" w14:textId="77777777" w:rsidR="00472AB5" w:rsidRPr="00583875" w:rsidRDefault="00472AB5" w:rsidP="00472AB5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B730DA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7E0CCF0" w14:textId="77777777" w:rsidR="00472AB5" w:rsidRPr="00583875" w:rsidRDefault="00472AB5" w:rsidP="00472AB5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1622EF4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23356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(7,276)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7B83B1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FBAD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(5,297)</w:t>
            </w:r>
          </w:p>
        </w:tc>
      </w:tr>
      <w:tr w:rsidR="00472AB5" w:rsidRPr="00583875" w14:paraId="5B65022E" w14:textId="77777777" w:rsidTr="00581E0E">
        <w:tc>
          <w:tcPr>
            <w:tcW w:w="6041" w:type="dxa"/>
            <w:shd w:val="clear" w:color="auto" w:fill="auto"/>
          </w:tcPr>
          <w:p w14:paraId="5F805FA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5AE3629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0490BA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D51ABC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1372F5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D2095E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62331F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F404DA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F0151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55B15" w14:textId="77777777" w:rsidR="00472AB5" w:rsidRPr="00583875" w:rsidRDefault="00F613C8" w:rsidP="00752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40,39</w:t>
            </w:r>
            <w:r w:rsidR="007521E7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2C64250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1C5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10,968</w:t>
            </w:r>
          </w:p>
        </w:tc>
      </w:tr>
      <w:tr w:rsidR="00472AB5" w:rsidRPr="00583875" w14:paraId="15C9D770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4D1190F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5F3A0B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E6A24E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917E07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40AB71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A1F4F0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E28105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208C8F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6130F11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435B66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BA352E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3AF43D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AB5" w:rsidRPr="00583875" w14:paraId="45CB8069" w14:textId="77777777" w:rsidTr="00581E0E">
        <w:tc>
          <w:tcPr>
            <w:tcW w:w="6041" w:type="dxa"/>
            <w:shd w:val="clear" w:color="auto" w:fill="auto"/>
          </w:tcPr>
          <w:p w14:paraId="7B5A98B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5DA2553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7ABEEA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9EE738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BD3B2A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3788C1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2A485F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CB3FC3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FDFBFB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C9D0D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A5E161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6820A2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3AC9" w:rsidRPr="00583875" w14:paraId="603234AD" w14:textId="77777777" w:rsidTr="00581E0E">
        <w:tc>
          <w:tcPr>
            <w:tcW w:w="6041" w:type="dxa"/>
            <w:shd w:val="clear" w:color="auto" w:fill="auto"/>
          </w:tcPr>
          <w:p w14:paraId="2B0A0F9E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3C05E136" w14:textId="77777777" w:rsidR="00D13AC9" w:rsidRPr="00583875" w:rsidRDefault="00D13AC9" w:rsidP="00752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30,</w:t>
            </w:r>
            <w:r w:rsidR="007521E7" w:rsidRPr="00583875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494" w:type="dxa"/>
            <w:shd w:val="clear" w:color="auto" w:fill="auto"/>
          </w:tcPr>
          <w:p w14:paraId="489DB307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4E9E849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31,489</w:t>
            </w:r>
          </w:p>
        </w:tc>
        <w:tc>
          <w:tcPr>
            <w:tcW w:w="262" w:type="dxa"/>
            <w:shd w:val="clear" w:color="auto" w:fill="auto"/>
          </w:tcPr>
          <w:p w14:paraId="7C812310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12B2842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FB420CC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C5B347C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F96087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6F8C8AC" w14:textId="77777777" w:rsidR="00D13AC9" w:rsidRPr="00583875" w:rsidRDefault="007521E7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30,724</w:t>
            </w:r>
          </w:p>
        </w:tc>
        <w:tc>
          <w:tcPr>
            <w:tcW w:w="262" w:type="dxa"/>
            <w:shd w:val="clear" w:color="auto" w:fill="auto"/>
          </w:tcPr>
          <w:p w14:paraId="21376015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46DB7D4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31,489</w:t>
            </w:r>
          </w:p>
        </w:tc>
      </w:tr>
      <w:tr w:rsidR="00D13AC9" w:rsidRPr="00583875" w14:paraId="2BE4EA17" w14:textId="77777777" w:rsidTr="00581E0E">
        <w:tc>
          <w:tcPr>
            <w:tcW w:w="6041" w:type="dxa"/>
            <w:shd w:val="clear" w:color="auto" w:fill="auto"/>
          </w:tcPr>
          <w:p w14:paraId="011BC9F0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221E9DAF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  <w:tc>
          <w:tcPr>
            <w:tcW w:w="494" w:type="dxa"/>
            <w:shd w:val="clear" w:color="auto" w:fill="auto"/>
          </w:tcPr>
          <w:p w14:paraId="0B93FD79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76FC118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1,961</w:t>
            </w:r>
          </w:p>
        </w:tc>
        <w:tc>
          <w:tcPr>
            <w:tcW w:w="262" w:type="dxa"/>
            <w:shd w:val="clear" w:color="auto" w:fill="auto"/>
          </w:tcPr>
          <w:p w14:paraId="254F8568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6BDB41B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6B35B07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9B8190D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6A5C4B6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07874C6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  <w:tc>
          <w:tcPr>
            <w:tcW w:w="262" w:type="dxa"/>
            <w:shd w:val="clear" w:color="auto" w:fill="auto"/>
          </w:tcPr>
          <w:p w14:paraId="3824B71B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3916537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1,961</w:t>
            </w:r>
          </w:p>
        </w:tc>
      </w:tr>
      <w:tr w:rsidR="00D13AC9" w:rsidRPr="00583875" w14:paraId="31C79C22" w14:textId="77777777" w:rsidTr="00581E0E">
        <w:tc>
          <w:tcPr>
            <w:tcW w:w="6041" w:type="dxa"/>
            <w:shd w:val="clear" w:color="auto" w:fill="auto"/>
          </w:tcPr>
          <w:p w14:paraId="07F5389E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6589CB14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  <w:tc>
          <w:tcPr>
            <w:tcW w:w="494" w:type="dxa"/>
            <w:shd w:val="clear" w:color="auto" w:fill="auto"/>
          </w:tcPr>
          <w:p w14:paraId="7240BB9E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86A982E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(476)</w:t>
            </w:r>
          </w:p>
        </w:tc>
        <w:tc>
          <w:tcPr>
            <w:tcW w:w="262" w:type="dxa"/>
            <w:shd w:val="clear" w:color="auto" w:fill="auto"/>
          </w:tcPr>
          <w:p w14:paraId="6C5CF93F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5D2CC3D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2F21ECB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D943B65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B76FE1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A4BCA95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  <w:tc>
          <w:tcPr>
            <w:tcW w:w="262" w:type="dxa"/>
            <w:shd w:val="clear" w:color="auto" w:fill="auto"/>
          </w:tcPr>
          <w:p w14:paraId="18A76051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826C104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(476)</w:t>
            </w:r>
          </w:p>
        </w:tc>
      </w:tr>
    </w:tbl>
    <w:bookmarkEnd w:id="39"/>
    <w:p w14:paraId="51BD8A7C" w14:textId="77777777" w:rsidR="00641F7C" w:rsidRPr="00583875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F76917C" w14:textId="77777777" w:rsidR="00641F7C" w:rsidRPr="00583875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583875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ข้อมูลเกี่ยวกับส่วนงานที่รายงานสำหรับงวด</w:t>
      </w:r>
      <w:r w:rsidR="00514FB3" w:rsidRPr="00583875">
        <w:rPr>
          <w:rFonts w:ascii="AngsanaUPC" w:hAnsi="AngsanaUPC" w:cs="AngsanaUPC" w:hint="cs"/>
          <w:sz w:val="30"/>
          <w:szCs w:val="30"/>
          <w:cs/>
        </w:rPr>
        <w:t>เก้าเดือน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="00514FB3" w:rsidRPr="00583875">
        <w:rPr>
          <w:rFonts w:ascii="AngsanaUPC" w:hAnsi="AngsanaUPC" w:cs="AngsanaUPC" w:hint="cs"/>
          <w:sz w:val="30"/>
          <w:szCs w:val="30"/>
          <w:cs/>
        </w:rPr>
        <w:t>30 กันยายน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 2566</w:t>
      </w:r>
      <w:r w:rsidR="00002DD1" w:rsidRPr="0058387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583875">
        <w:rPr>
          <w:rFonts w:ascii="AngsanaUPC" w:hAnsi="AngsanaUPC" w:cs="AngsanaUPC"/>
          <w:sz w:val="30"/>
          <w:szCs w:val="30"/>
        </w:rPr>
        <w:t>2565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641F7C" w:rsidRPr="00583875" w14:paraId="4E30A966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32B8251A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5D743561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002DD1" w:rsidRPr="0058387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41F7C" w:rsidRPr="00583875" w14:paraId="3275985F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3BDF7BC2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079B82D1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583875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3F64E62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4B2A0A39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58387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6D71A07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250E58E9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41F7C" w:rsidRPr="00583875" w14:paraId="7B353987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6463310D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C5DB6EF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494" w:type="dxa"/>
            <w:shd w:val="clear" w:color="auto" w:fill="auto"/>
          </w:tcPr>
          <w:p w14:paraId="423FC84A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3F39414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2848AE5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1D165E8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</w:tcPr>
          <w:p w14:paraId="193F52A5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D5243DB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48020013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FC9B8BD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48C0EA59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BEB414F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641F7C" w:rsidRPr="00583875" w14:paraId="52F4C907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43ECFB56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7572DF7E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472AB5" w:rsidRPr="00583875" w14:paraId="7477D0F3" w14:textId="77777777" w:rsidTr="00877F49">
        <w:tc>
          <w:tcPr>
            <w:tcW w:w="6041" w:type="dxa"/>
            <w:shd w:val="clear" w:color="auto" w:fill="auto"/>
          </w:tcPr>
          <w:p w14:paraId="13D0ECE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511C5DB0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1,327,226</w:t>
            </w:r>
          </w:p>
        </w:tc>
        <w:tc>
          <w:tcPr>
            <w:tcW w:w="494" w:type="dxa"/>
            <w:shd w:val="clear" w:color="auto" w:fill="auto"/>
          </w:tcPr>
          <w:p w14:paraId="4842FCA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E2A89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1,535,726</w:t>
            </w:r>
          </w:p>
        </w:tc>
        <w:tc>
          <w:tcPr>
            <w:tcW w:w="262" w:type="dxa"/>
            <w:shd w:val="clear" w:color="auto" w:fill="auto"/>
          </w:tcPr>
          <w:p w14:paraId="2E69BB1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293B10DD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108,864</w:t>
            </w:r>
          </w:p>
        </w:tc>
        <w:tc>
          <w:tcPr>
            <w:tcW w:w="263" w:type="dxa"/>
            <w:shd w:val="clear" w:color="auto" w:fill="auto"/>
          </w:tcPr>
          <w:p w14:paraId="5A02A7E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2F03CE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85,286</w:t>
            </w:r>
          </w:p>
        </w:tc>
        <w:tc>
          <w:tcPr>
            <w:tcW w:w="262" w:type="dxa"/>
            <w:shd w:val="clear" w:color="auto" w:fill="auto"/>
          </w:tcPr>
          <w:p w14:paraId="455D710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CC56D09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1,436,090</w:t>
            </w:r>
          </w:p>
        </w:tc>
        <w:tc>
          <w:tcPr>
            <w:tcW w:w="262" w:type="dxa"/>
            <w:shd w:val="clear" w:color="auto" w:fill="auto"/>
          </w:tcPr>
          <w:p w14:paraId="2CF4D02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6E258D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1,621,012</w:t>
            </w:r>
          </w:p>
        </w:tc>
      </w:tr>
      <w:tr w:rsidR="00472AB5" w:rsidRPr="00583875" w14:paraId="51E98C74" w14:textId="77777777" w:rsidTr="00877F49">
        <w:tc>
          <w:tcPr>
            <w:tcW w:w="6041" w:type="dxa"/>
            <w:shd w:val="clear" w:color="auto" w:fill="auto"/>
          </w:tcPr>
          <w:p w14:paraId="3398031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BA3A1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1,327,226</w:t>
            </w:r>
          </w:p>
        </w:tc>
        <w:tc>
          <w:tcPr>
            <w:tcW w:w="494" w:type="dxa"/>
            <w:shd w:val="clear" w:color="auto" w:fill="auto"/>
          </w:tcPr>
          <w:p w14:paraId="5E81579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B131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1,535,726</w:t>
            </w:r>
          </w:p>
        </w:tc>
        <w:tc>
          <w:tcPr>
            <w:tcW w:w="262" w:type="dxa"/>
            <w:shd w:val="clear" w:color="auto" w:fill="auto"/>
          </w:tcPr>
          <w:p w14:paraId="7AE8A9F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CE9DB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108,864</w:t>
            </w:r>
          </w:p>
        </w:tc>
        <w:tc>
          <w:tcPr>
            <w:tcW w:w="263" w:type="dxa"/>
            <w:shd w:val="clear" w:color="auto" w:fill="auto"/>
          </w:tcPr>
          <w:p w14:paraId="323445E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ABCD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85,286</w:t>
            </w:r>
          </w:p>
        </w:tc>
        <w:tc>
          <w:tcPr>
            <w:tcW w:w="262" w:type="dxa"/>
            <w:shd w:val="clear" w:color="auto" w:fill="auto"/>
          </w:tcPr>
          <w:p w14:paraId="0BDB124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58A134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1,436,090</w:t>
            </w:r>
          </w:p>
        </w:tc>
        <w:tc>
          <w:tcPr>
            <w:tcW w:w="262" w:type="dxa"/>
            <w:shd w:val="clear" w:color="auto" w:fill="auto"/>
          </w:tcPr>
          <w:p w14:paraId="592D345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63CB49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1,621,012</w:t>
            </w:r>
          </w:p>
        </w:tc>
      </w:tr>
      <w:tr w:rsidR="00472AB5" w:rsidRPr="00583875" w14:paraId="24D575FE" w14:textId="77777777" w:rsidTr="00877F49">
        <w:tc>
          <w:tcPr>
            <w:tcW w:w="6041" w:type="dxa"/>
            <w:shd w:val="clear" w:color="auto" w:fill="auto"/>
          </w:tcPr>
          <w:p w14:paraId="07BE186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22BC091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2B52B4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B4AACB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AD0EBD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5BF40DD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CC2D0A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8CCA78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E44041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25CDD17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29,158</w:t>
            </w:r>
          </w:p>
        </w:tc>
        <w:tc>
          <w:tcPr>
            <w:tcW w:w="262" w:type="dxa"/>
            <w:shd w:val="clear" w:color="auto" w:fill="auto"/>
          </w:tcPr>
          <w:p w14:paraId="0F9A77D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3F3A38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5,897</w:t>
            </w:r>
          </w:p>
        </w:tc>
      </w:tr>
      <w:tr w:rsidR="00472AB5" w:rsidRPr="00583875" w14:paraId="6430E698" w14:textId="77777777" w:rsidTr="00877F49">
        <w:tc>
          <w:tcPr>
            <w:tcW w:w="6041" w:type="dxa"/>
            <w:shd w:val="clear" w:color="auto" w:fill="auto"/>
          </w:tcPr>
          <w:p w14:paraId="2C1C661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588571D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26E58F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E57FD9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0A80EA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A46E81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43C3B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BB8B36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7C7416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59F42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1,465,248</w:t>
            </w:r>
          </w:p>
        </w:tc>
        <w:tc>
          <w:tcPr>
            <w:tcW w:w="262" w:type="dxa"/>
            <w:shd w:val="clear" w:color="auto" w:fill="auto"/>
          </w:tcPr>
          <w:p w14:paraId="785B645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554B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1,626,909</w:t>
            </w:r>
          </w:p>
        </w:tc>
      </w:tr>
      <w:tr w:rsidR="00472AB5" w:rsidRPr="00583875" w14:paraId="44475A45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430B52C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474466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BBEE08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4B74F9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7760DF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702344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A9BDA6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815DEF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A17326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6F635C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E79ACE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CEB91D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AB5" w:rsidRPr="00583875" w14:paraId="3BEF51A9" w14:textId="77777777" w:rsidTr="00877F49">
        <w:tc>
          <w:tcPr>
            <w:tcW w:w="6041" w:type="dxa"/>
            <w:shd w:val="clear" w:color="auto" w:fill="auto"/>
          </w:tcPr>
          <w:p w14:paraId="005EEF7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5169A3A" w14:textId="77777777" w:rsidR="00472AB5" w:rsidRPr="00583875" w:rsidRDefault="00F613C8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246,978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F277AA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8999A96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228,629</w:t>
            </w:r>
          </w:p>
        </w:tc>
        <w:tc>
          <w:tcPr>
            <w:tcW w:w="262" w:type="dxa"/>
            <w:shd w:val="clear" w:color="auto" w:fill="auto"/>
          </w:tcPr>
          <w:p w14:paraId="07CC234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D71B913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10,197</w:t>
            </w:r>
          </w:p>
        </w:tc>
        <w:tc>
          <w:tcPr>
            <w:tcW w:w="263" w:type="dxa"/>
            <w:shd w:val="clear" w:color="auto" w:fill="auto"/>
          </w:tcPr>
          <w:p w14:paraId="4ED5F1C8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00A9645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4,338</w:t>
            </w:r>
          </w:p>
        </w:tc>
        <w:tc>
          <w:tcPr>
            <w:tcW w:w="262" w:type="dxa"/>
            <w:shd w:val="clear" w:color="auto" w:fill="auto"/>
          </w:tcPr>
          <w:p w14:paraId="7D7C3466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0F32D7C" w14:textId="77777777" w:rsidR="00472AB5" w:rsidRPr="00583875" w:rsidRDefault="00F613C8" w:rsidP="008D5DF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135,60</w:t>
            </w:r>
            <w:r w:rsidR="008D5DF4"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C24B9CD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7F8B974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110,618</w:t>
            </w:r>
          </w:p>
        </w:tc>
      </w:tr>
      <w:tr w:rsidR="00472AB5" w:rsidRPr="00583875" w14:paraId="29EC9A41" w14:textId="77777777" w:rsidTr="00877F49">
        <w:tc>
          <w:tcPr>
            <w:tcW w:w="6041" w:type="dxa"/>
            <w:shd w:val="clear" w:color="auto" w:fill="auto"/>
          </w:tcPr>
          <w:p w14:paraId="671C94E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4E89AAA6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126493C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784E060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FA0A27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0864032" w14:textId="77777777" w:rsidR="00472AB5" w:rsidRPr="00583875" w:rsidRDefault="00472AB5" w:rsidP="00472AB5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9598D3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B8B42A9" w14:textId="77777777" w:rsidR="00472AB5" w:rsidRPr="00583875" w:rsidRDefault="00472AB5" w:rsidP="00472AB5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7889126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3DE6C" w14:textId="77777777" w:rsidR="00472AB5" w:rsidRPr="00583875" w:rsidRDefault="00F613C8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(20,798)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CC8A96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6C76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(13,784)</w:t>
            </w:r>
          </w:p>
        </w:tc>
      </w:tr>
      <w:tr w:rsidR="00472AB5" w:rsidRPr="00583875" w14:paraId="68A246B1" w14:textId="77777777" w:rsidTr="00877F49">
        <w:tc>
          <w:tcPr>
            <w:tcW w:w="6041" w:type="dxa"/>
            <w:shd w:val="clear" w:color="auto" w:fill="auto"/>
          </w:tcPr>
          <w:p w14:paraId="74E66F4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4748C5F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DDEC12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5A613F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F59008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4757F5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AA275F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5950E6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257495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524A2" w14:textId="77777777" w:rsidR="00472AB5" w:rsidRPr="00583875" w:rsidRDefault="009D2543" w:rsidP="008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114,80</w:t>
            </w:r>
            <w:r w:rsidR="008D5DF4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7F7B442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1785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96,834</w:t>
            </w:r>
          </w:p>
        </w:tc>
      </w:tr>
      <w:tr w:rsidR="00472AB5" w:rsidRPr="00583875" w14:paraId="3A27639D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347EF12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4F5705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6E4261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995B10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EB3F76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92749A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340F1E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D8CA57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B3FCA6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EF05E4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65D617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77121B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AB5" w:rsidRPr="00583875" w14:paraId="61A7764F" w14:textId="77777777" w:rsidTr="00877F49">
        <w:tc>
          <w:tcPr>
            <w:tcW w:w="6041" w:type="dxa"/>
            <w:shd w:val="clear" w:color="auto" w:fill="auto"/>
          </w:tcPr>
          <w:p w14:paraId="14255AB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7816392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79AA39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282DAC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10F047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82B27B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A9F733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21310B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07433B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4F1A08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A8DEE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D7BCE5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6A69" w:rsidRPr="00583875" w14:paraId="47BC57FF" w14:textId="77777777" w:rsidTr="00877F49">
        <w:tc>
          <w:tcPr>
            <w:tcW w:w="6041" w:type="dxa"/>
            <w:shd w:val="clear" w:color="auto" w:fill="auto"/>
          </w:tcPr>
          <w:p w14:paraId="70728FF6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7609B358" w14:textId="77777777" w:rsidR="00BE6A69" w:rsidRPr="00583875" w:rsidRDefault="00BE6A69" w:rsidP="008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91,5</w:t>
            </w:r>
            <w:r w:rsidR="008D5DF4" w:rsidRPr="00583875">
              <w:rPr>
                <w:rFonts w:ascii="Angsana New" w:hAnsi="Angsana New"/>
                <w:sz w:val="30"/>
                <w:szCs w:val="30"/>
              </w:rPr>
              <w:t>3</w:t>
            </w:r>
            <w:r w:rsidR="00D13AC9" w:rsidRPr="0058387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494" w:type="dxa"/>
            <w:shd w:val="clear" w:color="auto" w:fill="auto"/>
          </w:tcPr>
          <w:p w14:paraId="6D323538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A30A818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89,750</w:t>
            </w:r>
          </w:p>
        </w:tc>
        <w:tc>
          <w:tcPr>
            <w:tcW w:w="262" w:type="dxa"/>
            <w:shd w:val="clear" w:color="auto" w:fill="auto"/>
          </w:tcPr>
          <w:p w14:paraId="77AD7935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50FD3F3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B42E81E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0CFB4BF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B55C1CE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3F8BB14" w14:textId="77777777" w:rsidR="00BE6A69" w:rsidRPr="00583875" w:rsidRDefault="008D5DF4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91,538</w:t>
            </w:r>
          </w:p>
        </w:tc>
        <w:tc>
          <w:tcPr>
            <w:tcW w:w="262" w:type="dxa"/>
            <w:shd w:val="clear" w:color="auto" w:fill="auto"/>
          </w:tcPr>
          <w:p w14:paraId="482DAD6E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B633386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89,750</w:t>
            </w:r>
          </w:p>
        </w:tc>
      </w:tr>
      <w:tr w:rsidR="00BE6A69" w:rsidRPr="00583875" w14:paraId="31745C3D" w14:textId="77777777" w:rsidTr="00877F49">
        <w:tc>
          <w:tcPr>
            <w:tcW w:w="6041" w:type="dxa"/>
            <w:shd w:val="clear" w:color="auto" w:fill="auto"/>
          </w:tcPr>
          <w:p w14:paraId="1F88B3F2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5A6C0A61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494" w:type="dxa"/>
            <w:shd w:val="clear" w:color="auto" w:fill="auto"/>
          </w:tcPr>
          <w:p w14:paraId="7DD6FF4E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C0D4BE5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2,445</w:t>
            </w:r>
          </w:p>
        </w:tc>
        <w:tc>
          <w:tcPr>
            <w:tcW w:w="262" w:type="dxa"/>
            <w:shd w:val="clear" w:color="auto" w:fill="auto"/>
          </w:tcPr>
          <w:p w14:paraId="65257412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8E2B53F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C502281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94888EE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B9D2AD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9D403DF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62" w:type="dxa"/>
            <w:shd w:val="clear" w:color="auto" w:fill="auto"/>
          </w:tcPr>
          <w:p w14:paraId="55A577B9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7EEDBD5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2,445</w:t>
            </w:r>
          </w:p>
        </w:tc>
      </w:tr>
      <w:tr w:rsidR="00BE6A69" w:rsidRPr="00583875" w14:paraId="2F0D388E" w14:textId="77777777" w:rsidTr="00877F49">
        <w:tc>
          <w:tcPr>
            <w:tcW w:w="6041" w:type="dxa"/>
            <w:shd w:val="clear" w:color="auto" w:fill="auto"/>
          </w:tcPr>
          <w:p w14:paraId="58034C2D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118E4726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24,451</w:t>
            </w:r>
          </w:p>
        </w:tc>
        <w:tc>
          <w:tcPr>
            <w:tcW w:w="494" w:type="dxa"/>
            <w:shd w:val="clear" w:color="auto" w:fill="auto"/>
          </w:tcPr>
          <w:p w14:paraId="1A4C2664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6699CE5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262" w:type="dxa"/>
            <w:shd w:val="clear" w:color="auto" w:fill="auto"/>
          </w:tcPr>
          <w:p w14:paraId="4CB503D6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7611251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20884A4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BD571E6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67F7B18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3A208D6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24,451</w:t>
            </w:r>
          </w:p>
        </w:tc>
        <w:tc>
          <w:tcPr>
            <w:tcW w:w="262" w:type="dxa"/>
            <w:shd w:val="clear" w:color="auto" w:fill="auto"/>
          </w:tcPr>
          <w:p w14:paraId="7A39A74C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0D3F93C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</w:tr>
    </w:tbl>
    <w:p w14:paraId="293F7D8C" w14:textId="77777777" w:rsidR="00641F7C" w:rsidRPr="00583875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03C03529" w14:textId="77777777" w:rsidR="00641F7C" w:rsidRPr="00583875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583875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</w:t>
      </w:r>
      <w:r w:rsidR="00002DD1" w:rsidRPr="00583875">
        <w:rPr>
          <w:rFonts w:ascii="AngsanaUPC" w:hAnsi="AngsanaUPC" w:cs="AngsanaUPC" w:hint="cs"/>
          <w:sz w:val="30"/>
          <w:szCs w:val="30"/>
          <w:cs/>
        </w:rPr>
        <w:t>งวดสาม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</w:t>
      </w:r>
      <w:r w:rsidR="00514FB3" w:rsidRPr="00583875">
        <w:rPr>
          <w:rFonts w:ascii="AngsanaUPC" w:hAnsi="AngsanaUPC" w:cs="AngsanaUPC" w:hint="cs"/>
          <w:sz w:val="30"/>
          <w:szCs w:val="30"/>
          <w:cs/>
        </w:rPr>
        <w:t>30 กันยายน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 2566และ </w:t>
      </w:r>
      <w:r w:rsidRPr="00583875">
        <w:rPr>
          <w:rFonts w:ascii="AngsanaUPC" w:hAnsi="AngsanaUPC" w:cs="AngsanaUPC"/>
          <w:sz w:val="30"/>
          <w:szCs w:val="30"/>
        </w:rPr>
        <w:t>2565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641F7C" w:rsidRPr="00583875" w14:paraId="5FAF910E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7FC41C70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183FDE2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54455B" w:rsidRPr="0058387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41F7C" w:rsidRPr="00583875" w14:paraId="552863FF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6D5CAAA3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170B2647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583875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1C83D66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19E83019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58387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B89F1D7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760FBF3C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41F7C" w:rsidRPr="00583875" w14:paraId="383E5CF0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09910994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C292160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494" w:type="dxa"/>
            <w:shd w:val="clear" w:color="auto" w:fill="auto"/>
          </w:tcPr>
          <w:p w14:paraId="70F21299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1C076AA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1F950DA2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438CA55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</w:tcPr>
          <w:p w14:paraId="01B6E77D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0DB5A42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A228A7E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A27DF8F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66B85E58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A08374D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641F7C" w:rsidRPr="00583875" w14:paraId="3C73C098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4B804678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31C36EC" w14:textId="77777777" w:rsidR="00641F7C" w:rsidRPr="0058387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472AB5" w:rsidRPr="00583875" w14:paraId="1704F170" w14:textId="77777777" w:rsidTr="00877F49">
        <w:tc>
          <w:tcPr>
            <w:tcW w:w="6041" w:type="dxa"/>
            <w:shd w:val="clear" w:color="auto" w:fill="auto"/>
          </w:tcPr>
          <w:p w14:paraId="3FB05E4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C1DF2E7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462,228</w:t>
            </w:r>
          </w:p>
        </w:tc>
        <w:tc>
          <w:tcPr>
            <w:tcW w:w="494" w:type="dxa"/>
            <w:shd w:val="clear" w:color="auto" w:fill="auto"/>
          </w:tcPr>
          <w:p w14:paraId="53FC86B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9C8416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422,388</w:t>
            </w:r>
          </w:p>
        </w:tc>
        <w:tc>
          <w:tcPr>
            <w:tcW w:w="262" w:type="dxa"/>
            <w:shd w:val="clear" w:color="auto" w:fill="auto"/>
          </w:tcPr>
          <w:p w14:paraId="3281744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2B57285B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23,183</w:t>
            </w:r>
          </w:p>
        </w:tc>
        <w:tc>
          <w:tcPr>
            <w:tcW w:w="263" w:type="dxa"/>
            <w:shd w:val="clear" w:color="auto" w:fill="auto"/>
          </w:tcPr>
          <w:p w14:paraId="49B3ECF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697C67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13,389</w:t>
            </w:r>
          </w:p>
        </w:tc>
        <w:tc>
          <w:tcPr>
            <w:tcW w:w="262" w:type="dxa"/>
            <w:shd w:val="clear" w:color="auto" w:fill="auto"/>
          </w:tcPr>
          <w:p w14:paraId="57A6405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FFF136A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485,411</w:t>
            </w:r>
          </w:p>
        </w:tc>
        <w:tc>
          <w:tcPr>
            <w:tcW w:w="262" w:type="dxa"/>
            <w:shd w:val="clear" w:color="auto" w:fill="auto"/>
          </w:tcPr>
          <w:p w14:paraId="179879C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F8406C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435,777</w:t>
            </w:r>
          </w:p>
        </w:tc>
      </w:tr>
      <w:tr w:rsidR="00472AB5" w:rsidRPr="00583875" w14:paraId="22B637F8" w14:textId="77777777" w:rsidTr="00877F49">
        <w:tc>
          <w:tcPr>
            <w:tcW w:w="6041" w:type="dxa"/>
            <w:shd w:val="clear" w:color="auto" w:fill="auto"/>
          </w:tcPr>
          <w:p w14:paraId="33AF13C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78F90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462,228</w:t>
            </w:r>
          </w:p>
        </w:tc>
        <w:tc>
          <w:tcPr>
            <w:tcW w:w="494" w:type="dxa"/>
            <w:shd w:val="clear" w:color="auto" w:fill="auto"/>
          </w:tcPr>
          <w:p w14:paraId="776B7D5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3B63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422,388</w:t>
            </w:r>
          </w:p>
        </w:tc>
        <w:tc>
          <w:tcPr>
            <w:tcW w:w="262" w:type="dxa"/>
            <w:shd w:val="clear" w:color="auto" w:fill="auto"/>
          </w:tcPr>
          <w:p w14:paraId="1662268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D256B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23,183</w:t>
            </w:r>
          </w:p>
        </w:tc>
        <w:tc>
          <w:tcPr>
            <w:tcW w:w="263" w:type="dxa"/>
            <w:shd w:val="clear" w:color="auto" w:fill="auto"/>
          </w:tcPr>
          <w:p w14:paraId="4C4156E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D93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003C4D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62" w:type="dxa"/>
            <w:shd w:val="clear" w:color="auto" w:fill="auto"/>
          </w:tcPr>
          <w:p w14:paraId="788A6E1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1AD86E0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485,411</w:t>
            </w:r>
          </w:p>
        </w:tc>
        <w:tc>
          <w:tcPr>
            <w:tcW w:w="262" w:type="dxa"/>
            <w:shd w:val="clear" w:color="auto" w:fill="auto"/>
          </w:tcPr>
          <w:p w14:paraId="291C242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7A3D1D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435,777</w:t>
            </w:r>
          </w:p>
        </w:tc>
      </w:tr>
      <w:tr w:rsidR="00472AB5" w:rsidRPr="00583875" w14:paraId="6FA6655A" w14:textId="77777777" w:rsidTr="00877F49">
        <w:tc>
          <w:tcPr>
            <w:tcW w:w="6041" w:type="dxa"/>
            <w:shd w:val="clear" w:color="auto" w:fill="auto"/>
          </w:tcPr>
          <w:p w14:paraId="438DD92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3D129A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A38B0A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BDD081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98B96D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1B26C37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926AF9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C2BD0A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7F0A6D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63CFF23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2,</w:t>
            </w:r>
            <w:r w:rsidR="00F47D21" w:rsidRPr="00583875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62" w:type="dxa"/>
            <w:shd w:val="clear" w:color="auto" w:fill="auto"/>
          </w:tcPr>
          <w:p w14:paraId="2D14BFA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00A212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</w:tr>
      <w:tr w:rsidR="00472AB5" w:rsidRPr="00583875" w14:paraId="61BE2675" w14:textId="77777777" w:rsidTr="00877F49">
        <w:tc>
          <w:tcPr>
            <w:tcW w:w="6041" w:type="dxa"/>
            <w:shd w:val="clear" w:color="auto" w:fill="auto"/>
          </w:tcPr>
          <w:p w14:paraId="5D8B108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3B05D4F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9C91F3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3BE6B7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B2ED90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48BEF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4D36A1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D98E1B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D183DF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EED33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488,</w:t>
            </w:r>
            <w:r w:rsidR="000575DA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62" w:type="dxa"/>
            <w:shd w:val="clear" w:color="auto" w:fill="auto"/>
          </w:tcPr>
          <w:p w14:paraId="25AE92B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F8AD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438,258</w:t>
            </w:r>
          </w:p>
        </w:tc>
      </w:tr>
      <w:tr w:rsidR="00472AB5" w:rsidRPr="00583875" w14:paraId="31E6277D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56D633D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2908B8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E46EAD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1ABA6D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12CB8E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BBD9F3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49247D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ADADFC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9C83CA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1CC68B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9DA840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F08064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AB5" w:rsidRPr="00583875" w14:paraId="59A3C367" w14:textId="77777777" w:rsidTr="00877F49">
        <w:tc>
          <w:tcPr>
            <w:tcW w:w="6041" w:type="dxa"/>
            <w:shd w:val="clear" w:color="auto" w:fill="auto"/>
          </w:tcPr>
          <w:p w14:paraId="6585C1B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766A656" w14:textId="77777777" w:rsidR="00472AB5" w:rsidRPr="00583875" w:rsidRDefault="009D2543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91,175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80804F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6B240E9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521,176</w:t>
            </w:r>
          </w:p>
        </w:tc>
        <w:tc>
          <w:tcPr>
            <w:tcW w:w="262" w:type="dxa"/>
            <w:shd w:val="clear" w:color="auto" w:fill="auto"/>
          </w:tcPr>
          <w:p w14:paraId="7F70D65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6DB2A63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1,900</w:t>
            </w:r>
          </w:p>
        </w:tc>
        <w:tc>
          <w:tcPr>
            <w:tcW w:w="263" w:type="dxa"/>
            <w:shd w:val="clear" w:color="auto" w:fill="auto"/>
          </w:tcPr>
          <w:p w14:paraId="40F5D1BC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317BF4D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62" w:type="dxa"/>
            <w:shd w:val="clear" w:color="auto" w:fill="auto"/>
          </w:tcPr>
          <w:p w14:paraId="7B6D7469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117CDD7" w14:textId="77777777" w:rsidR="00472AB5" w:rsidRPr="00583875" w:rsidRDefault="009D2543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</w:t>
            </w:r>
            <w:r w:rsidR="000575DA"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94087F2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AC3CC2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13,598</w:t>
            </w:r>
          </w:p>
        </w:tc>
      </w:tr>
      <w:tr w:rsidR="00472AB5" w:rsidRPr="00583875" w14:paraId="295DB5A6" w14:textId="77777777" w:rsidTr="00877F49">
        <w:tc>
          <w:tcPr>
            <w:tcW w:w="6041" w:type="dxa"/>
            <w:shd w:val="clear" w:color="auto" w:fill="auto"/>
          </w:tcPr>
          <w:p w14:paraId="7A8C39F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0984949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1D407B4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DC5C262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BF0BE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A38A91C" w14:textId="77777777" w:rsidR="00472AB5" w:rsidRPr="00583875" w:rsidRDefault="00472AB5" w:rsidP="00472AB5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BC6B3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96AFBB8" w14:textId="77777777" w:rsidR="00472AB5" w:rsidRPr="00583875" w:rsidRDefault="00472AB5" w:rsidP="00472AB5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5847A5A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AA90C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(7,265)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123FFB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6A8F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(5,226)</w:t>
            </w:r>
          </w:p>
        </w:tc>
      </w:tr>
      <w:tr w:rsidR="00472AB5" w:rsidRPr="00583875" w14:paraId="426B50DE" w14:textId="77777777" w:rsidTr="00877F49">
        <w:tc>
          <w:tcPr>
            <w:tcW w:w="6041" w:type="dxa"/>
            <w:shd w:val="clear" w:color="auto" w:fill="auto"/>
          </w:tcPr>
          <w:p w14:paraId="0B0E5C9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410240E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E7FCA8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789B89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97B7C5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15E806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171DFD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8A519E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DF110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F5AA" w14:textId="77777777" w:rsidR="00472AB5" w:rsidRPr="00583875" w:rsidRDefault="009D2543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39,</w:t>
            </w:r>
            <w:r w:rsidR="000575DA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62" w:type="dxa"/>
            <w:shd w:val="clear" w:color="auto" w:fill="auto"/>
          </w:tcPr>
          <w:p w14:paraId="3EE661B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4CA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8,372</w:t>
            </w:r>
          </w:p>
        </w:tc>
      </w:tr>
      <w:tr w:rsidR="00472AB5" w:rsidRPr="00583875" w14:paraId="0A4B006F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A0A3E1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5FC282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59E5F4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7B9F63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4278A8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BF9275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67227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FA17AB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ED3EEF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8940DB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2E037B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EC5834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AB5" w:rsidRPr="00583875" w14:paraId="085279CC" w14:textId="77777777" w:rsidTr="00877F49">
        <w:tc>
          <w:tcPr>
            <w:tcW w:w="6041" w:type="dxa"/>
            <w:shd w:val="clear" w:color="auto" w:fill="auto"/>
          </w:tcPr>
          <w:p w14:paraId="7A5C658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45B00FF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E6220E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593DB2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4C818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612D22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B1499B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059541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DFB33E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02AD9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6CB163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81FD59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3AC9" w:rsidRPr="00583875" w14:paraId="17EA8ED7" w14:textId="77777777" w:rsidTr="00877F49">
        <w:tc>
          <w:tcPr>
            <w:tcW w:w="6041" w:type="dxa"/>
            <w:shd w:val="clear" w:color="auto" w:fill="auto"/>
          </w:tcPr>
          <w:p w14:paraId="5F173C75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19773AEF" w14:textId="77777777" w:rsidR="00D13AC9" w:rsidRPr="00583875" w:rsidRDefault="008D5DF4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30,92</w:t>
            </w:r>
            <w:r w:rsidR="00D13AC9" w:rsidRPr="0058387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494" w:type="dxa"/>
            <w:shd w:val="clear" w:color="auto" w:fill="auto"/>
          </w:tcPr>
          <w:p w14:paraId="0E1CA1EB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B7C6598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31,489</w:t>
            </w:r>
          </w:p>
        </w:tc>
        <w:tc>
          <w:tcPr>
            <w:tcW w:w="262" w:type="dxa"/>
            <w:shd w:val="clear" w:color="auto" w:fill="auto"/>
          </w:tcPr>
          <w:p w14:paraId="6E528562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ED3E288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1A664D4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77708BB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C96E778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43AB20C" w14:textId="77777777" w:rsidR="00D13AC9" w:rsidRPr="00583875" w:rsidRDefault="00D13AC9" w:rsidP="008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30,9</w:t>
            </w:r>
            <w:r w:rsidR="008D5DF4" w:rsidRPr="00583875">
              <w:rPr>
                <w:rFonts w:ascii="Angsana New" w:hAnsi="Angsana New"/>
                <w:sz w:val="30"/>
                <w:szCs w:val="30"/>
              </w:rPr>
              <w:t>2</w:t>
            </w:r>
            <w:r w:rsidRPr="0058387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4ACD4CD4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1092C05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31,489</w:t>
            </w:r>
          </w:p>
        </w:tc>
      </w:tr>
      <w:tr w:rsidR="00D13AC9" w:rsidRPr="00583875" w14:paraId="46216153" w14:textId="77777777" w:rsidTr="00877F49">
        <w:tc>
          <w:tcPr>
            <w:tcW w:w="6041" w:type="dxa"/>
            <w:shd w:val="clear" w:color="auto" w:fill="auto"/>
          </w:tcPr>
          <w:p w14:paraId="1C768B79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0AD171BC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  <w:tc>
          <w:tcPr>
            <w:tcW w:w="494" w:type="dxa"/>
            <w:shd w:val="clear" w:color="auto" w:fill="auto"/>
          </w:tcPr>
          <w:p w14:paraId="2004E56F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6E28646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1,961</w:t>
            </w:r>
          </w:p>
        </w:tc>
        <w:tc>
          <w:tcPr>
            <w:tcW w:w="262" w:type="dxa"/>
            <w:shd w:val="clear" w:color="auto" w:fill="auto"/>
          </w:tcPr>
          <w:p w14:paraId="6B46190C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B3BD7AB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1CDB421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B843D51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311268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49C12A5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  <w:tc>
          <w:tcPr>
            <w:tcW w:w="262" w:type="dxa"/>
            <w:shd w:val="clear" w:color="auto" w:fill="auto"/>
          </w:tcPr>
          <w:p w14:paraId="02842F51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417F511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1,961</w:t>
            </w:r>
          </w:p>
        </w:tc>
      </w:tr>
      <w:tr w:rsidR="00D13AC9" w:rsidRPr="00583875" w14:paraId="035EF7EE" w14:textId="77777777" w:rsidTr="00877F49">
        <w:tc>
          <w:tcPr>
            <w:tcW w:w="6041" w:type="dxa"/>
            <w:shd w:val="clear" w:color="auto" w:fill="auto"/>
          </w:tcPr>
          <w:p w14:paraId="099F76F6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45A36B9F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  <w:tc>
          <w:tcPr>
            <w:tcW w:w="494" w:type="dxa"/>
            <w:shd w:val="clear" w:color="auto" w:fill="auto"/>
          </w:tcPr>
          <w:p w14:paraId="29648BB4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150432C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(476)</w:t>
            </w:r>
          </w:p>
        </w:tc>
        <w:tc>
          <w:tcPr>
            <w:tcW w:w="262" w:type="dxa"/>
            <w:shd w:val="clear" w:color="auto" w:fill="auto"/>
          </w:tcPr>
          <w:p w14:paraId="4F2DAD19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656882D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B2F5FF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C9414B2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7EAE16E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8D720F6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  <w:tc>
          <w:tcPr>
            <w:tcW w:w="262" w:type="dxa"/>
            <w:shd w:val="clear" w:color="auto" w:fill="auto"/>
          </w:tcPr>
          <w:p w14:paraId="30185BB4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182D62B" w14:textId="77777777" w:rsidR="00D13AC9" w:rsidRPr="00583875" w:rsidRDefault="00D13AC9" w:rsidP="00D1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(476)</w:t>
            </w:r>
          </w:p>
        </w:tc>
      </w:tr>
    </w:tbl>
    <w:p w14:paraId="6D5A23CD" w14:textId="77777777" w:rsidR="00CF0CEF" w:rsidRPr="00583875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361C4E1C" w14:textId="77777777" w:rsidR="00CF0CEF" w:rsidRPr="00583875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583875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</w:t>
      </w:r>
      <w:r w:rsidR="00C23942" w:rsidRPr="00583875">
        <w:rPr>
          <w:rFonts w:ascii="AngsanaUPC" w:hAnsi="AngsanaUPC" w:cs="AngsanaUPC" w:hint="cs"/>
          <w:sz w:val="30"/>
          <w:szCs w:val="30"/>
          <w:cs/>
        </w:rPr>
        <w:t>สำหรับงวด</w:t>
      </w:r>
      <w:r w:rsidR="00514FB3" w:rsidRPr="00583875">
        <w:rPr>
          <w:rFonts w:ascii="AngsanaUPC" w:hAnsi="AngsanaUPC" w:cs="AngsanaUPC" w:hint="cs"/>
          <w:sz w:val="30"/>
          <w:szCs w:val="30"/>
          <w:cs/>
        </w:rPr>
        <w:t>เก้าเดือน</w:t>
      </w:r>
      <w:r w:rsidR="00C23942" w:rsidRPr="00583875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="00514FB3" w:rsidRPr="00583875">
        <w:rPr>
          <w:rFonts w:ascii="AngsanaUPC" w:hAnsi="AngsanaUPC" w:cs="AngsanaUPC" w:hint="cs"/>
          <w:sz w:val="30"/>
          <w:szCs w:val="30"/>
          <w:cs/>
        </w:rPr>
        <w:t>30 กันยายน</w:t>
      </w:r>
      <w:r w:rsidR="00C23942" w:rsidRPr="00583875">
        <w:rPr>
          <w:rFonts w:ascii="AngsanaUPC" w:hAnsi="AngsanaUPC" w:cs="AngsanaUPC" w:hint="cs"/>
          <w:sz w:val="30"/>
          <w:szCs w:val="30"/>
          <w:cs/>
        </w:rPr>
        <w:t xml:space="preserve"> 2566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583875">
        <w:rPr>
          <w:rFonts w:ascii="AngsanaUPC" w:hAnsi="AngsanaUPC" w:cs="AngsanaUPC"/>
          <w:sz w:val="30"/>
          <w:szCs w:val="30"/>
        </w:rPr>
        <w:t>256</w:t>
      </w:r>
      <w:r w:rsidR="00E43306" w:rsidRPr="00583875">
        <w:rPr>
          <w:rFonts w:ascii="AngsanaUPC" w:hAnsi="AngsanaUPC" w:cs="AngsanaUPC"/>
          <w:sz w:val="30"/>
          <w:szCs w:val="30"/>
        </w:rPr>
        <w:t>5</w:t>
      </w:r>
      <w:r w:rsidRPr="00583875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  <w:r w:rsidRPr="0058387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CF0CEF" w:rsidRPr="00583875" w14:paraId="6C4BA12E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76ED4B88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08778590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363D3" w:rsidRPr="0058387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0CEF" w:rsidRPr="00583875" w14:paraId="36F23941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2C734092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5C80F961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583875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AEBDDFF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25B05EB9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58387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A2EA5F0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6AA0D402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F0CEF" w:rsidRPr="00583875" w14:paraId="72BD4C07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058B3501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87D184B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58387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494" w:type="dxa"/>
            <w:shd w:val="clear" w:color="auto" w:fill="auto"/>
          </w:tcPr>
          <w:p w14:paraId="0219C02E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0EE4A67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58387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40A912E8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14735AF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58387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13E34787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13BCE6D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58387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3E6AF0E8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7A8CECC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58387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12122BC6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E25FF3A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58387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CF0CEF" w:rsidRPr="00583875" w14:paraId="509E1AAA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631AA153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0FABE5DD" w14:textId="77777777" w:rsidR="00CF0CEF" w:rsidRPr="00583875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472AB5" w:rsidRPr="00583875" w14:paraId="2C151431" w14:textId="77777777" w:rsidTr="00402DC2">
        <w:tc>
          <w:tcPr>
            <w:tcW w:w="6041" w:type="dxa"/>
            <w:shd w:val="clear" w:color="auto" w:fill="auto"/>
          </w:tcPr>
          <w:p w14:paraId="5C71BB4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1229A21B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1,331,132</w:t>
            </w:r>
          </w:p>
        </w:tc>
        <w:tc>
          <w:tcPr>
            <w:tcW w:w="494" w:type="dxa"/>
            <w:shd w:val="clear" w:color="auto" w:fill="auto"/>
          </w:tcPr>
          <w:p w14:paraId="623C921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8BD639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1,523,980</w:t>
            </w:r>
          </w:p>
        </w:tc>
        <w:tc>
          <w:tcPr>
            <w:tcW w:w="262" w:type="dxa"/>
            <w:shd w:val="clear" w:color="auto" w:fill="auto"/>
          </w:tcPr>
          <w:p w14:paraId="24A316B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FAA2E90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87,362</w:t>
            </w:r>
          </w:p>
        </w:tc>
        <w:tc>
          <w:tcPr>
            <w:tcW w:w="263" w:type="dxa"/>
            <w:shd w:val="clear" w:color="auto" w:fill="auto"/>
          </w:tcPr>
          <w:p w14:paraId="5EC90ED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24C629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85,286</w:t>
            </w:r>
          </w:p>
        </w:tc>
        <w:tc>
          <w:tcPr>
            <w:tcW w:w="262" w:type="dxa"/>
            <w:shd w:val="clear" w:color="auto" w:fill="auto"/>
          </w:tcPr>
          <w:p w14:paraId="276E418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BD56EC7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1,418,494</w:t>
            </w:r>
          </w:p>
        </w:tc>
        <w:tc>
          <w:tcPr>
            <w:tcW w:w="262" w:type="dxa"/>
            <w:shd w:val="clear" w:color="auto" w:fill="auto"/>
          </w:tcPr>
          <w:p w14:paraId="560796B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C2ED7A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1,609,266</w:t>
            </w:r>
          </w:p>
        </w:tc>
      </w:tr>
      <w:tr w:rsidR="00472AB5" w:rsidRPr="00583875" w14:paraId="0D566395" w14:textId="77777777" w:rsidTr="00402DC2">
        <w:tc>
          <w:tcPr>
            <w:tcW w:w="6041" w:type="dxa"/>
            <w:shd w:val="clear" w:color="auto" w:fill="auto"/>
          </w:tcPr>
          <w:p w14:paraId="3FB4578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E5A3E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1,331,132</w:t>
            </w:r>
          </w:p>
        </w:tc>
        <w:tc>
          <w:tcPr>
            <w:tcW w:w="494" w:type="dxa"/>
            <w:shd w:val="clear" w:color="auto" w:fill="auto"/>
          </w:tcPr>
          <w:p w14:paraId="6428B69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1B64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1,523,980</w:t>
            </w:r>
          </w:p>
        </w:tc>
        <w:tc>
          <w:tcPr>
            <w:tcW w:w="262" w:type="dxa"/>
            <w:shd w:val="clear" w:color="auto" w:fill="auto"/>
          </w:tcPr>
          <w:p w14:paraId="3BEB234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43D72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87,362</w:t>
            </w:r>
          </w:p>
        </w:tc>
        <w:tc>
          <w:tcPr>
            <w:tcW w:w="263" w:type="dxa"/>
            <w:shd w:val="clear" w:color="auto" w:fill="auto"/>
          </w:tcPr>
          <w:p w14:paraId="0BA6072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E4C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85,286</w:t>
            </w:r>
          </w:p>
        </w:tc>
        <w:tc>
          <w:tcPr>
            <w:tcW w:w="262" w:type="dxa"/>
            <w:shd w:val="clear" w:color="auto" w:fill="auto"/>
          </w:tcPr>
          <w:p w14:paraId="41EE45D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CFA0EB6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1,418,494</w:t>
            </w:r>
          </w:p>
        </w:tc>
        <w:tc>
          <w:tcPr>
            <w:tcW w:w="262" w:type="dxa"/>
            <w:shd w:val="clear" w:color="auto" w:fill="auto"/>
          </w:tcPr>
          <w:p w14:paraId="5013528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050F86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1,609,266</w:t>
            </w:r>
          </w:p>
        </w:tc>
      </w:tr>
      <w:tr w:rsidR="00472AB5" w:rsidRPr="00583875" w14:paraId="4B910C7F" w14:textId="77777777" w:rsidTr="00402DC2">
        <w:tc>
          <w:tcPr>
            <w:tcW w:w="6041" w:type="dxa"/>
            <w:shd w:val="clear" w:color="auto" w:fill="auto"/>
          </w:tcPr>
          <w:p w14:paraId="46370EA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939764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C7C682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BB5580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6FE913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2F156C7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3EF766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49F72A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3FEC4A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FCA9C2B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29,</w:t>
            </w:r>
            <w:r w:rsidR="000575DA" w:rsidRPr="00583875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62" w:type="dxa"/>
            <w:shd w:val="clear" w:color="auto" w:fill="auto"/>
          </w:tcPr>
          <w:p w14:paraId="1AD6209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3AD548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5,897</w:t>
            </w:r>
          </w:p>
        </w:tc>
      </w:tr>
      <w:tr w:rsidR="00472AB5" w:rsidRPr="00583875" w14:paraId="33F6EEFA" w14:textId="77777777" w:rsidTr="00402DC2">
        <w:tc>
          <w:tcPr>
            <w:tcW w:w="6041" w:type="dxa"/>
            <w:shd w:val="clear" w:color="auto" w:fill="auto"/>
          </w:tcPr>
          <w:p w14:paraId="1699403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1041AD9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2AE30E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F96279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E78BAD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8A5C4A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A75BA4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178AC9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D829C9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DFE02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1,447,</w:t>
            </w:r>
            <w:r w:rsidR="000575DA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62" w:type="dxa"/>
            <w:shd w:val="clear" w:color="auto" w:fill="auto"/>
          </w:tcPr>
          <w:p w14:paraId="31C6729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5BE0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1,615,163</w:t>
            </w:r>
          </w:p>
        </w:tc>
      </w:tr>
      <w:tr w:rsidR="00472AB5" w:rsidRPr="00583875" w14:paraId="499E612C" w14:textId="77777777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33AB2A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DE49599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54BDBC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A3A7EC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11DDE2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1E0337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122558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D3745C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C7DA0B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A8A6A4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B1B5C8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3B8F51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AB5" w:rsidRPr="00583875" w14:paraId="2A8708DD" w14:textId="77777777" w:rsidTr="00402DC2">
        <w:tc>
          <w:tcPr>
            <w:tcW w:w="6041" w:type="dxa"/>
            <w:shd w:val="clear" w:color="auto" w:fill="auto"/>
          </w:tcPr>
          <w:p w14:paraId="5C02A03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6BC91F8A" w14:textId="77777777" w:rsidR="00472AB5" w:rsidRPr="00583875" w:rsidRDefault="00A61EBA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242,888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BEED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3976655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223,785</w:t>
            </w:r>
          </w:p>
        </w:tc>
        <w:tc>
          <w:tcPr>
            <w:tcW w:w="262" w:type="dxa"/>
            <w:shd w:val="clear" w:color="auto" w:fill="auto"/>
          </w:tcPr>
          <w:p w14:paraId="523DA0B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14C9F5F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8,081</w:t>
            </w:r>
          </w:p>
        </w:tc>
        <w:tc>
          <w:tcPr>
            <w:tcW w:w="263" w:type="dxa"/>
            <w:shd w:val="clear" w:color="auto" w:fill="auto"/>
          </w:tcPr>
          <w:p w14:paraId="138ACD24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4EEC987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4,338</w:t>
            </w:r>
          </w:p>
        </w:tc>
        <w:tc>
          <w:tcPr>
            <w:tcW w:w="262" w:type="dxa"/>
            <w:shd w:val="clear" w:color="auto" w:fill="auto"/>
          </w:tcPr>
          <w:p w14:paraId="65A13A5C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548B94E" w14:textId="77777777" w:rsidR="00472AB5" w:rsidRPr="00583875" w:rsidRDefault="00A61EBA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130,</w:t>
            </w:r>
            <w:r w:rsidR="000575DA"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1F9D608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894AB93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87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105,828</w:t>
            </w:r>
          </w:p>
        </w:tc>
      </w:tr>
      <w:tr w:rsidR="00472AB5" w:rsidRPr="00583875" w14:paraId="6822B594" w14:textId="77777777" w:rsidTr="00402DC2">
        <w:tc>
          <w:tcPr>
            <w:tcW w:w="6041" w:type="dxa"/>
            <w:shd w:val="clear" w:color="auto" w:fill="auto"/>
          </w:tcPr>
          <w:p w14:paraId="196BC45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6578D47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77D3B08F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F296101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7B0B0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861DC36" w14:textId="77777777" w:rsidR="00472AB5" w:rsidRPr="00583875" w:rsidRDefault="00472AB5" w:rsidP="00472AB5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D49DBF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58825C4" w14:textId="77777777" w:rsidR="00472AB5" w:rsidRPr="00583875" w:rsidRDefault="00472AB5" w:rsidP="00472AB5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731D88E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AB2D4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(20,692)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E4B5AD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8AC3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(13,671)</w:t>
            </w:r>
          </w:p>
        </w:tc>
      </w:tr>
      <w:tr w:rsidR="00472AB5" w:rsidRPr="00583875" w14:paraId="76C62B21" w14:textId="77777777" w:rsidTr="00402DC2">
        <w:tc>
          <w:tcPr>
            <w:tcW w:w="6041" w:type="dxa"/>
            <w:shd w:val="clear" w:color="auto" w:fill="auto"/>
          </w:tcPr>
          <w:p w14:paraId="169CF08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1DC4CF0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247F54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D9A3AB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0CAD9E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116CDA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2DBA1B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ED77F2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C35282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209C2" w14:textId="77777777" w:rsidR="00472AB5" w:rsidRPr="00583875" w:rsidRDefault="00A61EBA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110,</w:t>
            </w:r>
            <w:r w:rsidR="000575DA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62" w:type="dxa"/>
            <w:shd w:val="clear" w:color="auto" w:fill="auto"/>
          </w:tcPr>
          <w:p w14:paraId="7C4D03AE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30D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92,157</w:t>
            </w:r>
          </w:p>
        </w:tc>
      </w:tr>
      <w:tr w:rsidR="00472AB5" w:rsidRPr="00583875" w14:paraId="45D0F8F3" w14:textId="77777777" w:rsidTr="00CB1AB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B718E9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E773B0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F1F3F2B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CC76275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8191CD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675159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4CA0A63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5FD4B3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13B28E4" w14:textId="77777777" w:rsidR="00472AB5" w:rsidRPr="00583875" w:rsidRDefault="00472AB5" w:rsidP="00472AB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59C773D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E9732C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983F16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AB5" w:rsidRPr="00583875" w14:paraId="2B2BDAF7" w14:textId="77777777" w:rsidTr="00402DC2">
        <w:tc>
          <w:tcPr>
            <w:tcW w:w="6041" w:type="dxa"/>
            <w:shd w:val="clear" w:color="auto" w:fill="auto"/>
          </w:tcPr>
          <w:p w14:paraId="7CEB57C4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6B930412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21008C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C2D4C80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0DCA9A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C659D1A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148A6B8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B30A421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15642C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3B0DDA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3341846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0940FB7" w14:textId="77777777" w:rsidR="00472AB5" w:rsidRPr="00583875" w:rsidRDefault="00472AB5" w:rsidP="0047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6A69" w:rsidRPr="00583875" w14:paraId="0D426C39" w14:textId="77777777" w:rsidTr="00402DC2">
        <w:tc>
          <w:tcPr>
            <w:tcW w:w="6041" w:type="dxa"/>
            <w:shd w:val="clear" w:color="auto" w:fill="auto"/>
          </w:tcPr>
          <w:p w14:paraId="4C7BF665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4AA8512A" w14:textId="77777777" w:rsidR="00BE6A69" w:rsidRPr="00583875" w:rsidRDefault="008D5DF4" w:rsidP="008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91,524</w:t>
            </w:r>
          </w:p>
        </w:tc>
        <w:tc>
          <w:tcPr>
            <w:tcW w:w="494" w:type="dxa"/>
            <w:shd w:val="clear" w:color="auto" w:fill="auto"/>
          </w:tcPr>
          <w:p w14:paraId="363E953F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9F05553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89,750</w:t>
            </w:r>
          </w:p>
        </w:tc>
        <w:tc>
          <w:tcPr>
            <w:tcW w:w="262" w:type="dxa"/>
            <w:shd w:val="clear" w:color="auto" w:fill="auto"/>
          </w:tcPr>
          <w:p w14:paraId="340616E9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8A9C69A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434F99B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F588C39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308232C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A3A3F39" w14:textId="77777777" w:rsidR="00BE6A69" w:rsidRPr="00583875" w:rsidRDefault="00BE6A69" w:rsidP="008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91,5</w:t>
            </w:r>
            <w:r w:rsidR="008D5DF4" w:rsidRPr="0058387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279871A8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E4D0EED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89,750</w:t>
            </w:r>
          </w:p>
        </w:tc>
      </w:tr>
      <w:tr w:rsidR="00BE6A69" w:rsidRPr="00583875" w14:paraId="0084B809" w14:textId="77777777" w:rsidTr="00402DC2">
        <w:tc>
          <w:tcPr>
            <w:tcW w:w="6041" w:type="dxa"/>
            <w:shd w:val="clear" w:color="auto" w:fill="auto"/>
          </w:tcPr>
          <w:p w14:paraId="483E7D2E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20552993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494" w:type="dxa"/>
            <w:shd w:val="clear" w:color="auto" w:fill="auto"/>
          </w:tcPr>
          <w:p w14:paraId="7E28BA66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B83DEA0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2,445</w:t>
            </w:r>
          </w:p>
        </w:tc>
        <w:tc>
          <w:tcPr>
            <w:tcW w:w="262" w:type="dxa"/>
            <w:shd w:val="clear" w:color="auto" w:fill="auto"/>
          </w:tcPr>
          <w:p w14:paraId="0D009ED5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BDA0AD9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DF0CE3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5FE233A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19A3BD8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4F683CA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62" w:type="dxa"/>
            <w:shd w:val="clear" w:color="auto" w:fill="auto"/>
          </w:tcPr>
          <w:p w14:paraId="602AD0AB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5942CBA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2,445</w:t>
            </w:r>
          </w:p>
        </w:tc>
      </w:tr>
      <w:tr w:rsidR="00BE6A69" w:rsidRPr="00583875" w14:paraId="4B0D3631" w14:textId="77777777" w:rsidTr="00402DC2">
        <w:tc>
          <w:tcPr>
            <w:tcW w:w="6041" w:type="dxa"/>
            <w:shd w:val="clear" w:color="auto" w:fill="auto"/>
          </w:tcPr>
          <w:p w14:paraId="7E94EA49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31ECFB7E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24,451</w:t>
            </w:r>
          </w:p>
        </w:tc>
        <w:tc>
          <w:tcPr>
            <w:tcW w:w="494" w:type="dxa"/>
            <w:shd w:val="clear" w:color="auto" w:fill="auto"/>
          </w:tcPr>
          <w:p w14:paraId="6B78D149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501C66C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262" w:type="dxa"/>
            <w:shd w:val="clear" w:color="auto" w:fill="auto"/>
          </w:tcPr>
          <w:p w14:paraId="0025DC1A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7799422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E34A928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54A2C5C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994B48A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8DEFA49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24,451</w:t>
            </w:r>
          </w:p>
        </w:tc>
        <w:tc>
          <w:tcPr>
            <w:tcW w:w="262" w:type="dxa"/>
            <w:shd w:val="clear" w:color="auto" w:fill="auto"/>
          </w:tcPr>
          <w:p w14:paraId="6D34886D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362A97F" w14:textId="77777777" w:rsidR="00BE6A69" w:rsidRPr="00583875" w:rsidRDefault="00BE6A69" w:rsidP="00B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</w:tr>
    </w:tbl>
    <w:p w14:paraId="54E4D376" w14:textId="77777777" w:rsidR="00D16575" w:rsidRPr="00583875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583875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99131A7" w14:textId="77777777" w:rsidR="007C5668" w:rsidRPr="00583875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58387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583875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022AC111" w14:textId="77777777" w:rsidR="00D77877" w:rsidRPr="00583875" w:rsidRDefault="007A3AC4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58387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D3D6425" w14:textId="77777777" w:rsidR="00091326" w:rsidRPr="00583875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38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737B768" w14:textId="77777777" w:rsidR="005D2F29" w:rsidRPr="00583875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83875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583875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583875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="007A3AC4"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บริษัทเป็น</w:t>
      </w:r>
      <w:r w:rsidR="00781639"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58387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40" w:name="_Hlk31812899"/>
      <w:r w:rsidR="00D47460" w:rsidRPr="00583875">
        <w:rPr>
          <w:rFonts w:ascii="Angsana New" w:hAnsi="Angsana New"/>
          <w:snapToGrid w:val="0"/>
          <w:sz w:val="30"/>
          <w:szCs w:val="30"/>
          <w:lang w:eastAsia="th-TH"/>
        </w:rPr>
        <w:t>74.07</w:t>
      </w:r>
      <w:r w:rsidR="00F43233" w:rsidRPr="0058387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40"/>
      <w:r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58387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58387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58387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C832B4" w:rsidRPr="0058387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</w:t>
      </w:r>
      <w:r w:rsidR="00114872" w:rsidRPr="0058387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bookmarkStart w:id="41" w:name="_Hlk31812917"/>
      <w:r w:rsidR="00DE074E" w:rsidRPr="0058387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bookmarkStart w:id="42" w:name="_Hlk118472230"/>
      <w:r w:rsidR="0062602D" w:rsidRPr="0058387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47.16</w:t>
      </w:r>
      <w:r w:rsidR="007246AF" w:rsidRPr="0058387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41"/>
      <w:bookmarkEnd w:id="42"/>
      <w:r w:rsidRPr="0058387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</w:t>
      </w:r>
      <w:r w:rsidR="007A3AC4"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58387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14:paraId="2F840B11" w14:textId="77777777" w:rsidR="008732D4" w:rsidRPr="00583875" w:rsidRDefault="0000629D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>20</w:t>
      </w:r>
      <w:r w:rsidR="008732D4" w:rsidRPr="00583875">
        <w:rPr>
          <w:rFonts w:ascii="Angsana New" w:hAnsi="Angsana New"/>
          <w:b/>
          <w:bCs/>
          <w:sz w:val="30"/>
          <w:szCs w:val="30"/>
        </w:rPr>
        <w:tab/>
      </w:r>
      <w:r w:rsidR="000948C5" w:rsidRPr="00583875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7930" w:rsidRPr="00583875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  <w:r w:rsidR="008732D4" w:rsidRPr="0058387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77A94F6F" w14:textId="77777777" w:rsidR="00C25CCE" w:rsidRPr="00583875" w:rsidRDefault="0085089B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43" w:name="OLE_LINK3"/>
      <w:r w:rsidRPr="00583875">
        <w:rPr>
          <w:rFonts w:ascii="Angsana New" w:hAnsi="Angsana New"/>
          <w:sz w:val="30"/>
          <w:szCs w:val="30"/>
        </w:rPr>
        <w:t>20</w:t>
      </w:r>
      <w:r w:rsidR="00C25CCE" w:rsidRPr="00583875">
        <w:rPr>
          <w:rFonts w:ascii="Angsana New" w:hAnsi="Angsana New"/>
          <w:sz w:val="30"/>
          <w:szCs w:val="30"/>
        </w:rPr>
        <w:t>.</w:t>
      </w:r>
      <w:r w:rsidR="00757508" w:rsidRPr="00583875">
        <w:rPr>
          <w:rFonts w:ascii="Angsana New" w:hAnsi="Angsana New"/>
          <w:sz w:val="30"/>
          <w:szCs w:val="30"/>
        </w:rPr>
        <w:t>1</w:t>
      </w:r>
      <w:r w:rsidR="00C25CCE" w:rsidRPr="00583875">
        <w:rPr>
          <w:rFonts w:ascii="Angsana New" w:hAnsi="Angsana New"/>
          <w:sz w:val="30"/>
          <w:szCs w:val="30"/>
        </w:rPr>
        <w:t xml:space="preserve"> </w:t>
      </w:r>
      <w:r w:rsidR="00C25CCE" w:rsidRPr="00583875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14:paraId="3559415F" w14:textId="77777777" w:rsidR="00FF7C85" w:rsidRPr="00583875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58387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583875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583875">
        <w:rPr>
          <w:rFonts w:ascii="Angsana New" w:hAnsi="Angsana New"/>
          <w:sz w:val="30"/>
          <w:szCs w:val="30"/>
        </w:rPr>
        <w:t xml:space="preserve">10 </w:t>
      </w:r>
      <w:r w:rsidR="001F6E07" w:rsidRPr="00583875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583875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583875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583875">
        <w:rPr>
          <w:rFonts w:ascii="Angsana New" w:eastAsia="MS Mincho" w:hAnsi="Angsana New"/>
          <w:sz w:val="30"/>
          <w:szCs w:val="30"/>
        </w:rPr>
        <w:t xml:space="preserve"> </w:t>
      </w:r>
    </w:p>
    <w:p w14:paraId="3C2DB0A7" w14:textId="77777777" w:rsidR="00FF7C85" w:rsidRPr="00583875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583875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583875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583875">
        <w:rPr>
          <w:rFonts w:ascii="Angsana New" w:eastAsia="MS Mincho" w:hAnsi="Angsana New"/>
          <w:sz w:val="30"/>
          <w:szCs w:val="30"/>
          <w:cs/>
        </w:rPr>
        <w:t>2564 บริษัทได้ท</w:t>
      </w:r>
      <w:r w:rsidR="008B6EFA" w:rsidRPr="00583875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583875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583875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bookmarkEnd w:id="43"/>
    <w:p w14:paraId="3FDEDA06" w14:textId="77777777" w:rsidR="00D51EDC" w:rsidRPr="00583875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>2</w:t>
      </w:r>
      <w:r w:rsidR="0000629D" w:rsidRPr="00583875">
        <w:rPr>
          <w:rFonts w:ascii="Angsana New" w:hAnsi="Angsana New"/>
          <w:b/>
          <w:bCs/>
          <w:sz w:val="30"/>
          <w:szCs w:val="30"/>
        </w:rPr>
        <w:t>1</w:t>
      </w:r>
      <w:r w:rsidR="00D51EDC" w:rsidRPr="00583875">
        <w:rPr>
          <w:rFonts w:ascii="Angsana New" w:hAnsi="Angsana New"/>
          <w:b/>
          <w:bCs/>
          <w:sz w:val="30"/>
          <w:szCs w:val="30"/>
        </w:rPr>
        <w:tab/>
      </w:r>
      <w:r w:rsidR="00D51EDC" w:rsidRPr="00583875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58387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635EEC79" w14:textId="77777777" w:rsidR="00D51EDC" w:rsidRPr="00583875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ab/>
      </w:r>
      <w:r w:rsidRPr="00583875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C23942" w:rsidRPr="00583875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213E64" w:rsidRPr="00583875">
        <w:rPr>
          <w:rFonts w:ascii="Angsana New" w:hAnsi="Angsana New" w:hint="cs"/>
          <w:sz w:val="30"/>
          <w:szCs w:val="30"/>
          <w:cs/>
        </w:rPr>
        <w:t>และ</w:t>
      </w:r>
      <w:r w:rsidR="00514FB3" w:rsidRPr="00583875">
        <w:rPr>
          <w:rFonts w:ascii="Angsana New" w:hAnsi="Angsana New" w:hint="cs"/>
          <w:sz w:val="30"/>
          <w:szCs w:val="30"/>
          <w:cs/>
        </w:rPr>
        <w:t>เก้าเดือน</w:t>
      </w:r>
      <w:r w:rsidR="00C23942" w:rsidRPr="0058387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14FB3" w:rsidRPr="00583875">
        <w:rPr>
          <w:rFonts w:ascii="Angsana New" w:hAnsi="Angsana New" w:hint="cs"/>
          <w:sz w:val="30"/>
          <w:szCs w:val="30"/>
          <w:cs/>
        </w:rPr>
        <w:t>30 กันยายน</w:t>
      </w:r>
      <w:r w:rsidR="00C23942" w:rsidRPr="00583875">
        <w:rPr>
          <w:rFonts w:ascii="Angsana New" w:hAnsi="Angsana New" w:hint="cs"/>
          <w:sz w:val="30"/>
          <w:szCs w:val="30"/>
          <w:cs/>
        </w:rPr>
        <w:t xml:space="preserve"> 2566</w:t>
      </w:r>
      <w:r w:rsidR="00213E64"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z w:val="30"/>
          <w:szCs w:val="30"/>
          <w:cs/>
        </w:rPr>
        <w:t>และ</w:t>
      </w:r>
      <w:r w:rsidRPr="00583875">
        <w:rPr>
          <w:rFonts w:ascii="Angsana New" w:hAnsi="Angsana New"/>
          <w:sz w:val="30"/>
          <w:szCs w:val="30"/>
        </w:rPr>
        <w:t xml:space="preserve"> 256</w:t>
      </w:r>
      <w:r w:rsidR="00E43306" w:rsidRPr="00583875">
        <w:rPr>
          <w:rFonts w:ascii="Angsana New" w:hAnsi="Angsana New"/>
          <w:sz w:val="30"/>
          <w:szCs w:val="30"/>
        </w:rPr>
        <w:t>5</w:t>
      </w:r>
      <w:r w:rsidRPr="00583875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14:paraId="4BA2C50F" w14:textId="77777777" w:rsidR="00473E52" w:rsidRPr="00583875" w:rsidRDefault="00473E52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4"/>
          <w:szCs w:val="4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25B8F" w:rsidRPr="00583875" w14:paraId="6CD4588E" w14:textId="77777777" w:rsidTr="00402DC2">
        <w:trPr>
          <w:cantSplit/>
        </w:trPr>
        <w:tc>
          <w:tcPr>
            <w:tcW w:w="3060" w:type="dxa"/>
          </w:tcPr>
          <w:p w14:paraId="3E6EA7E4" w14:textId="77777777" w:rsidR="00025B8F" w:rsidRPr="00583875" w:rsidRDefault="00025B8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2BAEB2" w14:textId="77777777" w:rsidR="00025B8F" w:rsidRPr="00583875" w:rsidRDefault="00025B8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4D9A679" w14:textId="77777777" w:rsidR="00025B8F" w:rsidRPr="00583875" w:rsidRDefault="00025B8F" w:rsidP="00BA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583875" w14:paraId="6D18B2F6" w14:textId="77777777" w:rsidTr="00325551">
        <w:trPr>
          <w:cantSplit/>
        </w:trPr>
        <w:tc>
          <w:tcPr>
            <w:tcW w:w="3060" w:type="dxa"/>
          </w:tcPr>
          <w:p w14:paraId="29562F4E" w14:textId="77777777" w:rsidR="00E9339F" w:rsidRPr="00583875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4" w:name="_Hlk47361344"/>
          </w:p>
        </w:tc>
        <w:tc>
          <w:tcPr>
            <w:tcW w:w="990" w:type="dxa"/>
          </w:tcPr>
          <w:p w14:paraId="6A619694" w14:textId="77777777" w:rsidR="00E9339F" w:rsidRPr="00583875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CDAA467" w14:textId="77777777" w:rsidR="00E9339F" w:rsidRPr="00583875" w:rsidRDefault="00EF6A17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AE1C7D4" w14:textId="77777777" w:rsidR="00E9339F" w:rsidRPr="00583875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2BBE3A3" w14:textId="77777777" w:rsidR="00E9339F" w:rsidRPr="00583875" w:rsidRDefault="00D87136" w:rsidP="0060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14FB3" w:rsidRPr="0058387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1C5978"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31137A" w:rsidRPr="00583875" w14:paraId="7CD72F77" w14:textId="77777777" w:rsidTr="00325551">
        <w:trPr>
          <w:cantSplit/>
        </w:trPr>
        <w:tc>
          <w:tcPr>
            <w:tcW w:w="3060" w:type="dxa"/>
          </w:tcPr>
          <w:p w14:paraId="679683E5" w14:textId="77777777" w:rsidR="00325551" w:rsidRPr="00583875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4EE433" w14:textId="77777777" w:rsidR="00325551" w:rsidRPr="00583875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195439B" w14:textId="77777777" w:rsidR="00325551" w:rsidRPr="00583875" w:rsidRDefault="00EF6A1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E43306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4F6B4C" w14:textId="77777777" w:rsidR="00325551" w:rsidRPr="00583875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2237" w14:textId="77777777" w:rsidR="00325551" w:rsidRPr="00583875" w:rsidRDefault="00EF6A17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E43306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318F7E" w14:textId="77777777" w:rsidR="00325551" w:rsidRPr="00583875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5AA3D2" w14:textId="77777777" w:rsidR="00325551" w:rsidRPr="00583875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4BA155" w14:textId="77777777" w:rsidR="00325551" w:rsidRPr="00583875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8FEE3" w14:textId="77777777" w:rsidR="00325551" w:rsidRPr="00583875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bookmarkEnd w:id="44"/>
    <w:p w14:paraId="6644E2BC" w14:textId="77777777" w:rsidR="003A797F" w:rsidRPr="00583875" w:rsidRDefault="00325551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="001F6E07" w:rsidRPr="00583875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583875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583875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583875" w14:paraId="110CDA39" w14:textId="77777777" w:rsidTr="003D4D0F">
        <w:trPr>
          <w:cantSplit/>
        </w:trPr>
        <w:tc>
          <w:tcPr>
            <w:tcW w:w="3060" w:type="dxa"/>
          </w:tcPr>
          <w:p w14:paraId="7BBB45E5" w14:textId="77777777" w:rsidR="006326EF" w:rsidRPr="00583875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A756F35" w14:textId="77777777" w:rsidR="006326EF" w:rsidRPr="00583875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6381865" w14:textId="77777777" w:rsidR="006326EF" w:rsidRPr="00583875" w:rsidRDefault="006326EF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415A2" w:rsidRPr="00583875" w14:paraId="5B945337" w14:textId="77777777" w:rsidTr="003D4D0F">
        <w:trPr>
          <w:cantSplit/>
        </w:trPr>
        <w:tc>
          <w:tcPr>
            <w:tcW w:w="3060" w:type="dxa"/>
          </w:tcPr>
          <w:p w14:paraId="351C7607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1FE8C2A9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809840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35D9456" w14:textId="77777777" w:rsidR="00C6197F" w:rsidRPr="00583875" w:rsidRDefault="00C6197F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6,483</w:t>
            </w:r>
          </w:p>
        </w:tc>
        <w:tc>
          <w:tcPr>
            <w:tcW w:w="270" w:type="dxa"/>
          </w:tcPr>
          <w:p w14:paraId="78106CD9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CB738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37DB8E2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4,184</w:t>
            </w:r>
          </w:p>
        </w:tc>
        <w:tc>
          <w:tcPr>
            <w:tcW w:w="270" w:type="dxa"/>
          </w:tcPr>
          <w:p w14:paraId="792A9243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9FE36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8DA50C8" w14:textId="77777777" w:rsidR="00A61EBA" w:rsidRPr="00583875" w:rsidRDefault="00A61EBA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17,873</w:t>
            </w:r>
          </w:p>
        </w:tc>
        <w:tc>
          <w:tcPr>
            <w:tcW w:w="270" w:type="dxa"/>
          </w:tcPr>
          <w:p w14:paraId="4A59E98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127A6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83B075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10,404</w:t>
            </w:r>
          </w:p>
        </w:tc>
      </w:tr>
      <w:tr w:rsidR="003415A2" w:rsidRPr="00583875" w14:paraId="04459262" w14:textId="77777777" w:rsidTr="00662655">
        <w:trPr>
          <w:cantSplit/>
        </w:trPr>
        <w:tc>
          <w:tcPr>
            <w:tcW w:w="3060" w:type="dxa"/>
          </w:tcPr>
          <w:p w14:paraId="644945F0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A0CE3AC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873560" w14:textId="77777777" w:rsidR="003415A2" w:rsidRPr="00583875" w:rsidRDefault="00C6197F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5D1748F7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570232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61FC2987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D2196E" w14:textId="77777777" w:rsidR="003415A2" w:rsidRPr="00583875" w:rsidRDefault="00A61EBA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270" w:type="dxa"/>
          </w:tcPr>
          <w:p w14:paraId="14264E55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97BD4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</w:tr>
      <w:tr w:rsidR="003415A2" w:rsidRPr="00583875" w14:paraId="59DEEB63" w14:textId="77777777" w:rsidTr="00662655">
        <w:trPr>
          <w:cantSplit/>
        </w:trPr>
        <w:tc>
          <w:tcPr>
            <w:tcW w:w="3060" w:type="dxa"/>
          </w:tcPr>
          <w:p w14:paraId="7C0D6C8D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2A0A4AD8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E6106A" w14:textId="77777777" w:rsidR="003415A2" w:rsidRPr="00583875" w:rsidRDefault="00C6197F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6,817</w:t>
            </w:r>
          </w:p>
        </w:tc>
        <w:tc>
          <w:tcPr>
            <w:tcW w:w="270" w:type="dxa"/>
          </w:tcPr>
          <w:p w14:paraId="0010AB72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8DEE56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4,750</w:t>
            </w:r>
          </w:p>
        </w:tc>
        <w:tc>
          <w:tcPr>
            <w:tcW w:w="270" w:type="dxa"/>
          </w:tcPr>
          <w:p w14:paraId="51FD1C6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369324" w14:textId="77777777" w:rsidR="003415A2" w:rsidRPr="00583875" w:rsidRDefault="00A61EBA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19,025</w:t>
            </w:r>
          </w:p>
        </w:tc>
        <w:tc>
          <w:tcPr>
            <w:tcW w:w="270" w:type="dxa"/>
          </w:tcPr>
          <w:p w14:paraId="26B7B4E8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A3E040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12,309</w:t>
            </w:r>
          </w:p>
        </w:tc>
      </w:tr>
      <w:tr w:rsidR="003415A2" w:rsidRPr="00583875" w14:paraId="5DDF24DB" w14:textId="77777777" w:rsidTr="00662655">
        <w:trPr>
          <w:cantSplit/>
        </w:trPr>
        <w:tc>
          <w:tcPr>
            <w:tcW w:w="3060" w:type="dxa"/>
          </w:tcPr>
          <w:p w14:paraId="57F923C8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0BDEA24D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51400" w14:textId="77777777" w:rsidR="003415A2" w:rsidRPr="00583875" w:rsidRDefault="00C6197F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18DD2E67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49D63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70" w:type="dxa"/>
          </w:tcPr>
          <w:p w14:paraId="43AB1F85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E505C3" w14:textId="77777777" w:rsidR="003415A2" w:rsidRPr="00583875" w:rsidRDefault="00A61EBA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1,7</w:t>
            </w:r>
            <w:r w:rsidR="00C6197F" w:rsidRPr="00583875">
              <w:rPr>
                <w:rFonts w:ascii="Angsana New" w:hAnsi="Angsana New"/>
                <w:sz w:val="30"/>
                <w:szCs w:val="30"/>
              </w:rPr>
              <w:t>7</w:t>
            </w:r>
            <w:r w:rsidRPr="0058387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1AD883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F10F26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</w:tr>
      <w:tr w:rsidR="003415A2" w:rsidRPr="00583875" w14:paraId="60103093" w14:textId="77777777" w:rsidTr="00EF6A17">
        <w:trPr>
          <w:cantSplit/>
        </w:trPr>
        <w:tc>
          <w:tcPr>
            <w:tcW w:w="3060" w:type="dxa"/>
          </w:tcPr>
          <w:p w14:paraId="5495CFBB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124F2189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C64E21" w14:textId="77777777" w:rsidR="003415A2" w:rsidRPr="00583875" w:rsidRDefault="00C6197F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7,276</w:t>
            </w:r>
          </w:p>
        </w:tc>
        <w:tc>
          <w:tcPr>
            <w:tcW w:w="270" w:type="dxa"/>
          </w:tcPr>
          <w:p w14:paraId="52AFF4CB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4F016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5,298</w:t>
            </w:r>
          </w:p>
        </w:tc>
        <w:tc>
          <w:tcPr>
            <w:tcW w:w="270" w:type="dxa"/>
          </w:tcPr>
          <w:p w14:paraId="48F6138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570718" w14:textId="77777777" w:rsidR="003415A2" w:rsidRPr="00583875" w:rsidRDefault="00A61EBA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20,7</w:t>
            </w:r>
            <w:r w:rsidR="00C6197F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B7E548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E3D287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13,784</w:t>
            </w:r>
          </w:p>
        </w:tc>
      </w:tr>
    </w:tbl>
    <w:p w14:paraId="682465B2" w14:textId="77777777" w:rsidR="00C659E1" w:rsidRPr="00583875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BA0597" w:rsidRPr="00583875" w14:paraId="6AF0400C" w14:textId="77777777" w:rsidTr="00877F49">
        <w:trPr>
          <w:cantSplit/>
        </w:trPr>
        <w:tc>
          <w:tcPr>
            <w:tcW w:w="3060" w:type="dxa"/>
          </w:tcPr>
          <w:p w14:paraId="575E45E3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AC08B4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0D6C92B" w14:textId="77777777" w:rsidR="00BA0597" w:rsidRPr="00583875" w:rsidRDefault="00BA0597" w:rsidP="00BA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597" w:rsidRPr="00583875" w14:paraId="6FD9394F" w14:textId="77777777" w:rsidTr="00877F49">
        <w:trPr>
          <w:cantSplit/>
        </w:trPr>
        <w:tc>
          <w:tcPr>
            <w:tcW w:w="3060" w:type="dxa"/>
          </w:tcPr>
          <w:p w14:paraId="1DD60CDD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B8418B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2B7415F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B53A51D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2F22DF1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14FB3" w:rsidRPr="0058387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A0597" w:rsidRPr="00583875" w14:paraId="0D76927C" w14:textId="77777777" w:rsidTr="00877F49">
        <w:trPr>
          <w:cantSplit/>
        </w:trPr>
        <w:tc>
          <w:tcPr>
            <w:tcW w:w="3060" w:type="dxa"/>
          </w:tcPr>
          <w:p w14:paraId="7B7885D4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B31937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6DB2EEB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A3C257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635CB2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8E7F162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23F27A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838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F19FCCD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40D14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18DE46D6" w14:textId="77777777" w:rsidR="00BA0597" w:rsidRPr="00583875" w:rsidRDefault="00BA0597" w:rsidP="00BA0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583875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583875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BA0597" w:rsidRPr="00583875" w14:paraId="7AC65A88" w14:textId="77777777" w:rsidTr="00877F49">
        <w:trPr>
          <w:cantSplit/>
        </w:trPr>
        <w:tc>
          <w:tcPr>
            <w:tcW w:w="3060" w:type="dxa"/>
          </w:tcPr>
          <w:p w14:paraId="22504487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7C61BF23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CEEA896" w14:textId="77777777" w:rsidR="00BA0597" w:rsidRPr="00583875" w:rsidRDefault="00BA0597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415A2" w:rsidRPr="00583875" w14:paraId="62C95C5C" w14:textId="77777777" w:rsidTr="00213E64">
        <w:trPr>
          <w:cantSplit/>
        </w:trPr>
        <w:tc>
          <w:tcPr>
            <w:tcW w:w="3060" w:type="dxa"/>
          </w:tcPr>
          <w:p w14:paraId="268BFDA8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638EDF62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CAC22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048605" w14:textId="77777777" w:rsidR="00C6197F" w:rsidRPr="00583875" w:rsidRDefault="00C6197F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6,483</w:t>
            </w:r>
          </w:p>
        </w:tc>
        <w:tc>
          <w:tcPr>
            <w:tcW w:w="270" w:type="dxa"/>
          </w:tcPr>
          <w:p w14:paraId="4696366C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B2A774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CEB4ED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4,184</w:t>
            </w:r>
          </w:p>
        </w:tc>
        <w:tc>
          <w:tcPr>
            <w:tcW w:w="270" w:type="dxa"/>
          </w:tcPr>
          <w:p w14:paraId="17FFD33F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57E7FC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6B8F0D" w14:textId="77777777" w:rsidR="00A61EBA" w:rsidRPr="00583875" w:rsidRDefault="00A61EBA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17,873</w:t>
            </w:r>
          </w:p>
        </w:tc>
        <w:tc>
          <w:tcPr>
            <w:tcW w:w="270" w:type="dxa"/>
          </w:tcPr>
          <w:p w14:paraId="305BE42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4B89DF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F51F94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10,404</w:t>
            </w:r>
          </w:p>
        </w:tc>
      </w:tr>
      <w:tr w:rsidR="003415A2" w:rsidRPr="00583875" w14:paraId="56956BDE" w14:textId="77777777" w:rsidTr="00213E64">
        <w:trPr>
          <w:cantSplit/>
        </w:trPr>
        <w:tc>
          <w:tcPr>
            <w:tcW w:w="3060" w:type="dxa"/>
          </w:tcPr>
          <w:p w14:paraId="61E92F54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9C997A9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CC08AF" w14:textId="77777777" w:rsidR="003415A2" w:rsidRPr="00583875" w:rsidRDefault="00C6197F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0F75F6B2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85CB54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16D625FE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37E6" w14:textId="77777777" w:rsidR="003415A2" w:rsidRPr="00583875" w:rsidRDefault="00A61EBA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270" w:type="dxa"/>
          </w:tcPr>
          <w:p w14:paraId="287935FE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91708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</w:tr>
      <w:tr w:rsidR="003415A2" w:rsidRPr="00583875" w14:paraId="7196B177" w14:textId="77777777" w:rsidTr="00213E64">
        <w:trPr>
          <w:cantSplit/>
        </w:trPr>
        <w:tc>
          <w:tcPr>
            <w:tcW w:w="3060" w:type="dxa"/>
          </w:tcPr>
          <w:p w14:paraId="3D57F4F2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725CC4D3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F7B57B" w14:textId="77777777" w:rsidR="003415A2" w:rsidRPr="00583875" w:rsidRDefault="00C6197F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6,817</w:t>
            </w:r>
          </w:p>
        </w:tc>
        <w:tc>
          <w:tcPr>
            <w:tcW w:w="270" w:type="dxa"/>
          </w:tcPr>
          <w:p w14:paraId="18FA200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AA84A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4,750</w:t>
            </w:r>
          </w:p>
        </w:tc>
        <w:tc>
          <w:tcPr>
            <w:tcW w:w="270" w:type="dxa"/>
          </w:tcPr>
          <w:p w14:paraId="7EAEEC27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681F1" w14:textId="77777777" w:rsidR="003415A2" w:rsidRPr="00583875" w:rsidRDefault="00A61EBA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19,025</w:t>
            </w:r>
          </w:p>
        </w:tc>
        <w:tc>
          <w:tcPr>
            <w:tcW w:w="270" w:type="dxa"/>
          </w:tcPr>
          <w:p w14:paraId="69D3B212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34D3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12,309</w:t>
            </w:r>
          </w:p>
        </w:tc>
      </w:tr>
      <w:tr w:rsidR="003415A2" w:rsidRPr="00583875" w14:paraId="0A1C8649" w14:textId="77777777" w:rsidTr="00213E64">
        <w:trPr>
          <w:cantSplit/>
        </w:trPr>
        <w:tc>
          <w:tcPr>
            <w:tcW w:w="3060" w:type="dxa"/>
          </w:tcPr>
          <w:p w14:paraId="3D2304C3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037A814A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E9C33" w14:textId="77777777" w:rsidR="003415A2" w:rsidRPr="00583875" w:rsidRDefault="00C6197F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647AF95D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BD3E66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14:paraId="630FB22F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39AD3" w14:textId="77777777" w:rsidR="003415A2" w:rsidRPr="00583875" w:rsidRDefault="00A61EBA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12C7841F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4494B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</w:tr>
      <w:tr w:rsidR="003415A2" w:rsidRPr="00583875" w14:paraId="7D4EC539" w14:textId="77777777" w:rsidTr="00213E64">
        <w:trPr>
          <w:cantSplit/>
        </w:trPr>
        <w:tc>
          <w:tcPr>
            <w:tcW w:w="3060" w:type="dxa"/>
          </w:tcPr>
          <w:p w14:paraId="03584F4D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6DE6F9F6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104D06" w14:textId="77777777" w:rsidR="003415A2" w:rsidRPr="00583875" w:rsidRDefault="00C6197F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7,266</w:t>
            </w:r>
          </w:p>
        </w:tc>
        <w:tc>
          <w:tcPr>
            <w:tcW w:w="270" w:type="dxa"/>
          </w:tcPr>
          <w:p w14:paraId="7967C65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316F78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5,226</w:t>
            </w:r>
          </w:p>
        </w:tc>
        <w:tc>
          <w:tcPr>
            <w:tcW w:w="270" w:type="dxa"/>
          </w:tcPr>
          <w:p w14:paraId="0C8E2357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E84CA" w14:textId="77777777" w:rsidR="003415A2" w:rsidRPr="00583875" w:rsidRDefault="00A61EBA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20,692</w:t>
            </w:r>
          </w:p>
        </w:tc>
        <w:tc>
          <w:tcPr>
            <w:tcW w:w="270" w:type="dxa"/>
          </w:tcPr>
          <w:p w14:paraId="30691E76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26FFB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13,671</w:t>
            </w:r>
          </w:p>
        </w:tc>
      </w:tr>
    </w:tbl>
    <w:p w14:paraId="51F12221" w14:textId="77777777" w:rsidR="00BA0597" w:rsidRPr="00583875" w:rsidRDefault="00BA0597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2AB720BC" w14:textId="77777777" w:rsidR="00D912B7" w:rsidRPr="00583875" w:rsidRDefault="00D912B7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4E6F907B" w14:textId="77777777" w:rsidR="00A555C2" w:rsidRPr="00583875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>2</w:t>
      </w:r>
      <w:r w:rsidR="0000629D" w:rsidRPr="00583875">
        <w:rPr>
          <w:rFonts w:ascii="Angsana New" w:hAnsi="Angsana New"/>
          <w:b/>
          <w:bCs/>
          <w:sz w:val="30"/>
          <w:szCs w:val="30"/>
        </w:rPr>
        <w:t>2</w:t>
      </w:r>
      <w:r w:rsidR="00507A0C" w:rsidRPr="00583875">
        <w:rPr>
          <w:rFonts w:ascii="Angsana New" w:hAnsi="Angsana New"/>
          <w:b/>
          <w:bCs/>
          <w:sz w:val="30"/>
          <w:szCs w:val="30"/>
        </w:rPr>
        <w:tab/>
      </w:r>
      <w:r w:rsidR="00507A0C" w:rsidRPr="0058387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2906A3C3" w14:textId="77777777" w:rsidR="00016257" w:rsidRPr="00583875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ab/>
      </w:r>
      <w:r w:rsidRPr="00583875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583875">
        <w:rPr>
          <w:rFonts w:ascii="Angsana New" w:hAnsi="Angsana New" w:hint="cs"/>
          <w:b/>
          <w:sz w:val="30"/>
          <w:szCs w:val="30"/>
          <w:cs/>
        </w:rPr>
        <w:t>ที่</w:t>
      </w:r>
      <w:r w:rsidRPr="00583875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583875">
        <w:rPr>
          <w:rFonts w:ascii="Angsana New" w:hAnsi="Angsana New"/>
          <w:b/>
          <w:sz w:val="30"/>
          <w:szCs w:val="30"/>
        </w:rPr>
        <w:t xml:space="preserve"> </w:t>
      </w:r>
      <w:r w:rsidRPr="00583875">
        <w:rPr>
          <w:rFonts w:ascii="Angsana New" w:hAnsi="Angsana New" w:hint="cs"/>
          <w:b/>
          <w:sz w:val="30"/>
          <w:szCs w:val="30"/>
          <w:cs/>
        </w:rPr>
        <w:t>สำหรับงวดสามเดือน</w:t>
      </w:r>
      <w:r w:rsidR="008D3675" w:rsidRPr="00583875">
        <w:rPr>
          <w:rFonts w:ascii="Angsana New" w:hAnsi="Angsana New" w:hint="cs"/>
          <w:b/>
          <w:sz w:val="30"/>
          <w:szCs w:val="30"/>
          <w:cs/>
        </w:rPr>
        <w:t>และ</w:t>
      </w:r>
      <w:r w:rsidR="00514FB3" w:rsidRPr="00583875">
        <w:rPr>
          <w:rFonts w:ascii="Angsana New" w:hAnsi="Angsana New" w:hint="cs"/>
          <w:b/>
          <w:sz w:val="30"/>
          <w:szCs w:val="30"/>
          <w:cs/>
        </w:rPr>
        <w:t>เก้าเดือน</w:t>
      </w:r>
      <w:r w:rsidRPr="00583875">
        <w:rPr>
          <w:rFonts w:ascii="Angsana New" w:hAnsi="Angsana New" w:hint="cs"/>
          <w:b/>
          <w:sz w:val="30"/>
          <w:szCs w:val="30"/>
          <w:cs/>
        </w:rPr>
        <w:t xml:space="preserve">สุดวันที่ </w:t>
      </w:r>
      <w:r w:rsidR="00514FB3" w:rsidRPr="00583875">
        <w:rPr>
          <w:rFonts w:ascii="Angsana New" w:hAnsi="Angsana New"/>
          <w:sz w:val="30"/>
          <w:szCs w:val="30"/>
        </w:rPr>
        <w:t xml:space="preserve">30 </w:t>
      </w:r>
      <w:r w:rsidR="00514FB3" w:rsidRPr="00583875">
        <w:rPr>
          <w:rFonts w:ascii="Angsana New" w:hAnsi="Angsana New"/>
          <w:sz w:val="30"/>
          <w:szCs w:val="30"/>
          <w:cs/>
        </w:rPr>
        <w:t>กันยายน</w:t>
      </w:r>
      <w:r w:rsidR="000B6CA2" w:rsidRPr="00583875">
        <w:rPr>
          <w:rFonts w:ascii="Angsana New" w:hAnsi="Angsana New"/>
          <w:sz w:val="30"/>
          <w:szCs w:val="30"/>
          <w:cs/>
        </w:rPr>
        <w:t xml:space="preserve"> </w:t>
      </w:r>
      <w:r w:rsidR="000B6CA2"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583875">
        <w:rPr>
          <w:rFonts w:ascii="Angsana New" w:hAnsi="Angsana New"/>
          <w:bCs/>
          <w:sz w:val="30"/>
          <w:szCs w:val="30"/>
        </w:rPr>
        <w:t>256</w:t>
      </w:r>
      <w:r w:rsidR="008B63B1" w:rsidRPr="00583875">
        <w:rPr>
          <w:rFonts w:ascii="Angsana New" w:hAnsi="Angsana New"/>
          <w:bCs/>
          <w:sz w:val="30"/>
          <w:szCs w:val="30"/>
        </w:rPr>
        <w:t>5</w:t>
      </w:r>
      <w:r w:rsidRPr="00583875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58387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14:paraId="7EC54AF3" w14:textId="77777777" w:rsidR="00F654F1" w:rsidRPr="00583875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83875">
        <w:rPr>
          <w:rFonts w:ascii="Angsana New" w:hAnsi="Angsana New"/>
          <w:b/>
          <w:bCs/>
          <w:sz w:val="30"/>
          <w:szCs w:val="30"/>
        </w:rPr>
        <w:tab/>
      </w:r>
      <w:r w:rsidRPr="00583875">
        <w:rPr>
          <w:rFonts w:ascii="Angsana New" w:hAnsi="Angsana New"/>
          <w:b/>
          <w:bCs/>
          <w:sz w:val="30"/>
          <w:szCs w:val="30"/>
        </w:rPr>
        <w:tab/>
      </w:r>
      <w:r w:rsidR="00F32A8E" w:rsidRPr="00583875">
        <w:rPr>
          <w:rFonts w:ascii="Angsana New" w:hAnsi="Angsana New"/>
          <w:bCs/>
          <w:sz w:val="30"/>
          <w:szCs w:val="30"/>
        </w:rPr>
        <w:t xml:space="preserve">                                     </w:t>
      </w:r>
      <w:r w:rsidR="00F32A8E" w:rsidRPr="00583875">
        <w:rPr>
          <w:rFonts w:ascii="Angsana New" w:hAnsi="Angsana New" w:hint="cs"/>
          <w:bCs/>
          <w:sz w:val="30"/>
          <w:szCs w:val="30"/>
          <w:cs/>
        </w:rPr>
        <w:t xml:space="preserve">     </w:t>
      </w:r>
      <w:r w:rsidR="00996484" w:rsidRPr="00583875">
        <w:rPr>
          <w:rFonts w:ascii="Angsana New" w:hAnsi="Angsana New"/>
          <w:bCs/>
          <w:sz w:val="30"/>
          <w:szCs w:val="30"/>
        </w:rPr>
        <w:t xml:space="preserve">                      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A03997" w:rsidRPr="00583875" w14:paraId="3BC20ECA" w14:textId="77777777" w:rsidTr="00402DC2">
        <w:trPr>
          <w:cantSplit/>
        </w:trPr>
        <w:tc>
          <w:tcPr>
            <w:tcW w:w="3060" w:type="dxa"/>
          </w:tcPr>
          <w:p w14:paraId="71D947AE" w14:textId="77777777" w:rsidR="00A03997" w:rsidRPr="00583875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9FE4B5" w14:textId="77777777" w:rsidR="00A03997" w:rsidRPr="00583875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C15CF65" w14:textId="77777777" w:rsidR="00A03997" w:rsidRPr="00583875" w:rsidRDefault="00A03997" w:rsidP="00A6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</w:t>
            </w:r>
            <w:r w:rsidR="00A6281D"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</w:tr>
      <w:tr w:rsidR="0031137A" w:rsidRPr="00583875" w14:paraId="1B132C5F" w14:textId="77777777" w:rsidTr="00581E0E">
        <w:trPr>
          <w:cantSplit/>
        </w:trPr>
        <w:tc>
          <w:tcPr>
            <w:tcW w:w="3060" w:type="dxa"/>
          </w:tcPr>
          <w:p w14:paraId="1EBE1E99" w14:textId="77777777" w:rsidR="00916560" w:rsidRPr="00583875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5" w:name="_Hlk47362680"/>
          </w:p>
        </w:tc>
        <w:tc>
          <w:tcPr>
            <w:tcW w:w="990" w:type="dxa"/>
          </w:tcPr>
          <w:p w14:paraId="7EA8846F" w14:textId="77777777" w:rsidR="00916560" w:rsidRPr="00583875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1ED80A6" w14:textId="77777777" w:rsidR="00916560" w:rsidRPr="00583875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2F6D308E" w14:textId="77777777" w:rsidR="00A03997" w:rsidRPr="00583875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AEC7FAC" w14:textId="77777777" w:rsidR="00916560" w:rsidRPr="00583875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DEA92EC" w14:textId="77777777" w:rsidR="00916560" w:rsidRPr="00583875" w:rsidRDefault="00D87136" w:rsidP="0050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14FB3" w:rsidRPr="0058387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916560"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31137A" w:rsidRPr="00583875" w14:paraId="73E4F4CB" w14:textId="77777777" w:rsidTr="009A088C">
        <w:trPr>
          <w:cantSplit/>
        </w:trPr>
        <w:tc>
          <w:tcPr>
            <w:tcW w:w="3060" w:type="dxa"/>
          </w:tcPr>
          <w:p w14:paraId="4999FAAC" w14:textId="77777777" w:rsidR="00916560" w:rsidRPr="00583875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32813C" w14:textId="77777777" w:rsidR="00916560" w:rsidRPr="00583875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3394B217" w14:textId="77777777" w:rsidR="00916560" w:rsidRPr="00583875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58387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A80E748" w14:textId="77777777" w:rsidR="00916560" w:rsidRPr="00583875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35A792" w14:textId="77777777" w:rsidR="00916560" w:rsidRPr="00583875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58387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B6A73E4" w14:textId="77777777" w:rsidR="00916560" w:rsidRPr="00583875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ECC260" w14:textId="77777777" w:rsidR="00916560" w:rsidRPr="00583875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58387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5EE9C0D4" w14:textId="77777777" w:rsidR="00916560" w:rsidRPr="00583875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76AB1" w14:textId="77777777" w:rsidR="00916560" w:rsidRPr="00583875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58387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07867" w:rsidRPr="00583875" w14:paraId="6C654F02" w14:textId="77777777" w:rsidTr="007A58EB">
        <w:trPr>
          <w:cantSplit/>
        </w:trPr>
        <w:tc>
          <w:tcPr>
            <w:tcW w:w="3060" w:type="dxa"/>
          </w:tcPr>
          <w:p w14:paraId="3190108D" w14:textId="77777777" w:rsidR="00507867" w:rsidRPr="00583875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D7ADFC" w14:textId="77777777" w:rsidR="00507867" w:rsidRPr="00583875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333AA8AA" w14:textId="77777777" w:rsidR="00507867" w:rsidRPr="00583875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bookmarkEnd w:id="45"/>
      <w:tr w:rsidR="0031137A" w:rsidRPr="00583875" w14:paraId="018E2367" w14:textId="77777777" w:rsidTr="009A088C">
        <w:trPr>
          <w:cantSplit/>
        </w:trPr>
        <w:tc>
          <w:tcPr>
            <w:tcW w:w="3060" w:type="dxa"/>
          </w:tcPr>
          <w:p w14:paraId="0594E3FC" w14:textId="77777777" w:rsidR="000F1FE7" w:rsidRPr="00583875" w:rsidRDefault="000F1FE7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D65EFD"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3BFAEF86" w14:textId="77777777" w:rsidR="000F1FE7" w:rsidRPr="00583875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4C3AB44" w14:textId="77777777" w:rsidR="000F1FE7" w:rsidRPr="00583875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415A2" w:rsidRPr="00583875" w14:paraId="50C24427" w14:textId="77777777" w:rsidTr="00B2649E">
        <w:trPr>
          <w:cantSplit/>
        </w:trPr>
        <w:tc>
          <w:tcPr>
            <w:tcW w:w="3060" w:type="dxa"/>
          </w:tcPr>
          <w:p w14:paraId="44F0D5C6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6645DEFA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87FE28" w14:textId="77777777" w:rsidR="003415A2" w:rsidRPr="00583875" w:rsidRDefault="00A642AD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11,</w:t>
            </w:r>
            <w:r w:rsidR="0006604E" w:rsidRPr="00583875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792DF621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859A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1,807</w:t>
            </w:r>
          </w:p>
        </w:tc>
        <w:tc>
          <w:tcPr>
            <w:tcW w:w="270" w:type="dxa"/>
          </w:tcPr>
          <w:p w14:paraId="39A3694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9AE84" w14:textId="77777777" w:rsidR="003415A2" w:rsidRPr="00583875" w:rsidRDefault="00A642AD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26,4</w:t>
            </w:r>
            <w:r w:rsidR="000575DA" w:rsidRPr="00583875">
              <w:rPr>
                <w:rFonts w:ascii="Angsana New" w:hAnsi="Angsana New"/>
                <w:sz w:val="30"/>
                <w:szCs w:val="30"/>
              </w:rPr>
              <w:t>8</w:t>
            </w:r>
            <w:r w:rsidR="00633263" w:rsidRPr="0058387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78D7DF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E384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18,142</w:t>
            </w:r>
          </w:p>
        </w:tc>
      </w:tr>
      <w:tr w:rsidR="003415A2" w:rsidRPr="00583875" w14:paraId="06E3ABFE" w14:textId="77777777" w:rsidTr="006634E4">
        <w:trPr>
          <w:cantSplit/>
          <w:trHeight w:hRule="exact" w:val="227"/>
        </w:trPr>
        <w:tc>
          <w:tcPr>
            <w:tcW w:w="3060" w:type="dxa"/>
          </w:tcPr>
          <w:p w14:paraId="47BD5AC5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4FFFCC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1512D9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0CB39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132F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DA8F7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7E739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E20DD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FB01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5A2" w:rsidRPr="00583875" w14:paraId="54ED2EA8" w14:textId="77777777" w:rsidTr="00581E0E">
        <w:trPr>
          <w:cantSplit/>
        </w:trPr>
        <w:tc>
          <w:tcPr>
            <w:tcW w:w="3060" w:type="dxa"/>
          </w:tcPr>
          <w:p w14:paraId="6749DAE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75EDF01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9DE71B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7C410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E957B4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66F93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35CC8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B1A3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A1E67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15A2" w:rsidRPr="00583875" w14:paraId="595C8ADB" w14:textId="77777777" w:rsidTr="00A03997">
        <w:trPr>
          <w:cantSplit/>
        </w:trPr>
        <w:tc>
          <w:tcPr>
            <w:tcW w:w="3060" w:type="dxa"/>
          </w:tcPr>
          <w:p w14:paraId="2A23C9AF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39FD1292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BE3645" w14:textId="77777777" w:rsidR="003415A2" w:rsidRPr="00583875" w:rsidRDefault="00A642AD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(1,748)</w:t>
            </w:r>
          </w:p>
        </w:tc>
        <w:tc>
          <w:tcPr>
            <w:tcW w:w="270" w:type="dxa"/>
          </w:tcPr>
          <w:p w14:paraId="6834B6A0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4F15DB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A064474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D046F" w14:textId="77777777" w:rsidR="003415A2" w:rsidRPr="00583875" w:rsidRDefault="00A642AD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(6,050)</w:t>
            </w:r>
          </w:p>
        </w:tc>
        <w:tc>
          <w:tcPr>
            <w:tcW w:w="270" w:type="dxa"/>
          </w:tcPr>
          <w:p w14:paraId="201FFE8D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5341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(819)</w:t>
            </w:r>
          </w:p>
        </w:tc>
      </w:tr>
      <w:tr w:rsidR="003415A2" w:rsidRPr="00583875" w14:paraId="1B27F0DF" w14:textId="77777777" w:rsidTr="00A03997">
        <w:trPr>
          <w:cantSplit/>
        </w:trPr>
        <w:tc>
          <w:tcPr>
            <w:tcW w:w="3060" w:type="dxa"/>
          </w:tcPr>
          <w:p w14:paraId="4E47E35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36E9CDD6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8A51ED" w14:textId="77777777" w:rsidR="003415A2" w:rsidRPr="00583875" w:rsidRDefault="00A642AD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06604E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14:paraId="4F75BA0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6D8816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1,818</w:t>
            </w:r>
          </w:p>
        </w:tc>
        <w:tc>
          <w:tcPr>
            <w:tcW w:w="270" w:type="dxa"/>
          </w:tcPr>
          <w:p w14:paraId="6F0A9805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76E48B" w14:textId="77777777" w:rsidR="003415A2" w:rsidRPr="00583875" w:rsidRDefault="00A642AD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20,4</w:t>
            </w:r>
            <w:r w:rsidR="000575DA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33263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2A4B30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934E19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17,323</w:t>
            </w:r>
          </w:p>
        </w:tc>
      </w:tr>
    </w:tbl>
    <w:p w14:paraId="6650620B" w14:textId="77777777" w:rsidR="003924EF" w:rsidRPr="00583875" w:rsidRDefault="003924EF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A6281D" w:rsidRPr="00583875" w14:paraId="7F94410E" w14:textId="77777777" w:rsidTr="00877F49">
        <w:trPr>
          <w:cantSplit/>
        </w:trPr>
        <w:tc>
          <w:tcPr>
            <w:tcW w:w="3060" w:type="dxa"/>
          </w:tcPr>
          <w:p w14:paraId="34CE2154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2E16B7B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CE530F6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81D" w:rsidRPr="00583875" w14:paraId="17D7E481" w14:textId="77777777" w:rsidTr="00877F49">
        <w:trPr>
          <w:cantSplit/>
        </w:trPr>
        <w:tc>
          <w:tcPr>
            <w:tcW w:w="3060" w:type="dxa"/>
          </w:tcPr>
          <w:p w14:paraId="7590A14E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892AD7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13D5D89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3A3A2C08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4B811E2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4930949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14FB3" w:rsidRPr="0058387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6281D" w:rsidRPr="00583875" w14:paraId="13FCBACD" w14:textId="77777777" w:rsidTr="00877F49">
        <w:trPr>
          <w:cantSplit/>
        </w:trPr>
        <w:tc>
          <w:tcPr>
            <w:tcW w:w="3060" w:type="dxa"/>
          </w:tcPr>
          <w:p w14:paraId="5065D811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1EEEA5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33B6346A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7005A5BD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B43EB2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54D5F008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633AE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21D96CB6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C3512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A6281D" w:rsidRPr="00583875" w14:paraId="31295E61" w14:textId="77777777" w:rsidTr="00877F49">
        <w:trPr>
          <w:cantSplit/>
        </w:trPr>
        <w:tc>
          <w:tcPr>
            <w:tcW w:w="3060" w:type="dxa"/>
          </w:tcPr>
          <w:p w14:paraId="6196F3FB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1AD626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B965435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6281D" w:rsidRPr="00583875" w14:paraId="590C2891" w14:textId="77777777" w:rsidTr="00877F49">
        <w:trPr>
          <w:cantSplit/>
        </w:trPr>
        <w:tc>
          <w:tcPr>
            <w:tcW w:w="3060" w:type="dxa"/>
          </w:tcPr>
          <w:p w14:paraId="1B168303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49ACC06A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35E7070" w14:textId="77777777" w:rsidR="00A6281D" w:rsidRPr="00583875" w:rsidRDefault="00A6281D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415A2" w:rsidRPr="00583875" w14:paraId="55DC95C4" w14:textId="77777777" w:rsidTr="003A7046">
        <w:trPr>
          <w:cantSplit/>
        </w:trPr>
        <w:tc>
          <w:tcPr>
            <w:tcW w:w="3060" w:type="dxa"/>
          </w:tcPr>
          <w:p w14:paraId="427D1F23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55206119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39DEB0" w14:textId="77777777" w:rsidR="003415A2" w:rsidRPr="00583875" w:rsidRDefault="00A642AD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11,4</w:t>
            </w:r>
            <w:r w:rsidR="0006604E" w:rsidRPr="00583875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520E147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F246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1,550</w:t>
            </w:r>
          </w:p>
        </w:tc>
        <w:tc>
          <w:tcPr>
            <w:tcW w:w="270" w:type="dxa"/>
          </w:tcPr>
          <w:p w14:paraId="17D370F0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A0568B" w14:textId="77777777" w:rsidR="003415A2" w:rsidRPr="00583875" w:rsidRDefault="000254DC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25,</w:t>
            </w:r>
            <w:r w:rsidR="00633263" w:rsidRPr="00583875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1324E48C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607E5E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17,629</w:t>
            </w:r>
          </w:p>
        </w:tc>
      </w:tr>
      <w:tr w:rsidR="003415A2" w:rsidRPr="00583875" w14:paraId="25E475D6" w14:textId="77777777" w:rsidTr="003A7046">
        <w:trPr>
          <w:cantSplit/>
          <w:trHeight w:hRule="exact" w:val="227"/>
        </w:trPr>
        <w:tc>
          <w:tcPr>
            <w:tcW w:w="3060" w:type="dxa"/>
          </w:tcPr>
          <w:p w14:paraId="0A6A7432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F85C89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02BA5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3EC94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7DA75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49B89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5FB939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1B379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5EF4DD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5A2" w:rsidRPr="00583875" w14:paraId="3B1B09D3" w14:textId="77777777" w:rsidTr="003A7046">
        <w:trPr>
          <w:cantSplit/>
        </w:trPr>
        <w:tc>
          <w:tcPr>
            <w:tcW w:w="3060" w:type="dxa"/>
          </w:tcPr>
          <w:p w14:paraId="48896B62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AE963DE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A9309D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ABF44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8717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4B872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94B053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D41DC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14695E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15A2" w:rsidRPr="00583875" w14:paraId="50003FB1" w14:textId="77777777" w:rsidTr="003A7046">
        <w:trPr>
          <w:cantSplit/>
        </w:trPr>
        <w:tc>
          <w:tcPr>
            <w:tcW w:w="3060" w:type="dxa"/>
          </w:tcPr>
          <w:p w14:paraId="1754B2DB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275E2ED0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369E54" w14:textId="77777777" w:rsidR="003415A2" w:rsidRPr="00583875" w:rsidRDefault="00E272F1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(1,748)</w:t>
            </w:r>
          </w:p>
        </w:tc>
        <w:tc>
          <w:tcPr>
            <w:tcW w:w="270" w:type="dxa"/>
          </w:tcPr>
          <w:p w14:paraId="4164E245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493E2B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2E2CDF0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03539E" w14:textId="77777777" w:rsidR="003415A2" w:rsidRPr="00583875" w:rsidRDefault="00A642AD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(6,050</w:t>
            </w:r>
            <w:r w:rsidR="000254DC" w:rsidRPr="005838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ABAFAA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7EC960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(819)</w:t>
            </w:r>
          </w:p>
        </w:tc>
      </w:tr>
      <w:tr w:rsidR="003415A2" w:rsidRPr="00583875" w14:paraId="1E5C90BB" w14:textId="77777777" w:rsidTr="003A7046">
        <w:trPr>
          <w:cantSplit/>
        </w:trPr>
        <w:tc>
          <w:tcPr>
            <w:tcW w:w="3060" w:type="dxa"/>
          </w:tcPr>
          <w:p w14:paraId="34983EA5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4FA81582" w14:textId="77777777" w:rsidR="003415A2" w:rsidRPr="00583875" w:rsidRDefault="003415A2" w:rsidP="003415A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4E06B2" w14:textId="77777777" w:rsidR="003415A2" w:rsidRPr="00583875" w:rsidRDefault="00E272F1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9,6</w:t>
            </w:r>
            <w:r w:rsidR="0006604E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1263DF24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7420F4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1,561</w:t>
            </w:r>
          </w:p>
        </w:tc>
        <w:tc>
          <w:tcPr>
            <w:tcW w:w="270" w:type="dxa"/>
          </w:tcPr>
          <w:p w14:paraId="2E20DEF3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5CD7F" w14:textId="77777777" w:rsidR="003415A2" w:rsidRPr="00583875" w:rsidRDefault="00E272F1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19,6</w:t>
            </w:r>
            <w:r w:rsidR="00633263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57943F9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18231" w14:textId="77777777" w:rsidR="003415A2" w:rsidRPr="00583875" w:rsidRDefault="003415A2" w:rsidP="003415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16,810</w:t>
            </w:r>
          </w:p>
        </w:tc>
      </w:tr>
    </w:tbl>
    <w:p w14:paraId="60292462" w14:textId="77777777" w:rsidR="00A6281D" w:rsidRPr="00583875" w:rsidRDefault="00A6281D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65A443" w14:textId="77777777" w:rsidR="001E4C4D" w:rsidRPr="00583875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>2</w:t>
      </w:r>
      <w:r w:rsidR="0000629D" w:rsidRPr="00583875">
        <w:rPr>
          <w:rFonts w:ascii="Angsana New" w:hAnsi="Angsana New"/>
          <w:b/>
          <w:bCs/>
          <w:sz w:val="30"/>
          <w:szCs w:val="30"/>
        </w:rPr>
        <w:t>3</w:t>
      </w:r>
      <w:r w:rsidR="005028DE" w:rsidRPr="00583875">
        <w:rPr>
          <w:rFonts w:ascii="Angsana New" w:hAnsi="Angsana New"/>
          <w:b/>
          <w:bCs/>
          <w:sz w:val="30"/>
          <w:szCs w:val="30"/>
        </w:rPr>
        <w:tab/>
      </w:r>
      <w:r w:rsidR="001E4C4D" w:rsidRPr="00583875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75B5DF4" w14:textId="77777777" w:rsidR="001E4C4D" w:rsidRPr="0058387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17303BA6" w14:textId="77777777" w:rsidR="001E4C4D" w:rsidRPr="0058387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58387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583875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06D1943" w14:textId="77777777" w:rsidR="001E4C4D" w:rsidRPr="0058387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646EDD87" w14:textId="77777777" w:rsidR="002F6CA0" w:rsidRPr="00583875" w:rsidRDefault="001E4C4D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3875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C23942" w:rsidRPr="00583875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0934B6" w:rsidRPr="00583875">
        <w:rPr>
          <w:rFonts w:ascii="Angsana New" w:hAnsi="Angsana New" w:hint="cs"/>
          <w:sz w:val="30"/>
          <w:szCs w:val="30"/>
          <w:cs/>
        </w:rPr>
        <w:t>และ</w:t>
      </w:r>
      <w:r w:rsidR="00514FB3" w:rsidRPr="00583875">
        <w:rPr>
          <w:rFonts w:ascii="Angsana New" w:hAnsi="Angsana New" w:hint="cs"/>
          <w:sz w:val="30"/>
          <w:szCs w:val="30"/>
          <w:cs/>
        </w:rPr>
        <w:t>เก้าเดือน</w:t>
      </w:r>
      <w:r w:rsidR="00C23942" w:rsidRPr="0058387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14FB3" w:rsidRPr="00583875">
        <w:rPr>
          <w:rFonts w:ascii="Angsana New" w:hAnsi="Angsana New" w:hint="cs"/>
          <w:sz w:val="30"/>
          <w:szCs w:val="30"/>
          <w:cs/>
        </w:rPr>
        <w:t>30 กันยายน</w:t>
      </w:r>
      <w:r w:rsidR="00C23942" w:rsidRPr="00583875">
        <w:rPr>
          <w:rFonts w:ascii="Angsana New" w:hAnsi="Angsana New" w:hint="cs"/>
          <w:sz w:val="30"/>
          <w:szCs w:val="30"/>
          <w:cs/>
        </w:rPr>
        <w:t xml:space="preserve"> 2566</w:t>
      </w:r>
      <w:r w:rsidR="003A7046" w:rsidRPr="00583875">
        <w:rPr>
          <w:rFonts w:ascii="Angsana New" w:hAnsi="Angsana New"/>
          <w:sz w:val="30"/>
          <w:szCs w:val="30"/>
        </w:rPr>
        <w:t xml:space="preserve"> </w:t>
      </w:r>
      <w:r w:rsidR="00F44A04" w:rsidRPr="0058387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583875">
        <w:rPr>
          <w:rFonts w:ascii="Angsana New" w:hAnsi="Angsana New"/>
          <w:bCs/>
          <w:sz w:val="30"/>
          <w:szCs w:val="30"/>
        </w:rPr>
        <w:t>256</w:t>
      </w:r>
      <w:r w:rsidR="008B63B1" w:rsidRPr="00583875">
        <w:rPr>
          <w:rFonts w:ascii="Angsana New" w:hAnsi="Angsana New"/>
          <w:bCs/>
          <w:sz w:val="30"/>
          <w:szCs w:val="30"/>
        </w:rPr>
        <w:t>5</w:t>
      </w:r>
      <w:r w:rsidR="00F44A04" w:rsidRPr="0058387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583875">
        <w:rPr>
          <w:rFonts w:ascii="Angsana New" w:hAnsi="Angsana New" w:hint="cs"/>
          <w:sz w:val="30"/>
          <w:szCs w:val="30"/>
          <w:cs/>
        </w:rPr>
        <w:t>สำหรับงวด</w:t>
      </w:r>
      <w:r w:rsidRPr="00583875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583875">
        <w:rPr>
          <w:rFonts w:ascii="Angsana New" w:hAnsi="Angsana New"/>
          <w:sz w:val="30"/>
          <w:szCs w:val="30"/>
          <w:cs/>
        </w:rPr>
        <w:t>ของผู้ถือหุ้น</w:t>
      </w:r>
      <w:r w:rsidRPr="00583875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583875">
        <w:rPr>
          <w:rFonts w:ascii="Angsana New" w:hAnsi="Angsana New"/>
          <w:sz w:val="30"/>
          <w:szCs w:val="30"/>
          <w:cs/>
        </w:rPr>
        <w:t>และ</w:t>
      </w:r>
      <w:r w:rsidRPr="00583875">
        <w:rPr>
          <w:rFonts w:ascii="Angsana New" w:hAnsi="Angsana New" w:hint="cs"/>
          <w:sz w:val="30"/>
          <w:szCs w:val="30"/>
          <w:cs/>
        </w:rPr>
        <w:t>จำนวน</w:t>
      </w:r>
      <w:r w:rsidRPr="00583875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583875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CE7C76" w:rsidRPr="00583875" w14:paraId="4418D02B" w14:textId="77777777" w:rsidTr="00402DC2">
        <w:trPr>
          <w:cantSplit/>
        </w:trPr>
        <w:tc>
          <w:tcPr>
            <w:tcW w:w="3060" w:type="dxa"/>
          </w:tcPr>
          <w:p w14:paraId="0C357B1C" w14:textId="77777777" w:rsidR="00CE7C76" w:rsidRPr="00583875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08655" w14:textId="77777777" w:rsidR="00CE7C76" w:rsidRPr="00583875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6EE6EAD" w14:textId="77777777" w:rsidR="00CE7C76" w:rsidRPr="00583875" w:rsidRDefault="00CE7C76" w:rsidP="0053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583875" w14:paraId="340F9D98" w14:textId="77777777" w:rsidTr="009A088C">
        <w:trPr>
          <w:cantSplit/>
        </w:trPr>
        <w:tc>
          <w:tcPr>
            <w:tcW w:w="3060" w:type="dxa"/>
          </w:tcPr>
          <w:p w14:paraId="06F6DBFD" w14:textId="77777777" w:rsidR="0087650D" w:rsidRPr="00583875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622EA2" w14:textId="77777777" w:rsidR="0087650D" w:rsidRPr="00583875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CA3DFC2" w14:textId="77777777" w:rsidR="0087650D" w:rsidRPr="00583875" w:rsidRDefault="00AA7A2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5CBE653" w14:textId="77777777" w:rsidR="0087650D" w:rsidRPr="00583875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A4FD79F" w14:textId="77777777" w:rsidR="0087650D" w:rsidRPr="00583875" w:rsidRDefault="00D8713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14FB3" w:rsidRPr="0058387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A638FD"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A7A25" w:rsidRPr="00583875" w14:paraId="7ED52E79" w14:textId="77777777" w:rsidTr="00581E0E">
        <w:trPr>
          <w:cantSplit/>
        </w:trPr>
        <w:tc>
          <w:tcPr>
            <w:tcW w:w="3060" w:type="dxa"/>
          </w:tcPr>
          <w:p w14:paraId="561D97D9" w14:textId="77777777" w:rsidR="00AA7A25" w:rsidRPr="00583875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57528C" w14:textId="77777777" w:rsidR="00AA7A25" w:rsidRPr="00583875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06A238" w14:textId="77777777" w:rsidR="00AA7A25" w:rsidRPr="00583875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58387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E8A249E" w14:textId="77777777" w:rsidR="00AA7A25" w:rsidRPr="00583875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ABBF47" w14:textId="77777777" w:rsidR="00AA7A25" w:rsidRPr="00583875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58387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0BD5E6A1" w14:textId="77777777" w:rsidR="00AA7A25" w:rsidRPr="00583875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D6E2E" w14:textId="77777777" w:rsidR="00AA7A25" w:rsidRPr="00583875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58387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0789D53" w14:textId="77777777" w:rsidR="00AA7A25" w:rsidRPr="00583875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383EFC" w14:textId="77777777" w:rsidR="00AA7A25" w:rsidRPr="00583875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58387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</w:tbl>
    <w:p w14:paraId="5364CB92" w14:textId="77777777" w:rsidR="0087650D" w:rsidRPr="00583875" w:rsidRDefault="0087650D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583875" w14:paraId="1A02443B" w14:textId="77777777" w:rsidTr="00104538">
        <w:trPr>
          <w:cantSplit/>
        </w:trPr>
        <w:tc>
          <w:tcPr>
            <w:tcW w:w="3690" w:type="dxa"/>
          </w:tcPr>
          <w:p w14:paraId="5CE2845E" w14:textId="77777777" w:rsidR="00C73741" w:rsidRPr="00583875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8FCEC4D" w14:textId="77777777" w:rsidR="00C73741" w:rsidRPr="00583875" w:rsidRDefault="002B2960" w:rsidP="00F62AA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</w:t>
            </w:r>
            <w:r w:rsidR="00B427A0"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427A0"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B427A0"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B427A0"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B427A0"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415A2" w:rsidRPr="00583875" w14:paraId="29A04CC4" w14:textId="77777777" w:rsidTr="00AA7A25">
        <w:trPr>
          <w:cantSplit/>
        </w:trPr>
        <w:tc>
          <w:tcPr>
            <w:tcW w:w="3690" w:type="dxa"/>
          </w:tcPr>
          <w:p w14:paraId="64004174" w14:textId="77777777" w:rsidR="003415A2" w:rsidRPr="00583875" w:rsidRDefault="003415A2" w:rsidP="003415A2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78DBFDEB" w14:textId="77777777" w:rsidR="003415A2" w:rsidRPr="00583875" w:rsidRDefault="003415A2" w:rsidP="003415A2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A90719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30,4</w:t>
            </w:r>
            <w:r w:rsidR="0006604E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83061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182251F" w14:textId="77777777" w:rsidR="003415A2" w:rsidRPr="00583875" w:rsidRDefault="003415A2" w:rsidP="003415A2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D6E456" w14:textId="77777777" w:rsidR="003415A2" w:rsidRPr="00583875" w:rsidRDefault="0008306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9,088</w:t>
            </w:r>
          </w:p>
        </w:tc>
        <w:tc>
          <w:tcPr>
            <w:tcW w:w="270" w:type="dxa"/>
          </w:tcPr>
          <w:p w14:paraId="17029B6D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A115274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94,2</w:t>
            </w:r>
            <w:r w:rsidR="0006604E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5950C46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04B4FF" w14:textId="77777777" w:rsidR="003415A2" w:rsidRPr="00583875" w:rsidRDefault="003415A2" w:rsidP="003A704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79,</w:t>
            </w:r>
            <w:r w:rsidR="003A7046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</w:p>
        </w:tc>
      </w:tr>
      <w:tr w:rsidR="003415A2" w:rsidRPr="00583875" w14:paraId="0F633FFC" w14:textId="77777777" w:rsidTr="0099502B">
        <w:trPr>
          <w:cantSplit/>
          <w:trHeight w:val="287"/>
        </w:trPr>
        <w:tc>
          <w:tcPr>
            <w:tcW w:w="3690" w:type="dxa"/>
            <w:vAlign w:val="bottom"/>
          </w:tcPr>
          <w:p w14:paraId="05ADC28A" w14:textId="77777777" w:rsidR="003415A2" w:rsidRPr="00583875" w:rsidRDefault="003415A2" w:rsidP="003415A2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0CD89C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5DEC684" w14:textId="77777777" w:rsidR="003415A2" w:rsidRPr="00583875" w:rsidRDefault="003415A2" w:rsidP="003415A2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729AE2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7DAC9D46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1A8A14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2F3000A7" w14:textId="77777777" w:rsidR="003415A2" w:rsidRPr="00583875" w:rsidRDefault="003415A2" w:rsidP="003415A2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95C2E9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3415A2" w:rsidRPr="00583875" w14:paraId="0F4230E3" w14:textId="77777777" w:rsidTr="0099502B">
        <w:trPr>
          <w:cantSplit/>
        </w:trPr>
        <w:tc>
          <w:tcPr>
            <w:tcW w:w="3690" w:type="dxa"/>
            <w:vAlign w:val="bottom"/>
          </w:tcPr>
          <w:p w14:paraId="6D9A6A21" w14:textId="77777777" w:rsidR="003415A2" w:rsidRPr="00583875" w:rsidRDefault="003415A2" w:rsidP="003415A2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7E66E0C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3E189827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091E92F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14:paraId="08AB81D3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6A035A6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0.13</w:t>
            </w:r>
          </w:p>
        </w:tc>
        <w:tc>
          <w:tcPr>
            <w:tcW w:w="270" w:type="dxa"/>
          </w:tcPr>
          <w:p w14:paraId="3B36EB69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4F1E746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</w:p>
        </w:tc>
      </w:tr>
    </w:tbl>
    <w:p w14:paraId="795A40BD" w14:textId="77777777" w:rsidR="00C659E1" w:rsidRPr="00583875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5326E5" w:rsidRPr="00583875" w14:paraId="07DDC27C" w14:textId="77777777" w:rsidTr="00877F49">
        <w:trPr>
          <w:cantSplit/>
        </w:trPr>
        <w:tc>
          <w:tcPr>
            <w:tcW w:w="3060" w:type="dxa"/>
          </w:tcPr>
          <w:p w14:paraId="16728F6B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F4BFFB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F75DE4C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6E5" w:rsidRPr="00583875" w14:paraId="7C606A83" w14:textId="77777777" w:rsidTr="00877F49">
        <w:trPr>
          <w:cantSplit/>
        </w:trPr>
        <w:tc>
          <w:tcPr>
            <w:tcW w:w="3060" w:type="dxa"/>
          </w:tcPr>
          <w:p w14:paraId="617ABD5A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BF0947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7D3ABA2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E6C1A3A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36FBA2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14FB3" w:rsidRPr="0058387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514FB3"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4FB3"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326E5" w:rsidRPr="00583875" w14:paraId="31E827E8" w14:textId="77777777" w:rsidTr="00877F49">
        <w:trPr>
          <w:cantSplit/>
        </w:trPr>
        <w:tc>
          <w:tcPr>
            <w:tcW w:w="3060" w:type="dxa"/>
          </w:tcPr>
          <w:p w14:paraId="19E31CC0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D2C0A6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35846A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08257D66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86FF3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72FB7219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552B75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65710370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DDB05" w14:textId="77777777" w:rsidR="005326E5" w:rsidRPr="00583875" w:rsidRDefault="005326E5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</w:tbl>
    <w:p w14:paraId="324FC7FF" w14:textId="77777777" w:rsidR="005326E5" w:rsidRPr="00583875" w:rsidRDefault="005326E5" w:rsidP="00532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5326E5" w:rsidRPr="00583875" w14:paraId="2DF0AE2A" w14:textId="77777777" w:rsidTr="00877F49">
        <w:trPr>
          <w:cantSplit/>
        </w:trPr>
        <w:tc>
          <w:tcPr>
            <w:tcW w:w="3690" w:type="dxa"/>
          </w:tcPr>
          <w:p w14:paraId="39B85DE0" w14:textId="77777777" w:rsidR="005326E5" w:rsidRPr="00583875" w:rsidRDefault="005326E5" w:rsidP="00877F49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0F624DA" w14:textId="77777777" w:rsidR="005326E5" w:rsidRPr="00583875" w:rsidRDefault="005326E5" w:rsidP="00877F4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(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415A2" w:rsidRPr="00583875" w14:paraId="345F327A" w14:textId="77777777" w:rsidTr="00877F49">
        <w:trPr>
          <w:cantSplit/>
        </w:trPr>
        <w:tc>
          <w:tcPr>
            <w:tcW w:w="3690" w:type="dxa"/>
          </w:tcPr>
          <w:p w14:paraId="05565B8D" w14:textId="77777777" w:rsidR="003415A2" w:rsidRPr="00583875" w:rsidRDefault="003415A2" w:rsidP="003415A2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5D02DEFA" w14:textId="77777777" w:rsidR="003415A2" w:rsidRPr="00583875" w:rsidRDefault="003415A2" w:rsidP="003415A2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3103D9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06604E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3D6D6C4E" w14:textId="77777777" w:rsidR="003415A2" w:rsidRPr="00583875" w:rsidRDefault="003415A2" w:rsidP="003415A2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E0C953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6,810</w:t>
            </w:r>
          </w:p>
        </w:tc>
        <w:tc>
          <w:tcPr>
            <w:tcW w:w="270" w:type="dxa"/>
          </w:tcPr>
          <w:p w14:paraId="2F983897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BFBE9C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90,4</w:t>
            </w:r>
            <w:r w:rsidR="0006604E" w:rsidRPr="00583875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40006AFF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B158A15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75,346</w:t>
            </w:r>
          </w:p>
        </w:tc>
      </w:tr>
      <w:tr w:rsidR="003415A2" w:rsidRPr="00583875" w14:paraId="7B3907C8" w14:textId="77777777" w:rsidTr="00877F49">
        <w:trPr>
          <w:cantSplit/>
          <w:trHeight w:val="287"/>
        </w:trPr>
        <w:tc>
          <w:tcPr>
            <w:tcW w:w="3690" w:type="dxa"/>
            <w:vAlign w:val="bottom"/>
          </w:tcPr>
          <w:p w14:paraId="43204D0F" w14:textId="77777777" w:rsidR="003415A2" w:rsidRPr="00583875" w:rsidRDefault="003415A2" w:rsidP="003415A2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391104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2D4E94C1" w14:textId="77777777" w:rsidR="003415A2" w:rsidRPr="00583875" w:rsidRDefault="003415A2" w:rsidP="003415A2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AD82D6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2D81139A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D9B5D7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7A21CA1A" w14:textId="77777777" w:rsidR="003415A2" w:rsidRPr="00583875" w:rsidRDefault="003415A2" w:rsidP="003415A2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532ED8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3415A2" w:rsidRPr="00583875" w14:paraId="3879AD51" w14:textId="77777777" w:rsidTr="00877F49">
        <w:trPr>
          <w:cantSplit/>
        </w:trPr>
        <w:tc>
          <w:tcPr>
            <w:tcW w:w="3690" w:type="dxa"/>
            <w:vAlign w:val="bottom"/>
          </w:tcPr>
          <w:p w14:paraId="55EC7279" w14:textId="77777777" w:rsidR="003415A2" w:rsidRPr="00583875" w:rsidRDefault="003415A2" w:rsidP="003415A2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838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83875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AF07EAC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273869D9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A4169E5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14:paraId="7A885BA4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C30A088" w14:textId="77777777" w:rsidR="003415A2" w:rsidRPr="00583875" w:rsidRDefault="00E272F1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70" w:type="dxa"/>
          </w:tcPr>
          <w:p w14:paraId="508B6848" w14:textId="77777777" w:rsidR="003415A2" w:rsidRPr="00583875" w:rsidRDefault="003415A2" w:rsidP="003415A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F2C7B0F" w14:textId="77777777" w:rsidR="003415A2" w:rsidRPr="00583875" w:rsidRDefault="003415A2" w:rsidP="003415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</w:tr>
    </w:tbl>
    <w:p w14:paraId="2EFABF1D" w14:textId="77777777" w:rsidR="005326E5" w:rsidRPr="00583875" w:rsidRDefault="005326E5" w:rsidP="000C2942">
      <w:pPr>
        <w:rPr>
          <w:rFonts w:ascii="Angsana New" w:hAnsi="Angsana New"/>
          <w:b/>
          <w:bCs/>
          <w:sz w:val="30"/>
          <w:szCs w:val="30"/>
        </w:rPr>
      </w:pPr>
    </w:p>
    <w:p w14:paraId="64828856" w14:textId="77777777" w:rsidR="005326E5" w:rsidRPr="00583875" w:rsidRDefault="00BB3083" w:rsidP="000C2942">
      <w:pPr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t xml:space="preserve">24     </w:t>
      </w:r>
      <w:r w:rsidRPr="0058387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EB52C0C" w14:textId="77777777" w:rsidR="00BB3083" w:rsidRPr="00583875" w:rsidRDefault="00BB3083" w:rsidP="00BB3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="00977246"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="00977246" w:rsidRPr="00583875">
        <w:rPr>
          <w:rFonts w:ascii="Angsana New" w:hAnsi="Angsana New"/>
          <w:sz w:val="30"/>
          <w:szCs w:val="30"/>
        </w:rPr>
        <w:t xml:space="preserve"> 28</w:t>
      </w:r>
      <w:r w:rsidRPr="00583875">
        <w:rPr>
          <w:rFonts w:ascii="Angsana New" w:hAnsi="Angsana New"/>
          <w:sz w:val="30"/>
          <w:szCs w:val="30"/>
          <w:cs/>
        </w:rPr>
        <w:t xml:space="preserve"> เมษายน </w:t>
      </w:r>
      <w:r w:rsidR="00977246"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="00977246" w:rsidRPr="00583875">
        <w:rPr>
          <w:rFonts w:ascii="Angsana New" w:hAnsi="Angsana New"/>
          <w:sz w:val="30"/>
          <w:szCs w:val="30"/>
        </w:rPr>
        <w:t>2565</w:t>
      </w:r>
      <w:r w:rsidRPr="00583875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 </w:t>
      </w:r>
      <w:r w:rsidR="000934B6" w:rsidRPr="00583875">
        <w:rPr>
          <w:rFonts w:ascii="Angsana New" w:hAnsi="Angsana New"/>
          <w:sz w:val="30"/>
          <w:szCs w:val="30"/>
        </w:rPr>
        <w:t>0.0</w:t>
      </w:r>
      <w:r w:rsidRPr="00583875">
        <w:rPr>
          <w:rFonts w:ascii="Angsana New" w:hAnsi="Angsana New"/>
          <w:sz w:val="30"/>
          <w:szCs w:val="30"/>
        </w:rPr>
        <w:t>26</w:t>
      </w:r>
      <w:r w:rsidRPr="00583875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583875">
        <w:rPr>
          <w:rFonts w:asciiTheme="majorBidi" w:hAnsiTheme="majorBidi" w:cstheme="majorBidi"/>
          <w:sz w:val="30"/>
          <w:szCs w:val="30"/>
        </w:rPr>
        <w:t>18.85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z w:val="30"/>
          <w:szCs w:val="30"/>
          <w:cs/>
        </w:rPr>
        <w:t>ล้าน</w:t>
      </w:r>
      <w:r w:rsidRPr="00583875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583875">
        <w:rPr>
          <w:rFonts w:ascii="Angsana New" w:hAnsi="Angsana New"/>
          <w:sz w:val="30"/>
          <w:szCs w:val="30"/>
        </w:rPr>
        <w:t>20.42</w:t>
      </w:r>
      <w:r w:rsidRPr="00583875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Pr="00583875">
        <w:rPr>
          <w:rFonts w:ascii="Angsana New" w:hAnsi="Angsana New"/>
          <w:sz w:val="30"/>
          <w:szCs w:val="30"/>
        </w:rPr>
        <w:t>19</w:t>
      </w:r>
      <w:r w:rsidRPr="00583875">
        <w:rPr>
          <w:rFonts w:ascii="Angsana New" w:hAnsi="Angsana New"/>
          <w:sz w:val="30"/>
          <w:szCs w:val="30"/>
          <w:cs/>
        </w:rPr>
        <w:t xml:space="preserve"> พฤษภาคม </w:t>
      </w:r>
      <w:r w:rsidR="00977246"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583875">
        <w:rPr>
          <w:rFonts w:ascii="Angsana New" w:hAnsi="Angsana New"/>
          <w:sz w:val="30"/>
          <w:szCs w:val="30"/>
        </w:rPr>
        <w:t>Record Date</w:t>
      </w:r>
      <w:r w:rsidRPr="00583875">
        <w:rPr>
          <w:rFonts w:ascii="Angsana New" w:hAnsi="Angsana New"/>
          <w:sz w:val="30"/>
          <w:szCs w:val="30"/>
          <w:cs/>
        </w:rPr>
        <w:t xml:space="preserve">) วันที่ </w:t>
      </w:r>
      <w:r w:rsidR="00977246" w:rsidRPr="00583875">
        <w:rPr>
          <w:rFonts w:ascii="Angsana New" w:hAnsi="Angsana New"/>
          <w:sz w:val="30"/>
          <w:szCs w:val="30"/>
        </w:rPr>
        <w:t>15</w:t>
      </w:r>
      <w:r w:rsidRPr="00583875">
        <w:rPr>
          <w:rFonts w:ascii="Angsana New" w:hAnsi="Angsana New"/>
          <w:sz w:val="30"/>
          <w:szCs w:val="30"/>
          <w:cs/>
        </w:rPr>
        <w:t xml:space="preserve"> มีนาคม </w:t>
      </w:r>
      <w:r w:rsidR="00977246"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/>
          <w:sz w:val="30"/>
          <w:szCs w:val="30"/>
          <w:cs/>
        </w:rPr>
        <w:t xml:space="preserve">  </w:t>
      </w:r>
    </w:p>
    <w:p w14:paraId="0767BC47" w14:textId="77777777" w:rsidR="00BB3083" w:rsidRPr="00583875" w:rsidRDefault="00BB3083" w:rsidP="00BB3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583875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="00977246" w:rsidRPr="00583875">
        <w:rPr>
          <w:rFonts w:ascii="Angsana New" w:hAnsi="Angsana New"/>
          <w:sz w:val="30"/>
          <w:szCs w:val="30"/>
        </w:rPr>
        <w:t>2565</w:t>
      </w:r>
      <w:r w:rsidRPr="00583875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="00977246" w:rsidRPr="00583875">
        <w:rPr>
          <w:rFonts w:ascii="Angsana New" w:hAnsi="Angsana New"/>
          <w:sz w:val="30"/>
          <w:szCs w:val="30"/>
        </w:rPr>
        <w:t>22</w:t>
      </w:r>
      <w:r w:rsidRPr="00583875">
        <w:rPr>
          <w:rFonts w:ascii="Angsana New" w:hAnsi="Angsana New"/>
          <w:sz w:val="30"/>
          <w:szCs w:val="30"/>
          <w:cs/>
        </w:rPr>
        <w:t xml:space="preserve"> เมษายน </w:t>
      </w:r>
      <w:r w:rsidR="00977246" w:rsidRPr="00583875">
        <w:rPr>
          <w:rFonts w:ascii="Angsana New" w:hAnsi="Angsana New"/>
          <w:sz w:val="30"/>
          <w:szCs w:val="30"/>
        </w:rPr>
        <w:t>2565</w:t>
      </w:r>
      <w:r w:rsidRPr="00583875">
        <w:rPr>
          <w:rFonts w:ascii="Angsana New" w:hAnsi="Angsana New" w:hint="cs"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="00977246" w:rsidRPr="00583875">
        <w:rPr>
          <w:rFonts w:ascii="Angsana New" w:hAnsi="Angsana New"/>
          <w:sz w:val="30"/>
          <w:szCs w:val="30"/>
        </w:rPr>
        <w:t>2564</w:t>
      </w:r>
      <w:r w:rsidRPr="00583875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 </w:t>
      </w:r>
      <w:r w:rsidR="00977246" w:rsidRPr="00583875">
        <w:rPr>
          <w:rFonts w:ascii="Angsana New" w:hAnsi="Angsana New"/>
          <w:sz w:val="30"/>
          <w:szCs w:val="30"/>
        </w:rPr>
        <w:t>0.05</w:t>
      </w:r>
      <w:r w:rsidRPr="00583875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="00977246" w:rsidRPr="00583875">
        <w:rPr>
          <w:rFonts w:ascii="Angsana New" w:hAnsi="Angsana New"/>
          <w:sz w:val="30"/>
          <w:szCs w:val="30"/>
        </w:rPr>
        <w:t>36.25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z w:val="30"/>
          <w:szCs w:val="30"/>
          <w:cs/>
        </w:rPr>
        <w:t>ล้าน</w:t>
      </w:r>
      <w:r w:rsidRPr="00583875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="00977246" w:rsidRPr="00583875">
        <w:rPr>
          <w:rFonts w:ascii="Angsana New" w:hAnsi="Angsana New"/>
          <w:sz w:val="30"/>
          <w:szCs w:val="30"/>
        </w:rPr>
        <w:t>40.29</w:t>
      </w:r>
      <w:r w:rsidRPr="00583875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="00977246" w:rsidRPr="00583875">
        <w:rPr>
          <w:rFonts w:ascii="Angsana New" w:hAnsi="Angsana New"/>
          <w:sz w:val="30"/>
          <w:szCs w:val="30"/>
        </w:rPr>
        <w:t>20</w:t>
      </w:r>
      <w:r w:rsidRPr="00583875">
        <w:rPr>
          <w:rFonts w:ascii="Angsana New" w:hAnsi="Angsana New"/>
          <w:sz w:val="30"/>
          <w:szCs w:val="30"/>
          <w:cs/>
        </w:rPr>
        <w:t xml:space="preserve"> พฤษภาคม </w:t>
      </w:r>
      <w:r w:rsidR="00977246" w:rsidRPr="00583875">
        <w:rPr>
          <w:rFonts w:ascii="Angsana New" w:hAnsi="Angsana New"/>
          <w:sz w:val="30"/>
          <w:szCs w:val="30"/>
        </w:rPr>
        <w:t>2565</w:t>
      </w:r>
      <w:r w:rsidRPr="00583875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583875">
        <w:rPr>
          <w:rFonts w:ascii="Angsana New" w:hAnsi="Angsana New"/>
          <w:sz w:val="30"/>
          <w:szCs w:val="30"/>
        </w:rPr>
        <w:t>Record Date</w:t>
      </w:r>
      <w:r w:rsidRPr="00583875">
        <w:rPr>
          <w:rFonts w:ascii="Angsana New" w:hAnsi="Angsana New"/>
          <w:sz w:val="30"/>
          <w:szCs w:val="30"/>
          <w:cs/>
        </w:rPr>
        <w:t xml:space="preserve">) วันที่ </w:t>
      </w:r>
      <w:r w:rsidR="00977246" w:rsidRPr="00583875">
        <w:rPr>
          <w:rFonts w:ascii="Angsana New" w:hAnsi="Angsana New"/>
          <w:sz w:val="30"/>
          <w:szCs w:val="30"/>
        </w:rPr>
        <w:t>15</w:t>
      </w:r>
      <w:r w:rsidRPr="00583875">
        <w:rPr>
          <w:rFonts w:ascii="Angsana New" w:hAnsi="Angsana New"/>
          <w:sz w:val="30"/>
          <w:szCs w:val="30"/>
          <w:cs/>
        </w:rPr>
        <w:t xml:space="preserve"> มีนาคม </w:t>
      </w:r>
      <w:r w:rsidR="00977246" w:rsidRPr="00583875">
        <w:rPr>
          <w:rFonts w:ascii="Angsana New" w:hAnsi="Angsana New"/>
          <w:sz w:val="30"/>
          <w:szCs w:val="30"/>
        </w:rPr>
        <w:t>2565</w:t>
      </w:r>
      <w:r w:rsidRPr="00583875">
        <w:rPr>
          <w:rFonts w:ascii="Angsana New" w:hAnsi="Angsana New"/>
          <w:sz w:val="30"/>
          <w:szCs w:val="30"/>
          <w:cs/>
        </w:rPr>
        <w:t xml:space="preserve">  </w:t>
      </w:r>
    </w:p>
    <w:p w14:paraId="31AEA345" w14:textId="77777777" w:rsidR="000901FA" w:rsidRPr="00583875" w:rsidRDefault="000901FA" w:rsidP="00BB3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3BA5FBE" w14:textId="77777777" w:rsidR="000901FA" w:rsidRPr="00583875" w:rsidRDefault="000901FA" w:rsidP="00BB3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FF7AF0C" w14:textId="77777777" w:rsidR="002C61A9" w:rsidRPr="00583875" w:rsidRDefault="002C61A9" w:rsidP="00BB3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C0353F4" w14:textId="77777777" w:rsidR="002C61A9" w:rsidRDefault="002C61A9" w:rsidP="00BB3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BF9D76A" w14:textId="77777777" w:rsidR="0026523C" w:rsidRPr="00583875" w:rsidRDefault="0026523C" w:rsidP="00BB3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9D5C7E3" w14:textId="77777777" w:rsidR="00507A0C" w:rsidRPr="00583875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58387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B3083" w:rsidRPr="00583875">
        <w:rPr>
          <w:rFonts w:ascii="Angsana New" w:hAnsi="Angsana New"/>
          <w:b/>
          <w:bCs/>
          <w:sz w:val="30"/>
          <w:szCs w:val="30"/>
        </w:rPr>
        <w:t>5</w:t>
      </w:r>
      <w:r w:rsidR="00CF4C39" w:rsidRPr="00583875">
        <w:rPr>
          <w:rFonts w:ascii="Angsana New" w:hAnsi="Angsana New"/>
          <w:b/>
          <w:bCs/>
          <w:sz w:val="30"/>
          <w:szCs w:val="30"/>
        </w:rPr>
        <w:tab/>
      </w:r>
      <w:r w:rsidR="000C2942"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58387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31137A" w:rsidRPr="00583875" w14:paraId="7CA4A5C5" w14:textId="77777777" w:rsidTr="00F76FA5">
        <w:trPr>
          <w:tblHeader/>
        </w:trPr>
        <w:tc>
          <w:tcPr>
            <w:tcW w:w="5490" w:type="dxa"/>
          </w:tcPr>
          <w:p w14:paraId="39620A22" w14:textId="77777777" w:rsidR="00841C3B" w:rsidRPr="00583875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12B9CD0" w14:textId="77777777" w:rsidR="00841C3B" w:rsidRPr="00583875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12B7E9B" w14:textId="77777777" w:rsidR="00841C3B" w:rsidRPr="00583875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583875" w14:paraId="4EFFCD88" w14:textId="77777777" w:rsidTr="004658D3">
        <w:trPr>
          <w:tblHeader/>
        </w:trPr>
        <w:tc>
          <w:tcPr>
            <w:tcW w:w="5490" w:type="dxa"/>
          </w:tcPr>
          <w:p w14:paraId="53787B60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021E652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DA677" w14:textId="77777777" w:rsidR="00CF4C39" w:rsidRPr="00583875" w:rsidRDefault="00514FB3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CA2" w:rsidRPr="00583875">
              <w:rPr>
                <w:rFonts w:ascii="Angsana New" w:hAnsi="Angsana New"/>
                <w:sz w:val="30"/>
                <w:szCs w:val="30"/>
              </w:rPr>
              <w:t>2566</w:t>
            </w:r>
            <w:r w:rsidR="006F3F03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837F26E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5C3F93" w14:textId="77777777" w:rsidR="00CF4C39" w:rsidRPr="00583875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31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83875">
              <w:rPr>
                <w:rFonts w:ascii="Angsana New" w:hAnsi="Angsana New"/>
                <w:sz w:val="30"/>
                <w:szCs w:val="30"/>
              </w:rPr>
              <w:t>256</w:t>
            </w:r>
            <w:r w:rsidR="00EA1C6D" w:rsidRPr="005838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583875" w14:paraId="33C0C912" w14:textId="77777777" w:rsidTr="004658D3">
        <w:trPr>
          <w:tblHeader/>
        </w:trPr>
        <w:tc>
          <w:tcPr>
            <w:tcW w:w="5490" w:type="dxa"/>
          </w:tcPr>
          <w:p w14:paraId="467CC029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AE4B1FF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28D59F4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1137A" w:rsidRPr="00583875" w14:paraId="26E70203" w14:textId="77777777" w:rsidTr="004658D3">
        <w:tc>
          <w:tcPr>
            <w:tcW w:w="5490" w:type="dxa"/>
          </w:tcPr>
          <w:p w14:paraId="05EE92E1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2C858553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5894DA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531E8C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C7D944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583875" w14:paraId="552CC0AB" w14:textId="77777777" w:rsidTr="004658D3">
        <w:tc>
          <w:tcPr>
            <w:tcW w:w="5490" w:type="dxa"/>
          </w:tcPr>
          <w:p w14:paraId="0744EDC2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7A61D595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4BB87B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F10A31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20ECE4" w14:textId="77777777" w:rsidR="00CF4C39" w:rsidRPr="0058387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1AA" w:rsidRPr="00583875" w14:paraId="3693C8F2" w14:textId="77777777" w:rsidTr="00C60E82">
        <w:tc>
          <w:tcPr>
            <w:tcW w:w="5490" w:type="dxa"/>
            <w:tcBorders>
              <w:bottom w:val="nil"/>
            </w:tcBorders>
          </w:tcPr>
          <w:p w14:paraId="30E831CB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6CB1222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78396F1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50,411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42674E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481E74F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6,908</w:t>
            </w:r>
          </w:p>
        </w:tc>
      </w:tr>
      <w:tr w:rsidR="00E961AA" w:rsidRPr="00583875" w14:paraId="471AE345" w14:textId="77777777" w:rsidTr="00C60E82">
        <w:tc>
          <w:tcPr>
            <w:tcW w:w="5490" w:type="dxa"/>
            <w:tcBorders>
              <w:top w:val="nil"/>
            </w:tcBorders>
          </w:tcPr>
          <w:p w14:paraId="5E90C082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723617D6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03D5A11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CB4F240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4BE644D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61AA" w:rsidRPr="00583875" w14:paraId="2A20A259" w14:textId="77777777" w:rsidTr="00C60E82">
        <w:tc>
          <w:tcPr>
            <w:tcW w:w="5490" w:type="dxa"/>
            <w:tcBorders>
              <w:top w:val="nil"/>
            </w:tcBorders>
          </w:tcPr>
          <w:p w14:paraId="6D8DAD4C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6F3E37A4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0E9724F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6D3118C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A550152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</w:tr>
      <w:tr w:rsidR="00E961AA" w:rsidRPr="00583875" w14:paraId="74077061" w14:textId="77777777" w:rsidTr="009B5F4A">
        <w:tc>
          <w:tcPr>
            <w:tcW w:w="5490" w:type="dxa"/>
            <w:tcBorders>
              <w:bottom w:val="nil"/>
            </w:tcBorders>
          </w:tcPr>
          <w:p w14:paraId="4100F80A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D386AF4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BEBE1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F44FD64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B9B952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E961AA" w:rsidRPr="00583875" w14:paraId="3F85484D" w14:textId="77777777" w:rsidTr="009B5F4A">
        <w:tc>
          <w:tcPr>
            <w:tcW w:w="5490" w:type="dxa"/>
            <w:tcBorders>
              <w:bottom w:val="nil"/>
            </w:tcBorders>
          </w:tcPr>
          <w:p w14:paraId="5C6F212A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E581FB3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C4EEE5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51,790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0D8B00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9A6799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10,116</w:t>
            </w:r>
          </w:p>
        </w:tc>
      </w:tr>
      <w:tr w:rsidR="002A6FA4" w:rsidRPr="00583875" w14:paraId="49A3A48F" w14:textId="77777777" w:rsidTr="005E6CAD">
        <w:tc>
          <w:tcPr>
            <w:tcW w:w="5490" w:type="dxa"/>
            <w:tcBorders>
              <w:bottom w:val="nil"/>
            </w:tcBorders>
          </w:tcPr>
          <w:p w14:paraId="77338537" w14:textId="77777777" w:rsidR="002A6FA4" w:rsidRPr="00583875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E8A879E" w14:textId="77777777" w:rsidR="002A6FA4" w:rsidRPr="00583875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14:paraId="73817CF4" w14:textId="77777777" w:rsidR="002A6FA4" w:rsidRPr="00583875" w:rsidRDefault="002A6FA4" w:rsidP="002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961AA" w:rsidRPr="00583875" w14:paraId="7E9AAF0F" w14:textId="77777777" w:rsidTr="007E643B">
        <w:tc>
          <w:tcPr>
            <w:tcW w:w="5490" w:type="dxa"/>
            <w:tcBorders>
              <w:bottom w:val="nil"/>
            </w:tcBorders>
          </w:tcPr>
          <w:p w14:paraId="25ECEEF9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D9884F3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F31247D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111,815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518A75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2396313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19,824</w:t>
            </w:r>
          </w:p>
        </w:tc>
      </w:tr>
      <w:tr w:rsidR="00E961AA" w:rsidRPr="00583875" w14:paraId="73F01E22" w14:textId="77777777" w:rsidTr="007E643B">
        <w:tc>
          <w:tcPr>
            <w:tcW w:w="5490" w:type="dxa"/>
            <w:tcBorders>
              <w:bottom w:val="nil"/>
            </w:tcBorders>
          </w:tcPr>
          <w:p w14:paraId="0F3AC684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CDE775D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D961A94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61,271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8679E7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BFF8076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112,110</w:t>
            </w:r>
          </w:p>
        </w:tc>
      </w:tr>
      <w:tr w:rsidR="00E961AA" w:rsidRPr="00583875" w14:paraId="48917DF7" w14:textId="77777777" w:rsidTr="007E643B">
        <w:tc>
          <w:tcPr>
            <w:tcW w:w="5490" w:type="dxa"/>
            <w:tcBorders>
              <w:top w:val="nil"/>
            </w:tcBorders>
          </w:tcPr>
          <w:p w14:paraId="5DC0F470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4E6E50B7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1B6920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138,144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9CD900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B3DAFE3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97,551</w:t>
            </w:r>
          </w:p>
        </w:tc>
      </w:tr>
      <w:tr w:rsidR="00E961AA" w:rsidRPr="00583875" w14:paraId="344F52F8" w14:textId="77777777" w:rsidTr="00484065">
        <w:tc>
          <w:tcPr>
            <w:tcW w:w="5490" w:type="dxa"/>
            <w:tcBorders>
              <w:bottom w:val="nil"/>
            </w:tcBorders>
          </w:tcPr>
          <w:p w14:paraId="109A5928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C5B00A4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45465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5,324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965EBC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D4D67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E961AA" w:rsidRPr="00583875" w14:paraId="799008F2" w14:textId="77777777" w:rsidTr="00484065">
        <w:tc>
          <w:tcPr>
            <w:tcW w:w="5490" w:type="dxa"/>
            <w:tcBorders>
              <w:bottom w:val="nil"/>
            </w:tcBorders>
          </w:tcPr>
          <w:p w14:paraId="622EB2F5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4944A0E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E9C7E3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316,554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A63046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96BAFA" w14:textId="77777777" w:rsidR="00E961AA" w:rsidRPr="0058387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231,440</w:t>
            </w:r>
          </w:p>
        </w:tc>
      </w:tr>
    </w:tbl>
    <w:p w14:paraId="25B41CFC" w14:textId="77777777" w:rsidR="00527133" w:rsidRPr="00583875" w:rsidRDefault="00527133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7B4F20" w:rsidRPr="00583875" w14:paraId="3CA51B50" w14:textId="77777777" w:rsidTr="009B19F1">
        <w:trPr>
          <w:tblHeader/>
        </w:trPr>
        <w:tc>
          <w:tcPr>
            <w:tcW w:w="5490" w:type="dxa"/>
          </w:tcPr>
          <w:p w14:paraId="5668A9AE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84269E2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6E4A544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7B4F20" w:rsidRPr="00583875" w14:paraId="3A4C0D37" w14:textId="77777777" w:rsidTr="009B19F1">
        <w:trPr>
          <w:tblHeader/>
        </w:trPr>
        <w:tc>
          <w:tcPr>
            <w:tcW w:w="5490" w:type="dxa"/>
          </w:tcPr>
          <w:p w14:paraId="25159E69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96AED86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26FD2E" w14:textId="77777777" w:rsidR="007B4F20" w:rsidRPr="00583875" w:rsidRDefault="00514FB3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B4F20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4F20" w:rsidRPr="00583875">
              <w:rPr>
                <w:rFonts w:ascii="Angsana New" w:hAnsi="Angsana New"/>
                <w:sz w:val="30"/>
                <w:szCs w:val="30"/>
              </w:rPr>
              <w:t>2566</w:t>
            </w:r>
            <w:r w:rsidR="007B4F20"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0CB9CD6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4C9063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31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838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B4F20" w:rsidRPr="00583875" w14:paraId="1F829EEE" w14:textId="77777777" w:rsidTr="009B19F1">
        <w:trPr>
          <w:tblHeader/>
        </w:trPr>
        <w:tc>
          <w:tcPr>
            <w:tcW w:w="5490" w:type="dxa"/>
          </w:tcPr>
          <w:p w14:paraId="12A3DC5D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349860C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6A83EEC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838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B4F20" w:rsidRPr="00583875" w14:paraId="76DCBC2B" w14:textId="77777777" w:rsidTr="009B19F1">
        <w:tc>
          <w:tcPr>
            <w:tcW w:w="5490" w:type="dxa"/>
          </w:tcPr>
          <w:p w14:paraId="7117D6F7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3A9EBF03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12A489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F22CB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268583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4F20" w:rsidRPr="00583875" w14:paraId="3CAC6BD8" w14:textId="77777777" w:rsidTr="009B19F1">
        <w:tc>
          <w:tcPr>
            <w:tcW w:w="5490" w:type="dxa"/>
          </w:tcPr>
          <w:p w14:paraId="0D2BA5B3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5E80830A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300D9F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875152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7985A" w14:textId="77777777" w:rsidR="007B4F20" w:rsidRPr="0058387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1AA" w:rsidRPr="00583875" w14:paraId="59682600" w14:textId="77777777" w:rsidTr="009B19F1">
        <w:tc>
          <w:tcPr>
            <w:tcW w:w="5490" w:type="dxa"/>
            <w:tcBorders>
              <w:bottom w:val="nil"/>
            </w:tcBorders>
          </w:tcPr>
          <w:p w14:paraId="3DB20B52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269180F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4CCFE65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847C7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AF66406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6,908</w:t>
            </w:r>
          </w:p>
        </w:tc>
      </w:tr>
      <w:tr w:rsidR="00E961AA" w:rsidRPr="00583875" w14:paraId="05B474B7" w14:textId="77777777" w:rsidTr="009B19F1">
        <w:tc>
          <w:tcPr>
            <w:tcW w:w="5490" w:type="dxa"/>
            <w:tcBorders>
              <w:top w:val="nil"/>
            </w:tcBorders>
          </w:tcPr>
          <w:p w14:paraId="0B86B687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4A151B6E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6CA2241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0E28B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84FBA8C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61AA" w:rsidRPr="00583875" w14:paraId="3509DC9C" w14:textId="77777777" w:rsidTr="009B19F1">
        <w:tc>
          <w:tcPr>
            <w:tcW w:w="5490" w:type="dxa"/>
            <w:tcBorders>
              <w:top w:val="nil"/>
            </w:tcBorders>
          </w:tcPr>
          <w:p w14:paraId="76EE3A83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2C47AFF9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536AB03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4B7DD7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4275C39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</w:tr>
      <w:tr w:rsidR="00E961AA" w:rsidRPr="00583875" w14:paraId="2402FECA" w14:textId="77777777" w:rsidTr="009B19F1">
        <w:tc>
          <w:tcPr>
            <w:tcW w:w="5490" w:type="dxa"/>
            <w:tcBorders>
              <w:bottom w:val="nil"/>
            </w:tcBorders>
          </w:tcPr>
          <w:p w14:paraId="566127B5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83D3F31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E1EFC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1,378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E75768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0EA8E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E961AA" w:rsidRPr="00583875" w14:paraId="6269BFB0" w14:textId="77777777" w:rsidTr="009B19F1">
        <w:tc>
          <w:tcPr>
            <w:tcW w:w="5490" w:type="dxa"/>
            <w:tcBorders>
              <w:bottom w:val="nil"/>
            </w:tcBorders>
          </w:tcPr>
          <w:p w14:paraId="21F55482" w14:textId="77777777" w:rsidR="00E961AA" w:rsidRPr="00583875" w:rsidRDefault="00E961AA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BB7D2E2" w14:textId="77777777" w:rsidR="00E961AA" w:rsidRPr="00583875" w:rsidRDefault="00E961AA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220D85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1,591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6D6834" w14:textId="77777777" w:rsidR="00E961AA" w:rsidRPr="00583875" w:rsidRDefault="00E961AA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437845" w14:textId="77777777" w:rsidR="00E961AA" w:rsidRPr="00583875" w:rsidRDefault="00E961AA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10,116</w:t>
            </w:r>
          </w:p>
        </w:tc>
      </w:tr>
      <w:tr w:rsidR="00E961AA" w:rsidRPr="00583875" w14:paraId="58F3D3E7" w14:textId="77777777" w:rsidTr="009B19F1">
        <w:tc>
          <w:tcPr>
            <w:tcW w:w="5490" w:type="dxa"/>
            <w:tcBorders>
              <w:top w:val="nil"/>
            </w:tcBorders>
          </w:tcPr>
          <w:p w14:paraId="0DEBADDD" w14:textId="77777777" w:rsidR="00E961AA" w:rsidRPr="00583875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</w:t>
            </w:r>
            <w:r w:rsidRPr="005838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583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2579B27B" w14:textId="77777777" w:rsidR="00E961AA" w:rsidRPr="00583875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8C0DF31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3F31B8" w14:textId="77777777" w:rsidR="00E961AA" w:rsidRPr="00583875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5632E4B" w14:textId="77777777" w:rsidR="00E961AA" w:rsidRPr="00583875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1AA" w:rsidRPr="00583875" w14:paraId="47123D86" w14:textId="77777777" w:rsidTr="009B19F1">
        <w:tc>
          <w:tcPr>
            <w:tcW w:w="5490" w:type="dxa"/>
            <w:tcBorders>
              <w:bottom w:val="nil"/>
            </w:tcBorders>
          </w:tcPr>
          <w:p w14:paraId="1D152AE6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583875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01B7532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86BEF7B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81,996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CF263C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8FAC2DB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19,824</w:t>
            </w:r>
          </w:p>
        </w:tc>
      </w:tr>
      <w:tr w:rsidR="00E961AA" w:rsidRPr="00583875" w14:paraId="297983DA" w14:textId="77777777" w:rsidTr="009B19F1">
        <w:tc>
          <w:tcPr>
            <w:tcW w:w="5490" w:type="dxa"/>
            <w:tcBorders>
              <w:bottom w:val="nil"/>
            </w:tcBorders>
          </w:tcPr>
          <w:p w14:paraId="21CF2229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25E48A0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614F1C7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52,139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8C15FE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5347BAD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112,110</w:t>
            </w:r>
          </w:p>
        </w:tc>
      </w:tr>
      <w:tr w:rsidR="00E961AA" w:rsidRPr="00583875" w14:paraId="2B1063A1" w14:textId="77777777" w:rsidTr="009B19F1">
        <w:tc>
          <w:tcPr>
            <w:tcW w:w="5490" w:type="dxa"/>
            <w:tcBorders>
              <w:top w:val="nil"/>
            </w:tcBorders>
          </w:tcPr>
          <w:p w14:paraId="35C3FA2B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A611166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8E53E5C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138,144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D963420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5A8E43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97,551</w:t>
            </w:r>
          </w:p>
        </w:tc>
      </w:tr>
      <w:tr w:rsidR="00E961AA" w:rsidRPr="00583875" w14:paraId="2E34683F" w14:textId="77777777" w:rsidTr="009B19F1">
        <w:tc>
          <w:tcPr>
            <w:tcW w:w="5490" w:type="dxa"/>
            <w:tcBorders>
              <w:bottom w:val="nil"/>
            </w:tcBorders>
          </w:tcPr>
          <w:p w14:paraId="2ECACF50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57FEFE7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34178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2,224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B93562F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E2EC0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875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E961AA" w:rsidRPr="00583875" w14:paraId="371BFA74" w14:textId="77777777" w:rsidTr="009B19F1">
        <w:tc>
          <w:tcPr>
            <w:tcW w:w="5490" w:type="dxa"/>
            <w:tcBorders>
              <w:bottom w:val="nil"/>
            </w:tcBorders>
          </w:tcPr>
          <w:p w14:paraId="2B901354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1423A35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FE209" w14:textId="77777777" w:rsidR="00E961AA" w:rsidRPr="0058387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274,503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4F6ADC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C32981" w14:textId="77777777" w:rsidR="00E961AA" w:rsidRPr="00583875" w:rsidRDefault="00E961AA" w:rsidP="00DB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875">
              <w:rPr>
                <w:rFonts w:ascii="Angsana New" w:hAnsi="Angsana New"/>
                <w:b/>
                <w:bCs/>
                <w:sz w:val="30"/>
                <w:szCs w:val="30"/>
              </w:rPr>
              <w:t>231,440</w:t>
            </w:r>
          </w:p>
        </w:tc>
      </w:tr>
    </w:tbl>
    <w:p w14:paraId="47640C05" w14:textId="77777777" w:rsidR="004B6010" w:rsidRPr="00583875" w:rsidRDefault="004B6010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p w14:paraId="642DF833" w14:textId="77777777" w:rsidR="00E961AA" w:rsidRPr="00583875" w:rsidRDefault="00E961AA" w:rsidP="00E961AA">
      <w:pPr>
        <w:spacing w:after="240"/>
        <w:rPr>
          <w:rFonts w:ascii="Angsana New" w:hAnsi="Angsana New"/>
          <w:b/>
          <w:bCs/>
          <w:sz w:val="30"/>
          <w:szCs w:val="30"/>
        </w:rPr>
      </w:pPr>
      <w:bookmarkStart w:id="46" w:name="_Hlk150335736"/>
      <w:r w:rsidRPr="00583875">
        <w:rPr>
          <w:rFonts w:ascii="Angsana New" w:hAnsi="Angsana New" w:hint="cs"/>
          <w:b/>
          <w:bCs/>
          <w:sz w:val="30"/>
          <w:szCs w:val="30"/>
          <w:cs/>
        </w:rPr>
        <w:t>26</w:t>
      </w:r>
      <w:r w:rsidRPr="00583875">
        <w:rPr>
          <w:rFonts w:ascii="Angsana New" w:hAnsi="Angsana New"/>
          <w:b/>
          <w:bCs/>
          <w:sz w:val="30"/>
          <w:szCs w:val="30"/>
        </w:rPr>
        <w:tab/>
      </w:r>
      <w:r w:rsidRPr="00583875">
        <w:rPr>
          <w:rFonts w:ascii="Angsana New" w:hAnsi="Angsana New"/>
          <w:b/>
          <w:bCs/>
          <w:sz w:val="30"/>
          <w:szCs w:val="30"/>
          <w:cs/>
        </w:rPr>
        <w:tab/>
      </w:r>
      <w:r w:rsidRPr="0058387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  <w:bookmarkEnd w:id="46"/>
    </w:p>
    <w:p w14:paraId="5297BB4E" w14:textId="77777777" w:rsidR="00E961AA" w:rsidRDefault="00E961AA" w:rsidP="00E96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47" w:name="_Hlk150335718"/>
      <w:r w:rsidRPr="00583875">
        <w:rPr>
          <w:rFonts w:ascii="Angsana New" w:hAnsi="Angsana New" w:hint="cs"/>
          <w:sz w:val="30"/>
          <w:szCs w:val="30"/>
          <w:cs/>
        </w:rPr>
        <w:t>ในการประชุม</w:t>
      </w:r>
      <w:r w:rsidRPr="00583875">
        <w:rPr>
          <w:rFonts w:ascii="Angsana New" w:hAnsi="Angsana New"/>
          <w:sz w:val="30"/>
          <w:szCs w:val="30"/>
          <w:cs/>
        </w:rPr>
        <w:t xml:space="preserve">คณะกรรมการบริษัท เมื่อวันที่ </w:t>
      </w:r>
      <w:r w:rsidRPr="00583875">
        <w:rPr>
          <w:rFonts w:ascii="Angsana New" w:hAnsi="Angsana New"/>
          <w:sz w:val="30"/>
          <w:szCs w:val="30"/>
        </w:rPr>
        <w:t>2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z w:val="30"/>
          <w:szCs w:val="30"/>
          <w:cs/>
        </w:rPr>
        <w:t>สิงหาคม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Pr="00583875">
        <w:rPr>
          <w:rFonts w:ascii="Angsana New" w:hAnsi="Angsana New"/>
          <w:sz w:val="30"/>
          <w:szCs w:val="30"/>
        </w:rPr>
        <w:t>2566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r w:rsidRPr="00583875">
        <w:rPr>
          <w:rFonts w:ascii="Angsana New" w:hAnsi="Angsana New" w:hint="cs"/>
          <w:sz w:val="30"/>
          <w:szCs w:val="30"/>
          <w:cs/>
        </w:rPr>
        <w:t>คณะกรรมการบริษัทได้มีมติ</w:t>
      </w:r>
      <w:r w:rsidRPr="00583875">
        <w:rPr>
          <w:rFonts w:ascii="Angsana New" w:hAnsi="Angsana New"/>
          <w:sz w:val="30"/>
          <w:szCs w:val="30"/>
          <w:cs/>
        </w:rPr>
        <w:t xml:space="preserve">อนุมัติให้ซื้อที่ดินโฉนดที่ดินเลขที่ </w:t>
      </w:r>
      <w:bookmarkStart w:id="48" w:name="_Hlk150334250"/>
      <w:r w:rsidRPr="00583875">
        <w:rPr>
          <w:rFonts w:ascii="Angsana New" w:hAnsi="Angsana New"/>
          <w:sz w:val="30"/>
          <w:szCs w:val="30"/>
        </w:rPr>
        <w:t>5821 ,5822 ,5823</w:t>
      </w:r>
      <w:r w:rsidRPr="00583875">
        <w:rPr>
          <w:rFonts w:ascii="Angsana New" w:hAnsi="Angsana New"/>
          <w:sz w:val="30"/>
          <w:szCs w:val="30"/>
          <w:cs/>
        </w:rPr>
        <w:t xml:space="preserve"> </w:t>
      </w:r>
      <w:bookmarkEnd w:id="48"/>
      <w:r w:rsidRPr="00583875">
        <w:rPr>
          <w:rFonts w:ascii="Angsana New" w:hAnsi="Angsana New"/>
          <w:sz w:val="30"/>
          <w:szCs w:val="30"/>
          <w:cs/>
        </w:rPr>
        <w:t xml:space="preserve">เลขที่ดิน </w:t>
      </w:r>
      <w:bookmarkStart w:id="49" w:name="_Hlk150334262"/>
      <w:r w:rsidRPr="00583875">
        <w:rPr>
          <w:rFonts w:ascii="Angsana New" w:hAnsi="Angsana New"/>
          <w:sz w:val="30"/>
          <w:szCs w:val="30"/>
        </w:rPr>
        <w:t xml:space="preserve">390 ,156 ,388 </w:t>
      </w:r>
      <w:bookmarkEnd w:id="49"/>
      <w:r w:rsidRPr="00583875">
        <w:rPr>
          <w:rFonts w:ascii="Angsana New" w:hAnsi="Angsana New"/>
          <w:sz w:val="30"/>
          <w:szCs w:val="30"/>
          <w:cs/>
        </w:rPr>
        <w:t>ตำบล</w:t>
      </w:r>
      <w:r w:rsidRPr="00583875">
        <w:rPr>
          <w:rFonts w:ascii="Angsana New" w:hAnsi="Angsana New" w:hint="cs"/>
          <w:sz w:val="30"/>
          <w:szCs w:val="30"/>
          <w:cs/>
        </w:rPr>
        <w:t>ดอนพุด</w:t>
      </w:r>
      <w:r w:rsidRPr="00583875">
        <w:rPr>
          <w:rFonts w:ascii="Angsana New" w:hAnsi="Angsana New"/>
          <w:sz w:val="30"/>
          <w:szCs w:val="30"/>
          <w:cs/>
        </w:rPr>
        <w:t xml:space="preserve"> อำเภอ</w:t>
      </w:r>
      <w:r w:rsidRPr="00583875">
        <w:rPr>
          <w:rFonts w:ascii="Angsana New" w:hAnsi="Angsana New" w:hint="cs"/>
          <w:sz w:val="30"/>
          <w:szCs w:val="30"/>
          <w:cs/>
        </w:rPr>
        <w:t>ดอนพุด</w:t>
      </w:r>
      <w:r w:rsidRPr="00583875">
        <w:rPr>
          <w:rFonts w:ascii="Angsana New" w:hAnsi="Angsana New"/>
          <w:sz w:val="30"/>
          <w:szCs w:val="30"/>
          <w:cs/>
        </w:rPr>
        <w:t xml:space="preserve"> จังหวัด</w:t>
      </w:r>
      <w:r w:rsidRPr="00583875">
        <w:rPr>
          <w:rFonts w:ascii="Angsana New" w:hAnsi="Angsana New" w:hint="cs"/>
          <w:sz w:val="30"/>
          <w:szCs w:val="30"/>
          <w:cs/>
        </w:rPr>
        <w:t>สระบุรี</w:t>
      </w:r>
      <w:r w:rsidRPr="00583875">
        <w:rPr>
          <w:rFonts w:ascii="Angsana New" w:hAnsi="Angsana New"/>
          <w:sz w:val="30"/>
          <w:szCs w:val="30"/>
          <w:cs/>
        </w:rPr>
        <w:t xml:space="preserve"> เนื</w:t>
      </w:r>
      <w:r w:rsidRPr="00583875">
        <w:rPr>
          <w:rFonts w:ascii="Angsana New" w:hAnsi="Angsana New" w:hint="cs"/>
          <w:sz w:val="30"/>
          <w:szCs w:val="30"/>
          <w:cs/>
        </w:rPr>
        <w:t>้</w:t>
      </w:r>
      <w:r w:rsidRPr="00583875">
        <w:rPr>
          <w:rFonts w:ascii="Angsana New" w:hAnsi="Angsana New"/>
          <w:sz w:val="30"/>
          <w:szCs w:val="30"/>
          <w:cs/>
        </w:rPr>
        <w:t xml:space="preserve">อที่ </w:t>
      </w:r>
      <w:r w:rsidRPr="00583875">
        <w:rPr>
          <w:rFonts w:ascii="Angsana New" w:hAnsi="Angsana New"/>
          <w:sz w:val="30"/>
          <w:szCs w:val="30"/>
        </w:rPr>
        <w:t>55-0-72</w:t>
      </w:r>
      <w:r w:rsidRPr="00583875">
        <w:rPr>
          <w:rFonts w:ascii="Angsana New" w:hAnsi="Angsana New"/>
          <w:sz w:val="30"/>
          <w:szCs w:val="30"/>
          <w:cs/>
        </w:rPr>
        <w:t xml:space="preserve"> ไร่</w:t>
      </w:r>
      <w:r w:rsidRPr="00583875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583875">
        <w:rPr>
          <w:rFonts w:ascii="Angsana New" w:hAnsi="Angsana New"/>
          <w:sz w:val="30"/>
          <w:szCs w:val="30"/>
        </w:rPr>
        <w:t xml:space="preserve">7.00 </w:t>
      </w:r>
      <w:r w:rsidRPr="00583875">
        <w:rPr>
          <w:rFonts w:ascii="Angsana New" w:hAnsi="Angsana New" w:hint="cs"/>
          <w:sz w:val="30"/>
          <w:szCs w:val="30"/>
          <w:cs/>
        </w:rPr>
        <w:t>ล้านบาท</w:t>
      </w:r>
      <w:r w:rsidRPr="00583875">
        <w:rPr>
          <w:rFonts w:ascii="Angsana New" w:hAnsi="Angsana New"/>
          <w:sz w:val="30"/>
          <w:szCs w:val="30"/>
          <w:cs/>
        </w:rPr>
        <w:t xml:space="preserve"> จาก</w:t>
      </w:r>
      <w:r w:rsidRPr="00583875">
        <w:rPr>
          <w:rFonts w:ascii="Angsana New" w:hAnsi="Angsana New" w:hint="cs"/>
          <w:sz w:val="30"/>
          <w:szCs w:val="30"/>
          <w:cs/>
        </w:rPr>
        <w:t>บริษัท มั่นคงเคหะการ จำกัด (มหาชน</w:t>
      </w:r>
      <w:bookmarkStart w:id="50" w:name="_Hlk150334817"/>
      <w:r w:rsidRPr="00583875">
        <w:rPr>
          <w:rFonts w:ascii="Angsana New" w:hAnsi="Angsana New" w:hint="cs"/>
          <w:sz w:val="30"/>
          <w:szCs w:val="30"/>
          <w:cs/>
        </w:rPr>
        <w:t>)</w:t>
      </w:r>
      <w:r w:rsidRPr="00583875">
        <w:rPr>
          <w:rFonts w:ascii="Angsana New" w:hAnsi="Angsana New"/>
          <w:sz w:val="30"/>
          <w:szCs w:val="30"/>
          <w:cs/>
        </w:rPr>
        <w:t xml:space="preserve"> เพื่อ</w:t>
      </w:r>
      <w:r w:rsidRPr="00583875">
        <w:rPr>
          <w:rFonts w:ascii="Angsana New" w:hAnsi="Angsana New" w:hint="cs"/>
          <w:sz w:val="30"/>
          <w:szCs w:val="30"/>
          <w:cs/>
        </w:rPr>
        <w:t>รองรับการขยายธุรกิจและเป็นสินทรัพย์ของบริษัท</w:t>
      </w:r>
      <w:bookmarkEnd w:id="47"/>
      <w:bookmarkEnd w:id="50"/>
    </w:p>
    <w:p w14:paraId="21F98611" w14:textId="77777777" w:rsidR="00E16216" w:rsidRPr="00E16216" w:rsidRDefault="00E16216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sectPr w:rsidR="00E16216" w:rsidRPr="00E16216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113CD" w14:textId="77777777" w:rsidR="00383AF4" w:rsidRDefault="00383AF4">
      <w:r>
        <w:separator/>
      </w:r>
    </w:p>
  </w:endnote>
  <w:endnote w:type="continuationSeparator" w:id="0">
    <w:p w14:paraId="185FDAAB" w14:textId="77777777" w:rsidR="00383AF4" w:rsidRDefault="00383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24096"/>
      <w:docPartObj>
        <w:docPartGallery w:val="Page Numbers (Bottom of Page)"/>
        <w:docPartUnique/>
      </w:docPartObj>
    </w:sdtPr>
    <w:sdtContent>
      <w:p w14:paraId="2D21A241" w14:textId="77777777" w:rsidR="00B2705E" w:rsidRDefault="00E132A4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="00B2705E"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583875">
          <w:rPr>
            <w:rFonts w:ascii="Angsana New" w:hAnsi="Angsana New"/>
            <w:noProof/>
            <w:sz w:val="30"/>
            <w:szCs w:val="30"/>
          </w:rPr>
          <w:t>54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7E5A6FA7" w14:textId="77777777" w:rsidR="00B2705E" w:rsidRPr="006F2C06" w:rsidRDefault="00B2705E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8CFE8" w14:textId="77777777" w:rsidR="00383AF4" w:rsidRDefault="00383AF4">
      <w:r>
        <w:separator/>
      </w:r>
    </w:p>
  </w:footnote>
  <w:footnote w:type="continuationSeparator" w:id="0">
    <w:p w14:paraId="250E1E8F" w14:textId="77777777" w:rsidR="00383AF4" w:rsidRDefault="00383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25994" w14:textId="77777777" w:rsidR="00B2705E" w:rsidRDefault="00B2705E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9432F46" w14:textId="77777777" w:rsidR="00B2705E" w:rsidRDefault="00B2705E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รวมระหว่างกาล</w:t>
    </w:r>
  </w:p>
  <w:p w14:paraId="0179663A" w14:textId="77777777" w:rsidR="00B2705E" w:rsidRPr="000B6EC9" w:rsidRDefault="00B2705E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งวดเก้าเดือนสิ้นสุด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2566</w:t>
    </w:r>
  </w:p>
  <w:p w14:paraId="295371B9" w14:textId="77777777" w:rsidR="00B2705E" w:rsidRPr="00E44A1D" w:rsidRDefault="00B2705E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13E97F6" w14:textId="77777777" w:rsidR="00B2705E" w:rsidRDefault="00B27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2569397">
    <w:abstractNumId w:val="6"/>
  </w:num>
  <w:num w:numId="2" w16cid:durableId="1827817221">
    <w:abstractNumId w:val="5"/>
  </w:num>
  <w:num w:numId="3" w16cid:durableId="1205824904">
    <w:abstractNumId w:val="9"/>
  </w:num>
  <w:num w:numId="4" w16cid:durableId="833108880">
    <w:abstractNumId w:val="7"/>
  </w:num>
  <w:num w:numId="5" w16cid:durableId="1204748910">
    <w:abstractNumId w:val="8"/>
  </w:num>
  <w:num w:numId="6" w16cid:durableId="542327081">
    <w:abstractNumId w:val="3"/>
  </w:num>
  <w:num w:numId="7" w16cid:durableId="795831792">
    <w:abstractNumId w:val="2"/>
  </w:num>
  <w:num w:numId="8" w16cid:durableId="756486055">
    <w:abstractNumId w:val="0"/>
  </w:num>
  <w:num w:numId="9" w16cid:durableId="1211989375">
    <w:abstractNumId w:val="1"/>
  </w:num>
  <w:num w:numId="10" w16cid:durableId="1951427602">
    <w:abstractNumId w:val="4"/>
  </w:num>
  <w:num w:numId="11" w16cid:durableId="1910378482">
    <w:abstractNumId w:val="21"/>
  </w:num>
  <w:num w:numId="12" w16cid:durableId="1760129484">
    <w:abstractNumId w:val="16"/>
  </w:num>
  <w:num w:numId="13" w16cid:durableId="1432093317">
    <w:abstractNumId w:val="28"/>
  </w:num>
  <w:num w:numId="14" w16cid:durableId="1751194330">
    <w:abstractNumId w:val="19"/>
  </w:num>
  <w:num w:numId="15" w16cid:durableId="1351495289">
    <w:abstractNumId w:val="23"/>
  </w:num>
  <w:num w:numId="16" w16cid:durableId="2004894955">
    <w:abstractNumId w:val="10"/>
  </w:num>
  <w:num w:numId="17" w16cid:durableId="1267153696">
    <w:abstractNumId w:val="20"/>
  </w:num>
  <w:num w:numId="18" w16cid:durableId="1702899407">
    <w:abstractNumId w:val="26"/>
  </w:num>
  <w:num w:numId="19" w16cid:durableId="535066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6042097">
    <w:abstractNumId w:val="14"/>
  </w:num>
  <w:num w:numId="21" w16cid:durableId="1243375748">
    <w:abstractNumId w:val="22"/>
  </w:num>
  <w:num w:numId="22" w16cid:durableId="1914201146">
    <w:abstractNumId w:val="32"/>
  </w:num>
  <w:num w:numId="23" w16cid:durableId="1259555235">
    <w:abstractNumId w:val="18"/>
  </w:num>
  <w:num w:numId="24" w16cid:durableId="875116333">
    <w:abstractNumId w:val="29"/>
  </w:num>
  <w:num w:numId="25" w16cid:durableId="99105380">
    <w:abstractNumId w:val="31"/>
  </w:num>
  <w:num w:numId="26" w16cid:durableId="221908413">
    <w:abstractNumId w:val="17"/>
  </w:num>
  <w:num w:numId="27" w16cid:durableId="2023242495">
    <w:abstractNumId w:val="13"/>
  </w:num>
  <w:num w:numId="28" w16cid:durableId="835656630">
    <w:abstractNumId w:val="30"/>
  </w:num>
  <w:num w:numId="29" w16cid:durableId="11727955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2833852">
    <w:abstractNumId w:val="11"/>
  </w:num>
  <w:num w:numId="31" w16cid:durableId="1935935075">
    <w:abstractNumId w:val="15"/>
  </w:num>
  <w:num w:numId="32" w16cid:durableId="693502447">
    <w:abstractNumId w:val="24"/>
  </w:num>
  <w:num w:numId="33" w16cid:durableId="126924308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43A"/>
    <w:rsid w:val="00001890"/>
    <w:rsid w:val="00001A16"/>
    <w:rsid w:val="0000243C"/>
    <w:rsid w:val="00002740"/>
    <w:rsid w:val="00002DD1"/>
    <w:rsid w:val="00002F55"/>
    <w:rsid w:val="00002F8E"/>
    <w:rsid w:val="00003192"/>
    <w:rsid w:val="00003241"/>
    <w:rsid w:val="000036D4"/>
    <w:rsid w:val="00003714"/>
    <w:rsid w:val="0000379F"/>
    <w:rsid w:val="00003C4D"/>
    <w:rsid w:val="00003D72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629D"/>
    <w:rsid w:val="00006B41"/>
    <w:rsid w:val="00006C5C"/>
    <w:rsid w:val="00006E02"/>
    <w:rsid w:val="00006ED9"/>
    <w:rsid w:val="00007105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FD8"/>
    <w:rsid w:val="00013D8C"/>
    <w:rsid w:val="0001474D"/>
    <w:rsid w:val="00014CF3"/>
    <w:rsid w:val="00014DE7"/>
    <w:rsid w:val="00015243"/>
    <w:rsid w:val="00015280"/>
    <w:rsid w:val="000158D3"/>
    <w:rsid w:val="00015BDB"/>
    <w:rsid w:val="00016257"/>
    <w:rsid w:val="00016397"/>
    <w:rsid w:val="00016532"/>
    <w:rsid w:val="0001659B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17F1E"/>
    <w:rsid w:val="000200BC"/>
    <w:rsid w:val="000200D1"/>
    <w:rsid w:val="00020175"/>
    <w:rsid w:val="00020261"/>
    <w:rsid w:val="000206B1"/>
    <w:rsid w:val="00020A06"/>
    <w:rsid w:val="00020A8D"/>
    <w:rsid w:val="00020D06"/>
    <w:rsid w:val="00020DA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4AC"/>
    <w:rsid w:val="000254D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1012"/>
    <w:rsid w:val="0004145C"/>
    <w:rsid w:val="00041850"/>
    <w:rsid w:val="00041869"/>
    <w:rsid w:val="000419C2"/>
    <w:rsid w:val="00041F00"/>
    <w:rsid w:val="00041F41"/>
    <w:rsid w:val="000421E4"/>
    <w:rsid w:val="00042748"/>
    <w:rsid w:val="0004293E"/>
    <w:rsid w:val="00042AB2"/>
    <w:rsid w:val="00042BB0"/>
    <w:rsid w:val="00042DA0"/>
    <w:rsid w:val="00042FBA"/>
    <w:rsid w:val="000431FA"/>
    <w:rsid w:val="000432C1"/>
    <w:rsid w:val="0004344D"/>
    <w:rsid w:val="00043474"/>
    <w:rsid w:val="00043932"/>
    <w:rsid w:val="00043A83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6AC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452"/>
    <w:rsid w:val="00054639"/>
    <w:rsid w:val="0005471E"/>
    <w:rsid w:val="000555D5"/>
    <w:rsid w:val="000561DD"/>
    <w:rsid w:val="000567E3"/>
    <w:rsid w:val="00056B10"/>
    <w:rsid w:val="00056C16"/>
    <w:rsid w:val="00056C35"/>
    <w:rsid w:val="00056DFC"/>
    <w:rsid w:val="00056E98"/>
    <w:rsid w:val="000572A9"/>
    <w:rsid w:val="000575DA"/>
    <w:rsid w:val="000575DE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043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72C"/>
    <w:rsid w:val="00065D82"/>
    <w:rsid w:val="00065DA9"/>
    <w:rsid w:val="0006604E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7033C"/>
    <w:rsid w:val="000703C2"/>
    <w:rsid w:val="00070488"/>
    <w:rsid w:val="000706CC"/>
    <w:rsid w:val="00070F9B"/>
    <w:rsid w:val="000712C1"/>
    <w:rsid w:val="00071CCC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061"/>
    <w:rsid w:val="000832AC"/>
    <w:rsid w:val="00083942"/>
    <w:rsid w:val="00083EA1"/>
    <w:rsid w:val="0008423E"/>
    <w:rsid w:val="0008437A"/>
    <w:rsid w:val="00084A27"/>
    <w:rsid w:val="000856BF"/>
    <w:rsid w:val="00085B97"/>
    <w:rsid w:val="00085D29"/>
    <w:rsid w:val="0008624E"/>
    <w:rsid w:val="000864BB"/>
    <w:rsid w:val="00086BA3"/>
    <w:rsid w:val="00086CC2"/>
    <w:rsid w:val="000870B0"/>
    <w:rsid w:val="00087D77"/>
    <w:rsid w:val="00087EC3"/>
    <w:rsid w:val="000901FA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4B6"/>
    <w:rsid w:val="00093950"/>
    <w:rsid w:val="00094152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5F5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3DA"/>
    <w:rsid w:val="000A547F"/>
    <w:rsid w:val="000A5790"/>
    <w:rsid w:val="000A5A12"/>
    <w:rsid w:val="000A5B27"/>
    <w:rsid w:val="000A5D41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30A"/>
    <w:rsid w:val="000B664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939"/>
    <w:rsid w:val="000C1301"/>
    <w:rsid w:val="000C1AE4"/>
    <w:rsid w:val="000C1D27"/>
    <w:rsid w:val="000C1E28"/>
    <w:rsid w:val="000C25E0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4CD"/>
    <w:rsid w:val="000C66B4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AC6"/>
    <w:rsid w:val="000D1D29"/>
    <w:rsid w:val="000D1F18"/>
    <w:rsid w:val="000D1F86"/>
    <w:rsid w:val="000D220D"/>
    <w:rsid w:val="000D2795"/>
    <w:rsid w:val="000D27BF"/>
    <w:rsid w:val="000D2FEF"/>
    <w:rsid w:val="000D339B"/>
    <w:rsid w:val="000D3403"/>
    <w:rsid w:val="000D3C78"/>
    <w:rsid w:val="000D43EC"/>
    <w:rsid w:val="000D45F7"/>
    <w:rsid w:val="000D470E"/>
    <w:rsid w:val="000D48EE"/>
    <w:rsid w:val="000D5370"/>
    <w:rsid w:val="000D5708"/>
    <w:rsid w:val="000D5758"/>
    <w:rsid w:val="000D5E6D"/>
    <w:rsid w:val="000D65FC"/>
    <w:rsid w:val="000D66F4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E6FDB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B73"/>
    <w:rsid w:val="000F1FE7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0767A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4D0E"/>
    <w:rsid w:val="0012570D"/>
    <w:rsid w:val="0012588D"/>
    <w:rsid w:val="00125961"/>
    <w:rsid w:val="00125A8F"/>
    <w:rsid w:val="00125C08"/>
    <w:rsid w:val="00125F6F"/>
    <w:rsid w:val="0012675F"/>
    <w:rsid w:val="001267EB"/>
    <w:rsid w:val="0012695E"/>
    <w:rsid w:val="00127057"/>
    <w:rsid w:val="0012713C"/>
    <w:rsid w:val="001273B5"/>
    <w:rsid w:val="00127477"/>
    <w:rsid w:val="00127507"/>
    <w:rsid w:val="001276E5"/>
    <w:rsid w:val="0012775B"/>
    <w:rsid w:val="0012797E"/>
    <w:rsid w:val="00127E59"/>
    <w:rsid w:val="00127E5E"/>
    <w:rsid w:val="001301F4"/>
    <w:rsid w:val="00130485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37DFD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82"/>
    <w:rsid w:val="00141801"/>
    <w:rsid w:val="00141D70"/>
    <w:rsid w:val="00141E1F"/>
    <w:rsid w:val="00141E22"/>
    <w:rsid w:val="00141F05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6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552"/>
    <w:rsid w:val="00166EB2"/>
    <w:rsid w:val="00167112"/>
    <w:rsid w:val="0016783B"/>
    <w:rsid w:val="00167B23"/>
    <w:rsid w:val="00167EA2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337B"/>
    <w:rsid w:val="001734BB"/>
    <w:rsid w:val="00173DB7"/>
    <w:rsid w:val="001741DE"/>
    <w:rsid w:val="001746E6"/>
    <w:rsid w:val="00174CD2"/>
    <w:rsid w:val="00174D4E"/>
    <w:rsid w:val="00174DED"/>
    <w:rsid w:val="00174E59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4117"/>
    <w:rsid w:val="001844CA"/>
    <w:rsid w:val="00184581"/>
    <w:rsid w:val="00184599"/>
    <w:rsid w:val="001846C2"/>
    <w:rsid w:val="001848EE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6830"/>
    <w:rsid w:val="001870CD"/>
    <w:rsid w:val="00187279"/>
    <w:rsid w:val="001872DC"/>
    <w:rsid w:val="00187699"/>
    <w:rsid w:val="00187755"/>
    <w:rsid w:val="00187B70"/>
    <w:rsid w:val="00187E05"/>
    <w:rsid w:val="00187F01"/>
    <w:rsid w:val="00187F38"/>
    <w:rsid w:val="00190522"/>
    <w:rsid w:val="00190B74"/>
    <w:rsid w:val="00190DFB"/>
    <w:rsid w:val="00190EBA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968"/>
    <w:rsid w:val="00193DF3"/>
    <w:rsid w:val="00193F7A"/>
    <w:rsid w:val="00194004"/>
    <w:rsid w:val="00194812"/>
    <w:rsid w:val="00194C62"/>
    <w:rsid w:val="00194E5A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14B"/>
    <w:rsid w:val="001A692C"/>
    <w:rsid w:val="001A6B75"/>
    <w:rsid w:val="001A7165"/>
    <w:rsid w:val="001A73A4"/>
    <w:rsid w:val="001A74B0"/>
    <w:rsid w:val="001A769C"/>
    <w:rsid w:val="001A785C"/>
    <w:rsid w:val="001A7B43"/>
    <w:rsid w:val="001A7E85"/>
    <w:rsid w:val="001B0234"/>
    <w:rsid w:val="001B049A"/>
    <w:rsid w:val="001B0661"/>
    <w:rsid w:val="001B0C01"/>
    <w:rsid w:val="001B0CAE"/>
    <w:rsid w:val="001B0FED"/>
    <w:rsid w:val="001B1177"/>
    <w:rsid w:val="001B11FB"/>
    <w:rsid w:val="001B1313"/>
    <w:rsid w:val="001B140A"/>
    <w:rsid w:val="001B1741"/>
    <w:rsid w:val="001B18FB"/>
    <w:rsid w:val="001B1A84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3865"/>
    <w:rsid w:val="001C3D6E"/>
    <w:rsid w:val="001C3E30"/>
    <w:rsid w:val="001C4084"/>
    <w:rsid w:val="001C46F0"/>
    <w:rsid w:val="001C4987"/>
    <w:rsid w:val="001C4B60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30"/>
    <w:rsid w:val="001D4DBF"/>
    <w:rsid w:val="001D4F5A"/>
    <w:rsid w:val="001D52F5"/>
    <w:rsid w:val="001D5747"/>
    <w:rsid w:val="001D5794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963"/>
    <w:rsid w:val="001E1D37"/>
    <w:rsid w:val="001E1EC6"/>
    <w:rsid w:val="001E1EF0"/>
    <w:rsid w:val="001E27CF"/>
    <w:rsid w:val="001E27FE"/>
    <w:rsid w:val="001E2A36"/>
    <w:rsid w:val="001E2AD8"/>
    <w:rsid w:val="001E2F6A"/>
    <w:rsid w:val="001E388C"/>
    <w:rsid w:val="001E3A7E"/>
    <w:rsid w:val="001E402D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6D18"/>
    <w:rsid w:val="001E72EC"/>
    <w:rsid w:val="001E73F4"/>
    <w:rsid w:val="001E74FF"/>
    <w:rsid w:val="001E7619"/>
    <w:rsid w:val="001E7720"/>
    <w:rsid w:val="001E77FF"/>
    <w:rsid w:val="001F0051"/>
    <w:rsid w:val="001F0601"/>
    <w:rsid w:val="001F0A87"/>
    <w:rsid w:val="001F119D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320"/>
    <w:rsid w:val="002013F2"/>
    <w:rsid w:val="00201663"/>
    <w:rsid w:val="00201BAD"/>
    <w:rsid w:val="002020FB"/>
    <w:rsid w:val="0020233E"/>
    <w:rsid w:val="00202ADB"/>
    <w:rsid w:val="00202B29"/>
    <w:rsid w:val="002032EC"/>
    <w:rsid w:val="002034A3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6B0"/>
    <w:rsid w:val="002058FC"/>
    <w:rsid w:val="00205DB5"/>
    <w:rsid w:val="0020634D"/>
    <w:rsid w:val="00206426"/>
    <w:rsid w:val="0020676E"/>
    <w:rsid w:val="00206A0E"/>
    <w:rsid w:val="00206D1F"/>
    <w:rsid w:val="00206D5C"/>
    <w:rsid w:val="0020719E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C0E"/>
    <w:rsid w:val="00212DDA"/>
    <w:rsid w:val="00212F5B"/>
    <w:rsid w:val="002132AD"/>
    <w:rsid w:val="00213E64"/>
    <w:rsid w:val="00214449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4CD"/>
    <w:rsid w:val="00216574"/>
    <w:rsid w:val="00216B85"/>
    <w:rsid w:val="00216BF0"/>
    <w:rsid w:val="00216C0E"/>
    <w:rsid w:val="00216C2F"/>
    <w:rsid w:val="00216C44"/>
    <w:rsid w:val="00216C48"/>
    <w:rsid w:val="00216C7E"/>
    <w:rsid w:val="00216F83"/>
    <w:rsid w:val="00216FC0"/>
    <w:rsid w:val="00216FF9"/>
    <w:rsid w:val="00217DA3"/>
    <w:rsid w:val="002201D6"/>
    <w:rsid w:val="0022092E"/>
    <w:rsid w:val="002209B8"/>
    <w:rsid w:val="00220ABA"/>
    <w:rsid w:val="00220BE1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4E5"/>
    <w:rsid w:val="00233536"/>
    <w:rsid w:val="002338A8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EE7"/>
    <w:rsid w:val="002420C4"/>
    <w:rsid w:val="0024215E"/>
    <w:rsid w:val="00242267"/>
    <w:rsid w:val="002427D1"/>
    <w:rsid w:val="00243F35"/>
    <w:rsid w:val="00244113"/>
    <w:rsid w:val="00244168"/>
    <w:rsid w:val="002448D0"/>
    <w:rsid w:val="00245119"/>
    <w:rsid w:val="00245920"/>
    <w:rsid w:val="00245A3B"/>
    <w:rsid w:val="0024614D"/>
    <w:rsid w:val="002461FC"/>
    <w:rsid w:val="002463A3"/>
    <w:rsid w:val="002466E0"/>
    <w:rsid w:val="00246A26"/>
    <w:rsid w:val="00246A66"/>
    <w:rsid w:val="00246B4A"/>
    <w:rsid w:val="00246CF2"/>
    <w:rsid w:val="00246FF1"/>
    <w:rsid w:val="002474CC"/>
    <w:rsid w:val="00247825"/>
    <w:rsid w:val="002478E3"/>
    <w:rsid w:val="0024794F"/>
    <w:rsid w:val="00247E8E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BAC"/>
    <w:rsid w:val="00260DC7"/>
    <w:rsid w:val="00261C67"/>
    <w:rsid w:val="002628F4"/>
    <w:rsid w:val="00263B40"/>
    <w:rsid w:val="00263D92"/>
    <w:rsid w:val="00263F3E"/>
    <w:rsid w:val="00264C14"/>
    <w:rsid w:val="00264E61"/>
    <w:rsid w:val="0026523C"/>
    <w:rsid w:val="002653A2"/>
    <w:rsid w:val="00265C44"/>
    <w:rsid w:val="00265DEF"/>
    <w:rsid w:val="00266439"/>
    <w:rsid w:val="00266521"/>
    <w:rsid w:val="0026686F"/>
    <w:rsid w:val="002668E0"/>
    <w:rsid w:val="00266980"/>
    <w:rsid w:val="00267348"/>
    <w:rsid w:val="00267875"/>
    <w:rsid w:val="002679F5"/>
    <w:rsid w:val="00267A92"/>
    <w:rsid w:val="00267DB7"/>
    <w:rsid w:val="00267E04"/>
    <w:rsid w:val="0027038C"/>
    <w:rsid w:val="002704C9"/>
    <w:rsid w:val="002705A2"/>
    <w:rsid w:val="00270B6B"/>
    <w:rsid w:val="00270DBD"/>
    <w:rsid w:val="002717D1"/>
    <w:rsid w:val="002719C1"/>
    <w:rsid w:val="00271A45"/>
    <w:rsid w:val="002720F0"/>
    <w:rsid w:val="002723B5"/>
    <w:rsid w:val="002726AD"/>
    <w:rsid w:val="002726C6"/>
    <w:rsid w:val="00273157"/>
    <w:rsid w:val="00273406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073A"/>
    <w:rsid w:val="0029116E"/>
    <w:rsid w:val="002911AE"/>
    <w:rsid w:val="002912B7"/>
    <w:rsid w:val="0029251B"/>
    <w:rsid w:val="00292839"/>
    <w:rsid w:val="0029292A"/>
    <w:rsid w:val="0029293D"/>
    <w:rsid w:val="00292A63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3D21"/>
    <w:rsid w:val="0029416A"/>
    <w:rsid w:val="002943D5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6D34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F7"/>
    <w:rsid w:val="002A62E7"/>
    <w:rsid w:val="002A6C3D"/>
    <w:rsid w:val="002A6D6D"/>
    <w:rsid w:val="002A6E23"/>
    <w:rsid w:val="002A6FA4"/>
    <w:rsid w:val="002A7001"/>
    <w:rsid w:val="002A7025"/>
    <w:rsid w:val="002A7065"/>
    <w:rsid w:val="002A7206"/>
    <w:rsid w:val="002A728A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64"/>
    <w:rsid w:val="002B29D0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5602"/>
    <w:rsid w:val="002B5856"/>
    <w:rsid w:val="002B5E96"/>
    <w:rsid w:val="002B62E5"/>
    <w:rsid w:val="002B66BC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AC6"/>
    <w:rsid w:val="002C0AF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A9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5067"/>
    <w:rsid w:val="002D52B7"/>
    <w:rsid w:val="002D6098"/>
    <w:rsid w:val="002D62ED"/>
    <w:rsid w:val="002D642B"/>
    <w:rsid w:val="002D6B24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D21"/>
    <w:rsid w:val="00302AA5"/>
    <w:rsid w:val="00302ACF"/>
    <w:rsid w:val="00302BD2"/>
    <w:rsid w:val="00302CB8"/>
    <w:rsid w:val="00303983"/>
    <w:rsid w:val="00303AE9"/>
    <w:rsid w:val="00303FC0"/>
    <w:rsid w:val="00304739"/>
    <w:rsid w:val="00304B1D"/>
    <w:rsid w:val="00304FB3"/>
    <w:rsid w:val="0030501D"/>
    <w:rsid w:val="0030510A"/>
    <w:rsid w:val="00305687"/>
    <w:rsid w:val="00305B6F"/>
    <w:rsid w:val="00305E3A"/>
    <w:rsid w:val="00305F21"/>
    <w:rsid w:val="00306715"/>
    <w:rsid w:val="00306975"/>
    <w:rsid w:val="00306A40"/>
    <w:rsid w:val="00306BD1"/>
    <w:rsid w:val="0030734A"/>
    <w:rsid w:val="0030737C"/>
    <w:rsid w:val="003073E2"/>
    <w:rsid w:val="00307792"/>
    <w:rsid w:val="0031012D"/>
    <w:rsid w:val="003104EE"/>
    <w:rsid w:val="00310758"/>
    <w:rsid w:val="0031137A"/>
    <w:rsid w:val="003117E6"/>
    <w:rsid w:val="003120EB"/>
    <w:rsid w:val="003121B6"/>
    <w:rsid w:val="0031221C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BE"/>
    <w:rsid w:val="003372E3"/>
    <w:rsid w:val="00337582"/>
    <w:rsid w:val="00337A4E"/>
    <w:rsid w:val="00340CC1"/>
    <w:rsid w:val="00340F09"/>
    <w:rsid w:val="00341380"/>
    <w:rsid w:val="003415A2"/>
    <w:rsid w:val="00341EAE"/>
    <w:rsid w:val="00342A76"/>
    <w:rsid w:val="00342CE4"/>
    <w:rsid w:val="00342D57"/>
    <w:rsid w:val="0034318B"/>
    <w:rsid w:val="0034333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61B"/>
    <w:rsid w:val="003507D5"/>
    <w:rsid w:val="003507D7"/>
    <w:rsid w:val="00350C51"/>
    <w:rsid w:val="003511A8"/>
    <w:rsid w:val="00351384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C01"/>
    <w:rsid w:val="00355D43"/>
    <w:rsid w:val="00355D87"/>
    <w:rsid w:val="00356033"/>
    <w:rsid w:val="003564C0"/>
    <w:rsid w:val="00356AA0"/>
    <w:rsid w:val="00356CF3"/>
    <w:rsid w:val="00356E45"/>
    <w:rsid w:val="00356E5D"/>
    <w:rsid w:val="003572C0"/>
    <w:rsid w:val="003573D2"/>
    <w:rsid w:val="00357CDF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E7C"/>
    <w:rsid w:val="00363255"/>
    <w:rsid w:val="0036369F"/>
    <w:rsid w:val="00363E9D"/>
    <w:rsid w:val="00363FBA"/>
    <w:rsid w:val="003644A7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AE"/>
    <w:rsid w:val="00381486"/>
    <w:rsid w:val="0038165A"/>
    <w:rsid w:val="0038178F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AE3"/>
    <w:rsid w:val="00383AF4"/>
    <w:rsid w:val="00383CE0"/>
    <w:rsid w:val="00384389"/>
    <w:rsid w:val="003844A8"/>
    <w:rsid w:val="003846D0"/>
    <w:rsid w:val="003847DF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E9D"/>
    <w:rsid w:val="00390F75"/>
    <w:rsid w:val="0039122D"/>
    <w:rsid w:val="00391517"/>
    <w:rsid w:val="003919D0"/>
    <w:rsid w:val="00391E7F"/>
    <w:rsid w:val="003923AA"/>
    <w:rsid w:val="003924EF"/>
    <w:rsid w:val="003925B8"/>
    <w:rsid w:val="0039287F"/>
    <w:rsid w:val="0039298D"/>
    <w:rsid w:val="00392A32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C63"/>
    <w:rsid w:val="0039725D"/>
    <w:rsid w:val="003972B5"/>
    <w:rsid w:val="003974EF"/>
    <w:rsid w:val="003975FA"/>
    <w:rsid w:val="00397724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4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46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672"/>
    <w:rsid w:val="003B1727"/>
    <w:rsid w:val="003B19A0"/>
    <w:rsid w:val="003B1B42"/>
    <w:rsid w:val="003B238E"/>
    <w:rsid w:val="003B23FE"/>
    <w:rsid w:val="003B29FA"/>
    <w:rsid w:val="003B2C06"/>
    <w:rsid w:val="003B2C1F"/>
    <w:rsid w:val="003B2EE4"/>
    <w:rsid w:val="003B3D3C"/>
    <w:rsid w:val="003B4515"/>
    <w:rsid w:val="003B49DE"/>
    <w:rsid w:val="003B49E7"/>
    <w:rsid w:val="003B4B9F"/>
    <w:rsid w:val="003B4C10"/>
    <w:rsid w:val="003B5616"/>
    <w:rsid w:val="003B5815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39"/>
    <w:rsid w:val="003B7FEF"/>
    <w:rsid w:val="003C02F8"/>
    <w:rsid w:val="003C0693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5F2A"/>
    <w:rsid w:val="003C6390"/>
    <w:rsid w:val="003C693E"/>
    <w:rsid w:val="003C6985"/>
    <w:rsid w:val="003C6EFA"/>
    <w:rsid w:val="003C7315"/>
    <w:rsid w:val="003D04D6"/>
    <w:rsid w:val="003D055B"/>
    <w:rsid w:val="003D061D"/>
    <w:rsid w:val="003D08EA"/>
    <w:rsid w:val="003D0C7E"/>
    <w:rsid w:val="003D0CE7"/>
    <w:rsid w:val="003D0E04"/>
    <w:rsid w:val="003D1086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F60"/>
    <w:rsid w:val="003D709A"/>
    <w:rsid w:val="003D76FF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291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DEF"/>
    <w:rsid w:val="0040057F"/>
    <w:rsid w:val="00400CF2"/>
    <w:rsid w:val="00400ECF"/>
    <w:rsid w:val="0040111E"/>
    <w:rsid w:val="00401657"/>
    <w:rsid w:val="00402577"/>
    <w:rsid w:val="004026ED"/>
    <w:rsid w:val="00402B96"/>
    <w:rsid w:val="00402C80"/>
    <w:rsid w:val="00402CF6"/>
    <w:rsid w:val="00402D02"/>
    <w:rsid w:val="00402DC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4AB4"/>
    <w:rsid w:val="00404C7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E5B"/>
    <w:rsid w:val="0041312D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519"/>
    <w:rsid w:val="004178ED"/>
    <w:rsid w:val="00417A86"/>
    <w:rsid w:val="004209F9"/>
    <w:rsid w:val="00420A25"/>
    <w:rsid w:val="00420AB5"/>
    <w:rsid w:val="00420B62"/>
    <w:rsid w:val="00420C1A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DF5"/>
    <w:rsid w:val="004231F8"/>
    <w:rsid w:val="00423447"/>
    <w:rsid w:val="00423A73"/>
    <w:rsid w:val="00423AD5"/>
    <w:rsid w:val="004240DB"/>
    <w:rsid w:val="00424704"/>
    <w:rsid w:val="00424727"/>
    <w:rsid w:val="004247B7"/>
    <w:rsid w:val="00424B26"/>
    <w:rsid w:val="00424B2B"/>
    <w:rsid w:val="00424EBD"/>
    <w:rsid w:val="00424F9E"/>
    <w:rsid w:val="00424FB1"/>
    <w:rsid w:val="00424FB5"/>
    <w:rsid w:val="00424FCE"/>
    <w:rsid w:val="004254E7"/>
    <w:rsid w:val="00426680"/>
    <w:rsid w:val="00426AD5"/>
    <w:rsid w:val="00426CC3"/>
    <w:rsid w:val="00426D3A"/>
    <w:rsid w:val="004275D8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37CE4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25A"/>
    <w:rsid w:val="004512B1"/>
    <w:rsid w:val="00451AFD"/>
    <w:rsid w:val="00451BB4"/>
    <w:rsid w:val="00451CE8"/>
    <w:rsid w:val="00452074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2DB"/>
    <w:rsid w:val="00464CCE"/>
    <w:rsid w:val="00464D68"/>
    <w:rsid w:val="00465070"/>
    <w:rsid w:val="004651B0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AB5"/>
    <w:rsid w:val="00472E36"/>
    <w:rsid w:val="00472FE8"/>
    <w:rsid w:val="00473214"/>
    <w:rsid w:val="004732CB"/>
    <w:rsid w:val="00473703"/>
    <w:rsid w:val="00473ABB"/>
    <w:rsid w:val="00473C6D"/>
    <w:rsid w:val="00473E52"/>
    <w:rsid w:val="00474420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2CA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620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4C3B"/>
    <w:rsid w:val="004A4D48"/>
    <w:rsid w:val="004A5655"/>
    <w:rsid w:val="004A5E71"/>
    <w:rsid w:val="004A5FF4"/>
    <w:rsid w:val="004A62A5"/>
    <w:rsid w:val="004A680E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30"/>
    <w:rsid w:val="004C1C51"/>
    <w:rsid w:val="004C1CD6"/>
    <w:rsid w:val="004C2198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DC6"/>
    <w:rsid w:val="004C706C"/>
    <w:rsid w:val="004C76C7"/>
    <w:rsid w:val="004C7E7B"/>
    <w:rsid w:val="004C7F15"/>
    <w:rsid w:val="004D00D5"/>
    <w:rsid w:val="004D08CC"/>
    <w:rsid w:val="004D09B0"/>
    <w:rsid w:val="004D0AA7"/>
    <w:rsid w:val="004D0B37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44D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20C5"/>
    <w:rsid w:val="004E266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4FB6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6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5E74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807"/>
    <w:rsid w:val="0050091B"/>
    <w:rsid w:val="00500BBE"/>
    <w:rsid w:val="005011AC"/>
    <w:rsid w:val="005012E2"/>
    <w:rsid w:val="0050131A"/>
    <w:rsid w:val="00501422"/>
    <w:rsid w:val="00501D6A"/>
    <w:rsid w:val="00501FB0"/>
    <w:rsid w:val="00502092"/>
    <w:rsid w:val="005023C5"/>
    <w:rsid w:val="005024A2"/>
    <w:rsid w:val="0050251F"/>
    <w:rsid w:val="00502635"/>
    <w:rsid w:val="005028DE"/>
    <w:rsid w:val="005029BD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3C4"/>
    <w:rsid w:val="00505763"/>
    <w:rsid w:val="0050588D"/>
    <w:rsid w:val="005058AE"/>
    <w:rsid w:val="00505A03"/>
    <w:rsid w:val="00505DBF"/>
    <w:rsid w:val="00505FC2"/>
    <w:rsid w:val="005063DD"/>
    <w:rsid w:val="0050664F"/>
    <w:rsid w:val="005068CB"/>
    <w:rsid w:val="005069A2"/>
    <w:rsid w:val="00506A3D"/>
    <w:rsid w:val="00506F17"/>
    <w:rsid w:val="005070B1"/>
    <w:rsid w:val="0050735C"/>
    <w:rsid w:val="005073FC"/>
    <w:rsid w:val="00507867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2F37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432"/>
    <w:rsid w:val="00514C2F"/>
    <w:rsid w:val="00514E95"/>
    <w:rsid w:val="00514FB3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517B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8E4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6E5"/>
    <w:rsid w:val="0053271C"/>
    <w:rsid w:val="00532C96"/>
    <w:rsid w:val="00533325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317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55B"/>
    <w:rsid w:val="0054465B"/>
    <w:rsid w:val="00544AA5"/>
    <w:rsid w:val="00544D12"/>
    <w:rsid w:val="00544D29"/>
    <w:rsid w:val="00544F48"/>
    <w:rsid w:val="00545048"/>
    <w:rsid w:val="00545160"/>
    <w:rsid w:val="00545DFB"/>
    <w:rsid w:val="00546388"/>
    <w:rsid w:val="005464BD"/>
    <w:rsid w:val="0054657E"/>
    <w:rsid w:val="0054697B"/>
    <w:rsid w:val="00546C6F"/>
    <w:rsid w:val="0054725B"/>
    <w:rsid w:val="005474AF"/>
    <w:rsid w:val="005476C0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29E2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BBF"/>
    <w:rsid w:val="00561CCE"/>
    <w:rsid w:val="00561D13"/>
    <w:rsid w:val="005620EC"/>
    <w:rsid w:val="0056214B"/>
    <w:rsid w:val="00562238"/>
    <w:rsid w:val="0056277E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EEB"/>
    <w:rsid w:val="00565F97"/>
    <w:rsid w:val="005661CA"/>
    <w:rsid w:val="0056631E"/>
    <w:rsid w:val="00566384"/>
    <w:rsid w:val="00566C63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67F55"/>
    <w:rsid w:val="00570087"/>
    <w:rsid w:val="005702A9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BD8"/>
    <w:rsid w:val="00576E22"/>
    <w:rsid w:val="005774DE"/>
    <w:rsid w:val="0057750D"/>
    <w:rsid w:val="00577D12"/>
    <w:rsid w:val="00577F24"/>
    <w:rsid w:val="00577F82"/>
    <w:rsid w:val="0058005F"/>
    <w:rsid w:val="00580154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B38"/>
    <w:rsid w:val="00582CDB"/>
    <w:rsid w:val="00582D43"/>
    <w:rsid w:val="00583875"/>
    <w:rsid w:val="0058400C"/>
    <w:rsid w:val="005844F2"/>
    <w:rsid w:val="00584724"/>
    <w:rsid w:val="00584A8C"/>
    <w:rsid w:val="00584EA2"/>
    <w:rsid w:val="0058509D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AD6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73E8"/>
    <w:rsid w:val="00597734"/>
    <w:rsid w:val="005978DC"/>
    <w:rsid w:val="005979B4"/>
    <w:rsid w:val="005979B6"/>
    <w:rsid w:val="00597BA5"/>
    <w:rsid w:val="00597F18"/>
    <w:rsid w:val="005A0503"/>
    <w:rsid w:val="005A08F4"/>
    <w:rsid w:val="005A10BF"/>
    <w:rsid w:val="005A113E"/>
    <w:rsid w:val="005A120F"/>
    <w:rsid w:val="005A14D0"/>
    <w:rsid w:val="005A1822"/>
    <w:rsid w:val="005A1972"/>
    <w:rsid w:val="005A1A08"/>
    <w:rsid w:val="005A1EA7"/>
    <w:rsid w:val="005A2A67"/>
    <w:rsid w:val="005A2ACC"/>
    <w:rsid w:val="005A2B74"/>
    <w:rsid w:val="005A2C12"/>
    <w:rsid w:val="005A3144"/>
    <w:rsid w:val="005A33AE"/>
    <w:rsid w:val="005A35AA"/>
    <w:rsid w:val="005A36BB"/>
    <w:rsid w:val="005A36D9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E43"/>
    <w:rsid w:val="005A6E83"/>
    <w:rsid w:val="005A728F"/>
    <w:rsid w:val="005A7652"/>
    <w:rsid w:val="005A7715"/>
    <w:rsid w:val="005A7AE5"/>
    <w:rsid w:val="005A7C83"/>
    <w:rsid w:val="005A7CD1"/>
    <w:rsid w:val="005B0563"/>
    <w:rsid w:val="005B0BB0"/>
    <w:rsid w:val="005B0D72"/>
    <w:rsid w:val="005B1042"/>
    <w:rsid w:val="005B1147"/>
    <w:rsid w:val="005B122A"/>
    <w:rsid w:val="005B1271"/>
    <w:rsid w:val="005B1306"/>
    <w:rsid w:val="005B1339"/>
    <w:rsid w:val="005B1880"/>
    <w:rsid w:val="005B1A67"/>
    <w:rsid w:val="005B217E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7E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510B"/>
    <w:rsid w:val="005C5207"/>
    <w:rsid w:val="005C53CF"/>
    <w:rsid w:val="005C58A6"/>
    <w:rsid w:val="005C5933"/>
    <w:rsid w:val="005C5BD5"/>
    <w:rsid w:val="005C5D36"/>
    <w:rsid w:val="005C5D8A"/>
    <w:rsid w:val="005C5F30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E2"/>
    <w:rsid w:val="005D0488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4B"/>
    <w:rsid w:val="005D22D2"/>
    <w:rsid w:val="005D2342"/>
    <w:rsid w:val="005D23CF"/>
    <w:rsid w:val="005D2F29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320"/>
    <w:rsid w:val="005E6A15"/>
    <w:rsid w:val="005E6CAD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2132"/>
    <w:rsid w:val="006023D3"/>
    <w:rsid w:val="00602768"/>
    <w:rsid w:val="00602781"/>
    <w:rsid w:val="00602805"/>
    <w:rsid w:val="00602D43"/>
    <w:rsid w:val="00602D75"/>
    <w:rsid w:val="00603332"/>
    <w:rsid w:val="00603468"/>
    <w:rsid w:val="006036B1"/>
    <w:rsid w:val="006038F7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DC"/>
    <w:rsid w:val="00610BE4"/>
    <w:rsid w:val="006112F6"/>
    <w:rsid w:val="00611311"/>
    <w:rsid w:val="006113B6"/>
    <w:rsid w:val="00611E17"/>
    <w:rsid w:val="00612AB3"/>
    <w:rsid w:val="00612D4C"/>
    <w:rsid w:val="00612D97"/>
    <w:rsid w:val="0061354F"/>
    <w:rsid w:val="00613C69"/>
    <w:rsid w:val="006146E3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17C80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C0C"/>
    <w:rsid w:val="00625F72"/>
    <w:rsid w:val="0062602D"/>
    <w:rsid w:val="00626109"/>
    <w:rsid w:val="00626215"/>
    <w:rsid w:val="006267A3"/>
    <w:rsid w:val="00627006"/>
    <w:rsid w:val="00627432"/>
    <w:rsid w:val="006275CB"/>
    <w:rsid w:val="00627801"/>
    <w:rsid w:val="00627BA4"/>
    <w:rsid w:val="00627E78"/>
    <w:rsid w:val="00627EBD"/>
    <w:rsid w:val="00630A14"/>
    <w:rsid w:val="00630A46"/>
    <w:rsid w:val="00630AFA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63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2F8"/>
    <w:rsid w:val="00635BDB"/>
    <w:rsid w:val="00635D4F"/>
    <w:rsid w:val="0063646E"/>
    <w:rsid w:val="0063719E"/>
    <w:rsid w:val="00637450"/>
    <w:rsid w:val="00637532"/>
    <w:rsid w:val="00640179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1F7C"/>
    <w:rsid w:val="00642522"/>
    <w:rsid w:val="00642694"/>
    <w:rsid w:val="00642C9B"/>
    <w:rsid w:val="00642DB4"/>
    <w:rsid w:val="00642E5D"/>
    <w:rsid w:val="00643030"/>
    <w:rsid w:val="00643104"/>
    <w:rsid w:val="006432C0"/>
    <w:rsid w:val="006434AF"/>
    <w:rsid w:val="00643571"/>
    <w:rsid w:val="00644056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47D64"/>
    <w:rsid w:val="00647FD7"/>
    <w:rsid w:val="00650012"/>
    <w:rsid w:val="006503AF"/>
    <w:rsid w:val="00650865"/>
    <w:rsid w:val="006509F7"/>
    <w:rsid w:val="00650FA0"/>
    <w:rsid w:val="00651144"/>
    <w:rsid w:val="00652019"/>
    <w:rsid w:val="00652157"/>
    <w:rsid w:val="0065247C"/>
    <w:rsid w:val="006526FD"/>
    <w:rsid w:val="00652855"/>
    <w:rsid w:val="00652A74"/>
    <w:rsid w:val="00653077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A12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E23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393F"/>
    <w:rsid w:val="0067420A"/>
    <w:rsid w:val="00674690"/>
    <w:rsid w:val="006747A5"/>
    <w:rsid w:val="006747D2"/>
    <w:rsid w:val="00674859"/>
    <w:rsid w:val="006758EE"/>
    <w:rsid w:val="00675BEF"/>
    <w:rsid w:val="00675CF6"/>
    <w:rsid w:val="00676060"/>
    <w:rsid w:val="00676265"/>
    <w:rsid w:val="0067653D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A84"/>
    <w:rsid w:val="00686B78"/>
    <w:rsid w:val="00686B83"/>
    <w:rsid w:val="00686CB5"/>
    <w:rsid w:val="0068716E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C5F"/>
    <w:rsid w:val="00697D98"/>
    <w:rsid w:val="00697E42"/>
    <w:rsid w:val="00697E43"/>
    <w:rsid w:val="00697F51"/>
    <w:rsid w:val="006A02C4"/>
    <w:rsid w:val="006A0349"/>
    <w:rsid w:val="006A07DC"/>
    <w:rsid w:val="006A15F3"/>
    <w:rsid w:val="006A1604"/>
    <w:rsid w:val="006A1D3E"/>
    <w:rsid w:val="006A26B2"/>
    <w:rsid w:val="006A2823"/>
    <w:rsid w:val="006A2F46"/>
    <w:rsid w:val="006A2FF5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4D8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D26"/>
    <w:rsid w:val="006C0FBA"/>
    <w:rsid w:val="006C1096"/>
    <w:rsid w:val="006C10E1"/>
    <w:rsid w:val="006C1367"/>
    <w:rsid w:val="006C18D1"/>
    <w:rsid w:val="006C1DC0"/>
    <w:rsid w:val="006C2485"/>
    <w:rsid w:val="006C2769"/>
    <w:rsid w:val="006C305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1D"/>
    <w:rsid w:val="006D04D5"/>
    <w:rsid w:val="006D052E"/>
    <w:rsid w:val="006D0547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861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50C"/>
    <w:rsid w:val="006D66ED"/>
    <w:rsid w:val="006D68C1"/>
    <w:rsid w:val="006D6A83"/>
    <w:rsid w:val="006D73A3"/>
    <w:rsid w:val="006D73C8"/>
    <w:rsid w:val="006D76EC"/>
    <w:rsid w:val="006D7890"/>
    <w:rsid w:val="006D7BF8"/>
    <w:rsid w:val="006D7ED7"/>
    <w:rsid w:val="006E0025"/>
    <w:rsid w:val="006E03F6"/>
    <w:rsid w:val="006E0613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2DB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58A"/>
    <w:rsid w:val="006E477A"/>
    <w:rsid w:val="006E49D5"/>
    <w:rsid w:val="006E501E"/>
    <w:rsid w:val="006E50E7"/>
    <w:rsid w:val="006E51CD"/>
    <w:rsid w:val="006E5EED"/>
    <w:rsid w:val="006E618E"/>
    <w:rsid w:val="006E6522"/>
    <w:rsid w:val="006E6587"/>
    <w:rsid w:val="006E6E6F"/>
    <w:rsid w:val="006E7870"/>
    <w:rsid w:val="006F0267"/>
    <w:rsid w:val="006F07A3"/>
    <w:rsid w:val="006F0DE7"/>
    <w:rsid w:val="006F0ED1"/>
    <w:rsid w:val="006F14E1"/>
    <w:rsid w:val="006F178B"/>
    <w:rsid w:val="006F2403"/>
    <w:rsid w:val="006F2C06"/>
    <w:rsid w:val="006F37DF"/>
    <w:rsid w:val="006F3A32"/>
    <w:rsid w:val="006F3B63"/>
    <w:rsid w:val="006F3F03"/>
    <w:rsid w:val="006F3FB8"/>
    <w:rsid w:val="006F4565"/>
    <w:rsid w:val="006F49CE"/>
    <w:rsid w:val="006F4A3F"/>
    <w:rsid w:val="006F4D5D"/>
    <w:rsid w:val="006F4E94"/>
    <w:rsid w:val="006F4FE1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142"/>
    <w:rsid w:val="00710356"/>
    <w:rsid w:val="0071069D"/>
    <w:rsid w:val="0071077A"/>
    <w:rsid w:val="007107D8"/>
    <w:rsid w:val="00710C4D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A9"/>
    <w:rsid w:val="00713B71"/>
    <w:rsid w:val="00713CD7"/>
    <w:rsid w:val="007143CC"/>
    <w:rsid w:val="0071447B"/>
    <w:rsid w:val="00714A68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49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2C1"/>
    <w:rsid w:val="007203C9"/>
    <w:rsid w:val="0072075B"/>
    <w:rsid w:val="00720A31"/>
    <w:rsid w:val="00720C53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30384"/>
    <w:rsid w:val="00730583"/>
    <w:rsid w:val="007308B6"/>
    <w:rsid w:val="00730AA7"/>
    <w:rsid w:val="00730B01"/>
    <w:rsid w:val="00730CAE"/>
    <w:rsid w:val="00730CBD"/>
    <w:rsid w:val="00730E29"/>
    <w:rsid w:val="00730E2F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6A4B"/>
    <w:rsid w:val="007374B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42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AB2"/>
    <w:rsid w:val="00745FC4"/>
    <w:rsid w:val="007466EC"/>
    <w:rsid w:val="007467A5"/>
    <w:rsid w:val="00746F5E"/>
    <w:rsid w:val="007472FC"/>
    <w:rsid w:val="00747651"/>
    <w:rsid w:val="007476F5"/>
    <w:rsid w:val="00747728"/>
    <w:rsid w:val="0074787C"/>
    <w:rsid w:val="0074789F"/>
    <w:rsid w:val="00747BA4"/>
    <w:rsid w:val="00747E9F"/>
    <w:rsid w:val="00750056"/>
    <w:rsid w:val="00750763"/>
    <w:rsid w:val="0075145A"/>
    <w:rsid w:val="007515B8"/>
    <w:rsid w:val="00751AAD"/>
    <w:rsid w:val="00751BB9"/>
    <w:rsid w:val="007521E7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579FC"/>
    <w:rsid w:val="00757A14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96"/>
    <w:rsid w:val="00763BA1"/>
    <w:rsid w:val="00763DBD"/>
    <w:rsid w:val="007642F3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8E4"/>
    <w:rsid w:val="00767BCA"/>
    <w:rsid w:val="00767C33"/>
    <w:rsid w:val="00767F7B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B61"/>
    <w:rsid w:val="00782BDA"/>
    <w:rsid w:val="00782EC6"/>
    <w:rsid w:val="00782ED4"/>
    <w:rsid w:val="00782FDB"/>
    <w:rsid w:val="00782FE2"/>
    <w:rsid w:val="007834E5"/>
    <w:rsid w:val="00784FEA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66DF"/>
    <w:rsid w:val="007A67E9"/>
    <w:rsid w:val="007A6992"/>
    <w:rsid w:val="007A6D66"/>
    <w:rsid w:val="007A71DC"/>
    <w:rsid w:val="007A7433"/>
    <w:rsid w:val="007A77AE"/>
    <w:rsid w:val="007A7878"/>
    <w:rsid w:val="007A7DCD"/>
    <w:rsid w:val="007A7F89"/>
    <w:rsid w:val="007B0A75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D97"/>
    <w:rsid w:val="007B415B"/>
    <w:rsid w:val="007B4429"/>
    <w:rsid w:val="007B4739"/>
    <w:rsid w:val="007B4D1C"/>
    <w:rsid w:val="007B4DA7"/>
    <w:rsid w:val="007B4E4A"/>
    <w:rsid w:val="007B4F20"/>
    <w:rsid w:val="007B5364"/>
    <w:rsid w:val="007B548C"/>
    <w:rsid w:val="007B5F1A"/>
    <w:rsid w:val="007B5F88"/>
    <w:rsid w:val="007B6176"/>
    <w:rsid w:val="007B6401"/>
    <w:rsid w:val="007B64F0"/>
    <w:rsid w:val="007B680B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28F"/>
    <w:rsid w:val="007C151C"/>
    <w:rsid w:val="007C16F0"/>
    <w:rsid w:val="007C223F"/>
    <w:rsid w:val="007C23CD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AC2"/>
    <w:rsid w:val="007C7C4C"/>
    <w:rsid w:val="007C7D5E"/>
    <w:rsid w:val="007D00CE"/>
    <w:rsid w:val="007D0EAF"/>
    <w:rsid w:val="007D0F7C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D52"/>
    <w:rsid w:val="007D3F84"/>
    <w:rsid w:val="007D434F"/>
    <w:rsid w:val="007D451A"/>
    <w:rsid w:val="007D4704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F1A"/>
    <w:rsid w:val="007E0ABB"/>
    <w:rsid w:val="007E0AE1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425A"/>
    <w:rsid w:val="007E46BD"/>
    <w:rsid w:val="007E47BA"/>
    <w:rsid w:val="007E487B"/>
    <w:rsid w:val="007E4E4A"/>
    <w:rsid w:val="007E5250"/>
    <w:rsid w:val="007E5515"/>
    <w:rsid w:val="007E5672"/>
    <w:rsid w:val="007E567F"/>
    <w:rsid w:val="007E5B97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30"/>
    <w:rsid w:val="007E7ECE"/>
    <w:rsid w:val="007E7F34"/>
    <w:rsid w:val="007F0433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1E"/>
    <w:rsid w:val="007F4C3A"/>
    <w:rsid w:val="007F500C"/>
    <w:rsid w:val="007F561E"/>
    <w:rsid w:val="007F596E"/>
    <w:rsid w:val="007F5DE4"/>
    <w:rsid w:val="007F5FDD"/>
    <w:rsid w:val="007F60E4"/>
    <w:rsid w:val="007F6C33"/>
    <w:rsid w:val="007F709D"/>
    <w:rsid w:val="007F7974"/>
    <w:rsid w:val="007F7E33"/>
    <w:rsid w:val="00800569"/>
    <w:rsid w:val="00800829"/>
    <w:rsid w:val="00801008"/>
    <w:rsid w:val="00801220"/>
    <w:rsid w:val="00801395"/>
    <w:rsid w:val="0080147F"/>
    <w:rsid w:val="00801B49"/>
    <w:rsid w:val="00801DDE"/>
    <w:rsid w:val="008020D8"/>
    <w:rsid w:val="008021BF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E6E"/>
    <w:rsid w:val="00805F8A"/>
    <w:rsid w:val="008063E0"/>
    <w:rsid w:val="0080661C"/>
    <w:rsid w:val="00806740"/>
    <w:rsid w:val="0080709B"/>
    <w:rsid w:val="0080712D"/>
    <w:rsid w:val="00807409"/>
    <w:rsid w:val="0080744E"/>
    <w:rsid w:val="0080753D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457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A1B"/>
    <w:rsid w:val="00823C2C"/>
    <w:rsid w:val="00823CB2"/>
    <w:rsid w:val="00823E8D"/>
    <w:rsid w:val="00824624"/>
    <w:rsid w:val="00824796"/>
    <w:rsid w:val="00824816"/>
    <w:rsid w:val="008248CE"/>
    <w:rsid w:val="00824EED"/>
    <w:rsid w:val="00825048"/>
    <w:rsid w:val="008255CB"/>
    <w:rsid w:val="00825A29"/>
    <w:rsid w:val="00825E72"/>
    <w:rsid w:val="00825EA4"/>
    <w:rsid w:val="00825F44"/>
    <w:rsid w:val="0082664B"/>
    <w:rsid w:val="00826692"/>
    <w:rsid w:val="00826728"/>
    <w:rsid w:val="00826A2D"/>
    <w:rsid w:val="00826DD1"/>
    <w:rsid w:val="0082724B"/>
    <w:rsid w:val="00827347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9F"/>
    <w:rsid w:val="00835BC7"/>
    <w:rsid w:val="00836106"/>
    <w:rsid w:val="00836377"/>
    <w:rsid w:val="008368B0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1C3B"/>
    <w:rsid w:val="00842198"/>
    <w:rsid w:val="00842429"/>
    <w:rsid w:val="008424E3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F83"/>
    <w:rsid w:val="0085618E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865"/>
    <w:rsid w:val="008600C4"/>
    <w:rsid w:val="008609D2"/>
    <w:rsid w:val="00860DBD"/>
    <w:rsid w:val="00861457"/>
    <w:rsid w:val="00861577"/>
    <w:rsid w:val="0086171A"/>
    <w:rsid w:val="0086187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20E6"/>
    <w:rsid w:val="008725BC"/>
    <w:rsid w:val="00872AD7"/>
    <w:rsid w:val="008732D4"/>
    <w:rsid w:val="008732FF"/>
    <w:rsid w:val="008736C3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77F49"/>
    <w:rsid w:val="008800AB"/>
    <w:rsid w:val="008805AE"/>
    <w:rsid w:val="008805EF"/>
    <w:rsid w:val="00880884"/>
    <w:rsid w:val="0088098E"/>
    <w:rsid w:val="00880A11"/>
    <w:rsid w:val="00880D0E"/>
    <w:rsid w:val="00880D1C"/>
    <w:rsid w:val="00881197"/>
    <w:rsid w:val="008811BA"/>
    <w:rsid w:val="008811E7"/>
    <w:rsid w:val="008813F4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5DC"/>
    <w:rsid w:val="008866F8"/>
    <w:rsid w:val="00886950"/>
    <w:rsid w:val="008869BC"/>
    <w:rsid w:val="00886CA8"/>
    <w:rsid w:val="00887816"/>
    <w:rsid w:val="00887983"/>
    <w:rsid w:val="00887F13"/>
    <w:rsid w:val="00890AC1"/>
    <w:rsid w:val="008910B9"/>
    <w:rsid w:val="00891D49"/>
    <w:rsid w:val="00892DE2"/>
    <w:rsid w:val="00893033"/>
    <w:rsid w:val="0089309B"/>
    <w:rsid w:val="00893106"/>
    <w:rsid w:val="0089353D"/>
    <w:rsid w:val="00893693"/>
    <w:rsid w:val="00893BD0"/>
    <w:rsid w:val="00893D1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97BB4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8E1"/>
    <w:rsid w:val="008A4A49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B45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4B1"/>
    <w:rsid w:val="008B6998"/>
    <w:rsid w:val="008B6C70"/>
    <w:rsid w:val="008B6EF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3EA"/>
    <w:rsid w:val="008C5028"/>
    <w:rsid w:val="008C5117"/>
    <w:rsid w:val="008C5D95"/>
    <w:rsid w:val="008C5EB0"/>
    <w:rsid w:val="008C6094"/>
    <w:rsid w:val="008C642F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1E7"/>
    <w:rsid w:val="008D09AD"/>
    <w:rsid w:val="008D0C17"/>
    <w:rsid w:val="008D10A5"/>
    <w:rsid w:val="008D116E"/>
    <w:rsid w:val="008D144A"/>
    <w:rsid w:val="008D14E8"/>
    <w:rsid w:val="008D1521"/>
    <w:rsid w:val="008D166F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574"/>
    <w:rsid w:val="008D3675"/>
    <w:rsid w:val="008D36F1"/>
    <w:rsid w:val="008D38A5"/>
    <w:rsid w:val="008D39C8"/>
    <w:rsid w:val="008D3A38"/>
    <w:rsid w:val="008D3DBC"/>
    <w:rsid w:val="008D3F56"/>
    <w:rsid w:val="008D4181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DF4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AF7"/>
    <w:rsid w:val="008E10E7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74"/>
    <w:rsid w:val="008E35B5"/>
    <w:rsid w:val="008E38B4"/>
    <w:rsid w:val="008E399A"/>
    <w:rsid w:val="008E3CBD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FC"/>
    <w:rsid w:val="008E756D"/>
    <w:rsid w:val="008E760A"/>
    <w:rsid w:val="008E7CD7"/>
    <w:rsid w:val="008E7F7F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B3D"/>
    <w:rsid w:val="008F7C21"/>
    <w:rsid w:val="008F7C64"/>
    <w:rsid w:val="008F7CFF"/>
    <w:rsid w:val="008F7D01"/>
    <w:rsid w:val="00900160"/>
    <w:rsid w:val="0090035B"/>
    <w:rsid w:val="009004D7"/>
    <w:rsid w:val="009005D0"/>
    <w:rsid w:val="009008AA"/>
    <w:rsid w:val="00900A5D"/>
    <w:rsid w:val="00900BB9"/>
    <w:rsid w:val="00901343"/>
    <w:rsid w:val="009017AC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406B"/>
    <w:rsid w:val="0090421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100B"/>
    <w:rsid w:val="00911518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CA7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D7"/>
    <w:rsid w:val="00924AFA"/>
    <w:rsid w:val="009259A6"/>
    <w:rsid w:val="00925C5F"/>
    <w:rsid w:val="00925E6A"/>
    <w:rsid w:val="00926087"/>
    <w:rsid w:val="0092638D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979"/>
    <w:rsid w:val="00931B2B"/>
    <w:rsid w:val="00931D37"/>
    <w:rsid w:val="00931F4C"/>
    <w:rsid w:val="00932007"/>
    <w:rsid w:val="0093215D"/>
    <w:rsid w:val="009322DF"/>
    <w:rsid w:val="00932586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7B"/>
    <w:rsid w:val="00941A8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A32"/>
    <w:rsid w:val="00947D80"/>
    <w:rsid w:val="0095001B"/>
    <w:rsid w:val="0095003F"/>
    <w:rsid w:val="009504C1"/>
    <w:rsid w:val="00950659"/>
    <w:rsid w:val="00951190"/>
    <w:rsid w:val="00951252"/>
    <w:rsid w:val="00951700"/>
    <w:rsid w:val="00951BC5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6B9"/>
    <w:rsid w:val="0096180C"/>
    <w:rsid w:val="009619FA"/>
    <w:rsid w:val="00961C70"/>
    <w:rsid w:val="00961E85"/>
    <w:rsid w:val="009625B2"/>
    <w:rsid w:val="0096262C"/>
    <w:rsid w:val="009627CB"/>
    <w:rsid w:val="00962A26"/>
    <w:rsid w:val="009639E1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63"/>
    <w:rsid w:val="009664E5"/>
    <w:rsid w:val="00966699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2EED"/>
    <w:rsid w:val="00973533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793"/>
    <w:rsid w:val="0097682E"/>
    <w:rsid w:val="00976C76"/>
    <w:rsid w:val="0097724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C39"/>
    <w:rsid w:val="009820F5"/>
    <w:rsid w:val="009826BC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3B7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00B"/>
    <w:rsid w:val="0099502B"/>
    <w:rsid w:val="009959B8"/>
    <w:rsid w:val="00996484"/>
    <w:rsid w:val="009964CF"/>
    <w:rsid w:val="0099664B"/>
    <w:rsid w:val="00996717"/>
    <w:rsid w:val="00996A81"/>
    <w:rsid w:val="00996DC2"/>
    <w:rsid w:val="00996F36"/>
    <w:rsid w:val="00997019"/>
    <w:rsid w:val="009976AA"/>
    <w:rsid w:val="009977CF"/>
    <w:rsid w:val="00997EBA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AB3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D75"/>
    <w:rsid w:val="009B1E40"/>
    <w:rsid w:val="009B1F6C"/>
    <w:rsid w:val="009B2260"/>
    <w:rsid w:val="009B2383"/>
    <w:rsid w:val="009B25B0"/>
    <w:rsid w:val="009B28B1"/>
    <w:rsid w:val="009B293E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6114"/>
    <w:rsid w:val="009B617B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F77"/>
    <w:rsid w:val="009C12BF"/>
    <w:rsid w:val="009C199C"/>
    <w:rsid w:val="009C1BCE"/>
    <w:rsid w:val="009C1F56"/>
    <w:rsid w:val="009C1F9F"/>
    <w:rsid w:val="009C21B8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E63"/>
    <w:rsid w:val="009D12F4"/>
    <w:rsid w:val="009D1871"/>
    <w:rsid w:val="009D19B7"/>
    <w:rsid w:val="009D19B8"/>
    <w:rsid w:val="009D1B1E"/>
    <w:rsid w:val="009D1F70"/>
    <w:rsid w:val="009D2543"/>
    <w:rsid w:val="009D29B2"/>
    <w:rsid w:val="009D3452"/>
    <w:rsid w:val="009D3509"/>
    <w:rsid w:val="009D3700"/>
    <w:rsid w:val="009D371D"/>
    <w:rsid w:val="009D417B"/>
    <w:rsid w:val="009D4180"/>
    <w:rsid w:val="009D41DF"/>
    <w:rsid w:val="009D42A8"/>
    <w:rsid w:val="009D42B0"/>
    <w:rsid w:val="009D42E2"/>
    <w:rsid w:val="009D463C"/>
    <w:rsid w:val="009D4756"/>
    <w:rsid w:val="009D48CC"/>
    <w:rsid w:val="009D4B2D"/>
    <w:rsid w:val="009D52D2"/>
    <w:rsid w:val="009D5420"/>
    <w:rsid w:val="009D54F1"/>
    <w:rsid w:val="009D5B86"/>
    <w:rsid w:val="009D5C2D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177"/>
    <w:rsid w:val="009E06A0"/>
    <w:rsid w:val="009E0B84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FD"/>
    <w:rsid w:val="009F12FC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DD"/>
    <w:rsid w:val="00A03997"/>
    <w:rsid w:val="00A03A0E"/>
    <w:rsid w:val="00A03C1A"/>
    <w:rsid w:val="00A041F7"/>
    <w:rsid w:val="00A04259"/>
    <w:rsid w:val="00A04437"/>
    <w:rsid w:val="00A045B5"/>
    <w:rsid w:val="00A0477A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0C2"/>
    <w:rsid w:val="00A11355"/>
    <w:rsid w:val="00A1147F"/>
    <w:rsid w:val="00A114BA"/>
    <w:rsid w:val="00A115F1"/>
    <w:rsid w:val="00A11D7B"/>
    <w:rsid w:val="00A11E78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C3E"/>
    <w:rsid w:val="00A15E5C"/>
    <w:rsid w:val="00A16669"/>
    <w:rsid w:val="00A1671B"/>
    <w:rsid w:val="00A168F6"/>
    <w:rsid w:val="00A16980"/>
    <w:rsid w:val="00A16C3C"/>
    <w:rsid w:val="00A16DD1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0A0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8DB"/>
    <w:rsid w:val="00A363D3"/>
    <w:rsid w:val="00A36B46"/>
    <w:rsid w:val="00A36E34"/>
    <w:rsid w:val="00A37181"/>
    <w:rsid w:val="00A37465"/>
    <w:rsid w:val="00A37507"/>
    <w:rsid w:val="00A3758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32E8"/>
    <w:rsid w:val="00A4360A"/>
    <w:rsid w:val="00A4368A"/>
    <w:rsid w:val="00A43A7D"/>
    <w:rsid w:val="00A43E13"/>
    <w:rsid w:val="00A442A4"/>
    <w:rsid w:val="00A44540"/>
    <w:rsid w:val="00A44550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25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EBA"/>
    <w:rsid w:val="00A61F52"/>
    <w:rsid w:val="00A6230C"/>
    <w:rsid w:val="00A6281D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2AD"/>
    <w:rsid w:val="00A644F5"/>
    <w:rsid w:val="00A64B47"/>
    <w:rsid w:val="00A64C8E"/>
    <w:rsid w:val="00A64C94"/>
    <w:rsid w:val="00A64CCB"/>
    <w:rsid w:val="00A64E56"/>
    <w:rsid w:val="00A65171"/>
    <w:rsid w:val="00A652D3"/>
    <w:rsid w:val="00A657CD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4687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A3C"/>
    <w:rsid w:val="00A77E9C"/>
    <w:rsid w:val="00A77F1A"/>
    <w:rsid w:val="00A8007E"/>
    <w:rsid w:val="00A80EC7"/>
    <w:rsid w:val="00A81052"/>
    <w:rsid w:val="00A816D0"/>
    <w:rsid w:val="00A82021"/>
    <w:rsid w:val="00A82117"/>
    <w:rsid w:val="00A8225A"/>
    <w:rsid w:val="00A82503"/>
    <w:rsid w:val="00A8271A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D2C"/>
    <w:rsid w:val="00A84E18"/>
    <w:rsid w:val="00A8562C"/>
    <w:rsid w:val="00A857D5"/>
    <w:rsid w:val="00A85A27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B65"/>
    <w:rsid w:val="00A86DF6"/>
    <w:rsid w:val="00A870E3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240"/>
    <w:rsid w:val="00AA7586"/>
    <w:rsid w:val="00AA7A25"/>
    <w:rsid w:val="00AA7C24"/>
    <w:rsid w:val="00AA7D1E"/>
    <w:rsid w:val="00AA7D9F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BD7"/>
    <w:rsid w:val="00AB3D11"/>
    <w:rsid w:val="00AB3FDE"/>
    <w:rsid w:val="00AB4223"/>
    <w:rsid w:val="00AB42B7"/>
    <w:rsid w:val="00AB5140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2EF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4A0"/>
    <w:rsid w:val="00AD1888"/>
    <w:rsid w:val="00AD1992"/>
    <w:rsid w:val="00AD1AD8"/>
    <w:rsid w:val="00AD1BDC"/>
    <w:rsid w:val="00AD1FC0"/>
    <w:rsid w:val="00AD24D9"/>
    <w:rsid w:val="00AD27FA"/>
    <w:rsid w:val="00AD2990"/>
    <w:rsid w:val="00AD29FB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1FA"/>
    <w:rsid w:val="00AD52F2"/>
    <w:rsid w:val="00AD5812"/>
    <w:rsid w:val="00AD5835"/>
    <w:rsid w:val="00AD5B24"/>
    <w:rsid w:val="00AD5CE6"/>
    <w:rsid w:val="00AD6371"/>
    <w:rsid w:val="00AD6D89"/>
    <w:rsid w:val="00AD6DAC"/>
    <w:rsid w:val="00AD6E95"/>
    <w:rsid w:val="00AD72DE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B65"/>
    <w:rsid w:val="00AE3D3C"/>
    <w:rsid w:val="00AE3DCD"/>
    <w:rsid w:val="00AE3E13"/>
    <w:rsid w:val="00AE3F0B"/>
    <w:rsid w:val="00AE3F1C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C68"/>
    <w:rsid w:val="00B04077"/>
    <w:rsid w:val="00B043A4"/>
    <w:rsid w:val="00B04630"/>
    <w:rsid w:val="00B04839"/>
    <w:rsid w:val="00B04881"/>
    <w:rsid w:val="00B04920"/>
    <w:rsid w:val="00B04BD8"/>
    <w:rsid w:val="00B05068"/>
    <w:rsid w:val="00B058D0"/>
    <w:rsid w:val="00B05C11"/>
    <w:rsid w:val="00B05EF3"/>
    <w:rsid w:val="00B063EE"/>
    <w:rsid w:val="00B06B9D"/>
    <w:rsid w:val="00B06EAC"/>
    <w:rsid w:val="00B071AB"/>
    <w:rsid w:val="00B071DA"/>
    <w:rsid w:val="00B07200"/>
    <w:rsid w:val="00B07D15"/>
    <w:rsid w:val="00B07EA0"/>
    <w:rsid w:val="00B101B3"/>
    <w:rsid w:val="00B1020D"/>
    <w:rsid w:val="00B10229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D43"/>
    <w:rsid w:val="00B21E22"/>
    <w:rsid w:val="00B2209E"/>
    <w:rsid w:val="00B221C5"/>
    <w:rsid w:val="00B22426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9EA"/>
    <w:rsid w:val="00B23A1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649E"/>
    <w:rsid w:val="00B26BC6"/>
    <w:rsid w:val="00B26C3F"/>
    <w:rsid w:val="00B2705E"/>
    <w:rsid w:val="00B2724B"/>
    <w:rsid w:val="00B275A0"/>
    <w:rsid w:val="00B27C26"/>
    <w:rsid w:val="00B30017"/>
    <w:rsid w:val="00B306E1"/>
    <w:rsid w:val="00B310A4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37DE8"/>
    <w:rsid w:val="00B400EC"/>
    <w:rsid w:val="00B40C49"/>
    <w:rsid w:val="00B41598"/>
    <w:rsid w:val="00B4161F"/>
    <w:rsid w:val="00B42216"/>
    <w:rsid w:val="00B4221F"/>
    <w:rsid w:val="00B425D9"/>
    <w:rsid w:val="00B427A0"/>
    <w:rsid w:val="00B42A67"/>
    <w:rsid w:val="00B42EDB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12D"/>
    <w:rsid w:val="00B4553A"/>
    <w:rsid w:val="00B45604"/>
    <w:rsid w:val="00B4591A"/>
    <w:rsid w:val="00B45EAB"/>
    <w:rsid w:val="00B46009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5A34"/>
    <w:rsid w:val="00B56F88"/>
    <w:rsid w:val="00B570B2"/>
    <w:rsid w:val="00B572E2"/>
    <w:rsid w:val="00B57631"/>
    <w:rsid w:val="00B577E2"/>
    <w:rsid w:val="00B60150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5331"/>
    <w:rsid w:val="00B65719"/>
    <w:rsid w:val="00B65AC1"/>
    <w:rsid w:val="00B65AF9"/>
    <w:rsid w:val="00B65B82"/>
    <w:rsid w:val="00B65EAC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39F"/>
    <w:rsid w:val="00B76A7C"/>
    <w:rsid w:val="00B76BB7"/>
    <w:rsid w:val="00B76C2A"/>
    <w:rsid w:val="00B76E62"/>
    <w:rsid w:val="00B7753E"/>
    <w:rsid w:val="00B77686"/>
    <w:rsid w:val="00B77718"/>
    <w:rsid w:val="00B77797"/>
    <w:rsid w:val="00B77958"/>
    <w:rsid w:val="00B77A6D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A7A"/>
    <w:rsid w:val="00B95BBD"/>
    <w:rsid w:val="00B95D2D"/>
    <w:rsid w:val="00B95FE7"/>
    <w:rsid w:val="00B9638C"/>
    <w:rsid w:val="00B964A9"/>
    <w:rsid w:val="00B96667"/>
    <w:rsid w:val="00B9667D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A023C"/>
    <w:rsid w:val="00BA0366"/>
    <w:rsid w:val="00BA0435"/>
    <w:rsid w:val="00BA0597"/>
    <w:rsid w:val="00BA0BDE"/>
    <w:rsid w:val="00BA0F58"/>
    <w:rsid w:val="00BA121A"/>
    <w:rsid w:val="00BA138A"/>
    <w:rsid w:val="00BA14DD"/>
    <w:rsid w:val="00BA1CE3"/>
    <w:rsid w:val="00BA1F94"/>
    <w:rsid w:val="00BA210B"/>
    <w:rsid w:val="00BA23E9"/>
    <w:rsid w:val="00BA2456"/>
    <w:rsid w:val="00BA25C3"/>
    <w:rsid w:val="00BA267F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0DC"/>
    <w:rsid w:val="00BA6119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3083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33"/>
    <w:rsid w:val="00BC5AB9"/>
    <w:rsid w:val="00BC62FE"/>
    <w:rsid w:val="00BC6A91"/>
    <w:rsid w:val="00BC75E2"/>
    <w:rsid w:val="00BC77CC"/>
    <w:rsid w:val="00BC7C00"/>
    <w:rsid w:val="00BC7E61"/>
    <w:rsid w:val="00BC7EA6"/>
    <w:rsid w:val="00BD047F"/>
    <w:rsid w:val="00BD056E"/>
    <w:rsid w:val="00BD073C"/>
    <w:rsid w:val="00BD09CF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AA5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8C5"/>
    <w:rsid w:val="00BE29F9"/>
    <w:rsid w:val="00BE2B2B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B0C"/>
    <w:rsid w:val="00BE5EAE"/>
    <w:rsid w:val="00BE636F"/>
    <w:rsid w:val="00BE66C1"/>
    <w:rsid w:val="00BE66C8"/>
    <w:rsid w:val="00BE6A69"/>
    <w:rsid w:val="00BE6C4B"/>
    <w:rsid w:val="00BE6DCD"/>
    <w:rsid w:val="00BE71F0"/>
    <w:rsid w:val="00BE725B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7A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3E4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0B78"/>
    <w:rsid w:val="00C110B1"/>
    <w:rsid w:val="00C11386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3EE1"/>
    <w:rsid w:val="00C14112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3942"/>
    <w:rsid w:val="00C24555"/>
    <w:rsid w:val="00C247A7"/>
    <w:rsid w:val="00C24AE2"/>
    <w:rsid w:val="00C24C44"/>
    <w:rsid w:val="00C24CBD"/>
    <w:rsid w:val="00C24D9A"/>
    <w:rsid w:val="00C24E18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0CDE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4A5"/>
    <w:rsid w:val="00C514B4"/>
    <w:rsid w:val="00C51A65"/>
    <w:rsid w:val="00C5213A"/>
    <w:rsid w:val="00C522D5"/>
    <w:rsid w:val="00C522F3"/>
    <w:rsid w:val="00C524DC"/>
    <w:rsid w:val="00C52A64"/>
    <w:rsid w:val="00C52D73"/>
    <w:rsid w:val="00C5367E"/>
    <w:rsid w:val="00C53AB0"/>
    <w:rsid w:val="00C53AE2"/>
    <w:rsid w:val="00C53C99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62"/>
    <w:rsid w:val="00C5647E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7F"/>
    <w:rsid w:val="00C619A2"/>
    <w:rsid w:val="00C61BF7"/>
    <w:rsid w:val="00C61F8C"/>
    <w:rsid w:val="00C6212C"/>
    <w:rsid w:val="00C6240A"/>
    <w:rsid w:val="00C636B8"/>
    <w:rsid w:val="00C646A5"/>
    <w:rsid w:val="00C64AC9"/>
    <w:rsid w:val="00C64AEC"/>
    <w:rsid w:val="00C64B1F"/>
    <w:rsid w:val="00C64CF1"/>
    <w:rsid w:val="00C64EFD"/>
    <w:rsid w:val="00C653DB"/>
    <w:rsid w:val="00C65511"/>
    <w:rsid w:val="00C659E1"/>
    <w:rsid w:val="00C65B1A"/>
    <w:rsid w:val="00C65BB9"/>
    <w:rsid w:val="00C65D52"/>
    <w:rsid w:val="00C65FE6"/>
    <w:rsid w:val="00C66420"/>
    <w:rsid w:val="00C6656E"/>
    <w:rsid w:val="00C66BA8"/>
    <w:rsid w:val="00C66F55"/>
    <w:rsid w:val="00C67339"/>
    <w:rsid w:val="00C6772B"/>
    <w:rsid w:val="00C67B95"/>
    <w:rsid w:val="00C67CFC"/>
    <w:rsid w:val="00C701C8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C7"/>
    <w:rsid w:val="00C77654"/>
    <w:rsid w:val="00C7768E"/>
    <w:rsid w:val="00C778D1"/>
    <w:rsid w:val="00C77C39"/>
    <w:rsid w:val="00C77FD5"/>
    <w:rsid w:val="00C8022F"/>
    <w:rsid w:val="00C802F9"/>
    <w:rsid w:val="00C80909"/>
    <w:rsid w:val="00C80F6B"/>
    <w:rsid w:val="00C80FA6"/>
    <w:rsid w:val="00C813B1"/>
    <w:rsid w:val="00C813C0"/>
    <w:rsid w:val="00C814A2"/>
    <w:rsid w:val="00C818AF"/>
    <w:rsid w:val="00C819A7"/>
    <w:rsid w:val="00C823E0"/>
    <w:rsid w:val="00C82F6F"/>
    <w:rsid w:val="00C832B4"/>
    <w:rsid w:val="00C837A6"/>
    <w:rsid w:val="00C83BAC"/>
    <w:rsid w:val="00C83BCA"/>
    <w:rsid w:val="00C83C73"/>
    <w:rsid w:val="00C84512"/>
    <w:rsid w:val="00C84522"/>
    <w:rsid w:val="00C84768"/>
    <w:rsid w:val="00C84897"/>
    <w:rsid w:val="00C84F42"/>
    <w:rsid w:val="00C85099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341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7E"/>
    <w:rsid w:val="00C91DF7"/>
    <w:rsid w:val="00C9268D"/>
    <w:rsid w:val="00C928E2"/>
    <w:rsid w:val="00C92B6C"/>
    <w:rsid w:val="00C9329B"/>
    <w:rsid w:val="00C937F8"/>
    <w:rsid w:val="00C939EB"/>
    <w:rsid w:val="00C9407C"/>
    <w:rsid w:val="00C9442E"/>
    <w:rsid w:val="00C94713"/>
    <w:rsid w:val="00C94832"/>
    <w:rsid w:val="00C94CDC"/>
    <w:rsid w:val="00C94CE8"/>
    <w:rsid w:val="00C94D81"/>
    <w:rsid w:val="00C94EBD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23F"/>
    <w:rsid w:val="00C97283"/>
    <w:rsid w:val="00C973EF"/>
    <w:rsid w:val="00C977A8"/>
    <w:rsid w:val="00C97A70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F6C"/>
    <w:rsid w:val="00CA7FFE"/>
    <w:rsid w:val="00CB1570"/>
    <w:rsid w:val="00CB1ABC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3E4C"/>
    <w:rsid w:val="00CB4509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7260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283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F12"/>
    <w:rsid w:val="00CE7F5B"/>
    <w:rsid w:val="00CF085F"/>
    <w:rsid w:val="00CF0A31"/>
    <w:rsid w:val="00CF0B4D"/>
    <w:rsid w:val="00CF0CEF"/>
    <w:rsid w:val="00CF0F72"/>
    <w:rsid w:val="00CF1076"/>
    <w:rsid w:val="00CF11DA"/>
    <w:rsid w:val="00CF1290"/>
    <w:rsid w:val="00CF1B17"/>
    <w:rsid w:val="00CF1CCB"/>
    <w:rsid w:val="00CF1EE5"/>
    <w:rsid w:val="00CF22D6"/>
    <w:rsid w:val="00CF2371"/>
    <w:rsid w:val="00CF277E"/>
    <w:rsid w:val="00CF2E5A"/>
    <w:rsid w:val="00CF3968"/>
    <w:rsid w:val="00CF3CD4"/>
    <w:rsid w:val="00CF3D69"/>
    <w:rsid w:val="00CF4A89"/>
    <w:rsid w:val="00CF4B66"/>
    <w:rsid w:val="00CF4C39"/>
    <w:rsid w:val="00CF5239"/>
    <w:rsid w:val="00CF589B"/>
    <w:rsid w:val="00CF58D3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6D96"/>
    <w:rsid w:val="00CF70F0"/>
    <w:rsid w:val="00CF75BA"/>
    <w:rsid w:val="00D00297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24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C7E"/>
    <w:rsid w:val="00D05CFD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0FC2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AC9"/>
    <w:rsid w:val="00D13B50"/>
    <w:rsid w:val="00D13E82"/>
    <w:rsid w:val="00D14A78"/>
    <w:rsid w:val="00D14D57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9DB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AEB"/>
    <w:rsid w:val="00D26AF5"/>
    <w:rsid w:val="00D26B2A"/>
    <w:rsid w:val="00D26D02"/>
    <w:rsid w:val="00D27041"/>
    <w:rsid w:val="00D276C0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B12"/>
    <w:rsid w:val="00D34BD6"/>
    <w:rsid w:val="00D34E0D"/>
    <w:rsid w:val="00D34F02"/>
    <w:rsid w:val="00D34FF0"/>
    <w:rsid w:val="00D351BD"/>
    <w:rsid w:val="00D36050"/>
    <w:rsid w:val="00D3614D"/>
    <w:rsid w:val="00D36169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2C9"/>
    <w:rsid w:val="00D445E6"/>
    <w:rsid w:val="00D4476A"/>
    <w:rsid w:val="00D44CEB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60"/>
    <w:rsid w:val="00D474DC"/>
    <w:rsid w:val="00D475A1"/>
    <w:rsid w:val="00D47883"/>
    <w:rsid w:val="00D4799A"/>
    <w:rsid w:val="00D47AF4"/>
    <w:rsid w:val="00D47B4A"/>
    <w:rsid w:val="00D47D5E"/>
    <w:rsid w:val="00D50047"/>
    <w:rsid w:val="00D501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E0B"/>
    <w:rsid w:val="00D555D4"/>
    <w:rsid w:val="00D55691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5C"/>
    <w:rsid w:val="00D764A5"/>
    <w:rsid w:val="00D765D9"/>
    <w:rsid w:val="00D76C0A"/>
    <w:rsid w:val="00D772A3"/>
    <w:rsid w:val="00D774D1"/>
    <w:rsid w:val="00D77624"/>
    <w:rsid w:val="00D77636"/>
    <w:rsid w:val="00D777B1"/>
    <w:rsid w:val="00D77877"/>
    <w:rsid w:val="00D77B1D"/>
    <w:rsid w:val="00D77C53"/>
    <w:rsid w:val="00D77D49"/>
    <w:rsid w:val="00D77EC7"/>
    <w:rsid w:val="00D802C6"/>
    <w:rsid w:val="00D805F7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4B07"/>
    <w:rsid w:val="00D84BBE"/>
    <w:rsid w:val="00D84EA9"/>
    <w:rsid w:val="00D85183"/>
    <w:rsid w:val="00D851FD"/>
    <w:rsid w:val="00D8526A"/>
    <w:rsid w:val="00D85542"/>
    <w:rsid w:val="00D85871"/>
    <w:rsid w:val="00D85DF0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EF"/>
    <w:rsid w:val="00D90920"/>
    <w:rsid w:val="00D90AA4"/>
    <w:rsid w:val="00D90D1C"/>
    <w:rsid w:val="00D90F25"/>
    <w:rsid w:val="00D90FF6"/>
    <w:rsid w:val="00D912B7"/>
    <w:rsid w:val="00D91401"/>
    <w:rsid w:val="00D928C7"/>
    <w:rsid w:val="00D92D12"/>
    <w:rsid w:val="00D92DFA"/>
    <w:rsid w:val="00D93122"/>
    <w:rsid w:val="00D934A1"/>
    <w:rsid w:val="00D93565"/>
    <w:rsid w:val="00D939C1"/>
    <w:rsid w:val="00D93C72"/>
    <w:rsid w:val="00D94069"/>
    <w:rsid w:val="00D940AC"/>
    <w:rsid w:val="00D94391"/>
    <w:rsid w:val="00D94625"/>
    <w:rsid w:val="00D94841"/>
    <w:rsid w:val="00D94873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3E7"/>
    <w:rsid w:val="00D96543"/>
    <w:rsid w:val="00D96959"/>
    <w:rsid w:val="00D96FCA"/>
    <w:rsid w:val="00D97367"/>
    <w:rsid w:val="00D974D3"/>
    <w:rsid w:val="00D97A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4FED"/>
    <w:rsid w:val="00DA503A"/>
    <w:rsid w:val="00DA52C5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98D"/>
    <w:rsid w:val="00DB29D9"/>
    <w:rsid w:val="00DB323E"/>
    <w:rsid w:val="00DB32D5"/>
    <w:rsid w:val="00DB341B"/>
    <w:rsid w:val="00DB35D5"/>
    <w:rsid w:val="00DB35D7"/>
    <w:rsid w:val="00DB3C8B"/>
    <w:rsid w:val="00DB3D89"/>
    <w:rsid w:val="00DB4301"/>
    <w:rsid w:val="00DB44B9"/>
    <w:rsid w:val="00DB471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37A7"/>
    <w:rsid w:val="00DC4061"/>
    <w:rsid w:val="00DC435F"/>
    <w:rsid w:val="00DC4F6A"/>
    <w:rsid w:val="00DC4FB0"/>
    <w:rsid w:val="00DC5014"/>
    <w:rsid w:val="00DC5462"/>
    <w:rsid w:val="00DC59F1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0EAE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83A"/>
    <w:rsid w:val="00DE5D3C"/>
    <w:rsid w:val="00DE5D96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95C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65C5"/>
    <w:rsid w:val="00DF6B45"/>
    <w:rsid w:val="00DF6F98"/>
    <w:rsid w:val="00DF73D1"/>
    <w:rsid w:val="00DF74B0"/>
    <w:rsid w:val="00DF74BE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56FE"/>
    <w:rsid w:val="00E05D10"/>
    <w:rsid w:val="00E062B7"/>
    <w:rsid w:val="00E0663E"/>
    <w:rsid w:val="00E066A1"/>
    <w:rsid w:val="00E066CC"/>
    <w:rsid w:val="00E06D04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B1"/>
    <w:rsid w:val="00E111F1"/>
    <w:rsid w:val="00E112E0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2A4"/>
    <w:rsid w:val="00E1347D"/>
    <w:rsid w:val="00E13484"/>
    <w:rsid w:val="00E13603"/>
    <w:rsid w:val="00E1373F"/>
    <w:rsid w:val="00E1376C"/>
    <w:rsid w:val="00E13AC1"/>
    <w:rsid w:val="00E13FCD"/>
    <w:rsid w:val="00E143E0"/>
    <w:rsid w:val="00E144AC"/>
    <w:rsid w:val="00E1477F"/>
    <w:rsid w:val="00E147BF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16"/>
    <w:rsid w:val="00E16287"/>
    <w:rsid w:val="00E16363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42A"/>
    <w:rsid w:val="00E21D87"/>
    <w:rsid w:val="00E224AD"/>
    <w:rsid w:val="00E224BD"/>
    <w:rsid w:val="00E227FF"/>
    <w:rsid w:val="00E228FD"/>
    <w:rsid w:val="00E229F7"/>
    <w:rsid w:val="00E22B38"/>
    <w:rsid w:val="00E22BA4"/>
    <w:rsid w:val="00E22BAD"/>
    <w:rsid w:val="00E22BD9"/>
    <w:rsid w:val="00E22BE9"/>
    <w:rsid w:val="00E22D06"/>
    <w:rsid w:val="00E22E08"/>
    <w:rsid w:val="00E232B8"/>
    <w:rsid w:val="00E24484"/>
    <w:rsid w:val="00E246F0"/>
    <w:rsid w:val="00E2492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8DD"/>
    <w:rsid w:val="00E26B4D"/>
    <w:rsid w:val="00E26E46"/>
    <w:rsid w:val="00E26FA8"/>
    <w:rsid w:val="00E272A9"/>
    <w:rsid w:val="00E272F1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0BB"/>
    <w:rsid w:val="00E343EA"/>
    <w:rsid w:val="00E34447"/>
    <w:rsid w:val="00E347E7"/>
    <w:rsid w:val="00E34885"/>
    <w:rsid w:val="00E34957"/>
    <w:rsid w:val="00E349CC"/>
    <w:rsid w:val="00E34D17"/>
    <w:rsid w:val="00E35195"/>
    <w:rsid w:val="00E35246"/>
    <w:rsid w:val="00E354A0"/>
    <w:rsid w:val="00E35583"/>
    <w:rsid w:val="00E357D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0E"/>
    <w:rsid w:val="00E459A6"/>
    <w:rsid w:val="00E46208"/>
    <w:rsid w:val="00E46364"/>
    <w:rsid w:val="00E464D0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793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6260"/>
    <w:rsid w:val="00E5655B"/>
    <w:rsid w:val="00E566C5"/>
    <w:rsid w:val="00E566F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A05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70E7"/>
    <w:rsid w:val="00E77240"/>
    <w:rsid w:val="00E77399"/>
    <w:rsid w:val="00E773F9"/>
    <w:rsid w:val="00E77510"/>
    <w:rsid w:val="00E775A8"/>
    <w:rsid w:val="00E77EE5"/>
    <w:rsid w:val="00E80272"/>
    <w:rsid w:val="00E80307"/>
    <w:rsid w:val="00E80E0D"/>
    <w:rsid w:val="00E8111E"/>
    <w:rsid w:val="00E812E9"/>
    <w:rsid w:val="00E81329"/>
    <w:rsid w:val="00E8132F"/>
    <w:rsid w:val="00E8143E"/>
    <w:rsid w:val="00E81545"/>
    <w:rsid w:val="00E81A39"/>
    <w:rsid w:val="00E81B8D"/>
    <w:rsid w:val="00E821F7"/>
    <w:rsid w:val="00E82622"/>
    <w:rsid w:val="00E82776"/>
    <w:rsid w:val="00E827A3"/>
    <w:rsid w:val="00E828F9"/>
    <w:rsid w:val="00E82A41"/>
    <w:rsid w:val="00E82C54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058"/>
    <w:rsid w:val="00E854C7"/>
    <w:rsid w:val="00E856D0"/>
    <w:rsid w:val="00E8661F"/>
    <w:rsid w:val="00E8687C"/>
    <w:rsid w:val="00E86D95"/>
    <w:rsid w:val="00E86E36"/>
    <w:rsid w:val="00E87BA9"/>
    <w:rsid w:val="00E90131"/>
    <w:rsid w:val="00E90165"/>
    <w:rsid w:val="00E9040D"/>
    <w:rsid w:val="00E90D2D"/>
    <w:rsid w:val="00E9121F"/>
    <w:rsid w:val="00E913F7"/>
    <w:rsid w:val="00E914AF"/>
    <w:rsid w:val="00E915A1"/>
    <w:rsid w:val="00E91ACB"/>
    <w:rsid w:val="00E91C0B"/>
    <w:rsid w:val="00E91D93"/>
    <w:rsid w:val="00E91E4B"/>
    <w:rsid w:val="00E9265C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1AA"/>
    <w:rsid w:val="00E965DF"/>
    <w:rsid w:val="00E96720"/>
    <w:rsid w:val="00E969B0"/>
    <w:rsid w:val="00E96B01"/>
    <w:rsid w:val="00E96BFD"/>
    <w:rsid w:val="00E96D12"/>
    <w:rsid w:val="00E96EB1"/>
    <w:rsid w:val="00E97181"/>
    <w:rsid w:val="00E97293"/>
    <w:rsid w:val="00E979C1"/>
    <w:rsid w:val="00EA082A"/>
    <w:rsid w:val="00EA091C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571"/>
    <w:rsid w:val="00EB17E2"/>
    <w:rsid w:val="00EB1B6D"/>
    <w:rsid w:val="00EB1C78"/>
    <w:rsid w:val="00EB2447"/>
    <w:rsid w:val="00EB252D"/>
    <w:rsid w:val="00EB2BA7"/>
    <w:rsid w:val="00EB2F8C"/>
    <w:rsid w:val="00EB2FE8"/>
    <w:rsid w:val="00EB334E"/>
    <w:rsid w:val="00EB33BC"/>
    <w:rsid w:val="00EB3407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404"/>
    <w:rsid w:val="00EB6577"/>
    <w:rsid w:val="00EB6681"/>
    <w:rsid w:val="00EB6847"/>
    <w:rsid w:val="00EB6881"/>
    <w:rsid w:val="00EB69E2"/>
    <w:rsid w:val="00EB6ED8"/>
    <w:rsid w:val="00EB7111"/>
    <w:rsid w:val="00EB715F"/>
    <w:rsid w:val="00EB7182"/>
    <w:rsid w:val="00EB71E5"/>
    <w:rsid w:val="00EB739B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635D"/>
    <w:rsid w:val="00EC641D"/>
    <w:rsid w:val="00EC6BC0"/>
    <w:rsid w:val="00EC6BEE"/>
    <w:rsid w:val="00EC6C8C"/>
    <w:rsid w:val="00EC6E83"/>
    <w:rsid w:val="00EC7048"/>
    <w:rsid w:val="00EC759E"/>
    <w:rsid w:val="00EC78DA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59A"/>
    <w:rsid w:val="00ED2783"/>
    <w:rsid w:val="00ED2987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8C4"/>
    <w:rsid w:val="00ED78CA"/>
    <w:rsid w:val="00ED7DE3"/>
    <w:rsid w:val="00ED7F7E"/>
    <w:rsid w:val="00EE011D"/>
    <w:rsid w:val="00EE01CB"/>
    <w:rsid w:val="00EE0239"/>
    <w:rsid w:val="00EE0369"/>
    <w:rsid w:val="00EE06A9"/>
    <w:rsid w:val="00EE0C17"/>
    <w:rsid w:val="00EE0E04"/>
    <w:rsid w:val="00EE0F28"/>
    <w:rsid w:val="00EE0F6A"/>
    <w:rsid w:val="00EE1327"/>
    <w:rsid w:val="00EE1EF4"/>
    <w:rsid w:val="00EE228A"/>
    <w:rsid w:val="00EE22DB"/>
    <w:rsid w:val="00EE2AF1"/>
    <w:rsid w:val="00EE3053"/>
    <w:rsid w:val="00EE3155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84B"/>
    <w:rsid w:val="00EE7D32"/>
    <w:rsid w:val="00EE7D98"/>
    <w:rsid w:val="00EF003F"/>
    <w:rsid w:val="00EF0141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8AF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B1"/>
    <w:rsid w:val="00F11494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656"/>
    <w:rsid w:val="00F17D11"/>
    <w:rsid w:val="00F17DED"/>
    <w:rsid w:val="00F20560"/>
    <w:rsid w:val="00F20B7B"/>
    <w:rsid w:val="00F20D68"/>
    <w:rsid w:val="00F20FDA"/>
    <w:rsid w:val="00F218DA"/>
    <w:rsid w:val="00F21950"/>
    <w:rsid w:val="00F21DF1"/>
    <w:rsid w:val="00F222A5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D68"/>
    <w:rsid w:val="00F24F4B"/>
    <w:rsid w:val="00F2514A"/>
    <w:rsid w:val="00F2521F"/>
    <w:rsid w:val="00F25311"/>
    <w:rsid w:val="00F25514"/>
    <w:rsid w:val="00F2572B"/>
    <w:rsid w:val="00F257B7"/>
    <w:rsid w:val="00F25C3B"/>
    <w:rsid w:val="00F25DAA"/>
    <w:rsid w:val="00F260C0"/>
    <w:rsid w:val="00F26136"/>
    <w:rsid w:val="00F2641A"/>
    <w:rsid w:val="00F26BD2"/>
    <w:rsid w:val="00F274E2"/>
    <w:rsid w:val="00F27AF6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63E1"/>
    <w:rsid w:val="00F36498"/>
    <w:rsid w:val="00F365B7"/>
    <w:rsid w:val="00F36683"/>
    <w:rsid w:val="00F3684F"/>
    <w:rsid w:val="00F36A1F"/>
    <w:rsid w:val="00F36CBC"/>
    <w:rsid w:val="00F36D58"/>
    <w:rsid w:val="00F36F00"/>
    <w:rsid w:val="00F36FD3"/>
    <w:rsid w:val="00F3784C"/>
    <w:rsid w:val="00F3793B"/>
    <w:rsid w:val="00F402CB"/>
    <w:rsid w:val="00F4053C"/>
    <w:rsid w:val="00F405C0"/>
    <w:rsid w:val="00F40AD1"/>
    <w:rsid w:val="00F40E4D"/>
    <w:rsid w:val="00F41189"/>
    <w:rsid w:val="00F41372"/>
    <w:rsid w:val="00F41784"/>
    <w:rsid w:val="00F41994"/>
    <w:rsid w:val="00F41C7A"/>
    <w:rsid w:val="00F41F7D"/>
    <w:rsid w:val="00F420DC"/>
    <w:rsid w:val="00F42274"/>
    <w:rsid w:val="00F42442"/>
    <w:rsid w:val="00F42547"/>
    <w:rsid w:val="00F425A6"/>
    <w:rsid w:val="00F42952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8DF"/>
    <w:rsid w:val="00F44A04"/>
    <w:rsid w:val="00F44BE6"/>
    <w:rsid w:val="00F44C84"/>
    <w:rsid w:val="00F44D1B"/>
    <w:rsid w:val="00F44E18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81"/>
    <w:rsid w:val="00F46B68"/>
    <w:rsid w:val="00F47051"/>
    <w:rsid w:val="00F47868"/>
    <w:rsid w:val="00F47871"/>
    <w:rsid w:val="00F47D21"/>
    <w:rsid w:val="00F503A9"/>
    <w:rsid w:val="00F50944"/>
    <w:rsid w:val="00F50BE5"/>
    <w:rsid w:val="00F512F3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6015A"/>
    <w:rsid w:val="00F6023F"/>
    <w:rsid w:val="00F60A12"/>
    <w:rsid w:val="00F60E90"/>
    <w:rsid w:val="00F60F18"/>
    <w:rsid w:val="00F61183"/>
    <w:rsid w:val="00F612A4"/>
    <w:rsid w:val="00F613C8"/>
    <w:rsid w:val="00F6174E"/>
    <w:rsid w:val="00F62483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8D2"/>
    <w:rsid w:val="00F65910"/>
    <w:rsid w:val="00F65BA5"/>
    <w:rsid w:val="00F65F35"/>
    <w:rsid w:val="00F66056"/>
    <w:rsid w:val="00F6664D"/>
    <w:rsid w:val="00F669E2"/>
    <w:rsid w:val="00F66B54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E6"/>
    <w:rsid w:val="00F81348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2E00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112"/>
    <w:rsid w:val="00F9755E"/>
    <w:rsid w:val="00F9769F"/>
    <w:rsid w:val="00FA0020"/>
    <w:rsid w:val="00FA031B"/>
    <w:rsid w:val="00FA06A9"/>
    <w:rsid w:val="00FA0C53"/>
    <w:rsid w:val="00FA13D0"/>
    <w:rsid w:val="00FA157D"/>
    <w:rsid w:val="00FA15FB"/>
    <w:rsid w:val="00FA1650"/>
    <w:rsid w:val="00FA172B"/>
    <w:rsid w:val="00FA190C"/>
    <w:rsid w:val="00FA1A40"/>
    <w:rsid w:val="00FA20AF"/>
    <w:rsid w:val="00FA23EA"/>
    <w:rsid w:val="00FA2429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4B0"/>
    <w:rsid w:val="00FB74F7"/>
    <w:rsid w:val="00FB7521"/>
    <w:rsid w:val="00FB7740"/>
    <w:rsid w:val="00FB792D"/>
    <w:rsid w:val="00FC078B"/>
    <w:rsid w:val="00FC0896"/>
    <w:rsid w:val="00FC0A40"/>
    <w:rsid w:val="00FC14D6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C94"/>
    <w:rsid w:val="00FD3580"/>
    <w:rsid w:val="00FD364F"/>
    <w:rsid w:val="00FD41FA"/>
    <w:rsid w:val="00FD44CE"/>
    <w:rsid w:val="00FD4810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6F"/>
    <w:rsid w:val="00FF3426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31CC1D33"/>
  <w15:docId w15:val="{0701B992-74CB-4295-9B8E-98AC1153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6CDA-5F2C-4C02-97B1-B7E0FA5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5185</TotalTime>
  <Pages>44</Pages>
  <Words>7012</Words>
  <Characters>39969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46888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User1 Lastname</cp:lastModifiedBy>
  <cp:revision>196</cp:revision>
  <cp:lastPrinted>2022-08-04T05:01:00Z</cp:lastPrinted>
  <dcterms:created xsi:type="dcterms:W3CDTF">2022-11-04T02:55:00Z</dcterms:created>
  <dcterms:modified xsi:type="dcterms:W3CDTF">2023-11-10T07:27:00Z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