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5CD51" w14:textId="4C2EBAD6" w:rsidR="00AD3B26" w:rsidRPr="00553212" w:rsidRDefault="00AD3B26" w:rsidP="00553212">
      <w:pPr>
        <w:pStyle w:val="Heading1"/>
        <w:keepNext w:val="0"/>
        <w:widowControl w:val="0"/>
        <w:spacing w:before="0" w:after="0" w:line="240" w:lineRule="auto"/>
        <w:jc w:val="thaiDistribute"/>
        <w:rPr>
          <w:rFonts w:ascii="Angsana New" w:hAnsi="Angsana New" w:cs="Angsana New"/>
          <w:color w:val="auto"/>
          <w:sz w:val="40"/>
          <w:szCs w:val="32"/>
          <w:cs/>
          <w:lang w:bidi="th-TH"/>
        </w:rPr>
      </w:pPr>
      <w:r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เสนอ</w:t>
      </w:r>
      <w:r w:rsidR="00DD23C9" w:rsidRPr="00553212">
        <w:rPr>
          <w:rFonts w:ascii="Angsana New" w:hAnsi="Angsana New" w:cs="Angsana New"/>
          <w:color w:val="auto"/>
          <w:sz w:val="40"/>
          <w:szCs w:val="32"/>
          <w:lang w:bidi="th-TH"/>
        </w:rPr>
        <w:tab/>
      </w:r>
      <w:r w:rsidR="0024771B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คณะกรรมการ</w:t>
      </w:r>
      <w:r w:rsidR="00A05F0A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และผู้ถือหุ้น</w:t>
      </w:r>
      <w:r w:rsidR="0024771B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ของ</w:t>
      </w:r>
      <w:r w:rsidR="009F065A" w:rsidRPr="00553212">
        <w:rPr>
          <w:rFonts w:ascii="Angsana New" w:hAnsi="Angsana New" w:cs="Angsana New"/>
          <w:color w:val="auto"/>
          <w:sz w:val="40"/>
          <w:szCs w:val="32"/>
          <w:cs/>
        </w:rPr>
        <w:t>บริษัท บลูบิค กรุ๊ป จำกัด</w:t>
      </w:r>
      <w:r w:rsidR="00637EE6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 xml:space="preserve"> </w:t>
      </w:r>
      <w:r w:rsidR="00F929A6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(</w:t>
      </w:r>
      <w:r w:rsidR="00637EE6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มหาชน</w:t>
      </w:r>
      <w:r w:rsidR="00F929A6"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)</w:t>
      </w:r>
    </w:p>
    <w:p w14:paraId="0B6E3847" w14:textId="730F9EC8" w:rsidR="009F065A" w:rsidRPr="006F7673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6"/>
          <w:szCs w:val="36"/>
        </w:rPr>
      </w:pPr>
    </w:p>
    <w:p w14:paraId="33857DB1" w14:textId="0D772981" w:rsidR="00A05F0A" w:rsidRPr="00481D8F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</w:t>
      </w:r>
      <w:r w:rsidR="006C1459" w:rsidRPr="00481D8F">
        <w:rPr>
          <w:rFonts w:ascii="Angsana New" w:hAnsi="Angsana New" w:cs="Angsana New"/>
          <w:sz w:val="32"/>
          <w:szCs w:val="32"/>
          <w:cs/>
        </w:rPr>
        <w:t>บริษัท บลูบิค กรุ๊ป จำกัด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(มหาชน)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="00A05F0A"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Pr="00481D8F">
        <w:rPr>
          <w:rFonts w:ascii="Angsana New" w:hAnsi="Angsana New" w:cs="Angsana New"/>
          <w:sz w:val="32"/>
          <w:szCs w:val="32"/>
          <w:lang w:bidi="th-TH"/>
        </w:rPr>
        <w:t>3</w:t>
      </w:r>
      <w:r w:rsidR="00C403D8" w:rsidRPr="00481D8F">
        <w:rPr>
          <w:rFonts w:ascii="Angsana New" w:hAnsi="Angsana New" w:cs="Angsana New"/>
          <w:sz w:val="32"/>
          <w:szCs w:val="32"/>
          <w:lang w:bidi="th-TH"/>
        </w:rPr>
        <w:t xml:space="preserve">0 </w:t>
      </w:r>
      <w:r w:rsidR="00296DAD">
        <w:rPr>
          <w:rFonts w:ascii="Angsana New" w:hAnsi="Angsana New" w:cs="Angsana New" w:hint="cs"/>
          <w:sz w:val="32"/>
          <w:szCs w:val="32"/>
          <w:cs/>
          <w:lang w:bidi="th-TH"/>
        </w:rPr>
        <w:t>กันย</w:t>
      </w:r>
      <w:r w:rsidR="00C403D8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ายน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481D8F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A445A7">
        <w:rPr>
          <w:rFonts w:ascii="Angsana New" w:hAnsi="Angsana New" w:cs="Angsana New"/>
          <w:sz w:val="32"/>
          <w:szCs w:val="32"/>
          <w:lang w:val="en-US" w:bidi="th-TH"/>
        </w:rPr>
        <w:t>6</w:t>
      </w:r>
      <w:r w:rsidR="00A05F0A"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เฉพาะของบริษัท</w:t>
      </w:r>
      <w:r w:rsidR="00A05F0A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สำหรับงวดสามเดือนและ</w:t>
      </w:r>
      <w:r w:rsidR="00296DAD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เ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ก</w:t>
      </w:r>
      <w:r w:rsidR="00296DAD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้า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เดือนสิ้นสุดวันที่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bidi="th-TH"/>
        </w:rPr>
        <w:t xml:space="preserve">30 </w:t>
      </w:r>
      <w:r w:rsidR="00296DAD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กันย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ายน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 xml:space="preserve">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val="en-US" w:bidi="th-TH"/>
        </w:rPr>
        <w:t>256</w:t>
      </w:r>
      <w:r w:rsidR="00A445A7">
        <w:rPr>
          <w:rFonts w:ascii="Angsana New" w:hAnsi="Angsana New" w:cs="Angsana New"/>
          <w:spacing w:val="6"/>
          <w:sz w:val="32"/>
          <w:szCs w:val="32"/>
          <w:lang w:val="en-US" w:bidi="th-TH"/>
        </w:rPr>
        <w:t>6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val="en-US" w:bidi="th-TH"/>
        </w:rPr>
        <w:t xml:space="preserve"> </w:t>
      </w:r>
      <w:r w:rsidR="00233EDD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งบแสดงการ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เปลี่ยนแปลงส่วนของผู้ถือหุ้นรวม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296DAD">
        <w:rPr>
          <w:rFonts w:ascii="Angsana New" w:hAnsi="Angsana New" w:cs="Angsana New" w:hint="cs"/>
          <w:sz w:val="32"/>
          <w:szCs w:val="32"/>
          <w:cs/>
          <w:lang w:bidi="th-TH"/>
        </w:rPr>
        <w:t>เ</w:t>
      </w:r>
      <w:r w:rsidR="00C403D8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ก</w:t>
      </w:r>
      <w:r w:rsidR="00296DAD">
        <w:rPr>
          <w:rFonts w:ascii="Angsana New" w:hAnsi="Angsana New" w:cs="Angsana New" w:hint="cs"/>
          <w:sz w:val="32"/>
          <w:szCs w:val="32"/>
          <w:cs/>
          <w:lang w:bidi="th-TH"/>
        </w:rPr>
        <w:t>้า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วันเดียวกันและหมายเหตุประกอบงบการเงินระหว่างกาล</w:t>
      </w:r>
      <w:r w:rsidRPr="00481D8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แบบย่อ </w:t>
      </w:r>
      <w:r w:rsidRPr="00481D8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bidi="th-TH"/>
        </w:rPr>
        <w:t>ซึ่งผู้บ</w:t>
      </w:r>
      <w:r w:rsidRPr="00481D8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กาลเหล่านี้ตามมาตรฐานการบัญชี ฉบับที่ </w:t>
      </w:r>
      <w:r w:rsidRPr="00481D8F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Pr="00481D8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55BBC3E8" w:rsidR="00A05F0A" w:rsidRPr="00C403D8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403D8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C403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C403D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C403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C403D8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4BC79F73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43CE056" w14:textId="616E4A39" w:rsidR="00C403D8" w:rsidRDefault="00C403D8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F224BA4" w14:textId="77777777" w:rsidR="00CD5CC7" w:rsidRDefault="00CD5CC7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FEAED23" w14:textId="77777777" w:rsidR="00CD5CC7" w:rsidRDefault="00CD5CC7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062A605D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93EB78E" w14:textId="77777777" w:rsidR="00F754E7" w:rsidRPr="00F754E7" w:rsidRDefault="00F754E7" w:rsidP="00F754E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000E7D7" w14:textId="056BF265" w:rsidR="007C5A37" w:rsidRPr="00A52E1B" w:rsidRDefault="007C5A37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ศันสนีย์ </w:t>
      </w:r>
      <w:r w:rsidR="00880A9C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6EA3765E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614CBDC9" w:rsidR="00D20C85" w:rsidRPr="0028089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5C091F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A52E1B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A37404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37404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4F0683A0" w:rsidR="00021AE1" w:rsidRPr="00021AE1" w:rsidRDefault="00EC09A6" w:rsidP="00350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6E6BFB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FC6B58" w:rsidRPr="006E6BFB">
        <w:rPr>
          <w:rFonts w:ascii="Angsana New" w:hAnsi="Angsana New" w:cs="Angsana New"/>
          <w:sz w:val="32"/>
          <w:szCs w:val="32"/>
          <w:lang w:val="en-US" w:bidi="th-TH"/>
        </w:rPr>
        <w:t>0</w:t>
      </w:r>
      <w:r w:rsidR="00917F1E" w:rsidRPr="006E6BFB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FC6B58" w:rsidRPr="006E6BFB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="00927590" w:rsidRPr="006E6BFB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A445A7" w:rsidRPr="006E6BFB">
        <w:rPr>
          <w:rFonts w:ascii="Angsana New" w:hAnsi="Angsana New" w:cs="Angsana New"/>
          <w:sz w:val="32"/>
          <w:szCs w:val="32"/>
          <w:lang w:val="en-US" w:bidi="th-TH"/>
        </w:rPr>
        <w:t>6</w:t>
      </w:r>
    </w:p>
    <w:sectPr w:rsidR="00021AE1" w:rsidRPr="00021AE1" w:rsidSect="00A445A7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448" w:header="749" w:footer="3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4AC73" w14:textId="77777777" w:rsidR="00D56CC4" w:rsidRDefault="00D56CC4">
      <w:r>
        <w:separator/>
      </w:r>
    </w:p>
  </w:endnote>
  <w:endnote w:type="continuationSeparator" w:id="0">
    <w:p w14:paraId="3A2406EE" w14:textId="77777777" w:rsidR="00D56CC4" w:rsidRDefault="00D5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D373B" w14:textId="77777777" w:rsidR="00D56CC4" w:rsidRDefault="00D56CC4">
      <w:bookmarkStart w:id="0" w:name="_Hlk482348182"/>
      <w:bookmarkEnd w:id="0"/>
      <w:r>
        <w:separator/>
      </w:r>
    </w:p>
  </w:footnote>
  <w:footnote w:type="continuationSeparator" w:id="0">
    <w:p w14:paraId="02DA2674" w14:textId="77777777" w:rsidR="00D56CC4" w:rsidRDefault="00D56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030394AC" w:rsidR="00B63D0E" w:rsidRDefault="00B63D0E" w:rsidP="00D96128">
    <w:pPr>
      <w:pStyle w:val="Header"/>
      <w:jc w:val="right"/>
    </w:pPr>
  </w:p>
  <w:p w14:paraId="6E8E3DA0" w14:textId="47CAAF32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093BFDFA" w:rsidR="00D15EA5" w:rsidRDefault="00D15EA5" w:rsidP="00CD5CC7">
    <w:pPr>
      <w:pStyle w:val="Header"/>
      <w:tabs>
        <w:tab w:val="clear" w:pos="8562"/>
        <w:tab w:val="left" w:pos="5328"/>
      </w:tabs>
      <w:spacing w:after="2280"/>
    </w:pPr>
  </w:p>
  <w:p w14:paraId="1B1B7861" w14:textId="5E52B3BF" w:rsidR="00637EE6" w:rsidRPr="00A52E1B" w:rsidRDefault="00637EE6" w:rsidP="00CD5CC7">
    <w:pPr>
      <w:pStyle w:val="Header"/>
      <w:tabs>
        <w:tab w:val="clear" w:pos="8562"/>
        <w:tab w:val="left" w:pos="5328"/>
      </w:tabs>
      <w:spacing w:after="132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57AF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81A84"/>
    <w:rsid w:val="0019210D"/>
    <w:rsid w:val="001A3BFB"/>
    <w:rsid w:val="001A3C20"/>
    <w:rsid w:val="001B198C"/>
    <w:rsid w:val="001B7388"/>
    <w:rsid w:val="001D2302"/>
    <w:rsid w:val="001D7BB3"/>
    <w:rsid w:val="001E0CE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96DAD"/>
    <w:rsid w:val="002A252E"/>
    <w:rsid w:val="002A4B34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744DA"/>
    <w:rsid w:val="00384904"/>
    <w:rsid w:val="003A1389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E5FBE"/>
    <w:rsid w:val="003F16DE"/>
    <w:rsid w:val="003F1782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3BC8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D52DC"/>
    <w:rsid w:val="004E0394"/>
    <w:rsid w:val="004F1A16"/>
    <w:rsid w:val="004F207F"/>
    <w:rsid w:val="004F5D91"/>
    <w:rsid w:val="005070FA"/>
    <w:rsid w:val="0052186A"/>
    <w:rsid w:val="005248F3"/>
    <w:rsid w:val="00527E02"/>
    <w:rsid w:val="005321DA"/>
    <w:rsid w:val="00547541"/>
    <w:rsid w:val="00551365"/>
    <w:rsid w:val="005514D6"/>
    <w:rsid w:val="00553212"/>
    <w:rsid w:val="005627FF"/>
    <w:rsid w:val="00577D61"/>
    <w:rsid w:val="005822AC"/>
    <w:rsid w:val="005A7C19"/>
    <w:rsid w:val="005B0B76"/>
    <w:rsid w:val="005B405A"/>
    <w:rsid w:val="005B50CC"/>
    <w:rsid w:val="005B65F3"/>
    <w:rsid w:val="005C091F"/>
    <w:rsid w:val="005C2CCB"/>
    <w:rsid w:val="005C6479"/>
    <w:rsid w:val="005C69FD"/>
    <w:rsid w:val="005C759F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47AE6"/>
    <w:rsid w:val="00647E61"/>
    <w:rsid w:val="00666764"/>
    <w:rsid w:val="0066694B"/>
    <w:rsid w:val="00667DB6"/>
    <w:rsid w:val="006703B2"/>
    <w:rsid w:val="006771E8"/>
    <w:rsid w:val="00677C01"/>
    <w:rsid w:val="00683CC7"/>
    <w:rsid w:val="00683F7D"/>
    <w:rsid w:val="006843B1"/>
    <w:rsid w:val="00692CA5"/>
    <w:rsid w:val="006932D7"/>
    <w:rsid w:val="006B06A2"/>
    <w:rsid w:val="006C1459"/>
    <w:rsid w:val="006C3D37"/>
    <w:rsid w:val="006C6376"/>
    <w:rsid w:val="006D6FF5"/>
    <w:rsid w:val="006E12E7"/>
    <w:rsid w:val="006E6BFB"/>
    <w:rsid w:val="006F1B19"/>
    <w:rsid w:val="006F29ED"/>
    <w:rsid w:val="006F4F77"/>
    <w:rsid w:val="006F7673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752B8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0CC9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37404"/>
    <w:rsid w:val="00A43EE6"/>
    <w:rsid w:val="00A445A7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9723D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03D8"/>
    <w:rsid w:val="00C41C7D"/>
    <w:rsid w:val="00C51B1D"/>
    <w:rsid w:val="00C63023"/>
    <w:rsid w:val="00C63743"/>
    <w:rsid w:val="00C76C6C"/>
    <w:rsid w:val="00C80EC5"/>
    <w:rsid w:val="00C86BB9"/>
    <w:rsid w:val="00C8772C"/>
    <w:rsid w:val="00CA43FD"/>
    <w:rsid w:val="00CB0ED0"/>
    <w:rsid w:val="00CB18EB"/>
    <w:rsid w:val="00CB441E"/>
    <w:rsid w:val="00CB5445"/>
    <w:rsid w:val="00CC72E9"/>
    <w:rsid w:val="00CD25C2"/>
    <w:rsid w:val="00CD4D4E"/>
    <w:rsid w:val="00CD5CC7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36663"/>
    <w:rsid w:val="00D430AD"/>
    <w:rsid w:val="00D460E7"/>
    <w:rsid w:val="00D56CC4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C6F1A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3EA"/>
    <w:rsid w:val="00E26AF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2B6F"/>
    <w:rsid w:val="00EB3478"/>
    <w:rsid w:val="00EB4B39"/>
    <w:rsid w:val="00EB6FE3"/>
    <w:rsid w:val="00EC09A6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4E7"/>
    <w:rsid w:val="00F755E9"/>
    <w:rsid w:val="00F81D0D"/>
    <w:rsid w:val="00F909CD"/>
    <w:rsid w:val="00F929A6"/>
    <w:rsid w:val="00F974D1"/>
    <w:rsid w:val="00FA16E0"/>
    <w:rsid w:val="00FA3966"/>
    <w:rsid w:val="00FC1304"/>
    <w:rsid w:val="00FC4397"/>
    <w:rsid w:val="00FC66BB"/>
    <w:rsid w:val="00FC6B58"/>
    <w:rsid w:val="00FD05AD"/>
    <w:rsid w:val="00FD0666"/>
    <w:rsid w:val="00FD7295"/>
    <w:rsid w:val="00FE2187"/>
    <w:rsid w:val="00FE320C"/>
    <w:rsid w:val="00FF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7" ma:contentTypeDescription="Create a new document." ma:contentTypeScope="" ma:versionID="5f0268511e03ed610d07d9006dcc3c87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e3c0405c228c3d727eb10a47d7fad650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AE9AF8-5A03-43BE-83AF-264E6C2E8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4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2021-04-21T05:25:00Z</cp:lastPrinted>
  <dcterms:created xsi:type="dcterms:W3CDTF">2023-11-10T08:53:00Z</dcterms:created>
  <dcterms:modified xsi:type="dcterms:W3CDTF">2023-11-10T08:53:00Z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