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3FA12E60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2A02B741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0E701B2C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862E68" w:rsidRPr="002640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A3E14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862E68" w:rsidRPr="0026405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2A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Pr="00BC5BFC" w:rsidRDefault="00981CD5" w:rsidP="00C81773">
      <w:pPr>
        <w:rPr>
          <w:rFonts w:ascii="Angsana New" w:hAnsi="Angsana New" w:cs="Angsana New"/>
          <w:b/>
          <w:bCs/>
          <w:sz w:val="20"/>
          <w:szCs w:val="20"/>
          <w:lang w:bidi="th-TH"/>
        </w:rPr>
      </w:pPr>
    </w:p>
    <w:p w14:paraId="5D295BAF" w14:textId="027986DC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BC5BFC" w:rsidRDefault="00C81773" w:rsidP="00BC5BFC">
      <w:pPr>
        <w:rPr>
          <w:rFonts w:ascii="Angsana New" w:hAnsi="Angsana New"/>
          <w:sz w:val="16"/>
          <w:szCs w:val="1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BC5BFC" w:rsidRDefault="00C81773" w:rsidP="00BC5BFC">
      <w:pPr>
        <w:rPr>
          <w:rFonts w:ascii="Angsana New" w:hAnsi="Angsana New"/>
          <w:sz w:val="16"/>
          <w:szCs w:val="16"/>
        </w:rPr>
      </w:pPr>
    </w:p>
    <w:p w14:paraId="055299E4" w14:textId="4AD38036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862E68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A3E1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E62ABC">
        <w:rPr>
          <w:rFonts w:ascii="Angsana New" w:hAnsi="Angsana New" w:cs="Angsana New"/>
          <w:sz w:val="26"/>
          <w:szCs w:val="26"/>
          <w:lang w:bidi="th-TH"/>
        </w:rPr>
        <w:t>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62E68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</w:t>
      </w:r>
      <w:r w:rsidR="0009108C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="00862E68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="00862E68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62E68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AA3E1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862E6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62E68"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 w:rsidR="00862E68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AA3E1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89085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89085C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AA3E14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89085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89085C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BC5BFC" w:rsidRDefault="00981CD5" w:rsidP="00BC5BFC">
      <w:pPr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BC5BFC" w:rsidRDefault="00981CD5" w:rsidP="00BC5BFC">
      <w:pPr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BC5BFC" w:rsidRDefault="00981CD5" w:rsidP="00BC5BFC">
      <w:pPr>
        <w:jc w:val="thaiDistribute"/>
        <w:rPr>
          <w:rFonts w:ascii="Angsana New" w:hAnsi="Angsana New"/>
          <w:sz w:val="16"/>
          <w:szCs w:val="16"/>
        </w:rPr>
      </w:pPr>
    </w:p>
    <w:p w14:paraId="1D993ADF" w14:textId="77777777" w:rsidR="006D28E7" w:rsidRPr="00F70605" w:rsidRDefault="006D28E7" w:rsidP="00981CD5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14:paraId="1A7440BB" w14:textId="5F0A714C" w:rsidR="006D28E7" w:rsidRPr="006805B4" w:rsidRDefault="006D28E7" w:rsidP="00981C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งบการเงินของบริษัท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สำหรับปีสิ้นสุดวันที่ </w:t>
      </w:r>
      <w:r w:rsidR="00862E68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862E68">
        <w:rPr>
          <w:rFonts w:ascii="Angsana New" w:hAnsi="Angsana New" w:cs="Angsana New"/>
          <w:sz w:val="26"/>
          <w:szCs w:val="26"/>
          <w:lang w:bidi="th-TH"/>
        </w:rPr>
        <w:t>2565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/>
          <w:sz w:val="26"/>
          <w:szCs w:val="26"/>
          <w:cs/>
        </w:rPr>
        <w:t xml:space="preserve">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Pr="00CC4BE3">
        <w:rPr>
          <w:rFonts w:ascii="Angsana New" w:hAnsi="Angsana New" w:cs="Angsana New"/>
          <w:sz w:val="26"/>
          <w:szCs w:val="26"/>
          <w:lang w:bidi="th-TH"/>
        </w:rPr>
        <w:t xml:space="preserve">28 </w:t>
      </w:r>
      <w:r w:rsidRPr="006805B4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6805B4">
        <w:rPr>
          <w:rFonts w:ascii="Angsana New" w:hAnsi="Angsana New" w:cs="Angsana New"/>
          <w:sz w:val="26"/>
          <w:szCs w:val="26"/>
          <w:lang w:bidi="th-TH"/>
        </w:rPr>
        <w:t>2566</w:t>
      </w:r>
      <w:r w:rsidR="00981CD5" w:rsidRPr="006805B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A11694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/>
          <w:sz w:val="26"/>
          <w:szCs w:val="26"/>
        </w:rPr>
        <w:t xml:space="preserve">31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/>
          <w:sz w:val="26"/>
          <w:szCs w:val="26"/>
        </w:rPr>
        <w:t xml:space="preserve">2565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</w:t>
      </w:r>
      <w:r w:rsidR="00B231A1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</w:t>
      </w:r>
    </w:p>
    <w:p w14:paraId="78E40911" w14:textId="78BE297B" w:rsidR="006D28E7" w:rsidRPr="0011352C" w:rsidRDefault="006D28E7" w:rsidP="00981C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52B7A" w:rsidRPr="00943314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A52B7A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</w:t>
      </w:r>
      <w:r w:rsidR="00AA3E1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A52B7A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="00A52B7A" w:rsidRPr="00943314">
        <w:rPr>
          <w:rFonts w:ascii="Angsana New" w:hAnsi="Angsana New" w:cs="Angsana New"/>
          <w:sz w:val="26"/>
          <w:szCs w:val="26"/>
          <w:cs/>
          <w:lang w:bidi="th-TH"/>
        </w:rPr>
        <w:t>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1352C">
        <w:rPr>
          <w:rFonts w:ascii="Angsana New" w:hAnsi="Angsana New" w:cs="Angsana New"/>
          <w:sz w:val="26"/>
          <w:szCs w:val="26"/>
          <w:lang w:bidi="th-TH"/>
        </w:rPr>
        <w:t>3</w:t>
      </w:r>
      <w:r w:rsidR="00862E68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A3E1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1352C">
        <w:rPr>
          <w:rFonts w:ascii="Angsana New" w:hAnsi="Angsana New" w:cs="Angsana New"/>
          <w:sz w:val="26"/>
          <w:szCs w:val="26"/>
          <w:lang w:bidi="th-TH"/>
        </w:rPr>
        <w:t>256</w:t>
      </w:r>
      <w:r w:rsidR="00862E68">
        <w:rPr>
          <w:rFonts w:ascii="Angsana New" w:hAnsi="Angsana New" w:cs="Angsana New"/>
          <w:sz w:val="26"/>
          <w:szCs w:val="26"/>
          <w:lang w:bidi="th-TH"/>
        </w:rPr>
        <w:t>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ที่นำมาแสดงเปรียบเทียบ</w:t>
      </w:r>
      <w:r w:rsidR="00B231A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สอบทานโดย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ผู้สอบบัญชีอีกท่านหนึ่งในสำนักงานเดียวกับข้าพเจ้า โดยให้ข้อสรุปตามรายงานลงวันที่ </w:t>
      </w:r>
      <w:r w:rsidR="00A41C73">
        <w:rPr>
          <w:rFonts w:ascii="Angsana New" w:hAnsi="Angsana New" w:cs="Angsana New"/>
          <w:sz w:val="26"/>
          <w:szCs w:val="26"/>
        </w:rPr>
        <w:t xml:space="preserve">          </w:t>
      </w:r>
      <w:r w:rsidR="00AA3E14">
        <w:rPr>
          <w:rFonts w:ascii="Angsana New" w:hAnsi="Angsana New" w:cs="Angsana New"/>
          <w:sz w:val="26"/>
          <w:szCs w:val="26"/>
          <w:lang w:val="en-US"/>
        </w:rPr>
        <w:t>10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A3E14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732F69">
        <w:rPr>
          <w:rFonts w:ascii="Angsana New" w:hAnsi="Angsana New" w:cs="Angsana New"/>
          <w:sz w:val="26"/>
          <w:szCs w:val="26"/>
        </w:rPr>
        <w:t xml:space="preserve">   </w:t>
      </w:r>
      <w:r w:rsidRPr="00B667F4">
        <w:rPr>
          <w:rFonts w:ascii="Angsana New" w:hAnsi="Angsana New" w:cs="Angsana New"/>
          <w:sz w:val="26"/>
          <w:szCs w:val="26"/>
          <w:cs/>
        </w:rPr>
        <w:t>ฉบับที่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34 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เรื่อง </w:t>
      </w:r>
      <w:r w:rsidR="00BD5030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</w:t>
      </w:r>
      <w:r w:rsidRPr="00B667F4">
        <w:rPr>
          <w:rFonts w:ascii="Angsana New" w:hAnsi="Angsana New" w:cs="Angsana New"/>
          <w:sz w:val="26"/>
          <w:szCs w:val="26"/>
          <w:cs/>
        </w:rPr>
        <w:t>การเงินระหว่างกาล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529980B6" w14:textId="77777777" w:rsidR="0012448F" w:rsidRPr="006E2252" w:rsidRDefault="0012448F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65EB9949" w14:textId="77777777" w:rsidR="0012448F" w:rsidRPr="006E2252" w:rsidRDefault="0012448F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26784CAC" w14:textId="77777777" w:rsidR="006D28E7" w:rsidRPr="006E2252" w:rsidRDefault="006D28E7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1E6D68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6D89316E" w:rsidR="0075680B" w:rsidRPr="001E6D68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A3E14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A3E14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E62ABC" w:rsidRPr="001E6D68">
        <w:rPr>
          <w:rFonts w:ascii="Angsana New" w:hAnsi="Angsana New" w:cs="Angsana New"/>
          <w:sz w:val="26"/>
          <w:szCs w:val="26"/>
          <w:lang w:bidi="th-TH"/>
        </w:rPr>
        <w:t>6</w:t>
      </w:r>
    </w:p>
    <w:sectPr w:rsidR="0075680B" w:rsidRPr="001E6D68" w:rsidSect="008A51E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06BFD" w14:textId="77777777" w:rsidR="00993CE6" w:rsidRDefault="00993CE6" w:rsidP="006D3290">
      <w:r>
        <w:separator/>
      </w:r>
    </w:p>
  </w:endnote>
  <w:endnote w:type="continuationSeparator" w:id="0">
    <w:p w14:paraId="37FCF920" w14:textId="77777777" w:rsidR="00993CE6" w:rsidRDefault="00993CE6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58F2" w14:textId="77777777" w:rsidR="00993CE6" w:rsidRDefault="00993CE6" w:rsidP="006D3290">
      <w:r>
        <w:separator/>
      </w:r>
    </w:p>
  </w:footnote>
  <w:footnote w:type="continuationSeparator" w:id="0">
    <w:p w14:paraId="05D13282" w14:textId="77777777" w:rsidR="00993CE6" w:rsidRDefault="00993CE6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004E"/>
    <w:rsid w:val="00033D79"/>
    <w:rsid w:val="00057527"/>
    <w:rsid w:val="000908DB"/>
    <w:rsid w:val="0009108C"/>
    <w:rsid w:val="000A3CFB"/>
    <w:rsid w:val="000A3D4A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E409F"/>
    <w:rsid w:val="001E6D68"/>
    <w:rsid w:val="001F4AB6"/>
    <w:rsid w:val="00213266"/>
    <w:rsid w:val="00215181"/>
    <w:rsid w:val="0022620E"/>
    <w:rsid w:val="00230F9E"/>
    <w:rsid w:val="00236290"/>
    <w:rsid w:val="002370B8"/>
    <w:rsid w:val="0026489E"/>
    <w:rsid w:val="00277E27"/>
    <w:rsid w:val="00284F42"/>
    <w:rsid w:val="002A602A"/>
    <w:rsid w:val="002D241D"/>
    <w:rsid w:val="002E65B1"/>
    <w:rsid w:val="002F44CB"/>
    <w:rsid w:val="002F7FEF"/>
    <w:rsid w:val="00321E49"/>
    <w:rsid w:val="003324F4"/>
    <w:rsid w:val="00352177"/>
    <w:rsid w:val="0036568A"/>
    <w:rsid w:val="003801B5"/>
    <w:rsid w:val="003B6A36"/>
    <w:rsid w:val="003C222F"/>
    <w:rsid w:val="003E644A"/>
    <w:rsid w:val="003E7AE7"/>
    <w:rsid w:val="003F0464"/>
    <w:rsid w:val="0041019E"/>
    <w:rsid w:val="00416B4D"/>
    <w:rsid w:val="00421302"/>
    <w:rsid w:val="00430211"/>
    <w:rsid w:val="00430F69"/>
    <w:rsid w:val="00441454"/>
    <w:rsid w:val="00442749"/>
    <w:rsid w:val="00450532"/>
    <w:rsid w:val="0048460F"/>
    <w:rsid w:val="004960DA"/>
    <w:rsid w:val="004A65E3"/>
    <w:rsid w:val="00511CCF"/>
    <w:rsid w:val="005129C6"/>
    <w:rsid w:val="00517891"/>
    <w:rsid w:val="005210D8"/>
    <w:rsid w:val="005213EE"/>
    <w:rsid w:val="00562BF9"/>
    <w:rsid w:val="00566AB5"/>
    <w:rsid w:val="005674E6"/>
    <w:rsid w:val="00580ED8"/>
    <w:rsid w:val="005B040C"/>
    <w:rsid w:val="005B0E11"/>
    <w:rsid w:val="005C0AB1"/>
    <w:rsid w:val="005D168D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B54"/>
    <w:rsid w:val="006E2252"/>
    <w:rsid w:val="006E2E4E"/>
    <w:rsid w:val="006E4014"/>
    <w:rsid w:val="006F71BE"/>
    <w:rsid w:val="00710D73"/>
    <w:rsid w:val="00713F09"/>
    <w:rsid w:val="00732F69"/>
    <w:rsid w:val="00751B14"/>
    <w:rsid w:val="00752D9D"/>
    <w:rsid w:val="0075680B"/>
    <w:rsid w:val="0076674D"/>
    <w:rsid w:val="00794531"/>
    <w:rsid w:val="007A3A77"/>
    <w:rsid w:val="007D6A7E"/>
    <w:rsid w:val="007E1BB0"/>
    <w:rsid w:val="007E7D2B"/>
    <w:rsid w:val="00801A1C"/>
    <w:rsid w:val="00803F09"/>
    <w:rsid w:val="00806843"/>
    <w:rsid w:val="00810F87"/>
    <w:rsid w:val="008300E6"/>
    <w:rsid w:val="00833E83"/>
    <w:rsid w:val="008362C0"/>
    <w:rsid w:val="008428C5"/>
    <w:rsid w:val="00844D1D"/>
    <w:rsid w:val="00844F8B"/>
    <w:rsid w:val="00847C59"/>
    <w:rsid w:val="00856FDB"/>
    <w:rsid w:val="00862E68"/>
    <w:rsid w:val="0086442C"/>
    <w:rsid w:val="008771CE"/>
    <w:rsid w:val="00880BE6"/>
    <w:rsid w:val="0089085C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65A11"/>
    <w:rsid w:val="00980A34"/>
    <w:rsid w:val="00981CD5"/>
    <w:rsid w:val="00993CE6"/>
    <w:rsid w:val="009A619D"/>
    <w:rsid w:val="009C4113"/>
    <w:rsid w:val="009D285D"/>
    <w:rsid w:val="009D4A5F"/>
    <w:rsid w:val="009F6004"/>
    <w:rsid w:val="00A009F4"/>
    <w:rsid w:val="00A05535"/>
    <w:rsid w:val="00A11694"/>
    <w:rsid w:val="00A306F7"/>
    <w:rsid w:val="00A3493B"/>
    <w:rsid w:val="00A36B61"/>
    <w:rsid w:val="00A37652"/>
    <w:rsid w:val="00A41C73"/>
    <w:rsid w:val="00A440EF"/>
    <w:rsid w:val="00A51CBE"/>
    <w:rsid w:val="00A52B7A"/>
    <w:rsid w:val="00A628B2"/>
    <w:rsid w:val="00A81802"/>
    <w:rsid w:val="00AA3E14"/>
    <w:rsid w:val="00AA675C"/>
    <w:rsid w:val="00AB2BD6"/>
    <w:rsid w:val="00AD006F"/>
    <w:rsid w:val="00AD011F"/>
    <w:rsid w:val="00AD20EC"/>
    <w:rsid w:val="00AE1A38"/>
    <w:rsid w:val="00AE739C"/>
    <w:rsid w:val="00AF05C6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C5BFC"/>
    <w:rsid w:val="00BD0DF8"/>
    <w:rsid w:val="00BD5030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307D"/>
    <w:rsid w:val="00CD133F"/>
    <w:rsid w:val="00CF0DB8"/>
    <w:rsid w:val="00D02C2D"/>
    <w:rsid w:val="00D069C1"/>
    <w:rsid w:val="00D13952"/>
    <w:rsid w:val="00D20B0F"/>
    <w:rsid w:val="00D31CB5"/>
    <w:rsid w:val="00D45321"/>
    <w:rsid w:val="00D67A48"/>
    <w:rsid w:val="00D81A20"/>
    <w:rsid w:val="00DB2E91"/>
    <w:rsid w:val="00E0103C"/>
    <w:rsid w:val="00E16A03"/>
    <w:rsid w:val="00E2569F"/>
    <w:rsid w:val="00E265CB"/>
    <w:rsid w:val="00E31D92"/>
    <w:rsid w:val="00E332C8"/>
    <w:rsid w:val="00E34C40"/>
    <w:rsid w:val="00E41E59"/>
    <w:rsid w:val="00E44586"/>
    <w:rsid w:val="00E52A74"/>
    <w:rsid w:val="00E62ABC"/>
    <w:rsid w:val="00E7029F"/>
    <w:rsid w:val="00E872EB"/>
    <w:rsid w:val="00E874A8"/>
    <w:rsid w:val="00EB317F"/>
    <w:rsid w:val="00EB4288"/>
    <w:rsid w:val="00EC3174"/>
    <w:rsid w:val="00EC3EB2"/>
    <w:rsid w:val="00ED13A3"/>
    <w:rsid w:val="00ED3C53"/>
    <w:rsid w:val="00EE013E"/>
    <w:rsid w:val="00EF6470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153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65</cp:revision>
  <cp:lastPrinted>2023-08-10T01:24:00Z</cp:lastPrinted>
  <dcterms:created xsi:type="dcterms:W3CDTF">2019-11-04T06:52:00Z</dcterms:created>
  <dcterms:modified xsi:type="dcterms:W3CDTF">2023-11-07T08:06:00Z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