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6C5F6" w14:textId="1E9D2C2A" w:rsidR="004B7601" w:rsidRPr="00E97C60" w:rsidRDefault="004B7601" w:rsidP="006E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1.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9C43EB" w:rsidRPr="00E97C60">
        <w:rPr>
          <w:rFonts w:ascii="Angsana New" w:hAnsi="Angsana New" w:hint="cs"/>
          <w:b/>
          <w:bCs/>
          <w:sz w:val="26"/>
          <w:szCs w:val="26"/>
          <w:cs/>
        </w:rPr>
        <w:t>ข้อมูลทั่วไปและ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05054C8E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2F93EAB6" w14:textId="37314225" w:rsidR="009C43EB" w:rsidRPr="00E97C60" w:rsidRDefault="00C53A51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 ซีแพนเนล จำกัด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 xml:space="preserve">(มหาชน) </w:t>
      </w:r>
      <w:r w:rsidR="009C43EB" w:rsidRPr="00E97C60">
        <w:rPr>
          <w:rFonts w:ascii="Angsana New" w:hAnsi="Angsana New" w:hint="cs"/>
          <w:sz w:val="26"/>
          <w:szCs w:val="26"/>
        </w:rPr>
        <w:t>(“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</w:t>
      </w:r>
      <w:r w:rsidR="009C43EB" w:rsidRPr="00E97C60">
        <w:rPr>
          <w:rFonts w:ascii="Angsana New" w:hAnsi="Angsana New" w:hint="cs"/>
          <w:sz w:val="26"/>
          <w:szCs w:val="26"/>
        </w:rPr>
        <w:t xml:space="preserve">”) </w:t>
      </w:r>
      <w:r w:rsidR="009C43EB" w:rsidRPr="00E97C60">
        <w:rPr>
          <w:rFonts w:ascii="Angsana New" w:hAnsi="Angsana New" w:hint="cs"/>
          <w:sz w:val="26"/>
          <w:szCs w:val="26"/>
          <w:cs/>
        </w:rPr>
        <w:t>จดทะเบียนเป็น</w:t>
      </w:r>
      <w:r w:rsidR="0040776F" w:rsidRPr="00E97C60">
        <w:rPr>
          <w:rFonts w:ascii="Angsana New" w:hAnsi="Angsana New" w:hint="cs"/>
          <w:sz w:val="26"/>
          <w:szCs w:val="26"/>
          <w:cs/>
        </w:rPr>
        <w:t>นิติบุคคล</w:t>
      </w:r>
      <w:r w:rsidR="009C43EB" w:rsidRPr="00E97C60">
        <w:rPr>
          <w:rFonts w:ascii="Angsana New" w:hAnsi="Angsana New" w:hint="cs"/>
          <w:sz w:val="26"/>
          <w:szCs w:val="26"/>
          <w:cs/>
        </w:rPr>
        <w:t>ในประเทศไทย</w:t>
      </w:r>
      <w:r w:rsidR="004715BE">
        <w:rPr>
          <w:rFonts w:ascii="Angsana New" w:hAnsi="Angsana New" w:hint="cs"/>
          <w:sz w:val="26"/>
          <w:szCs w:val="26"/>
          <w:cs/>
        </w:rPr>
        <w:t xml:space="preserve"> </w:t>
      </w:r>
      <w:r w:rsidR="009C43EB" w:rsidRPr="00E97C60">
        <w:rPr>
          <w:rFonts w:ascii="Angsana New" w:hAnsi="Angsana New" w:hint="cs"/>
          <w:sz w:val="26"/>
          <w:szCs w:val="26"/>
          <w:cs/>
        </w:rPr>
        <w:t>บริษัทดำเนินธุรกิจเกี่ยวกับการผลิตและจำหน่าย</w:t>
      </w:r>
      <w:r w:rsidR="00E035C7" w:rsidRPr="00E97C60">
        <w:rPr>
          <w:rFonts w:ascii="Angsana New" w:hAnsi="Angsana New"/>
          <w:sz w:val="26"/>
          <w:szCs w:val="26"/>
        </w:rPr>
        <w:t xml:space="preserve">        </w:t>
      </w:r>
      <w:r w:rsidR="009C43EB" w:rsidRPr="00E97C60">
        <w:rPr>
          <w:rFonts w:ascii="Angsana New" w:hAnsi="Angsana New" w:hint="cs"/>
          <w:sz w:val="26"/>
          <w:szCs w:val="26"/>
          <w:cs/>
        </w:rPr>
        <w:t>ผนังคอนกรีตสำเร็จรูปสำหรับงานก่อสร้างทุกประเภท</w:t>
      </w:r>
    </w:p>
    <w:p w14:paraId="06E9D561" w14:textId="77777777" w:rsidR="0040776F" w:rsidRPr="00E97C60" w:rsidRDefault="0040776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0226D67F" w14:textId="6E622D89" w:rsidR="00661E11" w:rsidRPr="00E97C60" w:rsidRDefault="00662872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E035C7" w:rsidRPr="00E97C60">
        <w:rPr>
          <w:rFonts w:ascii="Angsana New" w:hAnsi="Angsana New"/>
          <w:sz w:val="26"/>
          <w:szCs w:val="26"/>
        </w:rPr>
        <w:t>3</w:t>
      </w:r>
      <w:r w:rsidR="00CB7E0A">
        <w:rPr>
          <w:rFonts w:ascii="Angsana New" w:hAnsi="Angsana New"/>
          <w:sz w:val="26"/>
          <w:szCs w:val="26"/>
        </w:rPr>
        <w:t>0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92CCB">
        <w:rPr>
          <w:rFonts w:ascii="Angsana New" w:hAnsi="Angsana New" w:hint="cs"/>
          <w:sz w:val="26"/>
          <w:szCs w:val="26"/>
          <w:cs/>
        </w:rPr>
        <w:t>กันยายน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035C7" w:rsidRPr="00E97C60">
        <w:rPr>
          <w:rFonts w:ascii="Angsana New" w:hAnsi="Angsana New"/>
          <w:sz w:val="26"/>
          <w:szCs w:val="26"/>
        </w:rPr>
        <w:t>2566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035C7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035C7" w:rsidRPr="00E97C60">
        <w:rPr>
          <w:rFonts w:ascii="Angsana New" w:hAnsi="Angsana New"/>
          <w:sz w:val="26"/>
          <w:szCs w:val="26"/>
        </w:rPr>
        <w:t xml:space="preserve">2565 </w:t>
      </w:r>
      <w:r w:rsidR="00661E11" w:rsidRPr="00E97C60">
        <w:rPr>
          <w:rFonts w:ascii="Angsana New" w:hAnsi="Angsana New" w:hint="cs"/>
          <w:sz w:val="26"/>
          <w:szCs w:val="26"/>
          <w:cs/>
        </w:rPr>
        <w:t>ผู้ถือหุ้น</w:t>
      </w:r>
      <w:r w:rsidR="006E2D8F" w:rsidRPr="00E97C60">
        <w:rPr>
          <w:rFonts w:ascii="Angsana New" w:hAnsi="Angsana New" w:hint="cs"/>
          <w:sz w:val="26"/>
          <w:szCs w:val="26"/>
          <w:cs/>
        </w:rPr>
        <w:t>รายใหญ่</w:t>
      </w:r>
      <w:r w:rsidR="00661E11" w:rsidRPr="00E97C60">
        <w:rPr>
          <w:rFonts w:ascii="Angsana New" w:hAnsi="Angsana New" w:hint="cs"/>
          <w:sz w:val="26"/>
          <w:szCs w:val="26"/>
          <w:cs/>
        </w:rPr>
        <w:t>ของบริษัท</w:t>
      </w:r>
      <w:r w:rsidR="006E2D8F" w:rsidRPr="00E97C60">
        <w:rPr>
          <w:rFonts w:ascii="Angsana New" w:hAnsi="Angsana New" w:hint="cs"/>
          <w:sz w:val="26"/>
          <w:szCs w:val="26"/>
          <w:cs/>
        </w:rPr>
        <w:t>คือ นายชาคริต ทีปกรสุขเกษม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E2D8F" w:rsidRPr="00E97C60">
        <w:rPr>
          <w:rFonts w:ascii="Angsana New" w:hAnsi="Angsana New" w:hint="cs"/>
          <w:sz w:val="26"/>
          <w:szCs w:val="26"/>
          <w:cs/>
        </w:rPr>
        <w:t>และ</w:t>
      </w:r>
      <w:r w:rsidR="006E2807" w:rsidRPr="00E97C60">
        <w:rPr>
          <w:rFonts w:ascii="Angsana New" w:hAnsi="Angsana New" w:hint="cs"/>
          <w:sz w:val="26"/>
          <w:szCs w:val="26"/>
          <w:cs/>
        </w:rPr>
        <w:t xml:space="preserve">นางสาวทซู หยวน หวั่ง </w:t>
      </w:r>
      <w:r w:rsidR="006E2D8F" w:rsidRPr="00E97C60">
        <w:rPr>
          <w:rFonts w:ascii="Angsana New" w:hAnsi="Angsana New" w:hint="cs"/>
          <w:sz w:val="26"/>
          <w:szCs w:val="26"/>
          <w:cs/>
        </w:rPr>
        <w:t>ซึ่งถือหุ้นรวมร้อยละ</w:t>
      </w:r>
      <w:r w:rsidR="006E2D8F" w:rsidRPr="00E97C60">
        <w:rPr>
          <w:rFonts w:ascii="Angsana New" w:hAnsi="Angsana New" w:hint="cs"/>
          <w:sz w:val="26"/>
          <w:szCs w:val="26"/>
        </w:rPr>
        <w:t xml:space="preserve"> </w:t>
      </w:r>
      <w:r w:rsidR="00047D03">
        <w:rPr>
          <w:rFonts w:ascii="Angsana New" w:hAnsi="Angsana New"/>
          <w:sz w:val="26"/>
          <w:szCs w:val="26"/>
        </w:rPr>
        <w:t>46.</w:t>
      </w:r>
      <w:r w:rsidR="001E31AF">
        <w:rPr>
          <w:rFonts w:ascii="Angsana New" w:hAnsi="Angsana New"/>
          <w:sz w:val="26"/>
          <w:szCs w:val="26"/>
        </w:rPr>
        <w:t>80</w:t>
      </w:r>
      <w:r w:rsidR="00047D03">
        <w:rPr>
          <w:rFonts w:ascii="Angsana New" w:hAnsi="Angsana New"/>
          <w:sz w:val="26"/>
          <w:szCs w:val="26"/>
        </w:rPr>
        <w:t xml:space="preserve"> </w:t>
      </w:r>
      <w:r w:rsidR="00047D03">
        <w:rPr>
          <w:rFonts w:ascii="Angsana New" w:hAnsi="Angsana New" w:hint="cs"/>
          <w:sz w:val="26"/>
          <w:szCs w:val="26"/>
          <w:cs/>
        </w:rPr>
        <w:t xml:space="preserve">และ ร้อยละ </w:t>
      </w:r>
      <w:r w:rsidR="00692CCB">
        <w:rPr>
          <w:rFonts w:ascii="Angsana New" w:hAnsi="Angsana New"/>
          <w:sz w:val="26"/>
          <w:szCs w:val="26"/>
        </w:rPr>
        <w:t>47</w:t>
      </w:r>
      <w:r w:rsidR="006E2D8F" w:rsidRPr="00E97C60">
        <w:rPr>
          <w:rFonts w:ascii="Angsana New" w:hAnsi="Angsana New" w:hint="cs"/>
          <w:sz w:val="26"/>
          <w:szCs w:val="26"/>
        </w:rPr>
        <w:t xml:space="preserve">.73 </w:t>
      </w:r>
      <w:r w:rsidR="006E2D8F" w:rsidRPr="00E97C60">
        <w:rPr>
          <w:rFonts w:ascii="Angsana New" w:hAnsi="Angsana New" w:hint="cs"/>
          <w:sz w:val="26"/>
          <w:szCs w:val="26"/>
          <w:cs/>
        </w:rPr>
        <w:t>ของทุนจดทะเบียนของบริษัท</w:t>
      </w:r>
      <w:r w:rsidR="00047D03">
        <w:rPr>
          <w:rFonts w:ascii="Angsana New" w:hAnsi="Angsana New" w:hint="cs"/>
          <w:sz w:val="26"/>
          <w:szCs w:val="26"/>
          <w:cs/>
        </w:rPr>
        <w:t xml:space="preserve"> ตามลำดับ</w:t>
      </w:r>
    </w:p>
    <w:p w14:paraId="568A3673" w14:textId="77777777" w:rsidR="006E2D8F" w:rsidRPr="00E97C60" w:rsidRDefault="006E2D8F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1E6F5E47" w14:textId="453AD44C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CC4BDD" w:rsidRPr="00E97C60">
        <w:rPr>
          <w:rFonts w:ascii="Angsana New" w:hAnsi="Angsana New" w:hint="cs"/>
          <w:sz w:val="26"/>
          <w:szCs w:val="26"/>
        </w:rPr>
        <w:t xml:space="preserve">85 </w:t>
      </w:r>
      <w:r w:rsidR="00CC4BDD" w:rsidRPr="00E97C60">
        <w:rPr>
          <w:rFonts w:ascii="Angsana New" w:hAnsi="Angsana New" w:hint="cs"/>
          <w:sz w:val="26"/>
          <w:szCs w:val="26"/>
          <w:cs/>
        </w:rPr>
        <w:t xml:space="preserve">หมู่ </w:t>
      </w:r>
      <w:r w:rsidR="00CC4BDD" w:rsidRPr="00E97C60">
        <w:rPr>
          <w:rFonts w:ascii="Angsana New" w:hAnsi="Angsana New" w:hint="cs"/>
          <w:sz w:val="26"/>
          <w:szCs w:val="26"/>
        </w:rPr>
        <w:t xml:space="preserve">9 </w:t>
      </w:r>
      <w:r w:rsidR="00CC4BDD" w:rsidRPr="00E97C60">
        <w:rPr>
          <w:rFonts w:ascii="Angsana New" w:hAnsi="Angsana New" w:hint="cs"/>
          <w:sz w:val="26"/>
          <w:szCs w:val="26"/>
          <w:cs/>
        </w:rPr>
        <w:t>ตำบลหนองอิรุณ อำเภอบ้านบึง จังหวัดชลบุรี ประเทศไทย</w:t>
      </w:r>
    </w:p>
    <w:p w14:paraId="6429B865" w14:textId="77777777" w:rsidR="009C43EB" w:rsidRPr="00E97C60" w:rsidRDefault="009C43EB" w:rsidP="006E2D8F">
      <w:pPr>
        <w:jc w:val="thaiDistribute"/>
        <w:rPr>
          <w:rFonts w:ascii="Angsana New" w:hAnsi="Angsana New"/>
          <w:sz w:val="26"/>
          <w:szCs w:val="26"/>
        </w:rPr>
      </w:pPr>
    </w:p>
    <w:p w14:paraId="3756A36D" w14:textId="621840A3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11C85D26" w14:textId="77777777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EAA3865" w14:textId="09F38BAC" w:rsidR="004B7601" w:rsidRPr="00E97C60" w:rsidRDefault="004B7601" w:rsidP="006E2D8F">
      <w:pPr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70D22" w:rsidRPr="00E97C60">
        <w:rPr>
          <w:rFonts w:ascii="Angsana New" w:hAnsi="Angsana New" w:hint="cs"/>
          <w:sz w:val="26"/>
          <w:szCs w:val="26"/>
        </w:rPr>
        <w:t xml:space="preserve">31 </w:t>
      </w:r>
      <w:r w:rsidR="00E70D22" w:rsidRPr="00E97C6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70D22" w:rsidRPr="00E97C60">
        <w:rPr>
          <w:rFonts w:ascii="Angsana New" w:hAnsi="Angsana New" w:hint="cs"/>
          <w:sz w:val="26"/>
          <w:szCs w:val="26"/>
        </w:rPr>
        <w:t>256</w:t>
      </w:r>
      <w:r w:rsidR="00515793" w:rsidRPr="00E97C60">
        <w:rPr>
          <w:rFonts w:ascii="Angsana New" w:hAnsi="Angsana New"/>
          <w:sz w:val="26"/>
          <w:szCs w:val="26"/>
        </w:rPr>
        <w:t>5</w:t>
      </w:r>
      <w:r w:rsidR="00C70F34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</w:t>
      </w:r>
      <w:r w:rsidR="00407961" w:rsidRPr="00E97C60">
        <w:rPr>
          <w:rFonts w:ascii="Angsana New" w:hAnsi="Angsana New" w:hint="cs"/>
          <w:sz w:val="26"/>
          <w:szCs w:val="26"/>
          <w:cs/>
        </w:rPr>
        <w:t>ซ้อนกับข้อมูลที่ได้รายงานไปแล้ว</w:t>
      </w:r>
      <w:r w:rsidRPr="00E97C60">
        <w:rPr>
          <w:rFonts w:ascii="Angsana New" w:hAnsi="Angsana New" w:hint="cs"/>
          <w:sz w:val="26"/>
          <w:szCs w:val="26"/>
          <w:cs/>
        </w:rPr>
        <w:t xml:space="preserve">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AF4B26" w:rsidRPr="00E97C60">
        <w:rPr>
          <w:rFonts w:ascii="Angsana New" w:hAnsi="Angsana New" w:hint="cs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36B35" w:rsidRPr="00E97C60">
        <w:rPr>
          <w:rFonts w:ascii="Angsana New" w:hAnsi="Angsana New" w:hint="cs"/>
          <w:sz w:val="26"/>
          <w:szCs w:val="26"/>
        </w:rPr>
        <w:t>256</w:t>
      </w:r>
      <w:r w:rsidR="00515793" w:rsidRPr="00E97C60">
        <w:rPr>
          <w:rFonts w:ascii="Angsana New" w:hAnsi="Angsana New"/>
          <w:sz w:val="26"/>
          <w:szCs w:val="26"/>
        </w:rPr>
        <w:t>5</w:t>
      </w:r>
    </w:p>
    <w:p w14:paraId="7342605E" w14:textId="77777777" w:rsidR="004B7601" w:rsidRPr="00E97C60" w:rsidRDefault="004B7601" w:rsidP="005307C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3B982A48" w14:textId="77777777" w:rsidR="006E2D8F" w:rsidRPr="00E97C60" w:rsidRDefault="00312F90" w:rsidP="00312F90">
      <w:pPr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6A5411E1" w14:textId="77777777" w:rsidR="006E2D8F" w:rsidRPr="00E97C60" w:rsidRDefault="006E2D8F" w:rsidP="00312F90">
      <w:pPr>
        <w:jc w:val="thaiDistribute"/>
        <w:rPr>
          <w:rFonts w:ascii="Angsana New" w:hAnsi="Angsana New"/>
          <w:sz w:val="26"/>
          <w:szCs w:val="26"/>
        </w:rPr>
      </w:pPr>
    </w:p>
    <w:p w14:paraId="4FD36591" w14:textId="484ACB16" w:rsidR="004B7601" w:rsidRPr="00E97C60" w:rsidRDefault="004B7601" w:rsidP="00C53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2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7BEC407E" w14:textId="77777777" w:rsidR="004B7601" w:rsidRPr="00E97C60" w:rsidRDefault="004B7601" w:rsidP="00F33D7C">
      <w:pPr>
        <w:jc w:val="thaiDistribute"/>
        <w:rPr>
          <w:rFonts w:ascii="Angsana New" w:hAnsi="Angsana New"/>
          <w:sz w:val="26"/>
          <w:szCs w:val="26"/>
        </w:rPr>
      </w:pPr>
    </w:p>
    <w:p w14:paraId="279ED20A" w14:textId="7BE04980" w:rsidR="00614AAC" w:rsidRPr="00E97C60" w:rsidRDefault="004B7601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Pr="00E97C60">
        <w:rPr>
          <w:rFonts w:ascii="Angsana New" w:eastAsia="PMingLiU" w:hAnsi="Angsana New" w:hint="cs"/>
          <w:sz w:val="26"/>
          <w:szCs w:val="26"/>
        </w:rPr>
        <w:t>1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31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ธันวาคม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EF275F" w:rsidRPr="00E97C60">
        <w:rPr>
          <w:rFonts w:ascii="Angsana New" w:eastAsia="PMingLiU" w:hAnsi="Angsana New"/>
          <w:sz w:val="26"/>
          <w:szCs w:val="26"/>
        </w:rPr>
        <w:t>5</w:t>
      </w:r>
      <w:r w:rsidR="00614AAC" w:rsidRPr="00E97C60">
        <w:rPr>
          <w:rFonts w:ascii="Angsana New" w:eastAsia="PMingLiU" w:hAnsi="Angsana New" w:hint="cs"/>
          <w:sz w:val="26"/>
          <w:szCs w:val="26"/>
        </w:rPr>
        <w:t xml:space="preserve">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="00614AAC" w:rsidRPr="00E97C60">
        <w:rPr>
          <w:rFonts w:ascii="Angsana New" w:eastAsia="PMingLiU" w:hAnsi="Angsana New" w:hint="cs"/>
          <w:sz w:val="26"/>
          <w:szCs w:val="26"/>
        </w:rPr>
        <w:t>/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หรือปรับปรุงใหม่ซึ่งมีผลบังคับใช้สำหรับ</w:t>
      </w:r>
      <w:r w:rsidR="00AB76D2">
        <w:rPr>
          <w:rFonts w:ascii="Angsana New" w:eastAsia="PMingLiU" w:hAnsi="Angsana New"/>
          <w:sz w:val="26"/>
          <w:szCs w:val="26"/>
        </w:rPr>
        <w:t xml:space="preserve">   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รอบระยะเวลาบัญชีที่เริ่มในหรือหลังวันที่ </w:t>
      </w:r>
      <w:r w:rsidR="00614AAC" w:rsidRPr="00E97C60">
        <w:rPr>
          <w:rFonts w:ascii="Angsana New" w:eastAsia="PMingLiU" w:hAnsi="Angsana New" w:hint="cs"/>
          <w:sz w:val="26"/>
          <w:szCs w:val="26"/>
        </w:rPr>
        <w:t>1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มกราคม </w:t>
      </w:r>
      <w:r w:rsidR="00614AAC" w:rsidRPr="00E97C60">
        <w:rPr>
          <w:rFonts w:ascii="Angsana New" w:eastAsia="PMingLiU" w:hAnsi="Angsana New" w:hint="cs"/>
          <w:sz w:val="26"/>
          <w:szCs w:val="26"/>
        </w:rPr>
        <w:t>256</w:t>
      </w:r>
      <w:r w:rsidR="00497353" w:rsidRPr="00E97C60">
        <w:rPr>
          <w:rFonts w:ascii="Angsana New" w:eastAsia="PMingLiU" w:hAnsi="Angsana New"/>
          <w:sz w:val="26"/>
          <w:szCs w:val="26"/>
        </w:rPr>
        <w:t>6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 xml:space="preserve"> มาถือปฏิบัติ </w:t>
      </w:r>
    </w:p>
    <w:p w14:paraId="12EC9144" w14:textId="77777777" w:rsidR="00614AAC" w:rsidRPr="00E97C60" w:rsidRDefault="00614AAC" w:rsidP="0003721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188DAA0F" w14:textId="6F30C3A2" w:rsidR="00614AAC" w:rsidRPr="00E97C60" w:rsidRDefault="00F679B0" w:rsidP="0003721D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PMingLiU" w:hAnsi="Angsana New"/>
          <w:sz w:val="26"/>
          <w:szCs w:val="26"/>
        </w:rPr>
      </w:pPr>
      <w:r w:rsidRPr="00E97C60">
        <w:rPr>
          <w:rFonts w:ascii="Angsana New" w:eastAsia="PMingLiU" w:hAnsi="Angsana New" w:hint="cs"/>
          <w:sz w:val="26"/>
          <w:szCs w:val="26"/>
        </w:rPr>
        <w:t>2</w:t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.</w:t>
      </w:r>
      <w:r w:rsidR="00614AAC" w:rsidRPr="00E97C60">
        <w:rPr>
          <w:rFonts w:ascii="Angsana New" w:eastAsia="PMingLiU" w:hAnsi="Angsana New" w:hint="cs"/>
          <w:sz w:val="26"/>
          <w:szCs w:val="26"/>
        </w:rPr>
        <w:t>2</w:t>
      </w:r>
      <w:r w:rsidR="0003721D" w:rsidRPr="00E97C60">
        <w:rPr>
          <w:rFonts w:ascii="Angsana New" w:eastAsia="PMingLiU" w:hAnsi="Angsana New" w:hint="cs"/>
          <w:sz w:val="26"/>
          <w:szCs w:val="26"/>
          <w:cs/>
        </w:rPr>
        <w:tab/>
      </w:r>
      <w:r w:rsidR="00614AAC" w:rsidRPr="00E97C60">
        <w:rPr>
          <w:rFonts w:ascii="Angsana New" w:eastAsia="PMingLiU" w:hAnsi="Angsana New" w:hint="cs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DC1B873" w14:textId="77777777" w:rsidR="00614AAC" w:rsidRPr="00E97C60" w:rsidRDefault="00614AAC" w:rsidP="0003721D">
      <w:pPr>
        <w:ind w:left="540" w:hanging="540"/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5BCDD3B1" w14:textId="0AD51C39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มกราคม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256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E97C60">
        <w:rPr>
          <w:rFonts w:ascii="Angsana New" w:eastAsia="PMingLiU" w:hAnsi="Angsana New" w:cs="Angsana New" w:hint="cs"/>
          <w:sz w:val="26"/>
          <w:szCs w:val="26"/>
        </w:rPr>
        <w:t>31</w:t>
      </w:r>
      <w:r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ธันวาคม </w:t>
      </w:r>
      <w:r w:rsidRPr="00E97C60">
        <w:rPr>
          <w:rFonts w:ascii="Angsana New" w:eastAsia="PMingLiU" w:hAnsi="Angsana New" w:cs="Angsana New" w:hint="cs"/>
          <w:sz w:val="26"/>
          <w:szCs w:val="26"/>
        </w:rPr>
        <w:t>25</w:t>
      </w:r>
      <w:r w:rsidR="0090672E" w:rsidRPr="00E97C60">
        <w:rPr>
          <w:rFonts w:ascii="Angsana New" w:eastAsia="PMingLiU" w:hAnsi="Angsana New" w:cs="Angsana New"/>
          <w:sz w:val="26"/>
          <w:szCs w:val="26"/>
        </w:rPr>
        <w:t>65</w:t>
      </w:r>
    </w:p>
    <w:p w14:paraId="023F04D2" w14:textId="77777777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hAnsi="Angsana New" w:cs="Angsana New"/>
          <w:sz w:val="26"/>
          <w:szCs w:val="26"/>
          <w:lang w:val="th-TH"/>
        </w:rPr>
      </w:pPr>
    </w:p>
    <w:p w14:paraId="46A8A5C2" w14:textId="25AA816E" w:rsidR="00614AAC" w:rsidRPr="00E97C60" w:rsidRDefault="00614AAC" w:rsidP="0003721D">
      <w:pPr>
        <w:pStyle w:val="BodyText3"/>
        <w:spacing w:line="240" w:lineRule="atLeast"/>
        <w:ind w:left="540"/>
        <w:jc w:val="thaiDistribute"/>
        <w:rPr>
          <w:rFonts w:ascii="Angsana New" w:eastAsia="PMingLiU" w:hAnsi="Angsana New" w:cs="Angsana New"/>
          <w:sz w:val="26"/>
          <w:szCs w:val="26"/>
        </w:rPr>
      </w:pPr>
      <w:r w:rsidRPr="00E97C60">
        <w:rPr>
          <w:rFonts w:ascii="Angsana New" w:eastAsia="PMingLiU" w:hAnsi="Angsana New" w:cs="Angsana New" w:hint="cs"/>
          <w:sz w:val="26"/>
          <w:szCs w:val="26"/>
          <w:cs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312F90" w:rsidRPr="00E97C60">
        <w:rPr>
          <w:rFonts w:ascii="Angsana New" w:eastAsia="PMingLiU" w:hAnsi="Angsana New" w:cs="Angsana New" w:hint="cs"/>
          <w:sz w:val="26"/>
          <w:szCs w:val="26"/>
          <w:cs/>
        </w:rPr>
        <w:t xml:space="preserve">       </w:t>
      </w:r>
      <w:r w:rsidR="00CB7E0A" w:rsidRPr="00D11847">
        <w:rPr>
          <w:rFonts w:ascii="Angsana New" w:eastAsia="PMingLiU" w:hAnsi="Angsana New" w:cs="Angsana New"/>
          <w:sz w:val="26"/>
          <w:szCs w:val="26"/>
          <w:cs/>
        </w:rPr>
        <w:t>งวดสามเดือน</w:t>
      </w:r>
      <w:r w:rsidR="00CB7E0A" w:rsidRPr="00D11847">
        <w:rPr>
          <w:rFonts w:ascii="Angsana New" w:eastAsia="PMingLiU" w:hAnsi="Angsana New" w:cs="Angsana New" w:hint="cs"/>
          <w:sz w:val="26"/>
          <w:szCs w:val="26"/>
          <w:cs/>
        </w:rPr>
        <w:t>และ</w:t>
      </w:r>
      <w:r w:rsidR="00692CCB">
        <w:rPr>
          <w:rFonts w:ascii="Angsana New" w:eastAsia="PMingLiU" w:hAnsi="Angsana New" w:cs="Angsana New" w:hint="cs"/>
          <w:sz w:val="26"/>
          <w:szCs w:val="26"/>
          <w:cs/>
        </w:rPr>
        <w:t>เก้า</w:t>
      </w:r>
      <w:r w:rsidR="00CB7E0A" w:rsidRPr="00D11847">
        <w:rPr>
          <w:rFonts w:ascii="Angsana New" w:eastAsia="PMingLiU" w:hAnsi="Angsana New" w:cs="Angsana New" w:hint="cs"/>
          <w:sz w:val="26"/>
          <w:szCs w:val="26"/>
          <w:cs/>
        </w:rPr>
        <w:t>เดือน</w:t>
      </w:r>
      <w:r w:rsidR="00CB7E0A" w:rsidRPr="00D11847">
        <w:rPr>
          <w:rFonts w:ascii="Angsana New" w:eastAsia="PMingLiU" w:hAnsi="Angsana New" w:cs="Angsana New"/>
          <w:sz w:val="26"/>
          <w:szCs w:val="26"/>
          <w:cs/>
        </w:rPr>
        <w:t xml:space="preserve">สิ้นสุดวันที่ </w:t>
      </w:r>
      <w:r w:rsidR="00CB7E0A" w:rsidRPr="00D11847">
        <w:rPr>
          <w:rFonts w:ascii="Angsana New" w:eastAsia="PMingLiU" w:hAnsi="Angsana New" w:cs="Angsana New"/>
          <w:sz w:val="26"/>
          <w:szCs w:val="26"/>
        </w:rPr>
        <w:t xml:space="preserve">30 </w:t>
      </w:r>
      <w:r w:rsidR="00692CCB">
        <w:rPr>
          <w:rFonts w:ascii="Angsana New" w:eastAsia="PMingLiU" w:hAnsi="Angsana New" w:cs="Angsana New" w:hint="cs"/>
          <w:sz w:val="26"/>
          <w:szCs w:val="26"/>
          <w:cs/>
        </w:rPr>
        <w:t>กันยายน</w:t>
      </w:r>
      <w:r w:rsidR="00CB7E0A" w:rsidRPr="00D11847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="00CB7E0A" w:rsidRPr="00D11847">
        <w:rPr>
          <w:rFonts w:ascii="Angsana New" w:eastAsia="PMingLiU" w:hAnsi="Angsana New" w:cs="Angsana New"/>
          <w:sz w:val="26"/>
          <w:szCs w:val="26"/>
        </w:rPr>
        <w:t>256</w:t>
      </w:r>
      <w:r w:rsidR="00CB7E0A">
        <w:rPr>
          <w:rFonts w:ascii="Angsana New" w:eastAsia="PMingLiU" w:hAnsi="Angsana New" w:cs="Angsana New"/>
          <w:sz w:val="26"/>
          <w:szCs w:val="26"/>
        </w:rPr>
        <w:t>6</w:t>
      </w:r>
    </w:p>
    <w:p w14:paraId="6FBB43DF" w14:textId="77777777" w:rsidR="00722EF9" w:rsidRPr="00692CCB" w:rsidRDefault="00722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1106C3" w14:textId="77777777" w:rsidR="00B31762" w:rsidRDefault="00B31762" w:rsidP="00B31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605"/>
        </w:tabs>
        <w:spacing w:line="240" w:lineRule="auto"/>
        <w:jc w:val="right"/>
        <w:rPr>
          <w:rFonts w:ascii="Angsana New" w:hAnsi="Angsana New"/>
          <w:b/>
          <w:bCs/>
          <w:sz w:val="26"/>
          <w:szCs w:val="26"/>
        </w:rPr>
      </w:pPr>
    </w:p>
    <w:p w14:paraId="11008940" w14:textId="06241C69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3.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D03B53" w:rsidRPr="00E97C60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</w:t>
      </w:r>
      <w:r w:rsidR="00793070" w:rsidRPr="00E97C60">
        <w:rPr>
          <w:rFonts w:ascii="Angsana New" w:hAnsi="Angsana New" w:hint="cs"/>
          <w:b/>
          <w:bCs/>
          <w:sz w:val="26"/>
          <w:szCs w:val="26"/>
          <w:cs/>
        </w:rPr>
        <w:t>และกิจการ</w:t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</w:p>
    <w:p w14:paraId="5C9E2408" w14:textId="77777777" w:rsidR="008175FB" w:rsidRPr="00E97C60" w:rsidRDefault="008175FB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9D92132" w14:textId="5AD97DD0" w:rsidR="008175FB" w:rsidRPr="00E97C60" w:rsidRDefault="007C56E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E97C60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E97C60">
        <w:rPr>
          <w:rFonts w:ascii="Angsana New" w:hAnsi="Angsana New" w:hint="cs"/>
          <w:sz w:val="26"/>
          <w:szCs w:val="26"/>
          <w:cs/>
          <w:lang w:val="th-TH"/>
        </w:rPr>
        <w:t>หน</w:t>
      </w:r>
      <w:r w:rsidR="00895D3C" w:rsidRPr="00E97C60">
        <w:rPr>
          <w:rFonts w:ascii="Angsana New" w:hAnsi="Angsana New" w:hint="cs"/>
          <w:sz w:val="26"/>
          <w:szCs w:val="26"/>
          <w:cs/>
          <w:lang w:val="th-TH"/>
        </w:rPr>
        <w:t>ี้สิน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และค่าใช้จ่าย</w:t>
      </w:r>
      <w:r w:rsidR="008175FB" w:rsidRPr="00E97C60">
        <w:rPr>
          <w:rFonts w:ascii="Angsana New" w:hAnsi="Angsana New" w:hint="cs"/>
          <w:sz w:val="26"/>
          <w:szCs w:val="26"/>
          <w:cs/>
        </w:rPr>
        <w:t>เป็นรายการท</w:t>
      </w:r>
      <w:r w:rsidR="00CC2401" w:rsidRPr="00E97C60">
        <w:rPr>
          <w:rFonts w:ascii="Angsana New" w:hAnsi="Angsana New" w:hint="cs"/>
          <w:sz w:val="26"/>
          <w:szCs w:val="26"/>
          <w:cs/>
        </w:rPr>
        <w:t>ี่เกิดขึ้นกับ</w:t>
      </w:r>
      <w:r w:rsidR="001E1FA3" w:rsidRPr="00E97C60">
        <w:rPr>
          <w:rFonts w:ascii="Angsana New" w:hAnsi="Angsana New" w:hint="cs"/>
          <w:sz w:val="26"/>
          <w:szCs w:val="26"/>
          <w:cs/>
        </w:rPr>
        <w:t>กิจการ</w:t>
      </w:r>
      <w:r w:rsidR="00CC2401" w:rsidRPr="00E97C60">
        <w:rPr>
          <w:rFonts w:ascii="Angsana New" w:hAnsi="Angsana New" w:hint="cs"/>
          <w:sz w:val="26"/>
          <w:szCs w:val="26"/>
          <w:cs/>
        </w:rPr>
        <w:t>ที่เกี่ยวข้อง</w:t>
      </w:r>
      <w:r w:rsidR="00CC2401" w:rsidRPr="00E97C60">
        <w:rPr>
          <w:rFonts w:ascii="Angsana New" w:hAnsi="Angsana New" w:hint="cs"/>
          <w:sz w:val="26"/>
          <w:szCs w:val="26"/>
          <w:cs/>
          <w:lang w:val="th-TH"/>
        </w:rPr>
        <w:t xml:space="preserve">กัน </w:t>
      </w:r>
      <w:r w:rsidR="008175FB" w:rsidRPr="00E97C60">
        <w:rPr>
          <w:rFonts w:ascii="Angsana New" w:hAnsi="Angsana New" w:hint="cs"/>
          <w:sz w:val="26"/>
          <w:szCs w:val="26"/>
          <w:cs/>
          <w:lang w:val="th-TH"/>
        </w:rPr>
        <w:t>งบการเงินนี้ได้รวมผลของรายการดังกล่าว</w:t>
      </w:r>
    </w:p>
    <w:p w14:paraId="04F274F2" w14:textId="77777777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4BC6C3A" w:rsidR="00257141" w:rsidRPr="00E97C60" w:rsidRDefault="002571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t>ความสัมพันธ์ที่มีกับกิจการที่เกี่ยวข้องกัน มีดังนี้</w:t>
      </w:r>
    </w:p>
    <w:p w14:paraId="15F90ADD" w14:textId="77777777" w:rsidR="00257141" w:rsidRPr="00E97C60" w:rsidRDefault="00257141" w:rsidP="00E97C60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257141" w:rsidRPr="00E97C60" w14:paraId="23F99B90" w14:textId="77777777" w:rsidTr="00E40AB9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B9A47AE" w14:textId="775BC5BB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48BCD7AB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AAA5D2" w14:textId="16BD7C2A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20A835F1" w14:textId="77777777" w:rsidR="00257141" w:rsidRPr="00E97C60" w:rsidRDefault="00257141" w:rsidP="00E97C60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B6D208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09A42FA3" w14:textId="77777777" w:rsidR="00257141" w:rsidRPr="00E97C60" w:rsidRDefault="00257141" w:rsidP="00E97C60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53D4C0E9" w14:textId="77777777" w:rsidR="00257141" w:rsidRPr="00E97C60" w:rsidRDefault="00257141" w:rsidP="00E97C60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57141" w:rsidRPr="00E97C60" w14:paraId="7BEC8057" w14:textId="77777777" w:rsidTr="00E40AB9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9D1B2E3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3CC8848F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23079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0" w:type="dxa"/>
          </w:tcPr>
          <w:p w14:paraId="4A5A7995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0BF72B10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6" w:type="dxa"/>
          </w:tcPr>
          <w:p w14:paraId="243BC7CD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46CC5C9" w14:textId="77777777" w:rsidR="00257141" w:rsidRPr="00CB7E0A" w:rsidRDefault="00257141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8E52B8" w:rsidRPr="00E97C60" w14:paraId="23556F9F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760D6EEC" w14:textId="04399B8C" w:rsidR="008E52B8" w:rsidRPr="00E97C60" w:rsidRDefault="008E52B8" w:rsidP="00E97C60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7C6539A2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260FD40" w14:textId="7140CC32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DE074C3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6EC47FC" w14:textId="661B5EDB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1928529" w14:textId="77777777" w:rsidR="008E52B8" w:rsidRPr="00E97C60" w:rsidRDefault="008E52B8" w:rsidP="00E97C6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2D0B3DFA" w14:textId="3A519021" w:rsidR="008E52B8" w:rsidRPr="00E97C60" w:rsidRDefault="008E52B8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0A2F68" w:rsidRPr="00E97C60" w14:paraId="0C669424" w14:textId="77777777" w:rsidTr="004F315E">
        <w:trPr>
          <w:trHeight w:val="20"/>
        </w:trPr>
        <w:tc>
          <w:tcPr>
            <w:tcW w:w="2880" w:type="dxa"/>
            <w:shd w:val="clear" w:color="auto" w:fill="auto"/>
          </w:tcPr>
          <w:p w14:paraId="4990142B" w14:textId="3314579D" w:rsidR="000A2F68" w:rsidRPr="00E97C60" w:rsidRDefault="000A2F68" w:rsidP="000A2F68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9C43EB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37628472" w14:textId="77777777" w:rsidR="000A2F68" w:rsidRPr="00E97C60" w:rsidRDefault="000A2F68" w:rsidP="000A2F6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97FE68C" w14:textId="443B32F1" w:rsidR="000A2F68" w:rsidRPr="00E97C60" w:rsidRDefault="000A2F68" w:rsidP="000A2F6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A079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ABC8099" w14:textId="77777777" w:rsidR="000A2F68" w:rsidRPr="00E97C60" w:rsidRDefault="000A2F68" w:rsidP="000A2F6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C9E2B19" w14:textId="2E1E23CA" w:rsidR="000A2F68" w:rsidRPr="00E97C60" w:rsidRDefault="000A2F68" w:rsidP="000A2F6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A0798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5A0798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6AE83CCA" w14:textId="77777777" w:rsidR="000A2F68" w:rsidRPr="00E97C60" w:rsidRDefault="000A2F68" w:rsidP="000A2F6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6A7101FF" w14:textId="554FC6DC" w:rsidR="000A2F68" w:rsidRPr="00E97C60" w:rsidRDefault="000A2F68" w:rsidP="000A2F6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A079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</w:tbl>
    <w:p w14:paraId="59DB5048" w14:textId="77777777" w:rsidR="00E42109" w:rsidRPr="00E97C60" w:rsidRDefault="00E4210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4DA3C12F" w14:textId="3C55221F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p w14:paraId="1E36F88D" w14:textId="77777777" w:rsidR="00881790" w:rsidRPr="00E97C60" w:rsidRDefault="0088179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675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3780"/>
      </w:tblGrid>
      <w:tr w:rsidR="00881790" w:rsidRPr="00E97C60" w14:paraId="52B8DB9D" w14:textId="77777777" w:rsidTr="000011E7">
        <w:trPr>
          <w:tblHeader/>
        </w:trPr>
        <w:tc>
          <w:tcPr>
            <w:tcW w:w="25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9EFD9" w14:textId="77777777" w:rsidR="00881790" w:rsidRPr="00836A12" w:rsidRDefault="00881790" w:rsidP="00836A12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36A1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50" w:type="dxa"/>
          </w:tcPr>
          <w:p w14:paraId="52A31B44" w14:textId="77777777" w:rsidR="00881790" w:rsidRPr="00E97C60" w:rsidRDefault="00881790" w:rsidP="00E97C60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EBD3" w14:textId="36488DD2" w:rsidR="00881790" w:rsidRPr="00E97C60" w:rsidRDefault="00881790" w:rsidP="009F46CD">
            <w:pPr>
              <w:tabs>
                <w:tab w:val="clear" w:pos="4678"/>
                <w:tab w:val="left" w:pos="4481"/>
              </w:tabs>
              <w:ind w:right="437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881790" w:rsidRPr="00E97C60" w14:paraId="733E33DB" w14:textId="77777777" w:rsidTr="000011E7">
        <w:trPr>
          <w:trHeight w:val="7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E756" w14:textId="77777777" w:rsidR="00881790" w:rsidRPr="00CB7E0A" w:rsidRDefault="00881790" w:rsidP="00CB7E0A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450" w:type="dxa"/>
          </w:tcPr>
          <w:p w14:paraId="2E3084CB" w14:textId="77777777" w:rsidR="00881790" w:rsidRPr="00CB7E0A" w:rsidRDefault="00881790" w:rsidP="00CB7E0A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31C37" w14:textId="77777777" w:rsidR="00881790" w:rsidRPr="00CB7E0A" w:rsidRDefault="00881790" w:rsidP="00CB7E0A">
            <w:pPr>
              <w:pStyle w:val="a4"/>
              <w:spacing w:line="360" w:lineRule="auto"/>
              <w:rPr>
                <w:rFonts w:ascii="Angsana New" w:eastAsia="Times New Roman" w:hAnsi="Angsana New" w:cs="Angsana New"/>
                <w:sz w:val="8"/>
                <w:szCs w:val="8"/>
                <w:cs/>
                <w:lang w:eastAsia="en-US"/>
              </w:rPr>
            </w:pPr>
          </w:p>
        </w:tc>
      </w:tr>
      <w:tr w:rsidR="00B53E7A" w:rsidRPr="00E97C60" w14:paraId="293B0895" w14:textId="77777777" w:rsidTr="000011E7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19B8C" w14:textId="134DBECB" w:rsidR="00B53E7A" w:rsidRPr="00E97C60" w:rsidRDefault="00B53E7A" w:rsidP="00E97C60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450" w:type="dxa"/>
          </w:tcPr>
          <w:p w14:paraId="36793E39" w14:textId="77777777" w:rsidR="00B53E7A" w:rsidRPr="00E97C60" w:rsidRDefault="00B53E7A" w:rsidP="00E97C60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DFE" w14:textId="75481BEE" w:rsidR="00B53E7A" w:rsidRPr="00E97C60" w:rsidRDefault="00B53E7A" w:rsidP="00E97C60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</w:tbl>
    <w:p w14:paraId="1AC7E524" w14:textId="77777777" w:rsidR="00275E5A" w:rsidRPr="00E97C60" w:rsidRDefault="00275E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CBA5066" w14:textId="38B5A48B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รายการบัญชีที่เป็นสาระสำคัญที่มีกับ</w:t>
      </w:r>
      <w:r w:rsidR="00A1664A">
        <w:rPr>
          <w:rFonts w:ascii="Angsana New" w:hAnsi="Angsana New" w:hint="cs"/>
          <w:sz w:val="26"/>
          <w:szCs w:val="26"/>
          <w:cs/>
        </w:rPr>
        <w:t>บุคคลและ</w:t>
      </w:r>
      <w:r w:rsidRPr="00E97C60">
        <w:rPr>
          <w:rFonts w:ascii="Angsana New" w:hAnsi="Angsana New" w:hint="cs"/>
          <w:sz w:val="26"/>
          <w:szCs w:val="26"/>
          <w:cs/>
        </w:rPr>
        <w:t>กิจการที่เกี่ยวข้องกันสำหรับแต่ละงวด</w:t>
      </w:r>
      <w:r w:rsidR="000F7DBA" w:rsidRPr="00E97C60">
        <w:rPr>
          <w:rFonts w:ascii="Angsana New" w:hAnsi="Angsana New" w:hint="cs"/>
          <w:sz w:val="26"/>
          <w:szCs w:val="26"/>
          <w:cs/>
        </w:rPr>
        <w:t>สามเดือน</w:t>
      </w:r>
      <w:r w:rsidR="00CB7E0A" w:rsidRPr="00D11847">
        <w:rPr>
          <w:rFonts w:ascii="Angsana New" w:hAnsi="Angsana New" w:hint="cs"/>
          <w:sz w:val="26"/>
          <w:szCs w:val="26"/>
          <w:cs/>
        </w:rPr>
        <w:t>และ</w:t>
      </w:r>
      <w:r w:rsidR="004A6B12">
        <w:rPr>
          <w:rFonts w:ascii="Angsana New" w:hAnsi="Angsana New" w:hint="cs"/>
          <w:sz w:val="26"/>
          <w:szCs w:val="26"/>
          <w:cs/>
        </w:rPr>
        <w:t>เก้า</w:t>
      </w:r>
      <w:r w:rsidR="00CB7E0A" w:rsidRPr="00D1184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CB7E0A" w:rsidRPr="00D11847">
        <w:rPr>
          <w:rFonts w:ascii="Angsana New" w:hAnsi="Angsana New" w:hint="cs"/>
          <w:sz w:val="26"/>
          <w:szCs w:val="26"/>
        </w:rPr>
        <w:t xml:space="preserve">30 </w:t>
      </w:r>
      <w:r w:rsidR="009A2F14">
        <w:rPr>
          <w:rFonts w:ascii="Angsana New" w:hAnsi="Angsana New" w:hint="cs"/>
          <w:sz w:val="26"/>
          <w:szCs w:val="26"/>
          <w:cs/>
        </w:rPr>
        <w:t>กันยายน</w:t>
      </w:r>
      <w:r w:rsidR="00CB7E0A" w:rsidRPr="00D11847">
        <w:rPr>
          <w:rFonts w:ascii="Angsana New" w:hAnsi="Angsana New" w:hint="cs"/>
          <w:sz w:val="26"/>
          <w:szCs w:val="26"/>
          <w:cs/>
        </w:rPr>
        <w:t xml:space="preserve"> </w:t>
      </w:r>
      <w:r w:rsidR="00CB7E0A" w:rsidRPr="00D11847">
        <w:rPr>
          <w:rFonts w:ascii="Angsana New" w:hAnsi="Angsana New" w:hint="cs"/>
          <w:sz w:val="26"/>
          <w:szCs w:val="26"/>
        </w:rPr>
        <w:t>256</w:t>
      </w:r>
      <w:r w:rsidR="00CB7E0A">
        <w:rPr>
          <w:rFonts w:ascii="Angsana New" w:hAnsi="Angsana New"/>
          <w:sz w:val="26"/>
          <w:szCs w:val="26"/>
        </w:rPr>
        <w:t>6</w:t>
      </w:r>
      <w:r w:rsidR="00CB7E0A" w:rsidRPr="00D11847">
        <w:rPr>
          <w:rFonts w:ascii="Angsana New" w:hAnsi="Angsana New" w:hint="cs"/>
          <w:sz w:val="26"/>
          <w:szCs w:val="26"/>
        </w:rPr>
        <w:t xml:space="preserve"> </w:t>
      </w:r>
      <w:r w:rsidR="00CB7E0A" w:rsidRPr="00D11847">
        <w:rPr>
          <w:rFonts w:ascii="Angsana New" w:hAnsi="Angsana New" w:hint="cs"/>
          <w:sz w:val="26"/>
          <w:szCs w:val="26"/>
          <w:cs/>
        </w:rPr>
        <w:t xml:space="preserve">และ </w:t>
      </w:r>
      <w:r w:rsidR="00CB7E0A" w:rsidRPr="00D11847">
        <w:rPr>
          <w:rFonts w:ascii="Angsana New" w:hAnsi="Angsana New" w:hint="cs"/>
          <w:sz w:val="26"/>
          <w:szCs w:val="26"/>
        </w:rPr>
        <w:t>256</w:t>
      </w:r>
      <w:r w:rsidR="00CB7E0A">
        <w:rPr>
          <w:rFonts w:ascii="Angsana New" w:hAnsi="Angsana New"/>
          <w:sz w:val="26"/>
          <w:szCs w:val="26"/>
        </w:rPr>
        <w:t>5</w:t>
      </w:r>
      <w:r w:rsidR="00CB7E0A" w:rsidRPr="00D11847">
        <w:rPr>
          <w:rFonts w:ascii="Angsana New" w:hAnsi="Angsana New" w:hint="cs"/>
          <w:sz w:val="26"/>
          <w:szCs w:val="26"/>
        </w:rPr>
        <w:t xml:space="preserve"> </w:t>
      </w:r>
      <w:r w:rsidR="00CB7E0A" w:rsidRPr="00D1184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2AB5129" w14:textId="77777777" w:rsidR="00916F22" w:rsidRPr="00E97C60" w:rsidRDefault="00916F2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CB7E0A" w:rsidRPr="00E97C60" w14:paraId="43DA759E" w14:textId="77777777" w:rsidTr="00CB7E0A">
        <w:trPr>
          <w:tblHeader/>
        </w:trPr>
        <w:tc>
          <w:tcPr>
            <w:tcW w:w="3960" w:type="dxa"/>
          </w:tcPr>
          <w:p w14:paraId="3155989E" w14:textId="77777777" w:rsidR="00CB7E0A" w:rsidRPr="00E97C60" w:rsidRDefault="00CB7E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0" w:name="_Hlk45894766"/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3913B383" w14:textId="1BF4B10F" w:rsidR="00CB7E0A" w:rsidRPr="00E97C60" w:rsidRDefault="00CB7E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CB7E0A" w:rsidRPr="00E97C60" w14:paraId="2BC54727" w14:textId="77777777" w:rsidTr="00674533">
        <w:trPr>
          <w:tblHeader/>
        </w:trPr>
        <w:tc>
          <w:tcPr>
            <w:tcW w:w="3960" w:type="dxa"/>
          </w:tcPr>
          <w:p w14:paraId="1B4B69B9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7238FE3" w14:textId="09B714DE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53BB59" w14:textId="77777777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294734E7" w14:textId="4BD12B57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4A6B12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CB7E0A" w:rsidRPr="00E97C60" w14:paraId="2658AF9C" w14:textId="77777777" w:rsidTr="00674533">
        <w:trPr>
          <w:tblHeader/>
        </w:trPr>
        <w:tc>
          <w:tcPr>
            <w:tcW w:w="3960" w:type="dxa"/>
          </w:tcPr>
          <w:p w14:paraId="39B3ACB8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CF5E2FD" w14:textId="071DC55F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692CC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4011DD13" w14:textId="77777777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85B0197" w14:textId="6299BBF2" w:rsidR="00CB7E0A" w:rsidRPr="00E97C60" w:rsidRDefault="00CB7E0A" w:rsidP="00CB7E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118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D1184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692CCB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bookmarkEnd w:id="0"/>
      <w:tr w:rsidR="00CB7E0A" w:rsidRPr="00E97C60" w14:paraId="04A9BF18" w14:textId="77777777" w:rsidTr="00CB7E0A">
        <w:trPr>
          <w:tblHeader/>
        </w:trPr>
        <w:tc>
          <w:tcPr>
            <w:tcW w:w="3960" w:type="dxa"/>
          </w:tcPr>
          <w:p w14:paraId="2EDEFDC0" w14:textId="77777777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B96FF0" w14:textId="5C10F89E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4082513" w14:textId="77777777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833067" w14:textId="121EB4E5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EE4CBD6" w14:textId="77777777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6CCA94" w14:textId="161A42D2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45095" w14:textId="77777777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B41C2D" w14:textId="0487FB06" w:rsidR="00CB7E0A" w:rsidRPr="00E97C60" w:rsidRDefault="00CB7E0A" w:rsidP="00CB7E0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0F7DBA" w:rsidRPr="00E97C60" w14:paraId="78420FF0" w14:textId="77777777" w:rsidTr="00261AA5">
        <w:tc>
          <w:tcPr>
            <w:tcW w:w="3960" w:type="dxa"/>
          </w:tcPr>
          <w:p w14:paraId="7F14BFE6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12E5FF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0E42D4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2674AB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5679B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8776A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DEFDF0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C0DF43" w14:textId="77777777" w:rsidR="000F7DBA" w:rsidRPr="00E97C60" w:rsidRDefault="000F7DB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E0A" w:rsidRPr="00E97C60" w14:paraId="33C425C3" w14:textId="77777777" w:rsidTr="00261AA5">
        <w:tc>
          <w:tcPr>
            <w:tcW w:w="3960" w:type="dxa"/>
          </w:tcPr>
          <w:p w14:paraId="371465B8" w14:textId="60EEFBB0" w:rsidR="00CB7E0A" w:rsidRPr="00E97C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248F16DE" w14:textId="2CB9D8FB" w:rsidR="00CB7E0A" w:rsidRPr="00095627" w:rsidRDefault="00095627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627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70" w:type="dxa"/>
          </w:tcPr>
          <w:p w14:paraId="206D0004" w14:textId="77777777" w:rsidR="00CB7E0A" w:rsidRPr="00095627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A66A3B" w14:textId="0780D604" w:rsidR="00CB7E0A" w:rsidRPr="00095627" w:rsidRDefault="00692CCB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5627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270" w:type="dxa"/>
          </w:tcPr>
          <w:p w14:paraId="5B460591" w14:textId="77777777" w:rsidR="00CB7E0A" w:rsidRPr="00095627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064FE" w14:textId="4E6530FD" w:rsidR="00CB7E0A" w:rsidRPr="00095627" w:rsidRDefault="00095627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95627">
              <w:rPr>
                <w:rFonts w:ascii="Angsana New" w:hAnsi="Angsana New"/>
                <w:sz w:val="26"/>
                <w:szCs w:val="26"/>
              </w:rPr>
              <w:t>6,552</w:t>
            </w:r>
          </w:p>
        </w:tc>
        <w:tc>
          <w:tcPr>
            <w:tcW w:w="270" w:type="dxa"/>
          </w:tcPr>
          <w:p w14:paraId="2F3F2B88" w14:textId="77777777" w:rsidR="00CB7E0A" w:rsidRPr="00095627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75D048" w14:textId="6BBCAFD6" w:rsidR="00CB7E0A" w:rsidRPr="00AD4060" w:rsidRDefault="00CB7E0A" w:rsidP="00CB7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D4060">
              <w:rPr>
                <w:rFonts w:ascii="Angsana New" w:hAnsi="Angsana New" w:hint="cs"/>
                <w:sz w:val="26"/>
                <w:szCs w:val="26"/>
              </w:rPr>
              <w:t>5,</w:t>
            </w:r>
            <w:r w:rsidR="00692CCB">
              <w:rPr>
                <w:rFonts w:ascii="Angsana New" w:hAnsi="Angsana New"/>
                <w:sz w:val="26"/>
                <w:szCs w:val="26"/>
              </w:rPr>
              <w:t>653</w:t>
            </w:r>
          </w:p>
        </w:tc>
      </w:tr>
      <w:tr w:rsidR="00261AA5" w:rsidRPr="00E97C60" w14:paraId="33698B98" w14:textId="77777777" w:rsidTr="00261AA5">
        <w:tc>
          <w:tcPr>
            <w:tcW w:w="3960" w:type="dxa"/>
          </w:tcPr>
          <w:p w14:paraId="0F7B7596" w14:textId="77072922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C43EB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5AB03F" w14:textId="1BB7037C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48280F91" w14:textId="77777777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EA0DBC" w14:textId="77514F28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5627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51DB9E5" w14:textId="77777777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713C70" w14:textId="39AE76FB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73288201" w14:textId="77777777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106116" w14:textId="56D67796" w:rsidR="00261AA5" w:rsidRPr="00AD40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</w:tr>
      <w:tr w:rsidR="00261AA5" w:rsidRPr="00E97C60" w14:paraId="629EA7BE" w14:textId="77777777" w:rsidTr="00261AA5">
        <w:tc>
          <w:tcPr>
            <w:tcW w:w="3960" w:type="dxa"/>
          </w:tcPr>
          <w:p w14:paraId="00BA4801" w14:textId="2864FF59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68ED2A" w14:textId="7D75EBA5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270" w:type="dxa"/>
          </w:tcPr>
          <w:p w14:paraId="255F0A79" w14:textId="77777777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219B5B" w14:textId="45D3FB16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270" w:type="dxa"/>
          </w:tcPr>
          <w:p w14:paraId="0651D2FB" w14:textId="77777777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17ABF9" w14:textId="6099C324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6,566</w:t>
            </w:r>
          </w:p>
        </w:tc>
        <w:tc>
          <w:tcPr>
            <w:tcW w:w="270" w:type="dxa"/>
          </w:tcPr>
          <w:p w14:paraId="032D1932" w14:textId="77777777" w:rsidR="00261AA5" w:rsidRPr="00095627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2C4D4E" w14:textId="0CB3B592" w:rsidR="00261AA5" w:rsidRPr="00AD40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5,653</w:t>
            </w:r>
          </w:p>
        </w:tc>
      </w:tr>
      <w:tr w:rsidR="00261AA5" w:rsidRPr="00E97C60" w14:paraId="5A0E14BE" w14:textId="77777777" w:rsidTr="00B00423">
        <w:tc>
          <w:tcPr>
            <w:tcW w:w="3960" w:type="dxa"/>
          </w:tcPr>
          <w:p w14:paraId="2E0201D0" w14:textId="77777777" w:rsidR="00261AA5" w:rsidRPr="00A1379D" w:rsidRDefault="00261AA5" w:rsidP="00261AA5">
            <w:pPr>
              <w:spacing w:line="36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0C4C4D" w14:textId="77777777" w:rsidR="00261AA5" w:rsidRPr="00A1379D" w:rsidRDefault="00261AA5" w:rsidP="00261AA5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58D7E13D" w14:textId="77777777" w:rsidR="00261AA5" w:rsidRPr="00A1379D" w:rsidRDefault="00261AA5" w:rsidP="00261AA5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CE8D4FF" w14:textId="77777777" w:rsidR="00261AA5" w:rsidRPr="00A1379D" w:rsidRDefault="00261AA5" w:rsidP="00261AA5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3B4033CC" w14:textId="77777777" w:rsidR="00261AA5" w:rsidRPr="00A1379D" w:rsidRDefault="00261AA5" w:rsidP="00261AA5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0FE803" w14:textId="77777777" w:rsidR="00261AA5" w:rsidRPr="00A1379D" w:rsidRDefault="00261AA5" w:rsidP="00261AA5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</w:tcPr>
          <w:p w14:paraId="624478D4" w14:textId="77777777" w:rsidR="00261AA5" w:rsidRPr="00A1379D" w:rsidRDefault="00261AA5" w:rsidP="00261AA5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DC50A0" w14:textId="77777777" w:rsidR="00261AA5" w:rsidRPr="00A1379D" w:rsidRDefault="00261AA5" w:rsidP="00261AA5">
            <w:pPr>
              <w:tabs>
                <w:tab w:val="left" w:pos="540"/>
                <w:tab w:val="left" w:pos="1026"/>
              </w:tabs>
              <w:spacing w:line="360" w:lineRule="auto"/>
              <w:ind w:right="7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61AA5" w:rsidRPr="00E97C60" w14:paraId="6E8E5C3A" w14:textId="77777777" w:rsidTr="008141B1">
        <w:tc>
          <w:tcPr>
            <w:tcW w:w="3960" w:type="dxa"/>
            <w:vAlign w:val="center"/>
          </w:tcPr>
          <w:p w14:paraId="32EDCD93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67F44C14" w14:textId="77777777" w:rsidR="00261AA5" w:rsidRPr="00692CCB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21786A4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950037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36387E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21ECA7" w14:textId="77777777" w:rsidR="00261AA5" w:rsidRPr="00692CCB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2D8082F5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62CC500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261AA5" w:rsidRPr="00E97C60" w14:paraId="4B3813E0" w14:textId="77777777" w:rsidTr="00F934D9">
        <w:tc>
          <w:tcPr>
            <w:tcW w:w="3960" w:type="dxa"/>
          </w:tcPr>
          <w:p w14:paraId="667504FE" w14:textId="5D07D5D4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324D8214" w14:textId="70FD1633" w:rsidR="00261AA5" w:rsidRPr="00A62005" w:rsidRDefault="00A6200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2005">
              <w:rPr>
                <w:rFonts w:ascii="Angsana New" w:hAnsi="Angsana New"/>
                <w:sz w:val="26"/>
                <w:szCs w:val="26"/>
              </w:rPr>
              <w:t>3</w:t>
            </w:r>
            <w:r w:rsidR="00261AA5" w:rsidRPr="00A62005">
              <w:rPr>
                <w:rFonts w:ascii="Angsana New" w:hAnsi="Angsana New"/>
                <w:sz w:val="26"/>
                <w:szCs w:val="26"/>
              </w:rPr>
              <w:t>,</w:t>
            </w:r>
            <w:r w:rsidRPr="00A62005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270" w:type="dxa"/>
          </w:tcPr>
          <w:p w14:paraId="62841221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FB86628" w14:textId="42E737AB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2,978</w:t>
            </w:r>
          </w:p>
        </w:tc>
        <w:tc>
          <w:tcPr>
            <w:tcW w:w="270" w:type="dxa"/>
          </w:tcPr>
          <w:p w14:paraId="60341B7E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A0FA07E" w14:textId="01F16C25" w:rsidR="00261AA5" w:rsidRPr="0004358C" w:rsidRDefault="00171BE8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58C">
              <w:rPr>
                <w:rFonts w:ascii="Angsana New" w:hAnsi="Angsana New"/>
                <w:sz w:val="26"/>
                <w:szCs w:val="26"/>
              </w:rPr>
              <w:t>1</w:t>
            </w:r>
            <w:r w:rsidR="00A62005">
              <w:rPr>
                <w:rFonts w:ascii="Angsana New" w:hAnsi="Angsana New"/>
                <w:sz w:val="26"/>
                <w:szCs w:val="26"/>
              </w:rPr>
              <w:t>1</w:t>
            </w:r>
            <w:r w:rsidR="00261AA5" w:rsidRPr="0004358C">
              <w:rPr>
                <w:rFonts w:ascii="Angsana New" w:hAnsi="Angsana New"/>
                <w:sz w:val="26"/>
                <w:szCs w:val="26"/>
              </w:rPr>
              <w:t>,</w:t>
            </w:r>
            <w:r w:rsidR="00A62005">
              <w:rPr>
                <w:rFonts w:ascii="Angsana New" w:hAnsi="Angsana New"/>
                <w:sz w:val="26"/>
                <w:szCs w:val="26"/>
              </w:rPr>
              <w:t>128</w:t>
            </w:r>
          </w:p>
        </w:tc>
        <w:tc>
          <w:tcPr>
            <w:tcW w:w="270" w:type="dxa"/>
          </w:tcPr>
          <w:p w14:paraId="548CD4F1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9D21338" w14:textId="4C914E4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8,701</w:t>
            </w:r>
          </w:p>
        </w:tc>
      </w:tr>
      <w:tr w:rsidR="00261AA5" w:rsidRPr="00E97C60" w14:paraId="1EF225B7" w14:textId="77777777" w:rsidTr="00F934D9">
        <w:tc>
          <w:tcPr>
            <w:tcW w:w="3960" w:type="dxa"/>
          </w:tcPr>
          <w:p w14:paraId="415F4B9F" w14:textId="1EC8E10C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E4E508" w14:textId="780F3E7A" w:rsidR="00261AA5" w:rsidRPr="00A62005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2005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="00A62005" w:rsidRPr="00A6200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B334EAF" w14:textId="77777777" w:rsidR="00261AA5" w:rsidRPr="00340173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A5E3CE8" w14:textId="6F921234" w:rsidR="00261AA5" w:rsidRPr="00340173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270" w:type="dxa"/>
          </w:tcPr>
          <w:p w14:paraId="1C536600" w14:textId="77777777" w:rsidR="00261AA5" w:rsidRPr="00340173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7CE00C" w14:textId="04711B91" w:rsidR="00261AA5" w:rsidRPr="0004358C" w:rsidRDefault="0004358C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358C">
              <w:rPr>
                <w:rFonts w:ascii="Angsana New" w:hAnsi="Angsana New"/>
                <w:sz w:val="26"/>
                <w:szCs w:val="26"/>
              </w:rPr>
              <w:t>424</w:t>
            </w:r>
          </w:p>
        </w:tc>
        <w:tc>
          <w:tcPr>
            <w:tcW w:w="270" w:type="dxa"/>
          </w:tcPr>
          <w:p w14:paraId="3FAC023A" w14:textId="77777777" w:rsidR="00261AA5" w:rsidRPr="00340173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E4B0E" w14:textId="069437C5" w:rsidR="00261AA5" w:rsidRPr="00340173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214</w:t>
            </w:r>
          </w:p>
        </w:tc>
      </w:tr>
      <w:tr w:rsidR="00261AA5" w:rsidRPr="00E97C60" w14:paraId="1F013BE9" w14:textId="77777777" w:rsidTr="00F934D9">
        <w:tc>
          <w:tcPr>
            <w:tcW w:w="3960" w:type="dxa"/>
          </w:tcPr>
          <w:p w14:paraId="4A9D97D9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74CC8" w14:textId="3A350CA3" w:rsidR="00261AA5" w:rsidRPr="00A62005" w:rsidRDefault="00A6200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62005">
              <w:rPr>
                <w:rFonts w:ascii="Angsana New" w:hAnsi="Angsana New"/>
                <w:sz w:val="26"/>
                <w:szCs w:val="26"/>
              </w:rPr>
              <w:t>3</w:t>
            </w:r>
            <w:r w:rsidR="00261AA5" w:rsidRPr="00A62005">
              <w:rPr>
                <w:rFonts w:ascii="Angsana New" w:hAnsi="Angsana New"/>
                <w:sz w:val="26"/>
                <w:szCs w:val="26"/>
              </w:rPr>
              <w:t>,</w:t>
            </w:r>
            <w:r w:rsidRPr="00A62005">
              <w:rPr>
                <w:rFonts w:ascii="Angsana New" w:hAnsi="Angsana New"/>
                <w:sz w:val="26"/>
                <w:szCs w:val="26"/>
              </w:rPr>
              <w:t>791</w:t>
            </w:r>
          </w:p>
        </w:tc>
        <w:tc>
          <w:tcPr>
            <w:tcW w:w="270" w:type="dxa"/>
          </w:tcPr>
          <w:p w14:paraId="50A94C2D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C4B0B" w14:textId="66053389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3,131</w:t>
            </w:r>
          </w:p>
        </w:tc>
        <w:tc>
          <w:tcPr>
            <w:tcW w:w="270" w:type="dxa"/>
          </w:tcPr>
          <w:p w14:paraId="63379FAA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51F36" w14:textId="593A7F0A" w:rsidR="00261AA5" w:rsidRPr="0004358C" w:rsidRDefault="0004358C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58C">
              <w:rPr>
                <w:rFonts w:ascii="Angsana New" w:hAnsi="Angsana New"/>
                <w:sz w:val="26"/>
                <w:szCs w:val="26"/>
              </w:rPr>
              <w:t>1</w:t>
            </w:r>
            <w:r w:rsidR="00A62005">
              <w:rPr>
                <w:rFonts w:ascii="Angsana New" w:hAnsi="Angsana New"/>
                <w:sz w:val="26"/>
                <w:szCs w:val="26"/>
              </w:rPr>
              <w:t>1</w:t>
            </w:r>
            <w:r w:rsidR="00261AA5" w:rsidRPr="0004358C">
              <w:rPr>
                <w:rFonts w:ascii="Angsana New" w:hAnsi="Angsana New"/>
                <w:sz w:val="26"/>
                <w:szCs w:val="26"/>
              </w:rPr>
              <w:t>,</w:t>
            </w:r>
            <w:r w:rsidR="00A62005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270" w:type="dxa"/>
          </w:tcPr>
          <w:p w14:paraId="41BB4E62" w14:textId="77777777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AD16E" w14:textId="5B3A79AC" w:rsidR="00261AA5" w:rsidRPr="00E97C60" w:rsidRDefault="00261AA5" w:rsidP="00261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8,915</w:t>
            </w:r>
          </w:p>
        </w:tc>
      </w:tr>
    </w:tbl>
    <w:p w14:paraId="0979F7C4" w14:textId="77777777" w:rsidR="00FB67B5" w:rsidRPr="00E97C60" w:rsidRDefault="00FB67B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295C3510" w14:textId="77777777" w:rsidR="000A2F68" w:rsidRDefault="000A2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52C84AE4" w14:textId="15A656CA" w:rsidR="00916F22" w:rsidRPr="00E97C60" w:rsidRDefault="0066287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E97C60">
        <w:rPr>
          <w:rFonts w:ascii="Angsana New" w:hAnsi="Angsana New" w:hint="cs"/>
          <w:sz w:val="26"/>
          <w:szCs w:val="26"/>
          <w:cs/>
        </w:rPr>
        <w:lastRenderedPageBreak/>
        <w:t xml:space="preserve">ณ วันที่ </w:t>
      </w:r>
      <w:r w:rsidR="00EE3AE6" w:rsidRPr="00E97C60">
        <w:rPr>
          <w:rFonts w:ascii="Angsana New" w:hAnsi="Angsana New"/>
          <w:sz w:val="26"/>
          <w:szCs w:val="26"/>
        </w:rPr>
        <w:t>3</w:t>
      </w:r>
      <w:r w:rsidR="00CB7E0A">
        <w:rPr>
          <w:rFonts w:ascii="Angsana New" w:hAnsi="Angsana New"/>
          <w:sz w:val="26"/>
          <w:szCs w:val="26"/>
        </w:rPr>
        <w:t>0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92CCB">
        <w:rPr>
          <w:rFonts w:ascii="Angsana New" w:hAnsi="Angsana New" w:hint="cs"/>
          <w:sz w:val="26"/>
          <w:szCs w:val="26"/>
          <w:cs/>
        </w:rPr>
        <w:t>กันยายน</w:t>
      </w:r>
      <w:r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EE3AE6" w:rsidRPr="00E97C60">
        <w:rPr>
          <w:rFonts w:ascii="Angsana New" w:hAnsi="Angsana New"/>
          <w:sz w:val="26"/>
          <w:szCs w:val="26"/>
        </w:rPr>
        <w:t>2566</w:t>
      </w:r>
      <w:r w:rsidRPr="00E97C60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E3AE6" w:rsidRPr="00E97C60">
        <w:rPr>
          <w:rFonts w:ascii="Angsana New" w:hAnsi="Angsana New"/>
          <w:sz w:val="26"/>
          <w:szCs w:val="26"/>
        </w:rPr>
        <w:t>31</w:t>
      </w:r>
      <w:r w:rsidRPr="00E97C60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E3AE6" w:rsidRPr="00E97C60">
        <w:rPr>
          <w:rFonts w:ascii="Angsana New" w:hAnsi="Angsana New"/>
          <w:sz w:val="26"/>
          <w:szCs w:val="26"/>
        </w:rPr>
        <w:t xml:space="preserve">2565 </w:t>
      </w:r>
      <w:r w:rsidR="00916F22" w:rsidRPr="00E97C60">
        <w:rPr>
          <w:rFonts w:ascii="Angsana New" w:hAnsi="Angsana New" w:hint="cs"/>
          <w:sz w:val="26"/>
          <w:szCs w:val="26"/>
          <w:cs/>
        </w:rPr>
        <w:t>ยอดคงเหลือกิจการ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570B173B" w14:textId="77777777" w:rsidR="0031450B" w:rsidRPr="00E97C60" w:rsidRDefault="0031450B" w:rsidP="00E97C60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23"/>
        <w:gridCol w:w="236"/>
        <w:gridCol w:w="1436"/>
      </w:tblGrid>
      <w:tr w:rsidR="0031450B" w:rsidRPr="00E97C60" w14:paraId="2AD95B86" w14:textId="77777777" w:rsidTr="00B1020E">
        <w:trPr>
          <w:trHeight w:val="20"/>
          <w:tblHeader/>
        </w:trPr>
        <w:tc>
          <w:tcPr>
            <w:tcW w:w="6725" w:type="dxa"/>
          </w:tcPr>
          <w:p w14:paraId="5F870860" w14:textId="77777777" w:rsidR="0031450B" w:rsidRPr="00E97C60" w:rsidRDefault="0031450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5A5931D3" w14:textId="77777777" w:rsidR="0031450B" w:rsidRPr="00E97C60" w:rsidRDefault="0031450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31450B" w:rsidRPr="00E97C60" w14:paraId="64E51309" w14:textId="77777777" w:rsidTr="00CE7DC0">
        <w:trPr>
          <w:trHeight w:val="20"/>
          <w:tblHeader/>
        </w:trPr>
        <w:tc>
          <w:tcPr>
            <w:tcW w:w="6725" w:type="dxa"/>
          </w:tcPr>
          <w:p w14:paraId="6F98DE6C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699BEA8" w14:textId="7432CB7D" w:rsidR="0031450B" w:rsidRPr="00E97C60" w:rsidRDefault="00CB7E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1184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692CCB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D1184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11847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633422B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225F2EB" w14:textId="637398C2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F074B"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31450B" w:rsidRPr="00E97C60" w14:paraId="518F4A3F" w14:textId="77777777" w:rsidTr="00C461FA">
        <w:trPr>
          <w:trHeight w:val="20"/>
        </w:trPr>
        <w:tc>
          <w:tcPr>
            <w:tcW w:w="6725" w:type="dxa"/>
          </w:tcPr>
          <w:p w14:paraId="43182F2A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23" w:type="dxa"/>
            <w:shd w:val="clear" w:color="auto" w:fill="auto"/>
          </w:tcPr>
          <w:p w14:paraId="11D6318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35F422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DE3A71F" w14:textId="77777777" w:rsidR="0031450B" w:rsidRPr="00E97C60" w:rsidRDefault="0031450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074B" w:rsidRPr="00E97C60" w14:paraId="786B7B8B" w14:textId="77777777" w:rsidTr="00C461FA">
        <w:trPr>
          <w:trHeight w:val="20"/>
        </w:trPr>
        <w:tc>
          <w:tcPr>
            <w:tcW w:w="6725" w:type="dxa"/>
          </w:tcPr>
          <w:p w14:paraId="09977DDA" w14:textId="1F0A1FCA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shd w:val="clear" w:color="auto" w:fill="auto"/>
          </w:tcPr>
          <w:p w14:paraId="13C3DCF4" w14:textId="04DB1872" w:rsidR="009F074B" w:rsidRPr="00087D88" w:rsidRDefault="00C461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236" w:type="dxa"/>
          </w:tcPr>
          <w:p w14:paraId="5C003E6D" w14:textId="77777777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067C7DF" w14:textId="7463DE64" w:rsidR="009F074B" w:rsidRPr="00E97C60" w:rsidRDefault="009F074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2,172</w:t>
            </w:r>
          </w:p>
        </w:tc>
      </w:tr>
      <w:tr w:rsidR="00C461FA" w:rsidRPr="00E97C60" w14:paraId="26620FD7" w14:textId="77777777" w:rsidTr="00C461FA">
        <w:trPr>
          <w:trHeight w:val="20"/>
        </w:trPr>
        <w:tc>
          <w:tcPr>
            <w:tcW w:w="6725" w:type="dxa"/>
          </w:tcPr>
          <w:p w14:paraId="06A73E09" w14:textId="0EB65044" w:rsidR="00C461FA" w:rsidRPr="00E97C60" w:rsidRDefault="00C461FA" w:rsidP="00C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C43EB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59038C3A" w14:textId="01A227A2" w:rsidR="00C461FA" w:rsidRDefault="00C461FA" w:rsidP="00C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36" w:type="dxa"/>
          </w:tcPr>
          <w:p w14:paraId="7827664F" w14:textId="77777777" w:rsidR="00C461FA" w:rsidRPr="00E97C60" w:rsidRDefault="00C461FA" w:rsidP="00C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A8CCB5B" w14:textId="4F0F2C3D" w:rsidR="00C461FA" w:rsidRPr="00E97C60" w:rsidRDefault="00C461FA" w:rsidP="00DB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1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</w:tr>
      <w:tr w:rsidR="00C461FA" w:rsidRPr="00E97C60" w14:paraId="182E7C71" w14:textId="77777777" w:rsidTr="00C461FA">
        <w:trPr>
          <w:trHeight w:val="20"/>
        </w:trPr>
        <w:tc>
          <w:tcPr>
            <w:tcW w:w="6725" w:type="dxa"/>
          </w:tcPr>
          <w:p w14:paraId="5BBCA3F2" w14:textId="033209D6" w:rsidR="00C461FA" w:rsidRPr="00E97C60" w:rsidRDefault="00C461FA" w:rsidP="00C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EA66E2" w14:textId="249E2F7F" w:rsidR="00C461FA" w:rsidRDefault="00C461FA" w:rsidP="00C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1,001</w:t>
            </w:r>
          </w:p>
        </w:tc>
        <w:tc>
          <w:tcPr>
            <w:tcW w:w="236" w:type="dxa"/>
          </w:tcPr>
          <w:p w14:paraId="3179E27D" w14:textId="77777777" w:rsidR="00C461FA" w:rsidRPr="00E97C60" w:rsidRDefault="00C461FA" w:rsidP="00C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BF2AEF3" w14:textId="7AA56D6C" w:rsidR="00C461FA" w:rsidRPr="00E97C60" w:rsidRDefault="00C461FA" w:rsidP="00C46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2,172</w:t>
            </w:r>
          </w:p>
        </w:tc>
      </w:tr>
    </w:tbl>
    <w:p w14:paraId="65D0090A" w14:textId="77777777" w:rsidR="000A2F68" w:rsidRDefault="000A2F68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bookmarkStart w:id="1" w:name="_Hlk102840078"/>
      <w:bookmarkStart w:id="2" w:name="_Hlk102035056"/>
    </w:p>
    <w:p w14:paraId="65A6DBBF" w14:textId="708CD4E3" w:rsidR="00CB2107" w:rsidRPr="00E97C60" w:rsidRDefault="00CB2107" w:rsidP="00C56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4.</w:t>
      </w:r>
      <w:r w:rsidRPr="00E97C60">
        <w:rPr>
          <w:rFonts w:ascii="Angsana New" w:hAnsi="Angsana New" w:hint="cs"/>
          <w:b/>
          <w:bCs/>
          <w:sz w:val="26"/>
          <w:szCs w:val="26"/>
        </w:rPr>
        <w:tab/>
      </w:r>
      <w:r w:rsidRPr="00E97C60">
        <w:rPr>
          <w:rFonts w:ascii="Angsana New" w:hAnsi="Angsana New" w:hint="cs"/>
          <w:b/>
          <w:bCs/>
          <w:sz w:val="26"/>
          <w:szCs w:val="26"/>
          <w:cs/>
        </w:rPr>
        <w:t>เงินลงทุนระยะสั้น</w:t>
      </w:r>
    </w:p>
    <w:p w14:paraId="4E4AD11B" w14:textId="77777777" w:rsidR="005D19B8" w:rsidRPr="00E97C60" w:rsidRDefault="005D19B8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750"/>
        <w:gridCol w:w="1350"/>
        <w:gridCol w:w="270"/>
        <w:gridCol w:w="1440"/>
      </w:tblGrid>
      <w:tr w:rsidR="00B40834" w:rsidRPr="00E97C60" w14:paraId="7751A8C6" w14:textId="77777777" w:rsidTr="00B40834">
        <w:tc>
          <w:tcPr>
            <w:tcW w:w="6750" w:type="dxa"/>
          </w:tcPr>
          <w:p w14:paraId="2744D69F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74B5A396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B40834" w:rsidRPr="00E97C60" w14:paraId="3BC5E728" w14:textId="77777777" w:rsidTr="00B40834">
        <w:tc>
          <w:tcPr>
            <w:tcW w:w="6750" w:type="dxa"/>
          </w:tcPr>
          <w:p w14:paraId="12C4BABB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A3879F" w14:textId="11F29F22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8969B92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ADFBB" w14:textId="1049AAB0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40834" w:rsidRPr="00E97C60" w14:paraId="1937D029" w14:textId="77777777" w:rsidTr="00B40834">
        <w:tc>
          <w:tcPr>
            <w:tcW w:w="6750" w:type="dxa"/>
          </w:tcPr>
          <w:p w14:paraId="3241C000" w14:textId="77777777" w:rsidR="00B40834" w:rsidRPr="000A2F68" w:rsidRDefault="00B40834" w:rsidP="000A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5F4FD52A" w14:textId="77777777" w:rsidR="00B40834" w:rsidRPr="000A2F68" w:rsidRDefault="00B40834" w:rsidP="000A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14B185A6" w14:textId="77777777" w:rsidR="00B40834" w:rsidRPr="000A2F68" w:rsidRDefault="00B40834" w:rsidP="000A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60FF87" w14:textId="77777777" w:rsidR="00B40834" w:rsidRPr="000A2F68" w:rsidRDefault="00B40834" w:rsidP="000A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B40834" w:rsidRPr="00E97C60" w14:paraId="78A940C3" w14:textId="77777777" w:rsidTr="00B40834">
        <w:tc>
          <w:tcPr>
            <w:tcW w:w="6750" w:type="dxa"/>
          </w:tcPr>
          <w:p w14:paraId="0D3980F3" w14:textId="20402A71" w:rsidR="00B40834" w:rsidRPr="00E97C60" w:rsidRDefault="00B40834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เงินลงทุนในเงินฝากประจำ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057C29" w14:textId="3D4D293F" w:rsidR="00B40834" w:rsidRPr="000A7004" w:rsidRDefault="00B40834" w:rsidP="00D306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3E78EC63" w14:textId="77777777" w:rsidR="00B40834" w:rsidRPr="00E97C60" w:rsidRDefault="00B40834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117459" w14:textId="69D7380E" w:rsidR="00B40834" w:rsidRPr="00E97C60" w:rsidRDefault="00B40834" w:rsidP="007A1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  <w:tr w:rsidR="00B40834" w:rsidRPr="00E97C60" w14:paraId="315A5C07" w14:textId="77777777" w:rsidTr="00B40834">
        <w:trPr>
          <w:trHeight w:val="215"/>
        </w:trPr>
        <w:tc>
          <w:tcPr>
            <w:tcW w:w="6750" w:type="dxa"/>
          </w:tcPr>
          <w:p w14:paraId="10266F28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43E6FE8" w14:textId="77777777" w:rsidR="00B40834" w:rsidRPr="000A7004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128"/>
              <w:contextualSpacing/>
              <w:rPr>
                <w:rFonts w:ascii="Angsana New" w:hAnsi="Angsana New"/>
                <w:sz w:val="12"/>
                <w:szCs w:val="12"/>
                <w:highlight w:val="yellow"/>
              </w:rPr>
            </w:pPr>
          </w:p>
        </w:tc>
        <w:tc>
          <w:tcPr>
            <w:tcW w:w="270" w:type="dxa"/>
          </w:tcPr>
          <w:p w14:paraId="7A57F8D6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right="90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F2169E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40834" w:rsidRPr="00E97C60" w14:paraId="33AAEE16" w14:textId="77777777" w:rsidTr="00B40834">
        <w:tc>
          <w:tcPr>
            <w:tcW w:w="6750" w:type="dxa"/>
          </w:tcPr>
          <w:p w14:paraId="72894DF5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  <w:cs/>
              </w:rPr>
              <w:t>เงินลงทุนระยะสั้นในกองทุนเปิดต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รา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ส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าร</w:t>
            </w:r>
            <w:r w:rsidRPr="00E97C60">
              <w:rPr>
                <w:rFonts w:ascii="Angsana New" w:hAnsi="Angsana New"/>
                <w:sz w:val="26"/>
                <w:szCs w:val="26"/>
                <w:cs/>
              </w:rPr>
              <w:t>หน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ี้</w:t>
            </w:r>
          </w:p>
        </w:tc>
        <w:tc>
          <w:tcPr>
            <w:tcW w:w="1350" w:type="dxa"/>
          </w:tcPr>
          <w:p w14:paraId="73541673" w14:textId="166412AE" w:rsidR="00B40834" w:rsidRPr="00D306DF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6DF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270" w:type="dxa"/>
          </w:tcPr>
          <w:p w14:paraId="7BEE4212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E6995F6" w14:textId="705E3AED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</w:tr>
      <w:tr w:rsidR="000011E7" w:rsidRPr="00E97C60" w14:paraId="17027F2D" w14:textId="77777777" w:rsidTr="00B40834">
        <w:tc>
          <w:tcPr>
            <w:tcW w:w="6750" w:type="dxa"/>
          </w:tcPr>
          <w:p w14:paraId="3F7C953D" w14:textId="0A548A0C" w:rsidR="000011E7" w:rsidRPr="00E97C60" w:rsidRDefault="000011E7" w:rsidP="0000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บวก การเปลี่ยนแปลงในมูลค่ายุติธรรมบันทึก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ผ่าน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50" w:type="dxa"/>
          </w:tcPr>
          <w:p w14:paraId="42C7A56E" w14:textId="4C3B5449" w:rsidR="000011E7" w:rsidRPr="00D306DF" w:rsidRDefault="000011E7" w:rsidP="0000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6DF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</w:tcPr>
          <w:p w14:paraId="00224275" w14:textId="77777777" w:rsidR="000011E7" w:rsidRPr="00E97C60" w:rsidRDefault="000011E7" w:rsidP="0000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5C3FA5" w14:textId="1B1D4A51" w:rsidR="000011E7" w:rsidRPr="00E97C60" w:rsidRDefault="000011E7" w:rsidP="0000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238</w:t>
            </w:r>
          </w:p>
        </w:tc>
      </w:tr>
      <w:tr w:rsidR="00B40834" w:rsidRPr="00E97C60" w14:paraId="6A36DAFE" w14:textId="77777777" w:rsidTr="00B40834">
        <w:tc>
          <w:tcPr>
            <w:tcW w:w="6750" w:type="dxa"/>
          </w:tcPr>
          <w:p w14:paraId="1376D95E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70F280" w14:textId="68632EEA" w:rsidR="00B40834" w:rsidRPr="00D306DF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6DF">
              <w:rPr>
                <w:rFonts w:ascii="Angsana New" w:hAnsi="Angsana New"/>
                <w:sz w:val="26"/>
                <w:szCs w:val="26"/>
              </w:rPr>
              <w:t>20,354</w:t>
            </w:r>
          </w:p>
        </w:tc>
        <w:tc>
          <w:tcPr>
            <w:tcW w:w="270" w:type="dxa"/>
          </w:tcPr>
          <w:p w14:paraId="5513EF0B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C64AF7" w14:textId="61A359B6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40,238</w:t>
            </w:r>
          </w:p>
        </w:tc>
      </w:tr>
      <w:tr w:rsidR="00B40834" w:rsidRPr="00E97C60" w14:paraId="2612BA8C" w14:textId="77777777" w:rsidTr="00B40834">
        <w:tc>
          <w:tcPr>
            <w:tcW w:w="6750" w:type="dxa"/>
          </w:tcPr>
          <w:p w14:paraId="41EEFA7B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05756B" w14:textId="77777777" w:rsidR="00B40834" w:rsidRPr="00D306DF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8767193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EFD6DD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40834" w:rsidRPr="00E97C60" w14:paraId="53F9CAE9" w14:textId="77777777" w:rsidTr="00B40834">
        <w:tc>
          <w:tcPr>
            <w:tcW w:w="6750" w:type="dxa"/>
          </w:tcPr>
          <w:p w14:paraId="557C2674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5BD58F1" w14:textId="7837C4F0" w:rsidR="00B40834" w:rsidRPr="00D306DF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6DF">
              <w:rPr>
                <w:rFonts w:ascii="Angsana New" w:hAnsi="Angsana New"/>
                <w:sz w:val="26"/>
                <w:szCs w:val="26"/>
              </w:rPr>
              <w:t>40,354</w:t>
            </w:r>
          </w:p>
        </w:tc>
        <w:tc>
          <w:tcPr>
            <w:tcW w:w="270" w:type="dxa"/>
          </w:tcPr>
          <w:p w14:paraId="6C09EC64" w14:textId="7777777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3BEA62C" w14:textId="19A4A687" w:rsidR="00B40834" w:rsidRPr="00E97C60" w:rsidRDefault="00B40834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0"/>
              </w:tabs>
              <w:ind w:right="12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60,238</w:t>
            </w:r>
          </w:p>
        </w:tc>
      </w:tr>
      <w:bookmarkEnd w:id="1"/>
      <w:bookmarkEnd w:id="2"/>
    </w:tbl>
    <w:p w14:paraId="1D957DE2" w14:textId="77777777" w:rsidR="00C03B96" w:rsidRDefault="00C03B9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71BFF684" w14:textId="4CC442B6" w:rsidR="00B40834" w:rsidRPr="00B40834" w:rsidRDefault="00B40834" w:rsidP="00B40834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Pr="00B40834">
        <w:rPr>
          <w:rFonts w:ascii="Angsana New" w:hAnsi="Angsana New" w:cs="Angsana New" w:hint="cs"/>
          <w:sz w:val="26"/>
          <w:szCs w:val="26"/>
          <w:lang w:val="en-US"/>
        </w:rPr>
        <w:t>3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>0</w:t>
      </w:r>
      <w:r w:rsidRPr="00B40834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กันยายน </w:t>
      </w:r>
      <w:r w:rsidRPr="00B40834">
        <w:rPr>
          <w:rFonts w:ascii="Angsana New" w:hAnsi="Angsana New" w:cs="Angsana New" w:hint="cs"/>
          <w:sz w:val="26"/>
          <w:szCs w:val="26"/>
          <w:lang w:val="en-US"/>
        </w:rPr>
        <w:t>256</w:t>
      </w:r>
      <w:r>
        <w:rPr>
          <w:rFonts w:ascii="Angsana New" w:hAnsi="Angsana New" w:cs="Angsana New"/>
          <w:sz w:val="26"/>
          <w:szCs w:val="26"/>
          <w:lang w:val="en-US"/>
        </w:rPr>
        <w:t xml:space="preserve">6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เงินลงทุนระยะสั้นในเงินฝากประจำเป็นเงินฝากประจำ </w:t>
      </w:r>
      <w:r>
        <w:rPr>
          <w:rFonts w:ascii="Angsana New" w:hAnsi="Angsana New" w:cs="Angsana New"/>
          <w:sz w:val="26"/>
          <w:szCs w:val="26"/>
          <w:lang w:val="en-US"/>
        </w:rPr>
        <w:t>5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>เดือน (</w:t>
      </w:r>
      <w:r w:rsidRPr="008C2B5C">
        <w:rPr>
          <w:rFonts w:ascii="Angsana New" w:hAnsi="Angsana New" w:cs="Angsana New"/>
          <w:sz w:val="26"/>
          <w:szCs w:val="26"/>
          <w:lang w:val="en-US"/>
        </w:rPr>
        <w:t>256</w:t>
      </w:r>
      <w:r>
        <w:rPr>
          <w:rFonts w:ascii="Angsana New" w:hAnsi="Angsana New" w:cs="Angsana New"/>
          <w:sz w:val="26"/>
          <w:szCs w:val="26"/>
          <w:lang w:val="en-US"/>
        </w:rPr>
        <w:t>5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: </w:t>
      </w:r>
      <w:r w:rsidRPr="008C2B5C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เงินฝากประจำ 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6 </w:t>
      </w:r>
      <w:r w:rsidRPr="008C2B5C">
        <w:rPr>
          <w:rFonts w:ascii="Angsana New" w:hAnsi="Angsana New" w:cs="Angsana New" w:hint="cs"/>
          <w:sz w:val="26"/>
          <w:szCs w:val="26"/>
          <w:cs/>
          <w:lang w:val="en-US"/>
        </w:rPr>
        <w:t>เดือน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>)</w:t>
      </w:r>
      <w:r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กับสถาบันการเงินในประเทศแห่งหนึ่ง ซึ่งมีอัตราดอกเบี้ยร้อยละ </w:t>
      </w:r>
      <w:r>
        <w:rPr>
          <w:rFonts w:ascii="Angsana New" w:hAnsi="Angsana New" w:cs="Angsana New"/>
          <w:sz w:val="26"/>
          <w:szCs w:val="26"/>
          <w:lang w:val="en-US"/>
        </w:rPr>
        <w:t xml:space="preserve">1.85 </w:t>
      </w:r>
      <w:r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ต่อปี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>(</w:t>
      </w:r>
      <w:r w:rsidRPr="008C2B5C">
        <w:rPr>
          <w:rFonts w:ascii="Angsana New" w:hAnsi="Angsana New" w:cs="Angsana New"/>
          <w:sz w:val="26"/>
          <w:szCs w:val="26"/>
          <w:lang w:val="en-US"/>
        </w:rPr>
        <w:t>256</w:t>
      </w:r>
      <w:r>
        <w:rPr>
          <w:rFonts w:ascii="Angsana New" w:hAnsi="Angsana New" w:cs="Angsana New"/>
          <w:sz w:val="26"/>
          <w:szCs w:val="26"/>
          <w:lang w:val="en-US"/>
        </w:rPr>
        <w:t>5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: 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ร้อยละ </w:t>
      </w:r>
      <w:r>
        <w:rPr>
          <w:rFonts w:ascii="Angsana New" w:hAnsi="Angsana New" w:cs="Angsana New"/>
          <w:sz w:val="26"/>
          <w:szCs w:val="26"/>
          <w:lang w:val="en-US"/>
        </w:rPr>
        <w:t>1</w:t>
      </w:r>
      <w:r w:rsidRPr="008C2B5C">
        <w:rPr>
          <w:rFonts w:ascii="Angsana New" w:hAnsi="Angsana New" w:cs="Angsana New"/>
          <w:sz w:val="26"/>
          <w:szCs w:val="26"/>
          <w:lang w:val="en-US"/>
        </w:rPr>
        <w:t>.</w:t>
      </w:r>
      <w:r>
        <w:rPr>
          <w:rFonts w:ascii="Angsana New" w:hAnsi="Angsana New" w:cs="Angsana New"/>
          <w:sz w:val="26"/>
          <w:szCs w:val="26"/>
          <w:lang w:val="en-US"/>
        </w:rPr>
        <w:t>00</w:t>
      </w:r>
      <w:r w:rsidRPr="008C2B5C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8C2B5C">
        <w:rPr>
          <w:rFonts w:ascii="Angsana New" w:hAnsi="Angsana New" w:cs="Angsana New" w:hint="cs"/>
          <w:sz w:val="26"/>
          <w:szCs w:val="26"/>
          <w:cs/>
          <w:lang w:val="en-US"/>
        </w:rPr>
        <w:t>ต่อปี</w:t>
      </w:r>
      <w:r w:rsidRPr="00B40834">
        <w:rPr>
          <w:rFonts w:ascii="Angsana New" w:hAnsi="Angsana New" w:cs="Angsana New" w:hint="cs"/>
          <w:sz w:val="26"/>
          <w:szCs w:val="26"/>
          <w:cs/>
          <w:lang w:val="en-US"/>
        </w:rPr>
        <w:t>)</w:t>
      </w:r>
    </w:p>
    <w:p w14:paraId="6F10C770" w14:textId="77777777" w:rsidR="00B40834" w:rsidRPr="00E97C60" w:rsidRDefault="00B40834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286AB97" w14:textId="77777777" w:rsidR="000A2F68" w:rsidRDefault="000A2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78F7B925" w:rsidR="008548E9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>.</w:t>
      </w:r>
      <w:r w:rsidR="008548E9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8548E9" w:rsidRPr="00E97C60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B3C5B" w:rsidRPr="00E97C60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B3C5B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7DBEAC3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7157FEE8" w:rsidR="002C30DF" w:rsidRPr="00E97C60" w:rsidRDefault="002C30DF" w:rsidP="00E97C60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การวิเคราะห์อายุลูกหนี้การค้า</w:t>
      </w:r>
      <w:r w:rsidRPr="00E97C60">
        <w:rPr>
          <w:rFonts w:ascii="Angsana New" w:hAnsi="Angsana New" w:cs="Angsana New" w:hint="cs"/>
          <w:sz w:val="26"/>
          <w:szCs w:val="26"/>
          <w:lang w:val="en-US"/>
        </w:rPr>
        <w:t xml:space="preserve"> 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ณ 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</w:t>
      </w:r>
      <w:r w:rsidR="00CB7E0A">
        <w:rPr>
          <w:rFonts w:ascii="Angsana New" w:hAnsi="Angsana New" w:cs="Angsana New"/>
          <w:sz w:val="26"/>
          <w:szCs w:val="26"/>
          <w:lang w:val="en-US"/>
        </w:rPr>
        <w:t>0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0A7004">
        <w:rPr>
          <w:rFonts w:ascii="Angsana New" w:hAnsi="Angsana New" w:cs="Angsana New" w:hint="cs"/>
          <w:sz w:val="26"/>
          <w:szCs w:val="26"/>
          <w:cs/>
          <w:lang w:val="en-US"/>
        </w:rPr>
        <w:t>กันยายน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2566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และวันที่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>31</w:t>
      </w:r>
      <w:r w:rsidR="00662872" w:rsidRPr="00E97C60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F074B" w:rsidRPr="00E97C60">
        <w:rPr>
          <w:rFonts w:ascii="Angsana New" w:hAnsi="Angsana New" w:cs="Angsana New"/>
          <w:sz w:val="26"/>
          <w:szCs w:val="26"/>
          <w:lang w:val="en-US"/>
        </w:rPr>
        <w:t xml:space="preserve">2565 </w:t>
      </w:r>
      <w:r w:rsidRPr="00E97C60">
        <w:rPr>
          <w:rFonts w:ascii="Angsana New" w:hAnsi="Angsana New" w:cs="Angsana New" w:hint="cs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E97C60" w:rsidRDefault="008548E9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E97C60" w14:paraId="56B1C659" w14:textId="77777777" w:rsidTr="006F0792">
        <w:tc>
          <w:tcPr>
            <w:tcW w:w="6731" w:type="dxa"/>
          </w:tcPr>
          <w:p w14:paraId="1038765C" w14:textId="77777777" w:rsidR="002D15DC" w:rsidRPr="00E97C60" w:rsidRDefault="002D15DC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E97C60" w:rsidRDefault="002D15DC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47020F5B" w14:textId="77777777" w:rsidTr="006F0792">
        <w:tc>
          <w:tcPr>
            <w:tcW w:w="6731" w:type="dxa"/>
          </w:tcPr>
          <w:p w14:paraId="7D1326D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4B681A09" w:rsidR="00A7020A" w:rsidRPr="00E97C60" w:rsidRDefault="00B310A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A700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7DD9B4E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5BB9702E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F074B"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7020A" w:rsidRPr="00E97C60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7464EF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F50BC50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17552DB2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F074B" w:rsidRPr="00D66DD9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601DFE5C" w:rsidR="009F074B" w:rsidRPr="00551D86" w:rsidRDefault="00D66DD9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C0731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811C1A" w:rsidRPr="00551D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07316">
              <w:rPr>
                <w:rFonts w:ascii="Angsana New" w:hAnsi="Angsana New"/>
                <w:color w:val="000000"/>
                <w:sz w:val="26"/>
                <w:szCs w:val="26"/>
              </w:rPr>
              <w:t>54</w:t>
            </w:r>
            <w:r w:rsidR="00B0672A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20B9E36D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7FC98B76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33,834</w:t>
            </w:r>
          </w:p>
        </w:tc>
      </w:tr>
      <w:tr w:rsidR="009F074B" w:rsidRPr="00D66DD9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9F074B" w:rsidRPr="00551D86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F074B" w:rsidRPr="00D66DD9" w14:paraId="23624602" w14:textId="77777777" w:rsidTr="00AA2815">
        <w:trPr>
          <w:trHeight w:val="252"/>
        </w:trPr>
        <w:tc>
          <w:tcPr>
            <w:tcW w:w="6731" w:type="dxa"/>
          </w:tcPr>
          <w:p w14:paraId="3B4D8B5B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D66DD9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5992C743" w:rsidR="009F074B" w:rsidRPr="00551D86" w:rsidRDefault="00551D86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D66DD9" w:rsidRPr="00551D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269" w:type="dxa"/>
          </w:tcPr>
          <w:p w14:paraId="631CC1BD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583D4399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5,057</w:t>
            </w:r>
          </w:p>
        </w:tc>
      </w:tr>
      <w:tr w:rsidR="0075399E" w:rsidRPr="00D66DD9" w14:paraId="392C5347" w14:textId="77777777" w:rsidTr="0031571B">
        <w:trPr>
          <w:trHeight w:val="252"/>
        </w:trPr>
        <w:tc>
          <w:tcPr>
            <w:tcW w:w="6731" w:type="dxa"/>
          </w:tcPr>
          <w:p w14:paraId="480C66E0" w14:textId="3EEA3167" w:rsidR="0075399E" w:rsidRPr="00D66DD9" w:rsidRDefault="0075399E" w:rsidP="00D66DD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D66DD9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D66DD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D66DD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66DD9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D66DD9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D66DD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</w:tcPr>
          <w:p w14:paraId="1ED373E5" w14:textId="3CCF93F8" w:rsidR="0075399E" w:rsidRPr="00551D86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69" w:type="dxa"/>
          </w:tcPr>
          <w:p w14:paraId="3111EDD6" w14:textId="77777777" w:rsidR="0075399E" w:rsidRPr="00D66DD9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7DDF5D3" w14:textId="63F7C712" w:rsidR="0075399E" w:rsidRPr="00D66DD9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</w:p>
        </w:tc>
      </w:tr>
      <w:tr w:rsidR="0075399E" w:rsidRPr="00D66DD9" w14:paraId="5B6F9BD5" w14:textId="77777777" w:rsidTr="003B11D0">
        <w:trPr>
          <w:trHeight w:val="252"/>
        </w:trPr>
        <w:tc>
          <w:tcPr>
            <w:tcW w:w="6731" w:type="dxa"/>
          </w:tcPr>
          <w:p w14:paraId="19C5988B" w14:textId="77777777" w:rsidR="0075399E" w:rsidRPr="00D66DD9" w:rsidRDefault="0075399E" w:rsidP="00D66DD9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D66DD9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4077CE9D" w:rsidR="0075399E" w:rsidRPr="00551D86" w:rsidRDefault="00D66DD9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551D86" w:rsidRPr="00551D86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269" w:type="dxa"/>
          </w:tcPr>
          <w:p w14:paraId="75594A0A" w14:textId="77777777" w:rsidR="0075399E" w:rsidRPr="00D66DD9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7D7A6487" w14:textId="26DF294B" w:rsidR="0075399E" w:rsidRPr="00D66DD9" w:rsidRDefault="0075399E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580</w:t>
            </w:r>
          </w:p>
        </w:tc>
      </w:tr>
      <w:tr w:rsidR="009F074B" w:rsidRPr="00D66DD9" w14:paraId="566775D9" w14:textId="77777777" w:rsidTr="00106CE1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9F074B" w:rsidRPr="00D66DD9" w:rsidRDefault="009F074B" w:rsidP="00D66DD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5AA1E634" w:rsidR="009F074B" w:rsidRPr="00551D86" w:rsidRDefault="00594EC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176128" w:rsidRPr="00551D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07316">
              <w:rPr>
                <w:rFonts w:ascii="Angsana New" w:hAnsi="Angsan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269" w:type="dxa"/>
          </w:tcPr>
          <w:p w14:paraId="648C4BC9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75444066" w14:textId="6C32073B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39,520</w:t>
            </w:r>
          </w:p>
        </w:tc>
      </w:tr>
      <w:tr w:rsidR="009F074B" w:rsidRPr="00D66DD9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5898EE49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7F8D6145" w:rsidR="009F074B" w:rsidRPr="00551D86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D66DD9" w:rsidRPr="00551D8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551D86" w:rsidRPr="00551D86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C9F555F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4923938C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(580)</w:t>
            </w:r>
          </w:p>
        </w:tc>
      </w:tr>
      <w:tr w:rsidR="009F074B" w:rsidRPr="00D66DD9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730ECF1C" w:rsidR="009F074B" w:rsidRPr="00551D86" w:rsidRDefault="00551D86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C0731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D66DD9" w:rsidRPr="00551D86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07316">
              <w:rPr>
                <w:rFonts w:ascii="Angsana New" w:hAnsi="Angsan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269" w:type="dxa"/>
          </w:tcPr>
          <w:p w14:paraId="30ED494C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5B841AFF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38,940</w:t>
            </w:r>
          </w:p>
        </w:tc>
      </w:tr>
      <w:tr w:rsidR="009F074B" w:rsidRPr="00D66DD9" w14:paraId="633E44AA" w14:textId="77777777" w:rsidTr="005A5013">
        <w:trPr>
          <w:trHeight w:val="51"/>
        </w:trPr>
        <w:tc>
          <w:tcPr>
            <w:tcW w:w="6731" w:type="dxa"/>
          </w:tcPr>
          <w:p w14:paraId="7AC76AB7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4F55DFC5" w14:textId="77777777" w:rsidR="009F074B" w:rsidRPr="00551D86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C767AFC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</w:tcPr>
          <w:p w14:paraId="5858D708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F074B" w:rsidRPr="00E97C60" w14:paraId="5B369FE8" w14:textId="77777777" w:rsidTr="005A5013">
        <w:trPr>
          <w:trHeight w:val="252"/>
        </w:trPr>
        <w:tc>
          <w:tcPr>
            <w:tcW w:w="6731" w:type="dxa"/>
          </w:tcPr>
          <w:p w14:paraId="46C1FE37" w14:textId="4436BB09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ค่าเผื่อผลขาดทุนด้านเครดิตที่คาดว่าจะเกิดขึ้นในระหว่างงวด</w:t>
            </w:r>
            <w:r w:rsidRPr="00D66DD9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D66DD9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079F827C" w:rsidR="009F074B" w:rsidRPr="00551D86" w:rsidRDefault="005A5013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551D86" w:rsidRPr="00551D86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5CEDA943" w14:textId="77777777" w:rsidR="009F074B" w:rsidRPr="00D66DD9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5BADF4B2" w:rsidR="009F074B" w:rsidRPr="00E97C60" w:rsidRDefault="009F074B" w:rsidP="00D66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</w:tr>
      <w:tr w:rsidR="005A5013" w:rsidRPr="00E97C60" w14:paraId="53A9242C" w14:textId="77777777" w:rsidTr="005A5013">
        <w:trPr>
          <w:trHeight w:val="252"/>
        </w:trPr>
        <w:tc>
          <w:tcPr>
            <w:tcW w:w="6731" w:type="dxa"/>
          </w:tcPr>
          <w:p w14:paraId="1F409786" w14:textId="77777777" w:rsidR="005A5013" w:rsidRPr="005149F3" w:rsidRDefault="005A5013" w:rsidP="0051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contextualSpacing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0C01BE0F" w14:textId="77777777" w:rsidR="005A5013" w:rsidRPr="00551D86" w:rsidRDefault="005A5013" w:rsidP="0051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39E4F8C7" w14:textId="77777777" w:rsidR="005A5013" w:rsidRPr="005149F3" w:rsidRDefault="005A5013" w:rsidP="0051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2028AE08" w14:textId="77777777" w:rsidR="005A5013" w:rsidRPr="005149F3" w:rsidRDefault="005A5013" w:rsidP="0051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1026"/>
              </w:tabs>
              <w:ind w:right="72"/>
              <w:contextualSpacing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A5013" w:rsidRPr="00E97C60" w14:paraId="1E5F5F0B" w14:textId="77777777" w:rsidTr="005A5013">
        <w:trPr>
          <w:trHeight w:val="252"/>
        </w:trPr>
        <w:tc>
          <w:tcPr>
            <w:tcW w:w="6731" w:type="dxa"/>
          </w:tcPr>
          <w:p w14:paraId="4919D666" w14:textId="59E38595" w:rsidR="005A5013" w:rsidRPr="00D66DD9" w:rsidRDefault="005A5013" w:rsidP="005A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C42877">
              <w:rPr>
                <w:rFonts w:ascii="Angsana New" w:hAnsi="Angsana New" w:hint="cs"/>
                <w:sz w:val="26"/>
                <w:szCs w:val="26"/>
                <w:cs/>
              </w:rPr>
              <w:t>บัญชีลูก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="00C42877">
              <w:rPr>
                <w:rFonts w:ascii="Angsana New" w:hAnsi="Angsana New" w:hint="cs"/>
                <w:sz w:val="26"/>
                <w:szCs w:val="26"/>
                <w:cs/>
              </w:rPr>
              <w:t>การค้าใน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7F42E383" w14:textId="347455A8" w:rsidR="005A5013" w:rsidRPr="00551D86" w:rsidRDefault="005A5013" w:rsidP="005A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51D86">
              <w:rPr>
                <w:rFonts w:ascii="Angsana New" w:hAnsi="Angsana New"/>
                <w:color w:val="000000"/>
                <w:sz w:val="26"/>
                <w:szCs w:val="26"/>
              </w:rPr>
              <w:t>(17)</w:t>
            </w:r>
          </w:p>
        </w:tc>
        <w:tc>
          <w:tcPr>
            <w:tcW w:w="269" w:type="dxa"/>
          </w:tcPr>
          <w:p w14:paraId="441F1E56" w14:textId="77777777" w:rsidR="005A5013" w:rsidRPr="00D66DD9" w:rsidRDefault="005A5013" w:rsidP="005A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78DBABEB" w14:textId="0A77D228" w:rsidR="005A5013" w:rsidRPr="00D66DD9" w:rsidRDefault="005A5013" w:rsidP="005A5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66DD9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</w:tr>
    </w:tbl>
    <w:p w14:paraId="06B223E5" w14:textId="77777777" w:rsidR="000A2F68" w:rsidRDefault="000A2F68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701D64" w14:textId="1371901B" w:rsidR="000E5B07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6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0E5B07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สินค้าคงเหลือ</w:t>
      </w:r>
      <w:r w:rsidR="00275C46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747F6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275C46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8246981" w14:textId="77777777" w:rsidR="00F27C5A" w:rsidRPr="00E97C60" w:rsidRDefault="00F27C5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E97C60" w14:paraId="54D0EB6C" w14:textId="77777777" w:rsidTr="006F0792">
        <w:tc>
          <w:tcPr>
            <w:tcW w:w="6731" w:type="dxa"/>
          </w:tcPr>
          <w:p w14:paraId="27F07473" w14:textId="77777777" w:rsidR="0025702B" w:rsidRPr="00E97C60" w:rsidRDefault="0025702B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E97C60" w:rsidRDefault="0025702B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C59F7" w:rsidRPr="00E97C60" w14:paraId="1A40A671" w14:textId="77777777" w:rsidTr="006F0792">
        <w:tc>
          <w:tcPr>
            <w:tcW w:w="6731" w:type="dxa"/>
          </w:tcPr>
          <w:p w14:paraId="6DE466B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5168A60F" w:rsidR="00DC59F7" w:rsidRPr="00E97C60" w:rsidRDefault="00B310A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="00DC59F7" w:rsidRPr="00E97C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700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DC59F7" w:rsidRPr="00E97C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C59F7"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C59F7" w:rsidRPr="00E97C6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339D8C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1849B57D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97C6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7020A" w:rsidRPr="00E97C60" w14:paraId="1F0413E9" w14:textId="77777777" w:rsidTr="006F0792">
        <w:tc>
          <w:tcPr>
            <w:tcW w:w="6731" w:type="dxa"/>
          </w:tcPr>
          <w:p w14:paraId="3D3E0F2C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E97C60" w:rsidRDefault="00A7020A" w:rsidP="00E97C6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E97C60" w:rsidRDefault="00A7020A" w:rsidP="00E97C6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DC59F7" w:rsidRPr="00E97C60" w14:paraId="271049D6" w14:textId="77777777" w:rsidTr="0033663B">
        <w:trPr>
          <w:trHeight w:val="252"/>
        </w:trPr>
        <w:tc>
          <w:tcPr>
            <w:tcW w:w="6731" w:type="dxa"/>
          </w:tcPr>
          <w:p w14:paraId="7A7C8A96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vAlign w:val="bottom"/>
          </w:tcPr>
          <w:p w14:paraId="16DD9E7F" w14:textId="042061D0" w:rsidR="00DC59F7" w:rsidRPr="00572FFA" w:rsidRDefault="00572F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FFA">
              <w:rPr>
                <w:rFonts w:ascii="Angsana New" w:hAnsi="Angsana New"/>
                <w:sz w:val="26"/>
                <w:szCs w:val="26"/>
              </w:rPr>
              <w:t>4</w:t>
            </w:r>
            <w:r w:rsidR="0068163E" w:rsidRPr="00572FFA">
              <w:rPr>
                <w:rFonts w:ascii="Angsana New" w:hAnsi="Angsana New"/>
                <w:sz w:val="26"/>
                <w:szCs w:val="26"/>
              </w:rPr>
              <w:t>,</w:t>
            </w:r>
            <w:r w:rsidRPr="00572FFA">
              <w:rPr>
                <w:rFonts w:ascii="Angsana New" w:hAnsi="Angsana New"/>
                <w:sz w:val="26"/>
                <w:szCs w:val="26"/>
              </w:rPr>
              <w:t>916</w:t>
            </w:r>
          </w:p>
        </w:tc>
        <w:tc>
          <w:tcPr>
            <w:tcW w:w="269" w:type="dxa"/>
          </w:tcPr>
          <w:p w14:paraId="4F16274E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FEECBE1" w14:textId="76BF65AC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2,385</w:t>
            </w:r>
          </w:p>
        </w:tc>
      </w:tr>
      <w:tr w:rsidR="00DC59F7" w:rsidRPr="00E97C60" w14:paraId="6747B870" w14:textId="77777777" w:rsidTr="0033663B">
        <w:trPr>
          <w:trHeight w:val="252"/>
        </w:trPr>
        <w:tc>
          <w:tcPr>
            <w:tcW w:w="6731" w:type="dxa"/>
          </w:tcPr>
          <w:p w14:paraId="36ED5B1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vAlign w:val="bottom"/>
          </w:tcPr>
          <w:p w14:paraId="4ACBDAEB" w14:textId="2CEB03EE" w:rsidR="00DC59F7" w:rsidRPr="00572FFA" w:rsidRDefault="00572F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FFA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69" w:type="dxa"/>
          </w:tcPr>
          <w:p w14:paraId="099A3C3F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D05EC50" w14:textId="1AD24DB9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574</w:t>
            </w:r>
          </w:p>
        </w:tc>
      </w:tr>
      <w:tr w:rsidR="00DC59F7" w:rsidRPr="00E97C60" w14:paraId="3AA388FD" w14:textId="77777777" w:rsidTr="0033663B">
        <w:trPr>
          <w:trHeight w:val="252"/>
        </w:trPr>
        <w:tc>
          <w:tcPr>
            <w:tcW w:w="6731" w:type="dxa"/>
          </w:tcPr>
          <w:p w14:paraId="457B98CC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vAlign w:val="bottom"/>
          </w:tcPr>
          <w:p w14:paraId="31A1AA78" w14:textId="7933F362" w:rsidR="00DC59F7" w:rsidRPr="00572FFA" w:rsidRDefault="00572F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FFA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69" w:type="dxa"/>
          </w:tcPr>
          <w:p w14:paraId="221587B3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3AA28" w14:textId="3CF2A6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C59F7" w:rsidRPr="00E97C60" w14:paraId="3B1500BC" w14:textId="77777777" w:rsidTr="0033663B">
        <w:trPr>
          <w:trHeight w:val="252"/>
        </w:trPr>
        <w:tc>
          <w:tcPr>
            <w:tcW w:w="6731" w:type="dxa"/>
          </w:tcPr>
          <w:p w14:paraId="2ECB1E30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vAlign w:val="bottom"/>
          </w:tcPr>
          <w:p w14:paraId="4151EDD4" w14:textId="59B158AA" w:rsidR="00DC59F7" w:rsidRPr="00572FFA" w:rsidRDefault="00572F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FFA">
              <w:rPr>
                <w:rFonts w:ascii="Angsana New" w:hAnsi="Angsana New"/>
                <w:sz w:val="26"/>
                <w:szCs w:val="26"/>
              </w:rPr>
              <w:t>10</w:t>
            </w:r>
            <w:r w:rsidR="00DC59F7" w:rsidRPr="00572FFA">
              <w:rPr>
                <w:rFonts w:ascii="Angsana New" w:hAnsi="Angsana New"/>
                <w:sz w:val="26"/>
                <w:szCs w:val="26"/>
              </w:rPr>
              <w:t>,</w:t>
            </w:r>
            <w:r w:rsidRPr="00572FFA"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269" w:type="dxa"/>
          </w:tcPr>
          <w:p w14:paraId="7F1DC86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49E61A7" w14:textId="593C3000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7,863</w:t>
            </w:r>
          </w:p>
        </w:tc>
      </w:tr>
      <w:tr w:rsidR="00DC59F7" w:rsidRPr="00E97C60" w14:paraId="088B625D" w14:textId="77777777" w:rsidTr="0033663B">
        <w:trPr>
          <w:trHeight w:val="252"/>
        </w:trPr>
        <w:tc>
          <w:tcPr>
            <w:tcW w:w="6731" w:type="dxa"/>
          </w:tcPr>
          <w:p w14:paraId="2FCA0790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vAlign w:val="bottom"/>
          </w:tcPr>
          <w:p w14:paraId="7490DBED" w14:textId="3AEE3F78" w:rsidR="00DC59F7" w:rsidRPr="00572FFA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FFA">
              <w:rPr>
                <w:rFonts w:ascii="Angsana New" w:hAnsi="Angsana New"/>
                <w:sz w:val="26"/>
                <w:szCs w:val="26"/>
              </w:rPr>
              <w:t>1</w:t>
            </w:r>
            <w:r w:rsidR="00572FFA" w:rsidRPr="00572FFA">
              <w:rPr>
                <w:rFonts w:ascii="Angsana New" w:hAnsi="Angsana New"/>
                <w:sz w:val="26"/>
                <w:szCs w:val="26"/>
              </w:rPr>
              <w:t>5</w:t>
            </w:r>
            <w:r w:rsidR="00640D89" w:rsidRPr="00572FFA">
              <w:rPr>
                <w:rFonts w:ascii="Angsana New" w:hAnsi="Angsana New"/>
                <w:sz w:val="26"/>
                <w:szCs w:val="26"/>
              </w:rPr>
              <w:t>,</w:t>
            </w:r>
            <w:r w:rsidR="00572FFA" w:rsidRPr="00572FFA">
              <w:rPr>
                <w:rFonts w:ascii="Angsana New" w:hAnsi="Angsana New"/>
                <w:sz w:val="26"/>
                <w:szCs w:val="26"/>
              </w:rPr>
              <w:t>505</w:t>
            </w:r>
          </w:p>
        </w:tc>
        <w:tc>
          <w:tcPr>
            <w:tcW w:w="269" w:type="dxa"/>
          </w:tcPr>
          <w:p w14:paraId="74521146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B6DA624" w14:textId="2615F669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15,623</w:t>
            </w:r>
          </w:p>
        </w:tc>
      </w:tr>
      <w:tr w:rsidR="00DC59F7" w:rsidRPr="00E97C60" w14:paraId="11DF8BB5" w14:textId="77777777" w:rsidTr="0033663B">
        <w:trPr>
          <w:trHeight w:val="252"/>
        </w:trPr>
        <w:tc>
          <w:tcPr>
            <w:tcW w:w="6731" w:type="dxa"/>
          </w:tcPr>
          <w:p w14:paraId="66492E7F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089BE7E" w14:textId="26B9D333" w:rsidR="00DC59F7" w:rsidRPr="00572FFA" w:rsidRDefault="00572F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FFA">
              <w:rPr>
                <w:rFonts w:ascii="Angsana New" w:hAnsi="Angsana New"/>
                <w:sz w:val="26"/>
                <w:szCs w:val="26"/>
              </w:rPr>
              <w:t>31</w:t>
            </w:r>
            <w:r w:rsidR="0068163E" w:rsidRPr="00572FFA">
              <w:rPr>
                <w:rFonts w:ascii="Angsana New" w:hAnsi="Angsana New"/>
                <w:sz w:val="26"/>
                <w:szCs w:val="26"/>
              </w:rPr>
              <w:t>,</w:t>
            </w:r>
            <w:r w:rsidRPr="00572FFA">
              <w:rPr>
                <w:rFonts w:ascii="Angsana New" w:hAnsi="Angsana New"/>
                <w:sz w:val="26"/>
                <w:szCs w:val="26"/>
              </w:rPr>
              <w:t>226</w:t>
            </w:r>
          </w:p>
        </w:tc>
        <w:tc>
          <w:tcPr>
            <w:tcW w:w="269" w:type="dxa"/>
          </w:tcPr>
          <w:p w14:paraId="5F5DA104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70DF7" w14:textId="56B208B5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26,447</w:t>
            </w:r>
          </w:p>
        </w:tc>
      </w:tr>
      <w:tr w:rsidR="00DC59F7" w:rsidRPr="00E97C60" w14:paraId="033DACE4" w14:textId="77777777" w:rsidTr="0033663B">
        <w:trPr>
          <w:trHeight w:val="252"/>
        </w:trPr>
        <w:tc>
          <w:tcPr>
            <w:tcW w:w="6731" w:type="dxa"/>
          </w:tcPr>
          <w:p w14:paraId="47FF6377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 xml:space="preserve">หัก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B97955D" w14:textId="0C2638AC" w:rsidR="00DC59F7" w:rsidRPr="00572FFA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2FFA">
              <w:rPr>
                <w:rFonts w:ascii="Angsana New" w:hAnsi="Angsana New"/>
                <w:sz w:val="26"/>
                <w:szCs w:val="26"/>
              </w:rPr>
              <w:t>(</w:t>
            </w:r>
            <w:r w:rsidR="00572FFA" w:rsidRPr="00572FFA">
              <w:rPr>
                <w:rFonts w:ascii="Angsana New" w:hAnsi="Angsana New"/>
                <w:sz w:val="26"/>
                <w:szCs w:val="26"/>
              </w:rPr>
              <w:t>706)</w:t>
            </w:r>
          </w:p>
        </w:tc>
        <w:tc>
          <w:tcPr>
            <w:tcW w:w="269" w:type="dxa"/>
          </w:tcPr>
          <w:p w14:paraId="7149CF0C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FD64" w14:textId="60F919C5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(1,273)</w:t>
            </w:r>
          </w:p>
        </w:tc>
      </w:tr>
      <w:tr w:rsidR="00DC59F7" w:rsidRPr="00E97C60" w14:paraId="4D1CBB13" w14:textId="77777777" w:rsidTr="0033663B">
        <w:trPr>
          <w:trHeight w:val="252"/>
        </w:trPr>
        <w:tc>
          <w:tcPr>
            <w:tcW w:w="6731" w:type="dxa"/>
          </w:tcPr>
          <w:p w14:paraId="701E45D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A7751" w14:textId="5A5FDAC7" w:rsidR="00DC59F7" w:rsidRPr="00572FFA" w:rsidRDefault="00572FF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2FFA">
              <w:rPr>
                <w:rFonts w:ascii="Angsana New" w:hAnsi="Angsana New"/>
                <w:sz w:val="26"/>
                <w:szCs w:val="26"/>
              </w:rPr>
              <w:t>30</w:t>
            </w:r>
            <w:r w:rsidR="0068163E" w:rsidRPr="00572FFA">
              <w:rPr>
                <w:rFonts w:ascii="Angsana New" w:hAnsi="Angsana New"/>
                <w:sz w:val="26"/>
                <w:szCs w:val="26"/>
              </w:rPr>
              <w:t>,</w:t>
            </w:r>
            <w:r w:rsidRPr="00572FFA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269" w:type="dxa"/>
          </w:tcPr>
          <w:p w14:paraId="137034F9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CE011" w14:textId="76DAFD7C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25,174</w:t>
            </w:r>
          </w:p>
        </w:tc>
      </w:tr>
      <w:tr w:rsidR="00DC59F7" w:rsidRPr="00E97C60" w14:paraId="32D00E5E" w14:textId="77777777" w:rsidTr="0033663B">
        <w:trPr>
          <w:trHeight w:val="252"/>
        </w:trPr>
        <w:tc>
          <w:tcPr>
            <w:tcW w:w="6731" w:type="dxa"/>
          </w:tcPr>
          <w:p w14:paraId="6241AC01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7095FB" w14:textId="77777777" w:rsidR="00DC59F7" w:rsidRPr="00572FFA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342C018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59F7" w:rsidRPr="00E97C60" w14:paraId="434823B8" w14:textId="77777777" w:rsidTr="007E2616">
        <w:trPr>
          <w:trHeight w:val="252"/>
        </w:trPr>
        <w:tc>
          <w:tcPr>
            <w:tcW w:w="6731" w:type="dxa"/>
          </w:tcPr>
          <w:p w14:paraId="72C40816" w14:textId="738EF304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E97C60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vAlign w:val="bottom"/>
          </w:tcPr>
          <w:p w14:paraId="65771FF6" w14:textId="2DBEADFA" w:rsidR="00DC59F7" w:rsidRPr="00572FFA" w:rsidRDefault="00AB2B8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72FFA">
              <w:rPr>
                <w:rFonts w:ascii="Angsana New" w:hAnsi="Angsana New"/>
                <w:sz w:val="26"/>
                <w:szCs w:val="26"/>
              </w:rPr>
              <w:t>(</w:t>
            </w:r>
            <w:r w:rsidR="00572FFA" w:rsidRPr="00572FFA">
              <w:rPr>
                <w:rFonts w:ascii="Angsana New" w:hAnsi="Angsana New"/>
                <w:sz w:val="26"/>
                <w:szCs w:val="26"/>
              </w:rPr>
              <w:t>567</w:t>
            </w:r>
            <w:r w:rsidRPr="00572FF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1F02A387" w14:textId="63E0979A" w:rsidR="00DC59F7" w:rsidRPr="00E97C60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</w:tbl>
    <w:p w14:paraId="6393301D" w14:textId="77777777" w:rsidR="00B31762" w:rsidRPr="00E97C60" w:rsidRDefault="00B31762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706321F" w14:textId="77777777" w:rsidR="000A2F68" w:rsidRDefault="000A2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D5D5A54" w14:textId="7B17B1A0" w:rsidR="0057008A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ab/>
        <w:t>ที่ดิน</w:t>
      </w:r>
      <w:r w:rsidR="00F27C5A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อาคาร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และอุปกรณ์ -</w:t>
      </w:r>
      <w:r w:rsidR="00E96451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7008A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615F426C" w14:textId="77777777" w:rsidR="00B8791A" w:rsidRPr="00E97C60" w:rsidRDefault="00B8791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E841762" w14:textId="2353D02B" w:rsidR="00A7020A" w:rsidRPr="00E97C60" w:rsidRDefault="00A7020A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รายการเปลี่ยนแปลงของที่ดิน อาคารและอุปกรณ์</w:t>
      </w:r>
      <w:r w:rsidR="00E80F7C" w:rsidRPr="00E97C60">
        <w:rPr>
          <w:rFonts w:ascii="Angsana New" w:hAnsi="Angsana New" w:hint="cs"/>
          <w:sz w:val="26"/>
          <w:szCs w:val="26"/>
        </w:rPr>
        <w:t xml:space="preserve"> - </w:t>
      </w:r>
      <w:r w:rsidR="00E80F7C" w:rsidRPr="00E97C60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4A6B12">
        <w:rPr>
          <w:rFonts w:ascii="Angsana New" w:hAnsi="Angsana New" w:hint="cs"/>
          <w:sz w:val="26"/>
          <w:szCs w:val="26"/>
          <w:cs/>
        </w:rPr>
        <w:t>เก้า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D62D7A" w:rsidRPr="00E97C60">
        <w:rPr>
          <w:rFonts w:ascii="Angsana New" w:hAnsi="Angsana New"/>
          <w:sz w:val="26"/>
          <w:szCs w:val="26"/>
        </w:rPr>
        <w:t>3</w:t>
      </w:r>
      <w:r w:rsidR="00B310AC">
        <w:rPr>
          <w:rFonts w:ascii="Angsana New" w:hAnsi="Angsana New"/>
          <w:sz w:val="26"/>
          <w:szCs w:val="26"/>
        </w:rPr>
        <w:t>0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0A7004">
        <w:rPr>
          <w:rFonts w:ascii="Angsana New" w:hAnsi="Angsana New" w:hint="cs"/>
          <w:sz w:val="26"/>
          <w:szCs w:val="26"/>
          <w:cs/>
        </w:rPr>
        <w:t>กันยายน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D62D7A" w:rsidRPr="00E97C60">
        <w:rPr>
          <w:rFonts w:ascii="Angsana New" w:hAnsi="Angsana New"/>
          <w:sz w:val="26"/>
          <w:szCs w:val="26"/>
        </w:rPr>
        <w:t>256</w:t>
      </w:r>
      <w:r w:rsidR="00B310AC">
        <w:rPr>
          <w:rFonts w:ascii="Angsana New" w:hAnsi="Angsana New"/>
          <w:sz w:val="26"/>
          <w:szCs w:val="26"/>
        </w:rPr>
        <w:t>6</w:t>
      </w:r>
      <w:r w:rsidR="00C67B43" w:rsidRPr="00E97C60">
        <w:rPr>
          <w:rFonts w:ascii="Angsana New" w:hAnsi="Angsana New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4C81BE87" w14:textId="77777777" w:rsidR="00A7020A" w:rsidRPr="00E97C60" w:rsidRDefault="00A7020A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A7020A" w:rsidRPr="00E97C60" w14:paraId="5F7B7335" w14:textId="77777777" w:rsidTr="00CC201D">
        <w:tc>
          <w:tcPr>
            <w:tcW w:w="8370" w:type="dxa"/>
          </w:tcPr>
          <w:p w14:paraId="2877162A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9A09EB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E97C60" w14:paraId="7E5C2CE7" w14:textId="77777777" w:rsidTr="00A7020A">
        <w:tc>
          <w:tcPr>
            <w:tcW w:w="8370" w:type="dxa"/>
          </w:tcPr>
          <w:p w14:paraId="1DFF9564" w14:textId="77777777" w:rsidR="00A7020A" w:rsidRPr="00E97C60" w:rsidRDefault="00A7020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7112EEB3" w14:textId="77777777" w:rsidR="00A7020A" w:rsidRPr="00E97C60" w:rsidRDefault="00A7020A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640D89" w14:paraId="166C9EDF" w14:textId="77777777" w:rsidTr="00A7020A">
        <w:tc>
          <w:tcPr>
            <w:tcW w:w="8370" w:type="dxa"/>
          </w:tcPr>
          <w:p w14:paraId="31339F11" w14:textId="1ED601E0" w:rsidR="001520C4" w:rsidRPr="00640D89" w:rsidRDefault="00220809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มูลค่าสุทธิ</w:t>
            </w:r>
            <w:r w:rsidR="001520C4"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ตามบัญชี ณ วันที่ </w:t>
            </w:r>
            <w:r w:rsidR="001520C4" w:rsidRPr="00640D89">
              <w:rPr>
                <w:rFonts w:ascii="Angsana New" w:hAnsi="Angsana New" w:hint="cs"/>
                <w:sz w:val="26"/>
                <w:szCs w:val="26"/>
              </w:rPr>
              <w:t>1</w:t>
            </w:r>
            <w:r w:rsidR="001520C4"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1520C4" w:rsidRPr="00640D89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11337" w:rsidRPr="00640D8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14:paraId="246A207A" w14:textId="741BDF63" w:rsidR="001520C4" w:rsidRPr="00237C27" w:rsidRDefault="00DC59F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7C27">
              <w:rPr>
                <w:rFonts w:ascii="Angsana New" w:hAnsi="Angsana New"/>
                <w:sz w:val="26"/>
                <w:szCs w:val="26"/>
              </w:rPr>
              <w:t>456,178</w:t>
            </w:r>
          </w:p>
        </w:tc>
      </w:tr>
      <w:tr w:rsidR="006605EA" w:rsidRPr="00640D89" w14:paraId="24B201CB" w14:textId="77777777" w:rsidTr="00CC201D">
        <w:tc>
          <w:tcPr>
            <w:tcW w:w="8370" w:type="dxa"/>
          </w:tcPr>
          <w:p w14:paraId="38E0E62D" w14:textId="58DE5048" w:rsidR="006605EA" w:rsidRPr="00640D89" w:rsidRDefault="006605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40D89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6EB1C86" w14:textId="4E6EAE1B" w:rsidR="006605EA" w:rsidRPr="00237C27" w:rsidRDefault="00237C2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7C27">
              <w:rPr>
                <w:rFonts w:ascii="Angsana New" w:hAnsi="Angsana New"/>
                <w:sz w:val="26"/>
                <w:szCs w:val="26"/>
              </w:rPr>
              <w:t>140</w:t>
            </w:r>
            <w:r w:rsidR="00253F78" w:rsidRPr="00237C27">
              <w:rPr>
                <w:rFonts w:ascii="Angsana New" w:hAnsi="Angsana New"/>
                <w:sz w:val="26"/>
                <w:szCs w:val="26"/>
              </w:rPr>
              <w:t>,</w:t>
            </w:r>
            <w:r w:rsidRPr="00237C27">
              <w:rPr>
                <w:rFonts w:ascii="Angsana New" w:hAnsi="Angsana New"/>
                <w:sz w:val="26"/>
                <w:szCs w:val="26"/>
              </w:rPr>
              <w:t>55</w:t>
            </w:r>
            <w:r w:rsidR="00DB42B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6605EA" w:rsidRPr="00640D89" w14:paraId="55C53DCC" w14:textId="77777777" w:rsidTr="006605EA">
        <w:tc>
          <w:tcPr>
            <w:tcW w:w="8370" w:type="dxa"/>
          </w:tcPr>
          <w:p w14:paraId="30F11261" w14:textId="1766A470" w:rsidR="006605EA" w:rsidRPr="00640D89" w:rsidRDefault="00F977DE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จำหน่ายและ</w:t>
            </w:r>
            <w:r w:rsidR="006605EA"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ตัดบัญชี </w:t>
            </w:r>
          </w:p>
        </w:tc>
        <w:tc>
          <w:tcPr>
            <w:tcW w:w="1440" w:type="dxa"/>
          </w:tcPr>
          <w:p w14:paraId="2B5ACF08" w14:textId="56C8ACF1" w:rsidR="006605EA" w:rsidRPr="00237C27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7C27">
              <w:rPr>
                <w:rFonts w:ascii="Angsana New" w:hAnsi="Angsana New"/>
                <w:sz w:val="26"/>
                <w:szCs w:val="26"/>
              </w:rPr>
              <w:t>(</w:t>
            </w:r>
            <w:r w:rsidR="00237C27" w:rsidRPr="00237C27">
              <w:rPr>
                <w:rFonts w:ascii="Angsana New" w:hAnsi="Angsana New"/>
                <w:sz w:val="26"/>
                <w:szCs w:val="26"/>
              </w:rPr>
              <w:t>7</w:t>
            </w:r>
            <w:r w:rsidRPr="00237C27">
              <w:rPr>
                <w:rFonts w:ascii="Angsana New" w:hAnsi="Angsana New"/>
                <w:sz w:val="26"/>
                <w:szCs w:val="26"/>
              </w:rPr>
              <w:t>,</w:t>
            </w:r>
            <w:r w:rsidR="00237C27" w:rsidRPr="00237C27">
              <w:rPr>
                <w:rFonts w:ascii="Angsana New" w:hAnsi="Angsana New"/>
                <w:sz w:val="26"/>
                <w:szCs w:val="26"/>
              </w:rPr>
              <w:t>957</w:t>
            </w:r>
            <w:r w:rsidRPr="00237C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95210" w:rsidRPr="00640D89" w14:paraId="45818D0F" w14:textId="77777777" w:rsidTr="00926883">
        <w:tc>
          <w:tcPr>
            <w:tcW w:w="8370" w:type="dxa"/>
          </w:tcPr>
          <w:p w14:paraId="0AE0976D" w14:textId="77777777" w:rsidR="00D95210" w:rsidRPr="00640D89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640D89">
              <w:rPr>
                <w:rStyle w:val="PageNumber"/>
                <w:rFonts w:ascii="Angsana New" w:hAnsi="Angsana New" w:hint="cs"/>
                <w:sz w:val="26"/>
                <w:szCs w:val="26"/>
                <w:cs/>
              </w:rPr>
              <w:t>า</w:t>
            </w: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</w:tcPr>
          <w:p w14:paraId="651DDBAE" w14:textId="79F9843D" w:rsidR="00D95210" w:rsidRPr="00237C27" w:rsidRDefault="006A39E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7C27">
              <w:rPr>
                <w:rFonts w:ascii="Angsana New" w:hAnsi="Angsana New"/>
                <w:sz w:val="26"/>
                <w:szCs w:val="26"/>
              </w:rPr>
              <w:t>(</w:t>
            </w:r>
            <w:r w:rsidR="00237C27" w:rsidRPr="00237C27">
              <w:rPr>
                <w:rFonts w:ascii="Angsana New" w:hAnsi="Angsana New"/>
                <w:sz w:val="26"/>
                <w:szCs w:val="26"/>
              </w:rPr>
              <w:t>26</w:t>
            </w:r>
            <w:r w:rsidRPr="00237C27">
              <w:rPr>
                <w:rFonts w:ascii="Angsana New" w:hAnsi="Angsana New"/>
                <w:sz w:val="26"/>
                <w:szCs w:val="26"/>
              </w:rPr>
              <w:t>,</w:t>
            </w:r>
            <w:r w:rsidR="00237C27" w:rsidRPr="00237C27">
              <w:rPr>
                <w:rFonts w:ascii="Angsana New" w:hAnsi="Angsana New"/>
                <w:sz w:val="26"/>
                <w:szCs w:val="26"/>
              </w:rPr>
              <w:t>217</w:t>
            </w:r>
            <w:r w:rsidRPr="00237C2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05EA" w:rsidRPr="00640D89" w14:paraId="2200EDE2" w14:textId="77777777" w:rsidTr="006605EA">
        <w:tc>
          <w:tcPr>
            <w:tcW w:w="8370" w:type="dxa"/>
          </w:tcPr>
          <w:p w14:paraId="160D530A" w14:textId="26652ABA" w:rsidR="006605EA" w:rsidRPr="00640D89" w:rsidRDefault="00220809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08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="006605EA" w:rsidRPr="0064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ตามบัญชี </w:t>
            </w:r>
            <w:r w:rsidR="00E70D22" w:rsidRPr="0064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07C6F" w:rsidRPr="00640D89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B310AC" w:rsidRPr="00640D89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707C6F" w:rsidRPr="00640D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9A2F1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707C6F" w:rsidRPr="002208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714E7A" w:rsidRPr="00640D89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411337" w:rsidRPr="00640D89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377144" w14:textId="10783769" w:rsidR="006605EA" w:rsidRPr="00237C27" w:rsidRDefault="00237C2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7C27">
              <w:rPr>
                <w:rFonts w:ascii="Angsana New" w:hAnsi="Angsana New"/>
                <w:sz w:val="26"/>
                <w:szCs w:val="26"/>
              </w:rPr>
              <w:t>562</w:t>
            </w:r>
            <w:r w:rsidR="00A37DA7" w:rsidRPr="00237C27">
              <w:rPr>
                <w:rFonts w:ascii="Angsana New" w:hAnsi="Angsana New"/>
                <w:sz w:val="26"/>
                <w:szCs w:val="26"/>
              </w:rPr>
              <w:t>,</w:t>
            </w:r>
            <w:r w:rsidRPr="00237C27">
              <w:rPr>
                <w:rFonts w:ascii="Angsana New" w:hAnsi="Angsana New"/>
                <w:sz w:val="26"/>
                <w:szCs w:val="26"/>
              </w:rPr>
              <w:t>55</w:t>
            </w:r>
            <w:r w:rsidR="00DB42B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235AD" w:rsidRPr="00640D89" w14:paraId="1C6A1894" w14:textId="77777777" w:rsidTr="006605EA">
        <w:tc>
          <w:tcPr>
            <w:tcW w:w="8370" w:type="dxa"/>
          </w:tcPr>
          <w:p w14:paraId="18B2C913" w14:textId="77777777" w:rsidR="00A235AD" w:rsidRPr="00640D89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D8ACCE" w14:textId="77777777" w:rsidR="00A235AD" w:rsidRPr="00237C27" w:rsidRDefault="00A235AD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5210" w:rsidRPr="00640D89" w14:paraId="0F34EEF2" w14:textId="77777777" w:rsidTr="00910FE7">
        <w:tc>
          <w:tcPr>
            <w:tcW w:w="8370" w:type="dxa"/>
          </w:tcPr>
          <w:p w14:paraId="2D3DB305" w14:textId="77777777" w:rsidR="00D95210" w:rsidRPr="00640D89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</w:tcPr>
          <w:p w14:paraId="330984B5" w14:textId="7A1AD3B8" w:rsidR="00D95210" w:rsidRPr="00237C27" w:rsidRDefault="00237C2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7C27">
              <w:rPr>
                <w:rFonts w:ascii="Angsana New" w:hAnsi="Angsana New"/>
                <w:sz w:val="26"/>
                <w:szCs w:val="26"/>
              </w:rPr>
              <w:t>537,78</w:t>
            </w:r>
            <w:r w:rsidR="0098574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5210" w:rsidRPr="00640D89" w14:paraId="2B7A434C" w14:textId="77777777" w:rsidTr="00910FE7">
        <w:tc>
          <w:tcPr>
            <w:tcW w:w="8370" w:type="dxa"/>
          </w:tcPr>
          <w:p w14:paraId="7CBF6F8F" w14:textId="77777777" w:rsidR="00D95210" w:rsidRPr="00640D89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5727C340" w14:textId="37CDEFD1" w:rsidR="00D95210" w:rsidRPr="00237C27" w:rsidRDefault="00C405B1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7C27">
              <w:rPr>
                <w:rFonts w:ascii="Angsana New" w:hAnsi="Angsana New"/>
                <w:sz w:val="26"/>
                <w:szCs w:val="26"/>
              </w:rPr>
              <w:t>2</w:t>
            </w:r>
            <w:r w:rsidR="00237C27" w:rsidRPr="00237C27">
              <w:rPr>
                <w:rFonts w:ascii="Angsana New" w:hAnsi="Angsana New"/>
                <w:sz w:val="26"/>
                <w:szCs w:val="26"/>
              </w:rPr>
              <w:t>4</w:t>
            </w:r>
            <w:r w:rsidRPr="00237C27">
              <w:rPr>
                <w:rFonts w:ascii="Angsana New" w:hAnsi="Angsana New"/>
                <w:sz w:val="26"/>
                <w:szCs w:val="26"/>
              </w:rPr>
              <w:t>,</w:t>
            </w:r>
            <w:r w:rsidR="00237C27" w:rsidRPr="00237C27">
              <w:rPr>
                <w:rFonts w:ascii="Angsana New" w:hAnsi="Angsana New"/>
                <w:sz w:val="26"/>
                <w:szCs w:val="26"/>
              </w:rPr>
              <w:t>771</w:t>
            </w:r>
          </w:p>
        </w:tc>
      </w:tr>
      <w:tr w:rsidR="00D95210" w:rsidRPr="00640D89" w14:paraId="63C38F12" w14:textId="77777777" w:rsidTr="00910FE7">
        <w:tc>
          <w:tcPr>
            <w:tcW w:w="8370" w:type="dxa"/>
          </w:tcPr>
          <w:p w14:paraId="0C74744F" w14:textId="77777777" w:rsidR="00D95210" w:rsidRPr="00640D89" w:rsidRDefault="00D95210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9EA8ED" w14:textId="3EE642C9" w:rsidR="00D95210" w:rsidRPr="00237C27" w:rsidRDefault="00237C27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37C27">
              <w:rPr>
                <w:rFonts w:ascii="Angsana New" w:hAnsi="Angsana New"/>
                <w:sz w:val="26"/>
                <w:szCs w:val="26"/>
              </w:rPr>
              <w:t>562,55</w:t>
            </w:r>
            <w:r w:rsidR="00985746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14:paraId="605492DC" w14:textId="77777777" w:rsidR="00A235AD" w:rsidRPr="00640D89" w:rsidRDefault="00A235AD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2792DC4A" w14:textId="43BFBBB4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bookmarkStart w:id="3" w:name="_Hlk39477437"/>
      <w:r w:rsidRPr="00640D89">
        <w:rPr>
          <w:rFonts w:ascii="Angsana New" w:hAnsi="Angsana New" w:hint="cs"/>
          <w:sz w:val="26"/>
          <w:szCs w:val="26"/>
          <w:cs/>
        </w:rPr>
        <w:t>ที่ดิน</w:t>
      </w:r>
      <w:r w:rsidR="00E7581B" w:rsidRPr="00640D89">
        <w:rPr>
          <w:rFonts w:ascii="Angsana New" w:hAnsi="Angsana New" w:hint="cs"/>
          <w:sz w:val="26"/>
          <w:szCs w:val="26"/>
          <w:cs/>
        </w:rPr>
        <w:t xml:space="preserve"> </w:t>
      </w:r>
      <w:r w:rsidR="00AC0C44" w:rsidRPr="00640D89">
        <w:rPr>
          <w:rFonts w:ascii="Angsana New" w:hAnsi="Angsana New" w:hint="cs"/>
          <w:sz w:val="26"/>
          <w:szCs w:val="26"/>
          <w:cs/>
        </w:rPr>
        <w:t>อาคาร</w:t>
      </w:r>
      <w:r w:rsidRPr="00640D89">
        <w:rPr>
          <w:rFonts w:ascii="Angsana New" w:hAnsi="Angsana New" w:hint="cs"/>
          <w:sz w:val="26"/>
          <w:szCs w:val="26"/>
          <w:cs/>
        </w:rPr>
        <w:t>และอุปกรณ์ของบริษัท ซึ่งมีมูลค่าสุทธิ</w:t>
      </w:r>
      <w:r w:rsidR="00C417F7">
        <w:rPr>
          <w:rFonts w:ascii="Angsana New" w:hAnsi="Angsana New" w:hint="cs"/>
          <w:sz w:val="26"/>
          <w:szCs w:val="26"/>
          <w:cs/>
        </w:rPr>
        <w:t>ตาม</w:t>
      </w:r>
      <w:r w:rsidRPr="00640D89">
        <w:rPr>
          <w:rFonts w:ascii="Angsana New" w:hAnsi="Angsana New" w:hint="cs"/>
          <w:sz w:val="26"/>
          <w:szCs w:val="26"/>
          <w:cs/>
        </w:rPr>
        <w:t xml:space="preserve">บัญชี </w:t>
      </w:r>
      <w:r w:rsidR="00662872" w:rsidRPr="00640D89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690488" w:rsidRPr="00640D89">
        <w:rPr>
          <w:rFonts w:ascii="Angsana New" w:hAnsi="Angsana New"/>
          <w:sz w:val="26"/>
          <w:szCs w:val="26"/>
        </w:rPr>
        <w:t>3</w:t>
      </w:r>
      <w:r w:rsidR="00B310AC" w:rsidRPr="00640D89">
        <w:rPr>
          <w:rFonts w:ascii="Angsana New" w:hAnsi="Angsana New"/>
          <w:sz w:val="26"/>
          <w:szCs w:val="26"/>
        </w:rPr>
        <w:t>0</w:t>
      </w:r>
      <w:r w:rsidR="00662872" w:rsidRPr="00640D89">
        <w:rPr>
          <w:rFonts w:ascii="Angsana New" w:hAnsi="Angsana New" w:hint="cs"/>
          <w:sz w:val="26"/>
          <w:szCs w:val="26"/>
          <w:cs/>
        </w:rPr>
        <w:t xml:space="preserve"> </w:t>
      </w:r>
      <w:r w:rsidR="000A7004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690488" w:rsidRPr="00640D89">
        <w:rPr>
          <w:rFonts w:ascii="Angsana New" w:hAnsi="Angsana New"/>
          <w:sz w:val="26"/>
          <w:szCs w:val="26"/>
        </w:rPr>
        <w:t>256</w:t>
      </w:r>
      <w:r w:rsidR="00B310AC" w:rsidRPr="00640D89">
        <w:rPr>
          <w:rFonts w:ascii="Angsana New" w:hAnsi="Angsana New"/>
          <w:sz w:val="26"/>
          <w:szCs w:val="26"/>
        </w:rPr>
        <w:t>6</w:t>
      </w:r>
      <w:r w:rsidR="00662872" w:rsidRPr="00640D89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690488" w:rsidRPr="00640D89">
        <w:rPr>
          <w:rFonts w:ascii="Angsana New" w:hAnsi="Angsana New"/>
          <w:sz w:val="26"/>
          <w:szCs w:val="26"/>
        </w:rPr>
        <w:t>31</w:t>
      </w:r>
      <w:r w:rsidR="00662872" w:rsidRPr="00640D8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90488" w:rsidRPr="00640D89">
        <w:rPr>
          <w:rFonts w:ascii="Angsana New" w:hAnsi="Angsana New"/>
          <w:sz w:val="26"/>
          <w:szCs w:val="26"/>
        </w:rPr>
        <w:t xml:space="preserve">2565 </w:t>
      </w:r>
      <w:r w:rsidRPr="00640D89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D247C7" w:rsidRPr="00F83DDC">
        <w:rPr>
          <w:rFonts w:ascii="Angsana New" w:hAnsi="Angsana New" w:hint="cs"/>
          <w:sz w:val="26"/>
          <w:szCs w:val="26"/>
        </w:rPr>
        <w:t>3</w:t>
      </w:r>
      <w:r w:rsidR="00237C27" w:rsidRPr="00F83DDC">
        <w:rPr>
          <w:rFonts w:ascii="Angsana New" w:hAnsi="Angsana New"/>
          <w:sz w:val="26"/>
          <w:szCs w:val="26"/>
        </w:rPr>
        <w:t>37</w:t>
      </w:r>
      <w:r w:rsidR="00D247C7" w:rsidRPr="00F83DDC">
        <w:rPr>
          <w:rFonts w:ascii="Angsana New" w:hAnsi="Angsana New" w:hint="cs"/>
          <w:sz w:val="26"/>
          <w:szCs w:val="26"/>
        </w:rPr>
        <w:t>.</w:t>
      </w:r>
      <w:r w:rsidR="00F83DDC">
        <w:rPr>
          <w:rFonts w:ascii="Angsana New" w:hAnsi="Angsana New"/>
          <w:sz w:val="26"/>
          <w:szCs w:val="26"/>
        </w:rPr>
        <w:t>5</w:t>
      </w:r>
      <w:r w:rsidR="00AC0C44" w:rsidRPr="00E97C60">
        <w:rPr>
          <w:rFonts w:ascii="Angsana New" w:hAnsi="Angsana New" w:hint="cs"/>
          <w:sz w:val="26"/>
          <w:szCs w:val="26"/>
        </w:rPr>
        <w:t xml:space="preserve">   </w:t>
      </w:r>
      <w:r w:rsidRPr="00E97C60">
        <w:rPr>
          <w:rFonts w:ascii="Angsana New" w:hAnsi="Angsana New" w:hint="cs"/>
          <w:sz w:val="26"/>
          <w:szCs w:val="26"/>
          <w:cs/>
        </w:rPr>
        <w:t>ล้านบาท และ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  <w:r w:rsidR="00690488" w:rsidRPr="00E97C60">
        <w:rPr>
          <w:rFonts w:ascii="Angsana New" w:hAnsi="Angsana New"/>
          <w:sz w:val="26"/>
          <w:szCs w:val="26"/>
        </w:rPr>
        <w:t xml:space="preserve">349.1 </w:t>
      </w:r>
      <w:r w:rsidRPr="00E97C60">
        <w:rPr>
          <w:rFonts w:ascii="Angsana New" w:hAnsi="Angsana New" w:hint="cs"/>
          <w:sz w:val="26"/>
          <w:szCs w:val="26"/>
          <w:cs/>
        </w:rPr>
        <w:t xml:space="preserve">ล้านบาท ตามลำดับ ได้จำนองเพื่อใช้เป็นหลักทรัพย์ค้ำประกันวงเงินสินเชื่อตามที่กล่าวไว้ในหมายเหตุ </w:t>
      </w:r>
      <w:r w:rsidR="002740F6" w:rsidRPr="00E97C60">
        <w:rPr>
          <w:rFonts w:ascii="Angsana New" w:hAnsi="Angsana New" w:hint="cs"/>
          <w:sz w:val="26"/>
          <w:szCs w:val="26"/>
        </w:rPr>
        <w:t>10</w:t>
      </w:r>
      <w:r w:rsidRPr="00E97C60">
        <w:rPr>
          <w:rFonts w:ascii="Angsana New" w:hAnsi="Angsana New" w:hint="cs"/>
          <w:sz w:val="26"/>
          <w:szCs w:val="26"/>
        </w:rPr>
        <w:t xml:space="preserve"> </w:t>
      </w:r>
    </w:p>
    <w:bookmarkEnd w:id="3"/>
    <w:p w14:paraId="69C786F3" w14:textId="77777777" w:rsidR="00E50E35" w:rsidRPr="00E97C60" w:rsidRDefault="00E50E35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77777777" w:rsidR="00326C1C" w:rsidRPr="00E97C60" w:rsidRDefault="00326C1C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สินทรัพย์สิทธิการใช้</w:t>
      </w:r>
      <w:r w:rsidR="00D1455E" w:rsidRPr="00E97C60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Pr="00E97C60">
        <w:rPr>
          <w:rFonts w:ascii="Angsana New" w:hAnsi="Angsana New" w:hint="cs"/>
          <w:sz w:val="26"/>
          <w:szCs w:val="26"/>
          <w:cs/>
        </w:rPr>
        <w:t xml:space="preserve">สัญญาเช่าตามที่กล่าวไว้ในหมายเหตุ </w:t>
      </w:r>
      <w:r w:rsidRPr="00E97C60">
        <w:rPr>
          <w:rFonts w:ascii="Angsana New" w:hAnsi="Angsana New" w:hint="cs"/>
          <w:sz w:val="26"/>
          <w:szCs w:val="26"/>
        </w:rPr>
        <w:t>11</w:t>
      </w:r>
    </w:p>
    <w:p w14:paraId="2B0B689A" w14:textId="77777777" w:rsidR="003476D3" w:rsidRPr="00E97C60" w:rsidRDefault="003476D3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5EB117B" w14:textId="20A9A7C5" w:rsidR="007F367F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t>8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326C1C" w:rsidRPr="00E97C60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E97C60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7F367F" w:rsidRPr="00E97C60">
        <w:rPr>
          <w:rFonts w:ascii="Angsana New" w:hAnsi="Angsana New" w:hint="cs"/>
          <w:b/>
          <w:bCs/>
          <w:sz w:val="26"/>
          <w:szCs w:val="26"/>
        </w:rPr>
        <w:t>-</w:t>
      </w:r>
      <w:r w:rsidR="007F367F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360A70E1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9992F5F" w14:textId="33753033" w:rsidR="00F113B0" w:rsidRPr="00E97C60" w:rsidRDefault="00F113B0" w:rsidP="00E97C60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รายการเปลี่ยนแปลงของ</w:t>
      </w:r>
      <w:r w:rsidR="00326C1C" w:rsidRPr="00E97C60">
        <w:rPr>
          <w:rFonts w:ascii="Angsana New" w:hAnsi="Angsana New" w:hint="cs"/>
          <w:sz w:val="26"/>
          <w:szCs w:val="26"/>
          <w:cs/>
        </w:rPr>
        <w:t>สินทรัพย์ไม่มีตัวตน</w:t>
      </w:r>
      <w:r w:rsidR="00312F90" w:rsidRPr="00E97C60">
        <w:rPr>
          <w:rFonts w:ascii="Angsana New" w:hAnsi="Angsana New" w:hint="cs"/>
          <w:sz w:val="26"/>
          <w:szCs w:val="26"/>
          <w:cs/>
        </w:rPr>
        <w:t>อื่น</w:t>
      </w:r>
      <w:r w:rsidR="00326C1C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942993" w:rsidRPr="00E97C60">
        <w:rPr>
          <w:rFonts w:ascii="Angsana New" w:hAnsi="Angsana New" w:hint="cs"/>
          <w:sz w:val="26"/>
          <w:szCs w:val="26"/>
        </w:rPr>
        <w:t xml:space="preserve">- </w:t>
      </w:r>
      <w:r w:rsidR="00942993" w:rsidRPr="00E97C60">
        <w:rPr>
          <w:rFonts w:ascii="Angsana New" w:hAnsi="Angsana New" w:hint="cs"/>
          <w:sz w:val="26"/>
          <w:szCs w:val="26"/>
          <w:cs/>
        </w:rPr>
        <w:t>สุทธิ</w:t>
      </w:r>
      <w:r w:rsidR="0094299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ใน</w:t>
      </w:r>
      <w:r w:rsidR="00690488" w:rsidRPr="00E97C60">
        <w:rPr>
          <w:rFonts w:ascii="Angsana New" w:hAnsi="Angsana New" w:hint="cs"/>
          <w:sz w:val="26"/>
          <w:szCs w:val="26"/>
          <w:cs/>
        </w:rPr>
        <w:t>ระหว่างงวด</w:t>
      </w:r>
      <w:r w:rsidR="004A6B12">
        <w:rPr>
          <w:rFonts w:ascii="Angsana New" w:hAnsi="Angsana New" w:hint="cs"/>
          <w:sz w:val="26"/>
          <w:szCs w:val="26"/>
          <w:cs/>
        </w:rPr>
        <w:t>เก้า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690488" w:rsidRPr="00E97C60">
        <w:rPr>
          <w:rFonts w:ascii="Angsana New" w:hAnsi="Angsana New"/>
          <w:sz w:val="26"/>
          <w:szCs w:val="26"/>
        </w:rPr>
        <w:t>3</w:t>
      </w:r>
      <w:r w:rsidR="00DB4789">
        <w:rPr>
          <w:rFonts w:ascii="Angsana New" w:hAnsi="Angsana New"/>
          <w:sz w:val="26"/>
          <w:szCs w:val="26"/>
        </w:rPr>
        <w:t>0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0A7004">
        <w:rPr>
          <w:rFonts w:ascii="Angsana New" w:hAnsi="Angsana New" w:hint="cs"/>
          <w:sz w:val="26"/>
          <w:szCs w:val="26"/>
          <w:cs/>
        </w:rPr>
        <w:t>กันยายน</w:t>
      </w:r>
      <w:r w:rsidR="00690488" w:rsidRPr="00E97C60">
        <w:rPr>
          <w:rFonts w:ascii="Angsana New" w:hAnsi="Angsana New" w:hint="cs"/>
          <w:sz w:val="26"/>
          <w:szCs w:val="26"/>
          <w:cs/>
        </w:rPr>
        <w:t xml:space="preserve"> </w:t>
      </w:r>
      <w:r w:rsidR="00690488" w:rsidRPr="00E97C60">
        <w:rPr>
          <w:rFonts w:ascii="Angsana New" w:hAnsi="Angsana New"/>
          <w:sz w:val="26"/>
          <w:szCs w:val="26"/>
        </w:rPr>
        <w:t>2566</w:t>
      </w:r>
      <w:r w:rsidR="00C67B43" w:rsidRPr="00E97C60">
        <w:rPr>
          <w:rFonts w:ascii="Angsana New" w:hAnsi="Angsana New" w:hint="cs"/>
          <w:sz w:val="26"/>
          <w:szCs w:val="26"/>
        </w:rPr>
        <w:t xml:space="preserve"> </w:t>
      </w:r>
      <w:r w:rsidRPr="00E97C60">
        <w:rPr>
          <w:rFonts w:ascii="Angsana New" w:hAnsi="Angsana New" w:hint="cs"/>
          <w:sz w:val="26"/>
          <w:szCs w:val="26"/>
          <w:cs/>
        </w:rPr>
        <w:t>มีดังต่อไปนี้</w:t>
      </w:r>
    </w:p>
    <w:p w14:paraId="14BB1BDE" w14:textId="77777777" w:rsidR="00F113B0" w:rsidRPr="00E97C60" w:rsidRDefault="00F113B0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F113B0" w:rsidRPr="00E97C60" w14:paraId="71A8F5DB" w14:textId="77777777" w:rsidTr="00CC201D">
        <w:tc>
          <w:tcPr>
            <w:tcW w:w="8370" w:type="dxa"/>
          </w:tcPr>
          <w:p w14:paraId="6928CAA5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F30238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97C60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113B0" w:rsidRPr="00E97C60" w14:paraId="6CE0F62D" w14:textId="77777777" w:rsidTr="00CC201D">
        <w:tc>
          <w:tcPr>
            <w:tcW w:w="8370" w:type="dxa"/>
          </w:tcPr>
          <w:p w14:paraId="79ECD8C1" w14:textId="77777777" w:rsidR="00F113B0" w:rsidRPr="00E97C60" w:rsidRDefault="00F113B0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14:paraId="0E444A3E" w14:textId="77777777" w:rsidR="00F113B0" w:rsidRPr="00E97C60" w:rsidRDefault="00F113B0" w:rsidP="00E97C60">
            <w:pPr>
              <w:pStyle w:val="BodyText3"/>
              <w:spacing w:line="240" w:lineRule="atLeast"/>
              <w:ind w:left="-147" w:right="-10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1520C4" w:rsidRPr="00E97C60" w14:paraId="15D4175D" w14:textId="77777777" w:rsidTr="004B13AA">
        <w:tc>
          <w:tcPr>
            <w:tcW w:w="8370" w:type="dxa"/>
          </w:tcPr>
          <w:p w14:paraId="0D510B65" w14:textId="5F80FB62" w:rsidR="001520C4" w:rsidRPr="00E97C60" w:rsidRDefault="0056129B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มูลค่าสุทธิ</w:t>
            </w: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ตามบัญชี ณ วันที่ </w:t>
            </w:r>
            <w:r w:rsidRPr="00640D89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640D89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640D8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640D8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92EDCA8" w14:textId="5FBD40B1" w:rsidR="001520C4" w:rsidRPr="00B410CE" w:rsidRDefault="00690488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10CE">
              <w:rPr>
                <w:rFonts w:ascii="Angsana New" w:hAnsi="Angsana New"/>
                <w:sz w:val="26"/>
                <w:szCs w:val="26"/>
              </w:rPr>
              <w:t>32,745</w:t>
            </w:r>
          </w:p>
        </w:tc>
      </w:tr>
      <w:tr w:rsidR="006D095A" w:rsidRPr="00E97C60" w14:paraId="426FA21F" w14:textId="77777777" w:rsidTr="004B13AA">
        <w:tc>
          <w:tcPr>
            <w:tcW w:w="8370" w:type="dxa"/>
          </w:tcPr>
          <w:p w14:paraId="7F6639C3" w14:textId="06497D02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7C60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FC2E248" w14:textId="1A4E5D5B" w:rsidR="006D095A" w:rsidRPr="00B410CE" w:rsidRDefault="004B13A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10CE"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6D095A" w:rsidRPr="00E97C60" w14:paraId="19FC010F" w14:textId="77777777" w:rsidTr="004B13AA">
        <w:tc>
          <w:tcPr>
            <w:tcW w:w="8370" w:type="dxa"/>
          </w:tcPr>
          <w:p w14:paraId="0F07A4DE" w14:textId="77777777" w:rsidR="006D095A" w:rsidRPr="00E97C60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  <w:shd w:val="clear" w:color="auto" w:fill="auto"/>
          </w:tcPr>
          <w:p w14:paraId="334C87A1" w14:textId="116AF0BA" w:rsidR="006D095A" w:rsidRPr="00B410CE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10CE">
              <w:rPr>
                <w:rFonts w:ascii="Angsana New" w:hAnsi="Angsana New"/>
                <w:sz w:val="26"/>
                <w:szCs w:val="26"/>
              </w:rPr>
              <w:t>(</w:t>
            </w:r>
            <w:r w:rsidR="00B410CE" w:rsidRPr="00B410CE">
              <w:rPr>
                <w:rFonts w:ascii="Angsana New" w:hAnsi="Angsana New"/>
                <w:sz w:val="26"/>
                <w:szCs w:val="26"/>
              </w:rPr>
              <w:t>2</w:t>
            </w:r>
            <w:r w:rsidR="004B13AA" w:rsidRPr="00B410CE">
              <w:rPr>
                <w:rFonts w:ascii="Angsana New" w:hAnsi="Angsana New"/>
                <w:sz w:val="26"/>
                <w:szCs w:val="26"/>
              </w:rPr>
              <w:t>,</w:t>
            </w:r>
            <w:r w:rsidR="00B410CE" w:rsidRPr="00B410CE">
              <w:rPr>
                <w:rFonts w:ascii="Angsana New" w:hAnsi="Angsana New"/>
                <w:sz w:val="26"/>
                <w:szCs w:val="26"/>
              </w:rPr>
              <w:t>380</w:t>
            </w:r>
            <w:r w:rsidRPr="00B410C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D095A" w:rsidRPr="00E97C60" w14:paraId="54811AAF" w14:textId="77777777" w:rsidTr="004B13AA">
        <w:tc>
          <w:tcPr>
            <w:tcW w:w="8370" w:type="dxa"/>
          </w:tcPr>
          <w:p w14:paraId="73C1608E" w14:textId="26BDF391" w:rsidR="006D095A" w:rsidRPr="00E97C60" w:rsidRDefault="0056129B" w:rsidP="00E97C6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08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</w:t>
            </w:r>
            <w:r w:rsidRPr="00640D8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ตามบัญชี ณ วันที่ </w:t>
            </w:r>
            <w:r w:rsidRPr="00640D8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0A700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22080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40D89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640D89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22C0F" w14:textId="55314FA2" w:rsidR="006D095A" w:rsidRPr="00B410CE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10CE">
              <w:rPr>
                <w:rFonts w:ascii="Angsana New" w:hAnsi="Angsana New"/>
                <w:sz w:val="26"/>
                <w:szCs w:val="26"/>
              </w:rPr>
              <w:t>3</w:t>
            </w:r>
            <w:r w:rsidR="00B410CE" w:rsidRPr="00B410CE">
              <w:rPr>
                <w:rFonts w:ascii="Angsana New" w:hAnsi="Angsana New"/>
                <w:sz w:val="26"/>
                <w:szCs w:val="26"/>
              </w:rPr>
              <w:t>0</w:t>
            </w:r>
            <w:r w:rsidRPr="00B410CE">
              <w:rPr>
                <w:rFonts w:ascii="Angsana New" w:hAnsi="Angsana New"/>
                <w:sz w:val="26"/>
                <w:szCs w:val="26"/>
              </w:rPr>
              <w:t>,</w:t>
            </w:r>
            <w:r w:rsidR="00B410CE" w:rsidRPr="00B410CE"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  <w:tr w:rsidR="006D095A" w:rsidRPr="00E97C60" w14:paraId="2E8778F8" w14:textId="77777777" w:rsidTr="004B13AA">
        <w:tc>
          <w:tcPr>
            <w:tcW w:w="8370" w:type="dxa"/>
          </w:tcPr>
          <w:p w14:paraId="5A28701C" w14:textId="77777777" w:rsidR="006D095A" w:rsidRPr="00E97C60" w:rsidRDefault="006D095A" w:rsidP="00E97C6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61C9CC" w14:textId="77777777" w:rsidR="006D095A" w:rsidRPr="004B13AA" w:rsidRDefault="006D095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95A" w:rsidRPr="00E97C60" w14:paraId="6C26840C" w14:textId="77777777" w:rsidTr="004B13AA">
        <w:tc>
          <w:tcPr>
            <w:tcW w:w="8370" w:type="dxa"/>
          </w:tcPr>
          <w:p w14:paraId="19F45D82" w14:textId="77777777" w:rsidR="006D095A" w:rsidRPr="00B410CE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B410CE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4EB40B68" w14:textId="4FB51462" w:rsidR="006D095A" w:rsidRPr="00B410CE" w:rsidRDefault="004B13AA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410CE">
              <w:rPr>
                <w:rFonts w:ascii="Angsana New" w:hAnsi="Angsana New"/>
                <w:sz w:val="26"/>
                <w:szCs w:val="26"/>
              </w:rPr>
              <w:t>2</w:t>
            </w:r>
            <w:r w:rsidR="00B410CE" w:rsidRPr="00B410CE">
              <w:rPr>
                <w:rFonts w:ascii="Angsana New" w:hAnsi="Angsana New"/>
                <w:sz w:val="26"/>
                <w:szCs w:val="26"/>
              </w:rPr>
              <w:t>8</w:t>
            </w:r>
            <w:r w:rsidRPr="00B410CE">
              <w:rPr>
                <w:rFonts w:ascii="Angsana New" w:hAnsi="Angsana New"/>
                <w:sz w:val="26"/>
                <w:szCs w:val="26"/>
              </w:rPr>
              <w:t>,</w:t>
            </w:r>
            <w:r w:rsidR="00B410CE" w:rsidRPr="00B410CE">
              <w:rPr>
                <w:rFonts w:ascii="Angsana New" w:hAnsi="Angsana New"/>
                <w:sz w:val="26"/>
                <w:szCs w:val="26"/>
              </w:rPr>
              <w:t>989</w:t>
            </w:r>
          </w:p>
        </w:tc>
      </w:tr>
      <w:tr w:rsidR="006D095A" w:rsidRPr="00E97C60" w14:paraId="49A836B2" w14:textId="77777777" w:rsidTr="004B13AA">
        <w:tc>
          <w:tcPr>
            <w:tcW w:w="8370" w:type="dxa"/>
          </w:tcPr>
          <w:p w14:paraId="1CA4B673" w14:textId="2FE0C5DA" w:rsidR="006D095A" w:rsidRPr="00B410CE" w:rsidRDefault="001F5306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B410CE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สินทรัพย์ภายใต้หนี้สิน</w:t>
            </w:r>
            <w:r w:rsidRPr="00B410CE">
              <w:rPr>
                <w:rFonts w:ascii="Angsana New" w:hAnsi="Angsana New"/>
                <w:sz w:val="26"/>
                <w:szCs w:val="26"/>
                <w:cs/>
              </w:rPr>
              <w:t>ตามสัญญาเช่า</w:t>
            </w:r>
            <w:r w:rsidR="006F45DA" w:rsidRPr="00B410C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6F45DA" w:rsidRPr="00B410C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6F45DA" w:rsidRPr="00B410CE">
              <w:rPr>
                <w:rFonts w:ascii="Angsana New" w:hAnsi="Angsana New" w:hint="cs"/>
                <w:sz w:val="26"/>
                <w:szCs w:val="26"/>
              </w:rPr>
              <w:t>11</w:t>
            </w:r>
            <w:r w:rsidR="006F45DA" w:rsidRPr="00B410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F81771" w14:textId="4A9C8CC7" w:rsidR="006D095A" w:rsidRPr="00B410CE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10CE">
              <w:rPr>
                <w:rFonts w:ascii="Angsana New" w:hAnsi="Angsana New"/>
                <w:sz w:val="26"/>
                <w:szCs w:val="26"/>
              </w:rPr>
              <w:t>1,</w:t>
            </w:r>
            <w:r w:rsidR="004B13AA" w:rsidRPr="00B410CE">
              <w:rPr>
                <w:rFonts w:ascii="Angsana New" w:hAnsi="Angsana New"/>
                <w:sz w:val="26"/>
                <w:szCs w:val="26"/>
              </w:rPr>
              <w:t>4</w:t>
            </w:r>
            <w:r w:rsidR="00B410CE" w:rsidRPr="00B410CE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6D095A" w:rsidRPr="00E97C60" w14:paraId="7FCB85BA" w14:textId="77777777" w:rsidTr="004B13AA">
        <w:tc>
          <w:tcPr>
            <w:tcW w:w="8370" w:type="dxa"/>
          </w:tcPr>
          <w:p w14:paraId="55473330" w14:textId="77777777" w:rsidR="006D095A" w:rsidRPr="00B410CE" w:rsidRDefault="006D095A" w:rsidP="00E97C60">
            <w:pPr>
              <w:rPr>
                <w:rFonts w:ascii="Angsana New" w:hAnsi="Angsana New"/>
                <w:sz w:val="26"/>
                <w:szCs w:val="26"/>
              </w:rPr>
            </w:pPr>
            <w:r w:rsidRPr="00B410C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3A130" w14:textId="67A01533" w:rsidR="006D095A" w:rsidRPr="00B410CE" w:rsidRDefault="0043521C" w:rsidP="00E9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410CE">
              <w:rPr>
                <w:rFonts w:ascii="Angsana New" w:hAnsi="Angsana New"/>
                <w:sz w:val="26"/>
                <w:szCs w:val="26"/>
              </w:rPr>
              <w:t>3</w:t>
            </w:r>
            <w:r w:rsidR="00B410CE" w:rsidRPr="00B410CE">
              <w:rPr>
                <w:rFonts w:ascii="Angsana New" w:hAnsi="Angsana New"/>
                <w:sz w:val="26"/>
                <w:szCs w:val="26"/>
              </w:rPr>
              <w:t>0</w:t>
            </w:r>
            <w:r w:rsidRPr="00B410CE">
              <w:rPr>
                <w:rFonts w:ascii="Angsana New" w:hAnsi="Angsana New"/>
                <w:sz w:val="26"/>
                <w:szCs w:val="26"/>
              </w:rPr>
              <w:t>,</w:t>
            </w:r>
            <w:r w:rsidR="00B410CE" w:rsidRPr="00B410CE">
              <w:rPr>
                <w:rFonts w:ascii="Angsana New" w:hAnsi="Angsana New"/>
                <w:sz w:val="26"/>
                <w:szCs w:val="26"/>
              </w:rPr>
              <w:t>426</w:t>
            </w:r>
          </w:p>
        </w:tc>
      </w:tr>
    </w:tbl>
    <w:p w14:paraId="014158A6" w14:textId="77777777" w:rsidR="00364336" w:rsidRPr="00E97C60" w:rsidRDefault="00364336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542B6CF6" w14:textId="77777777" w:rsidR="0057439C" w:rsidRDefault="0057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6C904B8" w14:textId="252D4136" w:rsidR="00F70EA3" w:rsidRPr="00E97C60" w:rsidRDefault="00FB1741" w:rsidP="00E97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E97C60">
        <w:rPr>
          <w:rFonts w:ascii="Angsana New" w:hAnsi="Angsana New" w:hint="cs"/>
          <w:b/>
          <w:bCs/>
          <w:sz w:val="26"/>
          <w:szCs w:val="26"/>
        </w:rPr>
        <w:lastRenderedPageBreak/>
        <w:t>9</w:t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F70EA3" w:rsidRPr="00E97C60">
        <w:rPr>
          <w:rFonts w:ascii="Angsana New" w:hAnsi="Angsana New" w:hint="cs"/>
          <w:b/>
          <w:bCs/>
          <w:sz w:val="26"/>
          <w:szCs w:val="26"/>
        </w:rPr>
        <w:tab/>
      </w:r>
      <w:r w:rsidR="00F70EA3" w:rsidRPr="00E97C60">
        <w:rPr>
          <w:rFonts w:ascii="Angsana New" w:hAnsi="Angsana New" w:hint="cs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E97C60">
        <w:rPr>
          <w:rFonts w:ascii="Angsana New" w:hAnsi="Angsana New" w:hint="cs"/>
          <w:b/>
          <w:bCs/>
          <w:sz w:val="26"/>
          <w:szCs w:val="26"/>
          <w:lang w:val="en-GB"/>
        </w:rPr>
        <w:t xml:space="preserve">- </w:t>
      </w:r>
      <w:r w:rsidR="00D22FA5" w:rsidRPr="00E97C6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E97C60" w:rsidRDefault="00F70EA3" w:rsidP="00E97C6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26"/>
          <w:szCs w:val="26"/>
        </w:rPr>
      </w:pPr>
    </w:p>
    <w:p w14:paraId="37EF9043" w14:textId="7B408AEE" w:rsidR="00707C6F" w:rsidRDefault="00707C6F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E97C60">
        <w:rPr>
          <w:rFonts w:ascii="Angsana New" w:hAnsi="Angsana New" w:hint="cs"/>
          <w:sz w:val="26"/>
          <w:szCs w:val="26"/>
          <w:cs/>
        </w:rPr>
        <w:t>ค่าใช้จ่าย</w:t>
      </w:r>
      <w:r w:rsidRPr="00E97C60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Pr="00E97C60">
        <w:rPr>
          <w:rFonts w:ascii="Angsana New" w:hAnsi="Angsana New" w:hint="cs"/>
          <w:sz w:val="26"/>
          <w:szCs w:val="26"/>
          <w:cs/>
        </w:rPr>
        <w:t>แต่ละ</w:t>
      </w:r>
      <w:r w:rsidRPr="00E97C60">
        <w:rPr>
          <w:rFonts w:ascii="Angsana New" w:hAnsi="Angsana New"/>
          <w:sz w:val="26"/>
          <w:szCs w:val="26"/>
          <w:cs/>
        </w:rPr>
        <w:t>งวด</w:t>
      </w:r>
      <w:r w:rsidR="00B310AC" w:rsidRPr="00D11847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4A6B12">
        <w:rPr>
          <w:rFonts w:ascii="Angsana New" w:hAnsi="Angsana New" w:hint="cs"/>
          <w:sz w:val="26"/>
          <w:szCs w:val="26"/>
          <w:cs/>
        </w:rPr>
        <w:t>เก้า</w:t>
      </w:r>
      <w:r w:rsidR="00B310AC" w:rsidRPr="00D11847">
        <w:rPr>
          <w:rFonts w:ascii="Angsana New" w:hAnsi="Angsana New" w:hint="cs"/>
          <w:sz w:val="26"/>
          <w:szCs w:val="26"/>
          <w:cs/>
        </w:rPr>
        <w:t>เดือน</w:t>
      </w:r>
      <w:r w:rsidR="00B310AC" w:rsidRPr="00D11847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310AC" w:rsidRPr="00D11847">
        <w:rPr>
          <w:rFonts w:ascii="Angsana New" w:hAnsi="Angsana New"/>
          <w:sz w:val="26"/>
          <w:szCs w:val="26"/>
        </w:rPr>
        <w:t xml:space="preserve">30 </w:t>
      </w:r>
      <w:r w:rsidR="000A7004">
        <w:rPr>
          <w:rFonts w:ascii="Angsana New" w:hAnsi="Angsana New" w:hint="cs"/>
          <w:sz w:val="26"/>
          <w:szCs w:val="26"/>
          <w:cs/>
        </w:rPr>
        <w:t>กันยายน</w:t>
      </w:r>
      <w:r w:rsidR="00B310AC">
        <w:rPr>
          <w:rFonts w:ascii="Angsana New" w:hAnsi="Angsana New"/>
          <w:sz w:val="26"/>
          <w:szCs w:val="26"/>
        </w:rPr>
        <w:t xml:space="preserve"> </w:t>
      </w:r>
      <w:r w:rsidR="0072352D" w:rsidRPr="00E97C60">
        <w:rPr>
          <w:rFonts w:ascii="Angsana New" w:hAnsi="Angsana New"/>
          <w:sz w:val="26"/>
          <w:szCs w:val="26"/>
        </w:rPr>
        <w:t>2566</w:t>
      </w:r>
      <w:r w:rsidR="00662872" w:rsidRPr="00E97C60">
        <w:rPr>
          <w:rFonts w:ascii="Angsana New" w:hAnsi="Angsana New" w:hint="cs"/>
          <w:sz w:val="26"/>
          <w:szCs w:val="26"/>
          <w:cs/>
        </w:rPr>
        <w:t xml:space="preserve"> และ </w:t>
      </w:r>
      <w:r w:rsidR="0072352D" w:rsidRPr="00E97C60">
        <w:rPr>
          <w:rFonts w:ascii="Angsana New" w:hAnsi="Angsana New"/>
          <w:sz w:val="26"/>
          <w:szCs w:val="26"/>
        </w:rPr>
        <w:t>2565</w:t>
      </w:r>
      <w:r w:rsidRPr="00E97C60">
        <w:rPr>
          <w:rFonts w:ascii="Angsana New" w:hAnsi="Angsana New"/>
          <w:sz w:val="26"/>
          <w:szCs w:val="26"/>
          <w:cs/>
        </w:rPr>
        <w:t xml:space="preserve"> ประกอบด้วย</w:t>
      </w:r>
      <w:r w:rsidRPr="00E97C60">
        <w:rPr>
          <w:rFonts w:ascii="Angsana New" w:hAnsi="Angsana New"/>
          <w:sz w:val="26"/>
          <w:szCs w:val="26"/>
        </w:rPr>
        <w:t xml:space="preserve"> </w:t>
      </w:r>
    </w:p>
    <w:p w14:paraId="38AA79FC" w14:textId="77777777" w:rsidR="00A741BE" w:rsidRDefault="00A741BE" w:rsidP="00E97C6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B310AC" w:rsidRPr="006447D2" w14:paraId="75F945D4" w14:textId="77777777" w:rsidTr="00BE3202">
        <w:tc>
          <w:tcPr>
            <w:tcW w:w="3960" w:type="dxa"/>
          </w:tcPr>
          <w:p w14:paraId="6E3FCF59" w14:textId="77777777" w:rsidR="00B310AC" w:rsidRPr="006447D2" w:rsidRDefault="00B310AC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210272C2" w14:textId="77777777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07C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310AC" w:rsidRPr="006447D2" w14:paraId="299FE4E0" w14:textId="77777777" w:rsidTr="00BE3202">
        <w:tc>
          <w:tcPr>
            <w:tcW w:w="3960" w:type="dxa"/>
          </w:tcPr>
          <w:p w14:paraId="76F8CF8C" w14:textId="77777777" w:rsidR="00B310AC" w:rsidRPr="006447D2" w:rsidRDefault="00B310AC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23F1FAD" w14:textId="77777777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AF0665" w14:textId="77777777" w:rsidR="00B310AC" w:rsidRPr="006447D2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7794FC4C" w14:textId="0CB12713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สำหรับงวด</w:t>
            </w:r>
            <w:r w:rsidR="000A700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เก้า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B310AC" w:rsidRPr="006447D2" w14:paraId="66386798" w14:textId="77777777" w:rsidTr="00BE3202">
        <w:tc>
          <w:tcPr>
            <w:tcW w:w="3960" w:type="dxa"/>
          </w:tcPr>
          <w:p w14:paraId="761C2330" w14:textId="77777777" w:rsidR="00B310AC" w:rsidRPr="006447D2" w:rsidRDefault="00B310AC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07EE305" w14:textId="3D6EAFA4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0A700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0ED816F4" w14:textId="77777777" w:rsidR="00B310AC" w:rsidRPr="006447D2" w:rsidRDefault="00B310AC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2F543D8" w14:textId="54BD2DD5" w:rsidR="00B310AC" w:rsidRPr="00707C6F" w:rsidRDefault="00B310AC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707C6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707C6F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="000A7004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B310AC" w:rsidRPr="006447D2" w14:paraId="0CE127BD" w14:textId="77777777" w:rsidTr="00BE3202">
        <w:tc>
          <w:tcPr>
            <w:tcW w:w="3960" w:type="dxa"/>
          </w:tcPr>
          <w:p w14:paraId="1CEB1FEB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2ADB" w14:textId="61B4B8C0" w:rsidR="00B310AC" w:rsidRPr="006C6533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5CB4AE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8C35A2" w14:textId="13148DC5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BF237B9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50816C" w14:textId="15BA7DF0" w:rsidR="00B310AC" w:rsidRPr="006C6533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81D9D3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8E3DAF" w14:textId="653823B8" w:rsidR="00B310AC" w:rsidRPr="006447D2" w:rsidRDefault="00B310AC" w:rsidP="00B310AC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1C011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310AC" w:rsidRPr="006447D2" w14:paraId="0D0D5139" w14:textId="77777777" w:rsidTr="00BE3202">
        <w:tc>
          <w:tcPr>
            <w:tcW w:w="3960" w:type="dxa"/>
          </w:tcPr>
          <w:p w14:paraId="34BE23E0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731446" w14:textId="77777777" w:rsidR="00B310AC" w:rsidRPr="006C6533" w:rsidRDefault="00B310AC" w:rsidP="00B310AC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DDC1B5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5D1565" w14:textId="77777777" w:rsidR="00B310AC" w:rsidRPr="006447D2" w:rsidRDefault="00B310AC" w:rsidP="00B310AC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0A98F6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9AE3F8" w14:textId="77777777" w:rsidR="00B310AC" w:rsidRPr="006C6533" w:rsidRDefault="00B310AC" w:rsidP="00B310AC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286953" w14:textId="77777777" w:rsidR="00B310AC" w:rsidRPr="006447D2" w:rsidRDefault="00B310AC" w:rsidP="00B31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5D72E4" w14:textId="77777777" w:rsidR="00B310AC" w:rsidRPr="006447D2" w:rsidRDefault="00B310AC" w:rsidP="00B310AC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A7004" w:rsidRPr="006447D2" w14:paraId="4F8EFF56" w14:textId="77777777" w:rsidTr="00BE3202">
        <w:tc>
          <w:tcPr>
            <w:tcW w:w="3960" w:type="dxa"/>
          </w:tcPr>
          <w:p w14:paraId="52F1BA9E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1E91211B" w14:textId="2D9AE1C6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4</w:t>
            </w:r>
            <w:r w:rsidRPr="006C6533">
              <w:rPr>
                <w:rFonts w:ascii="Angsana New" w:hAnsi="Angsana New"/>
                <w:sz w:val="26"/>
                <w:szCs w:val="26"/>
              </w:rPr>
              <w:t>,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270" w:type="dxa"/>
          </w:tcPr>
          <w:p w14:paraId="40AFDD41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C7D54A" w14:textId="23D5EEDD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EB05F3">
              <w:rPr>
                <w:rFonts w:ascii="Angsana New" w:hAnsi="Angsana New"/>
                <w:sz w:val="26"/>
                <w:szCs w:val="26"/>
              </w:rPr>
              <w:t>6,367</w:t>
            </w:r>
          </w:p>
        </w:tc>
        <w:tc>
          <w:tcPr>
            <w:tcW w:w="270" w:type="dxa"/>
          </w:tcPr>
          <w:p w14:paraId="4E4E4715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09CA3F" w14:textId="026889AA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12</w:t>
            </w:r>
            <w:r w:rsidRPr="006C6533">
              <w:rPr>
                <w:rFonts w:ascii="Angsana New" w:hAnsi="Angsana New"/>
                <w:sz w:val="26"/>
                <w:szCs w:val="26"/>
              </w:rPr>
              <w:t>,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792</w:t>
            </w:r>
            <w:r w:rsidRPr="006C6533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270" w:type="dxa"/>
          </w:tcPr>
          <w:p w14:paraId="0EA08FA8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0B3DF6C" w14:textId="0A6CB5C0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11,471</w:t>
            </w:r>
          </w:p>
        </w:tc>
      </w:tr>
      <w:tr w:rsidR="000A7004" w:rsidRPr="006447D2" w14:paraId="743DB921" w14:textId="77777777" w:rsidTr="00BE3202">
        <w:tc>
          <w:tcPr>
            <w:tcW w:w="3960" w:type="dxa"/>
          </w:tcPr>
          <w:p w14:paraId="3BE65C8F" w14:textId="386B93E9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ผลกระทบจากภาษีเงินได้รอการตัดบัญชี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0F79BD62" w14:textId="77777777" w:rsidR="000A7004" w:rsidRPr="006C6533" w:rsidRDefault="000A7004" w:rsidP="000A70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30D80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09CA7C" w14:textId="77777777" w:rsidR="000A7004" w:rsidRPr="006447D2" w:rsidRDefault="000A7004" w:rsidP="000A7004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9A881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B20BD8" w14:textId="77777777" w:rsidR="000A7004" w:rsidRPr="006C6533" w:rsidRDefault="000A7004" w:rsidP="000A70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7D3309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1BCABD" w14:textId="77777777" w:rsidR="000A7004" w:rsidRPr="006447D2" w:rsidRDefault="000A7004" w:rsidP="000A70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004" w:rsidRPr="006447D2" w14:paraId="44FDEB0A" w14:textId="77777777" w:rsidTr="00BE3202">
        <w:tc>
          <w:tcPr>
            <w:tcW w:w="3960" w:type="dxa"/>
          </w:tcPr>
          <w:p w14:paraId="7EF42C95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260" w:type="dxa"/>
            <w:shd w:val="clear" w:color="auto" w:fill="auto"/>
          </w:tcPr>
          <w:p w14:paraId="785F4B3C" w14:textId="77777777" w:rsidR="000A7004" w:rsidRPr="006C6533" w:rsidRDefault="000A7004" w:rsidP="000A70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6276B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B31FFF" w14:textId="77777777" w:rsidR="000A7004" w:rsidRPr="006447D2" w:rsidRDefault="000A7004" w:rsidP="000A7004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F314E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737BF8" w14:textId="77777777" w:rsidR="000A7004" w:rsidRPr="006C6533" w:rsidRDefault="000A7004" w:rsidP="000A70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678B85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605085" w14:textId="77777777" w:rsidR="000A7004" w:rsidRPr="006447D2" w:rsidRDefault="000A7004" w:rsidP="000A70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004" w:rsidRPr="006447D2" w14:paraId="4E271E03" w14:textId="77777777" w:rsidTr="00BE3202">
        <w:tc>
          <w:tcPr>
            <w:tcW w:w="3960" w:type="dxa"/>
          </w:tcPr>
          <w:p w14:paraId="5C2EA7B0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04E3E89A" w14:textId="4B2FBDFC" w:rsidR="000A7004" w:rsidRPr="006C6533" w:rsidRDefault="006C6533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65F115F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2A308A" w14:textId="63D734C0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59525D5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D90E0E" w14:textId="6C19CB1D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(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1</w:t>
            </w:r>
            <w:r w:rsidRPr="006C65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FD1956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C1C173" w14:textId="1EAFC261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0A7004" w:rsidRPr="006447D2" w14:paraId="697D3516" w14:textId="77777777" w:rsidTr="00BE3202">
        <w:tc>
          <w:tcPr>
            <w:tcW w:w="3960" w:type="dxa"/>
          </w:tcPr>
          <w:p w14:paraId="4DB72CA2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</w:t>
            </w:r>
          </w:p>
        </w:tc>
        <w:tc>
          <w:tcPr>
            <w:tcW w:w="1260" w:type="dxa"/>
            <w:shd w:val="clear" w:color="auto" w:fill="auto"/>
          </w:tcPr>
          <w:p w14:paraId="07383100" w14:textId="77777777" w:rsidR="000A7004" w:rsidRPr="006C6533" w:rsidRDefault="000A7004" w:rsidP="000A70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BC80EE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AAD938" w14:textId="77777777" w:rsidR="000A7004" w:rsidRPr="006447D2" w:rsidRDefault="000A7004" w:rsidP="000A7004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5BFA02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92EF34" w14:textId="77777777" w:rsidR="000A7004" w:rsidRPr="006C6533" w:rsidRDefault="000A7004" w:rsidP="000A70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EF5483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8A0F64" w14:textId="77777777" w:rsidR="000A7004" w:rsidRPr="006447D2" w:rsidRDefault="000A7004" w:rsidP="000A7004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004" w:rsidRPr="006447D2" w14:paraId="285427AB" w14:textId="77777777" w:rsidTr="00BE3202">
        <w:tc>
          <w:tcPr>
            <w:tcW w:w="3960" w:type="dxa"/>
          </w:tcPr>
          <w:p w14:paraId="036A6AF5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สินค้าเคลื่อนไหวช้า</w:t>
            </w:r>
          </w:p>
        </w:tc>
        <w:tc>
          <w:tcPr>
            <w:tcW w:w="1260" w:type="dxa"/>
            <w:shd w:val="clear" w:color="auto" w:fill="auto"/>
          </w:tcPr>
          <w:p w14:paraId="2495E3F1" w14:textId="48857ADA" w:rsidR="000A7004" w:rsidRPr="006C6533" w:rsidRDefault="006C6533" w:rsidP="006C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(5</w:t>
            </w:r>
            <w:r w:rsidR="00CC0ED4">
              <w:rPr>
                <w:rFonts w:ascii="Angsana New" w:hAnsi="Angsana New"/>
                <w:sz w:val="26"/>
                <w:szCs w:val="26"/>
              </w:rPr>
              <w:t>2</w:t>
            </w:r>
            <w:r w:rsidRPr="006C65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5564B1A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8BE0E9" w14:textId="3C513A53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270" w:type="dxa"/>
          </w:tcPr>
          <w:p w14:paraId="63403AE3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1FF434" w14:textId="5B874E24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1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1</w:t>
            </w:r>
            <w:r w:rsidR="00CC0ED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EE82B49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D1526D" w14:textId="1B672B8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(129)</w:t>
            </w:r>
          </w:p>
        </w:tc>
      </w:tr>
      <w:tr w:rsidR="000A7004" w:rsidRPr="006447D2" w14:paraId="63C971B1" w14:textId="77777777" w:rsidTr="00BE3202">
        <w:tc>
          <w:tcPr>
            <w:tcW w:w="3960" w:type="dxa"/>
          </w:tcPr>
          <w:p w14:paraId="3F829F91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</w:tcPr>
          <w:p w14:paraId="11304C5B" w14:textId="5411B953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(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942</w:t>
            </w:r>
            <w:r w:rsidRPr="006C65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EDE7E6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E615CE" w14:textId="4C8C1F8F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  <w:tc>
          <w:tcPr>
            <w:tcW w:w="270" w:type="dxa"/>
          </w:tcPr>
          <w:p w14:paraId="56DF62F7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2E4837B" w14:textId="174BDBE7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(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1,936</w:t>
            </w:r>
            <w:r w:rsidRPr="006C65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394F926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26FD20" w14:textId="209A916B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(816)</w:t>
            </w:r>
          </w:p>
        </w:tc>
      </w:tr>
      <w:tr w:rsidR="000A7004" w:rsidRPr="006447D2" w14:paraId="486276B4" w14:textId="77777777" w:rsidTr="00BE3202">
        <w:tc>
          <w:tcPr>
            <w:tcW w:w="3960" w:type="dxa"/>
          </w:tcPr>
          <w:p w14:paraId="421B6E90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60" w:type="dxa"/>
            <w:shd w:val="clear" w:color="auto" w:fill="auto"/>
          </w:tcPr>
          <w:p w14:paraId="316D6D4B" w14:textId="77777777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6AE10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507127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11E11A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6F566B4" w14:textId="77777777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71F36F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94E6AF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7004" w:rsidRPr="006447D2" w14:paraId="032C41F7" w14:textId="77777777" w:rsidTr="00BE3202">
        <w:tc>
          <w:tcPr>
            <w:tcW w:w="3960" w:type="dxa"/>
          </w:tcPr>
          <w:p w14:paraId="0470BAE7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260" w:type="dxa"/>
            <w:shd w:val="clear" w:color="auto" w:fill="auto"/>
          </w:tcPr>
          <w:p w14:paraId="73BED0E2" w14:textId="5186F5A7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(1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6</w:t>
            </w:r>
            <w:r w:rsidRPr="006C65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A606B4E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017D41" w14:textId="3BCB10A6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270" w:type="dxa"/>
          </w:tcPr>
          <w:p w14:paraId="342F1270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E314C7" w14:textId="445FEA04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(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45</w:t>
            </w:r>
            <w:r w:rsidRPr="006C653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EA0D1B5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9A0E87" w14:textId="1E87C53F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(43)</w:t>
            </w:r>
          </w:p>
        </w:tc>
      </w:tr>
      <w:tr w:rsidR="000A7004" w:rsidRPr="006447D2" w14:paraId="24A56D14" w14:textId="77777777" w:rsidTr="00446596">
        <w:tc>
          <w:tcPr>
            <w:tcW w:w="3960" w:type="dxa"/>
          </w:tcPr>
          <w:p w14:paraId="53EB4A04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shd w:val="clear" w:color="auto" w:fill="auto"/>
          </w:tcPr>
          <w:p w14:paraId="04835885" w14:textId="77777777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DE7A15C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26255A" w14:textId="5EAB1EB9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473F338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467933" w14:textId="6B04343F" w:rsidR="000A7004" w:rsidRPr="006C6533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DA44271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95A345" w14:textId="6EA79E80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1,833</w:t>
            </w:r>
          </w:p>
        </w:tc>
      </w:tr>
      <w:tr w:rsidR="000A7004" w:rsidRPr="006447D2" w14:paraId="6F64912C" w14:textId="77777777" w:rsidTr="00446596">
        <w:tc>
          <w:tcPr>
            <w:tcW w:w="3960" w:type="dxa"/>
          </w:tcPr>
          <w:p w14:paraId="79565807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6447D2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007BF47D" w14:textId="3C9EF82D" w:rsidR="000A7004" w:rsidRPr="006C6533" w:rsidRDefault="000A7004" w:rsidP="00CC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CC0E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5F2146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8C474F" w14:textId="0DF5A6CE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2A986E9D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D8551D" w14:textId="58714A2F" w:rsidR="000A7004" w:rsidRPr="006C6533" w:rsidRDefault="000A7004" w:rsidP="00CC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CC0E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461415" w14:textId="77777777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7D6A52" w14:textId="40A586DC" w:rsidR="000A7004" w:rsidRPr="006447D2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7DE3" w:rsidRPr="006447D2" w14:paraId="18BC221C" w14:textId="77777777" w:rsidTr="00446596">
        <w:tc>
          <w:tcPr>
            <w:tcW w:w="3960" w:type="dxa"/>
          </w:tcPr>
          <w:p w14:paraId="43C0A697" w14:textId="1B94D2F3" w:rsidR="007F7DE3" w:rsidRPr="00446596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</w:rPr>
              <w:tab/>
            </w:r>
            <w:r w:rsidRPr="0044659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shd w:val="clear" w:color="auto" w:fill="auto"/>
          </w:tcPr>
          <w:p w14:paraId="50C3D19C" w14:textId="3E86A05E" w:rsidR="007F7DE3" w:rsidRPr="006C6533" w:rsidRDefault="006C6533" w:rsidP="006C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70" w:type="dxa"/>
          </w:tcPr>
          <w:p w14:paraId="034D36F3" w14:textId="77777777" w:rsidR="007F7DE3" w:rsidRPr="006447D2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41C39F" w14:textId="3A9D01D7" w:rsidR="007F7DE3" w:rsidRPr="006A2692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9FA7F36" w14:textId="77777777" w:rsidR="007F7DE3" w:rsidRPr="006447D2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EEF9EF" w14:textId="7EA5A399" w:rsidR="007F7DE3" w:rsidRPr="006C6533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1,2</w:t>
            </w:r>
            <w:r w:rsidR="006C6533" w:rsidRPr="006C653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14:paraId="2FF70BF5" w14:textId="77777777" w:rsidR="007F7DE3" w:rsidRPr="006447D2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929072" w14:textId="461423DA" w:rsidR="007F7DE3" w:rsidRPr="001C0117" w:rsidRDefault="007F7DE3" w:rsidP="007F7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8"/>
              </w:tabs>
              <w:ind w:right="2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2692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446596" w:rsidRPr="006447D2" w14:paraId="5EA29976" w14:textId="77777777" w:rsidTr="00BE3202">
        <w:tc>
          <w:tcPr>
            <w:tcW w:w="3960" w:type="dxa"/>
          </w:tcPr>
          <w:p w14:paraId="00222678" w14:textId="25B24D92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E97C60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E97C60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A8935" w14:textId="0AB7635F" w:rsidR="00446596" w:rsidRPr="006C6533" w:rsidRDefault="00446596" w:rsidP="00001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3,</w:t>
            </w:r>
            <w:r w:rsidR="00A77300" w:rsidRPr="006C6533">
              <w:rPr>
                <w:rFonts w:ascii="Angsana New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</w:tcPr>
          <w:p w14:paraId="2FDE9843" w14:textId="77777777" w:rsidR="00446596" w:rsidRPr="00A77300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841AAF" w14:textId="0255D4CB" w:rsidR="00446596" w:rsidRPr="00A77300" w:rsidRDefault="000A7004" w:rsidP="000A7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6</w:t>
            </w:r>
            <w:r w:rsidR="00446596" w:rsidRPr="00A77300">
              <w:rPr>
                <w:rFonts w:ascii="Angsana New" w:hAnsi="Angsana New"/>
                <w:sz w:val="26"/>
                <w:szCs w:val="26"/>
              </w:rPr>
              <w:t>,</w:t>
            </w:r>
            <w:r w:rsidRPr="00A77300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</w:tcPr>
          <w:p w14:paraId="2C0064F9" w14:textId="77777777" w:rsidR="00446596" w:rsidRPr="00A77300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2E5D2E" w14:textId="58FBBCDA" w:rsidR="00446596" w:rsidRPr="006C6533" w:rsidRDefault="00A77300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12</w:t>
            </w:r>
            <w:r w:rsidR="00446596" w:rsidRPr="006C6533">
              <w:rPr>
                <w:rFonts w:ascii="Angsana New" w:hAnsi="Angsana New"/>
                <w:sz w:val="26"/>
                <w:szCs w:val="26"/>
              </w:rPr>
              <w:t>,</w:t>
            </w:r>
            <w:r w:rsidRPr="006C6533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270" w:type="dxa"/>
          </w:tcPr>
          <w:p w14:paraId="5BB97471" w14:textId="77777777" w:rsidR="00446596" w:rsidRPr="006447D2" w:rsidRDefault="00446596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B4FEDF" w14:textId="051A61C0" w:rsidR="00446596" w:rsidRPr="006447D2" w:rsidRDefault="000A7004" w:rsidP="004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5F3">
              <w:rPr>
                <w:rFonts w:ascii="Angsana New" w:hAnsi="Angsana New"/>
                <w:sz w:val="26"/>
                <w:szCs w:val="26"/>
              </w:rPr>
              <w:t>12,332</w:t>
            </w:r>
          </w:p>
        </w:tc>
      </w:tr>
    </w:tbl>
    <w:p w14:paraId="198BE29D" w14:textId="77777777" w:rsidR="0057439C" w:rsidRDefault="0057439C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33674C75" w14:textId="210009FD" w:rsidR="00BE2DE5" w:rsidRDefault="00BE2DE5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D11847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Pr="00D11847">
        <w:rPr>
          <w:rFonts w:ascii="Angsana New" w:hAnsi="Angsana New" w:hint="cs"/>
          <w:sz w:val="26"/>
          <w:szCs w:val="26"/>
          <w:cs/>
        </w:rPr>
        <w:t>ค่าใช้จ่าย</w:t>
      </w:r>
      <w:r w:rsidRPr="00D11847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Pr="00D11847">
        <w:rPr>
          <w:rFonts w:ascii="Angsana New" w:hAnsi="Angsana New" w:hint="cs"/>
          <w:sz w:val="26"/>
          <w:szCs w:val="26"/>
          <w:cs/>
        </w:rPr>
        <w:t>แต่ละ</w:t>
      </w:r>
      <w:r w:rsidRPr="00D11847">
        <w:rPr>
          <w:rFonts w:ascii="Angsana New" w:hAnsi="Angsana New"/>
          <w:sz w:val="26"/>
          <w:szCs w:val="26"/>
          <w:cs/>
        </w:rPr>
        <w:t>งวด</w:t>
      </w:r>
      <w:r w:rsidRPr="00D11847">
        <w:rPr>
          <w:rFonts w:ascii="Angsana New" w:hAnsi="Angsana New" w:hint="cs"/>
          <w:sz w:val="26"/>
          <w:szCs w:val="26"/>
          <w:cs/>
        </w:rPr>
        <w:t>สามเดือน</w:t>
      </w:r>
      <w:r w:rsidR="00D11B9A">
        <w:rPr>
          <w:rFonts w:ascii="Angsana New" w:hAnsi="Angsana New" w:hint="cs"/>
          <w:sz w:val="26"/>
          <w:szCs w:val="26"/>
          <w:cs/>
        </w:rPr>
        <w:t>และ</w:t>
      </w:r>
      <w:r w:rsidR="00955FBA">
        <w:rPr>
          <w:rFonts w:ascii="Angsana New" w:hAnsi="Angsana New" w:hint="cs"/>
          <w:sz w:val="26"/>
          <w:szCs w:val="26"/>
          <w:cs/>
        </w:rPr>
        <w:t xml:space="preserve">     </w:t>
      </w:r>
      <w:r w:rsidR="00485A02">
        <w:rPr>
          <w:rFonts w:ascii="Angsana New" w:hAnsi="Angsana New" w:hint="cs"/>
          <w:sz w:val="26"/>
          <w:szCs w:val="26"/>
          <w:cs/>
        </w:rPr>
        <w:t>เก้า</w:t>
      </w:r>
      <w:r w:rsidR="00D11B9A">
        <w:rPr>
          <w:rFonts w:ascii="Angsana New" w:hAnsi="Angsana New" w:hint="cs"/>
          <w:sz w:val="26"/>
          <w:szCs w:val="26"/>
          <w:cs/>
        </w:rPr>
        <w:t>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690488">
        <w:rPr>
          <w:rFonts w:ascii="Angsana New" w:hAnsi="Angsana New"/>
          <w:sz w:val="26"/>
          <w:szCs w:val="26"/>
        </w:rPr>
        <w:t>3</w:t>
      </w:r>
      <w:r w:rsidR="00955FBA">
        <w:rPr>
          <w:rFonts w:ascii="Angsana New" w:hAnsi="Angsana New"/>
          <w:sz w:val="26"/>
          <w:szCs w:val="26"/>
        </w:rPr>
        <w:t>0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485A02">
        <w:rPr>
          <w:rFonts w:ascii="Angsana New" w:hAnsi="Angsana New" w:hint="cs"/>
          <w:sz w:val="26"/>
          <w:szCs w:val="26"/>
          <w:cs/>
        </w:rPr>
        <w:t>กันยายน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690488">
        <w:rPr>
          <w:rFonts w:ascii="Angsana New" w:hAnsi="Angsana New"/>
          <w:sz w:val="26"/>
          <w:szCs w:val="26"/>
        </w:rPr>
        <w:t>2566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690488">
        <w:rPr>
          <w:rFonts w:ascii="Angsana New" w:hAnsi="Angsana New"/>
          <w:sz w:val="26"/>
          <w:szCs w:val="26"/>
        </w:rPr>
        <w:t>2565</w:t>
      </w:r>
      <w:r w:rsidRPr="00D11847">
        <w:rPr>
          <w:rFonts w:ascii="Angsana New" w:hAnsi="Angsana New"/>
          <w:sz w:val="26"/>
          <w:szCs w:val="26"/>
        </w:rPr>
        <w:t xml:space="preserve"> </w:t>
      </w:r>
      <w:r w:rsidRPr="00D11847">
        <w:rPr>
          <w:rFonts w:ascii="Angsana New" w:hAnsi="Angsana New"/>
          <w:sz w:val="26"/>
          <w:szCs w:val="26"/>
          <w:cs/>
        </w:rPr>
        <w:t>มีดังนี้</w:t>
      </w:r>
    </w:p>
    <w:p w14:paraId="01521D30" w14:textId="77777777" w:rsidR="00A741BE" w:rsidRDefault="00A741BE" w:rsidP="00BE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955FBA" w:rsidRPr="006447D2" w14:paraId="165BAA74" w14:textId="77777777" w:rsidTr="00BE3202">
        <w:tc>
          <w:tcPr>
            <w:tcW w:w="3960" w:type="dxa"/>
          </w:tcPr>
          <w:p w14:paraId="64547324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16D2217E" w14:textId="77777777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8E5424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955FBA" w:rsidRPr="006447D2" w14:paraId="5012A4E8" w14:textId="77777777" w:rsidTr="00BE3202">
        <w:tc>
          <w:tcPr>
            <w:tcW w:w="3960" w:type="dxa"/>
          </w:tcPr>
          <w:p w14:paraId="55A6E926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7F4B3BCE" w14:textId="77777777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424859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7DDE3134" w14:textId="4F6AB2CD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485A0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เก้า</w:t>
            </w: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955FBA" w:rsidRPr="006447D2" w14:paraId="64B196E4" w14:textId="77777777" w:rsidTr="00BE3202">
        <w:tc>
          <w:tcPr>
            <w:tcW w:w="3960" w:type="dxa"/>
          </w:tcPr>
          <w:p w14:paraId="764D2C6C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9AE2AC4" w14:textId="4A428EDF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="00485A0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79AB5AAC" w14:textId="77777777" w:rsidR="00955FBA" w:rsidRPr="006447D2" w:rsidRDefault="00955FBA" w:rsidP="00BE3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DC25E8A" w14:textId="1845B9EB" w:rsidR="00955FBA" w:rsidRPr="006447D2" w:rsidRDefault="00955FBA" w:rsidP="00BE3202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วันที่ </w:t>
            </w:r>
            <w:r w:rsidRPr="006447D2">
              <w:rPr>
                <w:rFonts w:ascii="Angsana New" w:eastAsia="Cordia New" w:hAnsi="Angsana New" w:cs="Angsana New"/>
                <w:sz w:val="26"/>
                <w:szCs w:val="26"/>
              </w:rPr>
              <w:t xml:space="preserve">30 </w:t>
            </w:r>
            <w:r w:rsidR="00485A02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55FBA" w:rsidRPr="006447D2" w14:paraId="0E0C2748" w14:textId="77777777" w:rsidTr="00BE3202">
        <w:tc>
          <w:tcPr>
            <w:tcW w:w="3960" w:type="dxa"/>
          </w:tcPr>
          <w:p w14:paraId="0BF6A2F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D6940F" w14:textId="38E3D048" w:rsidR="00955FBA" w:rsidRPr="00D460C5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  <w:r w:rsidRPr="00D460C5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FAAB03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7F6854" w14:textId="0D806446" w:rsidR="00955FBA" w:rsidRPr="006447D2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ED2615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ED2624" w14:textId="33DEC5D0" w:rsidR="00955FBA" w:rsidRPr="00B10E80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B10E8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DCFD54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EF7FF1" w14:textId="06C78A77" w:rsidR="00955FBA" w:rsidRPr="006447D2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6447D2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55FBA" w:rsidRPr="006447D2" w14:paraId="09C51C6E" w14:textId="77777777" w:rsidTr="00BE3202">
        <w:tc>
          <w:tcPr>
            <w:tcW w:w="3960" w:type="dxa"/>
          </w:tcPr>
          <w:p w14:paraId="034BA9C3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BC3E96" w14:textId="77777777" w:rsidR="00955FBA" w:rsidRPr="00D460C5" w:rsidRDefault="00955FBA" w:rsidP="00955FBA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B9C26F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64E0CD" w14:textId="77777777" w:rsidR="00955FBA" w:rsidRPr="006447D2" w:rsidRDefault="00955FBA" w:rsidP="00955FBA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10E3C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FF11D3" w14:textId="77777777" w:rsidR="00955FBA" w:rsidRPr="00B10E80" w:rsidRDefault="00955FBA" w:rsidP="00955FBA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5B9EE5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EBAFD3" w14:textId="77777777" w:rsidR="00955FBA" w:rsidRPr="006447D2" w:rsidRDefault="00955FBA" w:rsidP="00955FBA">
            <w:pPr>
              <w:pStyle w:val="BodyText3"/>
              <w:ind w:left="-18"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55FBA" w:rsidRPr="006447D2" w14:paraId="451C44A4" w14:textId="77777777" w:rsidTr="00BE3202">
        <w:tc>
          <w:tcPr>
            <w:tcW w:w="3960" w:type="dxa"/>
          </w:tcPr>
          <w:p w14:paraId="69E0553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E321418" w14:textId="59F911FF" w:rsidR="00955FBA" w:rsidRPr="00A77300" w:rsidRDefault="00955FBA" w:rsidP="00B81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1</w:t>
            </w:r>
            <w:r w:rsidR="00A77300" w:rsidRPr="00A77300">
              <w:rPr>
                <w:rFonts w:ascii="Angsana New" w:hAnsi="Angsana New"/>
                <w:sz w:val="26"/>
                <w:szCs w:val="26"/>
              </w:rPr>
              <w:t>6,622</w:t>
            </w:r>
          </w:p>
        </w:tc>
        <w:tc>
          <w:tcPr>
            <w:tcW w:w="270" w:type="dxa"/>
          </w:tcPr>
          <w:p w14:paraId="4239B2E3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A9083F5" w14:textId="169DF6E6" w:rsidR="00955FBA" w:rsidRPr="00A77300" w:rsidRDefault="00485A02" w:rsidP="00D4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30,511</w:t>
            </w:r>
          </w:p>
        </w:tc>
        <w:tc>
          <w:tcPr>
            <w:tcW w:w="270" w:type="dxa"/>
          </w:tcPr>
          <w:p w14:paraId="55233182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2F2A75" w14:textId="15523D38" w:rsidR="00955FBA" w:rsidRPr="00A77300" w:rsidRDefault="00A77300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60,097</w:t>
            </w:r>
          </w:p>
        </w:tc>
        <w:tc>
          <w:tcPr>
            <w:tcW w:w="270" w:type="dxa"/>
          </w:tcPr>
          <w:p w14:paraId="267CA95D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77A2CFB" w14:textId="7EE55691" w:rsidR="00955FBA" w:rsidRPr="006447D2" w:rsidRDefault="00485A02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61,307</w:t>
            </w:r>
          </w:p>
        </w:tc>
      </w:tr>
      <w:tr w:rsidR="00955FBA" w:rsidRPr="006447D2" w14:paraId="2BEAB446" w14:textId="77777777" w:rsidTr="00BE3202">
        <w:tc>
          <w:tcPr>
            <w:tcW w:w="3960" w:type="dxa"/>
          </w:tcPr>
          <w:p w14:paraId="68822EE7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54E4043" w14:textId="77777777" w:rsidR="00955FBA" w:rsidRPr="00485A02" w:rsidRDefault="00955FBA" w:rsidP="00955FBA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6043D35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BACDF30" w14:textId="77777777" w:rsidR="00955FBA" w:rsidRPr="006447D2" w:rsidRDefault="00955FBA" w:rsidP="00955FBA">
            <w:pPr>
              <w:pStyle w:val="BodyText3"/>
              <w:ind w:lef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FB1279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800844B" w14:textId="77777777" w:rsidR="00955FBA" w:rsidRPr="00485A0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6E0375E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2B8F062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5FBA" w:rsidRPr="006447D2" w14:paraId="51991F07" w14:textId="77777777" w:rsidTr="00BE3202">
        <w:tc>
          <w:tcPr>
            <w:tcW w:w="3960" w:type="dxa"/>
          </w:tcPr>
          <w:p w14:paraId="66129EA5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447D2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260" w:type="dxa"/>
          </w:tcPr>
          <w:p w14:paraId="735D0923" w14:textId="6E247567" w:rsidR="00955FBA" w:rsidRPr="00A77300" w:rsidRDefault="00955FBA" w:rsidP="00B81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3,</w:t>
            </w:r>
            <w:r w:rsidR="00A77300" w:rsidRPr="00A77300">
              <w:rPr>
                <w:rFonts w:ascii="Angsana New" w:hAnsi="Angsana New"/>
                <w:sz w:val="26"/>
                <w:szCs w:val="26"/>
              </w:rPr>
              <w:t>324</w:t>
            </w:r>
          </w:p>
        </w:tc>
        <w:tc>
          <w:tcPr>
            <w:tcW w:w="270" w:type="dxa"/>
          </w:tcPr>
          <w:p w14:paraId="533484D1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D81E91" w14:textId="28BBA098" w:rsidR="00955FBA" w:rsidRPr="00A77300" w:rsidRDefault="00485A02" w:rsidP="00D4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270" w:type="dxa"/>
          </w:tcPr>
          <w:p w14:paraId="1E1975F2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1CE9383" w14:textId="45C7866E" w:rsidR="00955FBA" w:rsidRPr="00A77300" w:rsidRDefault="00A77300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12</w:t>
            </w:r>
            <w:r w:rsidR="00955FBA" w:rsidRPr="00A77300">
              <w:rPr>
                <w:rFonts w:ascii="Angsana New" w:hAnsi="Angsana New"/>
                <w:sz w:val="26"/>
                <w:szCs w:val="26"/>
              </w:rPr>
              <w:t>,</w:t>
            </w:r>
            <w:r w:rsidRPr="00A77300">
              <w:rPr>
                <w:rFonts w:ascii="Angsana New" w:hAnsi="Angsana New"/>
                <w:sz w:val="26"/>
                <w:szCs w:val="26"/>
              </w:rPr>
              <w:t>019</w:t>
            </w:r>
          </w:p>
        </w:tc>
        <w:tc>
          <w:tcPr>
            <w:tcW w:w="270" w:type="dxa"/>
          </w:tcPr>
          <w:p w14:paraId="7CFDF72E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00A3CF" w14:textId="4ED7A9AB" w:rsidR="00955FBA" w:rsidRPr="006447D2" w:rsidRDefault="00485A02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12,261</w:t>
            </w:r>
          </w:p>
        </w:tc>
      </w:tr>
      <w:tr w:rsidR="00955FBA" w:rsidRPr="006447D2" w14:paraId="68FEA0C3" w14:textId="77777777" w:rsidTr="00BE3202">
        <w:tc>
          <w:tcPr>
            <w:tcW w:w="3960" w:type="dxa"/>
          </w:tcPr>
          <w:p w14:paraId="7A483FC8" w14:textId="33123C8F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447D2">
              <w:rPr>
                <w:rFonts w:ascii="Angsana New" w:hAnsi="Angsana New"/>
                <w:sz w:val="26"/>
                <w:szCs w:val="26"/>
                <w:cs/>
              </w:rPr>
              <w:t>: ผลกระทบทางภาษีของผลแตกต่างถาวรจาก</w:t>
            </w:r>
          </w:p>
        </w:tc>
        <w:tc>
          <w:tcPr>
            <w:tcW w:w="1260" w:type="dxa"/>
          </w:tcPr>
          <w:p w14:paraId="40C3DF9B" w14:textId="77777777" w:rsidR="00955FBA" w:rsidRPr="00A77300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61234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D52704" w14:textId="77777777" w:rsidR="00955FBA" w:rsidRPr="00A77300" w:rsidRDefault="00955FBA" w:rsidP="00955FBA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467AED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E6B1F6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45F85F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560B5B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5FBA" w:rsidRPr="006447D2" w14:paraId="076993E3" w14:textId="77777777" w:rsidTr="00BE3202">
        <w:tc>
          <w:tcPr>
            <w:tcW w:w="3960" w:type="dxa"/>
          </w:tcPr>
          <w:p w14:paraId="0B6A38AD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6447D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1260" w:type="dxa"/>
          </w:tcPr>
          <w:p w14:paraId="050D048A" w14:textId="4E4E3179" w:rsidR="00955FBA" w:rsidRPr="00A77300" w:rsidRDefault="00A77300" w:rsidP="002B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5F73E4BE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1B3937" w14:textId="402043E4" w:rsidR="00955FBA" w:rsidRPr="00A77300" w:rsidRDefault="00485A02" w:rsidP="00D4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3B6EFE46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1D90AF" w14:textId="48529964" w:rsidR="00955FBA" w:rsidRPr="00A77300" w:rsidRDefault="00B10E80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1</w:t>
            </w:r>
            <w:r w:rsidR="00A77300" w:rsidRPr="00A77300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70" w:type="dxa"/>
          </w:tcPr>
          <w:p w14:paraId="05444778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767B6C" w14:textId="7FDDD1AD" w:rsidR="00955FBA" w:rsidRPr="006447D2" w:rsidRDefault="00485A02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955FBA" w:rsidRPr="00DD362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55FBA" w:rsidRPr="006447D2" w14:paraId="28A47358" w14:textId="77777777" w:rsidTr="00BE3202">
        <w:tc>
          <w:tcPr>
            <w:tcW w:w="3960" w:type="dxa"/>
          </w:tcPr>
          <w:p w14:paraId="74E870C0" w14:textId="00F06698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447D2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</w:t>
            </w:r>
            <w:r w:rsidRPr="006447D2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3A6A57" w14:textId="46A0CCFF" w:rsidR="00955FBA" w:rsidRPr="00A77300" w:rsidRDefault="00A77300" w:rsidP="00B81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3,337</w:t>
            </w:r>
          </w:p>
        </w:tc>
        <w:tc>
          <w:tcPr>
            <w:tcW w:w="270" w:type="dxa"/>
          </w:tcPr>
          <w:p w14:paraId="200E575C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3A3066" w14:textId="043BA2D9" w:rsidR="00955FBA" w:rsidRPr="00A77300" w:rsidRDefault="00485A02" w:rsidP="00D46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6,152</w:t>
            </w:r>
          </w:p>
        </w:tc>
        <w:tc>
          <w:tcPr>
            <w:tcW w:w="270" w:type="dxa"/>
          </w:tcPr>
          <w:p w14:paraId="105F99F1" w14:textId="77777777" w:rsidR="00955FBA" w:rsidRPr="00A77300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A160B5" w14:textId="09A14CA3" w:rsidR="00955FBA" w:rsidRPr="00A77300" w:rsidRDefault="00A77300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300">
              <w:rPr>
                <w:rFonts w:ascii="Angsana New" w:hAnsi="Angsana New"/>
                <w:sz w:val="26"/>
                <w:szCs w:val="26"/>
              </w:rPr>
              <w:t>12,194</w:t>
            </w:r>
          </w:p>
        </w:tc>
        <w:tc>
          <w:tcPr>
            <w:tcW w:w="270" w:type="dxa"/>
          </w:tcPr>
          <w:p w14:paraId="5007D565" w14:textId="77777777" w:rsidR="00955FBA" w:rsidRPr="006447D2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927522" w14:textId="32DE3800" w:rsidR="00955FBA" w:rsidRPr="006447D2" w:rsidRDefault="00485A02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12,332</w:t>
            </w:r>
          </w:p>
        </w:tc>
      </w:tr>
    </w:tbl>
    <w:p w14:paraId="1D3FF2CF" w14:textId="77777777" w:rsidR="00955FBA" w:rsidRPr="002F6FD4" w:rsidRDefault="00955FBA" w:rsidP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</w:p>
    <w:p w14:paraId="6F86D7B2" w14:textId="6D517FC5" w:rsidR="00BE2DE5" w:rsidRPr="002F6FD4" w:rsidRDefault="00BE2DE5" w:rsidP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2F6FD4">
        <w:rPr>
          <w:rFonts w:ascii="Angsana New" w:hAnsi="Angsana New" w:hint="cs"/>
          <w:sz w:val="26"/>
          <w:szCs w:val="26"/>
          <w:cs/>
        </w:rPr>
        <w:lastRenderedPageBreak/>
        <w:t>รายละเอียดของ</w:t>
      </w:r>
      <w:bookmarkStart w:id="4" w:name="OLE_LINK1"/>
      <w:bookmarkStart w:id="5" w:name="OLE_LINK2"/>
      <w:r w:rsidRPr="002F6FD4">
        <w:rPr>
          <w:rFonts w:ascii="Angsana New" w:hAnsi="Angsana New" w:hint="cs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2F6FD4">
        <w:rPr>
          <w:rFonts w:ascii="Angsana New" w:hAnsi="Angsana New" w:hint="cs"/>
          <w:sz w:val="26"/>
          <w:szCs w:val="26"/>
          <w:cs/>
        </w:rPr>
        <w:t xml:space="preserve"> </w:t>
      </w:r>
      <w:r w:rsidRPr="002F6FD4">
        <w:rPr>
          <w:rFonts w:ascii="Angsana New" w:hAnsi="Angsana New" w:hint="cs"/>
          <w:sz w:val="26"/>
          <w:szCs w:val="26"/>
          <w:lang w:val="en-GB"/>
        </w:rPr>
        <w:t xml:space="preserve">- </w:t>
      </w:r>
      <w:r w:rsidRPr="002F6FD4">
        <w:rPr>
          <w:rFonts w:ascii="Angsana New" w:hAnsi="Angsana New" w:hint="cs"/>
          <w:sz w:val="26"/>
          <w:szCs w:val="26"/>
          <w:cs/>
        </w:rPr>
        <w:t>สุทธิ</w:t>
      </w:r>
      <w:r w:rsidRPr="002F6FD4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Pr="002F6FD4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67B43" w:rsidRPr="002F6FD4">
        <w:rPr>
          <w:rFonts w:ascii="Angsana New" w:hAnsi="Angsana New" w:hint="cs"/>
          <w:sz w:val="26"/>
          <w:szCs w:val="26"/>
        </w:rPr>
        <w:t>3</w:t>
      </w:r>
      <w:r w:rsidR="00955FBA" w:rsidRPr="002F6FD4">
        <w:rPr>
          <w:rFonts w:ascii="Angsana New" w:hAnsi="Angsana New" w:hint="cs"/>
          <w:sz w:val="26"/>
          <w:szCs w:val="26"/>
        </w:rPr>
        <w:t>0</w:t>
      </w:r>
      <w:r w:rsidR="00C67B43" w:rsidRPr="002F6FD4">
        <w:rPr>
          <w:rFonts w:ascii="Angsana New" w:hAnsi="Angsana New" w:hint="cs"/>
          <w:sz w:val="26"/>
          <w:szCs w:val="26"/>
        </w:rPr>
        <w:t xml:space="preserve"> </w:t>
      </w:r>
      <w:r w:rsidR="00485A02">
        <w:rPr>
          <w:rFonts w:ascii="Angsana New" w:hAnsi="Angsana New" w:hint="cs"/>
          <w:sz w:val="26"/>
          <w:szCs w:val="26"/>
          <w:cs/>
        </w:rPr>
        <w:t>กันยายน</w:t>
      </w:r>
      <w:r w:rsidR="00C67B43" w:rsidRPr="002F6FD4">
        <w:rPr>
          <w:rFonts w:ascii="Angsana New" w:hAnsi="Angsana New" w:hint="cs"/>
          <w:sz w:val="26"/>
          <w:szCs w:val="26"/>
          <w:cs/>
        </w:rPr>
        <w:t xml:space="preserve"> </w:t>
      </w:r>
      <w:r w:rsidR="00C67B43" w:rsidRPr="002F6FD4">
        <w:rPr>
          <w:rFonts w:ascii="Angsana New" w:hAnsi="Angsana New" w:hint="cs"/>
          <w:sz w:val="26"/>
          <w:szCs w:val="26"/>
        </w:rPr>
        <w:t>256</w:t>
      </w:r>
      <w:r w:rsidR="00690488" w:rsidRPr="002F6FD4">
        <w:rPr>
          <w:rFonts w:ascii="Angsana New" w:hAnsi="Angsana New" w:hint="cs"/>
          <w:sz w:val="26"/>
          <w:szCs w:val="26"/>
        </w:rPr>
        <w:t>6</w:t>
      </w:r>
      <w:r w:rsidR="00C67B43" w:rsidRPr="002F6FD4">
        <w:rPr>
          <w:rFonts w:ascii="Angsana New" w:hAnsi="Angsana New" w:hint="cs"/>
          <w:sz w:val="26"/>
          <w:szCs w:val="26"/>
        </w:rPr>
        <w:t xml:space="preserve"> </w:t>
      </w:r>
      <w:r w:rsidR="00C417F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C417F7">
        <w:rPr>
          <w:rFonts w:ascii="Angsana New" w:hAnsi="Angsana New"/>
          <w:sz w:val="26"/>
          <w:szCs w:val="26"/>
        </w:rPr>
        <w:t xml:space="preserve">31 </w:t>
      </w:r>
      <w:r w:rsidR="00C417F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417F7">
        <w:rPr>
          <w:rFonts w:ascii="Angsana New" w:hAnsi="Angsana New"/>
          <w:sz w:val="26"/>
          <w:szCs w:val="26"/>
        </w:rPr>
        <w:t xml:space="preserve">2565 </w:t>
      </w:r>
      <w:r w:rsidRPr="002F6FD4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E3BF591" w14:textId="77777777" w:rsidR="004C2A30" w:rsidRPr="002F6FD4" w:rsidRDefault="004C2A30" w:rsidP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350"/>
      </w:tblGrid>
      <w:tr w:rsidR="004C2A30" w:rsidRPr="002F6FD4" w14:paraId="09AAAD44" w14:textId="77777777" w:rsidTr="00281218">
        <w:trPr>
          <w:trHeight w:val="227"/>
        </w:trPr>
        <w:tc>
          <w:tcPr>
            <w:tcW w:w="3780" w:type="dxa"/>
          </w:tcPr>
          <w:p w14:paraId="5D48BFFF" w14:textId="77777777" w:rsidR="004C2A30" w:rsidRPr="002F6FD4" w:rsidRDefault="004C2A30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7"/>
          </w:tcPr>
          <w:p w14:paraId="4AFA9172" w14:textId="77777777" w:rsidR="004C2A30" w:rsidRPr="002F6FD4" w:rsidRDefault="004C2A30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81218" w:rsidRPr="002F6FD4" w14:paraId="02E9ACF2" w14:textId="77777777" w:rsidTr="00281218">
        <w:trPr>
          <w:trHeight w:val="227"/>
        </w:trPr>
        <w:tc>
          <w:tcPr>
            <w:tcW w:w="3780" w:type="dxa"/>
          </w:tcPr>
          <w:p w14:paraId="73C5BDED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4141E18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BF900C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2D32EE7" w14:textId="0987C5E5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1218" w:rsidRPr="002F6FD4" w14:paraId="2C3162B6" w14:textId="77777777" w:rsidTr="00281218">
        <w:trPr>
          <w:trHeight w:val="227"/>
        </w:trPr>
        <w:tc>
          <w:tcPr>
            <w:tcW w:w="3780" w:type="dxa"/>
          </w:tcPr>
          <w:p w14:paraId="599C7DA7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638D6348" w14:textId="77777777" w:rsidR="00281218" w:rsidRPr="002F6FD4" w:rsidRDefault="00281218" w:rsidP="002F6FD4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0AE640" w14:textId="77777777" w:rsidR="00281218" w:rsidRPr="002F6FD4" w:rsidRDefault="00281218" w:rsidP="002F6FD4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226BC6A" w14:textId="2C1606E4" w:rsidR="00281218" w:rsidRPr="002F6FD4" w:rsidRDefault="00281218" w:rsidP="002F6FD4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F6FD4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690488" w:rsidRPr="002F6FD4">
              <w:rPr>
                <w:rFonts w:ascii="Angsana New" w:hAnsi="Angsan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631700A1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47FFD54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3D263504" w14:textId="207CE1F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สำหรับ</w:t>
            </w:r>
            <w:r w:rsidR="005B1CDE" w:rsidRPr="002F6FD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  <w:vAlign w:val="bottom"/>
          </w:tcPr>
          <w:p w14:paraId="7DCCA873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F67475A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829200A" w14:textId="32AA650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B1CDE" w:rsidRPr="002F6FD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F22A739" w14:textId="77777777" w:rsidR="00281218" w:rsidRPr="002F6FD4" w:rsidRDefault="00281218" w:rsidP="002F6FD4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F75FB2A" w14:textId="23E6500E" w:rsidR="00281218" w:rsidRPr="002F6FD4" w:rsidRDefault="00690488" w:rsidP="002F6FD4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3</w:t>
            </w:r>
            <w:r w:rsidR="00955FBA" w:rsidRPr="002F6FD4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2F6FD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5A0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F6FD4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281218" w:rsidRPr="002F6FD4" w14:paraId="4F69FC2B" w14:textId="77777777" w:rsidTr="00281218">
        <w:tc>
          <w:tcPr>
            <w:tcW w:w="3780" w:type="dxa"/>
          </w:tcPr>
          <w:p w14:paraId="7DA49B88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EFB22F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C937FA1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41311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8AC22E8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C3ECCE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C9FCBB0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55E61E" w14:textId="77777777" w:rsidR="00281218" w:rsidRPr="002F6FD4" w:rsidRDefault="0028121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690488" w:rsidRPr="002F6FD4" w14:paraId="3B085CE3" w14:textId="77777777" w:rsidTr="008B6AE6">
        <w:tc>
          <w:tcPr>
            <w:tcW w:w="3780" w:type="dxa"/>
          </w:tcPr>
          <w:p w14:paraId="2FFBCD59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A018CFF" w14:textId="7AA2CC70" w:rsidR="00690488" w:rsidRPr="00A77300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7730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116</w:t>
            </w:r>
          </w:p>
        </w:tc>
        <w:tc>
          <w:tcPr>
            <w:tcW w:w="270" w:type="dxa"/>
            <w:vAlign w:val="bottom"/>
          </w:tcPr>
          <w:p w14:paraId="588AFF48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</w:tcPr>
          <w:p w14:paraId="67705587" w14:textId="37973A24" w:rsidR="00690488" w:rsidRPr="006C6533" w:rsidRDefault="00A77300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5B8E1D38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  <w:lang w:val="th-TH"/>
              </w:rPr>
            </w:pPr>
          </w:p>
        </w:tc>
        <w:tc>
          <w:tcPr>
            <w:tcW w:w="1260" w:type="dxa"/>
          </w:tcPr>
          <w:p w14:paraId="7603CCE0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24766AB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3A98E5" w14:textId="36820554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  <w:r w:rsidR="00441F2C" w:rsidRPr="006C6533">
              <w:rPr>
                <w:rFonts w:ascii="Angsana New" w:hAnsi="Angsana New" w:hint="cs"/>
                <w:sz w:val="26"/>
                <w:szCs w:val="26"/>
              </w:rPr>
              <w:t>1</w:t>
            </w:r>
            <w:r w:rsidR="00A77300" w:rsidRPr="006C653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90488" w:rsidRPr="002F6FD4" w14:paraId="4513436D" w14:textId="77777777" w:rsidTr="008B6AE6">
        <w:tc>
          <w:tcPr>
            <w:tcW w:w="3780" w:type="dxa"/>
          </w:tcPr>
          <w:p w14:paraId="4AE0462F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260" w:type="dxa"/>
          </w:tcPr>
          <w:p w14:paraId="18F14B20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DBBA20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8063F9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881528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6A0873C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94C81E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47CE0143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90488" w:rsidRPr="002F6FD4" w14:paraId="57487ED3" w14:textId="77777777" w:rsidTr="008B6AE6">
        <w:tc>
          <w:tcPr>
            <w:tcW w:w="3780" w:type="dxa"/>
          </w:tcPr>
          <w:p w14:paraId="0F0E8F82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260" w:type="dxa"/>
          </w:tcPr>
          <w:p w14:paraId="3CA418B6" w14:textId="47DB3A3D" w:rsidR="00690488" w:rsidRPr="002F6FD4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</w:t>
            </w:r>
            <w:r w:rsidR="00153E4E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</w:tcPr>
          <w:p w14:paraId="7E54D794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7DF4453" w14:textId="305F1329" w:rsidR="00690488" w:rsidRPr="006C6533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>(1</w:t>
            </w:r>
            <w:r w:rsidR="00962887" w:rsidRPr="006C6533">
              <w:rPr>
                <w:rFonts w:ascii="Angsana New" w:hAnsi="Angsana New"/>
                <w:sz w:val="26"/>
                <w:szCs w:val="26"/>
              </w:rPr>
              <w:t>1</w:t>
            </w:r>
            <w:r w:rsidR="00DF5A4F">
              <w:rPr>
                <w:rFonts w:ascii="Angsana New" w:hAnsi="Angsana New"/>
                <w:sz w:val="26"/>
                <w:szCs w:val="26"/>
              </w:rPr>
              <w:t>4</w:t>
            </w:r>
            <w:r w:rsidRPr="006C653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B4CEBDB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01012A3F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F155144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FDB9DFA" w14:textId="2AD0A065" w:rsidR="00690488" w:rsidRPr="006C6533" w:rsidRDefault="00A77300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14</w:t>
            </w:r>
            <w:r w:rsidR="00DF5A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690488" w:rsidRPr="002F6FD4" w14:paraId="4889B6F3" w14:textId="77777777" w:rsidTr="008B6AE6">
        <w:tc>
          <w:tcPr>
            <w:tcW w:w="3780" w:type="dxa"/>
          </w:tcPr>
          <w:p w14:paraId="13363A00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260" w:type="dxa"/>
          </w:tcPr>
          <w:p w14:paraId="225BC135" w14:textId="20F25831" w:rsidR="00690488" w:rsidRPr="002F6FD4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2,268</w:t>
            </w:r>
          </w:p>
        </w:tc>
        <w:tc>
          <w:tcPr>
            <w:tcW w:w="270" w:type="dxa"/>
          </w:tcPr>
          <w:p w14:paraId="350FD25D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B0617E5" w14:textId="09656390" w:rsidR="00690488" w:rsidRPr="006C6533" w:rsidRDefault="00962887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1,</w:t>
            </w:r>
            <w:r w:rsidR="00441F2C" w:rsidRPr="006C6533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6C6533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73CF8B6C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7C24A943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7A3972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6DFAC5F8" w14:textId="2287798B" w:rsidR="00690488" w:rsidRPr="006C6533" w:rsidRDefault="00A77300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4,204</w:t>
            </w:r>
          </w:p>
        </w:tc>
      </w:tr>
      <w:tr w:rsidR="00690488" w:rsidRPr="002F6FD4" w14:paraId="6BDC0373" w14:textId="77777777" w:rsidTr="008B6AE6">
        <w:tc>
          <w:tcPr>
            <w:tcW w:w="3780" w:type="dxa"/>
          </w:tcPr>
          <w:p w14:paraId="663C6BDB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260" w:type="dxa"/>
          </w:tcPr>
          <w:p w14:paraId="370299C2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D18236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57D508B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87D94F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DA88C6E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FC39C4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940F3F7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690488" w:rsidRPr="002F6FD4" w14:paraId="095A2239" w14:textId="77777777" w:rsidTr="008B6AE6">
        <w:tc>
          <w:tcPr>
            <w:tcW w:w="3780" w:type="dxa"/>
          </w:tcPr>
          <w:p w14:paraId="727D3FDF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F6FD4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2F6FD4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0" w:type="dxa"/>
          </w:tcPr>
          <w:p w14:paraId="4A0839D5" w14:textId="635CE880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</w:t>
            </w:r>
            <w:r w:rsidR="00460AF1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389F88E8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53EEAB" w14:textId="399E5699" w:rsidR="00690488" w:rsidRPr="006C6533" w:rsidRDefault="00962887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3DF7ED6A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6B5BC66F" w14:textId="78C30D75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1B175DC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30034AD2" w14:textId="15730712" w:rsidR="00690488" w:rsidRPr="006C6533" w:rsidRDefault="00460AF1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</w:t>
            </w:r>
            <w:r w:rsidR="00A77300"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</w:t>
            </w:r>
            <w:r w:rsidR="006C6533"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</w:p>
        </w:tc>
      </w:tr>
      <w:tr w:rsidR="00DF5A4F" w:rsidRPr="002F6FD4" w14:paraId="3F77D6C5" w14:textId="77777777" w:rsidTr="008B6AE6">
        <w:tc>
          <w:tcPr>
            <w:tcW w:w="3780" w:type="dxa"/>
          </w:tcPr>
          <w:p w14:paraId="0291A581" w14:textId="06F5EBF8" w:rsidR="00DF5A4F" w:rsidRPr="002F6FD4" w:rsidRDefault="00DF5A4F" w:rsidP="00D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260" w:type="dxa"/>
          </w:tcPr>
          <w:p w14:paraId="28870122" w14:textId="236A2F76" w:rsidR="00DF5A4F" w:rsidRPr="002F6FD4" w:rsidRDefault="00DF5A4F" w:rsidP="00D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E4342D4" w14:textId="77777777" w:rsidR="00DF5A4F" w:rsidRPr="002F6FD4" w:rsidRDefault="00DF5A4F" w:rsidP="00DF5A4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567A8D0" w14:textId="022BDA79" w:rsidR="00DF5A4F" w:rsidRPr="006C6533" w:rsidRDefault="00DF5A4F" w:rsidP="00481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4C41FB0" w14:textId="77777777" w:rsidR="00DF5A4F" w:rsidRPr="00A77300" w:rsidRDefault="00DF5A4F" w:rsidP="00DF5A4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73005A88" w14:textId="3BC182A4" w:rsidR="00DF5A4F" w:rsidRPr="006C6533" w:rsidRDefault="00DF5A4F" w:rsidP="00D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F9E0B10" w14:textId="77777777" w:rsidR="00DF5A4F" w:rsidRPr="006C6533" w:rsidRDefault="00DF5A4F" w:rsidP="00D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1D1B682A" w14:textId="1F3CC39B" w:rsidR="00DF5A4F" w:rsidRPr="006C6533" w:rsidRDefault="00DF5A4F" w:rsidP="00DF5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90488" w:rsidRPr="002F6FD4" w14:paraId="7DC7A23A" w14:textId="77777777" w:rsidTr="008B6AE6">
        <w:tc>
          <w:tcPr>
            <w:tcW w:w="3780" w:type="dxa"/>
          </w:tcPr>
          <w:p w14:paraId="2A774410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7AD60E" w14:textId="6A85838A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2,</w:t>
            </w:r>
            <w:r w:rsidR="00460AF1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93</w:t>
            </w:r>
            <w:r w:rsidR="00A20E6C" w:rsidRPr="002F6FD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F72B26C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E33C32E" w14:textId="5BD5E7F5" w:rsidR="00690488" w:rsidRPr="006C6533" w:rsidRDefault="00962887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1,</w:t>
            </w:r>
            <w:r w:rsidR="00441F2C" w:rsidRPr="006C6533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6C6533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22D3B5C5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F11C5C" w14:textId="2C918D69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5D332C3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4F0D8D" w14:textId="17D4DAD8" w:rsidR="00690488" w:rsidRPr="006C6533" w:rsidRDefault="00962887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</w:t>
            </w:r>
            <w:r w:rsidR="00441F2C"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,</w:t>
            </w:r>
            <w:r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80</w:t>
            </w:r>
            <w:r w:rsidR="006C6533" w:rsidRPr="006C653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</w:t>
            </w:r>
          </w:p>
        </w:tc>
      </w:tr>
      <w:tr w:rsidR="00690488" w:rsidRPr="002F6FD4" w14:paraId="59F3D5F3" w14:textId="77777777" w:rsidTr="008B6AE6">
        <w:tc>
          <w:tcPr>
            <w:tcW w:w="3780" w:type="dxa"/>
          </w:tcPr>
          <w:p w14:paraId="6EA77A43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2A0A4B76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7FDAFBA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0A4B65D0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098D9DFB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0" w:type="dxa"/>
          </w:tcPr>
          <w:p w14:paraId="18F24941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28F7677F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364A42DD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0488" w:rsidRPr="002F6FD4" w14:paraId="28C2A87B" w14:textId="77777777" w:rsidTr="004D5761">
        <w:tc>
          <w:tcPr>
            <w:tcW w:w="3780" w:type="dxa"/>
          </w:tcPr>
          <w:p w14:paraId="7A63B7EC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5E93C11C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42A0F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AE67F3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6C1B4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30D1C380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9EFBB3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2AEC94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41F2C" w:rsidRPr="002F6FD4" w14:paraId="6C9EF857" w14:textId="77777777" w:rsidTr="004D5761">
        <w:tc>
          <w:tcPr>
            <w:tcW w:w="3780" w:type="dxa"/>
          </w:tcPr>
          <w:p w14:paraId="2F16FF65" w14:textId="00FE7B4D" w:rsidR="00441F2C" w:rsidRPr="002F6FD4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5089CE" w14:textId="0C761A36" w:rsidR="00441F2C" w:rsidRPr="002F6FD4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441F2C" w:rsidRPr="002F6FD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35B95" w14:textId="77777777" w:rsidR="00441F2C" w:rsidRPr="002F6FD4" w:rsidRDefault="00441F2C" w:rsidP="002F6FD4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D9D425C" w14:textId="258A5805" w:rsidR="00441F2C" w:rsidRPr="006C6533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>(1,2</w:t>
            </w:r>
            <w:r w:rsidR="00962887" w:rsidRPr="006C6533">
              <w:rPr>
                <w:rFonts w:ascii="Angsana New" w:hAnsi="Angsana New"/>
                <w:sz w:val="26"/>
                <w:szCs w:val="26"/>
              </w:rPr>
              <w:t>70</w:t>
            </w:r>
            <w:r w:rsidRPr="006C653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507BE75" w14:textId="77777777" w:rsidR="00441F2C" w:rsidRPr="00A77300" w:rsidRDefault="00441F2C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224BDE" w14:textId="1C45A291" w:rsidR="00441F2C" w:rsidRPr="006C6533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FC57AC8" w14:textId="77777777" w:rsidR="00441F2C" w:rsidRPr="006C6533" w:rsidRDefault="00441F2C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044385" w14:textId="4A00446A" w:rsidR="00441F2C" w:rsidRPr="006C6533" w:rsidRDefault="00E162F6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>(</w:t>
            </w:r>
            <w:r w:rsidR="00441F2C" w:rsidRPr="006C6533">
              <w:rPr>
                <w:rFonts w:ascii="Angsana New" w:hAnsi="Angsana New" w:hint="cs"/>
                <w:sz w:val="26"/>
                <w:szCs w:val="26"/>
              </w:rPr>
              <w:t>1,2</w:t>
            </w:r>
            <w:r w:rsidR="00962887" w:rsidRPr="006C6533">
              <w:rPr>
                <w:rFonts w:ascii="Angsana New" w:hAnsi="Angsana New"/>
                <w:sz w:val="26"/>
                <w:szCs w:val="26"/>
              </w:rPr>
              <w:t>70</w:t>
            </w:r>
            <w:r w:rsidRPr="006C653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F6FD4" w:rsidRPr="002F6FD4" w14:paraId="5F9C55F9" w14:textId="77777777" w:rsidTr="0015427B">
        <w:tc>
          <w:tcPr>
            <w:tcW w:w="3780" w:type="dxa"/>
          </w:tcPr>
          <w:p w14:paraId="00059D58" w14:textId="77777777" w:rsidR="002F6FD4" w:rsidRPr="002F6FD4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7271F788" w14:textId="77777777" w:rsidR="002F6FD4" w:rsidRPr="002F6FD4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19320FF3" w14:textId="77777777" w:rsidR="002F6FD4" w:rsidRPr="002F6FD4" w:rsidRDefault="002F6FD4" w:rsidP="0015427B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auto"/>
          </w:tcPr>
          <w:p w14:paraId="309AA223" w14:textId="77777777" w:rsidR="002F6FD4" w:rsidRPr="006C6533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374AEFC8" w14:textId="77777777" w:rsidR="002F6FD4" w:rsidRPr="00A77300" w:rsidRDefault="002F6FD4" w:rsidP="0015427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260" w:type="dxa"/>
          </w:tcPr>
          <w:p w14:paraId="50DDA80B" w14:textId="77777777" w:rsidR="002F6FD4" w:rsidRPr="006C6533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62848669" w14:textId="77777777" w:rsidR="002F6FD4" w:rsidRPr="006C6533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112550E0" w14:textId="77777777" w:rsidR="002F6FD4" w:rsidRPr="006C6533" w:rsidRDefault="002F6FD4" w:rsidP="00154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90488" w:rsidRPr="002F6FD4" w14:paraId="4C4904FE" w14:textId="77777777" w:rsidTr="008B6AE6">
        <w:trPr>
          <w:trHeight w:val="234"/>
        </w:trPr>
        <w:tc>
          <w:tcPr>
            <w:tcW w:w="3780" w:type="dxa"/>
          </w:tcPr>
          <w:p w14:paraId="4364552A" w14:textId="7777777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23FF33" w14:textId="29B6A1D7" w:rsidR="00690488" w:rsidRPr="002F6FD4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FD4">
              <w:rPr>
                <w:rFonts w:ascii="Angsana New" w:hAnsi="Angsana New" w:hint="cs"/>
                <w:sz w:val="26"/>
                <w:szCs w:val="26"/>
              </w:rPr>
              <w:t>2,</w:t>
            </w:r>
            <w:r w:rsidR="00460AF1" w:rsidRPr="002F6FD4">
              <w:rPr>
                <w:rFonts w:ascii="Angsana New" w:hAnsi="Angsana New" w:hint="cs"/>
                <w:sz w:val="26"/>
                <w:szCs w:val="26"/>
              </w:rPr>
              <w:t>935</w:t>
            </w:r>
          </w:p>
        </w:tc>
        <w:tc>
          <w:tcPr>
            <w:tcW w:w="270" w:type="dxa"/>
          </w:tcPr>
          <w:p w14:paraId="2F024AA7" w14:textId="77777777" w:rsidR="00690488" w:rsidRPr="002F6FD4" w:rsidRDefault="00690488" w:rsidP="002F6FD4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5F6BDB7" w14:textId="6D9240DC" w:rsidR="00690488" w:rsidRPr="006C6533" w:rsidRDefault="00962887" w:rsidP="00A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598</w:t>
            </w:r>
          </w:p>
        </w:tc>
        <w:tc>
          <w:tcPr>
            <w:tcW w:w="270" w:type="dxa"/>
          </w:tcPr>
          <w:p w14:paraId="65D8CF2C" w14:textId="77777777" w:rsidR="00690488" w:rsidRPr="00A77300" w:rsidRDefault="00690488" w:rsidP="002F6FD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90C5F1" w14:textId="379FB435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6533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670C558" w14:textId="77777777" w:rsidR="00690488" w:rsidRPr="006C6533" w:rsidRDefault="00690488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F4F9D0F" w14:textId="45CA6984" w:rsidR="00690488" w:rsidRPr="006C6533" w:rsidRDefault="00962887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6533">
              <w:rPr>
                <w:rFonts w:ascii="Angsana New" w:hAnsi="Angsana New"/>
                <w:sz w:val="26"/>
                <w:szCs w:val="26"/>
              </w:rPr>
              <w:t>3</w:t>
            </w:r>
            <w:r w:rsidR="00E162F6" w:rsidRPr="006C6533">
              <w:rPr>
                <w:rFonts w:ascii="Angsana New" w:hAnsi="Angsana New" w:hint="cs"/>
                <w:sz w:val="26"/>
                <w:szCs w:val="26"/>
              </w:rPr>
              <w:t>,5</w:t>
            </w:r>
            <w:r w:rsidRPr="006C6533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</w:tbl>
    <w:p w14:paraId="6F229F1F" w14:textId="77777777" w:rsidR="004C2A30" w:rsidRPr="002F6FD4" w:rsidRDefault="004C2A30" w:rsidP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8E45629" w14:textId="0D9D5136" w:rsidR="002B0F0F" w:rsidRPr="004B53BF" w:rsidRDefault="00FB1741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75A13">
        <w:rPr>
          <w:rFonts w:ascii="Angsana New" w:hAnsi="Angsana New" w:hint="cs"/>
          <w:b/>
          <w:bCs/>
          <w:sz w:val="26"/>
          <w:szCs w:val="26"/>
        </w:rPr>
        <w:t>10</w:t>
      </w:r>
      <w:r w:rsidR="002B0F0F" w:rsidRPr="00475A13">
        <w:rPr>
          <w:rFonts w:ascii="Angsana New" w:hAnsi="Angsana New" w:hint="cs"/>
          <w:b/>
          <w:bCs/>
          <w:sz w:val="26"/>
          <w:szCs w:val="26"/>
        </w:rPr>
        <w:t>.</w:t>
      </w:r>
      <w:r w:rsidR="002B0F0F" w:rsidRPr="00475A13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</w:t>
      </w:r>
      <w:r w:rsidR="002B0F0F" w:rsidRPr="004B53BF">
        <w:rPr>
          <w:rFonts w:ascii="Angsana New" w:hAnsi="Angsana New" w:hint="cs"/>
          <w:b/>
          <w:bCs/>
          <w:sz w:val="26"/>
          <w:szCs w:val="26"/>
          <w:cs/>
        </w:rPr>
        <w:t>ระยะยาวจากสถาบันการเงิน</w:t>
      </w:r>
      <w:r w:rsidR="0089511D" w:rsidRPr="004B53BF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6337C3" w:rsidRPr="004B53BF">
        <w:rPr>
          <w:rFonts w:ascii="Angsana New" w:hAnsi="Angsana New" w:hint="cs"/>
          <w:b/>
          <w:bCs/>
          <w:sz w:val="26"/>
          <w:szCs w:val="26"/>
        </w:rPr>
        <w:t>-</w:t>
      </w:r>
      <w:r w:rsidR="0089511D" w:rsidRPr="004B53BF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="00A53080" w:rsidRPr="004B53BF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CA26C8" w14:textId="77777777" w:rsidR="00D87192" w:rsidRPr="002F6FD4" w:rsidRDefault="00D8719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9D10ED" w:rsidRPr="004B53BF" w14:paraId="25EDC278" w14:textId="77777777" w:rsidTr="009D10ED">
        <w:tc>
          <w:tcPr>
            <w:tcW w:w="3510" w:type="dxa"/>
          </w:tcPr>
          <w:p w14:paraId="283E8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21D686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อัตราดอกเบี้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ย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ร้อยละต่อปี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2F7FDD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6D490911" w14:textId="77777777" w:rsidR="009D10ED" w:rsidRPr="004B53BF" w:rsidRDefault="009D10ED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F6906" w:rsidRPr="004B53BF" w14:paraId="289E41E6" w14:textId="77777777" w:rsidTr="008D6F57">
        <w:tc>
          <w:tcPr>
            <w:tcW w:w="3510" w:type="dxa"/>
          </w:tcPr>
          <w:p w14:paraId="2D4A41A6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C53ECC" w14:textId="2F922BCA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</w:t>
            </w:r>
            <w:r w:rsidR="00955FBA">
              <w:rPr>
                <w:rFonts w:ascii="Angsana New" w:hAnsi="Angsana New"/>
                <w:sz w:val="26"/>
                <w:szCs w:val="26"/>
              </w:rPr>
              <w:t>0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5A0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06C224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DB76" w14:textId="65292A9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9BA056C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6EEBFC" w14:textId="54C1DA2F" w:rsidR="00FF6906" w:rsidRPr="004B53BF" w:rsidRDefault="00955FBA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5A0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A5FDDAA" w14:textId="77777777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C7A8AA" w14:textId="1F2F01A3" w:rsidR="00FF6906" w:rsidRPr="004B53BF" w:rsidRDefault="00FF6906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B53BF" w:rsidRPr="002F6FD4" w14:paraId="3D5D6129" w14:textId="77777777" w:rsidTr="00CB169D">
        <w:trPr>
          <w:trHeight w:val="89"/>
        </w:trPr>
        <w:tc>
          <w:tcPr>
            <w:tcW w:w="3510" w:type="dxa"/>
          </w:tcPr>
          <w:p w14:paraId="7C156FE1" w14:textId="77777777" w:rsidR="004B53BF" w:rsidRPr="002F6FD4" w:rsidRDefault="004B53BF" w:rsidP="002F6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350" w:type="dxa"/>
          </w:tcPr>
          <w:p w14:paraId="5D721654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CCF7DA3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3F13D059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62CC32A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2E48247C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0AC7733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365A451" w14:textId="77777777" w:rsidR="004B53BF" w:rsidRPr="002F6FD4" w:rsidRDefault="004B53BF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76F79" w:rsidRPr="004B53BF" w14:paraId="2A262C0A" w14:textId="77777777" w:rsidTr="00806D40">
        <w:tc>
          <w:tcPr>
            <w:tcW w:w="3510" w:type="dxa"/>
          </w:tcPr>
          <w:p w14:paraId="78D61AD1" w14:textId="13F4B510" w:rsidR="00076F79" w:rsidRPr="004B53BF" w:rsidRDefault="00076F79" w:rsidP="004B53B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lang w:val="th-TH"/>
              </w:rPr>
            </w:pPr>
            <w:r w:rsidRPr="004B53BF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</w:tcPr>
          <w:p w14:paraId="48CFCF38" w14:textId="3D839146" w:rsidR="00076F79" w:rsidRPr="00955FBA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674D6498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18FF7A" w14:textId="17053309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DA026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C58774" w14:textId="41312FD7" w:rsidR="00076F79" w:rsidRPr="00955FBA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</w:tcPr>
          <w:p w14:paraId="6AEA4913" w14:textId="77777777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02593C" w14:textId="40ACD341" w:rsidR="00076F79" w:rsidRPr="004B53BF" w:rsidRDefault="00076F79" w:rsidP="004B5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F3B" w:rsidRPr="004B53BF" w14:paraId="2CF1421C" w14:textId="77777777" w:rsidTr="003C436F">
        <w:tc>
          <w:tcPr>
            <w:tcW w:w="3510" w:type="dxa"/>
          </w:tcPr>
          <w:p w14:paraId="323C2B6C" w14:textId="6F239A2F" w:rsidR="00CE1F3B" w:rsidRPr="004B53BF" w:rsidRDefault="00CE1F3B" w:rsidP="00A20E6C">
            <w:pPr>
              <w:pStyle w:val="Heading7"/>
              <w:numPr>
                <w:ilvl w:val="0"/>
                <w:numId w:val="20"/>
              </w:numPr>
              <w:ind w:left="166" w:hanging="18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</w:t>
            </w:r>
            <w:r w:rsidR="00815520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ส่วน</w:t>
            </w: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ที่หนึ่ง</w:t>
            </w:r>
          </w:p>
        </w:tc>
        <w:tc>
          <w:tcPr>
            <w:tcW w:w="1350" w:type="dxa"/>
          </w:tcPr>
          <w:p w14:paraId="495A89BA" w14:textId="26C8061C" w:rsidR="00CE1F3B" w:rsidRPr="00642C3B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C3B">
              <w:rPr>
                <w:rFonts w:ascii="Angsana New" w:hAnsi="Angsana New"/>
                <w:sz w:val="26"/>
                <w:szCs w:val="26"/>
              </w:rPr>
              <w:t>6</w:t>
            </w:r>
            <w:r w:rsidRPr="00642C3B">
              <w:rPr>
                <w:rFonts w:ascii="Angsana New" w:hAnsi="Angsana New" w:hint="cs"/>
                <w:sz w:val="26"/>
                <w:szCs w:val="26"/>
              </w:rPr>
              <w:t>.</w:t>
            </w:r>
            <w:r w:rsidR="00B20A55" w:rsidRPr="00642C3B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</w:tcPr>
          <w:p w14:paraId="316286F4" w14:textId="77777777" w:rsidR="00CE1F3B" w:rsidRPr="00642C3B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E00513" w14:textId="0C2C668B" w:rsidR="00CE1F3B" w:rsidRPr="00642C3B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C3B">
              <w:rPr>
                <w:rFonts w:ascii="Angsana New" w:hAnsi="Angsana New" w:hint="cs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4C2F79DA" w14:textId="77777777" w:rsidR="00CE1F3B" w:rsidRPr="00642C3B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6272C4" w14:textId="714671A1" w:rsidR="00CE1F3B" w:rsidRPr="00642C3B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C3B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642C3B" w:rsidRPr="00642C3B">
              <w:rPr>
                <w:rFonts w:ascii="Angsana New" w:hAnsi="Angsana New"/>
                <w:sz w:val="26"/>
                <w:szCs w:val="26"/>
              </w:rPr>
              <w:t>65</w:t>
            </w:r>
            <w:r w:rsidR="00E92A04" w:rsidRPr="00642C3B">
              <w:rPr>
                <w:rFonts w:ascii="Angsana New" w:hAnsi="Angsana New"/>
                <w:sz w:val="26"/>
                <w:szCs w:val="26"/>
              </w:rPr>
              <w:t>,</w:t>
            </w:r>
            <w:r w:rsidR="00642C3B" w:rsidRPr="00642C3B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270" w:type="dxa"/>
          </w:tcPr>
          <w:p w14:paraId="5FD9A97C" w14:textId="77777777" w:rsidR="00CE1F3B" w:rsidRPr="00642C3B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47E38C" w14:textId="607D4429" w:rsidR="00CE1F3B" w:rsidRPr="00642C3B" w:rsidRDefault="00CE1F3B" w:rsidP="00CE1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C3B">
              <w:rPr>
                <w:rFonts w:ascii="Angsana New" w:hAnsi="Angsana New"/>
                <w:sz w:val="26"/>
                <w:szCs w:val="26"/>
              </w:rPr>
              <w:t>96,359</w:t>
            </w:r>
          </w:p>
        </w:tc>
      </w:tr>
      <w:tr w:rsidR="00E92A04" w:rsidRPr="004B53BF" w14:paraId="2181EA98" w14:textId="77777777" w:rsidTr="003C436F">
        <w:tc>
          <w:tcPr>
            <w:tcW w:w="3510" w:type="dxa"/>
          </w:tcPr>
          <w:p w14:paraId="5451E879" w14:textId="72EBA2A2" w:rsidR="00E92A04" w:rsidRPr="001D356A" w:rsidRDefault="00E92A04" w:rsidP="00A20E6C">
            <w:pPr>
              <w:pStyle w:val="Heading7"/>
              <w:numPr>
                <w:ilvl w:val="0"/>
                <w:numId w:val="20"/>
              </w:numPr>
              <w:ind w:left="166" w:hanging="18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</w:t>
            </w:r>
            <w:r w:rsidR="00815520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ส่วน</w:t>
            </w: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สอง</w:t>
            </w:r>
          </w:p>
        </w:tc>
        <w:tc>
          <w:tcPr>
            <w:tcW w:w="1350" w:type="dxa"/>
            <w:shd w:val="clear" w:color="auto" w:fill="auto"/>
          </w:tcPr>
          <w:p w14:paraId="6550563A" w14:textId="7250038B" w:rsidR="00E92A04" w:rsidRPr="00642C3B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C3B">
              <w:rPr>
                <w:rFonts w:ascii="Angsana New" w:hAnsi="Angsana New"/>
                <w:sz w:val="26"/>
                <w:szCs w:val="26"/>
              </w:rPr>
              <w:t>4.70</w:t>
            </w:r>
          </w:p>
        </w:tc>
        <w:tc>
          <w:tcPr>
            <w:tcW w:w="270" w:type="dxa"/>
          </w:tcPr>
          <w:p w14:paraId="5608DAF7" w14:textId="77777777" w:rsidR="00E92A04" w:rsidRPr="004B53BF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C52526" w14:textId="4F68E50A" w:rsidR="00E92A04" w:rsidRPr="00E92A04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left" w:pos="540"/>
                <w:tab w:val="left" w:pos="705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2F0078" w14:textId="77777777" w:rsidR="00E92A04" w:rsidRPr="004B53BF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1B106" w14:textId="073FA96D" w:rsidR="00E92A04" w:rsidRPr="00642C3B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42C3B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642C3B" w:rsidRPr="00642C3B">
              <w:rPr>
                <w:rFonts w:ascii="Angsana New" w:hAnsi="Angsana New"/>
                <w:sz w:val="26"/>
                <w:szCs w:val="26"/>
              </w:rPr>
              <w:t>29</w:t>
            </w:r>
            <w:r w:rsidRPr="00642C3B">
              <w:rPr>
                <w:rFonts w:ascii="Angsana New" w:hAnsi="Angsana New"/>
                <w:sz w:val="26"/>
                <w:szCs w:val="26"/>
              </w:rPr>
              <w:t>,7</w:t>
            </w:r>
            <w:r w:rsidR="00642C3B" w:rsidRPr="00642C3B">
              <w:rPr>
                <w:rFonts w:ascii="Angsana New" w:hAnsi="Angsana New"/>
                <w:sz w:val="26"/>
                <w:szCs w:val="26"/>
              </w:rPr>
              <w:t>3</w:t>
            </w:r>
            <w:r w:rsidRPr="00642C3B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D60D3DA" w14:textId="77777777" w:rsidR="00E92A04" w:rsidRPr="00E92A04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6AC0D2A" w14:textId="0C53D8FC" w:rsidR="00E92A04" w:rsidRPr="00E92A04" w:rsidRDefault="00E92A04" w:rsidP="00E92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3C436F" w:rsidRPr="004B53BF" w14:paraId="235E9227" w14:textId="77777777" w:rsidTr="003C436F">
        <w:tc>
          <w:tcPr>
            <w:tcW w:w="3510" w:type="dxa"/>
          </w:tcPr>
          <w:p w14:paraId="052ADEC5" w14:textId="7353F83B" w:rsidR="003C436F" w:rsidRPr="001D356A" w:rsidRDefault="003C436F" w:rsidP="003C436F">
            <w:pPr>
              <w:pStyle w:val="Heading7"/>
              <w:numPr>
                <w:ilvl w:val="0"/>
                <w:numId w:val="20"/>
              </w:numPr>
              <w:ind w:left="166" w:hanging="18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ส่วน</w:t>
            </w:r>
            <w:r w:rsidRPr="001D356A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ที่</w:t>
            </w: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สาม</w:t>
            </w:r>
          </w:p>
        </w:tc>
        <w:tc>
          <w:tcPr>
            <w:tcW w:w="1350" w:type="dxa"/>
            <w:shd w:val="clear" w:color="auto" w:fill="auto"/>
          </w:tcPr>
          <w:p w14:paraId="58B0CCFC" w14:textId="2EE17192" w:rsidR="003C436F" w:rsidRPr="00642C3B" w:rsidRDefault="00642C3B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C3B">
              <w:rPr>
                <w:rFonts w:ascii="Angsana New" w:hAnsi="Angsana New"/>
                <w:sz w:val="26"/>
                <w:szCs w:val="26"/>
              </w:rPr>
              <w:t>4.80</w:t>
            </w:r>
          </w:p>
        </w:tc>
        <w:tc>
          <w:tcPr>
            <w:tcW w:w="270" w:type="dxa"/>
          </w:tcPr>
          <w:p w14:paraId="11B4D0D5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BC3825" w14:textId="02CEDE65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left" w:pos="540"/>
                <w:tab w:val="left" w:pos="705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FC2C932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AD5044" w14:textId="39CF2315" w:rsidR="003C436F" w:rsidRPr="00EE268E" w:rsidRDefault="00642C3B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268E">
              <w:rPr>
                <w:rFonts w:ascii="Angsana New" w:hAnsi="Angsana New"/>
                <w:sz w:val="26"/>
                <w:szCs w:val="26"/>
              </w:rPr>
              <w:t>32,280</w:t>
            </w:r>
          </w:p>
        </w:tc>
        <w:tc>
          <w:tcPr>
            <w:tcW w:w="270" w:type="dxa"/>
          </w:tcPr>
          <w:p w14:paraId="39ED1705" w14:textId="77777777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798FE3F" w14:textId="70E9272E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3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3C436F" w:rsidRPr="004B53BF" w14:paraId="53FAF03F" w14:textId="77777777" w:rsidTr="001D356A">
        <w:tc>
          <w:tcPr>
            <w:tcW w:w="3510" w:type="dxa"/>
          </w:tcPr>
          <w:p w14:paraId="46257D32" w14:textId="12A1A6B7" w:rsidR="003C436F" w:rsidRPr="001D356A" w:rsidRDefault="003C436F" w:rsidP="003C436F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2740CD4B" w14:textId="77777777" w:rsidR="003C436F" w:rsidRPr="00955FBA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7C107FD3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04A9BB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F029F2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861FE7" w14:textId="336A2F45" w:rsidR="003C436F" w:rsidRPr="00EE268E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268E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EE268E" w:rsidRPr="00EE268E">
              <w:rPr>
                <w:rFonts w:ascii="Angsana New" w:hAnsi="Angsana New"/>
                <w:sz w:val="26"/>
                <w:szCs w:val="26"/>
              </w:rPr>
              <w:t>127,369</w:t>
            </w:r>
          </w:p>
        </w:tc>
        <w:tc>
          <w:tcPr>
            <w:tcW w:w="270" w:type="dxa"/>
          </w:tcPr>
          <w:p w14:paraId="0182A57B" w14:textId="77777777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131AE1" w14:textId="533DB9CF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  <w:cs/>
              </w:rPr>
              <w:t>96</w:t>
            </w:r>
            <w:r w:rsidRPr="00E92A04">
              <w:rPr>
                <w:rFonts w:ascii="Angsana New" w:hAnsi="Angsana New"/>
                <w:sz w:val="26"/>
                <w:szCs w:val="26"/>
              </w:rPr>
              <w:t>,</w:t>
            </w:r>
            <w:r w:rsidRPr="00E92A04">
              <w:rPr>
                <w:rFonts w:ascii="Angsana New" w:hAnsi="Angsana New"/>
                <w:sz w:val="26"/>
                <w:szCs w:val="26"/>
                <w:cs/>
              </w:rPr>
              <w:t>359</w:t>
            </w:r>
          </w:p>
        </w:tc>
      </w:tr>
      <w:tr w:rsidR="003C436F" w:rsidRPr="004B53BF" w14:paraId="79448D93" w14:textId="77777777" w:rsidTr="009D10ED">
        <w:tc>
          <w:tcPr>
            <w:tcW w:w="3510" w:type="dxa"/>
          </w:tcPr>
          <w:p w14:paraId="2ED78AA5" w14:textId="35D9E8A3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ค่าธรรมเนียมการจัดหาเงินกู้รอตัดบัญชี</w:t>
            </w:r>
          </w:p>
        </w:tc>
        <w:tc>
          <w:tcPr>
            <w:tcW w:w="1350" w:type="dxa"/>
          </w:tcPr>
          <w:p w14:paraId="1DEEA573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4DE785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B7C2BE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6BC4E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362C88A" w14:textId="59016898" w:rsidR="003C436F" w:rsidRPr="00627ECD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7ECD">
              <w:rPr>
                <w:rFonts w:ascii="Angsana New" w:hAnsi="Angsana New"/>
                <w:sz w:val="26"/>
                <w:szCs w:val="26"/>
              </w:rPr>
              <w:t>(1,</w:t>
            </w:r>
            <w:r w:rsidR="00EE268E" w:rsidRPr="00627ECD">
              <w:rPr>
                <w:rFonts w:ascii="Angsana New" w:hAnsi="Angsana New"/>
                <w:sz w:val="26"/>
                <w:szCs w:val="26"/>
              </w:rPr>
              <w:t>661</w:t>
            </w:r>
            <w:r w:rsidRPr="00627EC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FB4258F" w14:textId="77777777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1A71C" w14:textId="2240C2A3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(124)</w:t>
            </w:r>
          </w:p>
        </w:tc>
      </w:tr>
      <w:tr w:rsidR="003C436F" w:rsidRPr="004B53BF" w14:paraId="50F97329" w14:textId="77777777" w:rsidTr="009D10ED">
        <w:tc>
          <w:tcPr>
            <w:tcW w:w="3510" w:type="dxa"/>
          </w:tcPr>
          <w:p w14:paraId="55F82747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C07B7C5" w14:textId="77777777" w:rsidR="003C436F" w:rsidRPr="00CB169D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3F21C666" w14:textId="77777777" w:rsidR="003C436F" w:rsidRPr="00CB169D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</w:tcPr>
          <w:p w14:paraId="0DC51BFD" w14:textId="77777777" w:rsidR="003C436F" w:rsidRPr="00CB169D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5DCF5FB9" w14:textId="77777777" w:rsidR="003C436F" w:rsidRPr="00CB169D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98197D" w14:textId="4C7F723A" w:rsidR="003C436F" w:rsidRPr="00627ECD" w:rsidRDefault="00EE268E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7ECD">
              <w:rPr>
                <w:rFonts w:ascii="Angsana New" w:hAnsi="Angsana New" w:hint="cs"/>
                <w:sz w:val="26"/>
                <w:szCs w:val="26"/>
                <w:cs/>
              </w:rPr>
              <w:t>125</w:t>
            </w:r>
            <w:r w:rsidR="003C436F" w:rsidRPr="00627ECD">
              <w:rPr>
                <w:rFonts w:ascii="Angsana New" w:hAnsi="Angsana New"/>
                <w:sz w:val="26"/>
                <w:szCs w:val="26"/>
              </w:rPr>
              <w:t>,</w:t>
            </w:r>
            <w:r w:rsidRPr="00627ECD">
              <w:rPr>
                <w:rFonts w:ascii="Angsana New" w:hAnsi="Angsana New" w:hint="cs"/>
                <w:sz w:val="26"/>
                <w:szCs w:val="26"/>
                <w:cs/>
              </w:rPr>
              <w:t>708</w:t>
            </w:r>
          </w:p>
        </w:tc>
        <w:tc>
          <w:tcPr>
            <w:tcW w:w="270" w:type="dxa"/>
          </w:tcPr>
          <w:p w14:paraId="2116D616" w14:textId="77777777" w:rsidR="003C436F" w:rsidRPr="00CB169D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1FBF45" w14:textId="71083556" w:rsidR="003C436F" w:rsidRPr="00CB169D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CB169D">
              <w:rPr>
                <w:rFonts w:ascii="Angsana New" w:hAnsi="Angsana New"/>
                <w:sz w:val="26"/>
                <w:szCs w:val="26"/>
                <w:lang w:val="th-TH"/>
              </w:rPr>
              <w:t>96,235</w:t>
            </w:r>
          </w:p>
        </w:tc>
      </w:tr>
      <w:tr w:rsidR="003C436F" w:rsidRPr="004B53BF" w14:paraId="22942127" w14:textId="77777777" w:rsidTr="009D10ED">
        <w:tc>
          <w:tcPr>
            <w:tcW w:w="3510" w:type="dxa"/>
          </w:tcPr>
          <w:p w14:paraId="0CC3D579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FE133CF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D7687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08C2DB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280CAB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7AF667" w14:textId="71CABB83" w:rsidR="003C436F" w:rsidRPr="00627ECD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27ECD">
              <w:rPr>
                <w:rFonts w:ascii="Angsana New" w:hAnsi="Angsana New"/>
                <w:sz w:val="26"/>
                <w:szCs w:val="26"/>
              </w:rPr>
              <w:t>(</w:t>
            </w:r>
            <w:r w:rsidR="00EE268E" w:rsidRPr="00627ECD">
              <w:rPr>
                <w:rFonts w:ascii="Angsana New" w:hAnsi="Angsana New"/>
                <w:sz w:val="26"/>
                <w:szCs w:val="26"/>
              </w:rPr>
              <w:t>65</w:t>
            </w:r>
            <w:r w:rsidRPr="00627ECD">
              <w:rPr>
                <w:rFonts w:ascii="Angsana New" w:hAnsi="Angsana New"/>
                <w:sz w:val="26"/>
                <w:szCs w:val="26"/>
              </w:rPr>
              <w:t>,</w:t>
            </w:r>
            <w:r w:rsidR="00C07316">
              <w:rPr>
                <w:rFonts w:ascii="Angsana New" w:hAnsi="Angsana New"/>
                <w:sz w:val="26"/>
                <w:szCs w:val="26"/>
              </w:rPr>
              <w:t>073</w:t>
            </w:r>
            <w:r w:rsidRPr="00627EC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D4BB80A" w14:textId="77777777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E043C1" w14:textId="20940B96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(41,429)</w:t>
            </w:r>
          </w:p>
        </w:tc>
      </w:tr>
      <w:tr w:rsidR="003C436F" w:rsidRPr="004B53BF" w14:paraId="23321271" w14:textId="77777777" w:rsidTr="009D10ED">
        <w:tc>
          <w:tcPr>
            <w:tcW w:w="3510" w:type="dxa"/>
          </w:tcPr>
          <w:p w14:paraId="27C88712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52F29654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DF7B9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953A90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495A9" w14:textId="77777777" w:rsidR="003C436F" w:rsidRPr="004B53BF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1E24B9" w14:textId="603A72B8" w:rsidR="003C436F" w:rsidRPr="00627ECD" w:rsidRDefault="00EE268E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27ECD">
              <w:rPr>
                <w:rFonts w:ascii="Angsana New" w:hAnsi="Angsana New"/>
                <w:sz w:val="26"/>
                <w:szCs w:val="26"/>
              </w:rPr>
              <w:t>60</w:t>
            </w:r>
            <w:r w:rsidR="003C436F" w:rsidRPr="00627ECD">
              <w:rPr>
                <w:rFonts w:ascii="Angsana New" w:hAnsi="Angsana New"/>
                <w:sz w:val="26"/>
                <w:szCs w:val="26"/>
              </w:rPr>
              <w:t>,</w:t>
            </w:r>
            <w:r w:rsidR="00C07316">
              <w:rPr>
                <w:rFonts w:ascii="Angsana New" w:hAnsi="Angsana New"/>
                <w:sz w:val="26"/>
                <w:szCs w:val="26"/>
              </w:rPr>
              <w:t>635</w:t>
            </w:r>
          </w:p>
        </w:tc>
        <w:tc>
          <w:tcPr>
            <w:tcW w:w="270" w:type="dxa"/>
          </w:tcPr>
          <w:p w14:paraId="5E73AD1D" w14:textId="77777777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C51E8F" w14:textId="469285CA" w:rsidR="003C436F" w:rsidRPr="00E92A04" w:rsidRDefault="003C436F" w:rsidP="003C4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2A04">
              <w:rPr>
                <w:rFonts w:ascii="Angsana New" w:hAnsi="Angsana New"/>
                <w:sz w:val="26"/>
                <w:szCs w:val="26"/>
              </w:rPr>
              <w:t>54,806</w:t>
            </w:r>
          </w:p>
        </w:tc>
      </w:tr>
    </w:tbl>
    <w:p w14:paraId="7D69C80D" w14:textId="77777777" w:rsidR="00820E18" w:rsidRPr="002F6FD4" w:rsidRDefault="00820E1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406C72E" w14:textId="77777777" w:rsidR="000A08A6" w:rsidRDefault="000A0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469DAF69" w14:textId="3602C9DC" w:rsidR="004D0FD5" w:rsidRPr="008C268F" w:rsidRDefault="00E92A04" w:rsidP="004D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2F6FD4">
        <w:rPr>
          <w:rFonts w:ascii="Angsana New" w:hAnsi="Angsana New" w:hint="cs"/>
          <w:sz w:val="26"/>
          <w:szCs w:val="26"/>
          <w:cs/>
        </w:rPr>
        <w:lastRenderedPageBreak/>
        <w:t xml:space="preserve">เมื่อวันที่ </w:t>
      </w:r>
      <w:r w:rsidRPr="002F6FD4">
        <w:rPr>
          <w:rFonts w:ascii="Angsana New" w:hAnsi="Angsana New"/>
          <w:sz w:val="26"/>
          <w:szCs w:val="26"/>
        </w:rPr>
        <w:t xml:space="preserve">13 </w:t>
      </w:r>
      <w:r w:rsidRPr="002F6FD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2F6FD4">
        <w:rPr>
          <w:rFonts w:ascii="Angsana New" w:hAnsi="Angsana New"/>
          <w:sz w:val="26"/>
          <w:szCs w:val="26"/>
        </w:rPr>
        <w:t>2566</w:t>
      </w:r>
      <w:r w:rsidR="003C436F">
        <w:rPr>
          <w:rFonts w:ascii="Angsana New" w:hAnsi="Angsana New"/>
          <w:sz w:val="26"/>
          <w:szCs w:val="26"/>
        </w:rPr>
        <w:t xml:space="preserve"> </w:t>
      </w:r>
      <w:r w:rsidR="00A20E6C" w:rsidRPr="002F6FD4">
        <w:rPr>
          <w:rFonts w:ascii="Angsana New" w:hAnsi="Angsana New" w:hint="cs"/>
          <w:sz w:val="26"/>
          <w:szCs w:val="26"/>
          <w:cs/>
        </w:rPr>
        <w:t>บริษัทได้เบิก</w:t>
      </w:r>
      <w:r w:rsidR="004D0FD5" w:rsidRPr="002F6FD4">
        <w:rPr>
          <w:rFonts w:ascii="Angsana New" w:hAnsi="Angsana New" w:hint="cs"/>
          <w:sz w:val="26"/>
          <w:szCs w:val="26"/>
          <w:cs/>
        </w:rPr>
        <w:t>เงินกู้ยืม</w:t>
      </w:r>
      <w:r w:rsidR="00815520">
        <w:rPr>
          <w:rFonts w:ascii="Angsana New" w:hAnsi="Angsana New" w:hint="cs"/>
          <w:sz w:val="26"/>
          <w:szCs w:val="26"/>
          <w:cs/>
        </w:rPr>
        <w:t>ส่วน</w:t>
      </w:r>
      <w:r w:rsidR="004D0FD5" w:rsidRPr="002F6FD4">
        <w:rPr>
          <w:rFonts w:ascii="Angsana New" w:hAnsi="Angsana New" w:hint="cs"/>
          <w:sz w:val="26"/>
          <w:szCs w:val="26"/>
          <w:cs/>
        </w:rPr>
        <w:t>ที่สองภายใต้</w:t>
      </w:r>
      <w:r w:rsidR="00105163" w:rsidRPr="002F6FD4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2F6FD4" w:rsidRPr="002F6FD4">
        <w:rPr>
          <w:rFonts w:ascii="Angsana New" w:hAnsi="Angsana New" w:hint="cs"/>
          <w:sz w:val="26"/>
          <w:szCs w:val="26"/>
          <w:cs/>
        </w:rPr>
        <w:t>เงินกู้ยืมเพื่อซื้อเครื่องจักรสำหรับโรงงานแห่งใหม่</w:t>
      </w:r>
    </w:p>
    <w:p w14:paraId="6152F569" w14:textId="77777777" w:rsidR="004D0FD5" w:rsidRPr="000A08A6" w:rsidRDefault="004D0FD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36838E6" w14:textId="4C02FECE" w:rsidR="003C436F" w:rsidRDefault="003C436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3C436F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18 </w:t>
      </w:r>
      <w:r>
        <w:rPr>
          <w:rFonts w:ascii="Angsana New" w:hAnsi="Angsana New" w:hint="cs"/>
          <w:sz w:val="26"/>
          <w:szCs w:val="26"/>
          <w:cs/>
        </w:rPr>
        <w:t xml:space="preserve">กันยายน </w:t>
      </w:r>
      <w:r>
        <w:rPr>
          <w:rFonts w:ascii="Angsana New" w:hAnsi="Angsana New"/>
          <w:sz w:val="26"/>
          <w:szCs w:val="26"/>
        </w:rPr>
        <w:t xml:space="preserve">2566 </w:t>
      </w:r>
      <w:r w:rsidRPr="002F6FD4">
        <w:rPr>
          <w:rFonts w:ascii="Angsana New" w:hAnsi="Angsana New" w:hint="cs"/>
          <w:sz w:val="26"/>
          <w:szCs w:val="26"/>
          <w:cs/>
        </w:rPr>
        <w:t>บริษัทได้เบิกเงินกู้ยืม</w:t>
      </w:r>
      <w:r>
        <w:rPr>
          <w:rFonts w:ascii="Angsana New" w:hAnsi="Angsana New" w:hint="cs"/>
          <w:sz w:val="26"/>
          <w:szCs w:val="26"/>
          <w:cs/>
        </w:rPr>
        <w:t>ส่วน</w:t>
      </w:r>
      <w:r w:rsidRPr="002F6FD4">
        <w:rPr>
          <w:rFonts w:ascii="Angsana New" w:hAnsi="Angsana New" w:hint="cs"/>
          <w:sz w:val="26"/>
          <w:szCs w:val="26"/>
          <w:cs/>
        </w:rPr>
        <w:t>ที่ส</w:t>
      </w:r>
      <w:r>
        <w:rPr>
          <w:rFonts w:ascii="Angsana New" w:hAnsi="Angsana New" w:hint="cs"/>
          <w:sz w:val="26"/>
          <w:szCs w:val="26"/>
          <w:cs/>
        </w:rPr>
        <w:t>าม</w:t>
      </w:r>
      <w:r w:rsidRPr="002F6FD4">
        <w:rPr>
          <w:rFonts w:ascii="Angsana New" w:hAnsi="Angsana New" w:hint="cs"/>
          <w:sz w:val="26"/>
          <w:szCs w:val="26"/>
          <w:cs/>
        </w:rPr>
        <w:t>ภายใต้วงเงินสินเชื่อเงินกู้ยืมเพื่อ</w:t>
      </w:r>
      <w:r>
        <w:rPr>
          <w:rFonts w:ascii="Angsana New" w:hAnsi="Angsana New" w:hint="cs"/>
          <w:sz w:val="26"/>
          <w:szCs w:val="26"/>
          <w:cs/>
        </w:rPr>
        <w:t>ก่อสร้างโรงงาน</w:t>
      </w:r>
      <w:r w:rsidRPr="002F6FD4">
        <w:rPr>
          <w:rFonts w:ascii="Angsana New" w:hAnsi="Angsana New" w:hint="cs"/>
          <w:sz w:val="26"/>
          <w:szCs w:val="26"/>
          <w:cs/>
        </w:rPr>
        <w:t>แห่งใหม่</w:t>
      </w:r>
    </w:p>
    <w:p w14:paraId="5ACF9B3B" w14:textId="77777777" w:rsidR="000A08A6" w:rsidRDefault="000A08A6" w:rsidP="0057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4A3F3BA" w14:textId="1D0819B9" w:rsidR="00445DE9" w:rsidRPr="004B53BF" w:rsidRDefault="00C417F7" w:rsidP="0057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 xml:space="preserve">30 </w:t>
      </w:r>
      <w:r w:rsidR="00485A02">
        <w:rPr>
          <w:rFonts w:ascii="Angsana New" w:hAnsi="Angsana New" w:hint="cs"/>
          <w:sz w:val="26"/>
          <w:szCs w:val="26"/>
          <w:cs/>
        </w:rPr>
        <w:t>กันยายน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2566 </w:t>
      </w:r>
      <w:r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>
        <w:rPr>
          <w:rFonts w:ascii="Angsana New" w:hAnsi="Angsana New"/>
          <w:sz w:val="26"/>
          <w:szCs w:val="26"/>
        </w:rPr>
        <w:t xml:space="preserve">31 </w:t>
      </w:r>
      <w:r>
        <w:rPr>
          <w:rFonts w:ascii="Angsana New" w:hAnsi="Angsana New" w:hint="cs"/>
          <w:sz w:val="26"/>
          <w:szCs w:val="26"/>
          <w:cs/>
        </w:rPr>
        <w:t xml:space="preserve">ธันวาคม </w:t>
      </w:r>
      <w:r>
        <w:rPr>
          <w:rFonts w:ascii="Angsana New" w:hAnsi="Angsana New"/>
          <w:sz w:val="26"/>
          <w:szCs w:val="26"/>
        </w:rPr>
        <w:t xml:space="preserve">2565 </w:t>
      </w:r>
      <w:r w:rsidR="00445DE9" w:rsidRPr="004B53BF">
        <w:rPr>
          <w:rFonts w:ascii="Angsana New" w:hAnsi="Angsana New" w:hint="cs"/>
          <w:sz w:val="26"/>
          <w:szCs w:val="26"/>
          <w:cs/>
        </w:rPr>
        <w:t>วงเงินสินเชื่อของบริษัทมีรายละเอียดดังนี้</w:t>
      </w:r>
    </w:p>
    <w:p w14:paraId="66DE0FA8" w14:textId="77777777" w:rsidR="00445DE9" w:rsidRPr="00CC4EE9" w:rsidRDefault="00445DE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20"/>
        <w:gridCol w:w="136"/>
        <w:gridCol w:w="4274"/>
        <w:gridCol w:w="180"/>
        <w:gridCol w:w="1350"/>
        <w:gridCol w:w="136"/>
        <w:gridCol w:w="3014"/>
      </w:tblGrid>
      <w:tr w:rsidR="00C417F7" w:rsidRPr="00475A13" w14:paraId="6D66887A" w14:textId="77777777" w:rsidTr="00C417F7">
        <w:trPr>
          <w:trHeight w:val="20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4FDC3A9" w14:textId="1FD3A132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36" w:type="dxa"/>
          </w:tcPr>
          <w:p w14:paraId="6647E3DD" w14:textId="77777777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74" w:type="dxa"/>
            <w:tcBorders>
              <w:bottom w:val="single" w:sz="4" w:space="0" w:color="auto"/>
            </w:tcBorders>
            <w:shd w:val="clear" w:color="auto" w:fill="auto"/>
          </w:tcPr>
          <w:p w14:paraId="4E87B00E" w14:textId="77777777" w:rsidR="00C417F7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EFD7B56" w14:textId="14DBC7AB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80" w:type="dxa"/>
            <w:shd w:val="clear" w:color="auto" w:fill="auto"/>
          </w:tcPr>
          <w:p w14:paraId="0D717B38" w14:textId="77777777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AAA2EB" w14:textId="77777777" w:rsidR="00216D6C" w:rsidRDefault="00216D6C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90D940" w14:textId="314CDC42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" w:type="dxa"/>
          </w:tcPr>
          <w:p w14:paraId="30EB5826" w14:textId="77777777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tcBorders>
              <w:bottom w:val="single" w:sz="4" w:space="0" w:color="auto"/>
            </w:tcBorders>
            <w:shd w:val="clear" w:color="auto" w:fill="auto"/>
          </w:tcPr>
          <w:p w14:paraId="4DA46887" w14:textId="77777777" w:rsidR="00C417F7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5412EB" w14:textId="4679E71F" w:rsidR="00C417F7" w:rsidRPr="00475A13" w:rsidRDefault="00C417F7" w:rsidP="00056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C417F7" w:rsidRPr="002F6FD4" w14:paraId="4FCA9554" w14:textId="77777777" w:rsidTr="00C417F7">
        <w:trPr>
          <w:trHeight w:val="20"/>
        </w:trPr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18E98A0" w14:textId="77777777" w:rsidR="00C417F7" w:rsidRPr="002E3FCA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2681DF9C" w14:textId="77777777" w:rsidR="00C417F7" w:rsidRPr="002E3FCA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274" w:type="dxa"/>
            <w:tcBorders>
              <w:top w:val="single" w:sz="4" w:space="0" w:color="auto"/>
            </w:tcBorders>
            <w:shd w:val="clear" w:color="auto" w:fill="auto"/>
          </w:tcPr>
          <w:p w14:paraId="5F6C20F6" w14:textId="77777777" w:rsidR="00C417F7" w:rsidRPr="002E3FCA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2396D89" w14:textId="77777777" w:rsidR="00C417F7" w:rsidRPr="002E3FCA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02BF764" w14:textId="77777777" w:rsidR="00C417F7" w:rsidRPr="002E3FCA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31BE69E8" w14:textId="77777777" w:rsidR="00C417F7" w:rsidRPr="002E3FCA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tcBorders>
              <w:top w:val="single" w:sz="4" w:space="0" w:color="auto"/>
            </w:tcBorders>
            <w:shd w:val="clear" w:color="auto" w:fill="auto"/>
          </w:tcPr>
          <w:p w14:paraId="1CB46670" w14:textId="77777777" w:rsidR="00C417F7" w:rsidRPr="002E3FCA" w:rsidRDefault="00C417F7" w:rsidP="00CE28B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C417F7" w:rsidRPr="00475A13" w14:paraId="37AEA1FB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9CF8BA9" w14:textId="16721640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6" w:type="dxa"/>
          </w:tcPr>
          <w:p w14:paraId="1A2DAB90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651B6CA1" w14:textId="77777777" w:rsidR="00C417F7" w:rsidRPr="00E37CF7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80" w:type="dxa"/>
            <w:shd w:val="clear" w:color="auto" w:fill="auto"/>
          </w:tcPr>
          <w:p w14:paraId="68235AF7" w14:textId="77777777" w:rsidR="00C417F7" w:rsidRPr="00E37CF7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F65A6F3" w14:textId="525DF74B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 w:hint="cs"/>
                <w:sz w:val="26"/>
                <w:szCs w:val="26"/>
              </w:rPr>
              <w:t>235,176</w:t>
            </w:r>
          </w:p>
        </w:tc>
        <w:tc>
          <w:tcPr>
            <w:tcW w:w="136" w:type="dxa"/>
          </w:tcPr>
          <w:p w14:paraId="69C27D5C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2E48BE05" w14:textId="543112EE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MLR</w:t>
            </w:r>
          </w:p>
        </w:tc>
      </w:tr>
      <w:tr w:rsidR="00C417F7" w:rsidRPr="002F6FD4" w14:paraId="693E93DC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09F1E0CE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1F49EAF9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1C80568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1845467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CA6C35D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54A1BFB8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5BF536A7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C417F7" w:rsidRPr="00056A25" w14:paraId="02E3CC78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0AEE16E6" w14:textId="0BC844DC" w:rsidR="00C417F7" w:rsidRPr="00056A2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6" w:type="dxa"/>
          </w:tcPr>
          <w:p w14:paraId="6AF134F1" w14:textId="77777777" w:rsidR="00C417F7" w:rsidRPr="00056A2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4288F504" w14:textId="1D066B2A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เพื่อก่อสร้างโรงงาน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1B2C70D9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2F1F8DF" w14:textId="45ABE97B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B20A55">
              <w:rPr>
                <w:rFonts w:ascii="Angsana New" w:hAnsi="Angsana New"/>
                <w:sz w:val="26"/>
                <w:szCs w:val="26"/>
              </w:rPr>
              <w:t>,</w:t>
            </w:r>
            <w:r w:rsidRPr="00B20A55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6" w:type="dxa"/>
          </w:tcPr>
          <w:p w14:paraId="67E533CA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E84ACBE" w14:textId="78CA6EF2" w:rsidR="00C417F7" w:rsidRPr="00092C38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-2 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C417F7" w:rsidRPr="00056A25" w14:paraId="7F73EF85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00812A70" w14:textId="77777777" w:rsidR="00C417F7" w:rsidRPr="00056A2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645B684" w14:textId="77777777" w:rsidR="00C417F7" w:rsidRPr="00056A2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6B77F01F" w14:textId="77777777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343B88A" w14:textId="77777777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80B79E7" w14:textId="77777777" w:rsidR="00C417F7" w:rsidRPr="00B20A55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3B503875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118A3DDD" w14:textId="234E4FE8" w:rsidR="00C417F7" w:rsidRPr="00092C38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C417F7" w:rsidRPr="00056A25" w14:paraId="1FEA2A54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6E488FB0" w14:textId="77777777" w:rsidR="00C417F7" w:rsidRPr="00056A2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0BD3564" w14:textId="77777777" w:rsidR="00C417F7" w:rsidRPr="00056A2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25B6313E" w14:textId="77777777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98BF15C" w14:textId="77777777" w:rsidR="00C417F7" w:rsidRPr="00092C38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8B74E74" w14:textId="77777777" w:rsidR="00C417F7" w:rsidRPr="00B20A55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5B49B7E4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360B41A" w14:textId="0E5C36C0" w:rsidR="00C417F7" w:rsidRPr="00092C38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C417F7" w:rsidRPr="002F6FD4" w14:paraId="32D70C28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312C69B5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0FE01156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2205C42B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2437ABD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1C88BB1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05A3AF6A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61EF4280" w14:textId="77777777" w:rsidR="00C417F7" w:rsidRPr="002E3FCA" w:rsidRDefault="00C417F7" w:rsidP="00BD61B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C417F7" w:rsidRPr="00056A25" w14:paraId="2620E983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098455B5" w14:textId="239D6075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6" w:type="dxa"/>
          </w:tcPr>
          <w:p w14:paraId="34D8B08F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7FA3370" w14:textId="680E85B8" w:rsidR="00C417F7" w:rsidRPr="004467B5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เงินกู้ยืมสำหรับซื้อเครื่องจักร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ไม่เกิน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9,825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พัน</w:t>
            </w:r>
            <w:r w:rsidRPr="00103F9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ยูโร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94598E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A3C7ED1" w14:textId="685361D1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393,000</w:t>
            </w:r>
          </w:p>
        </w:tc>
        <w:tc>
          <w:tcPr>
            <w:tcW w:w="136" w:type="dxa"/>
          </w:tcPr>
          <w:p w14:paraId="5DD9F6C9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41D51204" w14:textId="6E100CDD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-2 : MOR-2.57%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และ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%</w:t>
            </w:r>
          </w:p>
        </w:tc>
      </w:tr>
      <w:tr w:rsidR="00C417F7" w:rsidRPr="00056A25" w14:paraId="2D71C1D0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3E15F523" w14:textId="77777777" w:rsidR="00C417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6B6A0CAA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5E74C480" w14:textId="77777777" w:rsidR="00C417F7" w:rsidRPr="007678A3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0A34E52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400883D" w14:textId="77777777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33776DF1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0ECB6F19" w14:textId="3B76F9AC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MLR-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>.5%</w:t>
            </w:r>
          </w:p>
        </w:tc>
      </w:tr>
      <w:tr w:rsidR="00C417F7" w:rsidRPr="00056A25" w14:paraId="3D1892A5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8F6B1BD" w14:textId="77777777" w:rsidR="00C417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3B0D7035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0D968536" w14:textId="77777777" w:rsidR="00C417F7" w:rsidRPr="007678A3" w:rsidRDefault="00C417F7" w:rsidP="008548F6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28127EE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FE5C1F6" w14:textId="77777777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7C4EAE70" w14:textId="77777777" w:rsidR="00C417F7" w:rsidRPr="004467B5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EF7A242" w14:textId="028CF26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678A3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ปีที่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เป็นต้นไป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:</w:t>
            </w:r>
            <w:r w:rsidRPr="007678A3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MLR</w:t>
            </w:r>
          </w:p>
        </w:tc>
      </w:tr>
      <w:tr w:rsidR="00C417F7" w:rsidRPr="002F6FD4" w14:paraId="522AF8D6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A7561DA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1437B5E6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3849F9E5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90488A8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DFB4CEE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7CC30D44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2CF8719A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C417F7" w:rsidRPr="00475A13" w14:paraId="08B4AAE9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0BB4E0B" w14:textId="1337EAB6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6" w:type="dxa"/>
          </w:tcPr>
          <w:p w14:paraId="4CADBDC8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40568DEE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80" w:type="dxa"/>
            <w:shd w:val="clear" w:color="auto" w:fill="auto"/>
          </w:tcPr>
          <w:p w14:paraId="538FA8FE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95307B1" w14:textId="61ABA1DA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</w:tcPr>
          <w:p w14:paraId="115AEEF7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5B87EDA5" w14:textId="606A15A6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C417F7" w:rsidRPr="002F6FD4" w14:paraId="17C2B99C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160D6990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1B9786A4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1F150671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4A4CDC2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1764180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70BBA3EA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F115A51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C417F7" w:rsidRPr="00475A13" w14:paraId="35E8B493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4574388" w14:textId="5E80EE48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6" w:type="dxa"/>
          </w:tcPr>
          <w:p w14:paraId="42C6722D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521703E9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80" w:type="dxa"/>
            <w:shd w:val="clear" w:color="auto" w:fill="auto"/>
          </w:tcPr>
          <w:p w14:paraId="57FDDA22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0A6380C" w14:textId="45F02B85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</w:tcPr>
          <w:p w14:paraId="43C0FB34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53A6827C" w14:textId="31046DC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MOR</w:t>
            </w:r>
          </w:p>
        </w:tc>
      </w:tr>
      <w:tr w:rsidR="00C417F7" w:rsidRPr="002F6FD4" w14:paraId="39E36901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3B6449F6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1176450D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0143BFAB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1CC296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D61C890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1B581A03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303344CE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C417F7" w:rsidRPr="00475A13" w14:paraId="2BFCCB3C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644020DB" w14:textId="6E0DEDB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6" w:type="dxa"/>
          </w:tcPr>
          <w:p w14:paraId="0B395511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3181290B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80" w:type="dxa"/>
            <w:shd w:val="clear" w:color="auto" w:fill="auto"/>
          </w:tcPr>
          <w:p w14:paraId="431069DB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7B9CEBF" w14:textId="23AB67CE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</w:tcPr>
          <w:p w14:paraId="5E3D6D92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4FCDFA01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6E7827E9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CF0D7EC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4E98581E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45795981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B6B8533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</w:tcPr>
          <w:p w14:paraId="46E1DF7A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62471F03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54F24CC6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C417F7" w:rsidRPr="00475A13" w14:paraId="65DB1E5F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7528E63B" w14:textId="79A74045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6" w:type="dxa"/>
          </w:tcPr>
          <w:p w14:paraId="3D155BAC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76AA13C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80" w:type="dxa"/>
            <w:shd w:val="clear" w:color="auto" w:fill="auto"/>
          </w:tcPr>
          <w:p w14:paraId="50B86D23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E3FB8BF" w14:textId="5C3F7DCC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</w:tcPr>
          <w:p w14:paraId="7D9F59D7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67D808EB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0700AF55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2291E25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1E76400B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3983AE3A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BBFC4CF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6EDF597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01F38B22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0BB056DA" w14:textId="77777777" w:rsidR="00C417F7" w:rsidRPr="002E3FCA" w:rsidRDefault="00C417F7" w:rsidP="00FB67B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C417F7" w:rsidRPr="00475A13" w14:paraId="6BAC6F60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05303F4" w14:textId="283DE18B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6" w:type="dxa"/>
          </w:tcPr>
          <w:p w14:paraId="4BCB8AB2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5A94AD72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80" w:type="dxa"/>
            <w:shd w:val="clear" w:color="auto" w:fill="auto"/>
          </w:tcPr>
          <w:p w14:paraId="14CEE601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05A63F1" w14:textId="7B322000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</w:tcPr>
          <w:p w14:paraId="06B8FB82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5F9ED709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6F42558C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5139A06C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2ACC3477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7057BEA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86FB32D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0397FDD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18EB3C2C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09CBECA6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C417F7" w:rsidRPr="00475A13" w14:paraId="7285CA0B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5ED8D35E" w14:textId="180B6B66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6" w:type="dxa"/>
          </w:tcPr>
          <w:p w14:paraId="3F31B290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09C09FD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80" w:type="dxa"/>
            <w:shd w:val="clear" w:color="auto" w:fill="auto"/>
          </w:tcPr>
          <w:p w14:paraId="2D381A49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C55213C" w14:textId="7A584ABC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36" w:type="dxa"/>
          </w:tcPr>
          <w:p w14:paraId="48E8D5E9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47430E3B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11C0AC2D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480FDC73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238904C4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5A8896A3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507D756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8DCDC33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2BF88830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3014" w:type="dxa"/>
            <w:shd w:val="clear" w:color="auto" w:fill="auto"/>
          </w:tcPr>
          <w:p w14:paraId="793F7035" w14:textId="77777777" w:rsidR="00C417F7" w:rsidRPr="002E3FCA" w:rsidRDefault="00C417F7" w:rsidP="002F6FD4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</w:tr>
      <w:tr w:rsidR="00C417F7" w:rsidRPr="00475A13" w14:paraId="737BC2AE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56E1ACF1" w14:textId="3C241D9E" w:rsidR="00C417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6" w:type="dxa"/>
          </w:tcPr>
          <w:p w14:paraId="2AB47B69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68EF2729" w14:textId="1D758384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ฟลีทการ์ด </w:t>
            </w:r>
          </w:p>
        </w:tc>
        <w:tc>
          <w:tcPr>
            <w:tcW w:w="180" w:type="dxa"/>
            <w:shd w:val="clear" w:color="auto" w:fill="auto"/>
          </w:tcPr>
          <w:p w14:paraId="39BE3CB1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22B2240" w14:textId="2E615597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36" w:type="dxa"/>
          </w:tcPr>
          <w:p w14:paraId="5BCDC3D2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1FE6C762" w14:textId="66E08F7A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C417F7" w:rsidRPr="002F6FD4" w14:paraId="218921CE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61B989A9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6" w:type="dxa"/>
          </w:tcPr>
          <w:p w14:paraId="25E307D1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11AF943A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4"/>
                <w:szCs w:val="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7D62A7F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E29112C" w14:textId="77777777" w:rsidR="00C417F7" w:rsidRPr="002E3FCA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136" w:type="dxa"/>
          </w:tcPr>
          <w:p w14:paraId="58847FF4" w14:textId="77777777" w:rsidR="00C417F7" w:rsidRPr="002E3FCA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4"/>
                <w:szCs w:val="4"/>
              </w:rPr>
            </w:pPr>
          </w:p>
        </w:tc>
        <w:tc>
          <w:tcPr>
            <w:tcW w:w="3014" w:type="dxa"/>
            <w:shd w:val="clear" w:color="auto" w:fill="auto"/>
          </w:tcPr>
          <w:p w14:paraId="29F11A42" w14:textId="77777777" w:rsidR="00C417F7" w:rsidRPr="002E3FCA" w:rsidRDefault="00C417F7" w:rsidP="008548F6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4"/>
                <w:szCs w:val="4"/>
                <w:lang w:val="en-US"/>
              </w:rPr>
            </w:pPr>
          </w:p>
        </w:tc>
      </w:tr>
      <w:tr w:rsidR="00C417F7" w:rsidRPr="00475A13" w14:paraId="7EE14668" w14:textId="77777777" w:rsidTr="00C417F7">
        <w:trPr>
          <w:trHeight w:val="20"/>
        </w:trPr>
        <w:tc>
          <w:tcPr>
            <w:tcW w:w="720" w:type="dxa"/>
            <w:shd w:val="clear" w:color="auto" w:fill="auto"/>
          </w:tcPr>
          <w:p w14:paraId="24E2AEC9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27580B6B" w14:textId="77777777" w:rsidR="00C417F7" w:rsidRPr="00475A13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274" w:type="dxa"/>
            <w:shd w:val="clear" w:color="auto" w:fill="auto"/>
          </w:tcPr>
          <w:p w14:paraId="77BADCC3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37CF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56B41D53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6D5D5FD" w14:textId="69EC6902" w:rsidR="00C417F7" w:rsidRPr="00B20A55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0A55">
              <w:rPr>
                <w:rFonts w:ascii="Angsana New" w:hAnsi="Angsana New"/>
                <w:sz w:val="26"/>
                <w:szCs w:val="26"/>
              </w:rPr>
              <w:t>1,036,176</w:t>
            </w:r>
          </w:p>
        </w:tc>
        <w:tc>
          <w:tcPr>
            <w:tcW w:w="136" w:type="dxa"/>
          </w:tcPr>
          <w:p w14:paraId="647F26C5" w14:textId="77777777" w:rsidR="00C417F7" w:rsidRPr="00E37CF7" w:rsidRDefault="00C417F7" w:rsidP="0085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4" w:type="dxa"/>
            <w:shd w:val="clear" w:color="auto" w:fill="auto"/>
          </w:tcPr>
          <w:p w14:paraId="44AB68D3" w14:textId="77777777" w:rsidR="00C417F7" w:rsidRPr="00E37CF7" w:rsidRDefault="00C417F7" w:rsidP="008548F6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2BDB74D5" w14:textId="77777777" w:rsidR="000F50FB" w:rsidRDefault="000F50FB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2112416E" w14:textId="6BA4C9B7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45529E">
        <w:rPr>
          <w:rFonts w:ascii="Angsana New" w:hAnsi="Angsana New" w:hint="cs"/>
          <w:sz w:val="26"/>
          <w:szCs w:val="26"/>
          <w:cs/>
        </w:rPr>
        <w:t>เหล่า</w:t>
      </w:r>
      <w:r w:rsidRPr="002E4DF3">
        <w:rPr>
          <w:rFonts w:ascii="Angsana New" w:hAnsi="Angsana New" w:hint="cs"/>
          <w:sz w:val="26"/>
          <w:szCs w:val="26"/>
          <w:cs/>
        </w:rPr>
        <w:t>นี้ค้ำประกันโดย</w:t>
      </w:r>
    </w:p>
    <w:p w14:paraId="3A6571F7" w14:textId="60E59245" w:rsidR="009D10ED" w:rsidRPr="002E4DF3" w:rsidRDefault="009D10ED" w:rsidP="001F48E5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จำนองที่ดิน สิ่งก่อสร้าง</w:t>
      </w:r>
      <w:r w:rsidR="001F48E5" w:rsidRPr="002E4DF3">
        <w:rPr>
          <w:rFonts w:ascii="Angsana New" w:hAnsi="Angsana New" w:hint="cs"/>
          <w:sz w:val="26"/>
          <w:szCs w:val="26"/>
          <w:cs/>
        </w:rPr>
        <w:t xml:space="preserve">ที่มีอยู่หรือจะก่อสร้างในอนาคต </w:t>
      </w:r>
      <w:r w:rsidR="00485E89">
        <w:rPr>
          <w:rFonts w:ascii="Angsana New" w:hAnsi="Angsana New" w:hint="cs"/>
          <w:sz w:val="26"/>
          <w:szCs w:val="26"/>
          <w:cs/>
        </w:rPr>
        <w:t>และ</w:t>
      </w:r>
      <w:r w:rsidR="001F48E5" w:rsidRPr="002E4DF3">
        <w:rPr>
          <w:rFonts w:ascii="Angsana New" w:hAnsi="Angsana New" w:hint="cs"/>
          <w:sz w:val="26"/>
          <w:szCs w:val="26"/>
          <w:cs/>
        </w:rPr>
        <w:t>เครื่องจักรและอุปกรณ์</w:t>
      </w:r>
      <w:r w:rsidRPr="002E4DF3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554F4" w:rsidRPr="002E4DF3">
        <w:rPr>
          <w:rFonts w:ascii="Angsana New" w:hAnsi="Angsana New" w:hint="cs"/>
          <w:sz w:val="26"/>
          <w:szCs w:val="26"/>
        </w:rPr>
        <w:t>7</w:t>
      </w:r>
    </w:p>
    <w:p w14:paraId="6C4F60AE" w14:textId="30E22563" w:rsidR="009D10ED" w:rsidRPr="002E4DF3" w:rsidRDefault="009D10ED" w:rsidP="001F48E5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="0066638A" w:rsidRPr="002E4DF3">
        <w:rPr>
          <w:rFonts w:ascii="Angsana New" w:hAnsi="Angsana New" w:hint="cs"/>
          <w:sz w:val="26"/>
          <w:szCs w:val="26"/>
          <w:cs/>
        </w:rPr>
        <w:t>โอนผู้รับ</w:t>
      </w:r>
      <w:r w:rsidRPr="002E4DF3">
        <w:rPr>
          <w:rFonts w:ascii="Angsana New" w:hAnsi="Angsana New" w:hint="cs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2E4DF3" w:rsidRDefault="009D10ED" w:rsidP="00475A13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</w:rPr>
        <w:tab/>
      </w:r>
      <w:r w:rsidRPr="002E4DF3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06845B97" w14:textId="4DC51896" w:rsidR="009D10ED" w:rsidRPr="002E4DF3" w:rsidRDefault="009D10ED" w:rsidP="00475A13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</w:rPr>
        <w:t>-</w:t>
      </w:r>
      <w:r w:rsidRPr="002E4DF3">
        <w:rPr>
          <w:rFonts w:ascii="Angsana New" w:hAnsi="Angsana New" w:hint="cs"/>
          <w:sz w:val="26"/>
          <w:szCs w:val="26"/>
          <w:cs/>
        </w:rPr>
        <w:tab/>
        <w:t>ค้ำประกันโดยกรรมการ</w:t>
      </w:r>
      <w:r w:rsidR="00924B31">
        <w:rPr>
          <w:rFonts w:ascii="Angsana New" w:hAnsi="Angsana New" w:hint="cs"/>
          <w:sz w:val="26"/>
          <w:szCs w:val="26"/>
          <w:cs/>
        </w:rPr>
        <w:t>ของบริษัท</w:t>
      </w:r>
      <w:r w:rsidRPr="002E4DF3">
        <w:rPr>
          <w:rFonts w:ascii="Angsana New" w:hAnsi="Angsana New" w:hint="cs"/>
          <w:sz w:val="26"/>
          <w:szCs w:val="26"/>
          <w:cs/>
        </w:rPr>
        <w:t>ท่านหนึ่ง</w:t>
      </w:r>
      <w:r w:rsidR="00DB04C5" w:rsidRPr="002E4DF3">
        <w:rPr>
          <w:rFonts w:ascii="Angsana New" w:hAnsi="Angsana New"/>
          <w:sz w:val="26"/>
          <w:szCs w:val="26"/>
        </w:rPr>
        <w:t xml:space="preserve"> (</w:t>
      </w:r>
      <w:r w:rsidR="00485E89">
        <w:rPr>
          <w:rFonts w:ascii="Angsana New" w:hAnsi="Angsana New" w:hint="cs"/>
          <w:sz w:val="26"/>
          <w:szCs w:val="26"/>
          <w:cs/>
        </w:rPr>
        <w:t>สำหรับ</w:t>
      </w:r>
      <w:r w:rsidR="00DB04C5" w:rsidRPr="002E4DF3">
        <w:rPr>
          <w:rFonts w:ascii="Angsana New" w:hAnsi="Angsana New" w:hint="cs"/>
          <w:sz w:val="26"/>
          <w:szCs w:val="26"/>
          <w:cs/>
        </w:rPr>
        <w:t xml:space="preserve">สินเชื่อ </w:t>
      </w:r>
      <w:r w:rsidR="00DB04C5" w:rsidRPr="002E4DF3">
        <w:rPr>
          <w:rFonts w:ascii="Angsana New" w:hAnsi="Angsana New"/>
          <w:sz w:val="26"/>
          <w:szCs w:val="26"/>
        </w:rPr>
        <w:t xml:space="preserve">I </w:t>
      </w:r>
      <w:r w:rsidR="00DB04C5" w:rsidRPr="002E4DF3">
        <w:rPr>
          <w:rFonts w:ascii="Angsana New" w:hAnsi="Angsana New" w:hint="cs"/>
          <w:sz w:val="26"/>
          <w:szCs w:val="26"/>
          <w:cs/>
        </w:rPr>
        <w:t>เท่านั้น</w:t>
      </w:r>
      <w:r w:rsidR="00DB04C5" w:rsidRPr="002E4DF3">
        <w:rPr>
          <w:rFonts w:ascii="Angsana New" w:hAnsi="Angsana New"/>
          <w:sz w:val="26"/>
          <w:szCs w:val="26"/>
        </w:rPr>
        <w:t>)</w:t>
      </w:r>
    </w:p>
    <w:p w14:paraId="1EBA644F" w14:textId="77777777" w:rsidR="009D10ED" w:rsidRPr="00CC4EE9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6FA6E3DE" w14:textId="1E6B36AE" w:rsidR="009D10ED" w:rsidRPr="002E4DF3" w:rsidRDefault="009D10ED" w:rsidP="00475A13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2E4DF3">
        <w:rPr>
          <w:rFonts w:ascii="Angsana New" w:hAnsi="Angsana New" w:hint="cs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38CD709D" w14:textId="77777777" w:rsidR="00BD61B6" w:rsidRPr="007E44C9" w:rsidRDefault="00BD61B6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6443F024" w14:textId="77777777" w:rsidR="0057439C" w:rsidRDefault="0057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35AA70D" w14:textId="4C7CA147" w:rsidR="008B626B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1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4962A0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4962A0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4962A0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77777777" w:rsidR="00F272AE" w:rsidRPr="007E44C9" w:rsidRDefault="00F272AE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AD6479" w:rsidRPr="00475A13" w14:paraId="2CC4FD70" w14:textId="77777777" w:rsidTr="00A553F7">
        <w:tc>
          <w:tcPr>
            <w:tcW w:w="6435" w:type="dxa"/>
          </w:tcPr>
          <w:p w14:paraId="53637022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8D197DA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0BBB5553" w14:textId="77777777" w:rsidR="00AD6479" w:rsidRPr="00475A13" w:rsidRDefault="00AD647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011B9" w:rsidRPr="00475A13" w14:paraId="2AB03D4B" w14:textId="77777777" w:rsidTr="00CC201D">
        <w:tc>
          <w:tcPr>
            <w:tcW w:w="6435" w:type="dxa"/>
            <w:tcBorders>
              <w:bottom w:val="single" w:sz="4" w:space="0" w:color="auto"/>
            </w:tcBorders>
          </w:tcPr>
          <w:p w14:paraId="1C3B7294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ab/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2FA756C8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41B90748" w14:textId="7864D78C" w:rsidR="002011B9" w:rsidRPr="00475A13" w:rsidRDefault="00267BF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</w:t>
            </w:r>
            <w:r w:rsidR="00955FBA">
              <w:rPr>
                <w:rFonts w:ascii="Angsana New" w:hAnsi="Angsana New"/>
                <w:sz w:val="26"/>
                <w:szCs w:val="26"/>
              </w:rPr>
              <w:t>0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85A02">
              <w:rPr>
                <w:rFonts w:ascii="Angsana New" w:hAnsi="Angsana New" w:hint="cs"/>
                <w:sz w:val="26"/>
                <w:szCs w:val="26"/>
                <w:cs/>
              </w:rPr>
              <w:t>กันยาย</w:t>
            </w:r>
            <w:r w:rsidR="00955FBA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="000D1403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D1403" w:rsidRPr="00475A1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D42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5919B7" w14:textId="77777777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6309" w14:textId="55AD0B8B" w:rsidR="002011B9" w:rsidRPr="00475A13" w:rsidRDefault="002011B9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475A13">
              <w:rPr>
                <w:rFonts w:ascii="Angsana New" w:hAnsi="Angsana New" w:hint="cs"/>
                <w:sz w:val="26"/>
                <w:szCs w:val="26"/>
                <w:lang w:val="en-GB"/>
              </w:rPr>
              <w:t>256</w:t>
            </w:r>
            <w:r w:rsidR="00BD4241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</w:tr>
      <w:tr w:rsidR="00672705" w:rsidRPr="008D6F57" w14:paraId="3E8A0CAC" w14:textId="77777777" w:rsidTr="00A553F7">
        <w:tc>
          <w:tcPr>
            <w:tcW w:w="6435" w:type="dxa"/>
          </w:tcPr>
          <w:p w14:paraId="462C24BC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268A2CD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1DE8220F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6F5205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62AA68F9" w14:textId="77777777" w:rsidR="00672705" w:rsidRPr="008D6F57" w:rsidRDefault="00672705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4241" w:rsidRPr="00475A13" w14:paraId="268A0B4C" w14:textId="77777777" w:rsidTr="00A553F7">
        <w:tc>
          <w:tcPr>
            <w:tcW w:w="6435" w:type="dxa"/>
          </w:tcPr>
          <w:p w14:paraId="186E4A95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5A2FF6DE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D1E7A16" w14:textId="2A1AFE4A" w:rsidR="00BD4241" w:rsidRPr="00B00423" w:rsidRDefault="00B00423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1</w:t>
            </w:r>
            <w:r w:rsidR="00BE48B7" w:rsidRPr="00B00423">
              <w:rPr>
                <w:rFonts w:ascii="Angsana New" w:hAnsi="Angsana New"/>
                <w:sz w:val="26"/>
                <w:szCs w:val="26"/>
              </w:rPr>
              <w:t>,</w:t>
            </w:r>
            <w:r w:rsidRPr="00B00423">
              <w:rPr>
                <w:rFonts w:ascii="Angsana New" w:hAnsi="Angsana New"/>
                <w:sz w:val="26"/>
                <w:szCs w:val="26"/>
              </w:rPr>
              <w:t>551</w:t>
            </w:r>
          </w:p>
        </w:tc>
        <w:tc>
          <w:tcPr>
            <w:tcW w:w="270" w:type="dxa"/>
          </w:tcPr>
          <w:p w14:paraId="153E9D39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2257AB" w14:textId="779DE566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5,784</w:t>
            </w:r>
          </w:p>
        </w:tc>
      </w:tr>
      <w:tr w:rsidR="00BD4241" w:rsidRPr="00475A13" w14:paraId="6141A805" w14:textId="77777777" w:rsidTr="00A553F7">
        <w:tc>
          <w:tcPr>
            <w:tcW w:w="6435" w:type="dxa"/>
          </w:tcPr>
          <w:p w14:paraId="52286D95" w14:textId="21E331A6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7400C8FD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D2B8646" w14:textId="525781BB" w:rsidR="00BD4241" w:rsidRPr="00B00423" w:rsidRDefault="00BE48B7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5,160</w:t>
            </w:r>
          </w:p>
        </w:tc>
        <w:tc>
          <w:tcPr>
            <w:tcW w:w="270" w:type="dxa"/>
          </w:tcPr>
          <w:p w14:paraId="69CB08B7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D1A33CA" w14:textId="7F6825DB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4,574</w:t>
            </w:r>
          </w:p>
        </w:tc>
      </w:tr>
      <w:tr w:rsidR="00BD4241" w:rsidRPr="00475A13" w14:paraId="53D9AE85" w14:textId="77777777" w:rsidTr="00A553F7">
        <w:tc>
          <w:tcPr>
            <w:tcW w:w="6435" w:type="dxa"/>
          </w:tcPr>
          <w:p w14:paraId="2ED7A747" w14:textId="0D361EC6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22391201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2748795" w14:textId="501BC437" w:rsidR="00BD4241" w:rsidRPr="00B00423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4,</w:t>
            </w:r>
            <w:r w:rsidR="00BE48B7" w:rsidRPr="00B00423">
              <w:rPr>
                <w:rFonts w:ascii="Angsana New" w:hAnsi="Angsana New"/>
                <w:sz w:val="26"/>
                <w:szCs w:val="26"/>
              </w:rPr>
              <w:t>593</w:t>
            </w:r>
          </w:p>
        </w:tc>
        <w:tc>
          <w:tcPr>
            <w:tcW w:w="270" w:type="dxa"/>
          </w:tcPr>
          <w:p w14:paraId="4B822317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5A88F988" w14:textId="4D6F95A8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4,007</w:t>
            </w:r>
          </w:p>
        </w:tc>
      </w:tr>
      <w:tr w:rsidR="00BD4241" w:rsidRPr="00475A13" w14:paraId="06B0206C" w14:textId="77777777" w:rsidTr="00A553F7">
        <w:tc>
          <w:tcPr>
            <w:tcW w:w="6435" w:type="dxa"/>
          </w:tcPr>
          <w:p w14:paraId="18E023BA" w14:textId="7A49CC6C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69C74420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8D6A40" w14:textId="2BAF9303" w:rsidR="00BD4241" w:rsidRPr="00B00423" w:rsidRDefault="00BE48B7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4,431</w:t>
            </w:r>
          </w:p>
        </w:tc>
        <w:tc>
          <w:tcPr>
            <w:tcW w:w="270" w:type="dxa"/>
          </w:tcPr>
          <w:p w14:paraId="7831DEEE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C424DD1" w14:textId="7781F088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3,986</w:t>
            </w:r>
          </w:p>
        </w:tc>
      </w:tr>
      <w:tr w:rsidR="00BD4241" w:rsidRPr="00475A13" w14:paraId="6E717946" w14:textId="77777777" w:rsidTr="00A553F7">
        <w:tc>
          <w:tcPr>
            <w:tcW w:w="6435" w:type="dxa"/>
          </w:tcPr>
          <w:p w14:paraId="26F0A58A" w14:textId="34DA80F1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2570</w:t>
            </w:r>
          </w:p>
        </w:tc>
        <w:tc>
          <w:tcPr>
            <w:tcW w:w="284" w:type="dxa"/>
          </w:tcPr>
          <w:p w14:paraId="790B6902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5C875AD" w14:textId="245DCFC5" w:rsidR="00BD4241" w:rsidRPr="00B00423" w:rsidRDefault="00BE48B7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3,087</w:t>
            </w:r>
          </w:p>
        </w:tc>
        <w:tc>
          <w:tcPr>
            <w:tcW w:w="270" w:type="dxa"/>
          </w:tcPr>
          <w:p w14:paraId="365742BE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4CA84525" w14:textId="3C7E4F40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2,655</w:t>
            </w:r>
          </w:p>
        </w:tc>
      </w:tr>
      <w:tr w:rsidR="00AA6C85" w:rsidRPr="00475A13" w14:paraId="6D64BBC3" w14:textId="77777777" w:rsidTr="00265CE4">
        <w:tc>
          <w:tcPr>
            <w:tcW w:w="6435" w:type="dxa"/>
          </w:tcPr>
          <w:p w14:paraId="0FDD3146" w14:textId="076205B6" w:rsidR="00AA6C85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2571</w:t>
            </w:r>
          </w:p>
        </w:tc>
        <w:tc>
          <w:tcPr>
            <w:tcW w:w="284" w:type="dxa"/>
          </w:tcPr>
          <w:p w14:paraId="33B7F417" w14:textId="77777777" w:rsidR="00AA6C85" w:rsidRPr="00475A13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BEFE5" w14:textId="5F61243A" w:rsidR="00AA6C85" w:rsidRPr="00B00423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70" w:type="dxa"/>
          </w:tcPr>
          <w:p w14:paraId="51CF005A" w14:textId="77777777" w:rsidR="00AA6C85" w:rsidRPr="00475A13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D4D6693" w14:textId="5F250409" w:rsidR="00AA6C85" w:rsidRPr="00BD4241" w:rsidRDefault="00AA6C85" w:rsidP="00AA6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27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1D5B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</w:tr>
      <w:tr w:rsidR="00BD4241" w:rsidRPr="00475A13" w14:paraId="5806566D" w14:textId="77777777" w:rsidTr="00A553F7">
        <w:tc>
          <w:tcPr>
            <w:tcW w:w="6435" w:type="dxa"/>
          </w:tcPr>
          <w:p w14:paraId="2DD88C61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78E211B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5298E7AB" w14:textId="3301FF96" w:rsidR="00BD4241" w:rsidRPr="00B00423" w:rsidRDefault="00B00423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18</w:t>
            </w:r>
            <w:r w:rsidR="00BE48B7" w:rsidRPr="00B00423">
              <w:rPr>
                <w:rFonts w:ascii="Angsana New" w:hAnsi="Angsana New"/>
                <w:sz w:val="26"/>
                <w:szCs w:val="26"/>
              </w:rPr>
              <w:t>,</w:t>
            </w:r>
            <w:r w:rsidRPr="00B00423"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270" w:type="dxa"/>
          </w:tcPr>
          <w:p w14:paraId="4EFC6350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37AC5E2" w14:textId="78A46AB4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21,006</w:t>
            </w:r>
          </w:p>
        </w:tc>
      </w:tr>
      <w:tr w:rsidR="00BD4241" w:rsidRPr="00475A13" w14:paraId="5B801395" w14:textId="77777777" w:rsidTr="00A553F7">
        <w:tc>
          <w:tcPr>
            <w:tcW w:w="6435" w:type="dxa"/>
          </w:tcPr>
          <w:p w14:paraId="062E7FF3" w14:textId="6CFDE6DD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40EF336B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39454CE" w14:textId="74581351" w:rsidR="00BD4241" w:rsidRPr="00B0042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(</w:t>
            </w:r>
            <w:r w:rsidR="0089175C" w:rsidRPr="00B00423">
              <w:rPr>
                <w:rFonts w:ascii="Angsana New" w:hAnsi="Angsana New"/>
                <w:sz w:val="26"/>
                <w:szCs w:val="26"/>
              </w:rPr>
              <w:t>1,</w:t>
            </w:r>
            <w:r w:rsidR="00B00423" w:rsidRPr="00B00423">
              <w:rPr>
                <w:rFonts w:ascii="Angsana New" w:hAnsi="Angsana New"/>
                <w:sz w:val="26"/>
                <w:szCs w:val="26"/>
              </w:rPr>
              <w:t>4</w:t>
            </w:r>
            <w:r w:rsidR="00BE48B7" w:rsidRPr="00B00423">
              <w:rPr>
                <w:rFonts w:ascii="Angsana New" w:hAnsi="Angsana New"/>
                <w:sz w:val="26"/>
                <w:szCs w:val="26"/>
              </w:rPr>
              <w:t>7</w:t>
            </w:r>
            <w:r w:rsidR="00B00423" w:rsidRPr="00B00423">
              <w:rPr>
                <w:rFonts w:ascii="Angsana New" w:hAnsi="Angsana New"/>
                <w:sz w:val="26"/>
                <w:szCs w:val="26"/>
              </w:rPr>
              <w:t>4</w:t>
            </w:r>
            <w:r w:rsidRPr="00B0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C8640DF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5738347" w14:textId="18882CF0" w:rsidR="00BD4241" w:rsidRPr="003854B9" w:rsidRDefault="00BD4241" w:rsidP="0038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54B9">
              <w:rPr>
                <w:rFonts w:ascii="Angsana New" w:hAnsi="Angsana New"/>
                <w:sz w:val="26"/>
                <w:szCs w:val="26"/>
              </w:rPr>
              <w:t>(1,800)</w:t>
            </w:r>
          </w:p>
        </w:tc>
      </w:tr>
      <w:tr w:rsidR="00BD4241" w:rsidRPr="00475A13" w14:paraId="412029E7" w14:textId="77777777" w:rsidTr="00A553F7">
        <w:tc>
          <w:tcPr>
            <w:tcW w:w="6435" w:type="dxa"/>
          </w:tcPr>
          <w:p w14:paraId="5B7C1E55" w14:textId="5A38C643" w:rsidR="00BD4241" w:rsidRPr="00982881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  <w:r w:rsidR="0098288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284" w:type="dxa"/>
          </w:tcPr>
          <w:p w14:paraId="43A48F9A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1B25CFEE" w14:textId="198F8F73" w:rsidR="00BD4241" w:rsidRPr="00B00423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1</w:t>
            </w:r>
            <w:r w:rsidR="00B00423" w:rsidRPr="00B00423">
              <w:rPr>
                <w:rFonts w:ascii="Angsana New" w:hAnsi="Angsana New"/>
                <w:sz w:val="26"/>
                <w:szCs w:val="26"/>
              </w:rPr>
              <w:t>7</w:t>
            </w:r>
            <w:r w:rsidRPr="00B00423">
              <w:rPr>
                <w:rFonts w:ascii="Angsana New" w:hAnsi="Angsana New"/>
                <w:sz w:val="26"/>
                <w:szCs w:val="26"/>
              </w:rPr>
              <w:t>,</w:t>
            </w:r>
            <w:r w:rsidR="00B00423" w:rsidRPr="00B00423">
              <w:rPr>
                <w:rFonts w:ascii="Angsana New" w:hAnsi="Angsana New"/>
                <w:sz w:val="26"/>
                <w:szCs w:val="26"/>
              </w:rPr>
              <w:t>492</w:t>
            </w:r>
          </w:p>
        </w:tc>
        <w:tc>
          <w:tcPr>
            <w:tcW w:w="270" w:type="dxa"/>
          </w:tcPr>
          <w:p w14:paraId="14A68DCB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49A5E4A" w14:textId="557C2DA9" w:rsidR="00BD4241" w:rsidRPr="003854B9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54B9">
              <w:rPr>
                <w:rFonts w:ascii="Angsana New" w:hAnsi="Angsana New"/>
                <w:sz w:val="26"/>
                <w:szCs w:val="26"/>
              </w:rPr>
              <w:t>19,206</w:t>
            </w:r>
          </w:p>
        </w:tc>
      </w:tr>
      <w:tr w:rsidR="00BD4241" w:rsidRPr="00475A13" w14:paraId="6B709F05" w14:textId="77777777" w:rsidTr="00A553F7">
        <w:tc>
          <w:tcPr>
            <w:tcW w:w="6435" w:type="dxa"/>
          </w:tcPr>
          <w:p w14:paraId="09F467C6" w14:textId="638EAAEA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03DDD24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059691F" w14:textId="7276ACF8" w:rsidR="00BD4241" w:rsidRPr="00B0042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(</w:t>
            </w:r>
            <w:r w:rsidR="00B00423" w:rsidRPr="00B00423">
              <w:rPr>
                <w:rFonts w:ascii="Angsana New" w:hAnsi="Angsana New"/>
                <w:sz w:val="26"/>
                <w:szCs w:val="26"/>
              </w:rPr>
              <w:t>4</w:t>
            </w:r>
            <w:r w:rsidR="0089175C" w:rsidRPr="00B00423">
              <w:rPr>
                <w:rFonts w:ascii="Angsana New" w:hAnsi="Angsana New"/>
                <w:sz w:val="26"/>
                <w:szCs w:val="26"/>
              </w:rPr>
              <w:t>,</w:t>
            </w:r>
            <w:r w:rsidR="00B00423" w:rsidRPr="00B00423">
              <w:rPr>
                <w:rFonts w:ascii="Angsana New" w:hAnsi="Angsana New"/>
                <w:sz w:val="26"/>
                <w:szCs w:val="26"/>
              </w:rPr>
              <w:t>913</w:t>
            </w:r>
            <w:r w:rsidRPr="00B004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122A932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9C1D0B6" w14:textId="0293CF60" w:rsidR="00BD4241" w:rsidRPr="003854B9" w:rsidRDefault="00BD4241" w:rsidP="00385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854B9">
              <w:rPr>
                <w:rFonts w:ascii="Angsana New" w:hAnsi="Angsana New"/>
                <w:sz w:val="26"/>
                <w:szCs w:val="26"/>
              </w:rPr>
              <w:t>(5,065)</w:t>
            </w:r>
          </w:p>
        </w:tc>
      </w:tr>
      <w:tr w:rsidR="00BD4241" w:rsidRPr="00475A13" w14:paraId="36C2A444" w14:textId="77777777" w:rsidTr="00A553F7">
        <w:tc>
          <w:tcPr>
            <w:tcW w:w="6435" w:type="dxa"/>
          </w:tcPr>
          <w:p w14:paraId="5A9178E7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19D819F3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12684590" w14:textId="4BD745C9" w:rsidR="00BD4241" w:rsidRPr="00B00423" w:rsidRDefault="0089175C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00423">
              <w:rPr>
                <w:rFonts w:ascii="Angsana New" w:hAnsi="Angsana New"/>
                <w:sz w:val="26"/>
                <w:szCs w:val="26"/>
              </w:rPr>
              <w:t>1</w:t>
            </w:r>
            <w:r w:rsidR="00B00423" w:rsidRPr="00B00423">
              <w:rPr>
                <w:rFonts w:ascii="Angsana New" w:hAnsi="Angsana New"/>
                <w:sz w:val="26"/>
                <w:szCs w:val="26"/>
              </w:rPr>
              <w:t>2</w:t>
            </w:r>
            <w:r w:rsidRPr="00B00423">
              <w:rPr>
                <w:rFonts w:ascii="Angsana New" w:hAnsi="Angsana New"/>
                <w:sz w:val="26"/>
                <w:szCs w:val="26"/>
              </w:rPr>
              <w:t>,</w:t>
            </w:r>
            <w:r w:rsidR="00B00423" w:rsidRPr="00B00423">
              <w:rPr>
                <w:rFonts w:ascii="Angsana New" w:hAnsi="Angsana New"/>
                <w:sz w:val="26"/>
                <w:szCs w:val="26"/>
              </w:rPr>
              <w:t>579</w:t>
            </w:r>
          </w:p>
        </w:tc>
        <w:tc>
          <w:tcPr>
            <w:tcW w:w="270" w:type="dxa"/>
          </w:tcPr>
          <w:p w14:paraId="45416753" w14:textId="77777777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7925B5F6" w14:textId="11B0E0E1" w:rsidR="00BD4241" w:rsidRPr="00475A13" w:rsidRDefault="00BD4241" w:rsidP="00BD4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4241">
              <w:rPr>
                <w:rFonts w:ascii="Angsana New" w:hAnsi="Angsana New"/>
                <w:sz w:val="26"/>
                <w:szCs w:val="26"/>
              </w:rPr>
              <w:t>14,141</w:t>
            </w:r>
          </w:p>
        </w:tc>
      </w:tr>
    </w:tbl>
    <w:p w14:paraId="64248EF5" w14:textId="77777777" w:rsidR="00A553F7" w:rsidRPr="007E44C9" w:rsidRDefault="00A553F7" w:rsidP="006E3BB4">
      <w:pPr>
        <w:pStyle w:val="AccPolicyHeading"/>
      </w:pPr>
    </w:p>
    <w:p w14:paraId="224F6EC1" w14:textId="23A417C4" w:rsidR="005B1CDE" w:rsidRPr="007E44C9" w:rsidRDefault="00F272AE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 w:hint="cs"/>
          <w:sz w:val="26"/>
          <w:szCs w:val="26"/>
          <w:cs/>
          <w:lang w:val="th-TH"/>
        </w:rPr>
        <w:t>บริษัททำสัญญาเช่าหลายฉบับกับบริษัท</w:t>
      </w:r>
      <w:r w:rsidR="000019CD" w:rsidRPr="007E44C9">
        <w:rPr>
          <w:rFonts w:ascii="Angsana New" w:hAnsi="Angsana New" w:hint="cs"/>
          <w:sz w:val="26"/>
          <w:szCs w:val="26"/>
          <w:cs/>
          <w:lang w:val="th-TH"/>
        </w:rPr>
        <w:t>ลิ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สซิ่ง</w:t>
      </w:r>
      <w:r w:rsidR="00910FE7" w:rsidRPr="007E44C9">
        <w:rPr>
          <w:rFonts w:ascii="Angsana New" w:hAnsi="Angsana New" w:hint="cs"/>
          <w:sz w:val="26"/>
          <w:szCs w:val="26"/>
          <w:cs/>
          <w:lang w:val="th-TH"/>
        </w:rPr>
        <w:t>และบริษัทเอกชนในประเทศ</w:t>
      </w:r>
      <w:r w:rsidR="00C93C6D" w:rsidRPr="007E44C9">
        <w:rPr>
          <w:rFonts w:ascii="Angsana New" w:hAnsi="Angsana New" w:hint="cs"/>
          <w:sz w:val="26"/>
          <w:szCs w:val="26"/>
          <w:cs/>
          <w:lang w:val="th-TH"/>
        </w:rPr>
        <w:t>หลาย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แห่ง</w:t>
      </w:r>
      <w:r w:rsidR="008B60C8" w:rsidRPr="007E44C9">
        <w:rPr>
          <w:rFonts w:ascii="Angsana New" w:hAnsi="Angsana New" w:hint="cs"/>
          <w:sz w:val="26"/>
          <w:szCs w:val="26"/>
          <w:lang w:val="th-TH"/>
        </w:rPr>
        <w:t xml:space="preserve">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เพื่อซื้อสินทรัพย์บางรายการ</w:t>
      </w:r>
      <w:r w:rsidR="00DC1BBE" w:rsidRPr="007E44C9">
        <w:rPr>
          <w:rFonts w:ascii="Angsana New" w:hAnsi="Angsana New" w:hint="cs"/>
          <w:sz w:val="26"/>
          <w:szCs w:val="26"/>
          <w:cs/>
          <w:lang w:val="th-TH"/>
        </w:rPr>
        <w:t>เมื่อสิ้นสุดตามสัญญาเช่าหรือ</w:t>
      </w:r>
      <w:r w:rsidR="00D1455E" w:rsidRPr="007E44C9">
        <w:rPr>
          <w:rFonts w:ascii="Angsana New" w:hAnsi="Angsana New" w:hint="cs"/>
          <w:sz w:val="26"/>
          <w:szCs w:val="26"/>
          <w:cs/>
          <w:lang w:val="th-TH"/>
        </w:rPr>
        <w:t>เพื่อควบคุมและ</w:t>
      </w:r>
      <w:r w:rsidR="00910FE7" w:rsidRPr="007E44C9">
        <w:rPr>
          <w:rFonts w:ascii="Angsana New" w:hAnsi="Angsana New" w:hint="cs"/>
          <w:sz w:val="26"/>
          <w:szCs w:val="26"/>
          <w:cs/>
          <w:lang w:val="th-TH"/>
        </w:rPr>
        <w:t>ใช้สินทรัพย์สิทธิการใช้</w:t>
      </w:r>
      <w:r w:rsidR="00BD61B6" w:rsidRPr="007E44C9">
        <w:rPr>
          <w:rFonts w:ascii="Angsana New" w:hAnsi="Angsana New" w:hint="cs"/>
          <w:sz w:val="26"/>
          <w:szCs w:val="26"/>
          <w:cs/>
          <w:lang w:val="th-TH"/>
        </w:rPr>
        <w:t>และ</w:t>
      </w:r>
      <w:r w:rsidR="00832641" w:rsidRPr="007E44C9">
        <w:rPr>
          <w:rFonts w:ascii="Angsana New" w:hAnsi="Angsana New" w:hint="cs"/>
          <w:sz w:val="26"/>
          <w:szCs w:val="26"/>
          <w:cs/>
          <w:lang w:val="th-TH"/>
        </w:rPr>
        <w:t>สินทรัพย์ไม่มีตัวตน</w:t>
      </w:r>
      <w:r w:rsidR="002F6FD4" w:rsidRPr="007E44C9">
        <w:rPr>
          <w:rFonts w:ascii="Angsana New" w:hAnsi="Angsana New" w:hint="cs"/>
          <w:sz w:val="26"/>
          <w:szCs w:val="26"/>
          <w:cs/>
          <w:lang w:val="th-TH"/>
        </w:rPr>
        <w:t>อื่น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ตามที่กล่าวไว้ในหมายเหตุ </w:t>
      </w:r>
      <w:r w:rsidR="005554F4" w:rsidRPr="007E44C9">
        <w:rPr>
          <w:rFonts w:ascii="Angsana New" w:hAnsi="Angsana New" w:hint="cs"/>
          <w:sz w:val="26"/>
          <w:szCs w:val="26"/>
          <w:lang w:val="th-TH"/>
        </w:rPr>
        <w:t>7</w:t>
      </w:r>
      <w:r w:rsidR="00F9195F"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4614D2"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="005554F4" w:rsidRPr="007E44C9">
        <w:rPr>
          <w:rFonts w:ascii="Angsana New" w:hAnsi="Angsana New" w:hint="cs"/>
          <w:sz w:val="26"/>
          <w:szCs w:val="26"/>
          <w:lang w:val="th-TH"/>
        </w:rPr>
        <w:t>8</w:t>
      </w:r>
      <w:r w:rsidR="005B1CDE"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056A25" w:rsidRPr="007E44C9">
        <w:rPr>
          <w:rFonts w:ascii="Angsana New" w:hAnsi="Angsana New"/>
          <w:sz w:val="26"/>
          <w:szCs w:val="26"/>
          <w:cs/>
          <w:lang w:val="th-TH"/>
        </w:rPr>
        <w:t>โดยมีจำนวนงวดการผ่อนชำระเป็นรายเดือนเป็นระยะเวลา</w:t>
      </w:r>
      <w:r w:rsidR="00BD61B6"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056A25" w:rsidRPr="007E44C9">
        <w:rPr>
          <w:rFonts w:ascii="Angsana New" w:hAnsi="Angsana New"/>
          <w:sz w:val="26"/>
          <w:szCs w:val="26"/>
          <w:lang w:val="th-TH"/>
        </w:rPr>
        <w:t xml:space="preserve">3 </w:t>
      </w:r>
      <w:r w:rsidR="00056A25" w:rsidRPr="007E44C9">
        <w:rPr>
          <w:rFonts w:ascii="Angsana New" w:hAnsi="Angsana New" w:hint="cs"/>
          <w:sz w:val="26"/>
          <w:szCs w:val="26"/>
          <w:cs/>
          <w:lang w:val="th-TH"/>
        </w:rPr>
        <w:t>ปี ถึง</w:t>
      </w:r>
      <w:r w:rsidR="00056A25" w:rsidRPr="007E44C9">
        <w:rPr>
          <w:rFonts w:ascii="Angsana New" w:hAnsi="Angsana New"/>
          <w:sz w:val="26"/>
          <w:szCs w:val="26"/>
          <w:lang w:val="th-TH"/>
        </w:rPr>
        <w:t xml:space="preserve"> 5 </w:t>
      </w:r>
      <w:r w:rsidR="00056A25" w:rsidRPr="007E44C9">
        <w:rPr>
          <w:rFonts w:ascii="Angsana New" w:hAnsi="Angsana New"/>
          <w:sz w:val="26"/>
          <w:szCs w:val="26"/>
          <w:cs/>
          <w:lang w:val="th-TH"/>
        </w:rPr>
        <w:t>ปี</w:t>
      </w:r>
      <w:r w:rsidR="00056A25"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</w:p>
    <w:p w14:paraId="76FD2FD1" w14:textId="77777777" w:rsidR="004962A0" w:rsidRPr="007E44C9" w:rsidRDefault="004962A0" w:rsidP="006E3BB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3D129880" w14:textId="78C48DAC" w:rsidR="00856A30" w:rsidRPr="007E44C9" w:rsidRDefault="00856A30" w:rsidP="0085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7E44C9">
        <w:rPr>
          <w:rFonts w:ascii="Angsana New" w:hAnsi="Angsana New"/>
          <w:sz w:val="26"/>
          <w:szCs w:val="26"/>
          <w:cs/>
          <w:lang w:val="th-TH"/>
        </w:rPr>
        <w:t>ค่าใช้จ่าย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>เกี่ยวกับสัญญาเช่าสำหรับ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แต่ละงวดสามเดือนและ</w:t>
      </w:r>
      <w:r w:rsidR="007E44C9" w:rsidRPr="007E44C9">
        <w:rPr>
          <w:rFonts w:ascii="Angsana New" w:hAnsi="Angsana New" w:hint="cs"/>
          <w:sz w:val="26"/>
          <w:szCs w:val="26"/>
          <w:cs/>
          <w:lang w:val="th-TH"/>
        </w:rPr>
        <w:t>เก้า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เดือน</w:t>
      </w:r>
      <w:r w:rsidRPr="007E44C9">
        <w:rPr>
          <w:rFonts w:ascii="Angsana New" w:hAnsi="Angsana New"/>
          <w:sz w:val="26"/>
          <w:szCs w:val="26"/>
          <w:cs/>
          <w:lang w:val="th-TH"/>
        </w:rPr>
        <w:t>สิ้นสุด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>วันที่</w:t>
      </w:r>
      <w:r w:rsidRPr="007E44C9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30 </w:t>
      </w:r>
      <w:r w:rsidR="007E44C9" w:rsidRPr="007E44C9">
        <w:rPr>
          <w:rFonts w:ascii="Angsana New" w:hAnsi="Angsana New" w:hint="cs"/>
          <w:sz w:val="26"/>
          <w:szCs w:val="26"/>
          <w:cs/>
          <w:lang w:val="th-TH"/>
        </w:rPr>
        <w:t>กันยายน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2566 </w:t>
      </w:r>
      <w:r w:rsidRPr="007E44C9">
        <w:rPr>
          <w:rFonts w:ascii="Angsana New" w:hAnsi="Angsana New" w:hint="cs"/>
          <w:sz w:val="26"/>
          <w:szCs w:val="26"/>
          <w:cs/>
          <w:lang w:val="th-TH"/>
        </w:rPr>
        <w:t xml:space="preserve">และ </w:t>
      </w:r>
      <w:r w:rsidRPr="007E44C9">
        <w:rPr>
          <w:rFonts w:ascii="Angsana New" w:hAnsi="Angsana New"/>
          <w:sz w:val="26"/>
          <w:szCs w:val="26"/>
          <w:lang w:val="th-TH"/>
        </w:rPr>
        <w:t xml:space="preserve">2565 </w:t>
      </w:r>
      <w:r w:rsidRPr="007E44C9">
        <w:rPr>
          <w:rFonts w:ascii="Angsana New" w:hAnsi="Angsana New"/>
          <w:sz w:val="26"/>
          <w:szCs w:val="26"/>
          <w:cs/>
          <w:lang w:val="th-TH"/>
        </w:rPr>
        <w:t>มีดังนี้</w:t>
      </w:r>
    </w:p>
    <w:p w14:paraId="0D7145D0" w14:textId="77777777" w:rsidR="00856A30" w:rsidRPr="007E44C9" w:rsidRDefault="00856A30" w:rsidP="00856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7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022"/>
        <w:gridCol w:w="990"/>
        <w:gridCol w:w="270"/>
        <w:gridCol w:w="900"/>
        <w:gridCol w:w="270"/>
        <w:gridCol w:w="990"/>
        <w:gridCol w:w="270"/>
        <w:gridCol w:w="990"/>
      </w:tblGrid>
      <w:tr w:rsidR="00856A30" w:rsidRPr="00FB5CDE" w14:paraId="201F541B" w14:textId="77777777" w:rsidTr="00B21CDC">
        <w:tc>
          <w:tcPr>
            <w:tcW w:w="5022" w:type="dxa"/>
          </w:tcPr>
          <w:p w14:paraId="4D8FF1D6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center"/>
          </w:tcPr>
          <w:p w14:paraId="263D7E34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856A30" w:rsidRPr="00FB5CDE" w14:paraId="38937425" w14:textId="77777777" w:rsidTr="00B21CDC">
        <w:tc>
          <w:tcPr>
            <w:tcW w:w="5022" w:type="dxa"/>
          </w:tcPr>
          <w:p w14:paraId="6CEA40A9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</w:tcBorders>
            <w:vAlign w:val="center"/>
          </w:tcPr>
          <w:p w14:paraId="71BF7DB7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46CC17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69107CDF" w14:textId="41CDB84D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7E44C9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</w:tc>
      </w:tr>
      <w:tr w:rsidR="00856A30" w:rsidRPr="00FB5CDE" w14:paraId="6F71DFB4" w14:textId="77777777" w:rsidTr="00B21CDC">
        <w:tc>
          <w:tcPr>
            <w:tcW w:w="5022" w:type="dxa"/>
          </w:tcPr>
          <w:p w14:paraId="0BDB6FF5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center"/>
          </w:tcPr>
          <w:p w14:paraId="7C62CC89" w14:textId="22CAB079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FB5CD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44C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754DAF5C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04D458C" w14:textId="442C2C36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FB5CD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E44C9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56A30" w:rsidRPr="00FB5CDE" w14:paraId="1592F90D" w14:textId="77777777" w:rsidTr="00B21CDC">
        <w:tc>
          <w:tcPr>
            <w:tcW w:w="5022" w:type="dxa"/>
          </w:tcPr>
          <w:p w14:paraId="7E9FE00B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62F650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903FB1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E840F8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6113181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A4D950" w14:textId="77777777" w:rsidR="00856A30" w:rsidRPr="00FB5CDE" w:rsidRDefault="00856A30" w:rsidP="00B21C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B31956C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3E3563" w14:textId="77777777" w:rsidR="00856A30" w:rsidRPr="00FB5CDE" w:rsidRDefault="00856A30" w:rsidP="00B21CD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56A30" w:rsidRPr="00FB5CDE" w14:paraId="2FA4158F" w14:textId="77777777" w:rsidTr="00B21CDC">
        <w:tc>
          <w:tcPr>
            <w:tcW w:w="5022" w:type="dxa"/>
          </w:tcPr>
          <w:p w14:paraId="42691248" w14:textId="0703FD06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left="234" w:hanging="27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Pr="00FB5CDE">
              <w:rPr>
                <w:rFonts w:ascii="Angsana New" w:hAnsi="Angsana New"/>
                <w:sz w:val="26"/>
                <w:szCs w:val="26"/>
                <w:cs/>
              </w:rPr>
              <w:t>ของสินทรัพย์สิทธิการใช้</w:t>
            </w:r>
            <w:r w:rsidRPr="00FB5CD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7E44C9">
              <w:rPr>
                <w:rFonts w:ascii="Angsana New" w:hAnsi="Angsana New"/>
                <w:sz w:val="26"/>
                <w:szCs w:val="26"/>
              </w:rPr>
              <w:t>7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53EF3497" w14:textId="66CF9198" w:rsidR="00856A30" w:rsidRPr="00DA2C86" w:rsidRDefault="00F910CE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8</w:t>
            </w:r>
            <w:r w:rsidR="0047500B">
              <w:rPr>
                <w:rFonts w:ascii="Angsana New" w:hAnsi="Angsana New"/>
                <w:sz w:val="26"/>
                <w:szCs w:val="26"/>
              </w:rPr>
              <w:t>2</w:t>
            </w:r>
            <w:r w:rsidRPr="00DA2C8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AC155EE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0A5379" w14:textId="5393C8BA" w:rsidR="00856A30" w:rsidRPr="00DA2C86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360</w:t>
            </w:r>
          </w:p>
        </w:tc>
        <w:tc>
          <w:tcPr>
            <w:tcW w:w="270" w:type="dxa"/>
          </w:tcPr>
          <w:p w14:paraId="5530EB6C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C47D5A" w14:textId="6DBACDCD" w:rsidR="00856A30" w:rsidRPr="00DA2C86" w:rsidRDefault="0092293E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2</w:t>
            </w:r>
            <w:r w:rsidR="00856A30" w:rsidRPr="00DA2C86">
              <w:rPr>
                <w:rFonts w:ascii="Angsana New" w:hAnsi="Angsana New"/>
                <w:sz w:val="26"/>
                <w:szCs w:val="26"/>
              </w:rPr>
              <w:t>,</w:t>
            </w:r>
            <w:r w:rsidR="0047500B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</w:tcPr>
          <w:p w14:paraId="1D09CDD9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2AC3BE" w14:textId="5F009091" w:rsidR="00856A30" w:rsidRPr="00DA2C86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987</w:t>
            </w:r>
          </w:p>
        </w:tc>
      </w:tr>
      <w:tr w:rsidR="0047500B" w:rsidRPr="00FB5CDE" w14:paraId="425F5001" w14:textId="77777777" w:rsidTr="00B21CDC">
        <w:tc>
          <w:tcPr>
            <w:tcW w:w="5022" w:type="dxa"/>
          </w:tcPr>
          <w:p w14:paraId="0941AC1A" w14:textId="1DFCEBBA" w:rsidR="0047500B" w:rsidRPr="00FB5CDE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left="234" w:hanging="27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ค่าตัดจำหน่ายสินทรัพย์ไม่มีตัวตนอื่น </w:t>
            </w:r>
            <w:r w:rsidRPr="00FB5CDE">
              <w:rPr>
                <w:rFonts w:ascii="Angsana New" w:hAnsi="Angsana New"/>
                <w:sz w:val="26"/>
                <w:szCs w:val="26"/>
              </w:rPr>
              <w:t>(</w:t>
            </w: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FB5C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37741107" w14:textId="196F3F80" w:rsidR="0047500B" w:rsidRPr="00DA2C86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7ABDFA21" w14:textId="77777777" w:rsidR="0047500B" w:rsidRPr="00DA2C86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31B3DB" w14:textId="4B730337" w:rsidR="0047500B" w:rsidRPr="00DA2C86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3ECDB9BE" w14:textId="77777777" w:rsidR="0047500B" w:rsidRPr="00DA2C86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5B780D" w14:textId="7D1CF59C" w:rsidR="0047500B" w:rsidRPr="00DA2C86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70" w:type="dxa"/>
          </w:tcPr>
          <w:p w14:paraId="5119763E" w14:textId="77777777" w:rsidR="0047500B" w:rsidRPr="00DA2C86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DA1B8A" w14:textId="6382A5AC" w:rsidR="0047500B" w:rsidRPr="00DA2C86" w:rsidRDefault="0047500B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</w:tr>
      <w:tr w:rsidR="00856A30" w:rsidRPr="00FB5CDE" w14:paraId="4D4642D8" w14:textId="77777777" w:rsidTr="00B21CDC">
        <w:tc>
          <w:tcPr>
            <w:tcW w:w="5022" w:type="dxa"/>
          </w:tcPr>
          <w:p w14:paraId="44DBD801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left="234" w:right="-108" w:hanging="27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0" w:type="dxa"/>
          </w:tcPr>
          <w:p w14:paraId="40FA7C06" w14:textId="604AF9A5" w:rsidR="00856A30" w:rsidRPr="00DA2C86" w:rsidRDefault="007705A7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270" w:type="dxa"/>
          </w:tcPr>
          <w:p w14:paraId="6474CDF7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0E6A20" w14:textId="768465D7" w:rsidR="00856A30" w:rsidRPr="00DA2C86" w:rsidRDefault="007705A7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</w:tcPr>
          <w:p w14:paraId="740A2EF4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B8450B" w14:textId="2CACF035" w:rsidR="00856A30" w:rsidRPr="00DA2C86" w:rsidRDefault="007705A7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270" w:type="dxa"/>
          </w:tcPr>
          <w:p w14:paraId="493DA152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6296F6" w14:textId="73BA2BF7" w:rsidR="00856A30" w:rsidRPr="00DA2C86" w:rsidRDefault="007705A7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231</w:t>
            </w:r>
          </w:p>
        </w:tc>
      </w:tr>
      <w:tr w:rsidR="00856A30" w:rsidRPr="00FB5CDE" w14:paraId="2614B75C" w14:textId="77777777" w:rsidTr="00B21CDC">
        <w:tc>
          <w:tcPr>
            <w:tcW w:w="5022" w:type="dxa"/>
          </w:tcPr>
          <w:p w14:paraId="1B7F2C64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4"/>
              </w:tabs>
              <w:spacing w:line="240" w:lineRule="auto"/>
              <w:ind w:left="234" w:right="-108" w:hanging="270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ค่าใช้จ่ายที่เกี่ยวกับสัญญาเช่าระยะสั้นและสินทรัพย์ที่มีมูลค่าต่ำ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D6BC96" w14:textId="0A4CC5E4" w:rsidR="00856A30" w:rsidRPr="00DA2C86" w:rsidRDefault="00C07316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4</w:t>
            </w:r>
            <w:r w:rsidR="00DA2C86" w:rsidRPr="00DA2C86">
              <w:rPr>
                <w:rFonts w:ascii="Angsana New" w:hAnsi="Angsana New"/>
                <w:sz w:val="26"/>
                <w:szCs w:val="26"/>
              </w:rPr>
              <w:t>3</w:t>
            </w:r>
            <w:r w:rsidRPr="00DA2C8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10DB289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5872F46" w14:textId="75582010" w:rsidR="00856A30" w:rsidRPr="00DA2C86" w:rsidRDefault="00DA2C86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412</w:t>
            </w:r>
          </w:p>
        </w:tc>
        <w:tc>
          <w:tcPr>
            <w:tcW w:w="270" w:type="dxa"/>
          </w:tcPr>
          <w:p w14:paraId="0E2D73CA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BFBA51" w14:textId="2D0C403D" w:rsidR="00856A30" w:rsidRPr="00DA2C86" w:rsidRDefault="00DA2C86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1,470</w:t>
            </w:r>
          </w:p>
        </w:tc>
        <w:tc>
          <w:tcPr>
            <w:tcW w:w="270" w:type="dxa"/>
          </w:tcPr>
          <w:p w14:paraId="565B762A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D100B4" w14:textId="097C22A9" w:rsidR="00856A30" w:rsidRPr="00DA2C86" w:rsidRDefault="00DA2C86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</w:tr>
      <w:tr w:rsidR="00856A30" w:rsidRPr="00FB5CDE" w14:paraId="31B93700" w14:textId="77777777" w:rsidTr="00B21CDC">
        <w:tc>
          <w:tcPr>
            <w:tcW w:w="5022" w:type="dxa"/>
          </w:tcPr>
          <w:p w14:paraId="03CB0038" w14:textId="77777777" w:rsidR="00856A30" w:rsidRPr="00FB5CDE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FB5CD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D415E0" w14:textId="4F49EDBE" w:rsidR="00856A30" w:rsidRPr="00DA2C86" w:rsidRDefault="00C07316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1</w:t>
            </w:r>
            <w:r w:rsidR="00856A30" w:rsidRPr="00DA2C86">
              <w:rPr>
                <w:rFonts w:ascii="Angsana New" w:hAnsi="Angsana New"/>
                <w:sz w:val="26"/>
                <w:szCs w:val="26"/>
              </w:rPr>
              <w:t>,</w:t>
            </w:r>
            <w:r w:rsidR="00DA2C86" w:rsidRPr="00DA2C86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270" w:type="dxa"/>
          </w:tcPr>
          <w:p w14:paraId="6C57E852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78899A" w14:textId="4978855E" w:rsidR="00856A30" w:rsidRPr="00DA2C86" w:rsidRDefault="00DA2C86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9</w:t>
            </w:r>
            <w:r w:rsidR="00C07316" w:rsidRPr="00DA2C86">
              <w:rPr>
                <w:rFonts w:ascii="Angsana New" w:hAnsi="Angsana New"/>
                <w:sz w:val="26"/>
                <w:szCs w:val="26"/>
              </w:rPr>
              <w:t>1</w:t>
            </w:r>
            <w:r w:rsidRPr="00DA2C8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2439D81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FE3F6C" w14:textId="357D727E" w:rsidR="00856A30" w:rsidRPr="00DA2C86" w:rsidRDefault="00DA2C86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4</w:t>
            </w:r>
            <w:r w:rsidR="00856A30" w:rsidRPr="00DA2C86">
              <w:rPr>
                <w:rFonts w:ascii="Angsana New" w:hAnsi="Angsana New"/>
                <w:sz w:val="26"/>
                <w:szCs w:val="26"/>
              </w:rPr>
              <w:t>,</w:t>
            </w:r>
            <w:r w:rsidR="00C07316" w:rsidRPr="00DA2C86">
              <w:rPr>
                <w:rFonts w:ascii="Angsana New" w:hAnsi="Angsana New"/>
                <w:sz w:val="26"/>
                <w:szCs w:val="26"/>
              </w:rPr>
              <w:t>4</w:t>
            </w:r>
            <w:r w:rsidRPr="00DA2C86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</w:tcPr>
          <w:p w14:paraId="52D3D8BE" w14:textId="77777777" w:rsidR="00856A30" w:rsidRPr="00DA2C86" w:rsidRDefault="00856A30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2EC7F1" w14:textId="4533C073" w:rsidR="00856A30" w:rsidRPr="00DA2C86" w:rsidRDefault="00DA2C86" w:rsidP="00B21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2C86">
              <w:rPr>
                <w:rFonts w:ascii="Angsana New" w:hAnsi="Angsana New"/>
                <w:sz w:val="26"/>
                <w:szCs w:val="26"/>
              </w:rPr>
              <w:t>2</w:t>
            </w:r>
            <w:r w:rsidR="00856A30" w:rsidRPr="00DA2C86">
              <w:rPr>
                <w:rFonts w:ascii="Angsana New" w:hAnsi="Angsana New"/>
                <w:sz w:val="26"/>
                <w:szCs w:val="26"/>
              </w:rPr>
              <w:t>,</w:t>
            </w:r>
            <w:r w:rsidRPr="00DA2C86">
              <w:rPr>
                <w:rFonts w:ascii="Angsana New" w:hAnsi="Angsana New"/>
                <w:sz w:val="26"/>
                <w:szCs w:val="26"/>
              </w:rPr>
              <w:t>620</w:t>
            </w:r>
          </w:p>
        </w:tc>
      </w:tr>
    </w:tbl>
    <w:p w14:paraId="199A0761" w14:textId="77777777" w:rsidR="0057439C" w:rsidRDefault="0057439C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AF5534D" w14:textId="77777777" w:rsidR="0057439C" w:rsidRDefault="005743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4519D460" w:rsidR="003F5AD1" w:rsidRPr="004962A0" w:rsidRDefault="000A4787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962A0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FB1741" w:rsidRPr="004962A0">
        <w:rPr>
          <w:rFonts w:ascii="Angsana New" w:hAnsi="Angsana New" w:hint="cs"/>
          <w:b/>
          <w:bCs/>
          <w:sz w:val="26"/>
          <w:szCs w:val="26"/>
        </w:rPr>
        <w:t>2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4962A0">
        <w:rPr>
          <w:rFonts w:ascii="Angsana New" w:hAnsi="Angsana New" w:hint="cs"/>
          <w:b/>
          <w:bCs/>
          <w:sz w:val="26"/>
          <w:szCs w:val="26"/>
        </w:rPr>
        <w:tab/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4614D2" w:rsidRPr="004962A0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3F5AD1" w:rsidRPr="004962A0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C9403A" w:rsidRPr="004962A0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32147326" w14:textId="77777777" w:rsidR="005C5BD8" w:rsidRPr="004962A0" w:rsidRDefault="005C5BD8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206"/>
        <w:gridCol w:w="269"/>
        <w:gridCol w:w="1405"/>
      </w:tblGrid>
      <w:tr w:rsidR="005C5BD8" w:rsidRPr="00475A13" w14:paraId="57F5F1B8" w14:textId="77777777" w:rsidTr="00AE7210">
        <w:tc>
          <w:tcPr>
            <w:tcW w:w="6930" w:type="dxa"/>
          </w:tcPr>
          <w:p w14:paraId="559253B1" w14:textId="77777777" w:rsidR="005C5BD8" w:rsidRPr="00475A13" w:rsidRDefault="005C5BD8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</w:tcPr>
          <w:p w14:paraId="69A193CD" w14:textId="77777777" w:rsidR="005C5BD8" w:rsidRPr="00475A13" w:rsidRDefault="005C5BD8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B00BE4" w14:textId="77777777" w:rsidR="005C5BD8" w:rsidRPr="00475A13" w:rsidRDefault="005C5BD8" w:rsidP="00475A13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AC523A9" w14:textId="77777777" w:rsidR="005C5BD8" w:rsidRPr="00475A13" w:rsidRDefault="00A13CFA" w:rsidP="00475A13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5C5BD8" w:rsidRPr="00475A13" w14:paraId="244B5BB6" w14:textId="77777777" w:rsidTr="00AE7210">
        <w:tc>
          <w:tcPr>
            <w:tcW w:w="6930" w:type="dxa"/>
          </w:tcPr>
          <w:p w14:paraId="11470C31" w14:textId="77777777" w:rsidR="005C5BD8" w:rsidRPr="00832641" w:rsidRDefault="005C5BD8" w:rsidP="0083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6DAB804D" w14:textId="77777777" w:rsidR="005C5BD8" w:rsidRPr="00832641" w:rsidRDefault="005C5BD8" w:rsidP="00832641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765F545" w14:textId="77777777" w:rsidR="005C5BD8" w:rsidRPr="00832641" w:rsidRDefault="005C5BD8" w:rsidP="00832641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D7F361A" w14:textId="77777777" w:rsidR="005C5BD8" w:rsidRPr="00832641" w:rsidRDefault="005C5BD8" w:rsidP="00832641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24E1D" w:rsidRPr="00475A13" w14:paraId="4FE0507F" w14:textId="77777777" w:rsidTr="00AE7210">
        <w:trPr>
          <w:trHeight w:val="252"/>
        </w:trPr>
        <w:tc>
          <w:tcPr>
            <w:tcW w:w="6930" w:type="dxa"/>
          </w:tcPr>
          <w:p w14:paraId="7A0A2DE7" w14:textId="4855A7AE" w:rsidR="00E24E1D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24E1D" w:rsidRPr="00475A1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24E1D" w:rsidRPr="00475A13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D424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06" w:type="dxa"/>
          </w:tcPr>
          <w:p w14:paraId="7390007C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6F81C4" w14:textId="77777777" w:rsidR="00E24E1D" w:rsidRPr="00475A13" w:rsidRDefault="00E24E1D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ED22B9F" w14:textId="0F82FA91" w:rsidR="00E24E1D" w:rsidRPr="0020637C" w:rsidRDefault="00BD4241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37C">
              <w:rPr>
                <w:rFonts w:ascii="Angsana New" w:hAnsi="Angsana New"/>
                <w:sz w:val="26"/>
                <w:szCs w:val="26"/>
              </w:rPr>
              <w:t>1,453</w:t>
            </w:r>
          </w:p>
        </w:tc>
      </w:tr>
      <w:tr w:rsidR="006A427F" w:rsidRPr="00475A13" w14:paraId="55FBF899" w14:textId="77777777" w:rsidTr="00AE7210">
        <w:trPr>
          <w:trHeight w:val="252"/>
        </w:trPr>
        <w:tc>
          <w:tcPr>
            <w:tcW w:w="6930" w:type="dxa"/>
          </w:tcPr>
          <w:p w14:paraId="6B7CFAE4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06" w:type="dxa"/>
          </w:tcPr>
          <w:p w14:paraId="34B1E61A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D5553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336D7C" w14:textId="29D7F763" w:rsidR="006A427F" w:rsidRPr="00A47D53" w:rsidRDefault="00066F57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1</w:t>
            </w:r>
            <w:r w:rsidR="00A47D53" w:rsidRPr="00A47D53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6A427F" w:rsidRPr="00475A13" w14:paraId="5B46A551" w14:textId="77777777" w:rsidTr="00AE7210">
        <w:trPr>
          <w:trHeight w:val="252"/>
        </w:trPr>
        <w:tc>
          <w:tcPr>
            <w:tcW w:w="6930" w:type="dxa"/>
          </w:tcPr>
          <w:p w14:paraId="3E7CFB85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06" w:type="dxa"/>
          </w:tcPr>
          <w:p w14:paraId="5BC9F368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8BD1A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7F774C0" w14:textId="72C08514" w:rsidR="006A427F" w:rsidRPr="00A47D53" w:rsidRDefault="00A47D53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6A427F" w:rsidRPr="00475A13" w14:paraId="5BC255AB" w14:textId="77777777" w:rsidTr="00AE7210">
        <w:trPr>
          <w:trHeight w:val="252"/>
        </w:trPr>
        <w:tc>
          <w:tcPr>
            <w:tcW w:w="6930" w:type="dxa"/>
          </w:tcPr>
          <w:p w14:paraId="4040FDC6" w14:textId="07132198" w:rsidR="006A427F" w:rsidRPr="00475A13" w:rsidRDefault="0066638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4614D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ผลประโยชน์พนักงานเมื่อเกษียณอายุ </w:t>
            </w:r>
            <w:r w:rsidR="00E70D22" w:rsidRPr="00475A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="00955FBA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="00267BFD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="00485A0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24291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00B31" w:rsidRPr="00475A13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="00BD424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206" w:type="dxa"/>
          </w:tcPr>
          <w:p w14:paraId="18547D9B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6373A1" w14:textId="77777777" w:rsidR="006A427F" w:rsidRPr="00475A13" w:rsidRDefault="006A427F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E57DCE7" w14:textId="10F3E912" w:rsidR="006A427F" w:rsidRPr="00A47D53" w:rsidRDefault="00141BC0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1,</w:t>
            </w:r>
            <w:r w:rsidR="00066F57" w:rsidRPr="00A47D53">
              <w:rPr>
                <w:rFonts w:ascii="Angsana New" w:hAnsi="Angsana New"/>
                <w:sz w:val="26"/>
                <w:szCs w:val="26"/>
              </w:rPr>
              <w:t>6</w:t>
            </w:r>
            <w:r w:rsidR="00A47D53" w:rsidRPr="00A47D53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</w:tbl>
    <w:p w14:paraId="3E4CF4E2" w14:textId="77777777" w:rsidR="00BD61B6" w:rsidRDefault="00BD61B6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6B12CF" w14:textId="078C1FF4" w:rsidR="00043424" w:rsidRPr="004962A0" w:rsidRDefault="00043424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962A0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4962A0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4962A0">
        <w:rPr>
          <w:rFonts w:ascii="Angsana New" w:hAnsi="Angsana New"/>
          <w:sz w:val="26"/>
          <w:szCs w:val="26"/>
          <w:cs/>
        </w:rPr>
        <w:t>สำหรับ</w:t>
      </w:r>
      <w:r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955FBA">
        <w:rPr>
          <w:rFonts w:ascii="Angsana New" w:hAnsi="Angsana New" w:hint="cs"/>
          <w:sz w:val="26"/>
          <w:szCs w:val="26"/>
          <w:cs/>
        </w:rPr>
        <w:t>และ</w:t>
      </w:r>
      <w:r w:rsidR="004A6B12">
        <w:rPr>
          <w:rFonts w:ascii="Angsana New" w:hAnsi="Angsana New" w:hint="cs"/>
          <w:sz w:val="26"/>
          <w:szCs w:val="26"/>
          <w:cs/>
        </w:rPr>
        <w:t>เก้า</w:t>
      </w:r>
      <w:r w:rsidR="00955FBA">
        <w:rPr>
          <w:rFonts w:ascii="Angsana New" w:hAnsi="Angsana New" w:hint="cs"/>
          <w:sz w:val="26"/>
          <w:szCs w:val="26"/>
          <w:cs/>
        </w:rPr>
        <w:t>เดือน</w:t>
      </w:r>
      <w:r w:rsidR="00662872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4D3C06">
        <w:rPr>
          <w:rFonts w:ascii="Angsana New" w:hAnsi="Angsana New"/>
          <w:sz w:val="26"/>
          <w:szCs w:val="26"/>
        </w:rPr>
        <w:t>3</w:t>
      </w:r>
      <w:r w:rsidR="00955FBA">
        <w:rPr>
          <w:rFonts w:ascii="Angsana New" w:hAnsi="Angsana New"/>
          <w:sz w:val="26"/>
          <w:szCs w:val="26"/>
        </w:rPr>
        <w:t>0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9A2F14">
        <w:rPr>
          <w:rFonts w:ascii="Angsana New" w:hAnsi="Angsana New" w:hint="cs"/>
          <w:sz w:val="26"/>
          <w:szCs w:val="26"/>
          <w:cs/>
        </w:rPr>
        <w:t>กันยายน</w:t>
      </w:r>
      <w:r w:rsidR="00662872">
        <w:rPr>
          <w:rFonts w:ascii="Angsana New" w:hAnsi="Angsana New" w:hint="cs"/>
          <w:sz w:val="26"/>
          <w:szCs w:val="26"/>
          <w:cs/>
        </w:rPr>
        <w:t xml:space="preserve"> </w:t>
      </w:r>
      <w:r w:rsidR="004D3C06">
        <w:rPr>
          <w:rFonts w:ascii="Angsana New" w:hAnsi="Angsana New"/>
          <w:sz w:val="26"/>
          <w:szCs w:val="26"/>
        </w:rPr>
        <w:t>2566</w:t>
      </w:r>
      <w:r w:rsidR="00662872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D3C06">
        <w:rPr>
          <w:rFonts w:ascii="Angsana New" w:hAnsi="Angsana New"/>
          <w:sz w:val="26"/>
          <w:szCs w:val="26"/>
        </w:rPr>
        <w:t>2565</w:t>
      </w:r>
      <w:r w:rsidRPr="004962A0">
        <w:rPr>
          <w:rFonts w:ascii="Angsana New" w:hAnsi="Angsana New"/>
          <w:sz w:val="26"/>
          <w:szCs w:val="26"/>
        </w:rPr>
        <w:t xml:space="preserve"> </w:t>
      </w:r>
      <w:r w:rsidRPr="004962A0">
        <w:rPr>
          <w:rFonts w:ascii="Angsana New" w:hAnsi="Angsana New"/>
          <w:sz w:val="26"/>
          <w:szCs w:val="26"/>
          <w:cs/>
        </w:rPr>
        <w:t>มีดังนี้</w:t>
      </w:r>
    </w:p>
    <w:p w14:paraId="11CCFBD6" w14:textId="77777777" w:rsidR="0083764A" w:rsidRPr="004962A0" w:rsidRDefault="0083764A" w:rsidP="00043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955FBA" w:rsidRPr="00475A13" w14:paraId="47DEEFA0" w14:textId="77777777" w:rsidTr="00955FBA">
        <w:tc>
          <w:tcPr>
            <w:tcW w:w="4050" w:type="dxa"/>
          </w:tcPr>
          <w:p w14:paraId="7FE5FAF5" w14:textId="77777777" w:rsidR="00955FBA" w:rsidRPr="00475A13" w:rsidRDefault="00955FBA" w:rsidP="00475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0F72F2F2" w14:textId="29D2DC41" w:rsidR="00955FBA" w:rsidRPr="00475A13" w:rsidRDefault="00955FBA" w:rsidP="00475A13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955FBA" w:rsidRPr="00475A13" w14:paraId="3AD1B35F" w14:textId="77777777" w:rsidTr="000D0A7D">
        <w:tc>
          <w:tcPr>
            <w:tcW w:w="4050" w:type="dxa"/>
          </w:tcPr>
          <w:p w14:paraId="786EDB1A" w14:textId="77777777" w:rsidR="00955FBA" w:rsidRPr="00475A13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4FD8655D" w14:textId="7E23AA59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B5706F" w14:textId="77777777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AA72F63" w14:textId="3BC33CD0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485A02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</w:tc>
      </w:tr>
      <w:tr w:rsidR="00955FBA" w:rsidRPr="00475A13" w14:paraId="6E796BF9" w14:textId="77777777" w:rsidTr="000D0A7D">
        <w:tc>
          <w:tcPr>
            <w:tcW w:w="4050" w:type="dxa"/>
          </w:tcPr>
          <w:p w14:paraId="7B35B29B" w14:textId="77777777" w:rsidR="00955FBA" w:rsidRPr="00475A13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611ED5A" w14:textId="6DE75CCF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A2F14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08CB7814" w14:textId="77777777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0CA5DB4" w14:textId="34DFE49D" w:rsidR="00955FBA" w:rsidRPr="00475A13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A2F14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55FBA" w:rsidRPr="00475A13" w14:paraId="373384E8" w14:textId="77777777" w:rsidTr="000D0A7D">
        <w:tc>
          <w:tcPr>
            <w:tcW w:w="4050" w:type="dxa"/>
          </w:tcPr>
          <w:p w14:paraId="4E9BB26D" w14:textId="77777777" w:rsidR="00955FBA" w:rsidRPr="00475A13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18EF9E" w14:textId="74AFE011" w:rsidR="00955FBA" w:rsidRPr="004E7A19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D4914" w14:textId="77777777" w:rsidR="00955FBA" w:rsidRPr="00CF009E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3D96573" w14:textId="1A33E317" w:rsidR="00955FBA" w:rsidRPr="00CF009E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615B6CE" w14:textId="77777777" w:rsidR="00955FBA" w:rsidRPr="00CF009E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12E85B" w14:textId="2A0642C4" w:rsidR="00955FBA" w:rsidRPr="00485A02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85A0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68DDFF" w14:textId="77777777" w:rsidR="00955FBA" w:rsidRPr="00CF009E" w:rsidRDefault="00955FBA" w:rsidP="00955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1971E7" w14:textId="756FED76" w:rsidR="00955FBA" w:rsidRPr="00CF009E" w:rsidRDefault="00955FBA" w:rsidP="00955FBA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4D3C06" w:rsidRPr="00475A13" w14:paraId="78ACB017" w14:textId="77777777" w:rsidTr="000D0A7D">
        <w:tc>
          <w:tcPr>
            <w:tcW w:w="4050" w:type="dxa"/>
          </w:tcPr>
          <w:p w14:paraId="4E7E97E4" w14:textId="3E41E3AB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A50AC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95D6F9" w14:textId="77777777" w:rsidR="004D3C06" w:rsidRPr="004E7A19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6503CC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4F6DD2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4DA6B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C1F7F" w14:textId="77777777" w:rsidR="004D3C06" w:rsidRPr="00485A02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</w:tcPr>
          <w:p w14:paraId="5041492A" w14:textId="77777777" w:rsidR="004D3C06" w:rsidRPr="00475A13" w:rsidRDefault="004D3C06" w:rsidP="004D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A0BE2D" w14:textId="77777777" w:rsidR="004D3C06" w:rsidRPr="004D3C06" w:rsidRDefault="004D3C06" w:rsidP="004D3C06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5A02" w:rsidRPr="00475A13" w14:paraId="3F2E0192" w14:textId="77777777" w:rsidTr="000D0A7D">
        <w:tc>
          <w:tcPr>
            <w:tcW w:w="4050" w:type="dxa"/>
          </w:tcPr>
          <w:p w14:paraId="13EC6A5A" w14:textId="77777777" w:rsidR="00485A02" w:rsidRPr="00475A1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</w:tcPr>
          <w:p w14:paraId="6FB8CC3E" w14:textId="70CBEF4E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1F8066A7" w14:textId="7777777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EEDF86" w14:textId="7501736C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A47D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3601DCC4" w14:textId="7777777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7F10D1" w14:textId="15EE889A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1</w:t>
            </w:r>
            <w:r w:rsidR="00A47D53" w:rsidRPr="00A47D53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</w:tcPr>
          <w:p w14:paraId="25B4CB96" w14:textId="7777777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F31309" w14:textId="6B896159" w:rsidR="00485A02" w:rsidRPr="004D3C06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</w:t>
            </w:r>
          </w:p>
        </w:tc>
      </w:tr>
      <w:tr w:rsidR="00485A02" w:rsidRPr="00475A13" w14:paraId="6F80DF97" w14:textId="77777777" w:rsidTr="000D0A7D">
        <w:tc>
          <w:tcPr>
            <w:tcW w:w="4050" w:type="dxa"/>
          </w:tcPr>
          <w:p w14:paraId="62FF1032" w14:textId="77777777" w:rsidR="00485A02" w:rsidRPr="00475A1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1D41B3" w14:textId="0EEE56F6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1</w:t>
            </w:r>
            <w:r w:rsidR="00A47D53" w:rsidRPr="00A47D5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736E73AC" w14:textId="7777777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8933B" w14:textId="724E4C5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3415211D" w14:textId="7777777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9A437EB" w14:textId="0CC05824" w:rsidR="00485A02" w:rsidRPr="00A47D53" w:rsidRDefault="00A47D53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</w:tcPr>
          <w:p w14:paraId="1C01F8CE" w14:textId="7777777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B2C6CA" w14:textId="16BD02D9" w:rsidR="00485A02" w:rsidRPr="004D3C06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85A02" w:rsidRPr="00475A13" w14:paraId="6A5CE0E7" w14:textId="77777777" w:rsidTr="000D0A7D">
        <w:tc>
          <w:tcPr>
            <w:tcW w:w="4050" w:type="dxa"/>
          </w:tcPr>
          <w:p w14:paraId="3E0E8424" w14:textId="77777777" w:rsidR="00485A02" w:rsidRPr="00475A1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F01C4A" w14:textId="337B201F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7</w:t>
            </w:r>
            <w:r w:rsidR="00A47D53" w:rsidRPr="00A47D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F7A1A1A" w14:textId="7777777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481B67" w14:textId="028608DC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</w:tcPr>
          <w:p w14:paraId="1B5034F5" w14:textId="7777777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C5C1D" w14:textId="7D87D638" w:rsidR="00485A02" w:rsidRPr="00A47D53" w:rsidRDefault="00A47D53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7D53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70" w:type="dxa"/>
          </w:tcPr>
          <w:p w14:paraId="4836BED1" w14:textId="77777777" w:rsidR="00485A02" w:rsidRPr="00A47D53" w:rsidRDefault="00485A02" w:rsidP="00485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43428C" w14:textId="144EEB85" w:rsidR="00485A02" w:rsidRPr="004D3C06" w:rsidRDefault="00485A02" w:rsidP="00485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218</w:t>
            </w:r>
          </w:p>
        </w:tc>
      </w:tr>
    </w:tbl>
    <w:p w14:paraId="7D668443" w14:textId="77777777" w:rsidR="004B53BF" w:rsidRDefault="004B53BF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D84810" w14:textId="3421527E" w:rsidR="00134AC0" w:rsidRPr="00475A13" w:rsidRDefault="00134AC0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75A13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B1F1D62" w14:textId="77777777" w:rsidR="008658F6" w:rsidRPr="00475A13" w:rsidRDefault="008658F6" w:rsidP="00865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2700"/>
        <w:gridCol w:w="270"/>
        <w:gridCol w:w="3780"/>
      </w:tblGrid>
      <w:tr w:rsidR="00FD3704" w:rsidRPr="00475A13" w14:paraId="4BE5FF40" w14:textId="77777777" w:rsidTr="004B53BF">
        <w:tc>
          <w:tcPr>
            <w:tcW w:w="3060" w:type="dxa"/>
            <w:hideMark/>
          </w:tcPr>
          <w:p w14:paraId="584F7E72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0" w:type="dxa"/>
          </w:tcPr>
          <w:p w14:paraId="7CB2BFBD" w14:textId="703F7440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72BE2D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324CEB27" w14:textId="47AC9DEF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.8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D3704" w:rsidRPr="00475A13" w14:paraId="208A1AE7" w14:textId="77777777" w:rsidTr="004B53BF">
        <w:tc>
          <w:tcPr>
            <w:tcW w:w="3060" w:type="dxa"/>
            <w:hideMark/>
          </w:tcPr>
          <w:p w14:paraId="517E0A0C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0" w:type="dxa"/>
          </w:tcPr>
          <w:p w14:paraId="6B54595B" w14:textId="4D5BB229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DF4E096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6589CF4" w14:textId="0BD71115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D3704" w:rsidRPr="00475A13" w14:paraId="17E3643B" w14:textId="77777777" w:rsidTr="004B53BF">
        <w:tc>
          <w:tcPr>
            <w:tcW w:w="3060" w:type="dxa"/>
            <w:hideMark/>
          </w:tcPr>
          <w:p w14:paraId="6D36D6B9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0" w:type="dxa"/>
          </w:tcPr>
          <w:p w14:paraId="6BD869FF" w14:textId="51CEB2EC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8673FF7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C0DC8F6" w14:textId="3AFCBB0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7.18 </w:t>
            </w:r>
            <w:r w:rsidR="00C417F7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 xml:space="preserve"> 57.30 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FD3704" w:rsidRPr="00475A13" w14:paraId="128F87CE" w14:textId="77777777" w:rsidTr="004B53BF">
        <w:tc>
          <w:tcPr>
            <w:tcW w:w="3060" w:type="dxa"/>
            <w:hideMark/>
          </w:tcPr>
          <w:p w14:paraId="0988DD44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0" w:type="dxa"/>
          </w:tcPr>
          <w:p w14:paraId="629D2529" w14:textId="01B2F462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A77D39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517BB9B0" w14:textId="3A0A3090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FD3704" w:rsidRPr="00475A13" w14:paraId="292CF1FD" w14:textId="77777777" w:rsidTr="004B53BF">
        <w:tc>
          <w:tcPr>
            <w:tcW w:w="3060" w:type="dxa"/>
            <w:hideMark/>
          </w:tcPr>
          <w:p w14:paraId="2759AEC6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2700" w:type="dxa"/>
          </w:tcPr>
          <w:p w14:paraId="3692999A" w14:textId="4956159D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1B8136" w14:textId="77777777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hideMark/>
          </w:tcPr>
          <w:p w14:paraId="0738CD69" w14:textId="781C4993" w:rsidR="00FD3704" w:rsidRPr="00475A13" w:rsidRDefault="00FD3704" w:rsidP="00FD37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475A13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ของตารางมรณะไทย ปี </w:t>
            </w:r>
            <w:r w:rsidRPr="00475A13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79CEF234" w14:textId="77777777" w:rsidR="00FD3704" w:rsidRDefault="00FD3704" w:rsidP="00DC4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3EC26DE" w14:textId="77777777" w:rsidR="002F6FD4" w:rsidRDefault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highlight w:val="yellow"/>
        </w:rPr>
      </w:pPr>
      <w:r>
        <w:rPr>
          <w:rFonts w:ascii="Angsana New" w:hAnsi="Angsana New"/>
          <w:b/>
          <w:bCs/>
          <w:sz w:val="26"/>
          <w:szCs w:val="26"/>
          <w:highlight w:val="yellow"/>
        </w:rPr>
        <w:br w:type="page"/>
      </w:r>
    </w:p>
    <w:p w14:paraId="4CCA4CA5" w14:textId="39DB7891" w:rsidR="00835E30" w:rsidRPr="004B53BF" w:rsidRDefault="00DC4683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C3BE5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CC3BE5">
        <w:rPr>
          <w:rFonts w:ascii="Angsana New" w:hAnsi="Angsana New"/>
          <w:b/>
          <w:bCs/>
          <w:sz w:val="26"/>
          <w:szCs w:val="26"/>
        </w:rPr>
        <w:tab/>
      </w:r>
      <w:r w:rsidR="00832641" w:rsidRPr="00CC3BE5">
        <w:rPr>
          <w:rFonts w:ascii="Angsana New" w:hAnsi="Angsana New" w:hint="cs"/>
          <w:b/>
          <w:bCs/>
          <w:sz w:val="26"/>
          <w:szCs w:val="26"/>
          <w:cs/>
        </w:rPr>
        <w:t>ทุนเรือนหุ้น และ</w:t>
      </w:r>
      <w:r w:rsidR="00835E30" w:rsidRPr="00CC3BE5">
        <w:rPr>
          <w:rFonts w:ascii="Angsana New" w:hAnsi="Angsana New"/>
          <w:b/>
          <w:bCs/>
          <w:sz w:val="26"/>
          <w:szCs w:val="26"/>
          <w:cs/>
        </w:rPr>
        <w:t>ใบสำคัญแสดงสิทธิ</w:t>
      </w:r>
    </w:p>
    <w:p w14:paraId="40A5BEED" w14:textId="77777777" w:rsidR="0084504C" w:rsidRPr="004B53BF" w:rsidRDefault="0084504C" w:rsidP="00835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325976FD" w14:textId="6F3E26E9" w:rsidR="00A90A05" w:rsidRPr="004B53BF" w:rsidRDefault="004725E7" w:rsidP="006F7DA4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="00091270" w:rsidRPr="004B53BF">
        <w:rPr>
          <w:rFonts w:ascii="Angsana New" w:hAnsi="Angsana New" w:hint="cs"/>
          <w:sz w:val="26"/>
          <w:szCs w:val="26"/>
        </w:rPr>
        <w:t xml:space="preserve">21 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91270" w:rsidRPr="004B53BF">
        <w:rPr>
          <w:rFonts w:ascii="Angsana New" w:hAnsi="Angsana New" w:hint="cs"/>
          <w:sz w:val="26"/>
          <w:szCs w:val="26"/>
        </w:rPr>
        <w:t>2565</w:t>
      </w:r>
      <w:r w:rsidR="00091270" w:rsidRPr="004B53BF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</w:t>
      </w:r>
      <w:r w:rsidR="002A34A8" w:rsidRPr="004B53BF">
        <w:rPr>
          <w:rFonts w:ascii="Angsana New" w:hAnsi="Angsana New" w:hint="cs"/>
          <w:sz w:val="26"/>
          <w:szCs w:val="26"/>
          <w:cs/>
        </w:rPr>
        <w:t>การออกและจัดสรรใบสำคัญแสดงสิทธิที่จะซื้อหุ้นสามัญของบริษัท</w:t>
      </w:r>
      <w:r w:rsidR="00223BB2" w:rsidRPr="004B53BF">
        <w:rPr>
          <w:rFonts w:ascii="Angsana New" w:hAnsi="Angsana New" w:hint="cs"/>
          <w:sz w:val="26"/>
          <w:szCs w:val="26"/>
          <w:cs/>
        </w:rPr>
        <w:t xml:space="preserve"> ครั้งที่ </w:t>
      </w:r>
      <w:r w:rsidR="00223BB2" w:rsidRPr="004B53BF">
        <w:rPr>
          <w:rFonts w:ascii="Angsana New" w:hAnsi="Angsana New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2A34A8" w:rsidRPr="004B53BF">
        <w:rPr>
          <w:rFonts w:ascii="Angsana New" w:hAnsi="Angsana New" w:hint="cs"/>
          <w:sz w:val="26"/>
          <w:szCs w:val="26"/>
        </w:rPr>
        <w:t>(</w:t>
      </w:r>
      <w:r w:rsidR="002553F9" w:rsidRPr="004B53BF">
        <w:rPr>
          <w:rFonts w:ascii="Angsana New" w:hAnsi="Angsana New"/>
          <w:sz w:val="26"/>
          <w:szCs w:val="26"/>
        </w:rPr>
        <w:t>“</w:t>
      </w:r>
      <w:r w:rsidR="002A34A8" w:rsidRPr="004B53BF">
        <w:rPr>
          <w:rFonts w:ascii="Angsana New" w:hAnsi="Angsana New" w:hint="cs"/>
          <w:sz w:val="26"/>
          <w:szCs w:val="26"/>
        </w:rPr>
        <w:t>CPANEL-W1</w:t>
      </w:r>
      <w:r w:rsidR="002553F9" w:rsidRPr="004B53BF">
        <w:rPr>
          <w:rFonts w:ascii="Angsana New" w:hAnsi="Angsana New"/>
          <w:sz w:val="26"/>
          <w:szCs w:val="26"/>
        </w:rPr>
        <w:t>”</w:t>
      </w:r>
      <w:r w:rsidR="002A34A8" w:rsidRPr="004B53BF">
        <w:rPr>
          <w:rFonts w:ascii="Angsana New" w:hAnsi="Angsana New" w:hint="cs"/>
          <w:sz w:val="26"/>
          <w:szCs w:val="26"/>
        </w:rPr>
        <w:t xml:space="preserve">)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="002A34A8" w:rsidRPr="004B53BF">
        <w:rPr>
          <w:rFonts w:ascii="Angsana New" w:hAnsi="Angsana New" w:hint="cs"/>
          <w:sz w:val="26"/>
          <w:szCs w:val="26"/>
        </w:rPr>
        <w:t xml:space="preserve">32,000,000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หน่วย โดยไม่คิดมูลค่าให้แก่ผู้ถือหุ้นเดิมในอัตราส่วน </w:t>
      </w:r>
      <w:r w:rsidR="002A34A8" w:rsidRPr="004B53BF">
        <w:rPr>
          <w:rFonts w:ascii="Angsana New" w:hAnsi="Angsana New" w:hint="cs"/>
          <w:sz w:val="26"/>
          <w:szCs w:val="26"/>
        </w:rPr>
        <w:t>5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หุ้น</w:t>
      </w:r>
      <w:r w:rsidR="0045529E" w:rsidRPr="004B53BF">
        <w:rPr>
          <w:rFonts w:ascii="Angsana New" w:hAnsi="Angsana New" w:hint="cs"/>
          <w:sz w:val="26"/>
          <w:szCs w:val="26"/>
          <w:cs/>
        </w:rPr>
        <w:t>สามัญ</w:t>
      </w:r>
      <w:r w:rsidR="0045529E">
        <w:rPr>
          <w:rFonts w:ascii="Angsana New" w:hAnsi="Angsana New" w:hint="cs"/>
          <w:sz w:val="26"/>
          <w:szCs w:val="26"/>
          <w:cs/>
        </w:rPr>
        <w:t xml:space="preserve">                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ต่อใบสำคัญแสดงสิทธิ </w:t>
      </w:r>
      <w:r w:rsidR="002A34A8" w:rsidRPr="004B53BF">
        <w:rPr>
          <w:rFonts w:ascii="Angsana New" w:hAnsi="Angsana New" w:hint="cs"/>
          <w:sz w:val="26"/>
          <w:szCs w:val="26"/>
        </w:rPr>
        <w:t>1</w:t>
      </w:r>
      <w:r w:rsidR="002A34A8" w:rsidRPr="004B53BF">
        <w:rPr>
          <w:rFonts w:ascii="Angsana New" w:hAnsi="Angsana New" w:hint="cs"/>
          <w:sz w:val="26"/>
          <w:szCs w:val="26"/>
          <w:cs/>
        </w:rPr>
        <w:t xml:space="preserve"> หน่วย </w:t>
      </w:r>
      <w:r w:rsidR="0011233E" w:rsidRPr="004B53BF">
        <w:rPr>
          <w:rFonts w:ascii="Angsana New" w:hAnsi="Angsana New"/>
          <w:sz w:val="26"/>
          <w:szCs w:val="26"/>
        </w:rPr>
        <w:t xml:space="preserve">CPANEL-W1 </w:t>
      </w:r>
      <w:r w:rsidR="0011233E" w:rsidRPr="004B53BF">
        <w:rPr>
          <w:rFonts w:ascii="Angsana New" w:hAnsi="Angsana New" w:hint="cs"/>
          <w:sz w:val="26"/>
          <w:szCs w:val="26"/>
          <w:cs/>
        </w:rPr>
        <w:t>เป็นใบสำคัญแสดงสิทธิชนิด</w:t>
      </w:r>
      <w:r w:rsidR="0011233E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11233E" w:rsidRPr="004B53BF">
        <w:rPr>
          <w:rFonts w:ascii="Angsana New" w:hAnsi="Angsana New" w:hint="cs"/>
          <w:sz w:val="26"/>
          <w:szCs w:val="26"/>
          <w:cs/>
        </w:rPr>
        <w:t>สามารถ</w:t>
      </w:r>
      <w:r w:rsidR="0011233E" w:rsidRPr="004B53BF">
        <w:rPr>
          <w:rFonts w:ascii="Angsana New" w:hAnsi="Angsana New"/>
          <w:sz w:val="26"/>
          <w:szCs w:val="26"/>
          <w:cs/>
        </w:rPr>
        <w:t>เปลี่ยนมือได้</w:t>
      </w:r>
      <w:r w:rsidR="0011233E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บริษัทได้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ออก</w:t>
      </w:r>
      <w:r w:rsidR="002A34A8"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ที่จะ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ซื้อหุ้น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สามัญ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จำนวน </w:t>
      </w:r>
      <w:r w:rsidR="002008AF" w:rsidRPr="004B53BF">
        <w:rPr>
          <w:rFonts w:asciiTheme="majorBidi" w:eastAsia="Cordia New" w:hAnsiTheme="majorBidi" w:cstheme="majorBidi"/>
          <w:sz w:val="26"/>
          <w:szCs w:val="26"/>
        </w:rPr>
        <w:t xml:space="preserve">31,998,505 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หน่วย </w:t>
      </w:r>
      <w:r w:rsidR="002008AF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ใ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ห้</w:t>
      </w:r>
      <w:r w:rsidR="002A34A8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แก่</w:t>
      </w:r>
      <w:r w:rsidR="00A90A05" w:rsidRPr="004B53BF">
        <w:rPr>
          <w:rFonts w:asciiTheme="majorBidi" w:eastAsia="Cordia New" w:hAnsiTheme="majorBidi" w:cstheme="majorBidi" w:hint="cs"/>
          <w:sz w:val="26"/>
          <w:szCs w:val="26"/>
          <w:cs/>
        </w:rPr>
        <w:t>ผู้ถือหุ้นเดิม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>ของบริษัท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>แล้วเมื่อวันที่</w:t>
      </w:r>
      <w:r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="005A1671" w:rsidRPr="004B53BF">
        <w:rPr>
          <w:rFonts w:asciiTheme="majorBidi" w:eastAsia="Cordia New" w:hAnsiTheme="majorBidi" w:cstheme="majorBidi"/>
          <w:sz w:val="26"/>
          <w:szCs w:val="26"/>
        </w:rPr>
        <w:t>16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="001F589C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736D1D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90A05" w:rsidRPr="004B53BF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="00736D1D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รายละเอียดของใบสำคัญแสดงสิทธิ </w:t>
      </w:r>
      <w:bookmarkStart w:id="6" w:name="_Hlk109981644"/>
      <w:r w:rsidR="00736D1D" w:rsidRPr="004B53BF">
        <w:rPr>
          <w:rFonts w:ascii="Angsana New" w:hAnsi="Angsana New" w:hint="cs"/>
          <w:sz w:val="26"/>
          <w:szCs w:val="26"/>
        </w:rPr>
        <w:t>CPANEL-W1</w:t>
      </w:r>
      <w:r w:rsidR="00736D1D" w:rsidRPr="004B53BF">
        <w:rPr>
          <w:rFonts w:ascii="Angsana New" w:hAnsi="Angsana New" w:hint="cs"/>
          <w:sz w:val="26"/>
          <w:szCs w:val="26"/>
          <w:cs/>
        </w:rPr>
        <w:t xml:space="preserve"> </w:t>
      </w:r>
      <w:bookmarkEnd w:id="6"/>
      <w:r w:rsidR="00736D1D" w:rsidRPr="004B53BF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C56A86B" w14:textId="77777777" w:rsidR="00091270" w:rsidRPr="004B53BF" w:rsidRDefault="00091270" w:rsidP="00A90A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ook w:val="04A0" w:firstRow="1" w:lastRow="0" w:firstColumn="1" w:lastColumn="0" w:noHBand="0" w:noVBand="1"/>
      </w:tblPr>
      <w:tblGrid>
        <w:gridCol w:w="2250"/>
        <w:gridCol w:w="7578"/>
      </w:tblGrid>
      <w:tr w:rsidR="003E6C33" w:rsidRPr="004B53BF" w14:paraId="34BB4CD0" w14:textId="77777777" w:rsidTr="00F66452">
        <w:tc>
          <w:tcPr>
            <w:tcW w:w="2250" w:type="dxa"/>
          </w:tcPr>
          <w:p w14:paraId="21B78DA4" w14:textId="4A136D8D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อัตราการใช้สิทธิ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19C1A3F2" w14:textId="5731C6A9" w:rsidR="003E6C33" w:rsidRPr="004B53BF" w:rsidRDefault="003E6C33" w:rsidP="003E6C33">
            <w:pPr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ใบสำคัญแสดงสิทธิ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หน่วย มีสิทธิซื้อหุ้นสามัญได้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</w:p>
        </w:tc>
      </w:tr>
      <w:tr w:rsidR="00763FD3" w:rsidRPr="004B53BF" w14:paraId="5317E144" w14:textId="77777777" w:rsidTr="00F66452">
        <w:tc>
          <w:tcPr>
            <w:tcW w:w="2250" w:type="dxa"/>
          </w:tcPr>
          <w:p w14:paraId="6C63EB22" w14:textId="77777777" w:rsidR="00763FD3" w:rsidRPr="004B53BF" w:rsidRDefault="00763FD3" w:rsidP="00763FD3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5040700F" w14:textId="77777777" w:rsidR="00763FD3" w:rsidRPr="004B53BF" w:rsidRDefault="00763FD3" w:rsidP="00763FD3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797E62BA" w14:textId="77777777" w:rsidTr="00F66452">
        <w:tc>
          <w:tcPr>
            <w:tcW w:w="2250" w:type="dxa"/>
          </w:tcPr>
          <w:p w14:paraId="2A7F6B80" w14:textId="69C110A6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ราคาใช้สิทธิ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754BD6DA" w14:textId="6C0E4F48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ต่อหุ้น</w:t>
            </w:r>
            <w:r w:rsidR="001B2E0E" w:rsidRPr="004B53BF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ราคาการใช้สิทธิอาจเปลี่ยนแปลงในภายหลังตามเงื่อนไขการปรับสิทธิ</w:t>
            </w:r>
            <w:r w:rsidR="000011E7">
              <w:rPr>
                <w:rFonts w:ascii="Angsana New" w:hAnsi="Angsana New" w:hint="cs"/>
                <w:sz w:val="26"/>
                <w:szCs w:val="26"/>
                <w:cs/>
              </w:rPr>
              <w:t>เป็นครั้งคราว</w:t>
            </w:r>
            <w:r w:rsidR="001B2E0E" w:rsidRPr="004B53B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63FD3" w:rsidRPr="004B53BF" w14:paraId="77A75D53" w14:textId="77777777" w:rsidTr="00A158C8">
        <w:tc>
          <w:tcPr>
            <w:tcW w:w="2250" w:type="dxa"/>
          </w:tcPr>
          <w:p w14:paraId="107A2277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3888EAE0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6C33" w:rsidRPr="004B53BF" w14:paraId="2EEB2DEA" w14:textId="77777777" w:rsidTr="00F66452">
        <w:tc>
          <w:tcPr>
            <w:tcW w:w="2250" w:type="dxa"/>
          </w:tcPr>
          <w:p w14:paraId="4E813D0C" w14:textId="04AD75F2" w:rsidR="003E6C33" w:rsidRPr="004B53BF" w:rsidRDefault="003E6C33" w:rsidP="003E6C33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ระยะเวลาการใช้สิทธิ</w:t>
            </w:r>
            <w:r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4F0FDF02" w14:textId="3BF5342A" w:rsidR="003E6C33" w:rsidRPr="004B53BF" w:rsidRDefault="003E6C33" w:rsidP="003E6C3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ได้ทั้งหมดหรือเพียงบางส่วน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ได้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ครั้ง </w:t>
            </w:r>
            <w:r w:rsidR="00F66452" w:rsidRPr="004B53BF">
              <w:rPr>
                <w:rFonts w:ascii="Angsana New" w:hAnsi="Angsana New" w:hint="cs"/>
                <w:sz w:val="26"/>
                <w:szCs w:val="26"/>
                <w:cs/>
              </w:rPr>
              <w:t>คือ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 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2566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พฤษภาคม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29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2567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และวันที่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15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2568 </w:t>
            </w:r>
          </w:p>
        </w:tc>
      </w:tr>
      <w:tr w:rsidR="00763FD3" w:rsidRPr="004B53BF" w14:paraId="56EDAA6E" w14:textId="77777777" w:rsidTr="00A158C8">
        <w:tc>
          <w:tcPr>
            <w:tcW w:w="2250" w:type="dxa"/>
          </w:tcPr>
          <w:p w14:paraId="6AB44411" w14:textId="77777777" w:rsidR="00763FD3" w:rsidRPr="004B53BF" w:rsidRDefault="00763FD3" w:rsidP="00A158C8">
            <w:pPr>
              <w:spacing w:line="240" w:lineRule="auto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7578" w:type="dxa"/>
          </w:tcPr>
          <w:p w14:paraId="20A43764" w14:textId="77777777" w:rsidR="00763FD3" w:rsidRPr="004B53BF" w:rsidRDefault="00763FD3" w:rsidP="00A158C8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90A05" w:rsidRPr="004B53BF" w14:paraId="7CF1A484" w14:textId="77777777" w:rsidTr="00F66452">
        <w:tc>
          <w:tcPr>
            <w:tcW w:w="2250" w:type="dxa"/>
          </w:tcPr>
          <w:p w14:paraId="31781664" w14:textId="201CA7DB" w:rsidR="00A90A05" w:rsidRPr="004B53BF" w:rsidRDefault="00B70031" w:rsidP="00503A7D">
            <w:pPr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eastAsia="Cordia New" w:hAnsi="Angsana New" w:hint="cs"/>
                <w:sz w:val="26"/>
                <w:szCs w:val="26"/>
                <w:cs/>
              </w:rPr>
              <w:t>อายุใบสำคัญแสดงสิทธิ</w:t>
            </w:r>
            <w:r w:rsidR="00A90A05" w:rsidRPr="004B53BF">
              <w:rPr>
                <w:rFonts w:ascii="Angsana New" w:eastAsia="Cordia New" w:hAnsi="Angsana New" w:hint="cs"/>
                <w:sz w:val="26"/>
                <w:szCs w:val="26"/>
              </w:rPr>
              <w:t>:</w:t>
            </w:r>
          </w:p>
        </w:tc>
        <w:tc>
          <w:tcPr>
            <w:tcW w:w="7578" w:type="dxa"/>
          </w:tcPr>
          <w:p w14:paraId="66FFC33B" w14:textId="6AFB85F1" w:rsidR="00A90A05" w:rsidRPr="004B53BF" w:rsidRDefault="00A90A05" w:rsidP="00503A7D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4B5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นับจากวันที่</w:t>
            </w:r>
            <w:r w:rsidR="00F46059" w:rsidRPr="004B53BF">
              <w:rPr>
                <w:rFonts w:ascii="Angsana New" w:hAnsi="Angsana New" w:hint="cs"/>
                <w:sz w:val="26"/>
                <w:szCs w:val="26"/>
                <w:cs/>
              </w:rPr>
              <w:t>ออกใบสำคัญแสดงสิทธิ</w:t>
            </w:r>
            <w:r w:rsidR="005A1671" w:rsidRPr="004B53BF">
              <w:rPr>
                <w:rFonts w:ascii="Angsana New" w:hAnsi="Angsana New" w:hint="cs"/>
                <w:sz w:val="26"/>
                <w:szCs w:val="26"/>
                <w:cs/>
              </w:rPr>
              <w:t>ให้แก่ผู้ถือหุ้น</w:t>
            </w:r>
            <w:r w:rsidR="00C417F7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</w:p>
        </w:tc>
      </w:tr>
    </w:tbl>
    <w:p w14:paraId="104B4317" w14:textId="64546008" w:rsidR="00A90A05" w:rsidRPr="004B53BF" w:rsidRDefault="00A90A05" w:rsidP="00475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38811229" w14:textId="4F897997" w:rsidR="0084504C" w:rsidRPr="00372B95" w:rsidRDefault="0084504C" w:rsidP="0084504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  <w:r w:rsidRPr="00372B95">
        <w:rPr>
          <w:rFonts w:ascii="Angsana New" w:hAnsi="Angsana New" w:hint="cs"/>
          <w:sz w:val="26"/>
          <w:szCs w:val="26"/>
          <w:cs/>
        </w:rPr>
        <w:t>บริษัทนำใบสำคัญแสดงสิทธิ</w:t>
      </w:r>
      <w:r w:rsidR="008B70A5" w:rsidRPr="00372B95">
        <w:rPr>
          <w:rFonts w:ascii="Angsana New" w:hAnsi="Angsana New" w:hint="cs"/>
          <w:sz w:val="26"/>
          <w:szCs w:val="26"/>
          <w:cs/>
        </w:rPr>
        <w:t xml:space="preserve"> </w:t>
      </w:r>
      <w:r w:rsidR="008B70A5" w:rsidRPr="00372B95">
        <w:rPr>
          <w:rFonts w:ascii="Angsana New" w:hAnsi="Angsana New" w:hint="cs"/>
          <w:sz w:val="26"/>
          <w:szCs w:val="26"/>
        </w:rPr>
        <w:t>CPANEL-W1</w:t>
      </w:r>
      <w:r w:rsidR="008B70A5" w:rsidRPr="00372B95">
        <w:rPr>
          <w:rFonts w:ascii="Angsana New" w:hAnsi="Angsana New" w:hint="cs"/>
          <w:sz w:val="26"/>
          <w:szCs w:val="26"/>
          <w:cs/>
        </w:rPr>
        <w:t xml:space="preserve"> </w:t>
      </w:r>
      <w:r w:rsidRPr="00372B95">
        <w:rPr>
          <w:rFonts w:ascii="Angsana New" w:hAnsi="Angsana New" w:hint="cs"/>
          <w:sz w:val="26"/>
          <w:szCs w:val="26"/>
          <w:cs/>
        </w:rPr>
        <w:t xml:space="preserve">เข้าจดทะเบียนกับตลาดหลักทรัพย์ เอ็ม เอ ไอ เมื่อวันที่ </w:t>
      </w:r>
      <w:r w:rsidRPr="00372B95">
        <w:rPr>
          <w:rFonts w:ascii="Angsana New" w:hAnsi="Angsana New" w:hint="cs"/>
          <w:sz w:val="26"/>
          <w:szCs w:val="26"/>
        </w:rPr>
        <w:t>30</w:t>
      </w:r>
      <w:r w:rsidRPr="00372B95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372B95">
        <w:rPr>
          <w:rFonts w:ascii="Angsana New" w:hAnsi="Angsana New" w:hint="cs"/>
          <w:sz w:val="26"/>
          <w:szCs w:val="26"/>
        </w:rPr>
        <w:t>2565</w:t>
      </w:r>
    </w:p>
    <w:p w14:paraId="6ED9A1EF" w14:textId="71B17643" w:rsidR="003854B9" w:rsidRPr="00372B95" w:rsidRDefault="00385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59D28F" w14:textId="7C045CD6" w:rsidR="00372B95" w:rsidRPr="00372B95" w:rsidRDefault="00372B95" w:rsidP="00372B95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>
        <w:rPr>
          <w:rFonts w:ascii="Angsana New" w:eastAsia="Times New Roman" w:hAnsi="Angsana New" w:cs="Angsana New" w:hint="cs"/>
          <w:sz w:val="26"/>
          <w:szCs w:val="26"/>
          <w:cs/>
        </w:rPr>
        <w:t>รายการเคลื่อนไหวของใบสำคัญแส</w:t>
      </w:r>
      <w:r w:rsidR="000011E7">
        <w:rPr>
          <w:rFonts w:ascii="Angsana New" w:eastAsia="Times New Roman" w:hAnsi="Angsana New" w:cs="Angsana New" w:hint="cs"/>
          <w:sz w:val="26"/>
          <w:szCs w:val="26"/>
          <w:cs/>
        </w:rPr>
        <w:t>ด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>งสิทธิที่จะซื้อหุ้นสามัญสำหรับงวด</w:t>
      </w:r>
      <w:r w:rsidR="001322B9">
        <w:rPr>
          <w:rFonts w:ascii="Angsana New" w:eastAsia="Times New Roman" w:hAnsi="Angsana New" w:cs="Angsana New" w:hint="cs"/>
          <w:sz w:val="26"/>
          <w:szCs w:val="26"/>
          <w:cs/>
        </w:rPr>
        <w:t>เก้า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เดือนสิ้นสุดวันที่ </w:t>
      </w:r>
      <w:r>
        <w:rPr>
          <w:rFonts w:ascii="Angsana New" w:eastAsia="Times New Roman" w:hAnsi="Angsana New" w:cs="Angsana New"/>
          <w:sz w:val="26"/>
          <w:szCs w:val="26"/>
        </w:rPr>
        <w:t xml:space="preserve">30 </w:t>
      </w:r>
      <w:r w:rsidR="001322B9">
        <w:rPr>
          <w:rFonts w:ascii="Angsana New" w:eastAsia="Times New Roman" w:hAnsi="Angsana New" w:cs="Angsana New" w:hint="cs"/>
          <w:sz w:val="26"/>
          <w:szCs w:val="26"/>
          <w:cs/>
        </w:rPr>
        <w:t>กันยา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ยน </w:t>
      </w:r>
      <w:r>
        <w:rPr>
          <w:rFonts w:ascii="Angsana New" w:eastAsia="Times New Roman" w:hAnsi="Angsana New" w:cs="Angsana New"/>
          <w:sz w:val="26"/>
          <w:szCs w:val="26"/>
        </w:rPr>
        <w:t xml:space="preserve">2566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 </w:t>
      </w:r>
      <w:r>
        <w:rPr>
          <w:rFonts w:ascii="Angsana New" w:eastAsia="Times New Roman" w:hAnsi="Angsana New" w:cs="Angsana New"/>
          <w:sz w:val="26"/>
          <w:szCs w:val="26"/>
        </w:rPr>
        <w:t xml:space="preserve">2565 </w:t>
      </w:r>
      <w:r>
        <w:rPr>
          <w:rFonts w:ascii="Angsana New" w:eastAsia="Times New Roman" w:hAnsi="Angsana New" w:cs="Angsana New" w:hint="cs"/>
          <w:sz w:val="26"/>
          <w:szCs w:val="26"/>
          <w:cs/>
        </w:rPr>
        <w:t>มีดังนี้</w:t>
      </w:r>
    </w:p>
    <w:p w14:paraId="4D85FFEA" w14:textId="77777777" w:rsidR="00E227A1" w:rsidRPr="00C2345C" w:rsidRDefault="00E227A1" w:rsidP="00E227A1">
      <w:pPr>
        <w:pStyle w:val="NoSpacing"/>
        <w:tabs>
          <w:tab w:val="left" w:pos="0"/>
          <w:tab w:val="left" w:pos="13467"/>
        </w:tabs>
        <w:spacing w:line="240" w:lineRule="atLeast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990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46"/>
        <w:gridCol w:w="1110"/>
        <w:gridCol w:w="178"/>
        <w:gridCol w:w="1202"/>
        <w:gridCol w:w="180"/>
        <w:gridCol w:w="1170"/>
        <w:gridCol w:w="180"/>
        <w:gridCol w:w="1170"/>
        <w:gridCol w:w="180"/>
        <w:gridCol w:w="1184"/>
      </w:tblGrid>
      <w:tr w:rsidR="00E227A1" w:rsidRPr="00C2345C" w14:paraId="6E40F3A6" w14:textId="77777777" w:rsidTr="00C2345C">
        <w:trPr>
          <w:cantSplit/>
          <w:trHeight w:val="245"/>
          <w:tblHeader/>
        </w:trPr>
        <w:tc>
          <w:tcPr>
            <w:tcW w:w="3346" w:type="dxa"/>
          </w:tcPr>
          <w:p w14:paraId="28B7992A" w14:textId="77777777" w:rsidR="00E227A1" w:rsidRPr="00C2345C" w:rsidRDefault="00E227A1" w:rsidP="0015427B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67B9BFA" w14:textId="46538063" w:rsidR="00E227A1" w:rsidRPr="00C2345C" w:rsidRDefault="00E227A1" w:rsidP="00C2345C">
            <w:pPr>
              <w:pStyle w:val="acctmergecolhdg"/>
              <w:spacing w:line="240" w:lineRule="atLeast"/>
              <w:ind w:left="-96" w:right="-126"/>
              <w:rPr>
                <w:rFonts w:ascii="Angsana New" w:hAnsi="Angsana New"/>
                <w:b w:val="0"/>
                <w:sz w:val="26"/>
                <w:szCs w:val="26"/>
                <w:lang w:val="en-US" w:bidi="th-TH"/>
              </w:rPr>
            </w:pPr>
            <w:r w:rsidRPr="00C2345C">
              <w:rPr>
                <w:rFonts w:ascii="Angsana New" w:hAnsi="Angsana New" w:hint="cs"/>
                <w:b w:val="0"/>
                <w:sz w:val="26"/>
                <w:szCs w:val="26"/>
                <w:cs/>
                <w:lang w:val="en-US" w:bidi="th-TH"/>
              </w:rPr>
              <w:t>ราคาเสนอขาย</w:t>
            </w:r>
          </w:p>
        </w:tc>
        <w:tc>
          <w:tcPr>
            <w:tcW w:w="178" w:type="dxa"/>
          </w:tcPr>
          <w:p w14:paraId="6F1B96BE" w14:textId="77777777" w:rsidR="00E227A1" w:rsidRPr="00C2345C" w:rsidRDefault="00E227A1" w:rsidP="0015427B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072D776" w14:textId="1AD44DB2" w:rsidR="00E227A1" w:rsidRPr="00C2345C" w:rsidRDefault="00E227A1" w:rsidP="0015427B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20C074A7" w14:textId="77777777" w:rsidR="00E227A1" w:rsidRPr="00C2345C" w:rsidRDefault="00E227A1" w:rsidP="0015427B">
            <w:pPr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4" w:type="dxa"/>
            <w:gridSpan w:val="3"/>
            <w:tcBorders>
              <w:bottom w:val="single" w:sz="4" w:space="0" w:color="auto"/>
            </w:tcBorders>
          </w:tcPr>
          <w:p w14:paraId="1247F9A5" w14:textId="057F4150" w:rsidR="00E227A1" w:rsidRPr="00C2345C" w:rsidRDefault="00E227A1" w:rsidP="0015427B">
            <w:pPr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227A1" w:rsidRPr="00C2345C" w14:paraId="30F95CCA" w14:textId="77777777" w:rsidTr="00C2345C">
        <w:trPr>
          <w:cantSplit/>
          <w:trHeight w:val="245"/>
          <w:tblHeader/>
        </w:trPr>
        <w:tc>
          <w:tcPr>
            <w:tcW w:w="3346" w:type="dxa"/>
          </w:tcPr>
          <w:p w14:paraId="4CD016CC" w14:textId="77777777" w:rsidR="00E227A1" w:rsidRPr="00C2345C" w:rsidRDefault="00E227A1" w:rsidP="00E227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0" w:type="dxa"/>
          </w:tcPr>
          <w:p w14:paraId="660774BC" w14:textId="2F4375A6" w:rsidR="00E227A1" w:rsidRPr="00C2345C" w:rsidRDefault="00E227A1" w:rsidP="00E227A1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ต่อหน่วย</w:t>
            </w:r>
          </w:p>
        </w:tc>
        <w:tc>
          <w:tcPr>
            <w:tcW w:w="178" w:type="dxa"/>
          </w:tcPr>
          <w:p w14:paraId="47164E53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DC7B3EC" w14:textId="276FAC4C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4E428C" w14:textId="77777777" w:rsidR="00E227A1" w:rsidRPr="00C2345C" w:rsidRDefault="00E227A1" w:rsidP="00E227A1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5BB839" w14:textId="1D8B3BF0" w:rsidR="00E227A1" w:rsidRPr="00C2345C" w:rsidRDefault="00E227A1" w:rsidP="00E227A1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33B7217F" w14:textId="77777777" w:rsidR="00E227A1" w:rsidRPr="00C2345C" w:rsidRDefault="00E227A1" w:rsidP="00E227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8CE739" w14:textId="640F2422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F8F2045" w14:textId="77777777" w:rsidR="00E227A1" w:rsidRPr="00C2345C" w:rsidRDefault="00E227A1" w:rsidP="00E227A1">
            <w:pPr>
              <w:pStyle w:val="acctfourfigures"/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0D5B123" w14:textId="393D9AF3" w:rsidR="00E227A1" w:rsidRPr="00C2345C" w:rsidRDefault="00E227A1" w:rsidP="00E227A1">
            <w:pPr>
              <w:pStyle w:val="acctfourfigures"/>
              <w:tabs>
                <w:tab w:val="decimal" w:pos="641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จำนวนเงิน</w:t>
            </w:r>
          </w:p>
        </w:tc>
      </w:tr>
      <w:tr w:rsidR="00E227A1" w:rsidRPr="00C2345C" w14:paraId="35594137" w14:textId="77777777" w:rsidTr="00C2345C">
        <w:trPr>
          <w:cantSplit/>
          <w:trHeight w:val="245"/>
          <w:tblHeader/>
        </w:trPr>
        <w:tc>
          <w:tcPr>
            <w:tcW w:w="3346" w:type="dxa"/>
          </w:tcPr>
          <w:p w14:paraId="69697963" w14:textId="77777777" w:rsidR="00E227A1" w:rsidRPr="00C2345C" w:rsidRDefault="00E227A1" w:rsidP="00E227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0E62BA29" w14:textId="0F725B4B" w:rsidR="00E227A1" w:rsidRPr="00C2345C" w:rsidRDefault="00E227A1" w:rsidP="00E227A1">
            <w:pPr>
              <w:ind w:left="-79" w:right="-4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7C8C7FA6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509EB75" w14:textId="3185F362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พันหน่วย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</w:tcPr>
          <w:p w14:paraId="589AAD90" w14:textId="77777777" w:rsidR="00E227A1" w:rsidRPr="00C2345C" w:rsidRDefault="00E227A1" w:rsidP="00E227A1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0140C8" w14:textId="663A2439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81F1FD5" w14:textId="77777777" w:rsidR="00E227A1" w:rsidRPr="00C2345C" w:rsidRDefault="00E227A1" w:rsidP="00E227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50CCB" w14:textId="1C7B4174" w:rsidR="00E227A1" w:rsidRPr="00C2345C" w:rsidRDefault="00E227A1" w:rsidP="00E227A1">
            <w:pPr>
              <w:ind w:left="-139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พันหน่วย)</w:t>
            </w:r>
          </w:p>
        </w:tc>
        <w:tc>
          <w:tcPr>
            <w:tcW w:w="180" w:type="dxa"/>
          </w:tcPr>
          <w:p w14:paraId="7B987620" w14:textId="77777777" w:rsidR="00E227A1" w:rsidRPr="00C2345C" w:rsidRDefault="00E227A1" w:rsidP="00E227A1">
            <w:pPr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2F8942D" w14:textId="4ACFFC95" w:rsidR="00E227A1" w:rsidRPr="00C2345C" w:rsidRDefault="00E227A1" w:rsidP="00E227A1">
            <w:pPr>
              <w:pStyle w:val="acctfourfigures"/>
              <w:tabs>
                <w:tab w:val="clear" w:pos="765"/>
                <w:tab w:val="decimal" w:pos="353"/>
              </w:tabs>
              <w:spacing w:line="240" w:lineRule="atLeas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พันบาท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227A1" w:rsidRPr="00C2345C" w14:paraId="7411E1E2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C279DAB" w14:textId="58EB0C1A" w:rsidR="00E227A1" w:rsidRPr="00C2345C" w:rsidRDefault="00E227A1" w:rsidP="00E227A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6D875EC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30BF8B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6E31050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9B771F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35D17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B220C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9FEB2C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0DED5F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A582F0E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7A1" w:rsidRPr="00C2345C" w14:paraId="48DC1E6C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D1384F9" w14:textId="75C94BD8" w:rsidR="00E227A1" w:rsidRPr="00C2345C" w:rsidRDefault="00E227A1" w:rsidP="00E227A1">
            <w:pPr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 w:rsid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20E137A0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7B1FAFA4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9A22177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  <w:shd w:val="clear" w:color="auto" w:fill="auto"/>
          </w:tcPr>
          <w:p w14:paraId="2BEA8183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E7749A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151FF1D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B4B4C7" w14:textId="77777777" w:rsidR="00E227A1" w:rsidRPr="00C2345C" w:rsidRDefault="00E227A1" w:rsidP="00E45DE4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2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C882DCD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3F5206D0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227A1" w:rsidRPr="00CD3B25" w14:paraId="57D05CC5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3F87EC4D" w14:textId="77777777" w:rsidR="00E227A1" w:rsidRPr="00CD3B25" w:rsidRDefault="00E227A1" w:rsidP="00E227A1">
            <w:pPr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5C81225C" w14:textId="77777777" w:rsidR="00E227A1" w:rsidRPr="00CD3B25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14:paraId="610FFBD6" w14:textId="77777777" w:rsidR="00E227A1" w:rsidRPr="00CD3B25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3D3D2778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6E20018E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5CE8920E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1380B76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E1C88AE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B45ABE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</w:tcPr>
          <w:p w14:paraId="0D0A1B92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27A1" w:rsidRPr="00C2345C" w14:paraId="5E0390AC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6F83DC43" w14:textId="61B5EE6B" w:rsidR="00E227A1" w:rsidRPr="00C2345C" w:rsidRDefault="00C417F7" w:rsidP="00E227A1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การเคลื่อนไหวในระหว่างงวด</w:t>
            </w:r>
          </w:p>
        </w:tc>
        <w:tc>
          <w:tcPr>
            <w:tcW w:w="1110" w:type="dxa"/>
          </w:tcPr>
          <w:p w14:paraId="30A5E95B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</w:tcPr>
          <w:p w14:paraId="67F61B01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6776D21F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467EA8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9CC270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5DC1F86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B2338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770297E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24F4CA59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7A1" w:rsidRPr="00C2345C" w14:paraId="78448741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49D1F63E" w14:textId="68920DF2" w:rsidR="00E227A1" w:rsidRPr="00C2345C" w:rsidRDefault="00E227A1" w:rsidP="00E227A1">
            <w:pPr>
              <w:ind w:left="56"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="00C417F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การใช้สิทธิโดยผู้ถือใบสำคัญแสดงสิทธิ</w:t>
            </w:r>
          </w:p>
        </w:tc>
        <w:tc>
          <w:tcPr>
            <w:tcW w:w="1110" w:type="dxa"/>
          </w:tcPr>
          <w:p w14:paraId="16E0879C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3EBF3268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47FD853D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14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(3,184)</w:t>
            </w:r>
          </w:p>
        </w:tc>
        <w:tc>
          <w:tcPr>
            <w:tcW w:w="180" w:type="dxa"/>
            <w:shd w:val="clear" w:color="auto" w:fill="auto"/>
          </w:tcPr>
          <w:p w14:paraId="63ED5D9C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2D0B7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1D3C8D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8DE24" w14:textId="77777777" w:rsidR="00E227A1" w:rsidRPr="00CC3BE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C3BE5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</w:tcPr>
          <w:p w14:paraId="1C5EDABB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7DF9EEA1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227A1" w:rsidRPr="00CD3B25" w14:paraId="255BC9DB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7805B0B0" w14:textId="77777777" w:rsidR="00E227A1" w:rsidRPr="00CD3B25" w:rsidRDefault="00E227A1" w:rsidP="00E227A1">
            <w:pPr>
              <w:ind w:left="56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</w:tcPr>
          <w:p w14:paraId="0D583552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C023521" w14:textId="77777777" w:rsidR="00E227A1" w:rsidRPr="00CD3B25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BBCD827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2" w:right="-58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BD2D9B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8B5A31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770FDD31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A5A75F" w14:textId="77777777" w:rsidR="00E227A1" w:rsidRPr="00CC3BE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0C12CA0C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47DDDC5D" w14:textId="77777777" w:rsidR="00E227A1" w:rsidRPr="00CD3B25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227A1" w:rsidRPr="00C2345C" w14:paraId="5BE18069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4D5BA9E1" w14:textId="3DD7F7BA" w:rsidR="00E227A1" w:rsidRPr="00C2345C" w:rsidRDefault="00E227A1" w:rsidP="00E227A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C2345C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1322B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10" w:type="dxa"/>
          </w:tcPr>
          <w:p w14:paraId="5090F5FA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4395E78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07EA1BF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584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B3F2ADF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5C6E94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AD4C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4915B78" w14:textId="77777777" w:rsidR="00E227A1" w:rsidRPr="00CC3BE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6EB7A0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731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</w:tcPr>
          <w:p w14:paraId="4D87555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27A1" w:rsidRPr="00C2345C" w14:paraId="7529EADB" w14:textId="77777777" w:rsidTr="00C2345C">
        <w:trPr>
          <w:cantSplit/>
          <w:trHeight w:val="245"/>
        </w:trPr>
        <w:tc>
          <w:tcPr>
            <w:tcW w:w="3346" w:type="dxa"/>
            <w:shd w:val="clear" w:color="auto" w:fill="auto"/>
          </w:tcPr>
          <w:p w14:paraId="75081083" w14:textId="316B2077" w:rsidR="00E227A1" w:rsidRPr="00C2345C" w:rsidRDefault="00E227A1" w:rsidP="00C2345C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ใบส</w:t>
            </w:r>
            <w:r w:rsid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ำ</w:t>
            </w:r>
            <w:r w:rsidRPr="00C2345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คัญแสดงสิทธิครั้งที่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CPANEL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C2345C">
              <w:rPr>
                <w:rFonts w:ascii="Angsana New" w:hAnsi="Angsana New" w:hint="cs"/>
                <w:sz w:val="26"/>
                <w:szCs w:val="26"/>
                <w:lang w:val="en-GB"/>
              </w:rPr>
              <w:t>W1</w:t>
            </w:r>
            <w:r w:rsidRPr="00C2345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110" w:type="dxa"/>
          </w:tcPr>
          <w:p w14:paraId="516E5FA9" w14:textId="77777777" w:rsidR="00E227A1" w:rsidRPr="00C2345C" w:rsidRDefault="00E227A1" w:rsidP="00E227A1">
            <w:pPr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5.00</w:t>
            </w:r>
          </w:p>
        </w:tc>
        <w:tc>
          <w:tcPr>
            <w:tcW w:w="178" w:type="dxa"/>
            <w:shd w:val="clear" w:color="auto" w:fill="auto"/>
          </w:tcPr>
          <w:p w14:paraId="1258A9CB" w14:textId="77777777" w:rsidR="00E227A1" w:rsidRPr="00C2345C" w:rsidRDefault="00E227A1" w:rsidP="00E227A1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</w:tcPr>
          <w:p w14:paraId="6E768A97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2345C">
              <w:rPr>
                <w:rFonts w:ascii="Angsana New" w:hAnsi="Angsana New" w:hint="cs"/>
                <w:sz w:val="26"/>
                <w:szCs w:val="26"/>
                <w:lang w:bidi="th-TH"/>
              </w:rPr>
              <w:t>28,815</w:t>
            </w:r>
          </w:p>
        </w:tc>
        <w:tc>
          <w:tcPr>
            <w:tcW w:w="180" w:type="dxa"/>
            <w:shd w:val="clear" w:color="auto" w:fill="auto"/>
          </w:tcPr>
          <w:p w14:paraId="54AFA563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689B68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51ED9D1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B971CA4" w14:textId="77777777" w:rsidR="00E227A1" w:rsidRPr="00CC3BE5" w:rsidRDefault="00E227A1" w:rsidP="00E227A1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61"/>
              <w:rPr>
                <w:rFonts w:ascii="Angsana New" w:hAnsi="Angsana New"/>
                <w:sz w:val="26"/>
                <w:szCs w:val="26"/>
              </w:rPr>
            </w:pPr>
            <w:r w:rsidRPr="00CC3BE5">
              <w:rPr>
                <w:rFonts w:ascii="Angsana New" w:hAnsi="Angsana New" w:hint="cs"/>
                <w:sz w:val="26"/>
                <w:szCs w:val="26"/>
              </w:rPr>
              <w:t>31,999</w:t>
            </w:r>
          </w:p>
        </w:tc>
        <w:tc>
          <w:tcPr>
            <w:tcW w:w="180" w:type="dxa"/>
          </w:tcPr>
          <w:p w14:paraId="0F3280C5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4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1F82BA18" w14:textId="77777777" w:rsidR="00E227A1" w:rsidRPr="00C2345C" w:rsidRDefault="00E227A1" w:rsidP="00E227A1">
            <w:pPr>
              <w:pStyle w:val="acctfourfigures"/>
              <w:tabs>
                <w:tab w:val="clear" w:pos="765"/>
                <w:tab w:val="decimal" w:pos="93"/>
              </w:tabs>
              <w:spacing w:line="240" w:lineRule="atLeast"/>
              <w:ind w:left="-79" w:right="-6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345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78FEAFEC" w14:textId="56201305" w:rsidR="00E227A1" w:rsidRPr="00C2345C" w:rsidRDefault="00E22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32B6C532" w14:textId="4E6A7C4C" w:rsidR="0090196D" w:rsidRPr="0018593D" w:rsidRDefault="0090196D" w:rsidP="0090196D">
      <w:pPr>
        <w:jc w:val="thaiDistribute"/>
        <w:rPr>
          <w:rFonts w:ascii="Angsana New" w:hAnsi="Angsana New"/>
          <w:sz w:val="26"/>
          <w:szCs w:val="26"/>
        </w:rPr>
      </w:pPr>
      <w:r w:rsidRPr="002D1A4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2D1A4D">
        <w:rPr>
          <w:rFonts w:ascii="Angsana New" w:hAnsi="Angsana New"/>
          <w:sz w:val="26"/>
          <w:szCs w:val="26"/>
        </w:rPr>
        <w:t xml:space="preserve">31 </w:t>
      </w:r>
      <w:r w:rsidRPr="002D1A4D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2D1A4D">
        <w:rPr>
          <w:rFonts w:ascii="Angsana New" w:hAnsi="Angsana New"/>
          <w:sz w:val="26"/>
          <w:szCs w:val="26"/>
        </w:rPr>
        <w:t xml:space="preserve">2566 </w:t>
      </w:r>
      <w:r w:rsidR="00E227A1">
        <w:rPr>
          <w:rFonts w:ascii="Angsana New" w:hAnsi="Angsana New" w:hint="cs"/>
          <w:sz w:val="26"/>
          <w:szCs w:val="26"/>
          <w:cs/>
        </w:rPr>
        <w:t>มี</w:t>
      </w:r>
      <w:r w:rsidRPr="002D1A4D">
        <w:rPr>
          <w:rFonts w:ascii="Angsana New" w:hAnsi="Angsana New"/>
          <w:sz w:val="26"/>
          <w:szCs w:val="26"/>
          <w:cs/>
        </w:rPr>
        <w:t>ผู้ใช้สิทธิ</w:t>
      </w:r>
      <w:r>
        <w:rPr>
          <w:rFonts w:ascii="Angsana New" w:hAnsi="Angsana New" w:hint="cs"/>
          <w:sz w:val="26"/>
          <w:szCs w:val="26"/>
          <w:cs/>
        </w:rPr>
        <w:t>ซื้อหุ้นสามัญ</w:t>
      </w:r>
      <w:r w:rsidRPr="002D1A4D">
        <w:rPr>
          <w:rFonts w:ascii="Angsana New" w:hAnsi="Angsana New"/>
          <w:sz w:val="26"/>
          <w:szCs w:val="26"/>
          <w:cs/>
        </w:rPr>
        <w:t>ของบริษัท</w:t>
      </w:r>
      <w:r>
        <w:rPr>
          <w:rFonts w:ascii="Angsana New" w:hAnsi="Angsana New" w:hint="cs"/>
          <w:sz w:val="26"/>
          <w:szCs w:val="26"/>
          <w:cs/>
        </w:rPr>
        <w:t>ตามใบสำคัญแสดงสิทธิ</w:t>
      </w:r>
      <w:r w:rsidR="00832641">
        <w:rPr>
          <w:rFonts w:ascii="Angsana New" w:hAnsi="Angsana New" w:hint="cs"/>
          <w:sz w:val="26"/>
          <w:szCs w:val="26"/>
          <w:cs/>
        </w:rPr>
        <w:t xml:space="preserve"> </w:t>
      </w:r>
      <w:r w:rsidR="00832641">
        <w:rPr>
          <w:rFonts w:ascii="Angsana New" w:hAnsi="Angsana New"/>
          <w:sz w:val="26"/>
          <w:szCs w:val="26"/>
        </w:rPr>
        <w:t>CPANEL-W1</w:t>
      </w:r>
      <w:r>
        <w:rPr>
          <w:rFonts w:ascii="Angsana New" w:hAnsi="Angsana New"/>
          <w:sz w:val="26"/>
          <w:szCs w:val="26"/>
        </w:rPr>
        <w:t xml:space="preserve"> </w:t>
      </w:r>
      <w:r w:rsidRPr="002D1A4D">
        <w:rPr>
          <w:rFonts w:ascii="Angsana New" w:hAnsi="Angsana New"/>
          <w:sz w:val="26"/>
          <w:szCs w:val="26"/>
          <w:cs/>
        </w:rPr>
        <w:t>จำนวน</w:t>
      </w:r>
      <w:r w:rsidR="00FC3671">
        <w:rPr>
          <w:rFonts w:ascii="Angsana New" w:hAnsi="Angsana New"/>
          <w:sz w:val="26"/>
          <w:szCs w:val="26"/>
        </w:rPr>
        <w:t xml:space="preserve"> </w:t>
      </w:r>
      <w:r w:rsidR="00E227A1" w:rsidRPr="00E227A1">
        <w:rPr>
          <w:rFonts w:ascii="Angsana New" w:hAnsi="Angsana New"/>
          <w:sz w:val="26"/>
          <w:szCs w:val="26"/>
        </w:rPr>
        <w:t>3</w:t>
      </w:r>
      <w:r w:rsidR="00C417F7">
        <w:rPr>
          <w:rFonts w:ascii="Angsana New" w:hAnsi="Angsana New"/>
          <w:sz w:val="26"/>
          <w:szCs w:val="26"/>
        </w:rPr>
        <w:t>,</w:t>
      </w:r>
      <w:r w:rsidR="00E227A1" w:rsidRPr="00E227A1">
        <w:rPr>
          <w:rFonts w:ascii="Angsana New" w:hAnsi="Angsana New"/>
          <w:sz w:val="26"/>
          <w:szCs w:val="26"/>
        </w:rPr>
        <w:t>1</w:t>
      </w:r>
      <w:r w:rsidR="00C417F7">
        <w:rPr>
          <w:rFonts w:ascii="Angsana New" w:hAnsi="Angsana New"/>
          <w:sz w:val="26"/>
          <w:szCs w:val="26"/>
        </w:rPr>
        <w:t>83,996</w:t>
      </w:r>
      <w:r w:rsidR="00E227A1">
        <w:rPr>
          <w:rFonts w:ascii="Angsana New" w:hAnsi="Angsana New"/>
          <w:sz w:val="26"/>
          <w:szCs w:val="26"/>
        </w:rPr>
        <w:t xml:space="preserve"> </w:t>
      </w:r>
      <w:r w:rsidRPr="002D1A4D">
        <w:rPr>
          <w:rFonts w:ascii="Angsana New" w:hAnsi="Angsana New"/>
          <w:sz w:val="26"/>
          <w:szCs w:val="26"/>
          <w:cs/>
        </w:rPr>
        <w:t>หน่วย</w:t>
      </w:r>
      <w:r w:rsidR="00FC3671">
        <w:rPr>
          <w:rFonts w:ascii="Angsana New" w:hAnsi="Angsana New"/>
          <w:sz w:val="26"/>
          <w:szCs w:val="26"/>
        </w:rPr>
        <w:t xml:space="preserve"> </w:t>
      </w:r>
      <w:r w:rsidR="00832641">
        <w:rPr>
          <w:rFonts w:ascii="Angsana New" w:hAnsi="Angsana New" w:hint="cs"/>
          <w:sz w:val="26"/>
          <w:szCs w:val="26"/>
          <w:cs/>
        </w:rPr>
        <w:t>ใน</w:t>
      </w:r>
      <w:r w:rsidRPr="002D1A4D">
        <w:rPr>
          <w:rFonts w:ascii="Angsana New" w:hAnsi="Angsana New"/>
          <w:sz w:val="26"/>
          <w:szCs w:val="26"/>
          <w:cs/>
        </w:rPr>
        <w:t>ราคา</w:t>
      </w:r>
      <w:r w:rsidR="00C417F7">
        <w:rPr>
          <w:rFonts w:ascii="Angsana New" w:hAnsi="Angsana New"/>
          <w:sz w:val="26"/>
          <w:szCs w:val="26"/>
        </w:rPr>
        <w:t xml:space="preserve">    </w:t>
      </w:r>
      <w:r w:rsidRPr="002D1A4D">
        <w:rPr>
          <w:rFonts w:ascii="Angsana New" w:hAnsi="Angsana New"/>
          <w:sz w:val="26"/>
          <w:szCs w:val="26"/>
          <w:cs/>
        </w:rPr>
        <w:t xml:space="preserve">ใช้สิทธิหน่วยละ </w:t>
      </w:r>
      <w:r w:rsidRPr="002D1A4D">
        <w:rPr>
          <w:rFonts w:ascii="Angsana New" w:hAnsi="Angsana New"/>
          <w:sz w:val="26"/>
          <w:szCs w:val="26"/>
        </w:rPr>
        <w:t>5</w:t>
      </w:r>
      <w:r w:rsidRPr="002D1A4D">
        <w:rPr>
          <w:rFonts w:ascii="Angsana New" w:hAnsi="Angsana New"/>
          <w:sz w:val="26"/>
          <w:szCs w:val="26"/>
          <w:cs/>
        </w:rPr>
        <w:t xml:space="preserve"> บาท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บริษัทได้รับเงิน</w:t>
      </w:r>
      <w:r w:rsidR="00E227A1">
        <w:rPr>
          <w:rFonts w:ascii="Angsana New" w:hAnsi="Angsana New" w:hint="cs"/>
          <w:sz w:val="26"/>
          <w:szCs w:val="26"/>
          <w:cs/>
        </w:rPr>
        <w:t>เพิ่มทุน</w:t>
      </w:r>
      <w:r>
        <w:rPr>
          <w:rFonts w:ascii="Angsana New" w:hAnsi="Angsana New" w:hint="cs"/>
          <w:sz w:val="26"/>
          <w:szCs w:val="26"/>
          <w:cs/>
        </w:rPr>
        <w:t xml:space="preserve">หุ้นสามัญจำนวน </w:t>
      </w:r>
      <w:r w:rsidRPr="002D1A4D">
        <w:rPr>
          <w:rFonts w:ascii="Angsana New" w:hAnsi="Angsana New"/>
          <w:sz w:val="26"/>
          <w:szCs w:val="26"/>
        </w:rPr>
        <w:t xml:space="preserve">15.9 </w:t>
      </w:r>
      <w:r w:rsidRPr="002D1A4D">
        <w:rPr>
          <w:rFonts w:ascii="Angsana New" w:hAnsi="Angsana New"/>
          <w:sz w:val="26"/>
          <w:szCs w:val="26"/>
          <w:cs/>
        </w:rPr>
        <w:t>ล้านบาท</w:t>
      </w:r>
      <w:r w:rsidR="000011E7"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แล้วในวันดังกล่าว </w:t>
      </w:r>
      <w:r w:rsidRPr="002D1A4D">
        <w:rPr>
          <w:rFonts w:ascii="Angsana New" w:hAnsi="Angsana New"/>
          <w:sz w:val="26"/>
          <w:szCs w:val="26"/>
          <w:cs/>
        </w:rPr>
        <w:t>บริษัทได้จดทะเบียนเพิ่มทุนชำระแล้ว</w:t>
      </w:r>
      <w:r>
        <w:rPr>
          <w:rFonts w:ascii="Angsana New" w:hAnsi="Angsana New" w:hint="cs"/>
          <w:sz w:val="26"/>
          <w:szCs w:val="26"/>
          <w:cs/>
        </w:rPr>
        <w:t xml:space="preserve">ของบริษัทจาก </w:t>
      </w:r>
      <w:r>
        <w:rPr>
          <w:rFonts w:ascii="Angsana New" w:hAnsi="Angsana New"/>
          <w:sz w:val="26"/>
          <w:szCs w:val="26"/>
        </w:rPr>
        <w:t>159</w:t>
      </w:r>
      <w:r w:rsidRPr="00D7681A">
        <w:rPr>
          <w:rFonts w:ascii="Angsana New" w:hAnsi="Angsana New"/>
          <w:sz w:val="26"/>
          <w:szCs w:val="26"/>
        </w:rPr>
        <w:t>,</w:t>
      </w:r>
      <w:r w:rsidRPr="00D7681A">
        <w:rPr>
          <w:rFonts w:ascii="Angsana New" w:hAnsi="Angsana New"/>
          <w:sz w:val="26"/>
          <w:szCs w:val="26"/>
          <w:cs/>
        </w:rPr>
        <w:t>994</w:t>
      </w:r>
      <w:r w:rsidRPr="00D7681A">
        <w:rPr>
          <w:rFonts w:ascii="Angsana New" w:hAnsi="Angsana New"/>
          <w:sz w:val="26"/>
          <w:szCs w:val="26"/>
        </w:rPr>
        <w:t>,</w:t>
      </w:r>
      <w:r>
        <w:rPr>
          <w:rFonts w:ascii="Angsana New" w:hAnsi="Angsana New"/>
          <w:sz w:val="26"/>
          <w:szCs w:val="26"/>
        </w:rPr>
        <w:t>567</w:t>
      </w:r>
      <w:r>
        <w:rPr>
          <w:rFonts w:ascii="Angsana New" w:hAnsi="Angsana New" w:hint="cs"/>
          <w:sz w:val="26"/>
          <w:szCs w:val="26"/>
          <w:cs/>
        </w:rPr>
        <w:t xml:space="preserve"> บาท </w:t>
      </w:r>
      <w:r w:rsidRPr="002C0D6D">
        <w:rPr>
          <w:rFonts w:ascii="Angsana New" w:hAnsi="Angsana New"/>
          <w:sz w:val="26"/>
          <w:szCs w:val="26"/>
        </w:rPr>
        <w:t>(</w:t>
      </w:r>
      <w:r w:rsidRPr="002C0D6D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>
        <w:rPr>
          <w:rFonts w:ascii="Angsana New" w:hAnsi="Angsana New"/>
          <w:sz w:val="26"/>
          <w:szCs w:val="26"/>
        </w:rPr>
        <w:t>159</w:t>
      </w:r>
      <w:r w:rsidRPr="00D7681A">
        <w:rPr>
          <w:rFonts w:ascii="Angsana New" w:hAnsi="Angsana New"/>
          <w:sz w:val="26"/>
          <w:szCs w:val="26"/>
        </w:rPr>
        <w:t>,</w:t>
      </w:r>
      <w:r w:rsidRPr="00D7681A">
        <w:rPr>
          <w:rFonts w:ascii="Angsana New" w:hAnsi="Angsana New"/>
          <w:sz w:val="26"/>
          <w:szCs w:val="26"/>
          <w:cs/>
        </w:rPr>
        <w:t>994</w:t>
      </w:r>
      <w:r w:rsidRPr="00D7681A">
        <w:rPr>
          <w:rFonts w:ascii="Angsana New" w:hAnsi="Angsana New"/>
          <w:sz w:val="26"/>
          <w:szCs w:val="26"/>
        </w:rPr>
        <w:t>,</w:t>
      </w:r>
      <w:r>
        <w:rPr>
          <w:rFonts w:ascii="Angsana New" w:hAnsi="Angsana New"/>
          <w:sz w:val="26"/>
          <w:szCs w:val="26"/>
        </w:rPr>
        <w:t>567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 xml:space="preserve">หุ้น หุ้นละ </w:t>
      </w:r>
      <w:r w:rsidRPr="002C0D6D">
        <w:rPr>
          <w:rFonts w:ascii="Angsana New" w:hAnsi="Angsana New"/>
          <w:sz w:val="26"/>
          <w:szCs w:val="26"/>
        </w:rPr>
        <w:t xml:space="preserve">1 </w:t>
      </w:r>
      <w:r w:rsidRPr="002C0D6D">
        <w:rPr>
          <w:rFonts w:ascii="Angsana New" w:hAnsi="Angsana New"/>
          <w:sz w:val="26"/>
          <w:szCs w:val="26"/>
          <w:cs/>
        </w:rPr>
        <w:t>บาท</w:t>
      </w:r>
      <w:r w:rsidRPr="002C0D6D">
        <w:rPr>
          <w:rFonts w:ascii="Angsana New" w:hAnsi="Angsana New"/>
          <w:sz w:val="26"/>
          <w:szCs w:val="26"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>) เป็น</w:t>
      </w:r>
      <w:r w:rsidRPr="002C0D6D">
        <w:rPr>
          <w:rFonts w:ascii="Angsana New" w:hAnsi="Angsana New"/>
          <w:sz w:val="26"/>
          <w:szCs w:val="26"/>
        </w:rPr>
        <w:t xml:space="preserve"> 163,178,563 </w:t>
      </w:r>
      <w:r w:rsidRPr="002C0D6D">
        <w:rPr>
          <w:rFonts w:ascii="Angsana New" w:hAnsi="Angsana New"/>
          <w:sz w:val="26"/>
          <w:szCs w:val="26"/>
          <w:cs/>
        </w:rPr>
        <w:t xml:space="preserve">บาท </w:t>
      </w:r>
      <w:r w:rsidRPr="002C0D6D">
        <w:rPr>
          <w:rFonts w:ascii="Angsana New" w:hAnsi="Angsana New"/>
          <w:sz w:val="26"/>
          <w:szCs w:val="26"/>
        </w:rPr>
        <w:t>(</w:t>
      </w:r>
      <w:r w:rsidRPr="002C0D6D">
        <w:rPr>
          <w:rFonts w:ascii="Angsana New" w:hAnsi="Angsana New"/>
          <w:sz w:val="26"/>
          <w:szCs w:val="26"/>
          <w:cs/>
        </w:rPr>
        <w:t xml:space="preserve">แบ่งเป็นหุ้นสามัญ </w:t>
      </w:r>
      <w:r w:rsidRPr="002C0D6D">
        <w:rPr>
          <w:rFonts w:ascii="Angsana New" w:hAnsi="Angsana New"/>
          <w:sz w:val="26"/>
          <w:szCs w:val="26"/>
        </w:rPr>
        <w:t xml:space="preserve">163,178,563 </w:t>
      </w:r>
      <w:r w:rsidRPr="002C0D6D">
        <w:rPr>
          <w:rFonts w:ascii="Angsana New" w:hAnsi="Angsana New"/>
          <w:sz w:val="26"/>
          <w:szCs w:val="26"/>
          <w:cs/>
        </w:rPr>
        <w:t>หุ้น</w:t>
      </w:r>
      <w:r w:rsidRPr="002C0D6D">
        <w:rPr>
          <w:rFonts w:ascii="Angsana New" w:hAnsi="Angsana New" w:hint="cs"/>
          <w:sz w:val="26"/>
          <w:szCs w:val="26"/>
          <w:cs/>
        </w:rPr>
        <w:t xml:space="preserve"> </w:t>
      </w:r>
      <w:r w:rsidRPr="002C0D6D">
        <w:rPr>
          <w:rFonts w:ascii="Angsana New" w:hAnsi="Angsana New"/>
          <w:sz w:val="26"/>
          <w:szCs w:val="26"/>
          <w:cs/>
        </w:rPr>
        <w:t xml:space="preserve">หุ้นละ </w:t>
      </w:r>
      <w:r w:rsidRPr="002C0D6D">
        <w:rPr>
          <w:rFonts w:ascii="Angsana New" w:hAnsi="Angsana New"/>
          <w:sz w:val="26"/>
          <w:szCs w:val="26"/>
        </w:rPr>
        <w:t xml:space="preserve">1 </w:t>
      </w:r>
      <w:r w:rsidRPr="002C0D6D">
        <w:rPr>
          <w:rFonts w:ascii="Angsana New" w:hAnsi="Angsana New"/>
          <w:sz w:val="26"/>
          <w:szCs w:val="26"/>
          <w:cs/>
        </w:rPr>
        <w:t>บาท)</w:t>
      </w:r>
      <w:r w:rsidRPr="002C0D6D">
        <w:rPr>
          <w:rFonts w:ascii="Angsana New" w:hAnsi="Angsana New" w:hint="cs"/>
          <w:sz w:val="26"/>
          <w:szCs w:val="26"/>
          <w:cs/>
        </w:rPr>
        <w:t xml:space="preserve"> </w:t>
      </w:r>
      <w:r w:rsidRPr="002D1A4D">
        <w:rPr>
          <w:rFonts w:ascii="Angsana New" w:hAnsi="Angsana New"/>
          <w:sz w:val="26"/>
          <w:szCs w:val="26"/>
          <w:cs/>
        </w:rPr>
        <w:t xml:space="preserve">กับกระทรวงพาณิชย์เมื่อวันที่ </w:t>
      </w:r>
      <w:r w:rsidRPr="002D1A4D">
        <w:rPr>
          <w:rFonts w:ascii="Angsana New" w:hAnsi="Angsana New"/>
          <w:sz w:val="26"/>
          <w:szCs w:val="26"/>
        </w:rPr>
        <w:t xml:space="preserve">13 </w:t>
      </w:r>
      <w:r w:rsidRPr="002D1A4D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2D1A4D">
        <w:rPr>
          <w:rFonts w:ascii="Angsana New" w:hAnsi="Angsana New"/>
          <w:sz w:val="26"/>
          <w:szCs w:val="26"/>
        </w:rPr>
        <w:t>2566</w:t>
      </w:r>
      <w:r>
        <w:rPr>
          <w:rFonts w:ascii="Angsana New" w:hAnsi="Angsana New"/>
          <w:sz w:val="26"/>
          <w:szCs w:val="26"/>
        </w:rPr>
        <w:t xml:space="preserve"> </w:t>
      </w:r>
    </w:p>
    <w:p w14:paraId="2C3FBE8F" w14:textId="3BED1383" w:rsidR="002F6FD4" w:rsidRDefault="002F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489A89" w14:textId="4012CC98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640F9E" w:rsidRPr="004B53BF">
        <w:rPr>
          <w:rFonts w:ascii="Angsana New" w:hAnsi="Angsana New"/>
          <w:b/>
          <w:bCs/>
          <w:sz w:val="26"/>
          <w:szCs w:val="26"/>
        </w:rPr>
        <w:t>4</w:t>
      </w:r>
      <w:r w:rsidRPr="004B53BF">
        <w:rPr>
          <w:rFonts w:ascii="Angsana New" w:hAnsi="Angsana New"/>
          <w:b/>
          <w:bCs/>
          <w:sz w:val="26"/>
          <w:szCs w:val="26"/>
        </w:rPr>
        <w:t>.</w:t>
      </w:r>
      <w:r w:rsidRPr="004B53BF">
        <w:rPr>
          <w:rFonts w:ascii="Angsana New" w:hAnsi="Angsana New"/>
          <w:b/>
          <w:bCs/>
          <w:sz w:val="26"/>
          <w:szCs w:val="26"/>
        </w:rPr>
        <w:tab/>
      </w:r>
      <w:r w:rsidR="00D44A78" w:rsidRPr="004B53BF">
        <w:rPr>
          <w:rFonts w:ascii="Angsana New" w:hAnsi="Angsana New"/>
          <w:b/>
          <w:bCs/>
          <w:sz w:val="26"/>
          <w:szCs w:val="26"/>
          <w:cs/>
        </w:rPr>
        <w:t>สำรองส่วนทุนจากการจ่ายโดยใช้หุ้นเป็นเกณฑ์</w:t>
      </w:r>
    </w:p>
    <w:p w14:paraId="1C5D37D0" w14:textId="77777777" w:rsidR="00AC68EA" w:rsidRPr="004B53BF" w:rsidRDefault="00AC68EA" w:rsidP="004B53BF">
      <w:pPr>
        <w:ind w:right="29"/>
        <w:jc w:val="both"/>
        <w:rPr>
          <w:rFonts w:asciiTheme="majorBidi" w:eastAsia="Cordia New" w:hAnsiTheme="majorBidi" w:cstheme="majorBidi"/>
          <w:sz w:val="26"/>
          <w:szCs w:val="26"/>
        </w:rPr>
      </w:pPr>
    </w:p>
    <w:p w14:paraId="1F2DE8ED" w14:textId="065C1192" w:rsidR="00AC68EA" w:rsidRPr="004B53BF" w:rsidRDefault="003720B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 xml:space="preserve">21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 xml:space="preserve">2565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ผู้ถือหุ้นได้มีมติอนุมัติการออกและจัดสรรใบสำคัญแสดงสิทธิที่จะซื้อหุ้นสามัญ</w:t>
      </w:r>
      <w:r w:rsidR="00181433" w:rsidRPr="004B53BF">
        <w:rPr>
          <w:rFonts w:ascii="Angsana New" w:hAnsi="Angsana New" w:hint="cs"/>
          <w:sz w:val="26"/>
          <w:szCs w:val="26"/>
          <w:cs/>
        </w:rPr>
        <w:t>ของบริษัท</w:t>
      </w:r>
      <w:r w:rsidR="00FA1187" w:rsidRPr="004B53BF">
        <w:rPr>
          <w:rFonts w:ascii="Angsana New" w:hAnsi="Angsana New" w:hint="cs"/>
          <w:sz w:val="26"/>
          <w:szCs w:val="26"/>
          <w:cs/>
        </w:rPr>
        <w:t xml:space="preserve"> จำ</w:t>
      </w:r>
      <w:r w:rsidR="00181433" w:rsidRPr="004B53BF">
        <w:rPr>
          <w:rFonts w:ascii="Angsana New" w:hAnsi="Angsana New" w:hint="cs"/>
          <w:sz w:val="26"/>
          <w:szCs w:val="26"/>
          <w:cs/>
        </w:rPr>
        <w:t xml:space="preserve">นวน </w:t>
      </w:r>
      <w:r w:rsidR="00181433" w:rsidRPr="004B53BF">
        <w:rPr>
          <w:rFonts w:ascii="Angsana New" w:hAnsi="Angsana New" w:hint="cs"/>
          <w:sz w:val="26"/>
          <w:szCs w:val="26"/>
        </w:rPr>
        <w:t xml:space="preserve">5,000,000 </w:t>
      </w:r>
      <w:r w:rsidR="00181433" w:rsidRPr="004B53BF">
        <w:rPr>
          <w:rFonts w:ascii="Angsana New" w:hAnsi="Angsana New" w:hint="cs"/>
          <w:sz w:val="26"/>
          <w:szCs w:val="26"/>
          <w:cs/>
        </w:rPr>
        <w:t>หน่วย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โดยไม่คิดมูลค่าให้แก่กรรมการ ผู้บริหารและพนักงานของบริษัทบางท่าน</w:t>
      </w:r>
      <w:r w:rsidR="000B68E7"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</w:rPr>
        <w:t>(</w:t>
      </w:r>
      <w:bookmarkStart w:id="7" w:name="_Hlk109981769"/>
      <w:r w:rsidR="0068204D" w:rsidRPr="004B53BF">
        <w:rPr>
          <w:rFonts w:ascii="Angsana New" w:hAnsi="Angsana New"/>
          <w:sz w:val="26"/>
          <w:szCs w:val="26"/>
        </w:rPr>
        <w:t>“</w:t>
      </w:r>
      <w:r w:rsidRPr="004B53BF">
        <w:rPr>
          <w:rFonts w:ascii="Angsana New" w:hAnsi="Angsana New" w:hint="cs"/>
          <w:sz w:val="26"/>
          <w:szCs w:val="26"/>
        </w:rPr>
        <w:t>ESOP-W</w:t>
      </w:r>
      <w:r w:rsidR="00217BA0" w:rsidRPr="004B53BF">
        <w:rPr>
          <w:rFonts w:ascii="Angsana New" w:hAnsi="Angsana New"/>
          <w:sz w:val="26"/>
          <w:szCs w:val="26"/>
        </w:rPr>
        <w:t>1</w:t>
      </w:r>
      <w:bookmarkEnd w:id="7"/>
      <w:r w:rsidR="0068204D" w:rsidRPr="004B53BF">
        <w:rPr>
          <w:rFonts w:ascii="Angsana New" w:hAnsi="Angsana New"/>
          <w:sz w:val="26"/>
          <w:szCs w:val="26"/>
        </w:rPr>
        <w:t>”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="00606036" w:rsidRPr="004B53BF">
        <w:rPr>
          <w:rFonts w:ascii="Angsana New" w:hAnsi="Angsana New"/>
          <w:sz w:val="26"/>
          <w:szCs w:val="26"/>
        </w:rPr>
        <w:t xml:space="preserve">       </w:t>
      </w:r>
      <w:r w:rsidR="004E012D" w:rsidRPr="004B53BF">
        <w:rPr>
          <w:rFonts w:ascii="Angsana New" w:hAnsi="Angsana New"/>
          <w:sz w:val="26"/>
          <w:szCs w:val="26"/>
        </w:rPr>
        <w:t>ESOP-W1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เป็นใบสำคัญแสดงสิทธิชนิด</w:t>
      </w:r>
      <w:r w:rsidR="004E012D" w:rsidRPr="004B53BF">
        <w:rPr>
          <w:rFonts w:ascii="Angsana New" w:hAnsi="Angsana New"/>
          <w:sz w:val="26"/>
          <w:szCs w:val="26"/>
          <w:cs/>
        </w:rPr>
        <w:t>ระบุชื่อผู้ถือและ</w:t>
      </w:r>
      <w:r w:rsidR="004E012D" w:rsidRPr="004B53BF">
        <w:rPr>
          <w:rFonts w:ascii="Angsana New" w:hAnsi="Angsana New" w:hint="cs"/>
          <w:sz w:val="26"/>
          <w:szCs w:val="26"/>
          <w:cs/>
        </w:rPr>
        <w:t>ไม่สามา</w:t>
      </w:r>
      <w:r w:rsidR="004E012D" w:rsidRPr="004B53BF">
        <w:rPr>
          <w:rFonts w:ascii="Angsana New" w:hAnsi="Angsana New"/>
          <w:sz w:val="26"/>
          <w:szCs w:val="26"/>
          <w:cs/>
        </w:rPr>
        <w:t>รถเปลี่ยนมือได้</w:t>
      </w:r>
      <w:r w:rsidR="004E012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Pr="004B53BF">
        <w:rPr>
          <w:rFonts w:ascii="Angsana New" w:hAnsi="Angsana New" w:hint="cs"/>
          <w:sz w:val="26"/>
          <w:szCs w:val="26"/>
        </w:rPr>
        <w:t xml:space="preserve"> 3 </w:t>
      </w:r>
      <w:r w:rsidRPr="004B53BF">
        <w:rPr>
          <w:rFonts w:ascii="Angsana New" w:hAnsi="Angsana New" w:hint="cs"/>
          <w:sz w:val="26"/>
          <w:szCs w:val="26"/>
          <w:cs/>
        </w:rPr>
        <w:t>ปีนับจากวันที่ออกใบสำคัญแสดงสิทธิ</w:t>
      </w:r>
      <w:r w:rsidR="00086FAE" w:rsidRPr="004B53BF">
        <w:rPr>
          <w:rFonts w:ascii="Angsana New" w:hAnsi="Angsana New" w:hint="cs"/>
          <w:sz w:val="26"/>
          <w:szCs w:val="26"/>
          <w:cs/>
        </w:rPr>
        <w:t xml:space="preserve"> (วันที่ </w:t>
      </w:r>
      <w:r w:rsidR="00086FAE" w:rsidRPr="004B53BF">
        <w:rPr>
          <w:rFonts w:ascii="Angsana New" w:hAnsi="Angsana New"/>
          <w:sz w:val="26"/>
          <w:szCs w:val="26"/>
        </w:rPr>
        <w:t xml:space="preserve">15 </w:t>
      </w:r>
      <w:r w:rsidR="00086FAE" w:rsidRPr="004B53BF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086FAE" w:rsidRPr="004B53BF">
        <w:rPr>
          <w:rFonts w:ascii="Angsana New" w:hAnsi="Angsana New"/>
          <w:sz w:val="26"/>
          <w:szCs w:val="26"/>
        </w:rPr>
        <w:t>2568)</w:t>
      </w:r>
      <w:r w:rsidR="00C603ED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โดยมีราคาใช้สิทธิเท่ากับ</w:t>
      </w:r>
      <w:r w:rsidR="00606036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</w:rPr>
        <w:t>10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บาท</w:t>
      </w:r>
      <w:r w:rsidR="00966C7F" w:rsidRPr="004B53BF">
        <w:rPr>
          <w:rFonts w:ascii="Angsana New" w:hAnsi="Angsana New"/>
          <w:sz w:val="26"/>
          <w:szCs w:val="26"/>
        </w:rPr>
        <w:t xml:space="preserve"> </w:t>
      </w:r>
      <w:r w:rsidR="00B142E9" w:rsidRPr="004B53BF">
        <w:rPr>
          <w:rFonts w:ascii="Angsana New" w:hAnsi="Angsana New" w:hint="cs"/>
          <w:sz w:val="26"/>
          <w:szCs w:val="26"/>
          <w:cs/>
        </w:rPr>
        <w:t>ต่อหุ้น</w:t>
      </w:r>
      <w:r w:rsidR="00445998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EA655D" w:rsidRPr="004B53BF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="00AC68EA" w:rsidRPr="004B53BF">
        <w:rPr>
          <w:rFonts w:ascii="Angsana New" w:hAnsi="Angsana New"/>
          <w:sz w:val="26"/>
          <w:szCs w:val="26"/>
          <w:cs/>
        </w:rPr>
        <w:t>บริษัทได้</w:t>
      </w:r>
      <w:r w:rsidR="00AC3205" w:rsidRPr="004B53BF">
        <w:rPr>
          <w:rFonts w:ascii="Angsana New" w:hAnsi="Angsana New" w:hint="cs"/>
          <w:sz w:val="26"/>
          <w:szCs w:val="26"/>
          <w:cs/>
        </w:rPr>
        <w:t>ออก</w:t>
      </w:r>
      <w:r w:rsidRPr="004B53BF">
        <w:rPr>
          <w:rFonts w:ascii="Angsana New" w:hAnsi="Angsana New" w:hint="cs"/>
          <w:sz w:val="26"/>
          <w:szCs w:val="26"/>
          <w:cs/>
        </w:rPr>
        <w:t>ใบสำคัญแสดงสิทธิ</w:t>
      </w:r>
      <w:r w:rsidR="00AC3205" w:rsidRPr="004B53BF">
        <w:rPr>
          <w:rFonts w:ascii="Angsana New" w:hAnsi="Angsana New" w:hint="cs"/>
          <w:sz w:val="26"/>
          <w:szCs w:val="26"/>
          <w:cs/>
        </w:rPr>
        <w:t>ให้แก่กรรมการ ผู้บริหารและพนักงานของบริษัท</w:t>
      </w:r>
      <w:r w:rsidR="00BB3BD7" w:rsidRPr="004B53BF">
        <w:rPr>
          <w:rFonts w:ascii="Angsana New" w:hAnsi="Angsana New" w:hint="cs"/>
          <w:sz w:val="26"/>
          <w:szCs w:val="26"/>
          <w:cs/>
        </w:rPr>
        <w:t>ดังกล่าว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แล้วเมื่อวันที่ </w:t>
      </w:r>
      <w:r w:rsidR="00AE02E1" w:rsidRPr="004B53BF">
        <w:rPr>
          <w:rFonts w:asciiTheme="majorBidi" w:eastAsia="Cordia New" w:hAnsiTheme="majorBidi" w:cstheme="majorBidi"/>
          <w:sz w:val="26"/>
          <w:szCs w:val="26"/>
        </w:rPr>
        <w:t xml:space="preserve">                           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 xml:space="preserve">16 </w:t>
      </w:r>
      <w:r w:rsidR="00445998" w:rsidRPr="004B53B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มิถุนายน </w:t>
      </w:r>
      <w:r w:rsidR="00445998" w:rsidRPr="004B53BF">
        <w:rPr>
          <w:rFonts w:asciiTheme="majorBidi" w:eastAsia="Cordia New" w:hAnsiTheme="majorBidi" w:cstheme="majorBidi"/>
          <w:sz w:val="26"/>
          <w:szCs w:val="26"/>
        </w:rPr>
        <w:t>2565</w:t>
      </w:r>
      <w:r w:rsidR="00AC68EA" w:rsidRPr="004B53BF">
        <w:rPr>
          <w:rFonts w:ascii="Angsana New" w:hAnsi="Angsana New"/>
          <w:sz w:val="26"/>
          <w:szCs w:val="26"/>
          <w:cs/>
        </w:rPr>
        <w:t xml:space="preserve"> </w:t>
      </w:r>
    </w:p>
    <w:p w14:paraId="4A863C2F" w14:textId="7E3EE451" w:rsidR="00AC68EA" w:rsidRPr="004B53BF" w:rsidRDefault="00AC68EA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p w14:paraId="3A3EAAAD" w14:textId="65841D2C" w:rsidR="00832641" w:rsidRDefault="007E77A4" w:rsidP="00C64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6B2604">
        <w:rPr>
          <w:rFonts w:ascii="Angsana New" w:hAnsi="Angsana New"/>
          <w:sz w:val="26"/>
          <w:szCs w:val="26"/>
          <w:cs/>
        </w:rPr>
        <w:t>บริษัท</w:t>
      </w:r>
      <w:r w:rsidR="00D44A78" w:rsidRPr="006B2604">
        <w:rPr>
          <w:rFonts w:ascii="Angsana New" w:hAnsi="Angsana New" w:hint="cs"/>
          <w:sz w:val="26"/>
          <w:szCs w:val="26"/>
          <w:cs/>
        </w:rPr>
        <w:t>ได้บันทึก</w:t>
      </w:r>
      <w:r w:rsidR="00D50D7E" w:rsidRPr="006B2604">
        <w:rPr>
          <w:rFonts w:ascii="Angsana New" w:hAnsi="Angsana New"/>
          <w:sz w:val="26"/>
          <w:szCs w:val="26"/>
          <w:cs/>
        </w:rPr>
        <w:t>ค่าใช้จ่าย</w:t>
      </w:r>
      <w:r w:rsidR="00E548A7" w:rsidRPr="006B2604">
        <w:rPr>
          <w:rFonts w:ascii="Angsana New" w:hAnsi="Angsana New" w:hint="cs"/>
          <w:sz w:val="26"/>
          <w:szCs w:val="26"/>
          <w:cs/>
        </w:rPr>
        <w:t>โดยใช้หุ้นเป็นเกณฑ์เป็นค่าใช้จ่าย</w:t>
      </w:r>
      <w:r w:rsidR="00D50D7E" w:rsidRPr="006B2604">
        <w:rPr>
          <w:rFonts w:ascii="Angsana New" w:hAnsi="Angsana New"/>
          <w:sz w:val="26"/>
          <w:szCs w:val="26"/>
          <w:cs/>
        </w:rPr>
        <w:t>ในการบริหาร</w:t>
      </w:r>
      <w:r w:rsidR="00FA4ACC" w:rsidRPr="006B2604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C25152" w:rsidRPr="006B2604">
        <w:rPr>
          <w:rFonts w:ascii="Angsana New" w:hAnsi="Angsana New" w:hint="cs"/>
          <w:sz w:val="26"/>
          <w:szCs w:val="26"/>
          <w:cs/>
        </w:rPr>
        <w:t>เบ็ดเสร็จ</w:t>
      </w:r>
      <w:r w:rsidR="00832641" w:rsidRPr="004962A0">
        <w:rPr>
          <w:rFonts w:ascii="Angsana New" w:hAnsi="Angsana New"/>
          <w:sz w:val="26"/>
          <w:szCs w:val="26"/>
          <w:cs/>
        </w:rPr>
        <w:t>สำหรับ</w:t>
      </w:r>
      <w:r w:rsidR="00832641" w:rsidRPr="004962A0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832641">
        <w:rPr>
          <w:rFonts w:ascii="Angsana New" w:hAnsi="Angsana New" w:hint="cs"/>
          <w:sz w:val="26"/>
          <w:szCs w:val="26"/>
          <w:cs/>
        </w:rPr>
        <w:t>และ</w:t>
      </w:r>
      <w:r w:rsidR="001322B9">
        <w:rPr>
          <w:rFonts w:ascii="Angsana New" w:hAnsi="Angsana New" w:hint="cs"/>
          <w:sz w:val="26"/>
          <w:szCs w:val="26"/>
          <w:cs/>
        </w:rPr>
        <w:t>เก้า</w:t>
      </w:r>
      <w:r w:rsidR="00832641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832641">
        <w:rPr>
          <w:rFonts w:ascii="Angsana New" w:hAnsi="Angsana New"/>
          <w:sz w:val="26"/>
          <w:szCs w:val="26"/>
        </w:rPr>
        <w:t>30</w:t>
      </w:r>
      <w:r w:rsidR="00832641">
        <w:rPr>
          <w:rFonts w:ascii="Angsana New" w:hAnsi="Angsana New" w:hint="cs"/>
          <w:sz w:val="26"/>
          <w:szCs w:val="26"/>
          <w:cs/>
        </w:rPr>
        <w:t xml:space="preserve"> </w:t>
      </w:r>
      <w:r w:rsidR="001322B9">
        <w:rPr>
          <w:rFonts w:ascii="Angsana New" w:hAnsi="Angsana New" w:hint="cs"/>
          <w:sz w:val="26"/>
          <w:szCs w:val="26"/>
          <w:cs/>
        </w:rPr>
        <w:t>กันยายน</w:t>
      </w:r>
      <w:r w:rsidR="00832641">
        <w:rPr>
          <w:rFonts w:ascii="Angsana New" w:hAnsi="Angsana New" w:hint="cs"/>
          <w:sz w:val="26"/>
          <w:szCs w:val="26"/>
          <w:cs/>
        </w:rPr>
        <w:t xml:space="preserve"> </w:t>
      </w:r>
      <w:r w:rsidR="00832641">
        <w:rPr>
          <w:rFonts w:ascii="Angsana New" w:hAnsi="Angsana New"/>
          <w:sz w:val="26"/>
          <w:szCs w:val="26"/>
        </w:rPr>
        <w:t>2566</w:t>
      </w:r>
      <w:r w:rsidR="00832641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32641">
        <w:rPr>
          <w:rFonts w:ascii="Angsana New" w:hAnsi="Angsana New"/>
          <w:sz w:val="26"/>
          <w:szCs w:val="26"/>
        </w:rPr>
        <w:t>2565</w:t>
      </w:r>
      <w:r w:rsidR="00832641" w:rsidRPr="004962A0">
        <w:rPr>
          <w:rFonts w:ascii="Angsana New" w:hAnsi="Angsana New"/>
          <w:sz w:val="26"/>
          <w:szCs w:val="26"/>
        </w:rPr>
        <w:t xml:space="preserve"> </w:t>
      </w:r>
      <w:r w:rsidR="00832641" w:rsidRPr="004962A0">
        <w:rPr>
          <w:rFonts w:ascii="Angsana New" w:hAnsi="Angsana New"/>
          <w:sz w:val="26"/>
          <w:szCs w:val="26"/>
          <w:cs/>
        </w:rPr>
        <w:t>ดังนี้</w:t>
      </w:r>
    </w:p>
    <w:p w14:paraId="564EE06C" w14:textId="77777777" w:rsidR="00832641" w:rsidRDefault="00832641" w:rsidP="00C64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270"/>
        <w:gridCol w:w="1170"/>
        <w:gridCol w:w="270"/>
        <w:gridCol w:w="1260"/>
        <w:gridCol w:w="270"/>
        <w:gridCol w:w="1260"/>
      </w:tblGrid>
      <w:tr w:rsidR="00832641" w:rsidRPr="00475A13" w14:paraId="72CF243D" w14:textId="77777777" w:rsidTr="007639B8">
        <w:tc>
          <w:tcPr>
            <w:tcW w:w="4050" w:type="dxa"/>
          </w:tcPr>
          <w:p w14:paraId="6C254FBB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6E70A74D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832641" w:rsidRPr="00475A13" w14:paraId="03795276" w14:textId="77777777" w:rsidTr="007639B8">
        <w:tc>
          <w:tcPr>
            <w:tcW w:w="4050" w:type="dxa"/>
          </w:tcPr>
          <w:p w14:paraId="0FAE2E53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</w:tcPr>
          <w:p w14:paraId="2833EADD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5E96A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45986C23" w14:textId="5C8212CE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1322B9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>เดือนสิ้นสุด</w:t>
            </w:r>
          </w:p>
        </w:tc>
      </w:tr>
      <w:tr w:rsidR="00832641" w:rsidRPr="00475A13" w14:paraId="4A1C3316" w14:textId="77777777" w:rsidTr="007639B8">
        <w:tc>
          <w:tcPr>
            <w:tcW w:w="4050" w:type="dxa"/>
          </w:tcPr>
          <w:p w14:paraId="605D20E1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FC3316D" w14:textId="5349BAA5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322B9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2E4C0CB3" w14:textId="77777777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68FEA4C" w14:textId="7556A146" w:rsidR="00832641" w:rsidRPr="00475A13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F009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F009E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322B9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32641" w:rsidRPr="00CF009E" w14:paraId="721BCD62" w14:textId="77777777" w:rsidTr="007639B8">
        <w:tc>
          <w:tcPr>
            <w:tcW w:w="4050" w:type="dxa"/>
          </w:tcPr>
          <w:p w14:paraId="36E0A5CA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3450535" w14:textId="77777777" w:rsidR="00832641" w:rsidRPr="004E7A19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E59F63" w14:textId="77777777" w:rsidR="00832641" w:rsidRPr="00CF009E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2090B4" w14:textId="77777777" w:rsidR="00832641" w:rsidRPr="00CF009E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15C06E8" w14:textId="77777777" w:rsidR="00832641" w:rsidRPr="00CF009E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81D0FE" w14:textId="77777777" w:rsidR="00832641" w:rsidRPr="004E7A19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A19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3B6A86" w14:textId="77777777" w:rsidR="00832641" w:rsidRPr="00CF009E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772971C" w14:textId="77777777" w:rsidR="00832641" w:rsidRPr="00CF009E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75A13">
              <w:rPr>
                <w:rFonts w:ascii="Angsana New" w:hAnsi="Angsana New" w:cs="Angsana New" w:hint="cs"/>
                <w:sz w:val="26"/>
                <w:szCs w:val="26"/>
              </w:rPr>
              <w:t>2565</w:t>
            </w:r>
          </w:p>
        </w:tc>
      </w:tr>
      <w:tr w:rsidR="00832641" w:rsidRPr="004D3C06" w14:paraId="62448D71" w14:textId="77777777" w:rsidTr="00832641">
        <w:tc>
          <w:tcPr>
            <w:tcW w:w="4050" w:type="dxa"/>
          </w:tcPr>
          <w:p w14:paraId="2FA31BFE" w14:textId="624F0BFE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75AEA0" w14:textId="77777777" w:rsidR="00832641" w:rsidRPr="004E7A19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8F151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E64F3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43A4C9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155E2D" w14:textId="77777777" w:rsidR="00832641" w:rsidRPr="004E7A19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AD62B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86DFCD" w14:textId="77777777" w:rsidR="00832641" w:rsidRPr="004D3C06" w:rsidRDefault="00832641" w:rsidP="007639B8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32641" w:rsidRPr="004D3C06" w14:paraId="638BDED2" w14:textId="77777777" w:rsidTr="00832641">
        <w:tc>
          <w:tcPr>
            <w:tcW w:w="4050" w:type="dxa"/>
          </w:tcPr>
          <w:p w14:paraId="7AF31D4F" w14:textId="03D01F5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B260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6B2604">
              <w:rPr>
                <w:rFonts w:ascii="Angsana New" w:hAnsi="Angsana New" w:hint="cs"/>
                <w:sz w:val="26"/>
                <w:szCs w:val="26"/>
                <w:cs/>
              </w:rPr>
              <w:t>โดยใช้หุ้นเป็นเกณฑ์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BB86A2A" w14:textId="782D0449" w:rsidR="00832641" w:rsidRPr="004B30ED" w:rsidRDefault="00832641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10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CCDC0DF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6D0F45" w14:textId="36BA93BB" w:rsidR="00832641" w:rsidRPr="00475A13" w:rsidRDefault="00CB3035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0B778F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70" w:type="dxa"/>
          </w:tcPr>
          <w:p w14:paraId="4EEF7EE4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4E3CCD7" w14:textId="77C721A9" w:rsidR="00832641" w:rsidRPr="004B30ED" w:rsidRDefault="004B30ED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</w:tcPr>
          <w:p w14:paraId="4236300B" w14:textId="77777777" w:rsidR="00832641" w:rsidRPr="00475A13" w:rsidRDefault="00832641" w:rsidP="007639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3DDEAF7" w14:textId="05889F44" w:rsidR="00832641" w:rsidRPr="004D3C06" w:rsidRDefault="00CB3035" w:rsidP="00763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1322B9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3D62DC19" w14:textId="77777777" w:rsidR="00BD61B6" w:rsidRDefault="00BD61B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6B9339A" w14:textId="703E97C8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Pr="004B53BF">
        <w:rPr>
          <w:rFonts w:ascii="Angsana New" w:hAnsi="Angsana New"/>
          <w:b/>
          <w:bCs/>
          <w:sz w:val="26"/>
          <w:szCs w:val="26"/>
        </w:rPr>
        <w:t>5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19FD6FB1" w14:textId="77777777" w:rsidR="00640F9E" w:rsidRPr="004B53BF" w:rsidRDefault="00640F9E" w:rsidP="004B53BF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2AB29D7D" w14:textId="77777777" w:rsidR="00640F9E" w:rsidRPr="004B53BF" w:rsidRDefault="00640F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 พ</w:t>
      </w:r>
      <w:r w:rsidRPr="004B53BF">
        <w:rPr>
          <w:rFonts w:ascii="Angsana New" w:hAnsi="Angsana New" w:hint="cs"/>
          <w:sz w:val="26"/>
          <w:szCs w:val="26"/>
        </w:rPr>
        <w:t>.</w:t>
      </w:r>
      <w:r w:rsidRPr="004B53BF">
        <w:rPr>
          <w:rFonts w:ascii="Angsana New" w:hAnsi="Angsana New" w:hint="cs"/>
          <w:sz w:val="26"/>
          <w:szCs w:val="26"/>
          <w:cs/>
        </w:rPr>
        <w:t>ศ</w:t>
      </w:r>
      <w:r w:rsidRPr="004B53BF">
        <w:rPr>
          <w:rFonts w:ascii="Angsana New" w:hAnsi="Angsana New" w:hint="cs"/>
          <w:sz w:val="26"/>
          <w:szCs w:val="26"/>
        </w:rPr>
        <w:t>. 2535</w:t>
      </w:r>
      <w:r w:rsidRPr="004B53BF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4B53BF">
        <w:rPr>
          <w:rFonts w:ascii="Angsana New" w:hAnsi="Angsana New" w:hint="cs"/>
          <w:sz w:val="26"/>
          <w:szCs w:val="26"/>
        </w:rPr>
        <w:t xml:space="preserve">5 </w:t>
      </w:r>
      <w:r w:rsidRPr="004B53BF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>ประจำปี    หลังหัก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ขาดทุนสะสมยกมา </w:t>
      </w:r>
      <w:r w:rsidRPr="004B53BF">
        <w:rPr>
          <w:rFonts w:ascii="Angsana New" w:hAnsi="Angsana New" w:hint="cs"/>
          <w:sz w:val="26"/>
          <w:szCs w:val="26"/>
        </w:rPr>
        <w:t>(</w:t>
      </w:r>
      <w:r w:rsidRPr="004B53BF">
        <w:rPr>
          <w:rFonts w:ascii="Angsana New" w:hAnsi="Angsana New" w:hint="cs"/>
          <w:sz w:val="26"/>
          <w:szCs w:val="26"/>
          <w:cs/>
        </w:rPr>
        <w:t>ถ้ามี</w:t>
      </w:r>
      <w:r w:rsidRPr="004B53BF">
        <w:rPr>
          <w:rFonts w:ascii="Angsana New" w:hAnsi="Angsana New" w:hint="cs"/>
          <w:sz w:val="26"/>
          <w:szCs w:val="26"/>
        </w:rPr>
        <w:t xml:space="preserve">) </w:t>
      </w:r>
      <w:r w:rsidRPr="004B53BF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4B53BF">
        <w:rPr>
          <w:rFonts w:ascii="Angsana New" w:hAnsi="Angsana New" w:hint="cs"/>
          <w:sz w:val="26"/>
          <w:szCs w:val="26"/>
        </w:rPr>
        <w:t xml:space="preserve">10 </w:t>
      </w:r>
      <w:r w:rsidRPr="004B53BF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4514C706" w14:textId="77777777" w:rsidR="009C39EC" w:rsidRDefault="009C39EC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FFFF3FC" w14:textId="77777777" w:rsidR="00CD3B25" w:rsidRDefault="00CD3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CD32FC4" w14:textId="0870F1FC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4E1F85" w:rsidRPr="004B53BF">
        <w:rPr>
          <w:rFonts w:ascii="Angsana New" w:hAnsi="Angsana New"/>
          <w:b/>
          <w:bCs/>
          <w:sz w:val="26"/>
          <w:szCs w:val="26"/>
        </w:rPr>
        <w:t>6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 w:rsidRPr="004B53BF">
        <w:rPr>
          <w:rFonts w:ascii="Angsana New" w:hAnsi="Angsana New" w:hint="cs"/>
          <w:b/>
          <w:bCs/>
          <w:sz w:val="26"/>
          <w:szCs w:val="26"/>
          <w:cs/>
        </w:rPr>
        <w:t>กำไรต่อหุ้น</w:t>
      </w:r>
    </w:p>
    <w:p w14:paraId="3CDC3AE2" w14:textId="77777777" w:rsidR="004614D2" w:rsidRPr="004B53BF" w:rsidRDefault="004614D2" w:rsidP="004B53BF">
      <w:pPr>
        <w:ind w:right="29"/>
        <w:jc w:val="both"/>
        <w:rPr>
          <w:rFonts w:ascii="Angsana New" w:hAnsi="Angsana New"/>
          <w:sz w:val="26"/>
          <w:szCs w:val="26"/>
          <w:cs/>
        </w:rPr>
      </w:pPr>
    </w:p>
    <w:p w14:paraId="48A71CA3" w14:textId="508020B0" w:rsidR="00271D69" w:rsidRPr="004B53BF" w:rsidRDefault="00271D69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  <w:lang w:val="th-TH"/>
        </w:rPr>
        <w:t>กำไรต่อหุ้นขั้นพื้นฐาน</w:t>
      </w:r>
    </w:p>
    <w:p w14:paraId="5E72D26F" w14:textId="77777777" w:rsidR="00271D69" w:rsidRPr="004B53BF" w:rsidRDefault="00271D6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65"/>
        <w:jc w:val="thaiDistribute"/>
        <w:rPr>
          <w:rFonts w:ascii="Angsana New" w:hAnsi="Angsana New"/>
          <w:sz w:val="26"/>
          <w:szCs w:val="26"/>
        </w:rPr>
      </w:pPr>
    </w:p>
    <w:p w14:paraId="67CBD148" w14:textId="5E8B577C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กำไรต่อหุ้นขั้นพื้นฐานคำนวณโดยการหารกำไรสำหรับแต่ละงวดด้วยจำนวนหุ้นสามัญถัวเฉลี่ยถ่วงน้ำหนักที่ออกในระหว่างงวด</w:t>
      </w:r>
    </w:p>
    <w:p w14:paraId="1128A78D" w14:textId="77777777" w:rsidR="004614D2" w:rsidRPr="004B53BF" w:rsidRDefault="004614D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26"/>
          <w:szCs w:val="26"/>
        </w:rPr>
      </w:pPr>
    </w:p>
    <w:p w14:paraId="79D2EEFC" w14:textId="55E2A152" w:rsidR="000D0A7D" w:rsidRDefault="0000761E" w:rsidP="000D0A7D">
      <w:pPr>
        <w:tabs>
          <w:tab w:val="clear" w:pos="227"/>
          <w:tab w:val="clear" w:pos="454"/>
          <w:tab w:val="clear" w:pos="680"/>
          <w:tab w:val="left" w:pos="720"/>
        </w:tabs>
        <w:ind w:right="-25"/>
        <w:jc w:val="thaiDistribute"/>
        <w:rPr>
          <w:rFonts w:ascii="Angsana New" w:hAnsi="Angsana New"/>
          <w:sz w:val="26"/>
          <w:szCs w:val="26"/>
          <w:lang w:val="th-TH"/>
        </w:rPr>
      </w:pPr>
      <w:r w:rsidRPr="004B53BF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จำนวนหุ้นสามัญถัวเฉลี่ยถ่วงน้ำหนักขั้นพื้นฐาน</w:t>
      </w:r>
      <w:r w:rsidR="000D0A7D">
        <w:rPr>
          <w:rFonts w:ascii="Angsana New" w:hAnsi="Angsana New"/>
          <w:sz w:val="26"/>
          <w:szCs w:val="26"/>
          <w:cs/>
          <w:lang w:val="th-TH"/>
        </w:rPr>
        <w:t>สำหรับแต่ละงวดสามเดือนและ</w:t>
      </w:r>
      <w:r w:rsidR="009A2F14">
        <w:rPr>
          <w:rFonts w:ascii="Angsana New" w:hAnsi="Angsana New" w:hint="cs"/>
          <w:sz w:val="26"/>
          <w:szCs w:val="26"/>
          <w:cs/>
          <w:lang w:val="th-TH"/>
        </w:rPr>
        <w:t>เก้า</w:t>
      </w:r>
      <w:r w:rsidR="000D0A7D">
        <w:rPr>
          <w:rFonts w:ascii="Angsana New" w:hAnsi="Angsana New"/>
          <w:sz w:val="26"/>
          <w:szCs w:val="26"/>
          <w:cs/>
          <w:lang w:val="th-TH"/>
        </w:rPr>
        <w:t xml:space="preserve">เดือนสิ้นสุดวันที่ </w:t>
      </w:r>
      <w:r w:rsidR="000D0A7D">
        <w:rPr>
          <w:rFonts w:ascii="Angsana New" w:hAnsi="Angsana New"/>
          <w:sz w:val="26"/>
          <w:szCs w:val="26"/>
        </w:rPr>
        <w:t>30</w:t>
      </w:r>
      <w:r w:rsidR="000D0A7D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9A2F14">
        <w:rPr>
          <w:rFonts w:ascii="Angsana New" w:hAnsi="Angsana New" w:hint="cs"/>
          <w:sz w:val="26"/>
          <w:szCs w:val="26"/>
          <w:cs/>
          <w:lang w:val="th-TH"/>
        </w:rPr>
        <w:t>กันยายน</w:t>
      </w:r>
      <w:r w:rsidR="000D0A7D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0D0A7D">
        <w:rPr>
          <w:rFonts w:ascii="Angsana New" w:hAnsi="Angsana New"/>
          <w:sz w:val="26"/>
          <w:szCs w:val="26"/>
        </w:rPr>
        <w:t>2566</w:t>
      </w:r>
      <w:r w:rsidR="000D0A7D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="000D0A7D">
        <w:rPr>
          <w:rFonts w:ascii="Angsana New" w:hAnsi="Angsana New"/>
          <w:sz w:val="26"/>
          <w:szCs w:val="26"/>
        </w:rPr>
        <w:t xml:space="preserve">2565 </w:t>
      </w:r>
      <w:r w:rsidR="000D0A7D">
        <w:rPr>
          <w:rFonts w:ascii="Angsana New" w:hAnsi="Angsana New"/>
          <w:sz w:val="26"/>
          <w:szCs w:val="26"/>
          <w:cs/>
          <w:lang w:val="th-TH"/>
        </w:rPr>
        <w:t>คำนวณได้ดังนี้</w:t>
      </w:r>
    </w:p>
    <w:p w14:paraId="3D345266" w14:textId="77777777" w:rsidR="0000761E" w:rsidRPr="004B53BF" w:rsidRDefault="0000761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663" w:type="dxa"/>
        <w:tblLayout w:type="fixed"/>
        <w:tblLook w:val="04A0" w:firstRow="1" w:lastRow="0" w:firstColumn="1" w:lastColumn="0" w:noHBand="0" w:noVBand="1"/>
      </w:tblPr>
      <w:tblGrid>
        <w:gridCol w:w="4044"/>
        <w:gridCol w:w="1258"/>
        <w:gridCol w:w="236"/>
        <w:gridCol w:w="1208"/>
        <w:gridCol w:w="236"/>
        <w:gridCol w:w="1204"/>
        <w:gridCol w:w="270"/>
        <w:gridCol w:w="1207"/>
      </w:tblGrid>
      <w:tr w:rsidR="000D0A7D" w:rsidRPr="004B53BF" w14:paraId="2BDBB8FF" w14:textId="77777777" w:rsidTr="000D0A7D">
        <w:tc>
          <w:tcPr>
            <w:tcW w:w="4044" w:type="dxa"/>
          </w:tcPr>
          <w:p w14:paraId="7A1536F4" w14:textId="77777777" w:rsidR="000D0A7D" w:rsidRPr="004B53BF" w:rsidRDefault="000D0A7D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19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59CCFC6" w14:textId="570151A6" w:rsidR="000D0A7D" w:rsidRPr="004B53BF" w:rsidRDefault="000D0A7D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0D0A7D" w:rsidRPr="004B53BF" w14:paraId="2D2D094E" w14:textId="77777777" w:rsidTr="000D0A7D">
        <w:tc>
          <w:tcPr>
            <w:tcW w:w="4044" w:type="dxa"/>
          </w:tcPr>
          <w:p w14:paraId="4B0EBE50" w14:textId="77777777" w:rsidR="000D0A7D" w:rsidRPr="004B53BF" w:rsidRDefault="000D0A7D" w:rsidP="000D0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0844117" w14:textId="213D9D9E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C1EBD2" w14:textId="77777777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6809050" w14:textId="2CD61FDD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5834E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0D0A7D" w:rsidRPr="004B53BF" w14:paraId="039CFE4C" w14:textId="77777777" w:rsidTr="00B232E3">
        <w:tc>
          <w:tcPr>
            <w:tcW w:w="4044" w:type="dxa"/>
          </w:tcPr>
          <w:p w14:paraId="0E838972" w14:textId="77777777" w:rsidR="000D0A7D" w:rsidRPr="004B53BF" w:rsidRDefault="000D0A7D" w:rsidP="000D0A7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7DCABD0" w14:textId="36AE1E11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834E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37B807EE" w14:textId="77777777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15063C" w14:textId="00879F33" w:rsidR="000D0A7D" w:rsidRPr="004B53BF" w:rsidRDefault="000D0A7D" w:rsidP="000D0A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834E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B232E3" w:rsidRPr="004B53BF" w14:paraId="5667A61F" w14:textId="77777777" w:rsidTr="00B232E3">
        <w:tc>
          <w:tcPr>
            <w:tcW w:w="4044" w:type="dxa"/>
          </w:tcPr>
          <w:p w14:paraId="7A43508F" w14:textId="77777777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6825A" w14:textId="3228FE84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747368AB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36E3F" w14:textId="69B8DB4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6F291FC1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42A26" w14:textId="623F54E2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1B12B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6B5C2" w14:textId="7AEAFFE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0761E" w:rsidRPr="004B53BF" w14:paraId="26E45B24" w14:textId="77777777" w:rsidTr="00B232E3">
        <w:tc>
          <w:tcPr>
            <w:tcW w:w="4044" w:type="dxa"/>
          </w:tcPr>
          <w:p w14:paraId="3BD96977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FDC04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B983A80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9316A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DB9A572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CDCA8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79F57F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CBC228" w14:textId="77777777" w:rsidR="0000761E" w:rsidRPr="004B53BF" w:rsidRDefault="0000761E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232E3" w:rsidRPr="004B53BF" w14:paraId="184C68B0" w14:textId="77777777" w:rsidTr="002F6FD4">
        <w:tc>
          <w:tcPr>
            <w:tcW w:w="4044" w:type="dxa"/>
            <w:hideMark/>
          </w:tcPr>
          <w:p w14:paraId="2189290E" w14:textId="77777777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วันต้นงวด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5F8C1AC" w14:textId="679BCDBC" w:rsidR="00B232E3" w:rsidRPr="004B30ED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 w:hint="cs"/>
                <w:sz w:val="26"/>
                <w:szCs w:val="26"/>
              </w:rPr>
              <w:t>1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63</w:t>
            </w:r>
            <w:r w:rsidRPr="004B30ED">
              <w:rPr>
                <w:rFonts w:ascii="Angsana New" w:hAnsi="Angsana New" w:hint="cs"/>
                <w:sz w:val="26"/>
                <w:szCs w:val="26"/>
              </w:rPr>
              <w:t>,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36" w:type="dxa"/>
          </w:tcPr>
          <w:p w14:paraId="532AB72E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vAlign w:val="bottom"/>
          </w:tcPr>
          <w:p w14:paraId="28C2356E" w14:textId="3BFB235C" w:rsidR="00B232E3" w:rsidRPr="0075230D" w:rsidRDefault="0075230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</w:tcPr>
          <w:p w14:paraId="3D888F02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3AE31598" w14:textId="541179C1" w:rsidR="00B232E3" w:rsidRPr="004B30ED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4B30ED">
              <w:rPr>
                <w:rFonts w:ascii="Angsana New" w:hAnsi="Angsana New"/>
                <w:sz w:val="26"/>
                <w:szCs w:val="26"/>
              </w:rPr>
              <w:t>9</w:t>
            </w:r>
            <w:r w:rsidRPr="004B30E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30ED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</w:tcPr>
          <w:p w14:paraId="34C04834" w14:textId="77777777" w:rsidR="00B232E3" w:rsidRPr="004B53BF" w:rsidRDefault="00B232E3" w:rsidP="00B232E3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hideMark/>
          </w:tcPr>
          <w:p w14:paraId="4F9EC084" w14:textId="3E3A2D86" w:rsidR="00B232E3" w:rsidRPr="0075230D" w:rsidRDefault="0075230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2F6FD4" w:rsidRPr="004B53BF" w14:paraId="0DC1E0E1" w14:textId="77777777" w:rsidTr="002F6FD4">
        <w:trPr>
          <w:trHeight w:val="139"/>
        </w:trPr>
        <w:tc>
          <w:tcPr>
            <w:tcW w:w="4044" w:type="dxa"/>
          </w:tcPr>
          <w:p w14:paraId="1974B690" w14:textId="4BEAF34D" w:rsidR="002F6FD4" w:rsidRPr="002F6FD4" w:rsidRDefault="002F6FD4" w:rsidP="002F6FD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6FD4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2F6FD4">
              <w:rPr>
                <w:rFonts w:ascii="Angsana New" w:hAnsi="Angsana New" w:hint="cs"/>
                <w:sz w:val="26"/>
                <w:szCs w:val="26"/>
                <w:cs/>
              </w:rPr>
              <w:t>หุ้นที่ออก</w:t>
            </w:r>
            <w:r w:rsidRPr="002F6FD4">
              <w:rPr>
                <w:rFonts w:ascii="Angsana New" w:hAnsi="Angsana New"/>
                <w:sz w:val="26"/>
                <w:szCs w:val="26"/>
                <w:cs/>
              </w:rPr>
              <w:t>จากการใช้ใบสำคัญแสดงสิทธิ</w:t>
            </w:r>
          </w:p>
        </w:tc>
        <w:tc>
          <w:tcPr>
            <w:tcW w:w="1258" w:type="dxa"/>
            <w:vAlign w:val="bottom"/>
          </w:tcPr>
          <w:p w14:paraId="2D8C705B" w14:textId="77777777" w:rsidR="002F6FD4" w:rsidRPr="004B30E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BF15D1" w14:textId="77777777" w:rsidR="002F6FD4" w:rsidRPr="004B53BF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vAlign w:val="bottom"/>
          </w:tcPr>
          <w:p w14:paraId="60B4ED0F" w14:textId="77777777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F7354A" w14:textId="77777777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bottom"/>
          </w:tcPr>
          <w:p w14:paraId="01C40D63" w14:textId="77777777" w:rsidR="002F6FD4" w:rsidRPr="004B30E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42369A" w14:textId="77777777" w:rsidR="002F6FD4" w:rsidRPr="0075230D" w:rsidRDefault="002F6FD4" w:rsidP="002F6FD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5C358F28" w14:textId="77777777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B30ED" w:rsidRPr="004B53BF" w14:paraId="72AF8099" w14:textId="77777777" w:rsidTr="002F6FD4">
        <w:trPr>
          <w:trHeight w:val="139"/>
        </w:trPr>
        <w:tc>
          <w:tcPr>
            <w:tcW w:w="4044" w:type="dxa"/>
          </w:tcPr>
          <w:p w14:paraId="4C4C5ACF" w14:textId="1D87B8FF" w:rsidR="004B30ED" w:rsidRPr="00CB3035" w:rsidRDefault="004B30ED" w:rsidP="004B30ED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ซื้อหุ้นสามัญ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844A0A0" w14:textId="201085A1" w:rsidR="004B30ED" w:rsidRPr="004B30ED" w:rsidRDefault="004B30ED" w:rsidP="004B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D2E367" w14:textId="77777777" w:rsidR="004B30ED" w:rsidRPr="004B53BF" w:rsidRDefault="004B30ED" w:rsidP="004B30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6AD8FC" w14:textId="06B1F249" w:rsidR="004B30ED" w:rsidRPr="0075230D" w:rsidRDefault="004B30ED" w:rsidP="004B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130B0B" w14:textId="77777777" w:rsidR="004B30ED" w:rsidRPr="0075230D" w:rsidRDefault="004B30ED" w:rsidP="004B30E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9B9A7D" w14:textId="2078E756" w:rsidR="004B30ED" w:rsidRPr="004B30ED" w:rsidRDefault="004B30ED" w:rsidP="004B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 xml:space="preserve">          1,422</w:t>
            </w:r>
          </w:p>
        </w:tc>
        <w:tc>
          <w:tcPr>
            <w:tcW w:w="270" w:type="dxa"/>
          </w:tcPr>
          <w:p w14:paraId="5F8259B1" w14:textId="77777777" w:rsidR="004B30ED" w:rsidRPr="0075230D" w:rsidRDefault="004B30ED" w:rsidP="004B30E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B7C28E" w14:textId="058EA4E1" w:rsidR="004B30ED" w:rsidRPr="0075230D" w:rsidRDefault="004B30ED" w:rsidP="004B3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2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F6FD4" w:rsidRPr="004B53BF" w14:paraId="447064EA" w14:textId="77777777" w:rsidTr="00B232E3">
        <w:tc>
          <w:tcPr>
            <w:tcW w:w="4044" w:type="dxa"/>
            <w:hideMark/>
          </w:tcPr>
          <w:p w14:paraId="1C1364F2" w14:textId="5EBAB29E" w:rsidR="002F6FD4" w:rsidRPr="004B53BF" w:rsidRDefault="002F6FD4" w:rsidP="002F6FD4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44732" w14:textId="04231EE6" w:rsidR="002F6FD4" w:rsidRPr="004B30ED" w:rsidRDefault="004B30ED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B30ED">
              <w:rPr>
                <w:rFonts w:ascii="Angsana New" w:hAnsi="Angsana New"/>
                <w:sz w:val="26"/>
                <w:szCs w:val="26"/>
              </w:rPr>
              <w:t>63</w:t>
            </w:r>
            <w:r w:rsidRPr="004B30E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30ED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36" w:type="dxa"/>
          </w:tcPr>
          <w:p w14:paraId="37FC143E" w14:textId="77777777" w:rsidR="002F6FD4" w:rsidRPr="004B53BF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A16883" w14:textId="03F9052A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</w:tcPr>
          <w:p w14:paraId="37334933" w14:textId="77777777" w:rsidR="002F6FD4" w:rsidRPr="004B53BF" w:rsidRDefault="002F6FD4" w:rsidP="002F6F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BFAAD" w14:textId="594CEB0F" w:rsidR="002F6FD4" w:rsidRPr="004B30E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B30ED">
              <w:rPr>
                <w:rFonts w:ascii="Angsana New" w:hAnsi="Angsana New"/>
                <w:sz w:val="26"/>
                <w:szCs w:val="26"/>
              </w:rPr>
              <w:t>6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1</w:t>
            </w:r>
            <w:r w:rsidRPr="004B30ED">
              <w:rPr>
                <w:rFonts w:ascii="Angsana New" w:hAnsi="Angsana New" w:hint="cs"/>
                <w:sz w:val="26"/>
                <w:szCs w:val="26"/>
              </w:rPr>
              <w:t>,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70" w:type="dxa"/>
          </w:tcPr>
          <w:p w14:paraId="261C8DD3" w14:textId="77777777" w:rsidR="002F6FD4" w:rsidRPr="004B53BF" w:rsidRDefault="002F6FD4" w:rsidP="002F6FD4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799C5D" w14:textId="7638429C" w:rsidR="002F6FD4" w:rsidRPr="0075230D" w:rsidRDefault="002F6FD4" w:rsidP="002F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FB5C58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FB5C58">
              <w:rPr>
                <w:rFonts w:ascii="Angsana New" w:hAnsi="Angsana New"/>
                <w:sz w:val="26"/>
                <w:szCs w:val="26"/>
              </w:rPr>
              <w:t>9</w:t>
            </w:r>
            <w:r w:rsidRPr="00FB5C58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FB5C58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</w:tbl>
    <w:p w14:paraId="4B0D9CAC" w14:textId="77777777" w:rsidR="00415252" w:rsidRPr="004B53BF" w:rsidRDefault="00415252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</w:pPr>
    </w:p>
    <w:p w14:paraId="56674043" w14:textId="19A0EDEA" w:rsidR="009D7FF6" w:rsidRPr="004B53BF" w:rsidRDefault="009D7FF6" w:rsidP="004B53B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  <w:lang w:val="th-TH"/>
        </w:rPr>
      </w:pPr>
      <w:r w:rsidRPr="004B53BF">
        <w:rPr>
          <w:rFonts w:ascii="Angsana New" w:hAnsi="Angsana New"/>
          <w:b/>
          <w:bCs/>
          <w:i/>
          <w:iCs/>
          <w:sz w:val="26"/>
          <w:szCs w:val="26"/>
          <w:cs/>
          <w:lang w:val="th-TH"/>
        </w:rPr>
        <w:t>กำไรต่อหุ้นปรับลด</w:t>
      </w:r>
    </w:p>
    <w:p w14:paraId="4EB404EC" w14:textId="5596609B" w:rsidR="009D7FF6" w:rsidRPr="004B53BF" w:rsidRDefault="009D7FF6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2B7B9771" w14:textId="55E5B463" w:rsidR="009D7FF6" w:rsidRPr="004B53BF" w:rsidRDefault="009D7FF6" w:rsidP="004B53BF">
      <w:pPr>
        <w:tabs>
          <w:tab w:val="left" w:pos="0"/>
        </w:tabs>
        <w:ind w:right="65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/>
          <w:sz w:val="26"/>
          <w:szCs w:val="26"/>
          <w:cs/>
          <w:lang w:val="th-TH"/>
        </w:rPr>
        <w:t>กำไรต่อหุ้นปรับลดคำนวณโดยหารกำไรสำหรับ</w:t>
      </w:r>
      <w:r w:rsidR="000011E7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4B53BF">
        <w:rPr>
          <w:rFonts w:ascii="Angsana New" w:hAnsi="Angsana New"/>
          <w:sz w:val="26"/>
          <w:szCs w:val="26"/>
          <w:cs/>
          <w:lang w:val="th-TH"/>
        </w:rPr>
        <w:t>งวด</w:t>
      </w:r>
      <w:r w:rsidR="00142424" w:rsidRPr="004B53BF">
        <w:rPr>
          <w:rFonts w:ascii="Angsana New" w:hAnsi="Angsana New" w:hint="cs"/>
          <w:sz w:val="26"/>
          <w:szCs w:val="26"/>
          <w:cs/>
        </w:rPr>
        <w:t>ด้วยจำนวนหุ้นสามัญถัวเฉลี่ยถ่วงน้ำหนัก</w:t>
      </w:r>
      <w:r w:rsidRPr="004B53BF">
        <w:rPr>
          <w:rFonts w:ascii="Angsana New" w:hAnsi="Angsana New"/>
          <w:sz w:val="26"/>
          <w:szCs w:val="26"/>
          <w:cs/>
          <w:lang w:val="th-TH"/>
        </w:rPr>
        <w:t>ที่ออกในระหว่างงวดหลังจากที่ได้ปรับปรุงผลกระทบของหุ้นปรับลด</w:t>
      </w:r>
    </w:p>
    <w:p w14:paraId="05F05DAB" w14:textId="77777777" w:rsidR="00E16384" w:rsidRPr="004B53BF" w:rsidRDefault="00E1638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004F22D2" w14:textId="46F8DBC7" w:rsidR="00B232E3" w:rsidRPr="00B567B8" w:rsidRDefault="00B232E3" w:rsidP="00001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26"/>
          <w:szCs w:val="26"/>
          <w:cs/>
        </w:rPr>
      </w:pPr>
      <w:r w:rsidRPr="00B567B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</w:t>
      </w:r>
      <w:r w:rsidRPr="00B567B8">
        <w:rPr>
          <w:rFonts w:ascii="Angsana New" w:hAnsi="Angsana New"/>
          <w:sz w:val="26"/>
          <w:szCs w:val="26"/>
          <w:cs/>
          <w:lang w:val="th-TH"/>
        </w:rPr>
        <w:t>ปรับลดสำหรับแต่ละงวดสามเดือนและ</w:t>
      </w:r>
      <w:r w:rsidR="009A2F14">
        <w:rPr>
          <w:rFonts w:ascii="Angsana New" w:hAnsi="Angsana New" w:hint="cs"/>
          <w:sz w:val="26"/>
          <w:szCs w:val="26"/>
          <w:cs/>
          <w:lang w:val="th-TH"/>
        </w:rPr>
        <w:t>เก้า</w:t>
      </w:r>
      <w:r w:rsidRPr="00B567B8">
        <w:rPr>
          <w:rFonts w:ascii="Angsana New" w:hAnsi="Angsana New"/>
          <w:sz w:val="26"/>
          <w:szCs w:val="26"/>
          <w:cs/>
          <w:lang w:val="th-TH"/>
        </w:rPr>
        <w:t xml:space="preserve">เดือนสิ้นสุดวันที่ </w:t>
      </w:r>
      <w:r w:rsidRPr="00B567B8">
        <w:rPr>
          <w:rFonts w:ascii="Angsana New" w:hAnsi="Angsana New"/>
          <w:sz w:val="26"/>
          <w:szCs w:val="26"/>
        </w:rPr>
        <w:t>30</w:t>
      </w:r>
      <w:r w:rsidRPr="00B567B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9A2F14">
        <w:rPr>
          <w:rFonts w:ascii="Angsana New" w:hAnsi="Angsana New" w:hint="cs"/>
          <w:sz w:val="26"/>
          <w:szCs w:val="26"/>
          <w:cs/>
          <w:lang w:val="th-TH"/>
        </w:rPr>
        <w:t>กันยายน</w:t>
      </w:r>
      <w:r w:rsidRPr="00B567B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B567B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6</w:t>
      </w:r>
      <w:r w:rsidRPr="00B567B8">
        <w:rPr>
          <w:rFonts w:ascii="Angsana New" w:hAnsi="Angsana New"/>
          <w:sz w:val="26"/>
          <w:szCs w:val="26"/>
          <w:cs/>
          <w:lang w:val="th-TH"/>
        </w:rPr>
        <w:t xml:space="preserve"> และ </w:t>
      </w:r>
      <w:r w:rsidRPr="00B567B8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5</w:t>
      </w:r>
      <w:r w:rsidRPr="00B567B8">
        <w:rPr>
          <w:rFonts w:ascii="Angsana New" w:hAnsi="Angsana New"/>
          <w:sz w:val="26"/>
          <w:szCs w:val="26"/>
          <w:cs/>
          <w:lang w:val="th-TH"/>
        </w:rPr>
        <w:t xml:space="preserve"> คำนวณได้ดังนี้</w:t>
      </w:r>
    </w:p>
    <w:p w14:paraId="6C0B48C9" w14:textId="77777777" w:rsidR="001F38C6" w:rsidRPr="004B53BF" w:rsidRDefault="001F38C6" w:rsidP="004B53BF">
      <w:pPr>
        <w:tabs>
          <w:tab w:val="clear" w:pos="227"/>
          <w:tab w:val="clear" w:pos="454"/>
          <w:tab w:val="clear" w:pos="680"/>
          <w:tab w:val="left" w:pos="720"/>
        </w:tabs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37"/>
        <w:gridCol w:w="1259"/>
        <w:gridCol w:w="236"/>
        <w:gridCol w:w="1204"/>
        <w:gridCol w:w="236"/>
        <w:gridCol w:w="1204"/>
        <w:gridCol w:w="270"/>
        <w:gridCol w:w="1264"/>
      </w:tblGrid>
      <w:tr w:rsidR="00B232E3" w:rsidRPr="004B53BF" w14:paraId="774B1EFA" w14:textId="77777777" w:rsidTr="00B232E3">
        <w:tc>
          <w:tcPr>
            <w:tcW w:w="4137" w:type="dxa"/>
          </w:tcPr>
          <w:p w14:paraId="177929F3" w14:textId="77777777" w:rsidR="00B232E3" w:rsidRPr="004B53BF" w:rsidRDefault="00B232E3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C8C9D" w14:textId="7739AE72" w:rsidR="00B232E3" w:rsidRPr="004B53BF" w:rsidRDefault="00B232E3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พันหุ้น</w:t>
            </w:r>
          </w:p>
        </w:tc>
      </w:tr>
      <w:tr w:rsidR="00B232E3" w:rsidRPr="004B53BF" w14:paraId="2B726533" w14:textId="77777777" w:rsidTr="00061AB8">
        <w:tc>
          <w:tcPr>
            <w:tcW w:w="4137" w:type="dxa"/>
          </w:tcPr>
          <w:p w14:paraId="3F260E1B" w14:textId="77777777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7EF96" w14:textId="2CC2119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F15CD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417D0" w14:textId="28879CD2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53758D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เก้า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</w:t>
            </w:r>
          </w:p>
        </w:tc>
      </w:tr>
      <w:tr w:rsidR="00B232E3" w:rsidRPr="004B53BF" w14:paraId="1EEBFA0E" w14:textId="77777777" w:rsidTr="00061AB8">
        <w:tc>
          <w:tcPr>
            <w:tcW w:w="4137" w:type="dxa"/>
          </w:tcPr>
          <w:p w14:paraId="41234CB1" w14:textId="77777777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2001D" w14:textId="74429E92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3758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390B1BE5" w14:textId="77777777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A0558" w14:textId="6F92A9F6" w:rsidR="00B232E3" w:rsidRPr="004B53BF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9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3758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1F38C6" w:rsidRPr="004B53BF" w14:paraId="63571D00" w14:textId="77777777" w:rsidTr="00B232E3">
        <w:tc>
          <w:tcPr>
            <w:tcW w:w="4137" w:type="dxa"/>
          </w:tcPr>
          <w:p w14:paraId="6410D976" w14:textId="77777777" w:rsidR="001F38C6" w:rsidRPr="004B53BF" w:rsidRDefault="001F38C6" w:rsidP="004B53B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75737F59" w14:textId="35E3CF48" w:rsidR="001F38C6" w:rsidRPr="004B53BF" w:rsidRDefault="00B232E3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6AE9605B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single" w:sz="4" w:space="0" w:color="auto"/>
              <w:right w:val="nil"/>
            </w:tcBorders>
          </w:tcPr>
          <w:p w14:paraId="162279F9" w14:textId="16C260DE" w:rsidR="001F38C6" w:rsidRPr="004B53BF" w:rsidRDefault="00B232E3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43AE0320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BAA8E9" w14:textId="3E86DF63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A46F53" w:rsidRPr="004B53BF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4EEB4A8" w14:textId="77777777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956BD8" w14:textId="18D6BBE0" w:rsidR="001F38C6" w:rsidRPr="004B53BF" w:rsidRDefault="001F38C6" w:rsidP="004B5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</w:rPr>
              <w:t>256</w:t>
            </w:r>
            <w:r w:rsidR="00A46F53" w:rsidRPr="004B53BF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F38C6" w:rsidRPr="004B53BF" w14:paraId="1D615275" w14:textId="77777777" w:rsidTr="00B232E3">
        <w:tc>
          <w:tcPr>
            <w:tcW w:w="4137" w:type="dxa"/>
          </w:tcPr>
          <w:p w14:paraId="2000798B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39C97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5DB378E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</w:tcPr>
          <w:p w14:paraId="35EF0F3D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286A08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88AB3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6DCE0A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64DBE" w14:textId="77777777" w:rsidR="001F38C6" w:rsidRPr="004B53BF" w:rsidRDefault="001F38C6" w:rsidP="004B53B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B232E3" w:rsidRPr="004B53BF" w14:paraId="1CBBF4AF" w14:textId="77777777" w:rsidTr="00576AF3">
        <w:tc>
          <w:tcPr>
            <w:tcW w:w="4137" w:type="dxa"/>
            <w:hideMark/>
          </w:tcPr>
          <w:p w14:paraId="7B1974D1" w14:textId="46DDC9A2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9" w:type="dxa"/>
            <w:shd w:val="clear" w:color="auto" w:fill="auto"/>
          </w:tcPr>
          <w:p w14:paraId="1AA36593" w14:textId="41DD9CD3" w:rsidR="00B232E3" w:rsidRPr="004B30ED" w:rsidRDefault="004B30E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30E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B30ED">
              <w:rPr>
                <w:rFonts w:ascii="Angsana New" w:hAnsi="Angsana New"/>
                <w:sz w:val="26"/>
                <w:szCs w:val="26"/>
              </w:rPr>
              <w:t>63</w:t>
            </w:r>
            <w:r w:rsidRPr="004B30E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30ED">
              <w:rPr>
                <w:rFonts w:ascii="Angsana New" w:hAnsi="Angsana New"/>
                <w:sz w:val="26"/>
                <w:szCs w:val="26"/>
              </w:rPr>
              <w:t>179</w:t>
            </w:r>
          </w:p>
        </w:tc>
        <w:tc>
          <w:tcPr>
            <w:tcW w:w="236" w:type="dxa"/>
            <w:shd w:val="clear" w:color="auto" w:fill="auto"/>
          </w:tcPr>
          <w:p w14:paraId="097C7553" w14:textId="77777777" w:rsidR="00B232E3" w:rsidRPr="004B30ED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6AD981E" w14:textId="76EA07DB" w:rsidR="00B232E3" w:rsidRPr="004B30ED" w:rsidRDefault="0075230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4B30ED">
              <w:rPr>
                <w:rFonts w:ascii="Angsana New" w:hAnsi="Angsana New"/>
                <w:sz w:val="26"/>
                <w:szCs w:val="26"/>
              </w:rPr>
              <w:t>9</w:t>
            </w:r>
            <w:r w:rsidRPr="004B30E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30ED"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36" w:type="dxa"/>
            <w:shd w:val="clear" w:color="auto" w:fill="auto"/>
          </w:tcPr>
          <w:p w14:paraId="4CB17BC2" w14:textId="77777777" w:rsidR="00B232E3" w:rsidRPr="004B30ED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hideMark/>
          </w:tcPr>
          <w:p w14:paraId="4FE5988B" w14:textId="0448BD62" w:rsidR="00B232E3" w:rsidRPr="004B30ED" w:rsidRDefault="004B30E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4B30ED">
              <w:rPr>
                <w:rFonts w:ascii="Angsana New" w:hAnsi="Angsana New"/>
                <w:sz w:val="26"/>
                <w:szCs w:val="26"/>
              </w:rPr>
              <w:t>61</w:t>
            </w:r>
            <w:r w:rsidRPr="004B30E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4B30E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70" w:type="dxa"/>
            <w:shd w:val="clear" w:color="auto" w:fill="auto"/>
          </w:tcPr>
          <w:p w14:paraId="3619E8E2" w14:textId="77777777" w:rsidR="00B232E3" w:rsidRPr="0075230D" w:rsidRDefault="00B232E3" w:rsidP="00B232E3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hideMark/>
          </w:tcPr>
          <w:p w14:paraId="1B07FE85" w14:textId="223BBF25" w:rsidR="00B232E3" w:rsidRPr="0075230D" w:rsidRDefault="0075230D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 w:hint="cs"/>
                <w:sz w:val="26"/>
                <w:szCs w:val="26"/>
              </w:rPr>
              <w:t>15</w:t>
            </w:r>
            <w:r w:rsidRPr="0075230D">
              <w:rPr>
                <w:rFonts w:ascii="Angsana New" w:hAnsi="Angsana New"/>
                <w:sz w:val="26"/>
                <w:szCs w:val="26"/>
              </w:rPr>
              <w:t>9</w:t>
            </w:r>
            <w:r w:rsidRPr="0075230D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75230D">
              <w:rPr>
                <w:rFonts w:ascii="Angsana New" w:hAnsi="Angsana New"/>
                <w:sz w:val="26"/>
                <w:szCs w:val="26"/>
              </w:rPr>
              <w:t>995</w:t>
            </w:r>
          </w:p>
        </w:tc>
      </w:tr>
      <w:tr w:rsidR="00B232E3" w:rsidRPr="004B53BF" w14:paraId="4E0AD6DC" w14:textId="77777777" w:rsidTr="00B232E3">
        <w:tc>
          <w:tcPr>
            <w:tcW w:w="4137" w:type="dxa"/>
          </w:tcPr>
          <w:p w14:paraId="6DAAC18C" w14:textId="3BE43484" w:rsidR="00B232E3" w:rsidRPr="004B53BF" w:rsidRDefault="00B232E3" w:rsidP="00B232E3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ผลกระทบจากการถือเสมือนว่ามีการใช้สิทธิ</w:t>
            </w:r>
          </w:p>
        </w:tc>
        <w:tc>
          <w:tcPr>
            <w:tcW w:w="1259" w:type="dxa"/>
            <w:shd w:val="clear" w:color="auto" w:fill="auto"/>
          </w:tcPr>
          <w:p w14:paraId="4ACFF8E4" w14:textId="77777777" w:rsidR="00B232E3" w:rsidRPr="004B30ED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78C255C" w14:textId="77777777" w:rsidR="00B232E3" w:rsidRPr="004B30ED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6820ECB" w14:textId="77777777" w:rsidR="00B232E3" w:rsidRPr="004B30ED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7E4975" w14:textId="77777777" w:rsidR="00B232E3" w:rsidRPr="004B30ED" w:rsidRDefault="00B232E3" w:rsidP="00B232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5D4BA76" w14:textId="77777777" w:rsidR="00B232E3" w:rsidRPr="004B30ED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021A1B" w14:textId="77777777" w:rsidR="00B232E3" w:rsidRPr="0075230D" w:rsidRDefault="00B232E3" w:rsidP="00B232E3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</w:tcPr>
          <w:p w14:paraId="14B06477" w14:textId="77777777" w:rsidR="00B232E3" w:rsidRPr="0075230D" w:rsidRDefault="00B232E3" w:rsidP="00B2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7B6F" w:rsidRPr="004B53BF" w14:paraId="1FC23B9D" w14:textId="77777777" w:rsidTr="00B232E3">
        <w:tc>
          <w:tcPr>
            <w:tcW w:w="4137" w:type="dxa"/>
          </w:tcPr>
          <w:p w14:paraId="7108A381" w14:textId="6541C1BF" w:rsidR="00927B6F" w:rsidRPr="004B53BF" w:rsidRDefault="00927B6F" w:rsidP="00927B6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B53BF">
              <w:rPr>
                <w:rFonts w:ascii="Angsana New" w:hAnsi="Angsana New" w:hint="cs"/>
                <w:sz w:val="26"/>
                <w:szCs w:val="26"/>
                <w:cs/>
              </w:rPr>
              <w:t>ของใบสำคัญแสดงสิทธิซื้อหุ้นสามัญ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3757F06" w14:textId="30EB0C71" w:rsidR="00927B6F" w:rsidRPr="004B30E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1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0</w:t>
            </w:r>
            <w:r w:rsidRPr="004B30ED">
              <w:rPr>
                <w:rFonts w:ascii="Angsana New" w:hAnsi="Angsana New"/>
                <w:sz w:val="26"/>
                <w:szCs w:val="26"/>
              </w:rPr>
              <w:t>,6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5</w:t>
            </w:r>
            <w:r w:rsidR="0057439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D97106C" w14:textId="77777777" w:rsidR="00927B6F" w:rsidRPr="004B30ED" w:rsidRDefault="00927B6F" w:rsidP="0092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75DFA32" w14:textId="31E87749" w:rsidR="00927B6F" w:rsidRPr="004B30ED" w:rsidRDefault="00ED2E1B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927B6F" w:rsidRPr="004B30ED">
              <w:rPr>
                <w:rFonts w:ascii="Angsana New" w:hAnsi="Angsana New"/>
                <w:sz w:val="26"/>
                <w:szCs w:val="26"/>
              </w:rPr>
              <w:t>,3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5B54067C" w14:textId="77777777" w:rsidR="00927B6F" w:rsidRPr="004B30ED" w:rsidRDefault="00927B6F" w:rsidP="0092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189B756" w14:textId="5B8A759B" w:rsidR="00927B6F" w:rsidRPr="004B30E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1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4</w:t>
            </w:r>
            <w:r w:rsidRPr="004B30ED">
              <w:rPr>
                <w:rFonts w:ascii="Angsana New" w:hAnsi="Angsana New"/>
                <w:sz w:val="26"/>
                <w:szCs w:val="26"/>
              </w:rPr>
              <w:t>,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5B4B347C" w14:textId="77777777" w:rsidR="00927B6F" w:rsidRPr="0075230D" w:rsidRDefault="00927B6F" w:rsidP="00927B6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F295581" w14:textId="2D680D99" w:rsidR="00927B6F" w:rsidRPr="0075230D" w:rsidRDefault="00ED2E1B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3,580</w:t>
            </w:r>
          </w:p>
        </w:tc>
      </w:tr>
      <w:tr w:rsidR="00927B6F" w:rsidRPr="004B53BF" w14:paraId="39733101" w14:textId="77777777" w:rsidTr="00B232E3">
        <w:tc>
          <w:tcPr>
            <w:tcW w:w="4137" w:type="dxa"/>
            <w:hideMark/>
          </w:tcPr>
          <w:p w14:paraId="4772767A" w14:textId="07822DCD" w:rsidR="00927B6F" w:rsidRPr="004B53BF" w:rsidRDefault="00927B6F" w:rsidP="00927B6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53B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380BA0" w14:textId="45C8741D" w:rsidR="00927B6F" w:rsidRPr="004B30E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17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3</w:t>
            </w:r>
            <w:r w:rsidRPr="004B30ED">
              <w:rPr>
                <w:rFonts w:ascii="Angsana New" w:hAnsi="Angsana New"/>
                <w:sz w:val="26"/>
                <w:szCs w:val="26"/>
              </w:rPr>
              <w:t>,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83</w:t>
            </w:r>
            <w:r w:rsidR="0057439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A22C2C8" w14:textId="77777777" w:rsidR="00927B6F" w:rsidRPr="004B30ED" w:rsidRDefault="00927B6F" w:rsidP="00927B6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973B56" w14:textId="365E0BCA" w:rsidR="00927B6F" w:rsidRPr="004B30E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16</w:t>
            </w:r>
            <w:r w:rsidR="00ED2E1B">
              <w:rPr>
                <w:rFonts w:ascii="Angsana New" w:hAnsi="Angsana New"/>
                <w:sz w:val="26"/>
                <w:szCs w:val="26"/>
              </w:rPr>
              <w:t>9</w:t>
            </w:r>
            <w:r w:rsidRPr="004B30ED">
              <w:rPr>
                <w:rFonts w:ascii="Angsana New" w:hAnsi="Angsana New"/>
                <w:sz w:val="26"/>
                <w:szCs w:val="26"/>
              </w:rPr>
              <w:t>,</w:t>
            </w:r>
            <w:r w:rsidR="00ED2E1B">
              <w:rPr>
                <w:rFonts w:ascii="Angsana New" w:hAnsi="Angsana New"/>
                <w:sz w:val="26"/>
                <w:szCs w:val="26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5ECC336C" w14:textId="77777777" w:rsidR="00927B6F" w:rsidRPr="004B30ED" w:rsidRDefault="00927B6F" w:rsidP="0092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DDA6A0" w14:textId="24FE4D60" w:rsidR="00927B6F" w:rsidRPr="004B30E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B30ED">
              <w:rPr>
                <w:rFonts w:ascii="Angsana New" w:hAnsi="Angsana New"/>
                <w:sz w:val="26"/>
                <w:szCs w:val="26"/>
              </w:rPr>
              <w:t>17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5</w:t>
            </w:r>
            <w:r w:rsidRPr="004B30ED">
              <w:rPr>
                <w:rFonts w:ascii="Angsana New" w:hAnsi="Angsana New"/>
                <w:sz w:val="26"/>
                <w:szCs w:val="26"/>
              </w:rPr>
              <w:t>,</w:t>
            </w:r>
            <w:r w:rsidR="004B30ED" w:rsidRPr="004B30ED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shd w:val="clear" w:color="auto" w:fill="auto"/>
          </w:tcPr>
          <w:p w14:paraId="044E33A7" w14:textId="77777777" w:rsidR="00927B6F" w:rsidRPr="0075230D" w:rsidRDefault="00927B6F" w:rsidP="00927B6F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72033E2" w14:textId="5581B6CA" w:rsidR="00927B6F" w:rsidRPr="0075230D" w:rsidRDefault="00927B6F" w:rsidP="0092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230D">
              <w:rPr>
                <w:rFonts w:ascii="Angsana New" w:hAnsi="Angsana New"/>
                <w:sz w:val="26"/>
                <w:szCs w:val="26"/>
              </w:rPr>
              <w:t>16</w:t>
            </w:r>
            <w:r w:rsidR="00ED2E1B">
              <w:rPr>
                <w:rFonts w:ascii="Angsana New" w:hAnsi="Angsana New"/>
                <w:sz w:val="26"/>
                <w:szCs w:val="26"/>
              </w:rPr>
              <w:t>3</w:t>
            </w:r>
            <w:r w:rsidRPr="0075230D">
              <w:rPr>
                <w:rFonts w:ascii="Angsana New" w:hAnsi="Angsana New"/>
                <w:sz w:val="26"/>
                <w:szCs w:val="26"/>
              </w:rPr>
              <w:t>,</w:t>
            </w:r>
            <w:r w:rsidR="00ED2E1B">
              <w:rPr>
                <w:rFonts w:ascii="Angsana New" w:hAnsi="Angsana New"/>
                <w:sz w:val="26"/>
                <w:szCs w:val="26"/>
              </w:rPr>
              <w:t>575</w:t>
            </w:r>
          </w:p>
        </w:tc>
      </w:tr>
    </w:tbl>
    <w:p w14:paraId="247A48E5" w14:textId="77777777" w:rsidR="009C39EC" w:rsidRDefault="009C39EC" w:rsidP="00A11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92C0FED" w14:textId="77777777" w:rsidR="00F5457E" w:rsidRDefault="00F54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8DFECAC" w14:textId="45DF0E15" w:rsidR="00A11392" w:rsidRPr="004B53BF" w:rsidRDefault="00A11392" w:rsidP="00A11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4B53BF">
        <w:rPr>
          <w:rFonts w:ascii="Angsana New" w:hAnsi="Angsana New"/>
          <w:b/>
          <w:bCs/>
          <w:sz w:val="26"/>
          <w:szCs w:val="26"/>
        </w:rPr>
        <w:lastRenderedPageBreak/>
        <w:t>1</w:t>
      </w:r>
      <w:r>
        <w:rPr>
          <w:rFonts w:ascii="Angsana New" w:hAnsi="Angsana New"/>
          <w:b/>
          <w:bCs/>
          <w:sz w:val="26"/>
          <w:szCs w:val="26"/>
        </w:rPr>
        <w:t>7</w:t>
      </w:r>
      <w:r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Pr="004B53BF">
        <w:rPr>
          <w:rFonts w:ascii="Angsana New" w:hAnsi="Angsana New" w:hint="cs"/>
          <w:b/>
          <w:bCs/>
          <w:sz w:val="26"/>
          <w:szCs w:val="26"/>
        </w:rPr>
        <w:tab/>
      </w:r>
      <w:r>
        <w:rPr>
          <w:rFonts w:ascii="Angsana New" w:hAnsi="Angsana New" w:hint="cs"/>
          <w:b/>
          <w:bCs/>
          <w:sz w:val="26"/>
          <w:szCs w:val="26"/>
          <w:cs/>
        </w:rPr>
        <w:t>เงินปันผล</w:t>
      </w:r>
    </w:p>
    <w:p w14:paraId="71877B6A" w14:textId="77777777" w:rsidR="00A11392" w:rsidRPr="00C52875" w:rsidRDefault="00A11392" w:rsidP="00A11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578DCBF6" w14:textId="6C6DFAF0" w:rsidR="00CB3035" w:rsidRPr="00CB3035" w:rsidRDefault="00CB3035" w:rsidP="00CB3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BD74E7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BD74E7">
        <w:rPr>
          <w:rFonts w:ascii="Angsana New" w:hAnsi="Angsana New" w:hint="cs"/>
          <w:sz w:val="26"/>
          <w:szCs w:val="26"/>
        </w:rPr>
        <w:t xml:space="preserve">21 </w:t>
      </w:r>
      <w:r w:rsidRPr="00BD74E7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BD74E7">
        <w:rPr>
          <w:rFonts w:ascii="Angsana New" w:hAnsi="Angsana New" w:hint="cs"/>
          <w:sz w:val="26"/>
          <w:szCs w:val="26"/>
        </w:rPr>
        <w:t xml:space="preserve">2565 </w:t>
      </w:r>
      <w:r w:rsidRPr="00BD74E7">
        <w:rPr>
          <w:rFonts w:ascii="Angsana New" w:hAnsi="Angsana New" w:hint="cs"/>
          <w:sz w:val="26"/>
          <w:szCs w:val="26"/>
          <w:cs/>
        </w:rPr>
        <w:t>ผู้ถือหุ้นมีมติอนุมัติ</w:t>
      </w:r>
      <w:r w:rsidRPr="00CB3035">
        <w:rPr>
          <w:rFonts w:ascii="Angsana New" w:hAnsi="Angsana New" w:hint="cs"/>
          <w:sz w:val="26"/>
          <w:szCs w:val="26"/>
          <w:cs/>
        </w:rPr>
        <w:t xml:space="preserve">การจ่ายเงินปันผลสำหรับผลการดำเนินงานปี </w:t>
      </w:r>
      <w:r w:rsidRPr="00CB3035">
        <w:rPr>
          <w:rFonts w:ascii="Angsana New" w:hAnsi="Angsana New" w:hint="cs"/>
          <w:sz w:val="26"/>
          <w:szCs w:val="26"/>
        </w:rPr>
        <w:t>2564</w:t>
      </w:r>
      <w:r w:rsidRPr="00CB3035">
        <w:rPr>
          <w:rFonts w:ascii="Angsana New" w:hAnsi="Angsana New"/>
          <w:sz w:val="26"/>
          <w:szCs w:val="26"/>
        </w:rPr>
        <w:t xml:space="preserve"> </w:t>
      </w:r>
      <w:r w:rsidR="002F6FD4">
        <w:rPr>
          <w:rFonts w:ascii="Angsana New" w:hAnsi="Angsana New"/>
          <w:sz w:val="26"/>
          <w:szCs w:val="26"/>
        </w:rPr>
        <w:t xml:space="preserve">         </w:t>
      </w:r>
      <w:r w:rsidRPr="00CB3035">
        <w:rPr>
          <w:rFonts w:ascii="Angsana New" w:hAnsi="Angsana New" w:hint="cs"/>
          <w:sz w:val="26"/>
          <w:szCs w:val="26"/>
          <w:cs/>
        </w:rPr>
        <w:t xml:space="preserve">ในอัตราหุ้นละ </w:t>
      </w:r>
      <w:r w:rsidRPr="00CB3035">
        <w:rPr>
          <w:rFonts w:ascii="Angsana New" w:hAnsi="Angsana New"/>
          <w:sz w:val="26"/>
          <w:szCs w:val="26"/>
        </w:rPr>
        <w:t xml:space="preserve">0.085 </w:t>
      </w:r>
      <w:r w:rsidRPr="00CB3035">
        <w:rPr>
          <w:rFonts w:ascii="Angsana New" w:hAnsi="Angsana New" w:hint="cs"/>
          <w:sz w:val="26"/>
          <w:szCs w:val="26"/>
          <w:cs/>
        </w:rPr>
        <w:t>บาทต่อหุ้น</w:t>
      </w:r>
      <w:r w:rsidRPr="00CB3035">
        <w:rPr>
          <w:rFonts w:ascii="Angsana New" w:hAnsi="Angsana New" w:hint="cs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  <w:cs/>
        </w:rPr>
        <w:t xml:space="preserve">เป็นจำนวนเงินรวม </w:t>
      </w:r>
      <w:r w:rsidRPr="00CB3035">
        <w:rPr>
          <w:rFonts w:ascii="Angsana New" w:hAnsi="Angsana New" w:hint="cs"/>
          <w:sz w:val="26"/>
          <w:szCs w:val="26"/>
        </w:rPr>
        <w:t xml:space="preserve">12.75 </w:t>
      </w:r>
      <w:r w:rsidRPr="00CB3035">
        <w:rPr>
          <w:rFonts w:ascii="Angsana New" w:hAnsi="Angsana New" w:hint="cs"/>
          <w:sz w:val="26"/>
          <w:szCs w:val="26"/>
          <w:cs/>
        </w:rPr>
        <w:t xml:space="preserve">ล้านบาท แก่ผู้ถือหุ้น โดยประกอบด้วยหุ้นปันผลในอัตรา </w:t>
      </w:r>
      <w:r w:rsidRPr="00CB3035">
        <w:rPr>
          <w:rFonts w:ascii="Angsana New" w:hAnsi="Angsana New" w:hint="cs"/>
          <w:sz w:val="26"/>
          <w:szCs w:val="26"/>
        </w:rPr>
        <w:t xml:space="preserve">15 </w:t>
      </w:r>
      <w:r w:rsidRPr="00CB3035">
        <w:rPr>
          <w:rFonts w:ascii="Angsana New" w:hAnsi="Angsana New" w:hint="cs"/>
          <w:sz w:val="26"/>
          <w:szCs w:val="26"/>
          <w:cs/>
        </w:rPr>
        <w:t xml:space="preserve">หุ้นเดิม </w:t>
      </w:r>
      <w:r w:rsidR="002F6FD4">
        <w:rPr>
          <w:rFonts w:ascii="Angsana New" w:hAnsi="Angsana New" w:hint="cs"/>
          <w:sz w:val="26"/>
          <w:szCs w:val="26"/>
          <w:cs/>
        </w:rPr>
        <w:t xml:space="preserve">                     </w:t>
      </w:r>
      <w:r w:rsidRPr="00CB3035">
        <w:rPr>
          <w:rFonts w:ascii="Angsana New" w:hAnsi="Angsana New" w:hint="cs"/>
          <w:sz w:val="26"/>
          <w:szCs w:val="26"/>
          <w:cs/>
        </w:rPr>
        <w:t xml:space="preserve">ต่อ </w:t>
      </w:r>
      <w:r w:rsidRPr="00CB3035">
        <w:rPr>
          <w:rFonts w:ascii="Angsana New" w:hAnsi="Angsana New" w:hint="cs"/>
          <w:sz w:val="26"/>
          <w:szCs w:val="26"/>
        </w:rPr>
        <w:t xml:space="preserve">1 </w:t>
      </w:r>
      <w:r w:rsidRPr="00CB3035">
        <w:rPr>
          <w:rFonts w:ascii="Angsana New" w:hAnsi="Angsana New" w:hint="cs"/>
          <w:sz w:val="26"/>
          <w:szCs w:val="26"/>
          <w:cs/>
        </w:rPr>
        <w:t xml:space="preserve">หุ้นปันผล </w:t>
      </w:r>
      <w:r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95076A">
        <w:rPr>
          <w:rFonts w:ascii="Angsana New" w:hAnsi="Angsana New"/>
          <w:sz w:val="26"/>
          <w:szCs w:val="26"/>
        </w:rPr>
        <w:t>0.0666667</w:t>
      </w:r>
      <w:r>
        <w:rPr>
          <w:rFonts w:ascii="Angsana New" w:hAnsi="Angsana New"/>
          <w:sz w:val="26"/>
          <w:szCs w:val="26"/>
        </w:rPr>
        <w:t xml:space="preserve"> </w:t>
      </w:r>
      <w:r w:rsidRPr="00B567B8">
        <w:rPr>
          <w:rFonts w:ascii="Angsana New" w:hAnsi="Angsana New"/>
          <w:sz w:val="26"/>
          <w:szCs w:val="26"/>
          <w:cs/>
        </w:rPr>
        <w:t xml:space="preserve">บาท </w:t>
      </w:r>
      <w:r w:rsidRPr="00CB3035">
        <w:rPr>
          <w:rFonts w:ascii="Angsana New" w:hAnsi="Angsana New" w:hint="cs"/>
          <w:sz w:val="26"/>
          <w:szCs w:val="26"/>
          <w:cs/>
        </w:rPr>
        <w:t xml:space="preserve">เป็นจำนวนเงิน </w:t>
      </w:r>
      <w:r w:rsidRPr="00CB3035">
        <w:rPr>
          <w:rFonts w:ascii="Angsana New" w:hAnsi="Angsana New"/>
          <w:sz w:val="26"/>
          <w:szCs w:val="26"/>
        </w:rPr>
        <w:t>10</w:t>
      </w:r>
      <w:r w:rsidRPr="00CB3035">
        <w:rPr>
          <w:rFonts w:ascii="Angsana New" w:hAnsi="Angsana New" w:hint="cs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  <w:cs/>
        </w:rPr>
        <w:t xml:space="preserve">ล้านบาท (หุ้นสามัญจำนวน </w:t>
      </w:r>
      <w:r w:rsidRPr="00CB3035">
        <w:rPr>
          <w:rFonts w:ascii="Angsana New" w:hAnsi="Angsana New" w:hint="cs"/>
          <w:sz w:val="26"/>
          <w:szCs w:val="26"/>
        </w:rPr>
        <w:t xml:space="preserve">10 </w:t>
      </w:r>
      <w:r w:rsidRPr="00CB3035">
        <w:rPr>
          <w:rFonts w:ascii="Angsana New" w:hAnsi="Angsana New" w:hint="cs"/>
          <w:sz w:val="26"/>
          <w:szCs w:val="26"/>
          <w:cs/>
        </w:rPr>
        <w:t>ล้านหุ้น มูลค่าหุ้นละ</w:t>
      </w:r>
      <w:r w:rsidRPr="00CB3035">
        <w:rPr>
          <w:rFonts w:ascii="Angsana New" w:hAnsi="Angsana New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</w:rPr>
        <w:t xml:space="preserve">1 </w:t>
      </w:r>
      <w:r w:rsidRPr="00CB3035">
        <w:rPr>
          <w:rFonts w:ascii="Angsana New" w:hAnsi="Angsana New" w:hint="cs"/>
          <w:sz w:val="26"/>
          <w:szCs w:val="26"/>
          <w:cs/>
        </w:rPr>
        <w:t>บาท) และเงินสดปันผล</w:t>
      </w:r>
      <w:r w:rsidRPr="00B567B8">
        <w:rPr>
          <w:rFonts w:ascii="Angsana New" w:hAnsi="Angsana New"/>
          <w:sz w:val="26"/>
          <w:szCs w:val="26"/>
          <w:cs/>
        </w:rPr>
        <w:t xml:space="preserve">ในอัตราหุ้นละ </w:t>
      </w:r>
      <w:r w:rsidRPr="00B567B8">
        <w:rPr>
          <w:rFonts w:ascii="Angsana New" w:hAnsi="Angsana New"/>
          <w:sz w:val="26"/>
          <w:szCs w:val="26"/>
        </w:rPr>
        <w:t xml:space="preserve">0.0183333 </w:t>
      </w:r>
      <w:r w:rsidRPr="00B567B8">
        <w:rPr>
          <w:rFonts w:ascii="Angsana New" w:hAnsi="Angsana New"/>
          <w:sz w:val="26"/>
          <w:szCs w:val="26"/>
          <w:cs/>
        </w:rPr>
        <w:t>บาท</w:t>
      </w:r>
      <w:r w:rsidRPr="00CB3035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CB3035">
        <w:rPr>
          <w:rFonts w:ascii="Angsana New" w:hAnsi="Angsana New" w:hint="cs"/>
          <w:sz w:val="26"/>
          <w:szCs w:val="26"/>
        </w:rPr>
        <w:t xml:space="preserve">2.75 </w:t>
      </w:r>
      <w:r w:rsidRPr="00CB3035">
        <w:rPr>
          <w:rFonts w:ascii="Angsana New" w:hAnsi="Angsana New" w:hint="cs"/>
          <w:sz w:val="26"/>
          <w:szCs w:val="26"/>
          <w:cs/>
        </w:rPr>
        <w:t>ล้านบาท</w:t>
      </w:r>
      <w:r w:rsidRPr="00CB3035">
        <w:rPr>
          <w:rFonts w:ascii="Angsana New" w:hAnsi="Angsana New"/>
          <w:sz w:val="26"/>
          <w:szCs w:val="26"/>
        </w:rPr>
        <w:t xml:space="preserve"> </w:t>
      </w:r>
      <w:r w:rsidRPr="00CB3035">
        <w:rPr>
          <w:rFonts w:ascii="Angsana New" w:hAnsi="Angsana New" w:hint="cs"/>
          <w:sz w:val="26"/>
          <w:szCs w:val="26"/>
          <w:cs/>
        </w:rPr>
        <w:t xml:space="preserve">เงินปันผลดังกล่าวได้จ่ายให้แก่ผู้ถือหุ้นเมื่อวันที่ </w:t>
      </w:r>
      <w:r w:rsidRPr="00CB3035">
        <w:rPr>
          <w:rFonts w:ascii="Angsana New" w:hAnsi="Angsana New"/>
          <w:sz w:val="26"/>
          <w:szCs w:val="26"/>
        </w:rPr>
        <w:t xml:space="preserve">20 </w:t>
      </w:r>
      <w:r w:rsidRPr="00CB303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CB3035">
        <w:rPr>
          <w:rFonts w:ascii="Angsana New" w:hAnsi="Angsana New"/>
          <w:sz w:val="26"/>
          <w:szCs w:val="26"/>
        </w:rPr>
        <w:t xml:space="preserve">2565 </w:t>
      </w:r>
      <w:r w:rsidRPr="00CB3035">
        <w:rPr>
          <w:rFonts w:ascii="Angsana New" w:hAnsi="Angsana New" w:hint="cs"/>
          <w:sz w:val="26"/>
          <w:szCs w:val="26"/>
          <w:cs/>
        </w:rPr>
        <w:t>แล้ว</w:t>
      </w:r>
    </w:p>
    <w:p w14:paraId="67FFB348" w14:textId="77777777" w:rsidR="00CB3035" w:rsidRPr="00C52875" w:rsidRDefault="00CB3035" w:rsidP="00A11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776B995C" w14:textId="298807C6" w:rsidR="00A11392" w:rsidRPr="00CB3035" w:rsidRDefault="00A11392" w:rsidP="00781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 xml:space="preserve">ในที่ประชุมสามัญผู้ถือหุ้นของบริษัทเมื่อวันที่ </w:t>
      </w:r>
      <w:r w:rsidRPr="004B53BF">
        <w:rPr>
          <w:rFonts w:ascii="Angsana New" w:hAnsi="Angsana New" w:hint="cs"/>
          <w:sz w:val="26"/>
          <w:szCs w:val="26"/>
        </w:rPr>
        <w:t>2</w:t>
      </w:r>
      <w:r w:rsidRPr="004B53BF">
        <w:rPr>
          <w:rFonts w:ascii="Angsana New" w:hAnsi="Angsana New"/>
          <w:sz w:val="26"/>
          <w:szCs w:val="26"/>
        </w:rPr>
        <w:t>4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4B53BF">
        <w:rPr>
          <w:rFonts w:ascii="Angsana New" w:hAnsi="Angsana New" w:hint="cs"/>
          <w:sz w:val="26"/>
          <w:szCs w:val="26"/>
        </w:rPr>
        <w:t>256</w:t>
      </w:r>
      <w:r w:rsidRPr="004B53BF">
        <w:rPr>
          <w:rFonts w:ascii="Angsana New" w:hAnsi="Angsana New"/>
          <w:sz w:val="26"/>
          <w:szCs w:val="26"/>
        </w:rPr>
        <w:t>6</w:t>
      </w:r>
      <w:r w:rsidRPr="004B53BF">
        <w:rPr>
          <w:rFonts w:ascii="Angsana New" w:hAnsi="Angsana New" w:hint="cs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ผู้ถือหุ้นได้มีมติอนุมัติ</w:t>
      </w:r>
      <w:r w:rsidRPr="004B53BF">
        <w:rPr>
          <w:rFonts w:ascii="Angsana New" w:hAnsi="Angsana New"/>
          <w:sz w:val="26"/>
          <w:szCs w:val="26"/>
          <w:cs/>
        </w:rPr>
        <w:t>การจ่ายเงินปันผลของ</w:t>
      </w:r>
      <w:r w:rsidRPr="004B53BF">
        <w:rPr>
          <w:rFonts w:ascii="Angsana New" w:hAnsi="Angsana New" w:hint="cs"/>
          <w:sz w:val="26"/>
          <w:szCs w:val="26"/>
          <w:cs/>
        </w:rPr>
        <w:t xml:space="preserve">บริษัทประจำปี </w:t>
      </w:r>
      <w:r w:rsidRPr="004B53BF">
        <w:rPr>
          <w:rFonts w:ascii="Angsana New" w:hAnsi="Angsana New"/>
          <w:sz w:val="26"/>
          <w:szCs w:val="26"/>
        </w:rPr>
        <w:t>2565</w:t>
      </w:r>
      <w:r w:rsidR="000011E7">
        <w:rPr>
          <w:rFonts w:ascii="Angsana New" w:hAnsi="Angsana New" w:hint="cs"/>
          <w:sz w:val="26"/>
          <w:szCs w:val="26"/>
          <w:cs/>
        </w:rPr>
        <w:t xml:space="preserve"> </w:t>
      </w:r>
      <w:r w:rsidRPr="004B53BF">
        <w:rPr>
          <w:rFonts w:ascii="Angsana New" w:hAnsi="Angsana New"/>
          <w:sz w:val="26"/>
          <w:szCs w:val="26"/>
          <w:cs/>
        </w:rPr>
        <w:t>ในอัตรา</w:t>
      </w:r>
      <w:r w:rsidR="000011E7">
        <w:rPr>
          <w:rFonts w:ascii="Angsana New" w:hAnsi="Angsana New" w:hint="cs"/>
          <w:sz w:val="26"/>
          <w:szCs w:val="26"/>
          <w:cs/>
        </w:rPr>
        <w:t xml:space="preserve">   </w:t>
      </w:r>
      <w:r w:rsidRPr="004B53BF">
        <w:rPr>
          <w:rFonts w:ascii="Angsana New" w:hAnsi="Angsana New"/>
          <w:sz w:val="26"/>
          <w:szCs w:val="26"/>
          <w:cs/>
        </w:rPr>
        <w:t>หุ้นละ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="004A6FBF">
        <w:rPr>
          <w:rFonts w:ascii="Angsana New" w:hAnsi="Angsana New"/>
          <w:sz w:val="26"/>
          <w:szCs w:val="26"/>
        </w:rPr>
        <w:t>0</w:t>
      </w:r>
      <w:r w:rsidRPr="004B53BF">
        <w:rPr>
          <w:rFonts w:ascii="Angsana New" w:hAnsi="Angsana New"/>
          <w:sz w:val="26"/>
          <w:szCs w:val="26"/>
        </w:rPr>
        <w:t>.</w:t>
      </w:r>
      <w:r w:rsidR="004A6FBF">
        <w:rPr>
          <w:rFonts w:ascii="Angsana New" w:hAnsi="Angsana New"/>
          <w:sz w:val="26"/>
          <w:szCs w:val="26"/>
        </w:rPr>
        <w:t>17</w:t>
      </w:r>
      <w:r w:rsidRPr="004B53BF">
        <w:rPr>
          <w:rFonts w:ascii="Angsana New" w:hAnsi="Angsana New" w:hint="cs"/>
          <w:sz w:val="26"/>
          <w:szCs w:val="26"/>
          <w:cs/>
        </w:rPr>
        <w:t xml:space="preserve"> บาท สำหรับหุ้นสามัญจำนวน </w:t>
      </w:r>
      <w:r w:rsidRPr="004B53BF">
        <w:rPr>
          <w:rFonts w:ascii="Angsana New" w:hAnsi="Angsana New"/>
          <w:sz w:val="26"/>
          <w:szCs w:val="26"/>
        </w:rPr>
        <w:t xml:space="preserve">159,994,567 </w:t>
      </w:r>
      <w:r w:rsidRPr="004B53BF">
        <w:rPr>
          <w:rFonts w:ascii="Angsana New" w:hAnsi="Angsana New" w:hint="cs"/>
          <w:sz w:val="26"/>
          <w:szCs w:val="26"/>
          <w:cs/>
        </w:rPr>
        <w:t xml:space="preserve">หุ้น เป็นจำนวนเงินรวม </w:t>
      </w:r>
      <w:r w:rsidR="00E43640">
        <w:rPr>
          <w:rFonts w:ascii="Angsana New" w:hAnsi="Angsana New"/>
          <w:sz w:val="26"/>
          <w:szCs w:val="26"/>
        </w:rPr>
        <w:t>27</w:t>
      </w:r>
      <w:r w:rsidRPr="004B53BF">
        <w:rPr>
          <w:rFonts w:ascii="Angsana New" w:hAnsi="Angsana New"/>
          <w:sz w:val="26"/>
          <w:szCs w:val="26"/>
        </w:rPr>
        <w:t>.</w:t>
      </w:r>
      <w:r w:rsidR="00E43640">
        <w:rPr>
          <w:rFonts w:ascii="Angsana New" w:hAnsi="Angsana New"/>
          <w:sz w:val="26"/>
          <w:szCs w:val="26"/>
        </w:rPr>
        <w:t>2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Pr="004B53BF">
        <w:rPr>
          <w:rFonts w:ascii="Angsana New" w:hAnsi="Angsana New"/>
          <w:sz w:val="26"/>
          <w:szCs w:val="26"/>
        </w:rPr>
        <w:t xml:space="preserve"> </w:t>
      </w:r>
      <w:r w:rsidR="00781680" w:rsidRPr="00CB3035">
        <w:rPr>
          <w:rFonts w:ascii="Angsana New" w:hAnsi="Angsana New" w:hint="cs"/>
          <w:sz w:val="26"/>
          <w:szCs w:val="26"/>
          <w:cs/>
        </w:rPr>
        <w:t xml:space="preserve">เงินปันผลดังกล่าวได้จ่ายให้แก่ผู้ถือหุ้นเมื่อวันที่ </w:t>
      </w:r>
      <w:r w:rsidR="00781680" w:rsidRPr="00CB3035">
        <w:rPr>
          <w:rFonts w:ascii="Angsana New" w:hAnsi="Angsana New"/>
          <w:sz w:val="26"/>
          <w:szCs w:val="26"/>
        </w:rPr>
        <w:t xml:space="preserve">23 </w:t>
      </w:r>
      <w:r w:rsidR="00781680" w:rsidRPr="00CB3035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="00781680" w:rsidRPr="00CB3035">
        <w:rPr>
          <w:rFonts w:ascii="Angsana New" w:hAnsi="Angsana New"/>
          <w:sz w:val="26"/>
          <w:szCs w:val="26"/>
        </w:rPr>
        <w:t xml:space="preserve">2566 </w:t>
      </w:r>
      <w:r w:rsidR="00781680" w:rsidRPr="00CB3035">
        <w:rPr>
          <w:rFonts w:ascii="Angsana New" w:hAnsi="Angsana New" w:hint="cs"/>
          <w:sz w:val="26"/>
          <w:szCs w:val="26"/>
          <w:cs/>
        </w:rPr>
        <w:t>แล้ว</w:t>
      </w:r>
    </w:p>
    <w:p w14:paraId="77B82423" w14:textId="77777777" w:rsidR="003B749E" w:rsidRPr="00C52875" w:rsidRDefault="003B749E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5B64F5B7" w14:textId="68B80C2E" w:rsidR="00372855" w:rsidRPr="004B53BF" w:rsidRDefault="00307634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A11392">
        <w:rPr>
          <w:rFonts w:ascii="Angsana New" w:hAnsi="Angsana New"/>
          <w:b/>
          <w:bCs/>
          <w:sz w:val="26"/>
          <w:szCs w:val="26"/>
        </w:rPr>
        <w:t>8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372855" w:rsidRPr="004B53BF">
        <w:rPr>
          <w:rFonts w:ascii="Angsana New" w:hAnsi="Angsana New" w:hint="cs"/>
          <w:b/>
          <w:bCs/>
          <w:sz w:val="26"/>
          <w:szCs w:val="26"/>
        </w:rPr>
        <w:tab/>
      </w:r>
      <w:r w:rsidR="00372855" w:rsidRPr="004B53BF">
        <w:rPr>
          <w:rFonts w:ascii="Angsana New" w:hAnsi="Angsana New" w:hint="cs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C52875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92727C2" w14:textId="63E953A4" w:rsidR="00874585" w:rsidRPr="004B53BF" w:rsidRDefault="000011E7" w:rsidP="00001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FB5CDE">
        <w:rPr>
          <w:rFonts w:ascii="Angsana New" w:hAnsi="Angsana New"/>
          <w:sz w:val="26"/>
          <w:szCs w:val="26"/>
          <w:cs/>
        </w:rPr>
        <w:t>บริษัทประกอบธุรกิจ</w:t>
      </w:r>
      <w:r w:rsidRPr="004B53BF">
        <w:rPr>
          <w:rFonts w:ascii="Angsana New" w:hAnsi="Angsana New" w:hint="cs"/>
          <w:sz w:val="26"/>
          <w:szCs w:val="26"/>
          <w:cs/>
        </w:rPr>
        <w:t xml:space="preserve">ส่วนใหญ่เกี่ยวกับการผลิตและจำหน่ายผนังคอนกรีตสำเร็จรูป </w:t>
      </w:r>
      <w:r w:rsidRPr="00FB5CDE">
        <w:rPr>
          <w:rFonts w:ascii="Angsana New" w:hAnsi="Angsana New"/>
          <w:sz w:val="26"/>
          <w:szCs w:val="26"/>
          <w:cs/>
        </w:rPr>
        <w:t xml:space="preserve">ดังนั้นฝ่ายบริหารจึงถือว่าบริษัทมีส่วนงานทางธุรกิจเพียงส่วนงานเดียว </w:t>
      </w:r>
      <w:r w:rsidR="00874585" w:rsidRPr="004B53BF">
        <w:rPr>
          <w:rFonts w:ascii="Angsana New" w:hAnsi="Angsana New" w:hint="cs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3E2CF35A" w14:textId="595C7AE9" w:rsidR="00372855" w:rsidRPr="00C52875" w:rsidRDefault="0037285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0A6ACF2D" w14:textId="672DB42B" w:rsidR="00CA75A9" w:rsidRPr="004B53BF" w:rsidRDefault="00B56D3F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26"/>
          <w:szCs w:val="26"/>
        </w:rPr>
      </w:pPr>
      <w:r w:rsidRPr="004B53B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579ECBFD" w14:textId="77777777" w:rsidR="00AF188D" w:rsidRPr="00C52875" w:rsidRDefault="00AF188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23F981B9" w14:textId="5B7E4BF8" w:rsidR="00B232E3" w:rsidRPr="004B595B" w:rsidRDefault="00B232E3" w:rsidP="00B2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6"/>
          <w:szCs w:val="26"/>
        </w:rPr>
      </w:pPr>
      <w:r w:rsidRPr="005E5409">
        <w:rPr>
          <w:rFonts w:ascii="Angsana New" w:hAnsi="Angsana New" w:hint="cs"/>
          <w:sz w:val="26"/>
          <w:szCs w:val="26"/>
          <w:cs/>
        </w:rPr>
        <w:t>ในระหว่าง</w:t>
      </w:r>
      <w:r w:rsidRPr="005E5409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5E540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E5409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53758D" w:rsidRPr="005E540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Pr="005E540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5E5409">
        <w:rPr>
          <w:rFonts w:ascii="Angsana New" w:hAnsi="Angsana New"/>
          <w:snapToGrid w:val="0"/>
          <w:sz w:val="26"/>
          <w:szCs w:val="26"/>
          <w:lang w:eastAsia="th-TH"/>
        </w:rPr>
        <w:t xml:space="preserve">2566 </w:t>
      </w:r>
      <w:r w:rsidRPr="005E5409">
        <w:rPr>
          <w:rFonts w:ascii="Angsana New" w:hAnsi="Angsana New"/>
          <w:sz w:val="26"/>
          <w:szCs w:val="26"/>
          <w:cs/>
        </w:rPr>
        <w:t>บริษัทมีรายได้จาก</w:t>
      </w:r>
      <w:r w:rsidRPr="00637841">
        <w:rPr>
          <w:rFonts w:ascii="Angsana New" w:hAnsi="Angsana New"/>
          <w:sz w:val="26"/>
          <w:szCs w:val="26"/>
          <w:cs/>
        </w:rPr>
        <w:t xml:space="preserve">ลูกค้า </w:t>
      </w:r>
      <w:r w:rsidR="00C07316" w:rsidRPr="00637841">
        <w:rPr>
          <w:rFonts w:ascii="Angsana New" w:hAnsi="Angsana New"/>
          <w:sz w:val="26"/>
          <w:szCs w:val="26"/>
        </w:rPr>
        <w:t>4</w:t>
      </w:r>
      <w:r w:rsidRPr="005E5409">
        <w:rPr>
          <w:rFonts w:ascii="Angsana New" w:hAnsi="Angsana New"/>
          <w:sz w:val="26"/>
          <w:szCs w:val="26"/>
        </w:rPr>
        <w:t xml:space="preserve"> </w:t>
      </w:r>
      <w:r w:rsidRPr="005E5409">
        <w:rPr>
          <w:rFonts w:ascii="Angsana New" w:hAnsi="Angsana New"/>
          <w:sz w:val="26"/>
          <w:szCs w:val="26"/>
          <w:cs/>
        </w:rPr>
        <w:t>ราย จากการขายสินค้าในประเทศเป็นจำนวนเงินรวม</w:t>
      </w:r>
      <w:r w:rsidRPr="005E5409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5E5409" w:rsidRPr="005E5409">
        <w:rPr>
          <w:rFonts w:ascii="Angsana New" w:hAnsi="Angsana New"/>
          <w:snapToGrid w:val="0"/>
          <w:sz w:val="26"/>
          <w:szCs w:val="26"/>
          <w:lang w:eastAsia="th-TH"/>
        </w:rPr>
        <w:t>50</w:t>
      </w:r>
      <w:r w:rsidRPr="005E5409">
        <w:rPr>
          <w:rFonts w:ascii="Angsana New" w:hAnsi="Angsana New"/>
          <w:snapToGrid w:val="0"/>
          <w:sz w:val="26"/>
          <w:szCs w:val="26"/>
          <w:lang w:eastAsia="th-TH"/>
        </w:rPr>
        <w:t>.</w:t>
      </w:r>
      <w:r w:rsidR="005E5409" w:rsidRPr="005E5409">
        <w:rPr>
          <w:rFonts w:ascii="Angsana New" w:hAnsi="Angsana New"/>
          <w:snapToGrid w:val="0"/>
          <w:sz w:val="26"/>
          <w:szCs w:val="26"/>
          <w:lang w:eastAsia="th-TH"/>
        </w:rPr>
        <w:t>9</w:t>
      </w:r>
      <w:r w:rsidRPr="005E540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5E5409">
        <w:rPr>
          <w:rFonts w:ascii="Angsana New" w:hAnsi="Angsana New"/>
          <w:snapToGrid w:val="0"/>
          <w:sz w:val="26"/>
          <w:szCs w:val="26"/>
          <w:lang w:eastAsia="th-TH"/>
        </w:rPr>
        <w:t>(2565:</w:t>
      </w:r>
      <w:r w:rsidRPr="005E5409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5E5409">
        <w:rPr>
          <w:rFonts w:ascii="Angsana New" w:hAnsi="Angsana New"/>
          <w:snapToGrid w:val="0"/>
          <w:sz w:val="26"/>
          <w:szCs w:val="26"/>
          <w:lang w:eastAsia="th-TH"/>
        </w:rPr>
        <w:t xml:space="preserve"> 4 </w:t>
      </w:r>
      <w:r w:rsidRPr="005E5409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Pr="005E5409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53758D" w:rsidRPr="005E5409">
        <w:rPr>
          <w:rFonts w:ascii="Angsana New" w:hAnsi="Angsana New"/>
          <w:snapToGrid w:val="0"/>
          <w:sz w:val="26"/>
          <w:szCs w:val="26"/>
          <w:lang w:eastAsia="th-TH"/>
        </w:rPr>
        <w:t>7</w:t>
      </w:r>
      <w:r w:rsidRPr="005E5409">
        <w:rPr>
          <w:rFonts w:ascii="Angsana New" w:hAnsi="Angsana New"/>
          <w:snapToGrid w:val="0"/>
          <w:sz w:val="26"/>
          <w:szCs w:val="26"/>
          <w:lang w:eastAsia="th-TH"/>
        </w:rPr>
        <w:t xml:space="preserve">.0 </w:t>
      </w:r>
      <w:r w:rsidRPr="005E5409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35F257EC" w14:textId="77777777" w:rsidR="00B232E3" w:rsidRPr="00C52875" w:rsidRDefault="00B232E3" w:rsidP="00B2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2D23B7AD" w14:textId="1ABF00A6" w:rsidR="00B232E3" w:rsidRPr="005E5409" w:rsidRDefault="00B232E3" w:rsidP="00B232E3">
      <w:pPr>
        <w:ind w:right="7"/>
        <w:jc w:val="thaiDistribute"/>
        <w:rPr>
          <w:rFonts w:ascii="Angsana New" w:hAnsi="Angsana New"/>
          <w:sz w:val="26"/>
          <w:szCs w:val="26"/>
        </w:rPr>
      </w:pPr>
      <w:r w:rsidRPr="004B595B">
        <w:rPr>
          <w:rFonts w:ascii="Angsana New" w:hAnsi="Angsana New" w:hint="cs"/>
          <w:sz w:val="26"/>
          <w:szCs w:val="26"/>
          <w:cs/>
        </w:rPr>
        <w:t>ในระหว่าง</w:t>
      </w:r>
      <w:r w:rsidRPr="004B595B">
        <w:rPr>
          <w:rFonts w:ascii="Angsana New" w:hAnsi="Angsana New"/>
          <w:sz w:val="26"/>
          <w:szCs w:val="26"/>
          <w:cs/>
        </w:rPr>
        <w:t>งวด</w:t>
      </w:r>
      <w:r w:rsidR="004A6B12">
        <w:rPr>
          <w:rFonts w:ascii="Angsana New" w:hAnsi="Angsana New" w:hint="cs"/>
          <w:sz w:val="26"/>
          <w:szCs w:val="26"/>
          <w:cs/>
        </w:rPr>
        <w:t>เก้า</w:t>
      </w:r>
      <w:r w:rsidRPr="004B595B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5E5409">
        <w:rPr>
          <w:rFonts w:ascii="Angsana New" w:hAnsi="Angsana New"/>
          <w:sz w:val="26"/>
          <w:szCs w:val="26"/>
          <w:cs/>
        </w:rPr>
        <w:t xml:space="preserve"> </w:t>
      </w:r>
      <w:r w:rsidRPr="005E5409">
        <w:rPr>
          <w:rFonts w:ascii="Angsana New" w:hAnsi="Angsana New"/>
          <w:sz w:val="26"/>
          <w:szCs w:val="26"/>
        </w:rPr>
        <w:t xml:space="preserve">30 </w:t>
      </w:r>
      <w:r w:rsidR="0053758D" w:rsidRPr="005E5409">
        <w:rPr>
          <w:rFonts w:ascii="Angsana New" w:hAnsi="Angsana New" w:hint="cs"/>
          <w:sz w:val="26"/>
          <w:szCs w:val="26"/>
          <w:cs/>
        </w:rPr>
        <w:t>กันยายน</w:t>
      </w:r>
      <w:r w:rsidRPr="005E5409">
        <w:rPr>
          <w:rFonts w:ascii="Angsana New" w:hAnsi="Angsana New" w:hint="cs"/>
          <w:sz w:val="26"/>
          <w:szCs w:val="26"/>
          <w:cs/>
        </w:rPr>
        <w:t xml:space="preserve"> </w:t>
      </w:r>
      <w:r w:rsidRPr="005E5409">
        <w:rPr>
          <w:rFonts w:ascii="Angsana New" w:hAnsi="Angsana New"/>
          <w:sz w:val="26"/>
          <w:szCs w:val="26"/>
        </w:rPr>
        <w:t xml:space="preserve">2566 </w:t>
      </w:r>
      <w:r w:rsidRPr="004B595B">
        <w:rPr>
          <w:rFonts w:ascii="Angsana New" w:hAnsi="Angsana New"/>
          <w:sz w:val="26"/>
          <w:szCs w:val="26"/>
          <w:cs/>
        </w:rPr>
        <w:t>บริษัท</w:t>
      </w:r>
      <w:r w:rsidR="005E5409">
        <w:rPr>
          <w:rFonts w:ascii="Angsana New" w:hAnsi="Angsana New" w:hint="cs"/>
          <w:sz w:val="26"/>
          <w:szCs w:val="26"/>
          <w:cs/>
        </w:rPr>
        <w:t>ไม่</w:t>
      </w:r>
      <w:r w:rsidRPr="004B595B">
        <w:rPr>
          <w:rFonts w:ascii="Angsana New" w:hAnsi="Angsana New"/>
          <w:sz w:val="26"/>
          <w:szCs w:val="26"/>
          <w:cs/>
        </w:rPr>
        <w:t>มีรายได้จากลูกค้า</w:t>
      </w:r>
      <w:r w:rsidR="005E5409">
        <w:rPr>
          <w:rFonts w:ascii="Angsana New" w:hAnsi="Angsana New" w:hint="cs"/>
          <w:sz w:val="26"/>
          <w:szCs w:val="26"/>
          <w:cs/>
        </w:rPr>
        <w:t xml:space="preserve">รายใหญ่ที่ถึงร้อยละ </w:t>
      </w:r>
      <w:r w:rsidR="005E5409">
        <w:rPr>
          <w:rFonts w:ascii="Angsana New" w:hAnsi="Angsana New"/>
          <w:sz w:val="26"/>
          <w:szCs w:val="26"/>
        </w:rPr>
        <w:t xml:space="preserve">10 </w:t>
      </w:r>
      <w:r w:rsidR="005E5409">
        <w:rPr>
          <w:rFonts w:ascii="Angsana New" w:hAnsi="Angsana New" w:hint="cs"/>
          <w:sz w:val="26"/>
          <w:szCs w:val="26"/>
          <w:cs/>
        </w:rPr>
        <w:t>ของรายได้</w:t>
      </w:r>
      <w:r w:rsidR="000011E7">
        <w:rPr>
          <w:rFonts w:ascii="Angsana New" w:hAnsi="Angsana New" w:hint="cs"/>
          <w:sz w:val="26"/>
          <w:szCs w:val="26"/>
          <w:cs/>
        </w:rPr>
        <w:t>รวม</w:t>
      </w:r>
      <w:r w:rsidRPr="004B595B">
        <w:rPr>
          <w:rFonts w:ascii="Angsana New" w:hAnsi="Angsana New"/>
          <w:sz w:val="26"/>
          <w:szCs w:val="26"/>
          <w:cs/>
        </w:rPr>
        <w:t>จากการขายสินค้าในประเทศ</w:t>
      </w:r>
      <w:r w:rsidRPr="005E5409">
        <w:rPr>
          <w:rFonts w:ascii="Angsana New" w:hAnsi="Angsana New"/>
          <w:sz w:val="26"/>
          <w:szCs w:val="26"/>
          <w:cs/>
        </w:rPr>
        <w:t xml:space="preserve"> </w:t>
      </w:r>
      <w:r w:rsidRPr="005E5409">
        <w:rPr>
          <w:rFonts w:ascii="Angsana New" w:hAnsi="Angsana New"/>
          <w:sz w:val="26"/>
          <w:szCs w:val="26"/>
        </w:rPr>
        <w:t>(2565:</w:t>
      </w:r>
      <w:r w:rsidRPr="005E5409">
        <w:rPr>
          <w:rFonts w:ascii="Angsana New" w:hAnsi="Angsana New" w:hint="cs"/>
          <w:sz w:val="26"/>
          <w:szCs w:val="26"/>
          <w:cs/>
        </w:rPr>
        <w:t xml:space="preserve"> ลูกค้า</w:t>
      </w:r>
      <w:r w:rsidRPr="005E5409">
        <w:rPr>
          <w:rFonts w:ascii="Angsana New" w:hAnsi="Angsana New"/>
          <w:sz w:val="26"/>
          <w:szCs w:val="26"/>
        </w:rPr>
        <w:t xml:space="preserve"> 4 </w:t>
      </w:r>
      <w:r w:rsidRPr="005E5409">
        <w:rPr>
          <w:rFonts w:ascii="Angsana New" w:hAnsi="Angsana New"/>
          <w:sz w:val="26"/>
          <w:szCs w:val="26"/>
          <w:cs/>
        </w:rPr>
        <w:t xml:space="preserve">ราย จำนวนเงินรวม </w:t>
      </w:r>
      <w:r w:rsidRPr="005E5409">
        <w:rPr>
          <w:rFonts w:ascii="Angsana New" w:hAnsi="Angsana New"/>
          <w:sz w:val="26"/>
          <w:szCs w:val="26"/>
        </w:rPr>
        <w:t>1</w:t>
      </w:r>
      <w:r w:rsidR="0053758D" w:rsidRPr="005E5409">
        <w:rPr>
          <w:rFonts w:ascii="Angsana New" w:hAnsi="Angsana New"/>
          <w:sz w:val="26"/>
          <w:szCs w:val="26"/>
        </w:rPr>
        <w:t>5</w:t>
      </w:r>
      <w:r w:rsidRPr="005E5409">
        <w:rPr>
          <w:rFonts w:ascii="Angsana New" w:hAnsi="Angsana New"/>
          <w:sz w:val="26"/>
          <w:szCs w:val="26"/>
        </w:rPr>
        <w:t>8.</w:t>
      </w:r>
      <w:r w:rsidR="0053758D" w:rsidRPr="005E5409">
        <w:rPr>
          <w:rFonts w:ascii="Angsana New" w:hAnsi="Angsana New"/>
          <w:sz w:val="26"/>
          <w:szCs w:val="26"/>
        </w:rPr>
        <w:t>6</w:t>
      </w:r>
      <w:r w:rsidRPr="005E5409">
        <w:rPr>
          <w:rFonts w:ascii="Angsana New" w:hAnsi="Angsana New"/>
          <w:sz w:val="26"/>
          <w:szCs w:val="26"/>
        </w:rPr>
        <w:t xml:space="preserve"> </w:t>
      </w:r>
      <w:r w:rsidRPr="005E5409">
        <w:rPr>
          <w:rFonts w:ascii="Angsana New" w:hAnsi="Angsana New"/>
          <w:sz w:val="26"/>
          <w:szCs w:val="26"/>
          <w:cs/>
        </w:rPr>
        <w:t>ล้านบาท)</w:t>
      </w:r>
    </w:p>
    <w:p w14:paraId="36646498" w14:textId="77777777" w:rsidR="005E5409" w:rsidRPr="00C52875" w:rsidRDefault="005E540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2445FD24" w14:textId="11B09D16" w:rsidR="00BB60D5" w:rsidRPr="004B53BF" w:rsidRDefault="008F1A2D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4B53BF">
        <w:rPr>
          <w:rFonts w:ascii="Angsana New" w:hAnsi="Angsana New" w:hint="cs"/>
          <w:b/>
          <w:bCs/>
          <w:sz w:val="26"/>
          <w:szCs w:val="26"/>
        </w:rPr>
        <w:t>1</w:t>
      </w:r>
      <w:r w:rsidR="00781680">
        <w:rPr>
          <w:rFonts w:ascii="Angsana New" w:hAnsi="Angsana New"/>
          <w:b/>
          <w:bCs/>
          <w:sz w:val="26"/>
          <w:szCs w:val="26"/>
        </w:rPr>
        <w:t>9</w:t>
      </w:r>
      <w:r w:rsidR="00BB60D5" w:rsidRPr="004B53BF">
        <w:rPr>
          <w:rFonts w:ascii="Angsana New" w:hAnsi="Angsana New" w:hint="cs"/>
          <w:b/>
          <w:bCs/>
          <w:sz w:val="26"/>
          <w:szCs w:val="26"/>
        </w:rPr>
        <w:t>.</w:t>
      </w:r>
      <w:r w:rsidR="00BB60D5" w:rsidRPr="004B53BF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4614D2" w:rsidRPr="004B53BF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575F35D2" w14:textId="77777777" w:rsidR="00415252" w:rsidRPr="00C52875" w:rsidRDefault="00415252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14:paraId="0CDB956A" w14:textId="781D87F0" w:rsidR="00C774BD" w:rsidRPr="004B53BF" w:rsidRDefault="00662872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ณ วันที่ </w:t>
      </w:r>
      <w:r w:rsidR="00415252" w:rsidRPr="004B53BF">
        <w:rPr>
          <w:rFonts w:ascii="Angsana New" w:hAnsi="Angsana New"/>
          <w:sz w:val="26"/>
          <w:szCs w:val="26"/>
        </w:rPr>
        <w:t>3</w:t>
      </w:r>
      <w:r w:rsidR="00B232E3">
        <w:rPr>
          <w:rFonts w:ascii="Angsana New" w:hAnsi="Angsana New"/>
          <w:sz w:val="26"/>
          <w:szCs w:val="26"/>
        </w:rPr>
        <w:t>0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53758D">
        <w:rPr>
          <w:rFonts w:ascii="Angsana New" w:hAnsi="Angsana New" w:hint="cs"/>
          <w:sz w:val="26"/>
          <w:szCs w:val="26"/>
          <w:cs/>
          <w:lang w:val="th-TH"/>
        </w:rPr>
        <w:t>กันยายน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415252" w:rsidRPr="004B53BF">
        <w:rPr>
          <w:rFonts w:ascii="Angsana New" w:hAnsi="Angsana New"/>
          <w:sz w:val="26"/>
          <w:szCs w:val="26"/>
        </w:rPr>
        <w:t>2566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และวันที่ </w:t>
      </w:r>
      <w:r w:rsidR="00415252" w:rsidRPr="004B53BF">
        <w:rPr>
          <w:rFonts w:ascii="Angsana New" w:hAnsi="Angsana New"/>
          <w:sz w:val="26"/>
          <w:szCs w:val="26"/>
        </w:rPr>
        <w:t>31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15252" w:rsidRPr="004B53BF">
        <w:rPr>
          <w:rFonts w:ascii="Angsana New" w:hAnsi="Angsana New"/>
          <w:sz w:val="26"/>
          <w:szCs w:val="26"/>
        </w:rPr>
        <w:t>2565</w:t>
      </w:r>
      <w:r w:rsidR="00415252" w:rsidRPr="004B53BF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C774BD" w:rsidRPr="004B53BF">
        <w:rPr>
          <w:rFonts w:ascii="Angsana New" w:hAnsi="Angsana New" w:hint="cs"/>
          <w:sz w:val="26"/>
          <w:szCs w:val="26"/>
          <w:cs/>
          <w:lang w:val="th-TH"/>
        </w:rPr>
        <w:t>บริษัทมี</w:t>
      </w:r>
    </w:p>
    <w:p w14:paraId="5EFFAB98" w14:textId="77777777" w:rsidR="00C774BD" w:rsidRPr="00C52875" w:rsidRDefault="00C774BD" w:rsidP="004B53BF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2EE8655B" w14:textId="1A71886B" w:rsidR="006D7426" w:rsidRDefault="00E42D98" w:rsidP="00B2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4B53BF">
        <w:rPr>
          <w:rFonts w:ascii="Angsana New" w:hAnsi="Angsana New" w:hint="cs"/>
          <w:sz w:val="26"/>
          <w:szCs w:val="26"/>
          <w:cs/>
          <w:lang w:val="th-TH"/>
        </w:rPr>
        <w:tab/>
      </w:r>
      <w:r w:rsidR="001C0A64" w:rsidRPr="004B53BF">
        <w:rPr>
          <w:rFonts w:ascii="Angsana New" w:hAnsi="Angsana New" w:hint="cs"/>
          <w:sz w:val="26"/>
          <w:szCs w:val="26"/>
          <w:cs/>
        </w:rPr>
        <w:t>หนังสือค้ำป</w:t>
      </w:r>
      <w:r w:rsidR="00102155" w:rsidRPr="004B53BF">
        <w:rPr>
          <w:rFonts w:ascii="Angsana New" w:hAnsi="Angsana New" w:hint="cs"/>
          <w:sz w:val="26"/>
          <w:szCs w:val="26"/>
          <w:cs/>
        </w:rPr>
        <w:t>ระกันที่สถาบันการเงินในประเทศ</w:t>
      </w:r>
      <w:r w:rsidR="001C0A64" w:rsidRPr="004B53BF">
        <w:rPr>
          <w:rFonts w:ascii="Angsana New" w:hAnsi="Angsana New" w:hint="cs"/>
          <w:sz w:val="26"/>
          <w:szCs w:val="26"/>
          <w:cs/>
        </w:rPr>
        <w:t>แห่ง</w:t>
      </w:r>
      <w:r w:rsidR="00102155" w:rsidRPr="004B53BF">
        <w:rPr>
          <w:rFonts w:ascii="Angsana New" w:hAnsi="Angsana New" w:hint="cs"/>
          <w:sz w:val="26"/>
          <w:szCs w:val="26"/>
          <w:cs/>
        </w:rPr>
        <w:t>หนึ่ง</w:t>
      </w:r>
      <w:r w:rsidR="001C0A64" w:rsidRPr="004B53BF">
        <w:rPr>
          <w:rFonts w:ascii="Angsana New" w:hAnsi="Angsana New" w:hint="cs"/>
          <w:sz w:val="26"/>
          <w:szCs w:val="26"/>
          <w:cs/>
        </w:rPr>
        <w:t>ออกให้กับหน่วยงานรัฐวิสาหกิจแห่งหนึ่งและบริษัทเอกชนหลายแห่ง</w:t>
      </w:r>
      <w:r w:rsidR="006B3226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9372E1" w:rsidRPr="004B53BF">
        <w:rPr>
          <w:rFonts w:ascii="Angsana New" w:hAnsi="Angsana New" w:hint="cs"/>
          <w:sz w:val="26"/>
          <w:szCs w:val="26"/>
        </w:rPr>
        <w:t xml:space="preserve">   </w:t>
      </w:r>
      <w:r w:rsidR="00503665" w:rsidRPr="004B53BF">
        <w:rPr>
          <w:rFonts w:ascii="Angsana New" w:hAnsi="Angsana New" w:hint="cs"/>
          <w:sz w:val="26"/>
          <w:szCs w:val="26"/>
          <w:cs/>
        </w:rPr>
        <w:t>จำนวน</w:t>
      </w:r>
      <w:r w:rsidR="00503665" w:rsidRPr="00FF63E7">
        <w:rPr>
          <w:rFonts w:ascii="Angsana New" w:hAnsi="Angsana New" w:hint="cs"/>
          <w:sz w:val="26"/>
          <w:szCs w:val="26"/>
          <w:cs/>
        </w:rPr>
        <w:t>เงิน</w:t>
      </w:r>
      <w:r w:rsidR="00503665" w:rsidRPr="00637841">
        <w:rPr>
          <w:rFonts w:ascii="Angsana New" w:hAnsi="Angsana New" w:hint="cs"/>
          <w:sz w:val="26"/>
          <w:szCs w:val="26"/>
          <w:cs/>
        </w:rPr>
        <w:t>รวม</w:t>
      </w:r>
      <w:r w:rsidR="00503665" w:rsidRPr="00637841">
        <w:rPr>
          <w:rFonts w:ascii="Angsana New" w:hAnsi="Angsana New" w:hint="cs"/>
          <w:sz w:val="26"/>
          <w:szCs w:val="26"/>
        </w:rPr>
        <w:t xml:space="preserve"> </w:t>
      </w:r>
      <w:r w:rsidR="00E27AE6" w:rsidRPr="00637841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="00FF63E7" w:rsidRPr="00637841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503665" w:rsidRPr="00637841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FF63E7" w:rsidRPr="00637841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F50B93" w:rsidRPr="00637841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503665" w:rsidRPr="00637841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15252" w:rsidRPr="004B53BF">
        <w:rPr>
          <w:rFonts w:ascii="Angsana New" w:hAnsi="Angsana New"/>
          <w:sz w:val="26"/>
          <w:szCs w:val="26"/>
        </w:rPr>
        <w:t>41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415252" w:rsidRPr="004B53BF">
        <w:rPr>
          <w:rFonts w:ascii="Angsana New" w:hAnsi="Angsana New"/>
          <w:sz w:val="26"/>
          <w:szCs w:val="26"/>
        </w:rPr>
        <w:t>8</w:t>
      </w:r>
      <w:r w:rsidR="001601B3" w:rsidRPr="004B53BF">
        <w:rPr>
          <w:rFonts w:ascii="Angsana New" w:hAnsi="Angsana New" w:hint="cs"/>
          <w:sz w:val="26"/>
          <w:szCs w:val="26"/>
        </w:rPr>
        <w:t xml:space="preserve"> </w:t>
      </w:r>
      <w:r w:rsidR="006B3226" w:rsidRPr="004B53BF">
        <w:rPr>
          <w:rFonts w:ascii="Angsana New" w:hAnsi="Angsana New" w:hint="cs"/>
          <w:sz w:val="26"/>
          <w:szCs w:val="26"/>
          <w:cs/>
        </w:rPr>
        <w:t>ล้านบาท</w:t>
      </w:r>
      <w:r w:rsidR="00503665" w:rsidRPr="004B53BF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1C0A64" w:rsidRPr="004B53BF">
        <w:rPr>
          <w:rFonts w:ascii="Angsana New" w:hAnsi="Angsana New" w:hint="cs"/>
          <w:sz w:val="26"/>
          <w:szCs w:val="26"/>
          <w:cs/>
        </w:rPr>
        <w:t xml:space="preserve">ซึ่งค้ำประกันโดยหลักประกันตามที่กล่าวไว้ในหมายเหตุ </w:t>
      </w:r>
      <w:r w:rsidR="008927BD" w:rsidRPr="004B53BF">
        <w:rPr>
          <w:rFonts w:ascii="Angsana New" w:hAnsi="Angsana New" w:hint="cs"/>
          <w:sz w:val="26"/>
          <w:szCs w:val="26"/>
        </w:rPr>
        <w:t>10</w:t>
      </w:r>
    </w:p>
    <w:p w14:paraId="6F834264" w14:textId="77777777" w:rsidR="00CC6AFA" w:rsidRPr="00C52875" w:rsidRDefault="00CC6AFA" w:rsidP="00B23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35D6008A" w14:textId="40DC503D" w:rsidR="0029045B" w:rsidRPr="004B53BF" w:rsidRDefault="00E42D9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8" w:name="_Hlk39477489"/>
      <w:r w:rsidRPr="004B53BF">
        <w:rPr>
          <w:rFonts w:ascii="Angsana New" w:hAnsi="Angsana New" w:hint="cs"/>
          <w:sz w:val="26"/>
          <w:szCs w:val="26"/>
          <w:cs/>
        </w:rPr>
        <w:t>ข)</w:t>
      </w:r>
      <w:r w:rsidRPr="004B53BF">
        <w:rPr>
          <w:rFonts w:ascii="Angsana New" w:hAnsi="Angsana New" w:hint="cs"/>
          <w:sz w:val="26"/>
          <w:szCs w:val="26"/>
          <w:cs/>
        </w:rPr>
        <w:tab/>
      </w:r>
      <w:r w:rsidR="006D7426" w:rsidRPr="004B53BF">
        <w:rPr>
          <w:rFonts w:ascii="Angsana New" w:hAnsi="Angsana New" w:hint="cs"/>
          <w:sz w:val="26"/>
          <w:szCs w:val="26"/>
          <w:cs/>
        </w:rPr>
        <w:t>ภาระผูกพันตาม</w:t>
      </w:r>
      <w:r w:rsidR="00964EBF" w:rsidRPr="004B53BF">
        <w:rPr>
          <w:rFonts w:ascii="Angsana New" w:hAnsi="Angsana New" w:hint="cs"/>
          <w:sz w:val="26"/>
          <w:szCs w:val="26"/>
          <w:cs/>
        </w:rPr>
        <w:t>สัญญาซื้อสินทรัพย์ถาวร</w:t>
      </w:r>
      <w:r w:rsidR="00964EBF" w:rsidRPr="00205AE8">
        <w:rPr>
          <w:rFonts w:ascii="Angsana New" w:hAnsi="Angsana New" w:hint="cs"/>
          <w:sz w:val="26"/>
          <w:szCs w:val="26"/>
          <w:cs/>
        </w:rPr>
        <w:t>จำนวนเงิน</w:t>
      </w:r>
      <w:r w:rsidR="009372E1" w:rsidRPr="00205AE8">
        <w:rPr>
          <w:rFonts w:ascii="Angsana New" w:hAnsi="Angsana New" w:hint="cs"/>
          <w:sz w:val="26"/>
          <w:szCs w:val="26"/>
        </w:rPr>
        <w:t xml:space="preserve"> </w:t>
      </w:r>
      <w:r w:rsidR="00C07316" w:rsidRPr="00637841">
        <w:rPr>
          <w:rFonts w:ascii="Angsana New" w:hAnsi="Angsana New"/>
          <w:snapToGrid w:val="0"/>
          <w:sz w:val="26"/>
          <w:szCs w:val="26"/>
          <w:lang w:eastAsia="th-TH"/>
        </w:rPr>
        <w:t>377</w:t>
      </w:r>
      <w:r w:rsidR="00064B1C" w:rsidRPr="00637841">
        <w:rPr>
          <w:rFonts w:ascii="Angsana New" w:hAnsi="Angsana New" w:hint="cs"/>
          <w:snapToGrid w:val="0"/>
          <w:sz w:val="26"/>
          <w:szCs w:val="26"/>
          <w:lang w:eastAsia="th-TH"/>
        </w:rPr>
        <w:t>.</w:t>
      </w:r>
      <w:r w:rsidR="00C07316" w:rsidRPr="00637841">
        <w:rPr>
          <w:rFonts w:ascii="Angsana New" w:hAnsi="Angsana New"/>
          <w:snapToGrid w:val="0"/>
          <w:sz w:val="26"/>
          <w:szCs w:val="26"/>
          <w:lang w:eastAsia="th-TH"/>
        </w:rPr>
        <w:t>6</w:t>
      </w:r>
      <w:r w:rsidR="00CE3F92" w:rsidRPr="00637841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637841">
        <w:rPr>
          <w:rFonts w:ascii="Angsana New" w:hAnsi="Angsana New" w:hint="cs"/>
          <w:sz w:val="26"/>
          <w:szCs w:val="26"/>
          <w:cs/>
        </w:rPr>
        <w:t>ล้าน</w:t>
      </w:r>
      <w:r w:rsidRPr="004B53BF">
        <w:rPr>
          <w:rFonts w:ascii="Angsana New" w:hAnsi="Angsana New" w:hint="cs"/>
          <w:sz w:val="26"/>
          <w:szCs w:val="26"/>
          <w:cs/>
        </w:rPr>
        <w:t xml:space="preserve">บาท </w:t>
      </w:r>
      <w:r w:rsidR="004614D2" w:rsidRPr="004B53BF">
        <w:rPr>
          <w:rFonts w:ascii="Angsana New" w:hAnsi="Angsana New" w:hint="cs"/>
          <w:sz w:val="26"/>
          <w:szCs w:val="26"/>
          <w:cs/>
        </w:rPr>
        <w:t xml:space="preserve">และ </w:t>
      </w:r>
      <w:r w:rsidR="00415252" w:rsidRPr="004B53BF">
        <w:rPr>
          <w:rFonts w:ascii="Angsana New" w:hAnsi="Angsana New"/>
          <w:sz w:val="26"/>
          <w:szCs w:val="26"/>
        </w:rPr>
        <w:t>259</w:t>
      </w:r>
      <w:r w:rsidR="001601B3" w:rsidRPr="004B53BF">
        <w:rPr>
          <w:rFonts w:ascii="Angsana New" w:hAnsi="Angsana New" w:hint="cs"/>
          <w:sz w:val="26"/>
          <w:szCs w:val="26"/>
        </w:rPr>
        <w:t>.</w:t>
      </w:r>
      <w:r w:rsidR="00415252" w:rsidRPr="004B53BF">
        <w:rPr>
          <w:rFonts w:ascii="Angsana New" w:hAnsi="Angsana New"/>
          <w:sz w:val="26"/>
          <w:szCs w:val="26"/>
        </w:rPr>
        <w:t>6</w:t>
      </w:r>
      <w:r w:rsidR="00C774BD" w:rsidRPr="004B53BF">
        <w:rPr>
          <w:rFonts w:ascii="Angsana New" w:hAnsi="Angsana New" w:hint="cs"/>
          <w:sz w:val="26"/>
          <w:szCs w:val="26"/>
        </w:rPr>
        <w:t xml:space="preserve"> </w:t>
      </w:r>
      <w:r w:rsidR="00964EBF" w:rsidRPr="004B53BF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4614D2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4614D2" w:rsidRPr="004B53BF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2F3B32F0" w14:textId="77777777" w:rsidR="003E6889" w:rsidRPr="00C52875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14:paraId="103CB586" w14:textId="6C6ADD16" w:rsidR="003E6889" w:rsidRPr="004B53BF" w:rsidRDefault="003E6889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</w:t>
      </w:r>
      <w:r w:rsidRPr="004B53BF">
        <w:rPr>
          <w:rFonts w:ascii="Angsana New" w:hAnsi="Angsana New"/>
          <w:sz w:val="26"/>
          <w:szCs w:val="26"/>
        </w:rPr>
        <w:t>)</w:t>
      </w:r>
      <w:r w:rsidRPr="004B53BF">
        <w:rPr>
          <w:rFonts w:ascii="Angsana New" w:hAnsi="Angsana New"/>
          <w:sz w:val="26"/>
          <w:szCs w:val="26"/>
        </w:rPr>
        <w:tab/>
      </w:r>
      <w:r w:rsidRPr="004B53BF">
        <w:rPr>
          <w:rFonts w:ascii="Angsana New" w:hAnsi="Angsana New"/>
          <w:sz w:val="26"/>
          <w:szCs w:val="26"/>
          <w:cs/>
        </w:rPr>
        <w:t>ภาระผูกพัน</w:t>
      </w:r>
      <w:r w:rsidRPr="004B53BF">
        <w:rPr>
          <w:rFonts w:ascii="Angsana New" w:hAnsi="Angsana New" w:hint="cs"/>
          <w:sz w:val="26"/>
          <w:szCs w:val="26"/>
          <w:cs/>
        </w:rPr>
        <w:t>ตามสัญญาซื้อวัตถุดิบ</w:t>
      </w:r>
      <w:r w:rsidRPr="00C07316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2D1A4D" w:rsidRPr="00C07316">
        <w:rPr>
          <w:rFonts w:ascii="Angsana New" w:hAnsi="Angsana New"/>
          <w:sz w:val="26"/>
          <w:szCs w:val="26"/>
        </w:rPr>
        <w:t>1</w:t>
      </w:r>
      <w:r w:rsidR="00C07316" w:rsidRPr="00C07316">
        <w:rPr>
          <w:rFonts w:ascii="Angsana New" w:hAnsi="Angsana New"/>
          <w:sz w:val="26"/>
          <w:szCs w:val="26"/>
        </w:rPr>
        <w:t>8</w:t>
      </w:r>
      <w:r w:rsidRPr="00C07316">
        <w:rPr>
          <w:rFonts w:ascii="Angsana New" w:hAnsi="Angsana New" w:hint="cs"/>
          <w:sz w:val="26"/>
          <w:szCs w:val="26"/>
        </w:rPr>
        <w:t>.</w:t>
      </w:r>
      <w:r w:rsidR="00C07316">
        <w:rPr>
          <w:rFonts w:ascii="Angsana New" w:hAnsi="Angsana New"/>
          <w:sz w:val="26"/>
          <w:szCs w:val="26"/>
        </w:rPr>
        <w:t>2</w:t>
      </w:r>
      <w:r w:rsidRPr="002D1A4D">
        <w:rPr>
          <w:rFonts w:ascii="Angsana New" w:hAnsi="Angsana New" w:hint="cs"/>
          <w:sz w:val="26"/>
          <w:szCs w:val="26"/>
        </w:rPr>
        <w:t xml:space="preserve"> </w:t>
      </w:r>
      <w:r w:rsidRPr="002D1A4D">
        <w:rPr>
          <w:rFonts w:ascii="Angsana New" w:hAnsi="Angsana New" w:hint="cs"/>
          <w:sz w:val="26"/>
          <w:szCs w:val="26"/>
          <w:cs/>
        </w:rPr>
        <w:t>ล้านบาท</w:t>
      </w:r>
      <w:r w:rsidR="00A930B5" w:rsidRPr="004B53BF">
        <w:rPr>
          <w:rFonts w:ascii="Angsana New" w:hAnsi="Angsana New"/>
          <w:sz w:val="26"/>
          <w:szCs w:val="26"/>
        </w:rPr>
        <w:t xml:space="preserve"> </w:t>
      </w:r>
      <w:r w:rsidR="007A02D5" w:rsidRPr="004B53BF">
        <w:rPr>
          <w:rFonts w:ascii="Angsana New" w:hAnsi="Angsana New" w:hint="cs"/>
          <w:sz w:val="26"/>
          <w:szCs w:val="26"/>
          <w:cs/>
        </w:rPr>
        <w:t xml:space="preserve">และ </w:t>
      </w:r>
      <w:r w:rsidR="007A02D5" w:rsidRPr="004B53BF">
        <w:rPr>
          <w:rFonts w:ascii="Angsana New" w:hAnsi="Angsana New"/>
          <w:sz w:val="26"/>
          <w:szCs w:val="26"/>
        </w:rPr>
        <w:t xml:space="preserve">4.6 </w:t>
      </w:r>
      <w:r w:rsidR="007A02D5" w:rsidRPr="004B53BF">
        <w:rPr>
          <w:rFonts w:ascii="Angsana New" w:hAnsi="Angsana New" w:hint="cs"/>
          <w:sz w:val="26"/>
          <w:szCs w:val="26"/>
          <w:cs/>
          <w:lang w:val="en-GB"/>
        </w:rPr>
        <w:t xml:space="preserve">ล้านบาท </w:t>
      </w:r>
      <w:r w:rsidR="007A02D5" w:rsidRPr="004B53BF">
        <w:rPr>
          <w:rFonts w:ascii="Angsana New" w:hAnsi="Angsana New" w:hint="cs"/>
          <w:sz w:val="26"/>
          <w:szCs w:val="26"/>
          <w:cs/>
        </w:rPr>
        <w:t>ตามลำดับ</w:t>
      </w:r>
      <w:r w:rsidRPr="004B53BF">
        <w:rPr>
          <w:rFonts w:ascii="Angsana New" w:hAnsi="Angsana New"/>
          <w:sz w:val="26"/>
          <w:szCs w:val="26"/>
        </w:rPr>
        <w:t xml:space="preserve"> </w:t>
      </w:r>
    </w:p>
    <w:bookmarkEnd w:id="8"/>
    <w:p w14:paraId="69F9646D" w14:textId="77777777" w:rsidR="00C10397" w:rsidRPr="00C52875" w:rsidRDefault="00C10397" w:rsidP="00781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7909B285" w14:textId="387932ED" w:rsidR="002A0113" w:rsidRPr="00C52875" w:rsidRDefault="004E1F85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C52875">
        <w:rPr>
          <w:rFonts w:ascii="Angsana New" w:hAnsi="Angsana New"/>
          <w:b/>
          <w:bCs/>
          <w:sz w:val="26"/>
          <w:szCs w:val="26"/>
        </w:rPr>
        <w:t>2</w:t>
      </w:r>
      <w:r w:rsidR="009B5D37" w:rsidRPr="00C52875">
        <w:rPr>
          <w:rFonts w:ascii="Angsana New" w:hAnsi="Angsana New"/>
          <w:b/>
          <w:bCs/>
          <w:sz w:val="26"/>
          <w:szCs w:val="26"/>
        </w:rPr>
        <w:t>0</w:t>
      </w:r>
      <w:r w:rsidR="002A0113" w:rsidRPr="00C52875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2A0113" w:rsidRPr="00C52875">
        <w:rPr>
          <w:rFonts w:ascii="Angsana New" w:hAnsi="Angsana New" w:hint="cs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C52875" w:rsidRDefault="000D7C4D" w:rsidP="004B53BF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571347D7" w14:textId="37028BE4" w:rsidR="00907883" w:rsidRPr="004B53BF" w:rsidRDefault="00783E68" w:rsidP="004B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4B53BF">
        <w:rPr>
          <w:rFonts w:ascii="Angsana New" w:hAnsi="Angsana New" w:hint="cs"/>
          <w:sz w:val="26"/>
          <w:szCs w:val="26"/>
          <w:cs/>
        </w:rPr>
        <w:t>คณะ</w:t>
      </w:r>
      <w:r w:rsidR="002A0113" w:rsidRPr="004B53BF">
        <w:rPr>
          <w:rFonts w:ascii="Angsana New" w:hAnsi="Angsana New" w:hint="cs"/>
          <w:sz w:val="26"/>
          <w:szCs w:val="26"/>
          <w:cs/>
        </w:rPr>
        <w:t>กรรมการของบริษัทได้อนุมัติให้ออกงบการเงิน</w:t>
      </w:r>
      <w:r w:rsidR="00CD658D" w:rsidRPr="004B53BF">
        <w:rPr>
          <w:rFonts w:ascii="Angsana New" w:hAnsi="Angsana New" w:hint="cs"/>
          <w:sz w:val="26"/>
          <w:szCs w:val="26"/>
          <w:cs/>
        </w:rPr>
        <w:t>ระหว่างกาล</w:t>
      </w:r>
      <w:r w:rsidR="002A0113" w:rsidRPr="004B53BF">
        <w:rPr>
          <w:rFonts w:ascii="Angsana New" w:hAnsi="Angsana New" w:hint="cs"/>
          <w:sz w:val="26"/>
          <w:szCs w:val="26"/>
          <w:cs/>
        </w:rPr>
        <w:t>นี้</w:t>
      </w:r>
      <w:r w:rsidR="00E92B49" w:rsidRPr="004B53BF">
        <w:rPr>
          <w:rFonts w:ascii="Angsana New" w:hAnsi="Angsana New" w:hint="cs"/>
          <w:sz w:val="26"/>
          <w:szCs w:val="26"/>
          <w:cs/>
        </w:rPr>
        <w:t>แล้ว</w:t>
      </w:r>
      <w:r w:rsidR="002A0113" w:rsidRPr="004B53BF">
        <w:rPr>
          <w:rFonts w:ascii="Angsana New" w:hAnsi="Angsana New" w:hint="cs"/>
          <w:sz w:val="26"/>
          <w:szCs w:val="26"/>
          <w:cs/>
        </w:rPr>
        <w:t>เมื่อวันที่</w:t>
      </w:r>
      <w:r w:rsidR="00C62D26" w:rsidRPr="004B53BF">
        <w:rPr>
          <w:rFonts w:ascii="Angsana New" w:hAnsi="Angsana New" w:hint="cs"/>
          <w:sz w:val="26"/>
          <w:szCs w:val="26"/>
        </w:rPr>
        <w:t xml:space="preserve"> </w:t>
      </w:r>
      <w:r w:rsidR="0053758D">
        <w:rPr>
          <w:rFonts w:ascii="Angsana New" w:hAnsi="Angsana New"/>
          <w:sz w:val="26"/>
          <w:szCs w:val="26"/>
        </w:rPr>
        <w:t>7</w:t>
      </w:r>
      <w:r w:rsidR="00CE3F92" w:rsidRPr="004B53BF">
        <w:rPr>
          <w:rFonts w:ascii="Angsana New" w:hAnsi="Angsana New" w:hint="cs"/>
          <w:sz w:val="26"/>
          <w:szCs w:val="26"/>
        </w:rPr>
        <w:t xml:space="preserve"> </w:t>
      </w:r>
      <w:r w:rsidR="0053758D">
        <w:rPr>
          <w:rFonts w:ascii="Angsana New" w:hAnsi="Angsana New" w:hint="cs"/>
          <w:sz w:val="26"/>
          <w:szCs w:val="26"/>
          <w:cs/>
        </w:rPr>
        <w:t>พฤศจิกายน</w:t>
      </w:r>
      <w:r w:rsidR="00415252" w:rsidRPr="004B53BF">
        <w:rPr>
          <w:rFonts w:ascii="Angsana New" w:hAnsi="Angsana New" w:hint="cs"/>
          <w:sz w:val="26"/>
          <w:szCs w:val="26"/>
          <w:cs/>
        </w:rPr>
        <w:t xml:space="preserve"> </w:t>
      </w:r>
      <w:r w:rsidR="00415252" w:rsidRPr="004B53BF">
        <w:rPr>
          <w:rFonts w:ascii="Angsana New" w:hAnsi="Angsana New" w:hint="cs"/>
          <w:sz w:val="26"/>
          <w:szCs w:val="26"/>
        </w:rPr>
        <w:t>256</w:t>
      </w:r>
      <w:r w:rsidR="00415252" w:rsidRPr="004B53BF">
        <w:rPr>
          <w:rFonts w:ascii="Angsana New" w:hAnsi="Angsana New"/>
          <w:sz w:val="26"/>
          <w:szCs w:val="26"/>
        </w:rPr>
        <w:t>6</w:t>
      </w:r>
    </w:p>
    <w:sectPr w:rsidR="00907883" w:rsidRPr="004B53BF" w:rsidSect="00391970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152" w:right="1008" w:bottom="576" w:left="1296" w:header="1152" w:footer="475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52967" w14:textId="77777777" w:rsidR="00771308" w:rsidRDefault="00771308">
      <w:r>
        <w:separator/>
      </w:r>
    </w:p>
  </w:endnote>
  <w:endnote w:type="continuationSeparator" w:id="0">
    <w:p w14:paraId="6704EB05" w14:textId="77777777" w:rsidR="00771308" w:rsidRDefault="0077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77777777" w:rsidR="00202EA8" w:rsidRPr="00E42109" w:rsidRDefault="00202EA8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  <w:cs/>
          </w:rPr>
          <w:t xml:space="preserve"> </w:t>
        </w: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202EA8" w:rsidRPr="00576BBE" w:rsidRDefault="00202EA8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E5696" w14:textId="77777777" w:rsidR="00771308" w:rsidRDefault="00771308">
      <w:r>
        <w:separator/>
      </w:r>
    </w:p>
  </w:footnote>
  <w:footnote w:type="continuationSeparator" w:id="0">
    <w:p w14:paraId="18B65216" w14:textId="77777777" w:rsidR="00771308" w:rsidRDefault="00771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202EA8" w:rsidRPr="00235CFD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202EA8" w:rsidRPr="001065A2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202EA8" w:rsidRDefault="00202EA8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202EA8" w:rsidRDefault="00202E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38C" w14:textId="60C8C13D" w:rsidR="00202EA8" w:rsidRDefault="00202EA8" w:rsidP="00C53A5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02A0FC2B" w14:textId="77777777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4B7601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4B7601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53D118B" w14:textId="0E29CC38" w:rsidR="00202EA8" w:rsidRDefault="00662872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CB7E0A">
      <w:rPr>
        <w:rFonts w:ascii="Angsana New" w:hAnsi="Angsana New"/>
        <w:b/>
        <w:bCs/>
        <w:sz w:val="26"/>
        <w:szCs w:val="26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692CCB">
      <w:rPr>
        <w:rFonts w:ascii="Angsana New" w:hAnsi="Angsana New" w:hint="cs"/>
        <w:b/>
        <w:bCs/>
        <w:sz w:val="26"/>
        <w:szCs w:val="26"/>
        <w:cs/>
      </w:rPr>
      <w:t>กันยายน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>
      <w:rPr>
        <w:rFonts w:ascii="Angsana New" w:hAnsi="Angsana New"/>
        <w:b/>
        <w:bCs/>
        <w:sz w:val="26"/>
        <w:szCs w:val="26"/>
      </w:rPr>
      <w:t>6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60798376" w14:textId="77777777" w:rsidR="00662872" w:rsidRPr="004B7601" w:rsidRDefault="00662872" w:rsidP="004B7601">
    <w:pPr>
      <w:pStyle w:val="Head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7E806" w14:textId="57DD0D1C" w:rsidR="00202EA8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5CB92EA8" w14:textId="51F8B942" w:rsidR="00202EA8" w:rsidRPr="00B35699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736E2D8C" w:rsidR="00202EA8" w:rsidRPr="004B7601" w:rsidRDefault="00202EA8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>3</w:t>
    </w:r>
    <w:r w:rsidR="00CB7E0A">
      <w:rPr>
        <w:rFonts w:ascii="Angsana New" w:hAnsi="Angsana New"/>
        <w:b/>
        <w:bCs/>
        <w:sz w:val="26"/>
        <w:szCs w:val="26"/>
      </w:rPr>
      <w:t>0</w:t>
    </w:r>
    <w:r>
      <w:rPr>
        <w:rFonts w:ascii="Angsana New" w:hAnsi="Angsana New"/>
        <w:b/>
        <w:bCs/>
        <w:sz w:val="26"/>
        <w:szCs w:val="26"/>
      </w:rPr>
      <w:t xml:space="preserve"> </w:t>
    </w:r>
    <w:r w:rsidR="00692CCB">
      <w:rPr>
        <w:rFonts w:ascii="Angsana New" w:hAnsi="Angsana New" w:hint="cs"/>
        <w:b/>
        <w:bCs/>
        <w:sz w:val="26"/>
        <w:szCs w:val="26"/>
        <w:cs/>
      </w:rPr>
      <w:t>กันยายน</w:t>
    </w:r>
    <w:r w:rsidR="0089628E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662872">
      <w:rPr>
        <w:rFonts w:ascii="Angsana New" w:hAnsi="Angsana New"/>
        <w:b/>
        <w:bCs/>
        <w:sz w:val="26"/>
        <w:szCs w:val="26"/>
      </w:rPr>
      <w:t>6</w:t>
    </w:r>
    <w:r w:rsidRPr="004B7601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779036E4" w14:textId="77777777" w:rsidR="00202EA8" w:rsidRPr="004B7601" w:rsidRDefault="00202EA8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2522FE"/>
    <w:multiLevelType w:val="hybridMultilevel"/>
    <w:tmpl w:val="27E261FE"/>
    <w:lvl w:ilvl="0" w:tplc="B77E024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6660C"/>
    <w:multiLevelType w:val="hybridMultilevel"/>
    <w:tmpl w:val="41D8667A"/>
    <w:lvl w:ilvl="0" w:tplc="D778BEE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694947"/>
    <w:multiLevelType w:val="hybridMultilevel"/>
    <w:tmpl w:val="8F46F650"/>
    <w:lvl w:ilvl="0" w:tplc="B92EA432">
      <w:start w:val="257"/>
      <w:numFmt w:val="bullet"/>
      <w:lvlText w:val="-"/>
      <w:lvlJc w:val="left"/>
      <w:pPr>
        <w:ind w:left="7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570C9F"/>
    <w:multiLevelType w:val="hybridMultilevel"/>
    <w:tmpl w:val="E5741556"/>
    <w:lvl w:ilvl="0" w:tplc="4F9A2CB0">
      <w:start w:val="3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7CC3FF4"/>
    <w:multiLevelType w:val="hybridMultilevel"/>
    <w:tmpl w:val="0D108EA0"/>
    <w:lvl w:ilvl="0" w:tplc="E7DA53E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413C02"/>
    <w:multiLevelType w:val="hybridMultilevel"/>
    <w:tmpl w:val="12CEF00E"/>
    <w:lvl w:ilvl="0" w:tplc="44CA61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99962">
    <w:abstractNumId w:val="6"/>
  </w:num>
  <w:num w:numId="2" w16cid:durableId="1104768476">
    <w:abstractNumId w:val="5"/>
  </w:num>
  <w:num w:numId="3" w16cid:durableId="876694740">
    <w:abstractNumId w:val="9"/>
  </w:num>
  <w:num w:numId="4" w16cid:durableId="2011366037">
    <w:abstractNumId w:val="7"/>
  </w:num>
  <w:num w:numId="5" w16cid:durableId="1075393629">
    <w:abstractNumId w:val="8"/>
  </w:num>
  <w:num w:numId="6" w16cid:durableId="965038729">
    <w:abstractNumId w:val="3"/>
  </w:num>
  <w:num w:numId="7" w16cid:durableId="173691815">
    <w:abstractNumId w:val="2"/>
  </w:num>
  <w:num w:numId="8" w16cid:durableId="1436247289">
    <w:abstractNumId w:val="0"/>
  </w:num>
  <w:num w:numId="9" w16cid:durableId="1400203025">
    <w:abstractNumId w:val="1"/>
  </w:num>
  <w:num w:numId="10" w16cid:durableId="1881478594">
    <w:abstractNumId w:val="4"/>
  </w:num>
  <w:num w:numId="11" w16cid:durableId="1463422183">
    <w:abstractNumId w:val="16"/>
  </w:num>
  <w:num w:numId="12" w16cid:durableId="1398167377">
    <w:abstractNumId w:val="13"/>
  </w:num>
  <w:num w:numId="13" w16cid:durableId="2008360183">
    <w:abstractNumId w:val="18"/>
  </w:num>
  <w:num w:numId="14" w16cid:durableId="818308976">
    <w:abstractNumId w:val="15"/>
  </w:num>
  <w:num w:numId="15" w16cid:durableId="576478031">
    <w:abstractNumId w:val="17"/>
  </w:num>
  <w:num w:numId="16" w16cid:durableId="281496278">
    <w:abstractNumId w:val="12"/>
  </w:num>
  <w:num w:numId="17" w16cid:durableId="758675843">
    <w:abstractNumId w:val="19"/>
  </w:num>
  <w:num w:numId="18" w16cid:durableId="1461725791">
    <w:abstractNumId w:val="14"/>
  </w:num>
  <w:num w:numId="19" w16cid:durableId="1397125406">
    <w:abstractNumId w:val="10"/>
  </w:num>
  <w:num w:numId="20" w16cid:durableId="1554853506">
    <w:abstractNumId w:val="11"/>
  </w:num>
  <w:num w:numId="21" w16cid:durableId="1407341774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1E7"/>
    <w:rsid w:val="0000121F"/>
    <w:rsid w:val="00001476"/>
    <w:rsid w:val="00001553"/>
    <w:rsid w:val="000019CD"/>
    <w:rsid w:val="00001A3E"/>
    <w:rsid w:val="00001C32"/>
    <w:rsid w:val="00001D00"/>
    <w:rsid w:val="00001E4B"/>
    <w:rsid w:val="0000270B"/>
    <w:rsid w:val="0000290D"/>
    <w:rsid w:val="00002EB7"/>
    <w:rsid w:val="00002F04"/>
    <w:rsid w:val="00002FD5"/>
    <w:rsid w:val="0000323A"/>
    <w:rsid w:val="0000340F"/>
    <w:rsid w:val="0000351A"/>
    <w:rsid w:val="00003811"/>
    <w:rsid w:val="00003CE8"/>
    <w:rsid w:val="00003DDC"/>
    <w:rsid w:val="00003F6D"/>
    <w:rsid w:val="00004562"/>
    <w:rsid w:val="000048A0"/>
    <w:rsid w:val="00004EA3"/>
    <w:rsid w:val="00004EF0"/>
    <w:rsid w:val="000053A0"/>
    <w:rsid w:val="000055E7"/>
    <w:rsid w:val="000058A3"/>
    <w:rsid w:val="00005922"/>
    <w:rsid w:val="000059EF"/>
    <w:rsid w:val="00005E80"/>
    <w:rsid w:val="000065AC"/>
    <w:rsid w:val="00006782"/>
    <w:rsid w:val="00006976"/>
    <w:rsid w:val="00006BED"/>
    <w:rsid w:val="00006E48"/>
    <w:rsid w:val="00007020"/>
    <w:rsid w:val="000071D7"/>
    <w:rsid w:val="000074E6"/>
    <w:rsid w:val="0000761E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3139"/>
    <w:rsid w:val="00013162"/>
    <w:rsid w:val="000144DE"/>
    <w:rsid w:val="0001460A"/>
    <w:rsid w:val="00014A31"/>
    <w:rsid w:val="00014D83"/>
    <w:rsid w:val="000153C9"/>
    <w:rsid w:val="00015923"/>
    <w:rsid w:val="00015A07"/>
    <w:rsid w:val="00015B57"/>
    <w:rsid w:val="00015E5C"/>
    <w:rsid w:val="00015F4A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6C"/>
    <w:rsid w:val="0002409A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76D"/>
    <w:rsid w:val="00026958"/>
    <w:rsid w:val="000276DC"/>
    <w:rsid w:val="00027917"/>
    <w:rsid w:val="00030188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13"/>
    <w:rsid w:val="0003444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5E3A"/>
    <w:rsid w:val="00035EC0"/>
    <w:rsid w:val="00036264"/>
    <w:rsid w:val="00036E5E"/>
    <w:rsid w:val="0003721D"/>
    <w:rsid w:val="0003737E"/>
    <w:rsid w:val="00037780"/>
    <w:rsid w:val="000378F1"/>
    <w:rsid w:val="00037EC7"/>
    <w:rsid w:val="0004024F"/>
    <w:rsid w:val="000403EE"/>
    <w:rsid w:val="00040830"/>
    <w:rsid w:val="00040916"/>
    <w:rsid w:val="0004092D"/>
    <w:rsid w:val="00040FD3"/>
    <w:rsid w:val="00041271"/>
    <w:rsid w:val="00041C7F"/>
    <w:rsid w:val="000421AC"/>
    <w:rsid w:val="0004244B"/>
    <w:rsid w:val="000427B8"/>
    <w:rsid w:val="00043410"/>
    <w:rsid w:val="00043424"/>
    <w:rsid w:val="0004358C"/>
    <w:rsid w:val="000447BE"/>
    <w:rsid w:val="00044BA6"/>
    <w:rsid w:val="000450D4"/>
    <w:rsid w:val="000454AA"/>
    <w:rsid w:val="00045D76"/>
    <w:rsid w:val="00046421"/>
    <w:rsid w:val="00047203"/>
    <w:rsid w:val="00047BB4"/>
    <w:rsid w:val="00047D03"/>
    <w:rsid w:val="00047F91"/>
    <w:rsid w:val="000512FF"/>
    <w:rsid w:val="000518AE"/>
    <w:rsid w:val="00051B91"/>
    <w:rsid w:val="00051DBD"/>
    <w:rsid w:val="00052407"/>
    <w:rsid w:val="000529A1"/>
    <w:rsid w:val="00052BC0"/>
    <w:rsid w:val="00052DF9"/>
    <w:rsid w:val="00052EAE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A25"/>
    <w:rsid w:val="00056DEE"/>
    <w:rsid w:val="000575F2"/>
    <w:rsid w:val="0005778B"/>
    <w:rsid w:val="0005779F"/>
    <w:rsid w:val="000577A2"/>
    <w:rsid w:val="0006031C"/>
    <w:rsid w:val="000606B6"/>
    <w:rsid w:val="00060992"/>
    <w:rsid w:val="00060CDA"/>
    <w:rsid w:val="0006199F"/>
    <w:rsid w:val="000625A3"/>
    <w:rsid w:val="00062B65"/>
    <w:rsid w:val="0006303F"/>
    <w:rsid w:val="00063338"/>
    <w:rsid w:val="00063662"/>
    <w:rsid w:val="00064B1C"/>
    <w:rsid w:val="00065AC0"/>
    <w:rsid w:val="00065C5F"/>
    <w:rsid w:val="00066177"/>
    <w:rsid w:val="0006630B"/>
    <w:rsid w:val="00066352"/>
    <w:rsid w:val="000668EF"/>
    <w:rsid w:val="00066E19"/>
    <w:rsid w:val="00066F57"/>
    <w:rsid w:val="0006748A"/>
    <w:rsid w:val="0006795D"/>
    <w:rsid w:val="00067CFF"/>
    <w:rsid w:val="00067FAE"/>
    <w:rsid w:val="00070A4B"/>
    <w:rsid w:val="00070ACB"/>
    <w:rsid w:val="00071264"/>
    <w:rsid w:val="00072060"/>
    <w:rsid w:val="000722E3"/>
    <w:rsid w:val="00072A22"/>
    <w:rsid w:val="00072DF8"/>
    <w:rsid w:val="00073256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6F79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6FAE"/>
    <w:rsid w:val="00087815"/>
    <w:rsid w:val="000878D4"/>
    <w:rsid w:val="00087D88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270"/>
    <w:rsid w:val="00091322"/>
    <w:rsid w:val="00091862"/>
    <w:rsid w:val="000919E3"/>
    <w:rsid w:val="000925B8"/>
    <w:rsid w:val="0009260D"/>
    <w:rsid w:val="00092C38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627"/>
    <w:rsid w:val="000957D0"/>
    <w:rsid w:val="00095C91"/>
    <w:rsid w:val="00096D0C"/>
    <w:rsid w:val="00096F67"/>
    <w:rsid w:val="0009718C"/>
    <w:rsid w:val="00097C3D"/>
    <w:rsid w:val="000A053D"/>
    <w:rsid w:val="000A08A6"/>
    <w:rsid w:val="000A0B28"/>
    <w:rsid w:val="000A0C0B"/>
    <w:rsid w:val="000A1669"/>
    <w:rsid w:val="000A1D1E"/>
    <w:rsid w:val="000A1DDC"/>
    <w:rsid w:val="000A28F6"/>
    <w:rsid w:val="000A2C71"/>
    <w:rsid w:val="000A2E55"/>
    <w:rsid w:val="000A2F68"/>
    <w:rsid w:val="000A30EF"/>
    <w:rsid w:val="000A3614"/>
    <w:rsid w:val="000A3B8C"/>
    <w:rsid w:val="000A3DA8"/>
    <w:rsid w:val="000A405A"/>
    <w:rsid w:val="000A4155"/>
    <w:rsid w:val="000A4396"/>
    <w:rsid w:val="000A4787"/>
    <w:rsid w:val="000A4A8C"/>
    <w:rsid w:val="000A4CF1"/>
    <w:rsid w:val="000A5807"/>
    <w:rsid w:val="000A67E2"/>
    <w:rsid w:val="000A7004"/>
    <w:rsid w:val="000A7101"/>
    <w:rsid w:val="000A728B"/>
    <w:rsid w:val="000A78CF"/>
    <w:rsid w:val="000A798E"/>
    <w:rsid w:val="000A7B36"/>
    <w:rsid w:val="000A7B50"/>
    <w:rsid w:val="000A7B84"/>
    <w:rsid w:val="000A7BD0"/>
    <w:rsid w:val="000A7C09"/>
    <w:rsid w:val="000A7E46"/>
    <w:rsid w:val="000A7F2C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70F"/>
    <w:rsid w:val="000B3879"/>
    <w:rsid w:val="000B3A1E"/>
    <w:rsid w:val="000B3CED"/>
    <w:rsid w:val="000B414B"/>
    <w:rsid w:val="000B415A"/>
    <w:rsid w:val="000B42E0"/>
    <w:rsid w:val="000B48B5"/>
    <w:rsid w:val="000B5F87"/>
    <w:rsid w:val="000B60E8"/>
    <w:rsid w:val="000B66F9"/>
    <w:rsid w:val="000B6897"/>
    <w:rsid w:val="000B68E7"/>
    <w:rsid w:val="000B7430"/>
    <w:rsid w:val="000B778F"/>
    <w:rsid w:val="000B7868"/>
    <w:rsid w:val="000B7D89"/>
    <w:rsid w:val="000B7E6F"/>
    <w:rsid w:val="000C044F"/>
    <w:rsid w:val="000C0549"/>
    <w:rsid w:val="000C0964"/>
    <w:rsid w:val="000C09F6"/>
    <w:rsid w:val="000C0BBB"/>
    <w:rsid w:val="000C1CC8"/>
    <w:rsid w:val="000C2175"/>
    <w:rsid w:val="000C23BE"/>
    <w:rsid w:val="000C25B7"/>
    <w:rsid w:val="000C2A7F"/>
    <w:rsid w:val="000C2A96"/>
    <w:rsid w:val="000C2C6B"/>
    <w:rsid w:val="000C391F"/>
    <w:rsid w:val="000C4213"/>
    <w:rsid w:val="000C43DC"/>
    <w:rsid w:val="000C4707"/>
    <w:rsid w:val="000C4842"/>
    <w:rsid w:val="000C4BB6"/>
    <w:rsid w:val="000C4BC2"/>
    <w:rsid w:val="000C4DB1"/>
    <w:rsid w:val="000C51F9"/>
    <w:rsid w:val="000C536B"/>
    <w:rsid w:val="000C58B2"/>
    <w:rsid w:val="000C64F0"/>
    <w:rsid w:val="000C6890"/>
    <w:rsid w:val="000C6A1D"/>
    <w:rsid w:val="000C6DA7"/>
    <w:rsid w:val="000C6F2E"/>
    <w:rsid w:val="000C71D2"/>
    <w:rsid w:val="000C71E2"/>
    <w:rsid w:val="000C740C"/>
    <w:rsid w:val="000C74EA"/>
    <w:rsid w:val="000C783B"/>
    <w:rsid w:val="000C7845"/>
    <w:rsid w:val="000C7C97"/>
    <w:rsid w:val="000C7CFE"/>
    <w:rsid w:val="000D0470"/>
    <w:rsid w:val="000D04B2"/>
    <w:rsid w:val="000D0A7D"/>
    <w:rsid w:val="000D1113"/>
    <w:rsid w:val="000D1379"/>
    <w:rsid w:val="000D1403"/>
    <w:rsid w:val="000D1856"/>
    <w:rsid w:val="000D20AF"/>
    <w:rsid w:val="000D2636"/>
    <w:rsid w:val="000D2C29"/>
    <w:rsid w:val="000D3775"/>
    <w:rsid w:val="000D38C3"/>
    <w:rsid w:val="000D3B0F"/>
    <w:rsid w:val="000D4FD6"/>
    <w:rsid w:val="000D55CE"/>
    <w:rsid w:val="000D5B3E"/>
    <w:rsid w:val="000D6447"/>
    <w:rsid w:val="000D668E"/>
    <w:rsid w:val="000D6EC1"/>
    <w:rsid w:val="000D78BF"/>
    <w:rsid w:val="000D7C4D"/>
    <w:rsid w:val="000E0201"/>
    <w:rsid w:val="000E063E"/>
    <w:rsid w:val="000E0F65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3BA"/>
    <w:rsid w:val="000E663D"/>
    <w:rsid w:val="000E7063"/>
    <w:rsid w:val="000E7AF7"/>
    <w:rsid w:val="000E7F34"/>
    <w:rsid w:val="000F01CB"/>
    <w:rsid w:val="000F0449"/>
    <w:rsid w:val="000F059B"/>
    <w:rsid w:val="000F08EB"/>
    <w:rsid w:val="000F0A87"/>
    <w:rsid w:val="000F1027"/>
    <w:rsid w:val="000F1149"/>
    <w:rsid w:val="000F1362"/>
    <w:rsid w:val="000F18C4"/>
    <w:rsid w:val="000F1928"/>
    <w:rsid w:val="000F1E57"/>
    <w:rsid w:val="000F1F44"/>
    <w:rsid w:val="000F2304"/>
    <w:rsid w:val="000F29FB"/>
    <w:rsid w:val="000F3954"/>
    <w:rsid w:val="000F40B9"/>
    <w:rsid w:val="000F4344"/>
    <w:rsid w:val="000F4985"/>
    <w:rsid w:val="000F4D16"/>
    <w:rsid w:val="000F4E16"/>
    <w:rsid w:val="000F4F77"/>
    <w:rsid w:val="000F50FB"/>
    <w:rsid w:val="000F605C"/>
    <w:rsid w:val="000F6237"/>
    <w:rsid w:val="000F673B"/>
    <w:rsid w:val="000F70C7"/>
    <w:rsid w:val="000F7447"/>
    <w:rsid w:val="000F77AF"/>
    <w:rsid w:val="000F7AD6"/>
    <w:rsid w:val="000F7DBA"/>
    <w:rsid w:val="0010031D"/>
    <w:rsid w:val="00101705"/>
    <w:rsid w:val="00101AC2"/>
    <w:rsid w:val="00101B55"/>
    <w:rsid w:val="00102155"/>
    <w:rsid w:val="0010253E"/>
    <w:rsid w:val="00102FEA"/>
    <w:rsid w:val="001030DC"/>
    <w:rsid w:val="001032EA"/>
    <w:rsid w:val="00103F92"/>
    <w:rsid w:val="00104221"/>
    <w:rsid w:val="001044CC"/>
    <w:rsid w:val="00104515"/>
    <w:rsid w:val="00104BF7"/>
    <w:rsid w:val="00104EA5"/>
    <w:rsid w:val="00105163"/>
    <w:rsid w:val="0010549D"/>
    <w:rsid w:val="0010561C"/>
    <w:rsid w:val="0010577F"/>
    <w:rsid w:val="00105951"/>
    <w:rsid w:val="001065A2"/>
    <w:rsid w:val="001071F7"/>
    <w:rsid w:val="0010766D"/>
    <w:rsid w:val="00107B31"/>
    <w:rsid w:val="00107DD7"/>
    <w:rsid w:val="00107DF4"/>
    <w:rsid w:val="00107ECC"/>
    <w:rsid w:val="00110928"/>
    <w:rsid w:val="00110A26"/>
    <w:rsid w:val="00110ED2"/>
    <w:rsid w:val="00111651"/>
    <w:rsid w:val="001119E5"/>
    <w:rsid w:val="00112238"/>
    <w:rsid w:val="0011233E"/>
    <w:rsid w:val="00112751"/>
    <w:rsid w:val="00112B5C"/>
    <w:rsid w:val="00112C70"/>
    <w:rsid w:val="00112D9A"/>
    <w:rsid w:val="00112E08"/>
    <w:rsid w:val="001131C4"/>
    <w:rsid w:val="00113225"/>
    <w:rsid w:val="00113243"/>
    <w:rsid w:val="001134C2"/>
    <w:rsid w:val="001138A4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57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40A"/>
    <w:rsid w:val="001218E9"/>
    <w:rsid w:val="00121A86"/>
    <w:rsid w:val="00121C3E"/>
    <w:rsid w:val="00121C46"/>
    <w:rsid w:val="00121E85"/>
    <w:rsid w:val="0012325F"/>
    <w:rsid w:val="00123A7F"/>
    <w:rsid w:val="00123BE8"/>
    <w:rsid w:val="00123C5B"/>
    <w:rsid w:val="00123CB4"/>
    <w:rsid w:val="00124083"/>
    <w:rsid w:val="001240FA"/>
    <w:rsid w:val="001241A8"/>
    <w:rsid w:val="0012431A"/>
    <w:rsid w:val="00124B3C"/>
    <w:rsid w:val="001252E7"/>
    <w:rsid w:val="00125368"/>
    <w:rsid w:val="00125B9D"/>
    <w:rsid w:val="00125C4F"/>
    <w:rsid w:val="00126033"/>
    <w:rsid w:val="00126B54"/>
    <w:rsid w:val="00127DE0"/>
    <w:rsid w:val="0013006E"/>
    <w:rsid w:val="00130232"/>
    <w:rsid w:val="00130443"/>
    <w:rsid w:val="00130ABE"/>
    <w:rsid w:val="00130CEC"/>
    <w:rsid w:val="00131353"/>
    <w:rsid w:val="00131549"/>
    <w:rsid w:val="0013162F"/>
    <w:rsid w:val="00131C53"/>
    <w:rsid w:val="00132102"/>
    <w:rsid w:val="001322B9"/>
    <w:rsid w:val="001325DD"/>
    <w:rsid w:val="001326CB"/>
    <w:rsid w:val="00132761"/>
    <w:rsid w:val="00132FAA"/>
    <w:rsid w:val="00133537"/>
    <w:rsid w:val="00133BB3"/>
    <w:rsid w:val="00134AC0"/>
    <w:rsid w:val="00134EBC"/>
    <w:rsid w:val="00134F70"/>
    <w:rsid w:val="001350F7"/>
    <w:rsid w:val="00135528"/>
    <w:rsid w:val="00135544"/>
    <w:rsid w:val="00135BC7"/>
    <w:rsid w:val="00135C90"/>
    <w:rsid w:val="00135D29"/>
    <w:rsid w:val="00135F16"/>
    <w:rsid w:val="0013638D"/>
    <w:rsid w:val="001363B7"/>
    <w:rsid w:val="00136AD6"/>
    <w:rsid w:val="00136B9A"/>
    <w:rsid w:val="00136DD8"/>
    <w:rsid w:val="00136F9B"/>
    <w:rsid w:val="0013720A"/>
    <w:rsid w:val="0013745C"/>
    <w:rsid w:val="001378BE"/>
    <w:rsid w:val="0013792D"/>
    <w:rsid w:val="00137949"/>
    <w:rsid w:val="00137AE4"/>
    <w:rsid w:val="00137C82"/>
    <w:rsid w:val="00137DC9"/>
    <w:rsid w:val="0014032F"/>
    <w:rsid w:val="0014038B"/>
    <w:rsid w:val="0014055B"/>
    <w:rsid w:val="001409AD"/>
    <w:rsid w:val="00140F4A"/>
    <w:rsid w:val="001411A8"/>
    <w:rsid w:val="00141338"/>
    <w:rsid w:val="00141617"/>
    <w:rsid w:val="00141BC0"/>
    <w:rsid w:val="00142424"/>
    <w:rsid w:val="00142546"/>
    <w:rsid w:val="001431CC"/>
    <w:rsid w:val="00143579"/>
    <w:rsid w:val="00143CF6"/>
    <w:rsid w:val="00143DF9"/>
    <w:rsid w:val="001442C8"/>
    <w:rsid w:val="00144518"/>
    <w:rsid w:val="00144930"/>
    <w:rsid w:val="00144B47"/>
    <w:rsid w:val="00144C85"/>
    <w:rsid w:val="00144D0D"/>
    <w:rsid w:val="0014593C"/>
    <w:rsid w:val="00145D46"/>
    <w:rsid w:val="00146590"/>
    <w:rsid w:val="00146978"/>
    <w:rsid w:val="0014711E"/>
    <w:rsid w:val="00147473"/>
    <w:rsid w:val="001476A8"/>
    <w:rsid w:val="00147BEF"/>
    <w:rsid w:val="00147C76"/>
    <w:rsid w:val="00147D7E"/>
    <w:rsid w:val="00150A87"/>
    <w:rsid w:val="00150BA2"/>
    <w:rsid w:val="00151151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3E4E"/>
    <w:rsid w:val="00154432"/>
    <w:rsid w:val="0015456D"/>
    <w:rsid w:val="001546E0"/>
    <w:rsid w:val="001557CE"/>
    <w:rsid w:val="001562C8"/>
    <w:rsid w:val="001566C5"/>
    <w:rsid w:val="00156C6C"/>
    <w:rsid w:val="001571E2"/>
    <w:rsid w:val="001576EB"/>
    <w:rsid w:val="001576FF"/>
    <w:rsid w:val="00157BB0"/>
    <w:rsid w:val="001601B3"/>
    <w:rsid w:val="00160718"/>
    <w:rsid w:val="00160AD0"/>
    <w:rsid w:val="00161629"/>
    <w:rsid w:val="00161733"/>
    <w:rsid w:val="00161902"/>
    <w:rsid w:val="00161A89"/>
    <w:rsid w:val="00161C7F"/>
    <w:rsid w:val="00162989"/>
    <w:rsid w:val="00163453"/>
    <w:rsid w:val="001637F8"/>
    <w:rsid w:val="00164321"/>
    <w:rsid w:val="0016469B"/>
    <w:rsid w:val="0016481C"/>
    <w:rsid w:val="0016484F"/>
    <w:rsid w:val="00164B7F"/>
    <w:rsid w:val="00165B5B"/>
    <w:rsid w:val="00165D22"/>
    <w:rsid w:val="001666F7"/>
    <w:rsid w:val="0016684A"/>
    <w:rsid w:val="00166850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BE8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972"/>
    <w:rsid w:val="00173AFE"/>
    <w:rsid w:val="00173BD6"/>
    <w:rsid w:val="0017416B"/>
    <w:rsid w:val="001748C9"/>
    <w:rsid w:val="001750D2"/>
    <w:rsid w:val="001756B1"/>
    <w:rsid w:val="00176128"/>
    <w:rsid w:val="001762A5"/>
    <w:rsid w:val="00176327"/>
    <w:rsid w:val="001768F4"/>
    <w:rsid w:val="001769C5"/>
    <w:rsid w:val="00176AD8"/>
    <w:rsid w:val="00176C89"/>
    <w:rsid w:val="00176E5A"/>
    <w:rsid w:val="0017799B"/>
    <w:rsid w:val="00180381"/>
    <w:rsid w:val="001804D3"/>
    <w:rsid w:val="001808E7"/>
    <w:rsid w:val="00180C5E"/>
    <w:rsid w:val="00181086"/>
    <w:rsid w:val="00181433"/>
    <w:rsid w:val="00181557"/>
    <w:rsid w:val="00181EC5"/>
    <w:rsid w:val="00181FD4"/>
    <w:rsid w:val="00182046"/>
    <w:rsid w:val="001822A4"/>
    <w:rsid w:val="0018266B"/>
    <w:rsid w:val="001828C9"/>
    <w:rsid w:val="00182A75"/>
    <w:rsid w:val="00182CA2"/>
    <w:rsid w:val="001837F3"/>
    <w:rsid w:val="00183899"/>
    <w:rsid w:val="00183FA6"/>
    <w:rsid w:val="00184277"/>
    <w:rsid w:val="00184298"/>
    <w:rsid w:val="00184FE2"/>
    <w:rsid w:val="001850A7"/>
    <w:rsid w:val="0018554B"/>
    <w:rsid w:val="0018593D"/>
    <w:rsid w:val="00186357"/>
    <w:rsid w:val="00186596"/>
    <w:rsid w:val="00186A89"/>
    <w:rsid w:val="001879E2"/>
    <w:rsid w:val="0019023F"/>
    <w:rsid w:val="001905BD"/>
    <w:rsid w:val="00190C4D"/>
    <w:rsid w:val="00190D6C"/>
    <w:rsid w:val="00190E3A"/>
    <w:rsid w:val="00190F3F"/>
    <w:rsid w:val="00190FE2"/>
    <w:rsid w:val="0019107E"/>
    <w:rsid w:val="0019163D"/>
    <w:rsid w:val="00191B13"/>
    <w:rsid w:val="00192F01"/>
    <w:rsid w:val="001936D4"/>
    <w:rsid w:val="00193745"/>
    <w:rsid w:val="00193927"/>
    <w:rsid w:val="00194221"/>
    <w:rsid w:val="001946E2"/>
    <w:rsid w:val="00194735"/>
    <w:rsid w:val="0019485A"/>
    <w:rsid w:val="00194FFC"/>
    <w:rsid w:val="00195827"/>
    <w:rsid w:val="001958F0"/>
    <w:rsid w:val="0019608F"/>
    <w:rsid w:val="00196426"/>
    <w:rsid w:val="0019651E"/>
    <w:rsid w:val="001968E7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37F5"/>
    <w:rsid w:val="001A3999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07B"/>
    <w:rsid w:val="001B0180"/>
    <w:rsid w:val="001B0226"/>
    <w:rsid w:val="001B03AA"/>
    <w:rsid w:val="001B04F5"/>
    <w:rsid w:val="001B065E"/>
    <w:rsid w:val="001B0671"/>
    <w:rsid w:val="001B09DE"/>
    <w:rsid w:val="001B09E9"/>
    <w:rsid w:val="001B106A"/>
    <w:rsid w:val="001B10D8"/>
    <w:rsid w:val="001B16DA"/>
    <w:rsid w:val="001B1811"/>
    <w:rsid w:val="001B18A4"/>
    <w:rsid w:val="001B2256"/>
    <w:rsid w:val="001B2BB0"/>
    <w:rsid w:val="001B2E0E"/>
    <w:rsid w:val="001B3487"/>
    <w:rsid w:val="001B3786"/>
    <w:rsid w:val="001B3891"/>
    <w:rsid w:val="001B4002"/>
    <w:rsid w:val="001B49BB"/>
    <w:rsid w:val="001B4A88"/>
    <w:rsid w:val="001B4B1A"/>
    <w:rsid w:val="001B4B4A"/>
    <w:rsid w:val="001B4BE9"/>
    <w:rsid w:val="001B5488"/>
    <w:rsid w:val="001B5691"/>
    <w:rsid w:val="001B59CE"/>
    <w:rsid w:val="001B5A16"/>
    <w:rsid w:val="001B6116"/>
    <w:rsid w:val="001B6232"/>
    <w:rsid w:val="001B63DD"/>
    <w:rsid w:val="001B6568"/>
    <w:rsid w:val="001B66EB"/>
    <w:rsid w:val="001B6F50"/>
    <w:rsid w:val="001C0117"/>
    <w:rsid w:val="001C0282"/>
    <w:rsid w:val="001C0A64"/>
    <w:rsid w:val="001C1711"/>
    <w:rsid w:val="001C1724"/>
    <w:rsid w:val="001C1D0A"/>
    <w:rsid w:val="001C20E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903"/>
    <w:rsid w:val="001C4DE1"/>
    <w:rsid w:val="001C4FC5"/>
    <w:rsid w:val="001C50EB"/>
    <w:rsid w:val="001C5903"/>
    <w:rsid w:val="001C5FB6"/>
    <w:rsid w:val="001C604A"/>
    <w:rsid w:val="001C6763"/>
    <w:rsid w:val="001C677E"/>
    <w:rsid w:val="001C6D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56A"/>
    <w:rsid w:val="001D3858"/>
    <w:rsid w:val="001D3ACB"/>
    <w:rsid w:val="001D3CB6"/>
    <w:rsid w:val="001D430D"/>
    <w:rsid w:val="001D498F"/>
    <w:rsid w:val="001D4A87"/>
    <w:rsid w:val="001D4C06"/>
    <w:rsid w:val="001D5555"/>
    <w:rsid w:val="001D617C"/>
    <w:rsid w:val="001D6644"/>
    <w:rsid w:val="001D6691"/>
    <w:rsid w:val="001D6C18"/>
    <w:rsid w:val="001D70DE"/>
    <w:rsid w:val="001D7111"/>
    <w:rsid w:val="001D74CD"/>
    <w:rsid w:val="001D7892"/>
    <w:rsid w:val="001D7D2B"/>
    <w:rsid w:val="001E04D2"/>
    <w:rsid w:val="001E0C88"/>
    <w:rsid w:val="001E1180"/>
    <w:rsid w:val="001E1D25"/>
    <w:rsid w:val="001E1FA3"/>
    <w:rsid w:val="001E20F2"/>
    <w:rsid w:val="001E2499"/>
    <w:rsid w:val="001E2BCD"/>
    <w:rsid w:val="001E2BEA"/>
    <w:rsid w:val="001E2CA4"/>
    <w:rsid w:val="001E3046"/>
    <w:rsid w:val="001E31AF"/>
    <w:rsid w:val="001E3312"/>
    <w:rsid w:val="001E33AA"/>
    <w:rsid w:val="001E3FFA"/>
    <w:rsid w:val="001E42A5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38C"/>
    <w:rsid w:val="001E740F"/>
    <w:rsid w:val="001E7A06"/>
    <w:rsid w:val="001E7B3F"/>
    <w:rsid w:val="001F00AD"/>
    <w:rsid w:val="001F0746"/>
    <w:rsid w:val="001F0B50"/>
    <w:rsid w:val="001F0CF4"/>
    <w:rsid w:val="001F1F30"/>
    <w:rsid w:val="001F20C4"/>
    <w:rsid w:val="001F241E"/>
    <w:rsid w:val="001F2453"/>
    <w:rsid w:val="001F2950"/>
    <w:rsid w:val="001F29BC"/>
    <w:rsid w:val="001F2A69"/>
    <w:rsid w:val="001F3757"/>
    <w:rsid w:val="001F38C6"/>
    <w:rsid w:val="001F38DF"/>
    <w:rsid w:val="001F3F55"/>
    <w:rsid w:val="001F4014"/>
    <w:rsid w:val="001F48E5"/>
    <w:rsid w:val="001F4F62"/>
    <w:rsid w:val="001F5306"/>
    <w:rsid w:val="001F530D"/>
    <w:rsid w:val="001F5386"/>
    <w:rsid w:val="001F589C"/>
    <w:rsid w:val="001F5BC4"/>
    <w:rsid w:val="001F5D1F"/>
    <w:rsid w:val="001F602D"/>
    <w:rsid w:val="001F656C"/>
    <w:rsid w:val="001F665B"/>
    <w:rsid w:val="001F6EF9"/>
    <w:rsid w:val="001F7797"/>
    <w:rsid w:val="001F7804"/>
    <w:rsid w:val="001F7EA7"/>
    <w:rsid w:val="001F7FDF"/>
    <w:rsid w:val="00200183"/>
    <w:rsid w:val="002001FE"/>
    <w:rsid w:val="00200425"/>
    <w:rsid w:val="002008AF"/>
    <w:rsid w:val="00200F83"/>
    <w:rsid w:val="002011B9"/>
    <w:rsid w:val="002012E3"/>
    <w:rsid w:val="0020139D"/>
    <w:rsid w:val="00201C3F"/>
    <w:rsid w:val="00201D28"/>
    <w:rsid w:val="00201EEA"/>
    <w:rsid w:val="00202525"/>
    <w:rsid w:val="0020264F"/>
    <w:rsid w:val="00202A5B"/>
    <w:rsid w:val="00202B78"/>
    <w:rsid w:val="00202EA8"/>
    <w:rsid w:val="00203080"/>
    <w:rsid w:val="00203475"/>
    <w:rsid w:val="0020392A"/>
    <w:rsid w:val="00204016"/>
    <w:rsid w:val="00204253"/>
    <w:rsid w:val="00204315"/>
    <w:rsid w:val="00204618"/>
    <w:rsid w:val="0020528E"/>
    <w:rsid w:val="002055D1"/>
    <w:rsid w:val="0020594E"/>
    <w:rsid w:val="00205AE8"/>
    <w:rsid w:val="00205F57"/>
    <w:rsid w:val="002060C5"/>
    <w:rsid w:val="0020613C"/>
    <w:rsid w:val="0020637C"/>
    <w:rsid w:val="002073E4"/>
    <w:rsid w:val="002075F4"/>
    <w:rsid w:val="00207725"/>
    <w:rsid w:val="002079D4"/>
    <w:rsid w:val="00207E80"/>
    <w:rsid w:val="00210107"/>
    <w:rsid w:val="00210BB0"/>
    <w:rsid w:val="00210BF1"/>
    <w:rsid w:val="00210C9B"/>
    <w:rsid w:val="0021124A"/>
    <w:rsid w:val="00211405"/>
    <w:rsid w:val="00211628"/>
    <w:rsid w:val="00211CFF"/>
    <w:rsid w:val="00212460"/>
    <w:rsid w:val="002125AE"/>
    <w:rsid w:val="00212726"/>
    <w:rsid w:val="00212A2F"/>
    <w:rsid w:val="00213C48"/>
    <w:rsid w:val="00213DB8"/>
    <w:rsid w:val="00213DF1"/>
    <w:rsid w:val="00213E2B"/>
    <w:rsid w:val="00214744"/>
    <w:rsid w:val="00214864"/>
    <w:rsid w:val="00214A38"/>
    <w:rsid w:val="00214CF3"/>
    <w:rsid w:val="00215FFA"/>
    <w:rsid w:val="0021612B"/>
    <w:rsid w:val="00216273"/>
    <w:rsid w:val="00216518"/>
    <w:rsid w:val="00216A84"/>
    <w:rsid w:val="00216D6C"/>
    <w:rsid w:val="00216D85"/>
    <w:rsid w:val="00217BA0"/>
    <w:rsid w:val="0022039C"/>
    <w:rsid w:val="0022079C"/>
    <w:rsid w:val="00220809"/>
    <w:rsid w:val="0022090D"/>
    <w:rsid w:val="00220B19"/>
    <w:rsid w:val="00220DB4"/>
    <w:rsid w:val="002214E2"/>
    <w:rsid w:val="00221C42"/>
    <w:rsid w:val="00221E1B"/>
    <w:rsid w:val="00221F8C"/>
    <w:rsid w:val="00222F4A"/>
    <w:rsid w:val="002231D3"/>
    <w:rsid w:val="00223BB2"/>
    <w:rsid w:val="00223F0D"/>
    <w:rsid w:val="00224120"/>
    <w:rsid w:val="00224272"/>
    <w:rsid w:val="00225727"/>
    <w:rsid w:val="00225F14"/>
    <w:rsid w:val="0022605D"/>
    <w:rsid w:val="00226176"/>
    <w:rsid w:val="00226BC8"/>
    <w:rsid w:val="00226DE9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C27"/>
    <w:rsid w:val="00237DC7"/>
    <w:rsid w:val="00240826"/>
    <w:rsid w:val="00241DE2"/>
    <w:rsid w:val="0024208B"/>
    <w:rsid w:val="002421C8"/>
    <w:rsid w:val="002424C4"/>
    <w:rsid w:val="0024291C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681F"/>
    <w:rsid w:val="00246E5F"/>
    <w:rsid w:val="00247119"/>
    <w:rsid w:val="00247160"/>
    <w:rsid w:val="002473E9"/>
    <w:rsid w:val="002474F0"/>
    <w:rsid w:val="002475A2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3C"/>
    <w:rsid w:val="002523D2"/>
    <w:rsid w:val="00252FC0"/>
    <w:rsid w:val="002533B3"/>
    <w:rsid w:val="002534B3"/>
    <w:rsid w:val="00253594"/>
    <w:rsid w:val="00253BD3"/>
    <w:rsid w:val="00253F78"/>
    <w:rsid w:val="00254480"/>
    <w:rsid w:val="002553F9"/>
    <w:rsid w:val="00255575"/>
    <w:rsid w:val="002556CE"/>
    <w:rsid w:val="002558FF"/>
    <w:rsid w:val="00255980"/>
    <w:rsid w:val="00256242"/>
    <w:rsid w:val="002562A3"/>
    <w:rsid w:val="002566D9"/>
    <w:rsid w:val="00256E1B"/>
    <w:rsid w:val="00256F95"/>
    <w:rsid w:val="0025702B"/>
    <w:rsid w:val="0025710F"/>
    <w:rsid w:val="00257141"/>
    <w:rsid w:val="002574B8"/>
    <w:rsid w:val="002575D5"/>
    <w:rsid w:val="00257AE2"/>
    <w:rsid w:val="002604C5"/>
    <w:rsid w:val="00260799"/>
    <w:rsid w:val="002608B4"/>
    <w:rsid w:val="00261338"/>
    <w:rsid w:val="002613A3"/>
    <w:rsid w:val="0026159A"/>
    <w:rsid w:val="00261AA5"/>
    <w:rsid w:val="00261F68"/>
    <w:rsid w:val="00262009"/>
    <w:rsid w:val="002620E7"/>
    <w:rsid w:val="002622CC"/>
    <w:rsid w:val="00262687"/>
    <w:rsid w:val="00263186"/>
    <w:rsid w:val="0026323B"/>
    <w:rsid w:val="00263768"/>
    <w:rsid w:val="00263778"/>
    <w:rsid w:val="002639F3"/>
    <w:rsid w:val="00263DAC"/>
    <w:rsid w:val="00263E09"/>
    <w:rsid w:val="00264370"/>
    <w:rsid w:val="002645BA"/>
    <w:rsid w:val="00265B14"/>
    <w:rsid w:val="00265BC6"/>
    <w:rsid w:val="00265CCC"/>
    <w:rsid w:val="00265CE9"/>
    <w:rsid w:val="002662A5"/>
    <w:rsid w:val="00266645"/>
    <w:rsid w:val="0026669A"/>
    <w:rsid w:val="00267220"/>
    <w:rsid w:val="00267304"/>
    <w:rsid w:val="00267B27"/>
    <w:rsid w:val="00267BFD"/>
    <w:rsid w:val="002704A3"/>
    <w:rsid w:val="00270AEC"/>
    <w:rsid w:val="00270E42"/>
    <w:rsid w:val="00271247"/>
    <w:rsid w:val="00271576"/>
    <w:rsid w:val="00271620"/>
    <w:rsid w:val="00271972"/>
    <w:rsid w:val="00271D69"/>
    <w:rsid w:val="00271E21"/>
    <w:rsid w:val="00272709"/>
    <w:rsid w:val="00272A16"/>
    <w:rsid w:val="00272AB5"/>
    <w:rsid w:val="00272CC1"/>
    <w:rsid w:val="00273164"/>
    <w:rsid w:val="002731CB"/>
    <w:rsid w:val="00273A07"/>
    <w:rsid w:val="00273AD9"/>
    <w:rsid w:val="00273E3A"/>
    <w:rsid w:val="00273FC7"/>
    <w:rsid w:val="00273FFA"/>
    <w:rsid w:val="002740F6"/>
    <w:rsid w:val="0027413B"/>
    <w:rsid w:val="00274862"/>
    <w:rsid w:val="002752C0"/>
    <w:rsid w:val="002753D1"/>
    <w:rsid w:val="00275680"/>
    <w:rsid w:val="00275C46"/>
    <w:rsid w:val="00275E5A"/>
    <w:rsid w:val="00275F71"/>
    <w:rsid w:val="00276047"/>
    <w:rsid w:val="00276514"/>
    <w:rsid w:val="002767FE"/>
    <w:rsid w:val="00276C60"/>
    <w:rsid w:val="00277918"/>
    <w:rsid w:val="00277BAB"/>
    <w:rsid w:val="0028012A"/>
    <w:rsid w:val="002801D9"/>
    <w:rsid w:val="00280235"/>
    <w:rsid w:val="002810CC"/>
    <w:rsid w:val="00281218"/>
    <w:rsid w:val="0028164B"/>
    <w:rsid w:val="00281A0A"/>
    <w:rsid w:val="00281A42"/>
    <w:rsid w:val="00281C4D"/>
    <w:rsid w:val="00281C9D"/>
    <w:rsid w:val="00281CA3"/>
    <w:rsid w:val="00281F06"/>
    <w:rsid w:val="0028201C"/>
    <w:rsid w:val="002826B2"/>
    <w:rsid w:val="002827B5"/>
    <w:rsid w:val="00282CBD"/>
    <w:rsid w:val="00283407"/>
    <w:rsid w:val="00283A0E"/>
    <w:rsid w:val="00283D18"/>
    <w:rsid w:val="00283E08"/>
    <w:rsid w:val="00283EE9"/>
    <w:rsid w:val="00284041"/>
    <w:rsid w:val="002842B3"/>
    <w:rsid w:val="002844F5"/>
    <w:rsid w:val="00284707"/>
    <w:rsid w:val="00284915"/>
    <w:rsid w:val="00284BC3"/>
    <w:rsid w:val="00284CC6"/>
    <w:rsid w:val="00286351"/>
    <w:rsid w:val="00286803"/>
    <w:rsid w:val="00286978"/>
    <w:rsid w:val="002869EF"/>
    <w:rsid w:val="00286E07"/>
    <w:rsid w:val="00286E9A"/>
    <w:rsid w:val="002872C4"/>
    <w:rsid w:val="00287519"/>
    <w:rsid w:val="002876BA"/>
    <w:rsid w:val="00287C92"/>
    <w:rsid w:val="002900CF"/>
    <w:rsid w:val="0029043D"/>
    <w:rsid w:val="0029045B"/>
    <w:rsid w:val="00290983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3E2"/>
    <w:rsid w:val="0029481C"/>
    <w:rsid w:val="00294A33"/>
    <w:rsid w:val="00294CC6"/>
    <w:rsid w:val="00294F1A"/>
    <w:rsid w:val="00295F8E"/>
    <w:rsid w:val="00296146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F36"/>
    <w:rsid w:val="002A34A8"/>
    <w:rsid w:val="002A40B7"/>
    <w:rsid w:val="002A4207"/>
    <w:rsid w:val="002A4444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FB2"/>
    <w:rsid w:val="002B2A35"/>
    <w:rsid w:val="002B2F35"/>
    <w:rsid w:val="002B2FB9"/>
    <w:rsid w:val="002B3BAF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B79E8"/>
    <w:rsid w:val="002C0227"/>
    <w:rsid w:val="002C031C"/>
    <w:rsid w:val="002C061D"/>
    <w:rsid w:val="002C088C"/>
    <w:rsid w:val="002C0D6D"/>
    <w:rsid w:val="002C1047"/>
    <w:rsid w:val="002C11FA"/>
    <w:rsid w:val="002C12B3"/>
    <w:rsid w:val="002C1466"/>
    <w:rsid w:val="002C1F29"/>
    <w:rsid w:val="002C22FC"/>
    <w:rsid w:val="002C2726"/>
    <w:rsid w:val="002C291D"/>
    <w:rsid w:val="002C30DF"/>
    <w:rsid w:val="002C3120"/>
    <w:rsid w:val="002C34C2"/>
    <w:rsid w:val="002C3DDF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5F5"/>
    <w:rsid w:val="002C68B0"/>
    <w:rsid w:val="002C68C7"/>
    <w:rsid w:val="002C6C6A"/>
    <w:rsid w:val="002C77FF"/>
    <w:rsid w:val="002D021D"/>
    <w:rsid w:val="002D0479"/>
    <w:rsid w:val="002D04DA"/>
    <w:rsid w:val="002D0C2B"/>
    <w:rsid w:val="002D0D64"/>
    <w:rsid w:val="002D0D95"/>
    <w:rsid w:val="002D113F"/>
    <w:rsid w:val="002D15DC"/>
    <w:rsid w:val="002D1A4D"/>
    <w:rsid w:val="002D1F67"/>
    <w:rsid w:val="002D248F"/>
    <w:rsid w:val="002D2DC5"/>
    <w:rsid w:val="002D33C4"/>
    <w:rsid w:val="002D33F1"/>
    <w:rsid w:val="002D37E2"/>
    <w:rsid w:val="002D3A92"/>
    <w:rsid w:val="002D3F70"/>
    <w:rsid w:val="002D4476"/>
    <w:rsid w:val="002D4A79"/>
    <w:rsid w:val="002D4B6F"/>
    <w:rsid w:val="002D4C56"/>
    <w:rsid w:val="002D4DA7"/>
    <w:rsid w:val="002D5504"/>
    <w:rsid w:val="002D58E5"/>
    <w:rsid w:val="002D5C4E"/>
    <w:rsid w:val="002D66B8"/>
    <w:rsid w:val="002D68FF"/>
    <w:rsid w:val="002D7B09"/>
    <w:rsid w:val="002E0296"/>
    <w:rsid w:val="002E1061"/>
    <w:rsid w:val="002E1754"/>
    <w:rsid w:val="002E19BF"/>
    <w:rsid w:val="002E21BD"/>
    <w:rsid w:val="002E37D8"/>
    <w:rsid w:val="002E380F"/>
    <w:rsid w:val="002E3E07"/>
    <w:rsid w:val="002E3EAA"/>
    <w:rsid w:val="002E3EE6"/>
    <w:rsid w:val="002E3FCA"/>
    <w:rsid w:val="002E3FF9"/>
    <w:rsid w:val="002E44BF"/>
    <w:rsid w:val="002E44C6"/>
    <w:rsid w:val="002E4526"/>
    <w:rsid w:val="002E48C9"/>
    <w:rsid w:val="002E4B78"/>
    <w:rsid w:val="002E4DF3"/>
    <w:rsid w:val="002E5310"/>
    <w:rsid w:val="002E5439"/>
    <w:rsid w:val="002E5BE2"/>
    <w:rsid w:val="002E654F"/>
    <w:rsid w:val="002E69A4"/>
    <w:rsid w:val="002E6D4B"/>
    <w:rsid w:val="002E6D6A"/>
    <w:rsid w:val="002E77F0"/>
    <w:rsid w:val="002E7CCC"/>
    <w:rsid w:val="002F01D9"/>
    <w:rsid w:val="002F0804"/>
    <w:rsid w:val="002F0ACD"/>
    <w:rsid w:val="002F0D6E"/>
    <w:rsid w:val="002F0EA8"/>
    <w:rsid w:val="002F1055"/>
    <w:rsid w:val="002F105B"/>
    <w:rsid w:val="002F1194"/>
    <w:rsid w:val="002F1771"/>
    <w:rsid w:val="002F18D1"/>
    <w:rsid w:val="002F1AC5"/>
    <w:rsid w:val="002F2354"/>
    <w:rsid w:val="002F2578"/>
    <w:rsid w:val="002F325F"/>
    <w:rsid w:val="002F414D"/>
    <w:rsid w:val="002F4D2B"/>
    <w:rsid w:val="002F54F5"/>
    <w:rsid w:val="002F56BD"/>
    <w:rsid w:val="002F5A28"/>
    <w:rsid w:val="002F6434"/>
    <w:rsid w:val="002F65EC"/>
    <w:rsid w:val="002F6C66"/>
    <w:rsid w:val="002F6F76"/>
    <w:rsid w:val="002F6FD4"/>
    <w:rsid w:val="002F7653"/>
    <w:rsid w:val="002F787C"/>
    <w:rsid w:val="002F7BA5"/>
    <w:rsid w:val="002F7E57"/>
    <w:rsid w:val="00300405"/>
    <w:rsid w:val="00300857"/>
    <w:rsid w:val="003013D7"/>
    <w:rsid w:val="00301457"/>
    <w:rsid w:val="0030148E"/>
    <w:rsid w:val="00301BE2"/>
    <w:rsid w:val="00301EA1"/>
    <w:rsid w:val="003027E5"/>
    <w:rsid w:val="00302E85"/>
    <w:rsid w:val="003031A3"/>
    <w:rsid w:val="003035AF"/>
    <w:rsid w:val="00303DD0"/>
    <w:rsid w:val="003042FD"/>
    <w:rsid w:val="00304751"/>
    <w:rsid w:val="0030483C"/>
    <w:rsid w:val="00304A45"/>
    <w:rsid w:val="0030551E"/>
    <w:rsid w:val="00305B25"/>
    <w:rsid w:val="00305C17"/>
    <w:rsid w:val="00305C8C"/>
    <w:rsid w:val="003060C9"/>
    <w:rsid w:val="00306661"/>
    <w:rsid w:val="00306A46"/>
    <w:rsid w:val="00307634"/>
    <w:rsid w:val="00307D17"/>
    <w:rsid w:val="003103DC"/>
    <w:rsid w:val="0031058D"/>
    <w:rsid w:val="0031125A"/>
    <w:rsid w:val="00311260"/>
    <w:rsid w:val="003116A9"/>
    <w:rsid w:val="00311965"/>
    <w:rsid w:val="0031196A"/>
    <w:rsid w:val="00311FDF"/>
    <w:rsid w:val="003128D7"/>
    <w:rsid w:val="00312BFD"/>
    <w:rsid w:val="00312F90"/>
    <w:rsid w:val="00313304"/>
    <w:rsid w:val="003135AC"/>
    <w:rsid w:val="00313760"/>
    <w:rsid w:val="00313E03"/>
    <w:rsid w:val="00314208"/>
    <w:rsid w:val="003143A5"/>
    <w:rsid w:val="0031450B"/>
    <w:rsid w:val="003158CB"/>
    <w:rsid w:val="0031598D"/>
    <w:rsid w:val="00315D58"/>
    <w:rsid w:val="0031600D"/>
    <w:rsid w:val="00316657"/>
    <w:rsid w:val="00316AF0"/>
    <w:rsid w:val="00316F99"/>
    <w:rsid w:val="003173AB"/>
    <w:rsid w:val="003176A6"/>
    <w:rsid w:val="00320131"/>
    <w:rsid w:val="003207AB"/>
    <w:rsid w:val="0032084B"/>
    <w:rsid w:val="0032092B"/>
    <w:rsid w:val="0032095A"/>
    <w:rsid w:val="003209A6"/>
    <w:rsid w:val="00320BB4"/>
    <w:rsid w:val="00321075"/>
    <w:rsid w:val="003210E4"/>
    <w:rsid w:val="00321124"/>
    <w:rsid w:val="00321FEA"/>
    <w:rsid w:val="003222F4"/>
    <w:rsid w:val="00322875"/>
    <w:rsid w:val="00323355"/>
    <w:rsid w:val="00323910"/>
    <w:rsid w:val="00323DD4"/>
    <w:rsid w:val="00324810"/>
    <w:rsid w:val="00324FD9"/>
    <w:rsid w:val="003251DD"/>
    <w:rsid w:val="00325694"/>
    <w:rsid w:val="00325815"/>
    <w:rsid w:val="00325BF1"/>
    <w:rsid w:val="00325D2F"/>
    <w:rsid w:val="003261B6"/>
    <w:rsid w:val="00326338"/>
    <w:rsid w:val="003265D0"/>
    <w:rsid w:val="00326C1C"/>
    <w:rsid w:val="003270DE"/>
    <w:rsid w:val="00327FFD"/>
    <w:rsid w:val="003306B8"/>
    <w:rsid w:val="0033097F"/>
    <w:rsid w:val="00330A29"/>
    <w:rsid w:val="00331060"/>
    <w:rsid w:val="003311C9"/>
    <w:rsid w:val="00331401"/>
    <w:rsid w:val="00332740"/>
    <w:rsid w:val="00332844"/>
    <w:rsid w:val="003334C0"/>
    <w:rsid w:val="00333C2A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63B"/>
    <w:rsid w:val="00336D88"/>
    <w:rsid w:val="003370DC"/>
    <w:rsid w:val="003376E3"/>
    <w:rsid w:val="00337A9A"/>
    <w:rsid w:val="00337D07"/>
    <w:rsid w:val="00337D7B"/>
    <w:rsid w:val="00340173"/>
    <w:rsid w:val="003404A5"/>
    <w:rsid w:val="0034083B"/>
    <w:rsid w:val="003408C0"/>
    <w:rsid w:val="00341363"/>
    <w:rsid w:val="00341812"/>
    <w:rsid w:val="00341D7A"/>
    <w:rsid w:val="00341E79"/>
    <w:rsid w:val="00341F6D"/>
    <w:rsid w:val="0034242F"/>
    <w:rsid w:val="0034250F"/>
    <w:rsid w:val="00342659"/>
    <w:rsid w:val="00342C67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F16"/>
    <w:rsid w:val="003450ED"/>
    <w:rsid w:val="003457CF"/>
    <w:rsid w:val="00346377"/>
    <w:rsid w:val="003465BC"/>
    <w:rsid w:val="003467D5"/>
    <w:rsid w:val="00346935"/>
    <w:rsid w:val="00346DFB"/>
    <w:rsid w:val="003475A7"/>
    <w:rsid w:val="003476D3"/>
    <w:rsid w:val="00347B26"/>
    <w:rsid w:val="00347BBF"/>
    <w:rsid w:val="0035046B"/>
    <w:rsid w:val="00350AF1"/>
    <w:rsid w:val="00350E90"/>
    <w:rsid w:val="0035106D"/>
    <w:rsid w:val="00351340"/>
    <w:rsid w:val="003514E4"/>
    <w:rsid w:val="00351DF8"/>
    <w:rsid w:val="0035226A"/>
    <w:rsid w:val="00353384"/>
    <w:rsid w:val="003536C2"/>
    <w:rsid w:val="00354152"/>
    <w:rsid w:val="00354921"/>
    <w:rsid w:val="00354BFF"/>
    <w:rsid w:val="00355416"/>
    <w:rsid w:val="00355795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8D7"/>
    <w:rsid w:val="00360BDA"/>
    <w:rsid w:val="00360FE8"/>
    <w:rsid w:val="00361243"/>
    <w:rsid w:val="00361BFF"/>
    <w:rsid w:val="00362506"/>
    <w:rsid w:val="003627FF"/>
    <w:rsid w:val="00362F8B"/>
    <w:rsid w:val="00363917"/>
    <w:rsid w:val="00363993"/>
    <w:rsid w:val="00363EEF"/>
    <w:rsid w:val="00363FBB"/>
    <w:rsid w:val="00364236"/>
    <w:rsid w:val="00364277"/>
    <w:rsid w:val="003642F6"/>
    <w:rsid w:val="0036433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A1C"/>
    <w:rsid w:val="00370B79"/>
    <w:rsid w:val="00371553"/>
    <w:rsid w:val="003720B9"/>
    <w:rsid w:val="00372153"/>
    <w:rsid w:val="00372855"/>
    <w:rsid w:val="00372B47"/>
    <w:rsid w:val="00372B95"/>
    <w:rsid w:val="00372BCA"/>
    <w:rsid w:val="003731F9"/>
    <w:rsid w:val="0037383C"/>
    <w:rsid w:val="00373866"/>
    <w:rsid w:val="00373AED"/>
    <w:rsid w:val="00373EF3"/>
    <w:rsid w:val="00373F3B"/>
    <w:rsid w:val="00374488"/>
    <w:rsid w:val="0037488A"/>
    <w:rsid w:val="003748F8"/>
    <w:rsid w:val="0037496C"/>
    <w:rsid w:val="00374B8E"/>
    <w:rsid w:val="00375A0A"/>
    <w:rsid w:val="00375CBD"/>
    <w:rsid w:val="00375E0C"/>
    <w:rsid w:val="00376890"/>
    <w:rsid w:val="00376BBE"/>
    <w:rsid w:val="00376D9E"/>
    <w:rsid w:val="0038027C"/>
    <w:rsid w:val="00380497"/>
    <w:rsid w:val="003804EB"/>
    <w:rsid w:val="003809C6"/>
    <w:rsid w:val="00380CA1"/>
    <w:rsid w:val="00380D10"/>
    <w:rsid w:val="00380E1E"/>
    <w:rsid w:val="003810A6"/>
    <w:rsid w:val="0038114A"/>
    <w:rsid w:val="00381450"/>
    <w:rsid w:val="00382579"/>
    <w:rsid w:val="00382739"/>
    <w:rsid w:val="003827E7"/>
    <w:rsid w:val="00382E37"/>
    <w:rsid w:val="00382E8A"/>
    <w:rsid w:val="00383A85"/>
    <w:rsid w:val="00383D27"/>
    <w:rsid w:val="00384343"/>
    <w:rsid w:val="003854B9"/>
    <w:rsid w:val="0038567B"/>
    <w:rsid w:val="00385A62"/>
    <w:rsid w:val="00385F52"/>
    <w:rsid w:val="003861DE"/>
    <w:rsid w:val="0038648B"/>
    <w:rsid w:val="00386C7F"/>
    <w:rsid w:val="00387633"/>
    <w:rsid w:val="0038789E"/>
    <w:rsid w:val="00387D29"/>
    <w:rsid w:val="00387E9D"/>
    <w:rsid w:val="00390836"/>
    <w:rsid w:val="00390884"/>
    <w:rsid w:val="00390D52"/>
    <w:rsid w:val="003918D5"/>
    <w:rsid w:val="00391970"/>
    <w:rsid w:val="00391ABA"/>
    <w:rsid w:val="00391FAA"/>
    <w:rsid w:val="0039223F"/>
    <w:rsid w:val="0039249F"/>
    <w:rsid w:val="00392C77"/>
    <w:rsid w:val="00392E1A"/>
    <w:rsid w:val="00393673"/>
    <w:rsid w:val="00393AD8"/>
    <w:rsid w:val="00393EA2"/>
    <w:rsid w:val="00393EE4"/>
    <w:rsid w:val="00394195"/>
    <w:rsid w:val="00394E46"/>
    <w:rsid w:val="00395293"/>
    <w:rsid w:val="0039532B"/>
    <w:rsid w:val="00395599"/>
    <w:rsid w:val="00395ADC"/>
    <w:rsid w:val="00395CF4"/>
    <w:rsid w:val="00395FED"/>
    <w:rsid w:val="003960C1"/>
    <w:rsid w:val="0039637A"/>
    <w:rsid w:val="0039655B"/>
    <w:rsid w:val="00396932"/>
    <w:rsid w:val="00396C4D"/>
    <w:rsid w:val="00396CD8"/>
    <w:rsid w:val="00397F0A"/>
    <w:rsid w:val="003A0349"/>
    <w:rsid w:val="003A0861"/>
    <w:rsid w:val="003A0F97"/>
    <w:rsid w:val="003A10DA"/>
    <w:rsid w:val="003A13C8"/>
    <w:rsid w:val="003A19DA"/>
    <w:rsid w:val="003A202F"/>
    <w:rsid w:val="003A203F"/>
    <w:rsid w:val="003A287A"/>
    <w:rsid w:val="003A379E"/>
    <w:rsid w:val="003A3E45"/>
    <w:rsid w:val="003A3FBE"/>
    <w:rsid w:val="003A3FED"/>
    <w:rsid w:val="003A4746"/>
    <w:rsid w:val="003A4826"/>
    <w:rsid w:val="003A4903"/>
    <w:rsid w:val="003A4D51"/>
    <w:rsid w:val="003A56B6"/>
    <w:rsid w:val="003A581C"/>
    <w:rsid w:val="003A5B53"/>
    <w:rsid w:val="003A5CDE"/>
    <w:rsid w:val="003A6334"/>
    <w:rsid w:val="003A68D5"/>
    <w:rsid w:val="003A6AF8"/>
    <w:rsid w:val="003A7428"/>
    <w:rsid w:val="003A7F1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3371"/>
    <w:rsid w:val="003B3604"/>
    <w:rsid w:val="003B3711"/>
    <w:rsid w:val="003B5F85"/>
    <w:rsid w:val="003B63F2"/>
    <w:rsid w:val="003B657E"/>
    <w:rsid w:val="003B749E"/>
    <w:rsid w:val="003B7678"/>
    <w:rsid w:val="003B791A"/>
    <w:rsid w:val="003B799C"/>
    <w:rsid w:val="003B7AC8"/>
    <w:rsid w:val="003C0102"/>
    <w:rsid w:val="003C0804"/>
    <w:rsid w:val="003C085A"/>
    <w:rsid w:val="003C0D87"/>
    <w:rsid w:val="003C126A"/>
    <w:rsid w:val="003C169E"/>
    <w:rsid w:val="003C247E"/>
    <w:rsid w:val="003C28EA"/>
    <w:rsid w:val="003C29A8"/>
    <w:rsid w:val="003C2EDB"/>
    <w:rsid w:val="003C30F4"/>
    <w:rsid w:val="003C327D"/>
    <w:rsid w:val="003C33F9"/>
    <w:rsid w:val="003C3D62"/>
    <w:rsid w:val="003C3FBF"/>
    <w:rsid w:val="003C436F"/>
    <w:rsid w:val="003C49A6"/>
    <w:rsid w:val="003C49D1"/>
    <w:rsid w:val="003C4A62"/>
    <w:rsid w:val="003C4E34"/>
    <w:rsid w:val="003C502A"/>
    <w:rsid w:val="003C59E6"/>
    <w:rsid w:val="003C6444"/>
    <w:rsid w:val="003C7090"/>
    <w:rsid w:val="003C7384"/>
    <w:rsid w:val="003C790D"/>
    <w:rsid w:val="003C7DB6"/>
    <w:rsid w:val="003C7DE2"/>
    <w:rsid w:val="003D09AE"/>
    <w:rsid w:val="003D0DD2"/>
    <w:rsid w:val="003D1BF1"/>
    <w:rsid w:val="003D1C0D"/>
    <w:rsid w:val="003D21B0"/>
    <w:rsid w:val="003D22AC"/>
    <w:rsid w:val="003D2791"/>
    <w:rsid w:val="003D27B3"/>
    <w:rsid w:val="003D28BD"/>
    <w:rsid w:val="003D2A72"/>
    <w:rsid w:val="003D2CF2"/>
    <w:rsid w:val="003D2EA9"/>
    <w:rsid w:val="003D2F59"/>
    <w:rsid w:val="003D2F65"/>
    <w:rsid w:val="003D34E1"/>
    <w:rsid w:val="003D3C5C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680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5642"/>
    <w:rsid w:val="003E62E9"/>
    <w:rsid w:val="003E670B"/>
    <w:rsid w:val="003E6889"/>
    <w:rsid w:val="003E6C33"/>
    <w:rsid w:val="003E6CC4"/>
    <w:rsid w:val="003E76D1"/>
    <w:rsid w:val="003E7ACA"/>
    <w:rsid w:val="003E7EEA"/>
    <w:rsid w:val="003F0B01"/>
    <w:rsid w:val="003F0D3C"/>
    <w:rsid w:val="003F156B"/>
    <w:rsid w:val="003F1800"/>
    <w:rsid w:val="003F19DA"/>
    <w:rsid w:val="003F1C16"/>
    <w:rsid w:val="003F219A"/>
    <w:rsid w:val="003F2B51"/>
    <w:rsid w:val="003F32F1"/>
    <w:rsid w:val="003F331D"/>
    <w:rsid w:val="003F37C4"/>
    <w:rsid w:val="003F3AB2"/>
    <w:rsid w:val="003F3D06"/>
    <w:rsid w:val="003F3EAE"/>
    <w:rsid w:val="003F43E5"/>
    <w:rsid w:val="003F55FE"/>
    <w:rsid w:val="003F581A"/>
    <w:rsid w:val="003F581D"/>
    <w:rsid w:val="003F5AD1"/>
    <w:rsid w:val="003F5BFE"/>
    <w:rsid w:val="003F5E20"/>
    <w:rsid w:val="003F5F32"/>
    <w:rsid w:val="003F5FA6"/>
    <w:rsid w:val="003F6AFF"/>
    <w:rsid w:val="003F73F0"/>
    <w:rsid w:val="003F744E"/>
    <w:rsid w:val="00400184"/>
    <w:rsid w:val="004005BF"/>
    <w:rsid w:val="0040177E"/>
    <w:rsid w:val="00402161"/>
    <w:rsid w:val="00402222"/>
    <w:rsid w:val="0040243C"/>
    <w:rsid w:val="00402A1F"/>
    <w:rsid w:val="00402ACD"/>
    <w:rsid w:val="00402CA1"/>
    <w:rsid w:val="0040373B"/>
    <w:rsid w:val="00403754"/>
    <w:rsid w:val="0040389D"/>
    <w:rsid w:val="00403977"/>
    <w:rsid w:val="00403A95"/>
    <w:rsid w:val="00403C1F"/>
    <w:rsid w:val="00403D10"/>
    <w:rsid w:val="00403E14"/>
    <w:rsid w:val="00403E2D"/>
    <w:rsid w:val="00403F7F"/>
    <w:rsid w:val="004041F3"/>
    <w:rsid w:val="004043B3"/>
    <w:rsid w:val="004044DE"/>
    <w:rsid w:val="00404CE4"/>
    <w:rsid w:val="00405382"/>
    <w:rsid w:val="00405436"/>
    <w:rsid w:val="0040558B"/>
    <w:rsid w:val="00405914"/>
    <w:rsid w:val="00405D3B"/>
    <w:rsid w:val="004062E2"/>
    <w:rsid w:val="004071A3"/>
    <w:rsid w:val="0040776F"/>
    <w:rsid w:val="00407961"/>
    <w:rsid w:val="00407CAB"/>
    <w:rsid w:val="0041052F"/>
    <w:rsid w:val="0041057E"/>
    <w:rsid w:val="00410968"/>
    <w:rsid w:val="0041097E"/>
    <w:rsid w:val="00410D36"/>
    <w:rsid w:val="00411337"/>
    <w:rsid w:val="004116A9"/>
    <w:rsid w:val="00412D9B"/>
    <w:rsid w:val="00413629"/>
    <w:rsid w:val="00413709"/>
    <w:rsid w:val="00413EF9"/>
    <w:rsid w:val="00414228"/>
    <w:rsid w:val="00414242"/>
    <w:rsid w:val="00414958"/>
    <w:rsid w:val="00415252"/>
    <w:rsid w:val="00415937"/>
    <w:rsid w:val="00415B79"/>
    <w:rsid w:val="004162DB"/>
    <w:rsid w:val="004167F6"/>
    <w:rsid w:val="0041686F"/>
    <w:rsid w:val="00416CC9"/>
    <w:rsid w:val="00416EF7"/>
    <w:rsid w:val="00416F3E"/>
    <w:rsid w:val="004172EC"/>
    <w:rsid w:val="004202B9"/>
    <w:rsid w:val="004205E9"/>
    <w:rsid w:val="00420B71"/>
    <w:rsid w:val="00420CC2"/>
    <w:rsid w:val="00420E16"/>
    <w:rsid w:val="00420F0A"/>
    <w:rsid w:val="00420F77"/>
    <w:rsid w:val="00421401"/>
    <w:rsid w:val="00421949"/>
    <w:rsid w:val="00421B2D"/>
    <w:rsid w:val="00421D96"/>
    <w:rsid w:val="0042250E"/>
    <w:rsid w:val="004228EC"/>
    <w:rsid w:val="00422D12"/>
    <w:rsid w:val="00424220"/>
    <w:rsid w:val="00424A3A"/>
    <w:rsid w:val="00425737"/>
    <w:rsid w:val="00425DE5"/>
    <w:rsid w:val="00426671"/>
    <w:rsid w:val="00426779"/>
    <w:rsid w:val="004268A9"/>
    <w:rsid w:val="00426B4D"/>
    <w:rsid w:val="00426BB9"/>
    <w:rsid w:val="00430293"/>
    <w:rsid w:val="00430EF5"/>
    <w:rsid w:val="004312F6"/>
    <w:rsid w:val="00431386"/>
    <w:rsid w:val="00431677"/>
    <w:rsid w:val="00431E8F"/>
    <w:rsid w:val="00432FB0"/>
    <w:rsid w:val="00433014"/>
    <w:rsid w:val="004333A8"/>
    <w:rsid w:val="0043342B"/>
    <w:rsid w:val="00433731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21C"/>
    <w:rsid w:val="00435635"/>
    <w:rsid w:val="004358F8"/>
    <w:rsid w:val="0043598B"/>
    <w:rsid w:val="00435DAD"/>
    <w:rsid w:val="00436099"/>
    <w:rsid w:val="0043658F"/>
    <w:rsid w:val="0043687E"/>
    <w:rsid w:val="00436C44"/>
    <w:rsid w:val="004378D2"/>
    <w:rsid w:val="00437D91"/>
    <w:rsid w:val="004405CB"/>
    <w:rsid w:val="004413FE"/>
    <w:rsid w:val="004416A7"/>
    <w:rsid w:val="0044182B"/>
    <w:rsid w:val="00441E24"/>
    <w:rsid w:val="00441F2C"/>
    <w:rsid w:val="0044236E"/>
    <w:rsid w:val="004426C9"/>
    <w:rsid w:val="00442E5E"/>
    <w:rsid w:val="00442E7E"/>
    <w:rsid w:val="00442F8E"/>
    <w:rsid w:val="00443248"/>
    <w:rsid w:val="004435EF"/>
    <w:rsid w:val="00443843"/>
    <w:rsid w:val="00443867"/>
    <w:rsid w:val="0044392E"/>
    <w:rsid w:val="00443BA1"/>
    <w:rsid w:val="00443FC6"/>
    <w:rsid w:val="004441F8"/>
    <w:rsid w:val="00444E26"/>
    <w:rsid w:val="00444F01"/>
    <w:rsid w:val="00444F19"/>
    <w:rsid w:val="00445007"/>
    <w:rsid w:val="00445998"/>
    <w:rsid w:val="00445C78"/>
    <w:rsid w:val="00445DE9"/>
    <w:rsid w:val="00445DEC"/>
    <w:rsid w:val="00445F43"/>
    <w:rsid w:val="0044621B"/>
    <w:rsid w:val="00446474"/>
    <w:rsid w:val="00446521"/>
    <w:rsid w:val="00446596"/>
    <w:rsid w:val="004467B5"/>
    <w:rsid w:val="00446AC1"/>
    <w:rsid w:val="00446CDE"/>
    <w:rsid w:val="00447077"/>
    <w:rsid w:val="004472E9"/>
    <w:rsid w:val="004477C1"/>
    <w:rsid w:val="004478D0"/>
    <w:rsid w:val="00447B32"/>
    <w:rsid w:val="00447CCA"/>
    <w:rsid w:val="004501DA"/>
    <w:rsid w:val="00450B33"/>
    <w:rsid w:val="00450C4D"/>
    <w:rsid w:val="00450F60"/>
    <w:rsid w:val="004511CC"/>
    <w:rsid w:val="00451E11"/>
    <w:rsid w:val="0045207A"/>
    <w:rsid w:val="00452362"/>
    <w:rsid w:val="00452935"/>
    <w:rsid w:val="00452D3E"/>
    <w:rsid w:val="00452D78"/>
    <w:rsid w:val="00452F27"/>
    <w:rsid w:val="00454CA2"/>
    <w:rsid w:val="0045529E"/>
    <w:rsid w:val="004563CD"/>
    <w:rsid w:val="004563FB"/>
    <w:rsid w:val="00456430"/>
    <w:rsid w:val="004564F1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0AF1"/>
    <w:rsid w:val="00461061"/>
    <w:rsid w:val="00461375"/>
    <w:rsid w:val="00461392"/>
    <w:rsid w:val="004614D2"/>
    <w:rsid w:val="004617A5"/>
    <w:rsid w:val="0046191D"/>
    <w:rsid w:val="00461B04"/>
    <w:rsid w:val="00461DD0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109"/>
    <w:rsid w:val="004654D0"/>
    <w:rsid w:val="0046616E"/>
    <w:rsid w:val="00466472"/>
    <w:rsid w:val="00466586"/>
    <w:rsid w:val="00466EE1"/>
    <w:rsid w:val="004673E6"/>
    <w:rsid w:val="00467567"/>
    <w:rsid w:val="004678B8"/>
    <w:rsid w:val="00467A58"/>
    <w:rsid w:val="00467BAD"/>
    <w:rsid w:val="00467E7E"/>
    <w:rsid w:val="00467F02"/>
    <w:rsid w:val="00470B8F"/>
    <w:rsid w:val="00470EF4"/>
    <w:rsid w:val="004710FD"/>
    <w:rsid w:val="004715BE"/>
    <w:rsid w:val="00471DDA"/>
    <w:rsid w:val="00471E1C"/>
    <w:rsid w:val="00471F68"/>
    <w:rsid w:val="0047209E"/>
    <w:rsid w:val="0047222D"/>
    <w:rsid w:val="00472461"/>
    <w:rsid w:val="004725A0"/>
    <w:rsid w:val="004725E7"/>
    <w:rsid w:val="004728CF"/>
    <w:rsid w:val="00472AA6"/>
    <w:rsid w:val="00472B77"/>
    <w:rsid w:val="00473059"/>
    <w:rsid w:val="004731A6"/>
    <w:rsid w:val="00473550"/>
    <w:rsid w:val="0047359D"/>
    <w:rsid w:val="0047379B"/>
    <w:rsid w:val="00473AA1"/>
    <w:rsid w:val="00473E1B"/>
    <w:rsid w:val="0047405B"/>
    <w:rsid w:val="004742BB"/>
    <w:rsid w:val="00474D28"/>
    <w:rsid w:val="00474E0E"/>
    <w:rsid w:val="0047500B"/>
    <w:rsid w:val="00475428"/>
    <w:rsid w:val="00475601"/>
    <w:rsid w:val="00475765"/>
    <w:rsid w:val="00475A13"/>
    <w:rsid w:val="00476680"/>
    <w:rsid w:val="00476701"/>
    <w:rsid w:val="00476E1E"/>
    <w:rsid w:val="0047708D"/>
    <w:rsid w:val="004776B0"/>
    <w:rsid w:val="00477784"/>
    <w:rsid w:val="004778D3"/>
    <w:rsid w:val="00480874"/>
    <w:rsid w:val="00480CB4"/>
    <w:rsid w:val="00480D0D"/>
    <w:rsid w:val="00480FE2"/>
    <w:rsid w:val="0048116C"/>
    <w:rsid w:val="00481326"/>
    <w:rsid w:val="00481F58"/>
    <w:rsid w:val="00481F9E"/>
    <w:rsid w:val="00482227"/>
    <w:rsid w:val="00482946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52B3"/>
    <w:rsid w:val="00485794"/>
    <w:rsid w:val="00485A02"/>
    <w:rsid w:val="00485E89"/>
    <w:rsid w:val="0048600F"/>
    <w:rsid w:val="00486896"/>
    <w:rsid w:val="004869B3"/>
    <w:rsid w:val="00487626"/>
    <w:rsid w:val="00487C03"/>
    <w:rsid w:val="004907F1"/>
    <w:rsid w:val="00490DC6"/>
    <w:rsid w:val="00490FBC"/>
    <w:rsid w:val="0049110B"/>
    <w:rsid w:val="00491646"/>
    <w:rsid w:val="00491698"/>
    <w:rsid w:val="00491C97"/>
    <w:rsid w:val="00491EF8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3C4A"/>
    <w:rsid w:val="00494109"/>
    <w:rsid w:val="00494422"/>
    <w:rsid w:val="00494B0A"/>
    <w:rsid w:val="004956E3"/>
    <w:rsid w:val="00495747"/>
    <w:rsid w:val="00495BAE"/>
    <w:rsid w:val="00495DF3"/>
    <w:rsid w:val="004962A0"/>
    <w:rsid w:val="00496635"/>
    <w:rsid w:val="004966CA"/>
    <w:rsid w:val="004968D0"/>
    <w:rsid w:val="004969EA"/>
    <w:rsid w:val="00496EBD"/>
    <w:rsid w:val="00497353"/>
    <w:rsid w:val="0049752F"/>
    <w:rsid w:val="004977FE"/>
    <w:rsid w:val="004A00DC"/>
    <w:rsid w:val="004A0526"/>
    <w:rsid w:val="004A0BE2"/>
    <w:rsid w:val="004A0D82"/>
    <w:rsid w:val="004A0DFD"/>
    <w:rsid w:val="004A107C"/>
    <w:rsid w:val="004A12D4"/>
    <w:rsid w:val="004A2FF2"/>
    <w:rsid w:val="004A3322"/>
    <w:rsid w:val="004A3A6F"/>
    <w:rsid w:val="004A4BA4"/>
    <w:rsid w:val="004A4C80"/>
    <w:rsid w:val="004A4FDB"/>
    <w:rsid w:val="004A53B3"/>
    <w:rsid w:val="004A541E"/>
    <w:rsid w:val="004A66A1"/>
    <w:rsid w:val="004A692E"/>
    <w:rsid w:val="004A6B12"/>
    <w:rsid w:val="004A6E9D"/>
    <w:rsid w:val="004A6FBF"/>
    <w:rsid w:val="004A7070"/>
    <w:rsid w:val="004B07BF"/>
    <w:rsid w:val="004B0DE0"/>
    <w:rsid w:val="004B1104"/>
    <w:rsid w:val="004B11AC"/>
    <w:rsid w:val="004B1309"/>
    <w:rsid w:val="004B131B"/>
    <w:rsid w:val="004B13AA"/>
    <w:rsid w:val="004B1688"/>
    <w:rsid w:val="004B210D"/>
    <w:rsid w:val="004B294B"/>
    <w:rsid w:val="004B295F"/>
    <w:rsid w:val="004B3029"/>
    <w:rsid w:val="004B30ED"/>
    <w:rsid w:val="004B36A0"/>
    <w:rsid w:val="004B4516"/>
    <w:rsid w:val="004B4828"/>
    <w:rsid w:val="004B4986"/>
    <w:rsid w:val="004B4B8B"/>
    <w:rsid w:val="004B4D9E"/>
    <w:rsid w:val="004B520A"/>
    <w:rsid w:val="004B53BF"/>
    <w:rsid w:val="004B54E7"/>
    <w:rsid w:val="004B595B"/>
    <w:rsid w:val="004B68E7"/>
    <w:rsid w:val="004B6D3D"/>
    <w:rsid w:val="004B74AA"/>
    <w:rsid w:val="004B7601"/>
    <w:rsid w:val="004B7C08"/>
    <w:rsid w:val="004C01B8"/>
    <w:rsid w:val="004C050E"/>
    <w:rsid w:val="004C0B6F"/>
    <w:rsid w:val="004C1470"/>
    <w:rsid w:val="004C158D"/>
    <w:rsid w:val="004C1F0B"/>
    <w:rsid w:val="004C26FC"/>
    <w:rsid w:val="004C27FD"/>
    <w:rsid w:val="004C2A30"/>
    <w:rsid w:val="004C2C48"/>
    <w:rsid w:val="004C2FB0"/>
    <w:rsid w:val="004C35D3"/>
    <w:rsid w:val="004C3703"/>
    <w:rsid w:val="004C3D6C"/>
    <w:rsid w:val="004C4250"/>
    <w:rsid w:val="004C42B4"/>
    <w:rsid w:val="004C4A8C"/>
    <w:rsid w:val="004C4BE7"/>
    <w:rsid w:val="004C523D"/>
    <w:rsid w:val="004C57B2"/>
    <w:rsid w:val="004C6469"/>
    <w:rsid w:val="004C6A5F"/>
    <w:rsid w:val="004C6B72"/>
    <w:rsid w:val="004C76CD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0FD5"/>
    <w:rsid w:val="004D1DD2"/>
    <w:rsid w:val="004D1F5A"/>
    <w:rsid w:val="004D21C6"/>
    <w:rsid w:val="004D22F5"/>
    <w:rsid w:val="004D2578"/>
    <w:rsid w:val="004D25AF"/>
    <w:rsid w:val="004D274E"/>
    <w:rsid w:val="004D28AC"/>
    <w:rsid w:val="004D2A0E"/>
    <w:rsid w:val="004D2D3C"/>
    <w:rsid w:val="004D2D3E"/>
    <w:rsid w:val="004D33F7"/>
    <w:rsid w:val="004D3472"/>
    <w:rsid w:val="004D3735"/>
    <w:rsid w:val="004D3C06"/>
    <w:rsid w:val="004D3CA3"/>
    <w:rsid w:val="004D3E4B"/>
    <w:rsid w:val="004D3E5C"/>
    <w:rsid w:val="004D49C9"/>
    <w:rsid w:val="004D5761"/>
    <w:rsid w:val="004D6190"/>
    <w:rsid w:val="004D6423"/>
    <w:rsid w:val="004D644F"/>
    <w:rsid w:val="004D6C87"/>
    <w:rsid w:val="004D6FE9"/>
    <w:rsid w:val="004D7A5B"/>
    <w:rsid w:val="004D7AC3"/>
    <w:rsid w:val="004D7D4A"/>
    <w:rsid w:val="004E012D"/>
    <w:rsid w:val="004E01B4"/>
    <w:rsid w:val="004E08FC"/>
    <w:rsid w:val="004E176F"/>
    <w:rsid w:val="004E1A5C"/>
    <w:rsid w:val="004E1F85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095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E7A19"/>
    <w:rsid w:val="004E7AD9"/>
    <w:rsid w:val="004F0009"/>
    <w:rsid w:val="004F0016"/>
    <w:rsid w:val="004F048F"/>
    <w:rsid w:val="004F06D3"/>
    <w:rsid w:val="004F0767"/>
    <w:rsid w:val="004F0791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9E9"/>
    <w:rsid w:val="004F2C8F"/>
    <w:rsid w:val="004F30F2"/>
    <w:rsid w:val="004F315E"/>
    <w:rsid w:val="004F3495"/>
    <w:rsid w:val="004F3569"/>
    <w:rsid w:val="004F3CF8"/>
    <w:rsid w:val="004F3E6E"/>
    <w:rsid w:val="004F3EA4"/>
    <w:rsid w:val="004F40C1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6EA"/>
    <w:rsid w:val="004F6DA2"/>
    <w:rsid w:val="004F6E6B"/>
    <w:rsid w:val="004F6EAD"/>
    <w:rsid w:val="0050028D"/>
    <w:rsid w:val="005002A2"/>
    <w:rsid w:val="005007CA"/>
    <w:rsid w:val="0050091C"/>
    <w:rsid w:val="00500FB6"/>
    <w:rsid w:val="00502914"/>
    <w:rsid w:val="00502B55"/>
    <w:rsid w:val="00502D77"/>
    <w:rsid w:val="00503336"/>
    <w:rsid w:val="00503665"/>
    <w:rsid w:val="00503A50"/>
    <w:rsid w:val="0050494F"/>
    <w:rsid w:val="0050498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9E0"/>
    <w:rsid w:val="00510E5C"/>
    <w:rsid w:val="00512C1D"/>
    <w:rsid w:val="00512DEC"/>
    <w:rsid w:val="005134A0"/>
    <w:rsid w:val="005140A4"/>
    <w:rsid w:val="0051444B"/>
    <w:rsid w:val="005144D5"/>
    <w:rsid w:val="005149F3"/>
    <w:rsid w:val="00514B2B"/>
    <w:rsid w:val="00515793"/>
    <w:rsid w:val="00515BEF"/>
    <w:rsid w:val="00515E8D"/>
    <w:rsid w:val="005166E7"/>
    <w:rsid w:val="0051675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717"/>
    <w:rsid w:val="00521768"/>
    <w:rsid w:val="00521E41"/>
    <w:rsid w:val="0052228A"/>
    <w:rsid w:val="005236E9"/>
    <w:rsid w:val="005237C9"/>
    <w:rsid w:val="00523D2B"/>
    <w:rsid w:val="00523F41"/>
    <w:rsid w:val="00524417"/>
    <w:rsid w:val="005248DB"/>
    <w:rsid w:val="0052497E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F60"/>
    <w:rsid w:val="00533574"/>
    <w:rsid w:val="00533733"/>
    <w:rsid w:val="005345F3"/>
    <w:rsid w:val="00534735"/>
    <w:rsid w:val="00534DF6"/>
    <w:rsid w:val="0053541F"/>
    <w:rsid w:val="00535D06"/>
    <w:rsid w:val="00535F8A"/>
    <w:rsid w:val="005362C7"/>
    <w:rsid w:val="00536819"/>
    <w:rsid w:val="00536BF5"/>
    <w:rsid w:val="0053758D"/>
    <w:rsid w:val="0053789D"/>
    <w:rsid w:val="00537908"/>
    <w:rsid w:val="00537BDA"/>
    <w:rsid w:val="00537C57"/>
    <w:rsid w:val="005405BC"/>
    <w:rsid w:val="00541526"/>
    <w:rsid w:val="005419F7"/>
    <w:rsid w:val="00541A07"/>
    <w:rsid w:val="00541A82"/>
    <w:rsid w:val="00542024"/>
    <w:rsid w:val="00542140"/>
    <w:rsid w:val="0054245F"/>
    <w:rsid w:val="00542925"/>
    <w:rsid w:val="00542D9E"/>
    <w:rsid w:val="0054328D"/>
    <w:rsid w:val="00543529"/>
    <w:rsid w:val="00543531"/>
    <w:rsid w:val="00543969"/>
    <w:rsid w:val="00543A21"/>
    <w:rsid w:val="00544BC8"/>
    <w:rsid w:val="00544DC7"/>
    <w:rsid w:val="00545A99"/>
    <w:rsid w:val="00545CE3"/>
    <w:rsid w:val="00545F41"/>
    <w:rsid w:val="005461E9"/>
    <w:rsid w:val="0054622D"/>
    <w:rsid w:val="00546459"/>
    <w:rsid w:val="00546B66"/>
    <w:rsid w:val="005473F6"/>
    <w:rsid w:val="0054787F"/>
    <w:rsid w:val="00547B75"/>
    <w:rsid w:val="00547F30"/>
    <w:rsid w:val="00550119"/>
    <w:rsid w:val="0055073D"/>
    <w:rsid w:val="0055088F"/>
    <w:rsid w:val="00551D86"/>
    <w:rsid w:val="00551F91"/>
    <w:rsid w:val="005520EE"/>
    <w:rsid w:val="0055242B"/>
    <w:rsid w:val="00552A83"/>
    <w:rsid w:val="00552B39"/>
    <w:rsid w:val="00552DBF"/>
    <w:rsid w:val="00553152"/>
    <w:rsid w:val="005538FA"/>
    <w:rsid w:val="00553C70"/>
    <w:rsid w:val="00554A13"/>
    <w:rsid w:val="005550B6"/>
    <w:rsid w:val="005554F4"/>
    <w:rsid w:val="0055590A"/>
    <w:rsid w:val="00555B9F"/>
    <w:rsid w:val="00556071"/>
    <w:rsid w:val="00557246"/>
    <w:rsid w:val="0055776F"/>
    <w:rsid w:val="00557955"/>
    <w:rsid w:val="00557A00"/>
    <w:rsid w:val="00557B1D"/>
    <w:rsid w:val="00557CF2"/>
    <w:rsid w:val="00557D63"/>
    <w:rsid w:val="00557EB1"/>
    <w:rsid w:val="005606F2"/>
    <w:rsid w:val="0056129B"/>
    <w:rsid w:val="0056147A"/>
    <w:rsid w:val="00562079"/>
    <w:rsid w:val="00562770"/>
    <w:rsid w:val="0056280C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0FE"/>
    <w:rsid w:val="005644F3"/>
    <w:rsid w:val="0056458A"/>
    <w:rsid w:val="00564E4A"/>
    <w:rsid w:val="00564F0B"/>
    <w:rsid w:val="00565090"/>
    <w:rsid w:val="005650E9"/>
    <w:rsid w:val="0056577D"/>
    <w:rsid w:val="00565D1E"/>
    <w:rsid w:val="00565ED5"/>
    <w:rsid w:val="005662AB"/>
    <w:rsid w:val="0056650D"/>
    <w:rsid w:val="00566904"/>
    <w:rsid w:val="0056711B"/>
    <w:rsid w:val="0056759D"/>
    <w:rsid w:val="00567CC6"/>
    <w:rsid w:val="0057008A"/>
    <w:rsid w:val="00570505"/>
    <w:rsid w:val="00570D31"/>
    <w:rsid w:val="00571259"/>
    <w:rsid w:val="00572088"/>
    <w:rsid w:val="005722CB"/>
    <w:rsid w:val="00572B7B"/>
    <w:rsid w:val="00572DCD"/>
    <w:rsid w:val="00572FFA"/>
    <w:rsid w:val="00573725"/>
    <w:rsid w:val="005740E5"/>
    <w:rsid w:val="0057439C"/>
    <w:rsid w:val="005745C3"/>
    <w:rsid w:val="00574705"/>
    <w:rsid w:val="00574AA8"/>
    <w:rsid w:val="00574EE8"/>
    <w:rsid w:val="00575B7D"/>
    <w:rsid w:val="0057622F"/>
    <w:rsid w:val="00576601"/>
    <w:rsid w:val="0057695C"/>
    <w:rsid w:val="00576AF3"/>
    <w:rsid w:val="00576BBE"/>
    <w:rsid w:val="00576C84"/>
    <w:rsid w:val="005774FE"/>
    <w:rsid w:val="00577D6D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4EB"/>
    <w:rsid w:val="0058350F"/>
    <w:rsid w:val="00583A94"/>
    <w:rsid w:val="0058459E"/>
    <w:rsid w:val="00584ED3"/>
    <w:rsid w:val="00584F72"/>
    <w:rsid w:val="005852B9"/>
    <w:rsid w:val="00585618"/>
    <w:rsid w:val="0058595F"/>
    <w:rsid w:val="00585E7F"/>
    <w:rsid w:val="00585FBD"/>
    <w:rsid w:val="00586008"/>
    <w:rsid w:val="00586055"/>
    <w:rsid w:val="005860B2"/>
    <w:rsid w:val="0058623E"/>
    <w:rsid w:val="00586267"/>
    <w:rsid w:val="005865CE"/>
    <w:rsid w:val="005868B9"/>
    <w:rsid w:val="005868EF"/>
    <w:rsid w:val="00587070"/>
    <w:rsid w:val="0058737B"/>
    <w:rsid w:val="00591532"/>
    <w:rsid w:val="00591E24"/>
    <w:rsid w:val="0059202C"/>
    <w:rsid w:val="005929B7"/>
    <w:rsid w:val="00592A23"/>
    <w:rsid w:val="00592F33"/>
    <w:rsid w:val="005931AF"/>
    <w:rsid w:val="005936D9"/>
    <w:rsid w:val="005938BE"/>
    <w:rsid w:val="00593B94"/>
    <w:rsid w:val="005948A8"/>
    <w:rsid w:val="00594C6D"/>
    <w:rsid w:val="00594ECB"/>
    <w:rsid w:val="00595038"/>
    <w:rsid w:val="00595196"/>
    <w:rsid w:val="00595472"/>
    <w:rsid w:val="0059591A"/>
    <w:rsid w:val="00595CF0"/>
    <w:rsid w:val="00595FC3"/>
    <w:rsid w:val="00596A02"/>
    <w:rsid w:val="00596B64"/>
    <w:rsid w:val="00596D8C"/>
    <w:rsid w:val="00597052"/>
    <w:rsid w:val="00597422"/>
    <w:rsid w:val="005A0041"/>
    <w:rsid w:val="005A0050"/>
    <w:rsid w:val="005A00BF"/>
    <w:rsid w:val="005A0660"/>
    <w:rsid w:val="005A0798"/>
    <w:rsid w:val="005A08AB"/>
    <w:rsid w:val="005A1671"/>
    <w:rsid w:val="005A1E6A"/>
    <w:rsid w:val="005A1EC9"/>
    <w:rsid w:val="005A2396"/>
    <w:rsid w:val="005A2BDC"/>
    <w:rsid w:val="005A3459"/>
    <w:rsid w:val="005A353C"/>
    <w:rsid w:val="005A3840"/>
    <w:rsid w:val="005A3924"/>
    <w:rsid w:val="005A41C0"/>
    <w:rsid w:val="005A42C7"/>
    <w:rsid w:val="005A437A"/>
    <w:rsid w:val="005A4C57"/>
    <w:rsid w:val="005A5013"/>
    <w:rsid w:val="005A5847"/>
    <w:rsid w:val="005A58FB"/>
    <w:rsid w:val="005A5E17"/>
    <w:rsid w:val="005A6C15"/>
    <w:rsid w:val="005A7034"/>
    <w:rsid w:val="005A739C"/>
    <w:rsid w:val="005A7C4C"/>
    <w:rsid w:val="005A7CA1"/>
    <w:rsid w:val="005B0599"/>
    <w:rsid w:val="005B0607"/>
    <w:rsid w:val="005B06CA"/>
    <w:rsid w:val="005B15FE"/>
    <w:rsid w:val="005B181F"/>
    <w:rsid w:val="005B1959"/>
    <w:rsid w:val="005B19F8"/>
    <w:rsid w:val="005B1CDE"/>
    <w:rsid w:val="005B22B4"/>
    <w:rsid w:val="005B25FC"/>
    <w:rsid w:val="005B2766"/>
    <w:rsid w:val="005B28CA"/>
    <w:rsid w:val="005B347D"/>
    <w:rsid w:val="005B3D38"/>
    <w:rsid w:val="005B3EDF"/>
    <w:rsid w:val="005B3FFA"/>
    <w:rsid w:val="005B4768"/>
    <w:rsid w:val="005B4E8B"/>
    <w:rsid w:val="005B4F1C"/>
    <w:rsid w:val="005B4FBA"/>
    <w:rsid w:val="005B503D"/>
    <w:rsid w:val="005B549E"/>
    <w:rsid w:val="005B5A69"/>
    <w:rsid w:val="005B6947"/>
    <w:rsid w:val="005B6D2C"/>
    <w:rsid w:val="005B711C"/>
    <w:rsid w:val="005B72A1"/>
    <w:rsid w:val="005B74C7"/>
    <w:rsid w:val="005B78BB"/>
    <w:rsid w:val="005B78CF"/>
    <w:rsid w:val="005B79BC"/>
    <w:rsid w:val="005B7ECC"/>
    <w:rsid w:val="005C0502"/>
    <w:rsid w:val="005C08FE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B52"/>
    <w:rsid w:val="005C3C96"/>
    <w:rsid w:val="005C3CF2"/>
    <w:rsid w:val="005C3E05"/>
    <w:rsid w:val="005C48DA"/>
    <w:rsid w:val="005C4AF3"/>
    <w:rsid w:val="005C4AFE"/>
    <w:rsid w:val="005C53CA"/>
    <w:rsid w:val="005C57F6"/>
    <w:rsid w:val="005C59CC"/>
    <w:rsid w:val="005C5BD8"/>
    <w:rsid w:val="005C6225"/>
    <w:rsid w:val="005C6301"/>
    <w:rsid w:val="005C6485"/>
    <w:rsid w:val="005C66A1"/>
    <w:rsid w:val="005C6B43"/>
    <w:rsid w:val="005C6B88"/>
    <w:rsid w:val="005C6FED"/>
    <w:rsid w:val="005C71DB"/>
    <w:rsid w:val="005C76D0"/>
    <w:rsid w:val="005D03EF"/>
    <w:rsid w:val="005D0816"/>
    <w:rsid w:val="005D148D"/>
    <w:rsid w:val="005D1594"/>
    <w:rsid w:val="005D1671"/>
    <w:rsid w:val="005D19B8"/>
    <w:rsid w:val="005D1D1A"/>
    <w:rsid w:val="005D1EBC"/>
    <w:rsid w:val="005D23F1"/>
    <w:rsid w:val="005D2426"/>
    <w:rsid w:val="005D2CAB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592"/>
    <w:rsid w:val="005D76A0"/>
    <w:rsid w:val="005D7873"/>
    <w:rsid w:val="005D7BD4"/>
    <w:rsid w:val="005D7CB6"/>
    <w:rsid w:val="005D7E48"/>
    <w:rsid w:val="005E06BF"/>
    <w:rsid w:val="005E0ACE"/>
    <w:rsid w:val="005E1283"/>
    <w:rsid w:val="005E1B7B"/>
    <w:rsid w:val="005E22B1"/>
    <w:rsid w:val="005E29F7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409"/>
    <w:rsid w:val="005E5807"/>
    <w:rsid w:val="005E5820"/>
    <w:rsid w:val="005E6196"/>
    <w:rsid w:val="005E6214"/>
    <w:rsid w:val="005E652A"/>
    <w:rsid w:val="005E67FD"/>
    <w:rsid w:val="005E6918"/>
    <w:rsid w:val="005E6DDB"/>
    <w:rsid w:val="005E6E18"/>
    <w:rsid w:val="005E747A"/>
    <w:rsid w:val="005E7868"/>
    <w:rsid w:val="005E78BC"/>
    <w:rsid w:val="005E78D7"/>
    <w:rsid w:val="005F0B1D"/>
    <w:rsid w:val="005F1711"/>
    <w:rsid w:val="005F26B3"/>
    <w:rsid w:val="005F2909"/>
    <w:rsid w:val="005F2954"/>
    <w:rsid w:val="005F32B9"/>
    <w:rsid w:val="005F36A1"/>
    <w:rsid w:val="005F3E3A"/>
    <w:rsid w:val="005F3F51"/>
    <w:rsid w:val="005F433F"/>
    <w:rsid w:val="005F45AF"/>
    <w:rsid w:val="005F47D7"/>
    <w:rsid w:val="005F4995"/>
    <w:rsid w:val="005F4F01"/>
    <w:rsid w:val="005F4F58"/>
    <w:rsid w:val="005F5970"/>
    <w:rsid w:val="005F597C"/>
    <w:rsid w:val="005F5B77"/>
    <w:rsid w:val="005F5F0F"/>
    <w:rsid w:val="005F60D9"/>
    <w:rsid w:val="005F6253"/>
    <w:rsid w:val="005F6428"/>
    <w:rsid w:val="005F653E"/>
    <w:rsid w:val="005F6A38"/>
    <w:rsid w:val="005F6C4E"/>
    <w:rsid w:val="005F733C"/>
    <w:rsid w:val="005F7416"/>
    <w:rsid w:val="005F74A1"/>
    <w:rsid w:val="00600B3D"/>
    <w:rsid w:val="00601BC7"/>
    <w:rsid w:val="00601F75"/>
    <w:rsid w:val="00601FBE"/>
    <w:rsid w:val="006028E4"/>
    <w:rsid w:val="006047A9"/>
    <w:rsid w:val="00604808"/>
    <w:rsid w:val="006048D1"/>
    <w:rsid w:val="0060500C"/>
    <w:rsid w:val="00605526"/>
    <w:rsid w:val="006055B1"/>
    <w:rsid w:val="006059A4"/>
    <w:rsid w:val="006059EE"/>
    <w:rsid w:val="00605A6D"/>
    <w:rsid w:val="00605A8E"/>
    <w:rsid w:val="00606001"/>
    <w:rsid w:val="00606036"/>
    <w:rsid w:val="0060634D"/>
    <w:rsid w:val="006065C8"/>
    <w:rsid w:val="00606669"/>
    <w:rsid w:val="00606D23"/>
    <w:rsid w:val="006070BE"/>
    <w:rsid w:val="006072E2"/>
    <w:rsid w:val="006076F5"/>
    <w:rsid w:val="006107E0"/>
    <w:rsid w:val="0061085B"/>
    <w:rsid w:val="00611D6E"/>
    <w:rsid w:val="006120D9"/>
    <w:rsid w:val="00613579"/>
    <w:rsid w:val="00613712"/>
    <w:rsid w:val="006138FD"/>
    <w:rsid w:val="00613D79"/>
    <w:rsid w:val="00613F0B"/>
    <w:rsid w:val="00614302"/>
    <w:rsid w:val="006146DB"/>
    <w:rsid w:val="00614AAC"/>
    <w:rsid w:val="00614AD0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024"/>
    <w:rsid w:val="00617287"/>
    <w:rsid w:val="006176D5"/>
    <w:rsid w:val="006179C8"/>
    <w:rsid w:val="00617A6E"/>
    <w:rsid w:val="00617ED6"/>
    <w:rsid w:val="006208D8"/>
    <w:rsid w:val="00620981"/>
    <w:rsid w:val="00620BE1"/>
    <w:rsid w:val="00620D3E"/>
    <w:rsid w:val="00621786"/>
    <w:rsid w:val="00621AAD"/>
    <w:rsid w:val="00621D55"/>
    <w:rsid w:val="006220E8"/>
    <w:rsid w:val="006229D3"/>
    <w:rsid w:val="00622CDE"/>
    <w:rsid w:val="00623101"/>
    <w:rsid w:val="0062313A"/>
    <w:rsid w:val="0062335D"/>
    <w:rsid w:val="00623C96"/>
    <w:rsid w:val="00624BCD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27ECD"/>
    <w:rsid w:val="006301EF"/>
    <w:rsid w:val="0063050B"/>
    <w:rsid w:val="00630AFD"/>
    <w:rsid w:val="00631689"/>
    <w:rsid w:val="0063191C"/>
    <w:rsid w:val="00631E3D"/>
    <w:rsid w:val="00631EE0"/>
    <w:rsid w:val="00632558"/>
    <w:rsid w:val="00632722"/>
    <w:rsid w:val="00633295"/>
    <w:rsid w:val="0063338E"/>
    <w:rsid w:val="006337C3"/>
    <w:rsid w:val="006338BD"/>
    <w:rsid w:val="00633AE9"/>
    <w:rsid w:val="00633C4E"/>
    <w:rsid w:val="00633C69"/>
    <w:rsid w:val="00634AEA"/>
    <w:rsid w:val="00634E51"/>
    <w:rsid w:val="0063503A"/>
    <w:rsid w:val="00635115"/>
    <w:rsid w:val="00635748"/>
    <w:rsid w:val="00635EE7"/>
    <w:rsid w:val="00636555"/>
    <w:rsid w:val="00636634"/>
    <w:rsid w:val="006366DD"/>
    <w:rsid w:val="00636B8E"/>
    <w:rsid w:val="00636E32"/>
    <w:rsid w:val="00636E78"/>
    <w:rsid w:val="006377CE"/>
    <w:rsid w:val="00637841"/>
    <w:rsid w:val="00637B79"/>
    <w:rsid w:val="006400E3"/>
    <w:rsid w:val="006407DF"/>
    <w:rsid w:val="00640C87"/>
    <w:rsid w:val="00640D89"/>
    <w:rsid w:val="00640DCD"/>
    <w:rsid w:val="00640F9E"/>
    <w:rsid w:val="00640FA6"/>
    <w:rsid w:val="0064130E"/>
    <w:rsid w:val="0064233F"/>
    <w:rsid w:val="00642C3B"/>
    <w:rsid w:val="00642DE6"/>
    <w:rsid w:val="00643229"/>
    <w:rsid w:val="006434D6"/>
    <w:rsid w:val="00643899"/>
    <w:rsid w:val="00643DE5"/>
    <w:rsid w:val="00643FCF"/>
    <w:rsid w:val="006441C6"/>
    <w:rsid w:val="00644323"/>
    <w:rsid w:val="006447D2"/>
    <w:rsid w:val="0064485F"/>
    <w:rsid w:val="00644E8F"/>
    <w:rsid w:val="00644FA4"/>
    <w:rsid w:val="00645245"/>
    <w:rsid w:val="0064541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9E4"/>
    <w:rsid w:val="00652D3D"/>
    <w:rsid w:val="0065354B"/>
    <w:rsid w:val="00653A11"/>
    <w:rsid w:val="00653CB6"/>
    <w:rsid w:val="00654BAD"/>
    <w:rsid w:val="006561A6"/>
    <w:rsid w:val="00656209"/>
    <w:rsid w:val="0065634D"/>
    <w:rsid w:val="00656C5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621"/>
    <w:rsid w:val="006618B5"/>
    <w:rsid w:val="00661DCC"/>
    <w:rsid w:val="00661E11"/>
    <w:rsid w:val="00662872"/>
    <w:rsid w:val="00663254"/>
    <w:rsid w:val="00663543"/>
    <w:rsid w:val="00663742"/>
    <w:rsid w:val="006637AC"/>
    <w:rsid w:val="00664053"/>
    <w:rsid w:val="0066429B"/>
    <w:rsid w:val="00665A55"/>
    <w:rsid w:val="00665D4C"/>
    <w:rsid w:val="00665F28"/>
    <w:rsid w:val="00665FB2"/>
    <w:rsid w:val="0066638A"/>
    <w:rsid w:val="006665C8"/>
    <w:rsid w:val="006667D9"/>
    <w:rsid w:val="00666D47"/>
    <w:rsid w:val="00666F3A"/>
    <w:rsid w:val="00666F4B"/>
    <w:rsid w:val="00666F9A"/>
    <w:rsid w:val="006673F1"/>
    <w:rsid w:val="00667468"/>
    <w:rsid w:val="0066783F"/>
    <w:rsid w:val="0066790C"/>
    <w:rsid w:val="00667BFC"/>
    <w:rsid w:val="00670AAA"/>
    <w:rsid w:val="006712D2"/>
    <w:rsid w:val="006713B3"/>
    <w:rsid w:val="006723D3"/>
    <w:rsid w:val="00672705"/>
    <w:rsid w:val="0067324C"/>
    <w:rsid w:val="00673B78"/>
    <w:rsid w:val="00673ED4"/>
    <w:rsid w:val="006741DF"/>
    <w:rsid w:val="00674223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E03"/>
    <w:rsid w:val="00677F4F"/>
    <w:rsid w:val="00680913"/>
    <w:rsid w:val="00680A2D"/>
    <w:rsid w:val="00680CD7"/>
    <w:rsid w:val="00680DEB"/>
    <w:rsid w:val="0068163E"/>
    <w:rsid w:val="0068177D"/>
    <w:rsid w:val="0068192B"/>
    <w:rsid w:val="0068204D"/>
    <w:rsid w:val="006827A6"/>
    <w:rsid w:val="006827F4"/>
    <w:rsid w:val="00682C28"/>
    <w:rsid w:val="006843F1"/>
    <w:rsid w:val="00684401"/>
    <w:rsid w:val="006844DE"/>
    <w:rsid w:val="00684D69"/>
    <w:rsid w:val="00685744"/>
    <w:rsid w:val="00686101"/>
    <w:rsid w:val="006861F5"/>
    <w:rsid w:val="006867BC"/>
    <w:rsid w:val="006871EC"/>
    <w:rsid w:val="0068720C"/>
    <w:rsid w:val="00687216"/>
    <w:rsid w:val="00687519"/>
    <w:rsid w:val="0068753A"/>
    <w:rsid w:val="00687876"/>
    <w:rsid w:val="00687B95"/>
    <w:rsid w:val="00687BE2"/>
    <w:rsid w:val="00690488"/>
    <w:rsid w:val="00690B6E"/>
    <w:rsid w:val="00691043"/>
    <w:rsid w:val="00691630"/>
    <w:rsid w:val="006918D5"/>
    <w:rsid w:val="00691933"/>
    <w:rsid w:val="0069193B"/>
    <w:rsid w:val="00691C69"/>
    <w:rsid w:val="0069260A"/>
    <w:rsid w:val="006929CB"/>
    <w:rsid w:val="00692A56"/>
    <w:rsid w:val="00692B61"/>
    <w:rsid w:val="00692CCB"/>
    <w:rsid w:val="00693362"/>
    <w:rsid w:val="006938A3"/>
    <w:rsid w:val="0069434E"/>
    <w:rsid w:val="006943E8"/>
    <w:rsid w:val="00694496"/>
    <w:rsid w:val="006946EA"/>
    <w:rsid w:val="0069488F"/>
    <w:rsid w:val="006948AE"/>
    <w:rsid w:val="00694E76"/>
    <w:rsid w:val="0069515E"/>
    <w:rsid w:val="00695E93"/>
    <w:rsid w:val="006968EB"/>
    <w:rsid w:val="00696D59"/>
    <w:rsid w:val="0069700D"/>
    <w:rsid w:val="006977F8"/>
    <w:rsid w:val="00697828"/>
    <w:rsid w:val="00697906"/>
    <w:rsid w:val="006A004B"/>
    <w:rsid w:val="006A03B3"/>
    <w:rsid w:val="006A08B7"/>
    <w:rsid w:val="006A0DBD"/>
    <w:rsid w:val="006A12FB"/>
    <w:rsid w:val="006A1590"/>
    <w:rsid w:val="006A17CA"/>
    <w:rsid w:val="006A1D77"/>
    <w:rsid w:val="006A1E1F"/>
    <w:rsid w:val="006A2692"/>
    <w:rsid w:val="006A2844"/>
    <w:rsid w:val="006A353F"/>
    <w:rsid w:val="006A35E8"/>
    <w:rsid w:val="006A39AA"/>
    <w:rsid w:val="006A39E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604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9A1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2EA7"/>
    <w:rsid w:val="006C3586"/>
    <w:rsid w:val="006C3683"/>
    <w:rsid w:val="006C3871"/>
    <w:rsid w:val="006C45A4"/>
    <w:rsid w:val="006C49A5"/>
    <w:rsid w:val="006C49AD"/>
    <w:rsid w:val="006C50D7"/>
    <w:rsid w:val="006C5FB5"/>
    <w:rsid w:val="006C6533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095A"/>
    <w:rsid w:val="006D10BF"/>
    <w:rsid w:val="006D165F"/>
    <w:rsid w:val="006D16D5"/>
    <w:rsid w:val="006D1BC4"/>
    <w:rsid w:val="006D214F"/>
    <w:rsid w:val="006D27B5"/>
    <w:rsid w:val="006D32A6"/>
    <w:rsid w:val="006D387B"/>
    <w:rsid w:val="006D3EC8"/>
    <w:rsid w:val="006D3F73"/>
    <w:rsid w:val="006D42AC"/>
    <w:rsid w:val="006D44CA"/>
    <w:rsid w:val="006D4709"/>
    <w:rsid w:val="006D4F7D"/>
    <w:rsid w:val="006D53E8"/>
    <w:rsid w:val="006D546E"/>
    <w:rsid w:val="006D5648"/>
    <w:rsid w:val="006D5AC1"/>
    <w:rsid w:val="006D6240"/>
    <w:rsid w:val="006D62A9"/>
    <w:rsid w:val="006D66FA"/>
    <w:rsid w:val="006D7426"/>
    <w:rsid w:val="006D75AE"/>
    <w:rsid w:val="006D7821"/>
    <w:rsid w:val="006D7AC9"/>
    <w:rsid w:val="006D7B5B"/>
    <w:rsid w:val="006D7CC8"/>
    <w:rsid w:val="006D7D8E"/>
    <w:rsid w:val="006E0097"/>
    <w:rsid w:val="006E055D"/>
    <w:rsid w:val="006E0BC7"/>
    <w:rsid w:val="006E13D7"/>
    <w:rsid w:val="006E1CC0"/>
    <w:rsid w:val="006E1DBF"/>
    <w:rsid w:val="006E2012"/>
    <w:rsid w:val="006E24FB"/>
    <w:rsid w:val="006E2554"/>
    <w:rsid w:val="006E2610"/>
    <w:rsid w:val="006E2807"/>
    <w:rsid w:val="006E2A8A"/>
    <w:rsid w:val="006E2C3E"/>
    <w:rsid w:val="006E2D8F"/>
    <w:rsid w:val="006E38E2"/>
    <w:rsid w:val="006E3BB4"/>
    <w:rsid w:val="006E497A"/>
    <w:rsid w:val="006E49BC"/>
    <w:rsid w:val="006E4A9B"/>
    <w:rsid w:val="006E4BA5"/>
    <w:rsid w:val="006E500C"/>
    <w:rsid w:val="006E50AE"/>
    <w:rsid w:val="006E51D3"/>
    <w:rsid w:val="006E5639"/>
    <w:rsid w:val="006E5C1C"/>
    <w:rsid w:val="006E6359"/>
    <w:rsid w:val="006E68A5"/>
    <w:rsid w:val="006E68AA"/>
    <w:rsid w:val="006E6908"/>
    <w:rsid w:val="006E6BB9"/>
    <w:rsid w:val="006E72DF"/>
    <w:rsid w:val="006E733A"/>
    <w:rsid w:val="006E755E"/>
    <w:rsid w:val="006E7821"/>
    <w:rsid w:val="006E7C18"/>
    <w:rsid w:val="006F02FE"/>
    <w:rsid w:val="006F0792"/>
    <w:rsid w:val="006F0D94"/>
    <w:rsid w:val="006F1B31"/>
    <w:rsid w:val="006F1D98"/>
    <w:rsid w:val="006F1FE6"/>
    <w:rsid w:val="006F2526"/>
    <w:rsid w:val="006F314D"/>
    <w:rsid w:val="006F31C0"/>
    <w:rsid w:val="006F322F"/>
    <w:rsid w:val="006F42B0"/>
    <w:rsid w:val="006F45DA"/>
    <w:rsid w:val="006F4ADF"/>
    <w:rsid w:val="006F4E5D"/>
    <w:rsid w:val="006F50AB"/>
    <w:rsid w:val="006F5100"/>
    <w:rsid w:val="006F514E"/>
    <w:rsid w:val="006F51B2"/>
    <w:rsid w:val="006F532F"/>
    <w:rsid w:val="006F553C"/>
    <w:rsid w:val="006F5C68"/>
    <w:rsid w:val="006F5F5E"/>
    <w:rsid w:val="006F66D0"/>
    <w:rsid w:val="006F6734"/>
    <w:rsid w:val="006F690A"/>
    <w:rsid w:val="006F6936"/>
    <w:rsid w:val="006F6CE7"/>
    <w:rsid w:val="006F72A8"/>
    <w:rsid w:val="006F774C"/>
    <w:rsid w:val="006F7962"/>
    <w:rsid w:val="006F7DA4"/>
    <w:rsid w:val="007001B6"/>
    <w:rsid w:val="00700C0D"/>
    <w:rsid w:val="00700FB0"/>
    <w:rsid w:val="00702635"/>
    <w:rsid w:val="0070336D"/>
    <w:rsid w:val="00703F93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C6F"/>
    <w:rsid w:val="00707E1C"/>
    <w:rsid w:val="00710A29"/>
    <w:rsid w:val="00710A5C"/>
    <w:rsid w:val="00710CBB"/>
    <w:rsid w:val="0071109C"/>
    <w:rsid w:val="00711387"/>
    <w:rsid w:val="007118CF"/>
    <w:rsid w:val="00711E9D"/>
    <w:rsid w:val="0071257E"/>
    <w:rsid w:val="00713800"/>
    <w:rsid w:val="00713A9C"/>
    <w:rsid w:val="00714082"/>
    <w:rsid w:val="00714875"/>
    <w:rsid w:val="00714E7A"/>
    <w:rsid w:val="00715A83"/>
    <w:rsid w:val="00716448"/>
    <w:rsid w:val="007168C6"/>
    <w:rsid w:val="00716D5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39"/>
    <w:rsid w:val="00720D8A"/>
    <w:rsid w:val="00720DED"/>
    <w:rsid w:val="0072117B"/>
    <w:rsid w:val="00721387"/>
    <w:rsid w:val="00721963"/>
    <w:rsid w:val="00722745"/>
    <w:rsid w:val="00722EA2"/>
    <w:rsid w:val="00722EF9"/>
    <w:rsid w:val="0072352D"/>
    <w:rsid w:val="00723AAB"/>
    <w:rsid w:val="00723D6B"/>
    <w:rsid w:val="00723E19"/>
    <w:rsid w:val="007242D7"/>
    <w:rsid w:val="0072484C"/>
    <w:rsid w:val="007249AC"/>
    <w:rsid w:val="00724D0F"/>
    <w:rsid w:val="00724D54"/>
    <w:rsid w:val="00725874"/>
    <w:rsid w:val="00725BD3"/>
    <w:rsid w:val="00726E80"/>
    <w:rsid w:val="0072744A"/>
    <w:rsid w:val="00730141"/>
    <w:rsid w:val="00730331"/>
    <w:rsid w:val="00730D9F"/>
    <w:rsid w:val="007310BD"/>
    <w:rsid w:val="00731356"/>
    <w:rsid w:val="007319FB"/>
    <w:rsid w:val="007328F8"/>
    <w:rsid w:val="007334BA"/>
    <w:rsid w:val="007335F5"/>
    <w:rsid w:val="00733608"/>
    <w:rsid w:val="00733C25"/>
    <w:rsid w:val="00733FF1"/>
    <w:rsid w:val="00734799"/>
    <w:rsid w:val="00734C70"/>
    <w:rsid w:val="00734DB1"/>
    <w:rsid w:val="00735558"/>
    <w:rsid w:val="00735CFB"/>
    <w:rsid w:val="00735D17"/>
    <w:rsid w:val="007361BA"/>
    <w:rsid w:val="00736603"/>
    <w:rsid w:val="007369FE"/>
    <w:rsid w:val="00736D1D"/>
    <w:rsid w:val="00736E7C"/>
    <w:rsid w:val="00737919"/>
    <w:rsid w:val="00737C64"/>
    <w:rsid w:val="00737F72"/>
    <w:rsid w:val="007407EB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955"/>
    <w:rsid w:val="00750EF2"/>
    <w:rsid w:val="007518DD"/>
    <w:rsid w:val="007519DA"/>
    <w:rsid w:val="00751B0A"/>
    <w:rsid w:val="0075230D"/>
    <w:rsid w:val="00752A87"/>
    <w:rsid w:val="00752AE4"/>
    <w:rsid w:val="00752D18"/>
    <w:rsid w:val="007532D5"/>
    <w:rsid w:val="0075393B"/>
    <w:rsid w:val="0075399E"/>
    <w:rsid w:val="007541FF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46F"/>
    <w:rsid w:val="007576B8"/>
    <w:rsid w:val="007577B6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FD3"/>
    <w:rsid w:val="00764457"/>
    <w:rsid w:val="00764822"/>
    <w:rsid w:val="00764DE1"/>
    <w:rsid w:val="0076624A"/>
    <w:rsid w:val="0076632D"/>
    <w:rsid w:val="007663B6"/>
    <w:rsid w:val="00766749"/>
    <w:rsid w:val="00766A94"/>
    <w:rsid w:val="00766AF8"/>
    <w:rsid w:val="00766EFB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5A7"/>
    <w:rsid w:val="0077086B"/>
    <w:rsid w:val="0077112A"/>
    <w:rsid w:val="00771308"/>
    <w:rsid w:val="00771510"/>
    <w:rsid w:val="007715B1"/>
    <w:rsid w:val="00771635"/>
    <w:rsid w:val="00771674"/>
    <w:rsid w:val="00771967"/>
    <w:rsid w:val="00771BFD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77407"/>
    <w:rsid w:val="007800D2"/>
    <w:rsid w:val="00780253"/>
    <w:rsid w:val="007802C8"/>
    <w:rsid w:val="00780CEA"/>
    <w:rsid w:val="00781063"/>
    <w:rsid w:val="00781680"/>
    <w:rsid w:val="00782C8A"/>
    <w:rsid w:val="00782E22"/>
    <w:rsid w:val="00783271"/>
    <w:rsid w:val="00783436"/>
    <w:rsid w:val="007835CF"/>
    <w:rsid w:val="0078364D"/>
    <w:rsid w:val="007837E1"/>
    <w:rsid w:val="007838A5"/>
    <w:rsid w:val="00783BF1"/>
    <w:rsid w:val="00783E68"/>
    <w:rsid w:val="00783F55"/>
    <w:rsid w:val="007842F8"/>
    <w:rsid w:val="007844EE"/>
    <w:rsid w:val="00784898"/>
    <w:rsid w:val="00785B86"/>
    <w:rsid w:val="00785FE5"/>
    <w:rsid w:val="00786306"/>
    <w:rsid w:val="0078639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5C5"/>
    <w:rsid w:val="00791664"/>
    <w:rsid w:val="00791A03"/>
    <w:rsid w:val="00791DAD"/>
    <w:rsid w:val="007920E8"/>
    <w:rsid w:val="00792251"/>
    <w:rsid w:val="00793070"/>
    <w:rsid w:val="00793201"/>
    <w:rsid w:val="00793AAB"/>
    <w:rsid w:val="00794099"/>
    <w:rsid w:val="00794586"/>
    <w:rsid w:val="007946F3"/>
    <w:rsid w:val="0079485A"/>
    <w:rsid w:val="00794DAB"/>
    <w:rsid w:val="00794F3F"/>
    <w:rsid w:val="0079550D"/>
    <w:rsid w:val="0079574F"/>
    <w:rsid w:val="007959BB"/>
    <w:rsid w:val="00795B2C"/>
    <w:rsid w:val="00795DC5"/>
    <w:rsid w:val="00797D20"/>
    <w:rsid w:val="007A02D5"/>
    <w:rsid w:val="007A0539"/>
    <w:rsid w:val="007A083B"/>
    <w:rsid w:val="007A087A"/>
    <w:rsid w:val="007A08B7"/>
    <w:rsid w:val="007A1739"/>
    <w:rsid w:val="007A1D5B"/>
    <w:rsid w:val="007A23D3"/>
    <w:rsid w:val="007A26B2"/>
    <w:rsid w:val="007A2A08"/>
    <w:rsid w:val="007A2A7B"/>
    <w:rsid w:val="007A2E48"/>
    <w:rsid w:val="007A3056"/>
    <w:rsid w:val="007A3CB6"/>
    <w:rsid w:val="007A4102"/>
    <w:rsid w:val="007A4EC6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F09"/>
    <w:rsid w:val="007B0C31"/>
    <w:rsid w:val="007B0E37"/>
    <w:rsid w:val="007B10A9"/>
    <w:rsid w:val="007B1935"/>
    <w:rsid w:val="007B1DCF"/>
    <w:rsid w:val="007B2041"/>
    <w:rsid w:val="007B2096"/>
    <w:rsid w:val="007B238D"/>
    <w:rsid w:val="007B28BB"/>
    <w:rsid w:val="007B2CF0"/>
    <w:rsid w:val="007B2CF2"/>
    <w:rsid w:val="007B41A9"/>
    <w:rsid w:val="007B4431"/>
    <w:rsid w:val="007B4ABA"/>
    <w:rsid w:val="007B51FD"/>
    <w:rsid w:val="007B558D"/>
    <w:rsid w:val="007B5C7F"/>
    <w:rsid w:val="007B5D11"/>
    <w:rsid w:val="007B6D58"/>
    <w:rsid w:val="007B6DB3"/>
    <w:rsid w:val="007B6EF6"/>
    <w:rsid w:val="007B71A5"/>
    <w:rsid w:val="007B7C88"/>
    <w:rsid w:val="007C045B"/>
    <w:rsid w:val="007C06AF"/>
    <w:rsid w:val="007C0C41"/>
    <w:rsid w:val="007C132B"/>
    <w:rsid w:val="007C1D75"/>
    <w:rsid w:val="007C20F1"/>
    <w:rsid w:val="007C2605"/>
    <w:rsid w:val="007C282E"/>
    <w:rsid w:val="007C2919"/>
    <w:rsid w:val="007C2B45"/>
    <w:rsid w:val="007C2BB4"/>
    <w:rsid w:val="007C2FF1"/>
    <w:rsid w:val="007C30B8"/>
    <w:rsid w:val="007C364C"/>
    <w:rsid w:val="007C3D2B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04C"/>
    <w:rsid w:val="007D3312"/>
    <w:rsid w:val="007D3C1F"/>
    <w:rsid w:val="007D4A64"/>
    <w:rsid w:val="007D5105"/>
    <w:rsid w:val="007D5A6A"/>
    <w:rsid w:val="007D61C1"/>
    <w:rsid w:val="007D6CEC"/>
    <w:rsid w:val="007D7C04"/>
    <w:rsid w:val="007D7CE4"/>
    <w:rsid w:val="007E0394"/>
    <w:rsid w:val="007E09F0"/>
    <w:rsid w:val="007E0E76"/>
    <w:rsid w:val="007E0FA7"/>
    <w:rsid w:val="007E162D"/>
    <w:rsid w:val="007E17DF"/>
    <w:rsid w:val="007E1C3E"/>
    <w:rsid w:val="007E206E"/>
    <w:rsid w:val="007E2201"/>
    <w:rsid w:val="007E239A"/>
    <w:rsid w:val="007E3093"/>
    <w:rsid w:val="007E3840"/>
    <w:rsid w:val="007E44C9"/>
    <w:rsid w:val="007E4E54"/>
    <w:rsid w:val="007E4ED3"/>
    <w:rsid w:val="007E5187"/>
    <w:rsid w:val="007E536C"/>
    <w:rsid w:val="007E57F4"/>
    <w:rsid w:val="007E5C34"/>
    <w:rsid w:val="007E5E5F"/>
    <w:rsid w:val="007E71A9"/>
    <w:rsid w:val="007E77A4"/>
    <w:rsid w:val="007E7D4E"/>
    <w:rsid w:val="007F0B17"/>
    <w:rsid w:val="007F0CB1"/>
    <w:rsid w:val="007F118F"/>
    <w:rsid w:val="007F13C1"/>
    <w:rsid w:val="007F2165"/>
    <w:rsid w:val="007F2188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6B36"/>
    <w:rsid w:val="007F7057"/>
    <w:rsid w:val="007F757A"/>
    <w:rsid w:val="007F7DE3"/>
    <w:rsid w:val="008004BA"/>
    <w:rsid w:val="008008E8"/>
    <w:rsid w:val="00800A28"/>
    <w:rsid w:val="00800CAE"/>
    <w:rsid w:val="00800E20"/>
    <w:rsid w:val="00800E58"/>
    <w:rsid w:val="008011A6"/>
    <w:rsid w:val="008015D3"/>
    <w:rsid w:val="008019AD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BB1"/>
    <w:rsid w:val="00803CBA"/>
    <w:rsid w:val="00803D24"/>
    <w:rsid w:val="00804DA4"/>
    <w:rsid w:val="00805221"/>
    <w:rsid w:val="0080537C"/>
    <w:rsid w:val="0080612D"/>
    <w:rsid w:val="0080616D"/>
    <w:rsid w:val="00806B5A"/>
    <w:rsid w:val="00806D40"/>
    <w:rsid w:val="00806E40"/>
    <w:rsid w:val="00807233"/>
    <w:rsid w:val="008075B8"/>
    <w:rsid w:val="008075D4"/>
    <w:rsid w:val="008079C9"/>
    <w:rsid w:val="00807D99"/>
    <w:rsid w:val="00807DB6"/>
    <w:rsid w:val="008105E9"/>
    <w:rsid w:val="00810D81"/>
    <w:rsid w:val="00810D90"/>
    <w:rsid w:val="00811430"/>
    <w:rsid w:val="008115AD"/>
    <w:rsid w:val="0081193D"/>
    <w:rsid w:val="008119B3"/>
    <w:rsid w:val="00811C1A"/>
    <w:rsid w:val="00811C5E"/>
    <w:rsid w:val="00812140"/>
    <w:rsid w:val="008129BB"/>
    <w:rsid w:val="00813398"/>
    <w:rsid w:val="0081370E"/>
    <w:rsid w:val="00813B88"/>
    <w:rsid w:val="0081406F"/>
    <w:rsid w:val="00814D01"/>
    <w:rsid w:val="00814E0C"/>
    <w:rsid w:val="00815520"/>
    <w:rsid w:val="008157AA"/>
    <w:rsid w:val="00815BB6"/>
    <w:rsid w:val="00816187"/>
    <w:rsid w:val="0081622F"/>
    <w:rsid w:val="0081711B"/>
    <w:rsid w:val="008175FB"/>
    <w:rsid w:val="00817609"/>
    <w:rsid w:val="00817665"/>
    <w:rsid w:val="0081766C"/>
    <w:rsid w:val="00817ED0"/>
    <w:rsid w:val="00820013"/>
    <w:rsid w:val="00820035"/>
    <w:rsid w:val="008207AB"/>
    <w:rsid w:val="00820B79"/>
    <w:rsid w:val="00820E18"/>
    <w:rsid w:val="008211C1"/>
    <w:rsid w:val="008213E3"/>
    <w:rsid w:val="00821974"/>
    <w:rsid w:val="008219DA"/>
    <w:rsid w:val="0082222E"/>
    <w:rsid w:val="00822652"/>
    <w:rsid w:val="00822807"/>
    <w:rsid w:val="00822895"/>
    <w:rsid w:val="008229CE"/>
    <w:rsid w:val="00822B12"/>
    <w:rsid w:val="00822FF0"/>
    <w:rsid w:val="00824374"/>
    <w:rsid w:val="0082446F"/>
    <w:rsid w:val="00824795"/>
    <w:rsid w:val="008250FF"/>
    <w:rsid w:val="00825199"/>
    <w:rsid w:val="00825DAB"/>
    <w:rsid w:val="008262F3"/>
    <w:rsid w:val="008267FF"/>
    <w:rsid w:val="00827364"/>
    <w:rsid w:val="0082749D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641"/>
    <w:rsid w:val="0083291F"/>
    <w:rsid w:val="00832C9A"/>
    <w:rsid w:val="00833238"/>
    <w:rsid w:val="00833425"/>
    <w:rsid w:val="008335FC"/>
    <w:rsid w:val="0083374F"/>
    <w:rsid w:val="00833FCA"/>
    <w:rsid w:val="008347A0"/>
    <w:rsid w:val="00834AE0"/>
    <w:rsid w:val="00834C46"/>
    <w:rsid w:val="00834DC8"/>
    <w:rsid w:val="0083501B"/>
    <w:rsid w:val="008355C2"/>
    <w:rsid w:val="00835872"/>
    <w:rsid w:val="00835C61"/>
    <w:rsid w:val="00835E30"/>
    <w:rsid w:val="00836121"/>
    <w:rsid w:val="008361D2"/>
    <w:rsid w:val="00836285"/>
    <w:rsid w:val="0083673E"/>
    <w:rsid w:val="00836A12"/>
    <w:rsid w:val="00836BAA"/>
    <w:rsid w:val="00836F9A"/>
    <w:rsid w:val="0083732E"/>
    <w:rsid w:val="008375F0"/>
    <w:rsid w:val="0083762A"/>
    <w:rsid w:val="0083764A"/>
    <w:rsid w:val="00837DAF"/>
    <w:rsid w:val="00837DB7"/>
    <w:rsid w:val="00837DDC"/>
    <w:rsid w:val="008400DD"/>
    <w:rsid w:val="0084036F"/>
    <w:rsid w:val="0084111E"/>
    <w:rsid w:val="008415AC"/>
    <w:rsid w:val="0084165E"/>
    <w:rsid w:val="008418BD"/>
    <w:rsid w:val="00842008"/>
    <w:rsid w:val="0084207C"/>
    <w:rsid w:val="008420D2"/>
    <w:rsid w:val="008425E3"/>
    <w:rsid w:val="0084289C"/>
    <w:rsid w:val="00842AD3"/>
    <w:rsid w:val="008438B5"/>
    <w:rsid w:val="00843D27"/>
    <w:rsid w:val="0084504C"/>
    <w:rsid w:val="008450B8"/>
    <w:rsid w:val="00845191"/>
    <w:rsid w:val="00845498"/>
    <w:rsid w:val="0084598D"/>
    <w:rsid w:val="00846527"/>
    <w:rsid w:val="0084656D"/>
    <w:rsid w:val="00846654"/>
    <w:rsid w:val="008466E5"/>
    <w:rsid w:val="00846982"/>
    <w:rsid w:val="00846DFE"/>
    <w:rsid w:val="00847204"/>
    <w:rsid w:val="00850082"/>
    <w:rsid w:val="00850AD7"/>
    <w:rsid w:val="0085120B"/>
    <w:rsid w:val="00851B23"/>
    <w:rsid w:val="008525F9"/>
    <w:rsid w:val="00852949"/>
    <w:rsid w:val="00852D8E"/>
    <w:rsid w:val="008530A7"/>
    <w:rsid w:val="00853EEF"/>
    <w:rsid w:val="008540DD"/>
    <w:rsid w:val="008548E9"/>
    <w:rsid w:val="008548F6"/>
    <w:rsid w:val="00854982"/>
    <w:rsid w:val="00854D70"/>
    <w:rsid w:val="008550B5"/>
    <w:rsid w:val="008550C7"/>
    <w:rsid w:val="0085576B"/>
    <w:rsid w:val="00855F56"/>
    <w:rsid w:val="00856A30"/>
    <w:rsid w:val="00856C1D"/>
    <w:rsid w:val="00856E1D"/>
    <w:rsid w:val="00856ECC"/>
    <w:rsid w:val="00860550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8F6"/>
    <w:rsid w:val="00865946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4A1"/>
    <w:rsid w:val="00867698"/>
    <w:rsid w:val="0086781E"/>
    <w:rsid w:val="008678F5"/>
    <w:rsid w:val="00867B93"/>
    <w:rsid w:val="0087054C"/>
    <w:rsid w:val="00870A62"/>
    <w:rsid w:val="00870B9C"/>
    <w:rsid w:val="008712ED"/>
    <w:rsid w:val="00871A67"/>
    <w:rsid w:val="00871B11"/>
    <w:rsid w:val="00871B30"/>
    <w:rsid w:val="00871E88"/>
    <w:rsid w:val="008720B0"/>
    <w:rsid w:val="0087275F"/>
    <w:rsid w:val="00872883"/>
    <w:rsid w:val="00872D42"/>
    <w:rsid w:val="00872F8D"/>
    <w:rsid w:val="00873515"/>
    <w:rsid w:val="0087360B"/>
    <w:rsid w:val="00873C1B"/>
    <w:rsid w:val="00873E89"/>
    <w:rsid w:val="0087406D"/>
    <w:rsid w:val="00874585"/>
    <w:rsid w:val="008746D7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302"/>
    <w:rsid w:val="00876995"/>
    <w:rsid w:val="00876A3E"/>
    <w:rsid w:val="00876F2B"/>
    <w:rsid w:val="00880007"/>
    <w:rsid w:val="008800A4"/>
    <w:rsid w:val="008800E3"/>
    <w:rsid w:val="00880136"/>
    <w:rsid w:val="008812FC"/>
    <w:rsid w:val="00881447"/>
    <w:rsid w:val="00881757"/>
    <w:rsid w:val="00881790"/>
    <w:rsid w:val="0088182B"/>
    <w:rsid w:val="0088282D"/>
    <w:rsid w:val="00882AA3"/>
    <w:rsid w:val="00882CAE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F25"/>
    <w:rsid w:val="00885FB2"/>
    <w:rsid w:val="00886AFC"/>
    <w:rsid w:val="00886E2B"/>
    <w:rsid w:val="008871B5"/>
    <w:rsid w:val="008873E7"/>
    <w:rsid w:val="008876BF"/>
    <w:rsid w:val="008878AB"/>
    <w:rsid w:val="008902C9"/>
    <w:rsid w:val="0089068A"/>
    <w:rsid w:val="008906F9"/>
    <w:rsid w:val="00890DA8"/>
    <w:rsid w:val="008910F5"/>
    <w:rsid w:val="008915C5"/>
    <w:rsid w:val="00891700"/>
    <w:rsid w:val="0089175C"/>
    <w:rsid w:val="00891861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712"/>
    <w:rsid w:val="0089500E"/>
    <w:rsid w:val="0089511D"/>
    <w:rsid w:val="00895164"/>
    <w:rsid w:val="00895A19"/>
    <w:rsid w:val="00895BA1"/>
    <w:rsid w:val="00895D3C"/>
    <w:rsid w:val="00895F47"/>
    <w:rsid w:val="0089628E"/>
    <w:rsid w:val="00896463"/>
    <w:rsid w:val="00896604"/>
    <w:rsid w:val="00896C53"/>
    <w:rsid w:val="00897069"/>
    <w:rsid w:val="00897622"/>
    <w:rsid w:val="00897BB0"/>
    <w:rsid w:val="008A16BE"/>
    <w:rsid w:val="008A1898"/>
    <w:rsid w:val="008A1E28"/>
    <w:rsid w:val="008A2558"/>
    <w:rsid w:val="008A2B3D"/>
    <w:rsid w:val="008A2F70"/>
    <w:rsid w:val="008A2F90"/>
    <w:rsid w:val="008A3351"/>
    <w:rsid w:val="008A3B2D"/>
    <w:rsid w:val="008A3C32"/>
    <w:rsid w:val="008A3EE0"/>
    <w:rsid w:val="008A442C"/>
    <w:rsid w:val="008A4430"/>
    <w:rsid w:val="008A4957"/>
    <w:rsid w:val="008A4F41"/>
    <w:rsid w:val="008A5141"/>
    <w:rsid w:val="008A55E4"/>
    <w:rsid w:val="008A5AA7"/>
    <w:rsid w:val="008A6086"/>
    <w:rsid w:val="008A64D5"/>
    <w:rsid w:val="008A6A3B"/>
    <w:rsid w:val="008A70F3"/>
    <w:rsid w:val="008A7121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16B7"/>
    <w:rsid w:val="008B180B"/>
    <w:rsid w:val="008B2519"/>
    <w:rsid w:val="008B252C"/>
    <w:rsid w:val="008B2833"/>
    <w:rsid w:val="008B2E25"/>
    <w:rsid w:val="008B2FB3"/>
    <w:rsid w:val="008B3604"/>
    <w:rsid w:val="008B3B00"/>
    <w:rsid w:val="008B3C05"/>
    <w:rsid w:val="008B498A"/>
    <w:rsid w:val="008B4B3B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AE6"/>
    <w:rsid w:val="008B6DB3"/>
    <w:rsid w:val="008B70A5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27AC"/>
    <w:rsid w:val="008C32D4"/>
    <w:rsid w:val="008C33C4"/>
    <w:rsid w:val="008C4150"/>
    <w:rsid w:val="008C430A"/>
    <w:rsid w:val="008C44B9"/>
    <w:rsid w:val="008C4620"/>
    <w:rsid w:val="008C4974"/>
    <w:rsid w:val="008C4A94"/>
    <w:rsid w:val="008C4CA0"/>
    <w:rsid w:val="008C4DBB"/>
    <w:rsid w:val="008C5F47"/>
    <w:rsid w:val="008C5F7C"/>
    <w:rsid w:val="008C6044"/>
    <w:rsid w:val="008C6676"/>
    <w:rsid w:val="008C6A4A"/>
    <w:rsid w:val="008C76FC"/>
    <w:rsid w:val="008C7B81"/>
    <w:rsid w:val="008D0015"/>
    <w:rsid w:val="008D02B7"/>
    <w:rsid w:val="008D0479"/>
    <w:rsid w:val="008D0AAC"/>
    <w:rsid w:val="008D0CEF"/>
    <w:rsid w:val="008D1003"/>
    <w:rsid w:val="008D11AE"/>
    <w:rsid w:val="008D2D47"/>
    <w:rsid w:val="008D2FFA"/>
    <w:rsid w:val="008D34CC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6F57"/>
    <w:rsid w:val="008D7264"/>
    <w:rsid w:val="008D75DE"/>
    <w:rsid w:val="008D78B9"/>
    <w:rsid w:val="008D7B7E"/>
    <w:rsid w:val="008E0038"/>
    <w:rsid w:val="008E0295"/>
    <w:rsid w:val="008E034F"/>
    <w:rsid w:val="008E061A"/>
    <w:rsid w:val="008E0A03"/>
    <w:rsid w:val="008E0D9F"/>
    <w:rsid w:val="008E1190"/>
    <w:rsid w:val="008E1EDB"/>
    <w:rsid w:val="008E1F1C"/>
    <w:rsid w:val="008E2247"/>
    <w:rsid w:val="008E2CB1"/>
    <w:rsid w:val="008E2E6E"/>
    <w:rsid w:val="008E2F88"/>
    <w:rsid w:val="008E3296"/>
    <w:rsid w:val="008E32FF"/>
    <w:rsid w:val="008E3437"/>
    <w:rsid w:val="008E35FB"/>
    <w:rsid w:val="008E3E6D"/>
    <w:rsid w:val="008E3F44"/>
    <w:rsid w:val="008E4B39"/>
    <w:rsid w:val="008E4B79"/>
    <w:rsid w:val="008E4F63"/>
    <w:rsid w:val="008E52B8"/>
    <w:rsid w:val="008E5424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565"/>
    <w:rsid w:val="008F0126"/>
    <w:rsid w:val="008F0279"/>
    <w:rsid w:val="008F0732"/>
    <w:rsid w:val="008F0C01"/>
    <w:rsid w:val="008F1067"/>
    <w:rsid w:val="008F115D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96D"/>
    <w:rsid w:val="00901B09"/>
    <w:rsid w:val="00901DC6"/>
    <w:rsid w:val="0090256F"/>
    <w:rsid w:val="009029DA"/>
    <w:rsid w:val="009031D1"/>
    <w:rsid w:val="009033A3"/>
    <w:rsid w:val="009033A7"/>
    <w:rsid w:val="00903911"/>
    <w:rsid w:val="00903A2F"/>
    <w:rsid w:val="00903D5B"/>
    <w:rsid w:val="00903FF8"/>
    <w:rsid w:val="009049E3"/>
    <w:rsid w:val="00904F10"/>
    <w:rsid w:val="0090509A"/>
    <w:rsid w:val="009051AD"/>
    <w:rsid w:val="009054D5"/>
    <w:rsid w:val="009054FB"/>
    <w:rsid w:val="0090560F"/>
    <w:rsid w:val="009056D6"/>
    <w:rsid w:val="00905782"/>
    <w:rsid w:val="00905AB0"/>
    <w:rsid w:val="00905ED2"/>
    <w:rsid w:val="00906524"/>
    <w:rsid w:val="009065C6"/>
    <w:rsid w:val="0090672E"/>
    <w:rsid w:val="00906841"/>
    <w:rsid w:val="00906BB3"/>
    <w:rsid w:val="00906CAA"/>
    <w:rsid w:val="00906ECB"/>
    <w:rsid w:val="00907016"/>
    <w:rsid w:val="0090705D"/>
    <w:rsid w:val="009072D4"/>
    <w:rsid w:val="009073A6"/>
    <w:rsid w:val="009074A3"/>
    <w:rsid w:val="009075E9"/>
    <w:rsid w:val="00907883"/>
    <w:rsid w:val="009103F4"/>
    <w:rsid w:val="00910891"/>
    <w:rsid w:val="00910F42"/>
    <w:rsid w:val="00910FE7"/>
    <w:rsid w:val="00911465"/>
    <w:rsid w:val="00911659"/>
    <w:rsid w:val="00911DB9"/>
    <w:rsid w:val="0091249D"/>
    <w:rsid w:val="00912F6B"/>
    <w:rsid w:val="00913311"/>
    <w:rsid w:val="0091339B"/>
    <w:rsid w:val="00913630"/>
    <w:rsid w:val="00913942"/>
    <w:rsid w:val="00913A65"/>
    <w:rsid w:val="00914014"/>
    <w:rsid w:val="00914215"/>
    <w:rsid w:val="00914309"/>
    <w:rsid w:val="0091452F"/>
    <w:rsid w:val="0091459D"/>
    <w:rsid w:val="00914980"/>
    <w:rsid w:val="009157E9"/>
    <w:rsid w:val="0091587F"/>
    <w:rsid w:val="00915FB3"/>
    <w:rsid w:val="00916F22"/>
    <w:rsid w:val="009175E5"/>
    <w:rsid w:val="009200DA"/>
    <w:rsid w:val="00921256"/>
    <w:rsid w:val="0092146D"/>
    <w:rsid w:val="00921BDE"/>
    <w:rsid w:val="00921D60"/>
    <w:rsid w:val="00922125"/>
    <w:rsid w:val="0092259D"/>
    <w:rsid w:val="00922780"/>
    <w:rsid w:val="0092293E"/>
    <w:rsid w:val="00922F2D"/>
    <w:rsid w:val="0092308A"/>
    <w:rsid w:val="009235D4"/>
    <w:rsid w:val="00923F98"/>
    <w:rsid w:val="00924003"/>
    <w:rsid w:val="00924138"/>
    <w:rsid w:val="0092423F"/>
    <w:rsid w:val="009244FA"/>
    <w:rsid w:val="009247C1"/>
    <w:rsid w:val="00924A71"/>
    <w:rsid w:val="00924B31"/>
    <w:rsid w:val="00924E35"/>
    <w:rsid w:val="0092525B"/>
    <w:rsid w:val="00925C11"/>
    <w:rsid w:val="009261E6"/>
    <w:rsid w:val="00926883"/>
    <w:rsid w:val="00926A77"/>
    <w:rsid w:val="00927179"/>
    <w:rsid w:val="0092764F"/>
    <w:rsid w:val="00927B6F"/>
    <w:rsid w:val="00927E63"/>
    <w:rsid w:val="00930221"/>
    <w:rsid w:val="00930798"/>
    <w:rsid w:val="0093095D"/>
    <w:rsid w:val="009310E4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3B59"/>
    <w:rsid w:val="00934396"/>
    <w:rsid w:val="00934857"/>
    <w:rsid w:val="00934AA1"/>
    <w:rsid w:val="00934DC2"/>
    <w:rsid w:val="00935902"/>
    <w:rsid w:val="00935A77"/>
    <w:rsid w:val="00935EA4"/>
    <w:rsid w:val="0093686F"/>
    <w:rsid w:val="009372E1"/>
    <w:rsid w:val="00937A88"/>
    <w:rsid w:val="00937D7D"/>
    <w:rsid w:val="00940093"/>
    <w:rsid w:val="009401FB"/>
    <w:rsid w:val="009407DD"/>
    <w:rsid w:val="0094099B"/>
    <w:rsid w:val="00940ADA"/>
    <w:rsid w:val="00941461"/>
    <w:rsid w:val="00941564"/>
    <w:rsid w:val="00941C44"/>
    <w:rsid w:val="00941F4C"/>
    <w:rsid w:val="00941F9E"/>
    <w:rsid w:val="009422FB"/>
    <w:rsid w:val="0094249B"/>
    <w:rsid w:val="00942540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E39"/>
    <w:rsid w:val="00945F03"/>
    <w:rsid w:val="009463EA"/>
    <w:rsid w:val="009468BA"/>
    <w:rsid w:val="00946E39"/>
    <w:rsid w:val="00947246"/>
    <w:rsid w:val="00947398"/>
    <w:rsid w:val="00947419"/>
    <w:rsid w:val="00947D09"/>
    <w:rsid w:val="00947E85"/>
    <w:rsid w:val="00950639"/>
    <w:rsid w:val="0095076A"/>
    <w:rsid w:val="00950F61"/>
    <w:rsid w:val="009513C8"/>
    <w:rsid w:val="00951C7A"/>
    <w:rsid w:val="009528C4"/>
    <w:rsid w:val="009529B8"/>
    <w:rsid w:val="00952D8C"/>
    <w:rsid w:val="009536CE"/>
    <w:rsid w:val="00953751"/>
    <w:rsid w:val="00953E96"/>
    <w:rsid w:val="00954AD0"/>
    <w:rsid w:val="009555AB"/>
    <w:rsid w:val="009556EE"/>
    <w:rsid w:val="009558D8"/>
    <w:rsid w:val="00955FBA"/>
    <w:rsid w:val="00956170"/>
    <w:rsid w:val="009561AD"/>
    <w:rsid w:val="00956B1C"/>
    <w:rsid w:val="00956DAC"/>
    <w:rsid w:val="009572F3"/>
    <w:rsid w:val="00957EE0"/>
    <w:rsid w:val="00960506"/>
    <w:rsid w:val="009606A1"/>
    <w:rsid w:val="00960FAD"/>
    <w:rsid w:val="0096151C"/>
    <w:rsid w:val="0096161D"/>
    <w:rsid w:val="00961A68"/>
    <w:rsid w:val="00961E46"/>
    <w:rsid w:val="00961E62"/>
    <w:rsid w:val="00962387"/>
    <w:rsid w:val="00962698"/>
    <w:rsid w:val="009627E6"/>
    <w:rsid w:val="00962887"/>
    <w:rsid w:val="0096316D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1D4"/>
    <w:rsid w:val="0096656C"/>
    <w:rsid w:val="00966C7F"/>
    <w:rsid w:val="0096714C"/>
    <w:rsid w:val="00967952"/>
    <w:rsid w:val="0097002A"/>
    <w:rsid w:val="00970C63"/>
    <w:rsid w:val="00970D6B"/>
    <w:rsid w:val="00970E1D"/>
    <w:rsid w:val="00970F26"/>
    <w:rsid w:val="00971031"/>
    <w:rsid w:val="00971396"/>
    <w:rsid w:val="00971B39"/>
    <w:rsid w:val="00971C5B"/>
    <w:rsid w:val="00971E1F"/>
    <w:rsid w:val="00971E26"/>
    <w:rsid w:val="00971EA4"/>
    <w:rsid w:val="00972090"/>
    <w:rsid w:val="009726EC"/>
    <w:rsid w:val="00972CDE"/>
    <w:rsid w:val="00972DA4"/>
    <w:rsid w:val="00972EBC"/>
    <w:rsid w:val="009734F6"/>
    <w:rsid w:val="00973F26"/>
    <w:rsid w:val="009746A0"/>
    <w:rsid w:val="009749A6"/>
    <w:rsid w:val="00974EF7"/>
    <w:rsid w:val="00975934"/>
    <w:rsid w:val="00975F33"/>
    <w:rsid w:val="009765DC"/>
    <w:rsid w:val="009766FC"/>
    <w:rsid w:val="009768C2"/>
    <w:rsid w:val="00976D43"/>
    <w:rsid w:val="0097733A"/>
    <w:rsid w:val="009776DE"/>
    <w:rsid w:val="00977C2E"/>
    <w:rsid w:val="00977F91"/>
    <w:rsid w:val="00977F92"/>
    <w:rsid w:val="00980A7D"/>
    <w:rsid w:val="00980DD5"/>
    <w:rsid w:val="0098106B"/>
    <w:rsid w:val="0098118D"/>
    <w:rsid w:val="00982881"/>
    <w:rsid w:val="00982BA5"/>
    <w:rsid w:val="00982DFA"/>
    <w:rsid w:val="0098301A"/>
    <w:rsid w:val="00983092"/>
    <w:rsid w:val="0098323C"/>
    <w:rsid w:val="0098332F"/>
    <w:rsid w:val="00983812"/>
    <w:rsid w:val="00983D1A"/>
    <w:rsid w:val="00983FE7"/>
    <w:rsid w:val="0098434D"/>
    <w:rsid w:val="009847E7"/>
    <w:rsid w:val="00984849"/>
    <w:rsid w:val="00984BB7"/>
    <w:rsid w:val="00985746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431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4F7"/>
    <w:rsid w:val="00996847"/>
    <w:rsid w:val="00996D1F"/>
    <w:rsid w:val="0099703F"/>
    <w:rsid w:val="00997332"/>
    <w:rsid w:val="00997757"/>
    <w:rsid w:val="00997915"/>
    <w:rsid w:val="00997962"/>
    <w:rsid w:val="00997F4C"/>
    <w:rsid w:val="009A04FA"/>
    <w:rsid w:val="009A0E3B"/>
    <w:rsid w:val="009A0ECF"/>
    <w:rsid w:val="009A133E"/>
    <w:rsid w:val="009A1D92"/>
    <w:rsid w:val="009A2781"/>
    <w:rsid w:val="009A2F14"/>
    <w:rsid w:val="009A454B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6469"/>
    <w:rsid w:val="009A722E"/>
    <w:rsid w:val="009A78F8"/>
    <w:rsid w:val="009A7CD7"/>
    <w:rsid w:val="009A7FEE"/>
    <w:rsid w:val="009B0273"/>
    <w:rsid w:val="009B06E5"/>
    <w:rsid w:val="009B1200"/>
    <w:rsid w:val="009B164D"/>
    <w:rsid w:val="009B1B3B"/>
    <w:rsid w:val="009B1B4C"/>
    <w:rsid w:val="009B22F8"/>
    <w:rsid w:val="009B23FD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7FD"/>
    <w:rsid w:val="009B4855"/>
    <w:rsid w:val="009B48A8"/>
    <w:rsid w:val="009B5328"/>
    <w:rsid w:val="009B5485"/>
    <w:rsid w:val="009B5C0D"/>
    <w:rsid w:val="009B5CAB"/>
    <w:rsid w:val="009B5D37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2F6"/>
    <w:rsid w:val="009C2480"/>
    <w:rsid w:val="009C25A7"/>
    <w:rsid w:val="009C2649"/>
    <w:rsid w:val="009C28D2"/>
    <w:rsid w:val="009C2E97"/>
    <w:rsid w:val="009C368C"/>
    <w:rsid w:val="009C39EC"/>
    <w:rsid w:val="009C3A2F"/>
    <w:rsid w:val="009C3A95"/>
    <w:rsid w:val="009C3B1A"/>
    <w:rsid w:val="009C3B8B"/>
    <w:rsid w:val="009C3F56"/>
    <w:rsid w:val="009C43EB"/>
    <w:rsid w:val="009C45B1"/>
    <w:rsid w:val="009C4694"/>
    <w:rsid w:val="009C4B1C"/>
    <w:rsid w:val="009C5AB1"/>
    <w:rsid w:val="009C5D70"/>
    <w:rsid w:val="009C6519"/>
    <w:rsid w:val="009C703F"/>
    <w:rsid w:val="009C75D7"/>
    <w:rsid w:val="009C7699"/>
    <w:rsid w:val="009C7C3B"/>
    <w:rsid w:val="009C7DBF"/>
    <w:rsid w:val="009C7F97"/>
    <w:rsid w:val="009D036C"/>
    <w:rsid w:val="009D0556"/>
    <w:rsid w:val="009D0681"/>
    <w:rsid w:val="009D08AE"/>
    <w:rsid w:val="009D0F66"/>
    <w:rsid w:val="009D10ED"/>
    <w:rsid w:val="009D11D3"/>
    <w:rsid w:val="009D1A41"/>
    <w:rsid w:val="009D1C6F"/>
    <w:rsid w:val="009D200C"/>
    <w:rsid w:val="009D233F"/>
    <w:rsid w:val="009D2726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2F3"/>
    <w:rsid w:val="009D65B0"/>
    <w:rsid w:val="009D694A"/>
    <w:rsid w:val="009D700A"/>
    <w:rsid w:val="009D7126"/>
    <w:rsid w:val="009D7156"/>
    <w:rsid w:val="009D71E7"/>
    <w:rsid w:val="009D7235"/>
    <w:rsid w:val="009D73CA"/>
    <w:rsid w:val="009D75BC"/>
    <w:rsid w:val="009D7721"/>
    <w:rsid w:val="009D7929"/>
    <w:rsid w:val="009D7B22"/>
    <w:rsid w:val="009D7FF6"/>
    <w:rsid w:val="009E0024"/>
    <w:rsid w:val="009E0675"/>
    <w:rsid w:val="009E0E55"/>
    <w:rsid w:val="009E0FF7"/>
    <w:rsid w:val="009E1964"/>
    <w:rsid w:val="009E212B"/>
    <w:rsid w:val="009E242C"/>
    <w:rsid w:val="009E2678"/>
    <w:rsid w:val="009E2708"/>
    <w:rsid w:val="009E28B0"/>
    <w:rsid w:val="009E2FEB"/>
    <w:rsid w:val="009E4645"/>
    <w:rsid w:val="009E49E5"/>
    <w:rsid w:val="009E58A5"/>
    <w:rsid w:val="009E5AD2"/>
    <w:rsid w:val="009E60EE"/>
    <w:rsid w:val="009E631E"/>
    <w:rsid w:val="009E651B"/>
    <w:rsid w:val="009E6982"/>
    <w:rsid w:val="009E6B2A"/>
    <w:rsid w:val="009E718C"/>
    <w:rsid w:val="009E74B2"/>
    <w:rsid w:val="009E779F"/>
    <w:rsid w:val="009E77C7"/>
    <w:rsid w:val="009F074B"/>
    <w:rsid w:val="009F0834"/>
    <w:rsid w:val="009F08D5"/>
    <w:rsid w:val="009F0CBF"/>
    <w:rsid w:val="009F1851"/>
    <w:rsid w:val="009F1C9A"/>
    <w:rsid w:val="009F25A0"/>
    <w:rsid w:val="009F2A18"/>
    <w:rsid w:val="009F3984"/>
    <w:rsid w:val="009F3CC2"/>
    <w:rsid w:val="009F3DB6"/>
    <w:rsid w:val="009F4130"/>
    <w:rsid w:val="009F449B"/>
    <w:rsid w:val="009F46CD"/>
    <w:rsid w:val="009F483A"/>
    <w:rsid w:val="009F4A06"/>
    <w:rsid w:val="009F4AA8"/>
    <w:rsid w:val="009F4F5E"/>
    <w:rsid w:val="009F51E3"/>
    <w:rsid w:val="009F5380"/>
    <w:rsid w:val="009F571D"/>
    <w:rsid w:val="009F590E"/>
    <w:rsid w:val="009F5A2C"/>
    <w:rsid w:val="009F5AFC"/>
    <w:rsid w:val="009F5C60"/>
    <w:rsid w:val="009F5CBB"/>
    <w:rsid w:val="009F5CD0"/>
    <w:rsid w:val="009F6BD3"/>
    <w:rsid w:val="009F6D04"/>
    <w:rsid w:val="009F75DA"/>
    <w:rsid w:val="009F7837"/>
    <w:rsid w:val="00A00C51"/>
    <w:rsid w:val="00A017C0"/>
    <w:rsid w:val="00A01915"/>
    <w:rsid w:val="00A01B2B"/>
    <w:rsid w:val="00A01B92"/>
    <w:rsid w:val="00A01CEB"/>
    <w:rsid w:val="00A020CA"/>
    <w:rsid w:val="00A0233E"/>
    <w:rsid w:val="00A026E6"/>
    <w:rsid w:val="00A03A71"/>
    <w:rsid w:val="00A03F22"/>
    <w:rsid w:val="00A042E4"/>
    <w:rsid w:val="00A05064"/>
    <w:rsid w:val="00A0509A"/>
    <w:rsid w:val="00A05351"/>
    <w:rsid w:val="00A05370"/>
    <w:rsid w:val="00A053F8"/>
    <w:rsid w:val="00A0546E"/>
    <w:rsid w:val="00A054C5"/>
    <w:rsid w:val="00A05653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0F7E"/>
    <w:rsid w:val="00A111AF"/>
    <w:rsid w:val="00A11392"/>
    <w:rsid w:val="00A11396"/>
    <w:rsid w:val="00A1169C"/>
    <w:rsid w:val="00A1207B"/>
    <w:rsid w:val="00A124DC"/>
    <w:rsid w:val="00A12961"/>
    <w:rsid w:val="00A12CE2"/>
    <w:rsid w:val="00A1379D"/>
    <w:rsid w:val="00A1380F"/>
    <w:rsid w:val="00A13A74"/>
    <w:rsid w:val="00A13AD4"/>
    <w:rsid w:val="00A13CFA"/>
    <w:rsid w:val="00A13F0E"/>
    <w:rsid w:val="00A13F41"/>
    <w:rsid w:val="00A13FA7"/>
    <w:rsid w:val="00A143F0"/>
    <w:rsid w:val="00A14A7F"/>
    <w:rsid w:val="00A14ABC"/>
    <w:rsid w:val="00A150C8"/>
    <w:rsid w:val="00A15107"/>
    <w:rsid w:val="00A1664A"/>
    <w:rsid w:val="00A17B89"/>
    <w:rsid w:val="00A17D6B"/>
    <w:rsid w:val="00A17F58"/>
    <w:rsid w:val="00A20C50"/>
    <w:rsid w:val="00A20E6C"/>
    <w:rsid w:val="00A2119F"/>
    <w:rsid w:val="00A2120F"/>
    <w:rsid w:val="00A21BF8"/>
    <w:rsid w:val="00A22139"/>
    <w:rsid w:val="00A22D53"/>
    <w:rsid w:val="00A22E38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BB3"/>
    <w:rsid w:val="00A24C6D"/>
    <w:rsid w:val="00A256B8"/>
    <w:rsid w:val="00A25AE2"/>
    <w:rsid w:val="00A25B4A"/>
    <w:rsid w:val="00A261F1"/>
    <w:rsid w:val="00A2632E"/>
    <w:rsid w:val="00A268B7"/>
    <w:rsid w:val="00A26E93"/>
    <w:rsid w:val="00A2711E"/>
    <w:rsid w:val="00A27239"/>
    <w:rsid w:val="00A30E56"/>
    <w:rsid w:val="00A30F1F"/>
    <w:rsid w:val="00A31151"/>
    <w:rsid w:val="00A3155A"/>
    <w:rsid w:val="00A31D6A"/>
    <w:rsid w:val="00A32053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8DB"/>
    <w:rsid w:val="00A36941"/>
    <w:rsid w:val="00A36B35"/>
    <w:rsid w:val="00A36D7A"/>
    <w:rsid w:val="00A37642"/>
    <w:rsid w:val="00A37996"/>
    <w:rsid w:val="00A37A2B"/>
    <w:rsid w:val="00A37B25"/>
    <w:rsid w:val="00A37B4A"/>
    <w:rsid w:val="00A37DA7"/>
    <w:rsid w:val="00A400A7"/>
    <w:rsid w:val="00A40115"/>
    <w:rsid w:val="00A401C0"/>
    <w:rsid w:val="00A404AE"/>
    <w:rsid w:val="00A407E5"/>
    <w:rsid w:val="00A41C1F"/>
    <w:rsid w:val="00A42B4D"/>
    <w:rsid w:val="00A42CC9"/>
    <w:rsid w:val="00A4324D"/>
    <w:rsid w:val="00A44246"/>
    <w:rsid w:val="00A44286"/>
    <w:rsid w:val="00A442AF"/>
    <w:rsid w:val="00A44923"/>
    <w:rsid w:val="00A44A7D"/>
    <w:rsid w:val="00A4598F"/>
    <w:rsid w:val="00A45B9E"/>
    <w:rsid w:val="00A46494"/>
    <w:rsid w:val="00A465C4"/>
    <w:rsid w:val="00A46DDE"/>
    <w:rsid w:val="00A46F53"/>
    <w:rsid w:val="00A476A3"/>
    <w:rsid w:val="00A47D53"/>
    <w:rsid w:val="00A50260"/>
    <w:rsid w:val="00A5070D"/>
    <w:rsid w:val="00A50AC7"/>
    <w:rsid w:val="00A510FA"/>
    <w:rsid w:val="00A512F1"/>
    <w:rsid w:val="00A51D60"/>
    <w:rsid w:val="00A51F10"/>
    <w:rsid w:val="00A524F4"/>
    <w:rsid w:val="00A5291A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7D0"/>
    <w:rsid w:val="00A57A9E"/>
    <w:rsid w:val="00A60A62"/>
    <w:rsid w:val="00A6100B"/>
    <w:rsid w:val="00A611CD"/>
    <w:rsid w:val="00A6165E"/>
    <w:rsid w:val="00A62005"/>
    <w:rsid w:val="00A62266"/>
    <w:rsid w:val="00A62303"/>
    <w:rsid w:val="00A62931"/>
    <w:rsid w:val="00A62F76"/>
    <w:rsid w:val="00A6379F"/>
    <w:rsid w:val="00A63BF8"/>
    <w:rsid w:val="00A645B0"/>
    <w:rsid w:val="00A64DC7"/>
    <w:rsid w:val="00A64E0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3C"/>
    <w:rsid w:val="00A72DF2"/>
    <w:rsid w:val="00A733CD"/>
    <w:rsid w:val="00A73616"/>
    <w:rsid w:val="00A739D5"/>
    <w:rsid w:val="00A73A0F"/>
    <w:rsid w:val="00A73DF6"/>
    <w:rsid w:val="00A73F86"/>
    <w:rsid w:val="00A73FFC"/>
    <w:rsid w:val="00A741BE"/>
    <w:rsid w:val="00A7458A"/>
    <w:rsid w:val="00A7470B"/>
    <w:rsid w:val="00A747E3"/>
    <w:rsid w:val="00A74B8A"/>
    <w:rsid w:val="00A74EE9"/>
    <w:rsid w:val="00A750FB"/>
    <w:rsid w:val="00A75CF3"/>
    <w:rsid w:val="00A76A3B"/>
    <w:rsid w:val="00A76DEE"/>
    <w:rsid w:val="00A77300"/>
    <w:rsid w:val="00A774E8"/>
    <w:rsid w:val="00A77855"/>
    <w:rsid w:val="00A77A4D"/>
    <w:rsid w:val="00A80086"/>
    <w:rsid w:val="00A8062F"/>
    <w:rsid w:val="00A80868"/>
    <w:rsid w:val="00A80991"/>
    <w:rsid w:val="00A8197B"/>
    <w:rsid w:val="00A81ED3"/>
    <w:rsid w:val="00A821F7"/>
    <w:rsid w:val="00A823CE"/>
    <w:rsid w:val="00A82BFF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4891"/>
    <w:rsid w:val="00A850B5"/>
    <w:rsid w:val="00A8583D"/>
    <w:rsid w:val="00A85C7A"/>
    <w:rsid w:val="00A85E1F"/>
    <w:rsid w:val="00A86374"/>
    <w:rsid w:val="00A8647D"/>
    <w:rsid w:val="00A86B15"/>
    <w:rsid w:val="00A87EAB"/>
    <w:rsid w:val="00A907A9"/>
    <w:rsid w:val="00A90A05"/>
    <w:rsid w:val="00A90C9B"/>
    <w:rsid w:val="00A90CAB"/>
    <w:rsid w:val="00A919F0"/>
    <w:rsid w:val="00A91D9E"/>
    <w:rsid w:val="00A92300"/>
    <w:rsid w:val="00A92366"/>
    <w:rsid w:val="00A92400"/>
    <w:rsid w:val="00A92870"/>
    <w:rsid w:val="00A928A0"/>
    <w:rsid w:val="00A92B62"/>
    <w:rsid w:val="00A92F58"/>
    <w:rsid w:val="00A930B5"/>
    <w:rsid w:val="00A93678"/>
    <w:rsid w:val="00A937A0"/>
    <w:rsid w:val="00A93B71"/>
    <w:rsid w:val="00A94791"/>
    <w:rsid w:val="00A94C2D"/>
    <w:rsid w:val="00A94CB6"/>
    <w:rsid w:val="00A9500E"/>
    <w:rsid w:val="00A95244"/>
    <w:rsid w:val="00A95311"/>
    <w:rsid w:val="00A9564F"/>
    <w:rsid w:val="00A9577A"/>
    <w:rsid w:val="00A9581D"/>
    <w:rsid w:val="00A95C80"/>
    <w:rsid w:val="00A95F62"/>
    <w:rsid w:val="00A96461"/>
    <w:rsid w:val="00A9705F"/>
    <w:rsid w:val="00A97768"/>
    <w:rsid w:val="00A97A6F"/>
    <w:rsid w:val="00A97B1D"/>
    <w:rsid w:val="00A97D84"/>
    <w:rsid w:val="00AA05A3"/>
    <w:rsid w:val="00AA0F15"/>
    <w:rsid w:val="00AA14EC"/>
    <w:rsid w:val="00AA1502"/>
    <w:rsid w:val="00AA19AF"/>
    <w:rsid w:val="00AA1D2D"/>
    <w:rsid w:val="00AA2650"/>
    <w:rsid w:val="00AA2786"/>
    <w:rsid w:val="00AA2815"/>
    <w:rsid w:val="00AA2B89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727"/>
    <w:rsid w:val="00AA6C85"/>
    <w:rsid w:val="00AA6D7A"/>
    <w:rsid w:val="00AA6E23"/>
    <w:rsid w:val="00AA6F6D"/>
    <w:rsid w:val="00AA7578"/>
    <w:rsid w:val="00AA7DDA"/>
    <w:rsid w:val="00AB0292"/>
    <w:rsid w:val="00AB03C5"/>
    <w:rsid w:val="00AB040A"/>
    <w:rsid w:val="00AB0A4A"/>
    <w:rsid w:val="00AB0A50"/>
    <w:rsid w:val="00AB0EF9"/>
    <w:rsid w:val="00AB104C"/>
    <w:rsid w:val="00AB11FB"/>
    <w:rsid w:val="00AB1316"/>
    <w:rsid w:val="00AB1669"/>
    <w:rsid w:val="00AB1724"/>
    <w:rsid w:val="00AB1BF2"/>
    <w:rsid w:val="00AB1DF4"/>
    <w:rsid w:val="00AB2079"/>
    <w:rsid w:val="00AB23AC"/>
    <w:rsid w:val="00AB26A2"/>
    <w:rsid w:val="00AB2798"/>
    <w:rsid w:val="00AB290E"/>
    <w:rsid w:val="00AB2B8E"/>
    <w:rsid w:val="00AB32E6"/>
    <w:rsid w:val="00AB340D"/>
    <w:rsid w:val="00AB36D2"/>
    <w:rsid w:val="00AB3D74"/>
    <w:rsid w:val="00AB3DD2"/>
    <w:rsid w:val="00AB3FC4"/>
    <w:rsid w:val="00AB4039"/>
    <w:rsid w:val="00AB45C0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6D2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D15"/>
    <w:rsid w:val="00AC2F05"/>
    <w:rsid w:val="00AC30FF"/>
    <w:rsid w:val="00AC3102"/>
    <w:rsid w:val="00AC3205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BFC"/>
    <w:rsid w:val="00AC5DA6"/>
    <w:rsid w:val="00AC68EA"/>
    <w:rsid w:val="00AC6B77"/>
    <w:rsid w:val="00AC7002"/>
    <w:rsid w:val="00AC7C00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060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6ECA"/>
    <w:rsid w:val="00AD7492"/>
    <w:rsid w:val="00AD7AB2"/>
    <w:rsid w:val="00AD7B6E"/>
    <w:rsid w:val="00AE0050"/>
    <w:rsid w:val="00AE02E1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210"/>
    <w:rsid w:val="00AE74C7"/>
    <w:rsid w:val="00AE7649"/>
    <w:rsid w:val="00AE76B8"/>
    <w:rsid w:val="00AE7A91"/>
    <w:rsid w:val="00AE7B51"/>
    <w:rsid w:val="00AF0037"/>
    <w:rsid w:val="00AF03E3"/>
    <w:rsid w:val="00AF0528"/>
    <w:rsid w:val="00AF062A"/>
    <w:rsid w:val="00AF0E28"/>
    <w:rsid w:val="00AF1699"/>
    <w:rsid w:val="00AF171D"/>
    <w:rsid w:val="00AF188D"/>
    <w:rsid w:val="00AF1CCE"/>
    <w:rsid w:val="00AF1E1D"/>
    <w:rsid w:val="00AF1F47"/>
    <w:rsid w:val="00AF2CBD"/>
    <w:rsid w:val="00AF331E"/>
    <w:rsid w:val="00AF34DB"/>
    <w:rsid w:val="00AF3E43"/>
    <w:rsid w:val="00AF3F56"/>
    <w:rsid w:val="00AF4B26"/>
    <w:rsid w:val="00AF4EB3"/>
    <w:rsid w:val="00AF5335"/>
    <w:rsid w:val="00AF5623"/>
    <w:rsid w:val="00AF567A"/>
    <w:rsid w:val="00AF5897"/>
    <w:rsid w:val="00AF5ED7"/>
    <w:rsid w:val="00AF62A5"/>
    <w:rsid w:val="00AF66CC"/>
    <w:rsid w:val="00AF72C9"/>
    <w:rsid w:val="00AF752F"/>
    <w:rsid w:val="00B00413"/>
    <w:rsid w:val="00B00423"/>
    <w:rsid w:val="00B0114E"/>
    <w:rsid w:val="00B013D1"/>
    <w:rsid w:val="00B018C7"/>
    <w:rsid w:val="00B01A5A"/>
    <w:rsid w:val="00B01B5D"/>
    <w:rsid w:val="00B01EED"/>
    <w:rsid w:val="00B0261A"/>
    <w:rsid w:val="00B02625"/>
    <w:rsid w:val="00B02861"/>
    <w:rsid w:val="00B02B91"/>
    <w:rsid w:val="00B02DDB"/>
    <w:rsid w:val="00B02F74"/>
    <w:rsid w:val="00B03A34"/>
    <w:rsid w:val="00B03F38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72A"/>
    <w:rsid w:val="00B06C02"/>
    <w:rsid w:val="00B06F86"/>
    <w:rsid w:val="00B07E1D"/>
    <w:rsid w:val="00B1012D"/>
    <w:rsid w:val="00B1020E"/>
    <w:rsid w:val="00B10AC0"/>
    <w:rsid w:val="00B10E80"/>
    <w:rsid w:val="00B11077"/>
    <w:rsid w:val="00B112CC"/>
    <w:rsid w:val="00B11A54"/>
    <w:rsid w:val="00B11C9D"/>
    <w:rsid w:val="00B11D2D"/>
    <w:rsid w:val="00B1294A"/>
    <w:rsid w:val="00B12CB0"/>
    <w:rsid w:val="00B135D6"/>
    <w:rsid w:val="00B137EB"/>
    <w:rsid w:val="00B1385A"/>
    <w:rsid w:val="00B13890"/>
    <w:rsid w:val="00B138B6"/>
    <w:rsid w:val="00B13954"/>
    <w:rsid w:val="00B13CDF"/>
    <w:rsid w:val="00B13EBD"/>
    <w:rsid w:val="00B13F09"/>
    <w:rsid w:val="00B14029"/>
    <w:rsid w:val="00B142E9"/>
    <w:rsid w:val="00B144D8"/>
    <w:rsid w:val="00B1456F"/>
    <w:rsid w:val="00B14807"/>
    <w:rsid w:val="00B14B5F"/>
    <w:rsid w:val="00B15ECD"/>
    <w:rsid w:val="00B16580"/>
    <w:rsid w:val="00B1673D"/>
    <w:rsid w:val="00B167D1"/>
    <w:rsid w:val="00B1683C"/>
    <w:rsid w:val="00B17226"/>
    <w:rsid w:val="00B17A6E"/>
    <w:rsid w:val="00B17BA0"/>
    <w:rsid w:val="00B17CBE"/>
    <w:rsid w:val="00B17DC2"/>
    <w:rsid w:val="00B20A55"/>
    <w:rsid w:val="00B20D5C"/>
    <w:rsid w:val="00B21656"/>
    <w:rsid w:val="00B21A08"/>
    <w:rsid w:val="00B21FB5"/>
    <w:rsid w:val="00B227B3"/>
    <w:rsid w:val="00B227DC"/>
    <w:rsid w:val="00B23031"/>
    <w:rsid w:val="00B232E3"/>
    <w:rsid w:val="00B23383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0E09"/>
    <w:rsid w:val="00B30FCF"/>
    <w:rsid w:val="00B310AC"/>
    <w:rsid w:val="00B311F8"/>
    <w:rsid w:val="00B31762"/>
    <w:rsid w:val="00B31B3F"/>
    <w:rsid w:val="00B31CCC"/>
    <w:rsid w:val="00B323C0"/>
    <w:rsid w:val="00B32508"/>
    <w:rsid w:val="00B32863"/>
    <w:rsid w:val="00B32B75"/>
    <w:rsid w:val="00B32E40"/>
    <w:rsid w:val="00B32FE2"/>
    <w:rsid w:val="00B332BD"/>
    <w:rsid w:val="00B33FD6"/>
    <w:rsid w:val="00B340A9"/>
    <w:rsid w:val="00B343C3"/>
    <w:rsid w:val="00B347E1"/>
    <w:rsid w:val="00B3489C"/>
    <w:rsid w:val="00B348C8"/>
    <w:rsid w:val="00B3524B"/>
    <w:rsid w:val="00B355A6"/>
    <w:rsid w:val="00B35A5A"/>
    <w:rsid w:val="00B35EE9"/>
    <w:rsid w:val="00B35F9F"/>
    <w:rsid w:val="00B36397"/>
    <w:rsid w:val="00B365AE"/>
    <w:rsid w:val="00B3667C"/>
    <w:rsid w:val="00B369B9"/>
    <w:rsid w:val="00B36A69"/>
    <w:rsid w:val="00B37E2C"/>
    <w:rsid w:val="00B37E84"/>
    <w:rsid w:val="00B40834"/>
    <w:rsid w:val="00B41087"/>
    <w:rsid w:val="00B410CE"/>
    <w:rsid w:val="00B41658"/>
    <w:rsid w:val="00B41A89"/>
    <w:rsid w:val="00B42E9F"/>
    <w:rsid w:val="00B43139"/>
    <w:rsid w:val="00B433AE"/>
    <w:rsid w:val="00B43929"/>
    <w:rsid w:val="00B43987"/>
    <w:rsid w:val="00B442DB"/>
    <w:rsid w:val="00B44741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57F"/>
    <w:rsid w:val="00B53A67"/>
    <w:rsid w:val="00B53E7A"/>
    <w:rsid w:val="00B54127"/>
    <w:rsid w:val="00B5497C"/>
    <w:rsid w:val="00B54A61"/>
    <w:rsid w:val="00B54B85"/>
    <w:rsid w:val="00B55B9C"/>
    <w:rsid w:val="00B560C5"/>
    <w:rsid w:val="00B56163"/>
    <w:rsid w:val="00B567B8"/>
    <w:rsid w:val="00B567CF"/>
    <w:rsid w:val="00B56892"/>
    <w:rsid w:val="00B56D3F"/>
    <w:rsid w:val="00B56E6C"/>
    <w:rsid w:val="00B573EE"/>
    <w:rsid w:val="00B57996"/>
    <w:rsid w:val="00B57A71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5DB4"/>
    <w:rsid w:val="00B6606B"/>
    <w:rsid w:val="00B666BF"/>
    <w:rsid w:val="00B669C4"/>
    <w:rsid w:val="00B66C13"/>
    <w:rsid w:val="00B67787"/>
    <w:rsid w:val="00B677CF"/>
    <w:rsid w:val="00B67B28"/>
    <w:rsid w:val="00B67D1F"/>
    <w:rsid w:val="00B67FF6"/>
    <w:rsid w:val="00B70031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923"/>
    <w:rsid w:val="00B739B5"/>
    <w:rsid w:val="00B73DD6"/>
    <w:rsid w:val="00B741AD"/>
    <w:rsid w:val="00B74665"/>
    <w:rsid w:val="00B7484F"/>
    <w:rsid w:val="00B74ADF"/>
    <w:rsid w:val="00B74FB9"/>
    <w:rsid w:val="00B757C3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A46"/>
    <w:rsid w:val="00B77D09"/>
    <w:rsid w:val="00B77FD5"/>
    <w:rsid w:val="00B8058E"/>
    <w:rsid w:val="00B80CBA"/>
    <w:rsid w:val="00B81270"/>
    <w:rsid w:val="00B81806"/>
    <w:rsid w:val="00B81C4A"/>
    <w:rsid w:val="00B8266C"/>
    <w:rsid w:val="00B82774"/>
    <w:rsid w:val="00B8291B"/>
    <w:rsid w:val="00B8358C"/>
    <w:rsid w:val="00B838FB"/>
    <w:rsid w:val="00B839E3"/>
    <w:rsid w:val="00B83BE7"/>
    <w:rsid w:val="00B83C07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64"/>
    <w:rsid w:val="00B864AB"/>
    <w:rsid w:val="00B86AD4"/>
    <w:rsid w:val="00B86DD1"/>
    <w:rsid w:val="00B870E2"/>
    <w:rsid w:val="00B8716C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B3E"/>
    <w:rsid w:val="00B91F56"/>
    <w:rsid w:val="00B92041"/>
    <w:rsid w:val="00B9276C"/>
    <w:rsid w:val="00B92CEE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3D0"/>
    <w:rsid w:val="00B9446B"/>
    <w:rsid w:val="00B94798"/>
    <w:rsid w:val="00B947D4"/>
    <w:rsid w:val="00B94FD5"/>
    <w:rsid w:val="00B95077"/>
    <w:rsid w:val="00B95550"/>
    <w:rsid w:val="00B962D3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AA1"/>
    <w:rsid w:val="00BA0CA5"/>
    <w:rsid w:val="00BA14E2"/>
    <w:rsid w:val="00BA2655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B00D7"/>
    <w:rsid w:val="00BB0112"/>
    <w:rsid w:val="00BB01C6"/>
    <w:rsid w:val="00BB091E"/>
    <w:rsid w:val="00BB0947"/>
    <w:rsid w:val="00BB09BC"/>
    <w:rsid w:val="00BB14F8"/>
    <w:rsid w:val="00BB19B9"/>
    <w:rsid w:val="00BB1BFD"/>
    <w:rsid w:val="00BB2021"/>
    <w:rsid w:val="00BB219A"/>
    <w:rsid w:val="00BB25F5"/>
    <w:rsid w:val="00BB28D9"/>
    <w:rsid w:val="00BB2992"/>
    <w:rsid w:val="00BB2B6E"/>
    <w:rsid w:val="00BB2C88"/>
    <w:rsid w:val="00BB3780"/>
    <w:rsid w:val="00BB3BD7"/>
    <w:rsid w:val="00BB3C37"/>
    <w:rsid w:val="00BB3CC2"/>
    <w:rsid w:val="00BB3CE2"/>
    <w:rsid w:val="00BB3F7B"/>
    <w:rsid w:val="00BB4109"/>
    <w:rsid w:val="00BB4200"/>
    <w:rsid w:val="00BB47B0"/>
    <w:rsid w:val="00BB4912"/>
    <w:rsid w:val="00BB4EFF"/>
    <w:rsid w:val="00BB55D7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0D4E"/>
    <w:rsid w:val="00BC10C1"/>
    <w:rsid w:val="00BC1439"/>
    <w:rsid w:val="00BC1896"/>
    <w:rsid w:val="00BC2045"/>
    <w:rsid w:val="00BC2543"/>
    <w:rsid w:val="00BC3A9F"/>
    <w:rsid w:val="00BC4087"/>
    <w:rsid w:val="00BC42A3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7993"/>
    <w:rsid w:val="00BD0658"/>
    <w:rsid w:val="00BD06CC"/>
    <w:rsid w:val="00BD095C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241"/>
    <w:rsid w:val="00BD4C56"/>
    <w:rsid w:val="00BD5010"/>
    <w:rsid w:val="00BD6009"/>
    <w:rsid w:val="00BD61B6"/>
    <w:rsid w:val="00BD683D"/>
    <w:rsid w:val="00BD6A1C"/>
    <w:rsid w:val="00BD6B1A"/>
    <w:rsid w:val="00BD6C19"/>
    <w:rsid w:val="00BD7498"/>
    <w:rsid w:val="00BD74E7"/>
    <w:rsid w:val="00BD7A06"/>
    <w:rsid w:val="00BD7B60"/>
    <w:rsid w:val="00BD7D31"/>
    <w:rsid w:val="00BD7E97"/>
    <w:rsid w:val="00BD7EE4"/>
    <w:rsid w:val="00BE0204"/>
    <w:rsid w:val="00BE156D"/>
    <w:rsid w:val="00BE16CF"/>
    <w:rsid w:val="00BE1956"/>
    <w:rsid w:val="00BE1ACB"/>
    <w:rsid w:val="00BE1B03"/>
    <w:rsid w:val="00BE2966"/>
    <w:rsid w:val="00BE2DE5"/>
    <w:rsid w:val="00BE2F69"/>
    <w:rsid w:val="00BE3023"/>
    <w:rsid w:val="00BE3188"/>
    <w:rsid w:val="00BE3395"/>
    <w:rsid w:val="00BE3939"/>
    <w:rsid w:val="00BE3D83"/>
    <w:rsid w:val="00BE414D"/>
    <w:rsid w:val="00BE46C1"/>
    <w:rsid w:val="00BE4883"/>
    <w:rsid w:val="00BE48B7"/>
    <w:rsid w:val="00BE4D87"/>
    <w:rsid w:val="00BE4FE6"/>
    <w:rsid w:val="00BE5025"/>
    <w:rsid w:val="00BE5060"/>
    <w:rsid w:val="00BE53C1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1F65"/>
    <w:rsid w:val="00BF2296"/>
    <w:rsid w:val="00BF2515"/>
    <w:rsid w:val="00BF25A4"/>
    <w:rsid w:val="00BF295E"/>
    <w:rsid w:val="00BF2BCE"/>
    <w:rsid w:val="00BF3025"/>
    <w:rsid w:val="00BF3027"/>
    <w:rsid w:val="00BF3ABC"/>
    <w:rsid w:val="00BF3E50"/>
    <w:rsid w:val="00BF4BA6"/>
    <w:rsid w:val="00BF4C8E"/>
    <w:rsid w:val="00BF5C97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582"/>
    <w:rsid w:val="00C017E9"/>
    <w:rsid w:val="00C019C3"/>
    <w:rsid w:val="00C029B4"/>
    <w:rsid w:val="00C02CB4"/>
    <w:rsid w:val="00C02F87"/>
    <w:rsid w:val="00C03513"/>
    <w:rsid w:val="00C03B58"/>
    <w:rsid w:val="00C03B96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07316"/>
    <w:rsid w:val="00C07885"/>
    <w:rsid w:val="00C100B1"/>
    <w:rsid w:val="00C10209"/>
    <w:rsid w:val="00C10258"/>
    <w:rsid w:val="00C10397"/>
    <w:rsid w:val="00C10C05"/>
    <w:rsid w:val="00C114D5"/>
    <w:rsid w:val="00C122B4"/>
    <w:rsid w:val="00C1269E"/>
    <w:rsid w:val="00C13059"/>
    <w:rsid w:val="00C1359E"/>
    <w:rsid w:val="00C13C24"/>
    <w:rsid w:val="00C13D06"/>
    <w:rsid w:val="00C1413C"/>
    <w:rsid w:val="00C142B4"/>
    <w:rsid w:val="00C14418"/>
    <w:rsid w:val="00C14A04"/>
    <w:rsid w:val="00C14B68"/>
    <w:rsid w:val="00C15171"/>
    <w:rsid w:val="00C154EA"/>
    <w:rsid w:val="00C155C3"/>
    <w:rsid w:val="00C15EB6"/>
    <w:rsid w:val="00C1609A"/>
    <w:rsid w:val="00C166B2"/>
    <w:rsid w:val="00C166E4"/>
    <w:rsid w:val="00C17141"/>
    <w:rsid w:val="00C171C6"/>
    <w:rsid w:val="00C174FD"/>
    <w:rsid w:val="00C177AB"/>
    <w:rsid w:val="00C1792B"/>
    <w:rsid w:val="00C1793D"/>
    <w:rsid w:val="00C17B0D"/>
    <w:rsid w:val="00C17F64"/>
    <w:rsid w:val="00C202B2"/>
    <w:rsid w:val="00C20727"/>
    <w:rsid w:val="00C20A20"/>
    <w:rsid w:val="00C20B39"/>
    <w:rsid w:val="00C20F0D"/>
    <w:rsid w:val="00C21032"/>
    <w:rsid w:val="00C21171"/>
    <w:rsid w:val="00C2156A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45C"/>
    <w:rsid w:val="00C237A3"/>
    <w:rsid w:val="00C23AE0"/>
    <w:rsid w:val="00C23DF3"/>
    <w:rsid w:val="00C23F88"/>
    <w:rsid w:val="00C24350"/>
    <w:rsid w:val="00C244F2"/>
    <w:rsid w:val="00C24696"/>
    <w:rsid w:val="00C246DD"/>
    <w:rsid w:val="00C24929"/>
    <w:rsid w:val="00C25152"/>
    <w:rsid w:val="00C253D5"/>
    <w:rsid w:val="00C25A51"/>
    <w:rsid w:val="00C25E17"/>
    <w:rsid w:val="00C26BED"/>
    <w:rsid w:val="00C271E3"/>
    <w:rsid w:val="00C2751D"/>
    <w:rsid w:val="00C3057E"/>
    <w:rsid w:val="00C30E22"/>
    <w:rsid w:val="00C31136"/>
    <w:rsid w:val="00C31441"/>
    <w:rsid w:val="00C3164E"/>
    <w:rsid w:val="00C32238"/>
    <w:rsid w:val="00C329CB"/>
    <w:rsid w:val="00C32BC6"/>
    <w:rsid w:val="00C331A9"/>
    <w:rsid w:val="00C33797"/>
    <w:rsid w:val="00C33AA2"/>
    <w:rsid w:val="00C34293"/>
    <w:rsid w:val="00C344C4"/>
    <w:rsid w:val="00C34BFC"/>
    <w:rsid w:val="00C34C1A"/>
    <w:rsid w:val="00C35215"/>
    <w:rsid w:val="00C356A5"/>
    <w:rsid w:val="00C357CE"/>
    <w:rsid w:val="00C35C02"/>
    <w:rsid w:val="00C36EDF"/>
    <w:rsid w:val="00C405B1"/>
    <w:rsid w:val="00C40CCB"/>
    <w:rsid w:val="00C417F7"/>
    <w:rsid w:val="00C42161"/>
    <w:rsid w:val="00C42416"/>
    <w:rsid w:val="00C4281B"/>
    <w:rsid w:val="00C42877"/>
    <w:rsid w:val="00C42A44"/>
    <w:rsid w:val="00C4342D"/>
    <w:rsid w:val="00C4349D"/>
    <w:rsid w:val="00C43D64"/>
    <w:rsid w:val="00C445B9"/>
    <w:rsid w:val="00C4504D"/>
    <w:rsid w:val="00C4573A"/>
    <w:rsid w:val="00C45841"/>
    <w:rsid w:val="00C45B32"/>
    <w:rsid w:val="00C461FA"/>
    <w:rsid w:val="00C46C99"/>
    <w:rsid w:val="00C46F3C"/>
    <w:rsid w:val="00C47ACC"/>
    <w:rsid w:val="00C47FE6"/>
    <w:rsid w:val="00C50088"/>
    <w:rsid w:val="00C50155"/>
    <w:rsid w:val="00C50172"/>
    <w:rsid w:val="00C50413"/>
    <w:rsid w:val="00C5068A"/>
    <w:rsid w:val="00C50832"/>
    <w:rsid w:val="00C50A10"/>
    <w:rsid w:val="00C50BCB"/>
    <w:rsid w:val="00C50BEA"/>
    <w:rsid w:val="00C51A3B"/>
    <w:rsid w:val="00C5231D"/>
    <w:rsid w:val="00C52487"/>
    <w:rsid w:val="00C52727"/>
    <w:rsid w:val="00C52875"/>
    <w:rsid w:val="00C52907"/>
    <w:rsid w:val="00C52E2A"/>
    <w:rsid w:val="00C53072"/>
    <w:rsid w:val="00C53145"/>
    <w:rsid w:val="00C53894"/>
    <w:rsid w:val="00C53A11"/>
    <w:rsid w:val="00C53A51"/>
    <w:rsid w:val="00C53BC4"/>
    <w:rsid w:val="00C53E85"/>
    <w:rsid w:val="00C53F6C"/>
    <w:rsid w:val="00C540E9"/>
    <w:rsid w:val="00C54975"/>
    <w:rsid w:val="00C54AC4"/>
    <w:rsid w:val="00C551C7"/>
    <w:rsid w:val="00C55214"/>
    <w:rsid w:val="00C55538"/>
    <w:rsid w:val="00C55A84"/>
    <w:rsid w:val="00C561CB"/>
    <w:rsid w:val="00C562E0"/>
    <w:rsid w:val="00C563F0"/>
    <w:rsid w:val="00C56811"/>
    <w:rsid w:val="00C57465"/>
    <w:rsid w:val="00C574F5"/>
    <w:rsid w:val="00C57A35"/>
    <w:rsid w:val="00C57BDB"/>
    <w:rsid w:val="00C57C4B"/>
    <w:rsid w:val="00C57DD1"/>
    <w:rsid w:val="00C603ED"/>
    <w:rsid w:val="00C60629"/>
    <w:rsid w:val="00C60962"/>
    <w:rsid w:val="00C60B7A"/>
    <w:rsid w:val="00C60EF0"/>
    <w:rsid w:val="00C616A5"/>
    <w:rsid w:val="00C61746"/>
    <w:rsid w:val="00C62065"/>
    <w:rsid w:val="00C6227C"/>
    <w:rsid w:val="00C6252F"/>
    <w:rsid w:val="00C627BE"/>
    <w:rsid w:val="00C62D26"/>
    <w:rsid w:val="00C6367C"/>
    <w:rsid w:val="00C63831"/>
    <w:rsid w:val="00C64262"/>
    <w:rsid w:val="00C64967"/>
    <w:rsid w:val="00C65A83"/>
    <w:rsid w:val="00C6625D"/>
    <w:rsid w:val="00C662C4"/>
    <w:rsid w:val="00C663EF"/>
    <w:rsid w:val="00C66C98"/>
    <w:rsid w:val="00C671A5"/>
    <w:rsid w:val="00C671D1"/>
    <w:rsid w:val="00C67330"/>
    <w:rsid w:val="00C67B43"/>
    <w:rsid w:val="00C67DA2"/>
    <w:rsid w:val="00C70212"/>
    <w:rsid w:val="00C70D8D"/>
    <w:rsid w:val="00C70F34"/>
    <w:rsid w:val="00C716A6"/>
    <w:rsid w:val="00C71D49"/>
    <w:rsid w:val="00C71E70"/>
    <w:rsid w:val="00C72225"/>
    <w:rsid w:val="00C729D1"/>
    <w:rsid w:val="00C72A52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0FAA"/>
    <w:rsid w:val="00C81422"/>
    <w:rsid w:val="00C8156E"/>
    <w:rsid w:val="00C81B25"/>
    <w:rsid w:val="00C823F5"/>
    <w:rsid w:val="00C824B9"/>
    <w:rsid w:val="00C82756"/>
    <w:rsid w:val="00C82A26"/>
    <w:rsid w:val="00C82CDC"/>
    <w:rsid w:val="00C8319B"/>
    <w:rsid w:val="00C83201"/>
    <w:rsid w:val="00C84063"/>
    <w:rsid w:val="00C84BC9"/>
    <w:rsid w:val="00C84E6D"/>
    <w:rsid w:val="00C84FB7"/>
    <w:rsid w:val="00C852B7"/>
    <w:rsid w:val="00C85563"/>
    <w:rsid w:val="00C8584E"/>
    <w:rsid w:val="00C85B5B"/>
    <w:rsid w:val="00C860AF"/>
    <w:rsid w:val="00C8616A"/>
    <w:rsid w:val="00C86A1B"/>
    <w:rsid w:val="00C86ACF"/>
    <w:rsid w:val="00C86B35"/>
    <w:rsid w:val="00C86C18"/>
    <w:rsid w:val="00C86EA1"/>
    <w:rsid w:val="00C87212"/>
    <w:rsid w:val="00C9032A"/>
    <w:rsid w:val="00C915C5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66"/>
    <w:rsid w:val="00C951A5"/>
    <w:rsid w:val="00C954E4"/>
    <w:rsid w:val="00C96420"/>
    <w:rsid w:val="00C968B0"/>
    <w:rsid w:val="00C968CA"/>
    <w:rsid w:val="00C96F00"/>
    <w:rsid w:val="00C96F42"/>
    <w:rsid w:val="00C9720E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26C"/>
    <w:rsid w:val="00CA5415"/>
    <w:rsid w:val="00CA57B6"/>
    <w:rsid w:val="00CA57DC"/>
    <w:rsid w:val="00CA62A3"/>
    <w:rsid w:val="00CA6567"/>
    <w:rsid w:val="00CA6580"/>
    <w:rsid w:val="00CA70A3"/>
    <w:rsid w:val="00CA75A9"/>
    <w:rsid w:val="00CA77C9"/>
    <w:rsid w:val="00CA7CDA"/>
    <w:rsid w:val="00CA7E83"/>
    <w:rsid w:val="00CA7F01"/>
    <w:rsid w:val="00CB0007"/>
    <w:rsid w:val="00CB07B7"/>
    <w:rsid w:val="00CB15CB"/>
    <w:rsid w:val="00CB169D"/>
    <w:rsid w:val="00CB1BB8"/>
    <w:rsid w:val="00CB1BB9"/>
    <w:rsid w:val="00CB1DB9"/>
    <w:rsid w:val="00CB2107"/>
    <w:rsid w:val="00CB225D"/>
    <w:rsid w:val="00CB2818"/>
    <w:rsid w:val="00CB29ED"/>
    <w:rsid w:val="00CB3035"/>
    <w:rsid w:val="00CB3050"/>
    <w:rsid w:val="00CB367F"/>
    <w:rsid w:val="00CB37B2"/>
    <w:rsid w:val="00CB3C5B"/>
    <w:rsid w:val="00CB42F7"/>
    <w:rsid w:val="00CB4978"/>
    <w:rsid w:val="00CB5752"/>
    <w:rsid w:val="00CB575B"/>
    <w:rsid w:val="00CB58E1"/>
    <w:rsid w:val="00CB5DD0"/>
    <w:rsid w:val="00CB67D2"/>
    <w:rsid w:val="00CB6E9D"/>
    <w:rsid w:val="00CB7559"/>
    <w:rsid w:val="00CB7682"/>
    <w:rsid w:val="00CB7E0A"/>
    <w:rsid w:val="00CC0361"/>
    <w:rsid w:val="00CC0ED4"/>
    <w:rsid w:val="00CC0F6D"/>
    <w:rsid w:val="00CC1FA3"/>
    <w:rsid w:val="00CC201D"/>
    <w:rsid w:val="00CC2260"/>
    <w:rsid w:val="00CC229F"/>
    <w:rsid w:val="00CC2401"/>
    <w:rsid w:val="00CC2435"/>
    <w:rsid w:val="00CC2AD5"/>
    <w:rsid w:val="00CC2C86"/>
    <w:rsid w:val="00CC2D81"/>
    <w:rsid w:val="00CC3928"/>
    <w:rsid w:val="00CC3B7B"/>
    <w:rsid w:val="00CC3BE5"/>
    <w:rsid w:val="00CC403A"/>
    <w:rsid w:val="00CC406C"/>
    <w:rsid w:val="00CC4BDD"/>
    <w:rsid w:val="00CC4EE9"/>
    <w:rsid w:val="00CC55D8"/>
    <w:rsid w:val="00CC5AC3"/>
    <w:rsid w:val="00CC5D8D"/>
    <w:rsid w:val="00CC5EC8"/>
    <w:rsid w:val="00CC5F98"/>
    <w:rsid w:val="00CC68A9"/>
    <w:rsid w:val="00CC6AFA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B25"/>
    <w:rsid w:val="00CD3E2B"/>
    <w:rsid w:val="00CD436D"/>
    <w:rsid w:val="00CD46AC"/>
    <w:rsid w:val="00CD5921"/>
    <w:rsid w:val="00CD5DE5"/>
    <w:rsid w:val="00CD620F"/>
    <w:rsid w:val="00CD64DD"/>
    <w:rsid w:val="00CD658D"/>
    <w:rsid w:val="00CD6A81"/>
    <w:rsid w:val="00CD6C6B"/>
    <w:rsid w:val="00CD6F60"/>
    <w:rsid w:val="00CD6F9B"/>
    <w:rsid w:val="00CD7503"/>
    <w:rsid w:val="00CD7666"/>
    <w:rsid w:val="00CD7BC9"/>
    <w:rsid w:val="00CE0053"/>
    <w:rsid w:val="00CE07B5"/>
    <w:rsid w:val="00CE0DE9"/>
    <w:rsid w:val="00CE1BEC"/>
    <w:rsid w:val="00CE1CC8"/>
    <w:rsid w:val="00CE1F3B"/>
    <w:rsid w:val="00CE20D0"/>
    <w:rsid w:val="00CE245B"/>
    <w:rsid w:val="00CE2838"/>
    <w:rsid w:val="00CE28BB"/>
    <w:rsid w:val="00CE2D74"/>
    <w:rsid w:val="00CE2E7B"/>
    <w:rsid w:val="00CE2EFE"/>
    <w:rsid w:val="00CE304F"/>
    <w:rsid w:val="00CE33DF"/>
    <w:rsid w:val="00CE3BC9"/>
    <w:rsid w:val="00CE3CCD"/>
    <w:rsid w:val="00CE3E5C"/>
    <w:rsid w:val="00CE3F92"/>
    <w:rsid w:val="00CE3FB1"/>
    <w:rsid w:val="00CE413B"/>
    <w:rsid w:val="00CE4179"/>
    <w:rsid w:val="00CE41C2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C90"/>
    <w:rsid w:val="00CE6D22"/>
    <w:rsid w:val="00CE709D"/>
    <w:rsid w:val="00CE70CD"/>
    <w:rsid w:val="00CE7239"/>
    <w:rsid w:val="00CE75BB"/>
    <w:rsid w:val="00CE7DC0"/>
    <w:rsid w:val="00CF009E"/>
    <w:rsid w:val="00CF05A4"/>
    <w:rsid w:val="00CF089B"/>
    <w:rsid w:val="00CF0C6D"/>
    <w:rsid w:val="00CF0D9A"/>
    <w:rsid w:val="00CF1774"/>
    <w:rsid w:val="00CF1CDB"/>
    <w:rsid w:val="00CF1DB4"/>
    <w:rsid w:val="00CF2086"/>
    <w:rsid w:val="00CF25EA"/>
    <w:rsid w:val="00CF2AA4"/>
    <w:rsid w:val="00CF2ADD"/>
    <w:rsid w:val="00CF2DE9"/>
    <w:rsid w:val="00CF3154"/>
    <w:rsid w:val="00CF37C2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25A"/>
    <w:rsid w:val="00CF6407"/>
    <w:rsid w:val="00CF6C5C"/>
    <w:rsid w:val="00CF6D90"/>
    <w:rsid w:val="00CF6E0F"/>
    <w:rsid w:val="00CF72E5"/>
    <w:rsid w:val="00CF72EB"/>
    <w:rsid w:val="00CF771D"/>
    <w:rsid w:val="00CF7862"/>
    <w:rsid w:val="00CF7970"/>
    <w:rsid w:val="00CF7A73"/>
    <w:rsid w:val="00CF7E87"/>
    <w:rsid w:val="00D007C0"/>
    <w:rsid w:val="00D00CFC"/>
    <w:rsid w:val="00D00D5A"/>
    <w:rsid w:val="00D0115D"/>
    <w:rsid w:val="00D0171A"/>
    <w:rsid w:val="00D01B0D"/>
    <w:rsid w:val="00D02600"/>
    <w:rsid w:val="00D02C19"/>
    <w:rsid w:val="00D032ED"/>
    <w:rsid w:val="00D03432"/>
    <w:rsid w:val="00D03894"/>
    <w:rsid w:val="00D03B53"/>
    <w:rsid w:val="00D03CF0"/>
    <w:rsid w:val="00D03ECD"/>
    <w:rsid w:val="00D04719"/>
    <w:rsid w:val="00D047A8"/>
    <w:rsid w:val="00D049E6"/>
    <w:rsid w:val="00D04A24"/>
    <w:rsid w:val="00D055BD"/>
    <w:rsid w:val="00D057BC"/>
    <w:rsid w:val="00D05C66"/>
    <w:rsid w:val="00D05F5B"/>
    <w:rsid w:val="00D06A07"/>
    <w:rsid w:val="00D0780E"/>
    <w:rsid w:val="00D102C7"/>
    <w:rsid w:val="00D105E5"/>
    <w:rsid w:val="00D10E9C"/>
    <w:rsid w:val="00D10F5F"/>
    <w:rsid w:val="00D1112D"/>
    <w:rsid w:val="00D113EB"/>
    <w:rsid w:val="00D11567"/>
    <w:rsid w:val="00D11795"/>
    <w:rsid w:val="00D11847"/>
    <w:rsid w:val="00D11B13"/>
    <w:rsid w:val="00D11B9A"/>
    <w:rsid w:val="00D12EB3"/>
    <w:rsid w:val="00D13321"/>
    <w:rsid w:val="00D13996"/>
    <w:rsid w:val="00D13A13"/>
    <w:rsid w:val="00D13E1E"/>
    <w:rsid w:val="00D13E4F"/>
    <w:rsid w:val="00D13E98"/>
    <w:rsid w:val="00D13F9C"/>
    <w:rsid w:val="00D14219"/>
    <w:rsid w:val="00D143E5"/>
    <w:rsid w:val="00D14455"/>
    <w:rsid w:val="00D1455E"/>
    <w:rsid w:val="00D1499F"/>
    <w:rsid w:val="00D14BE2"/>
    <w:rsid w:val="00D15130"/>
    <w:rsid w:val="00D15397"/>
    <w:rsid w:val="00D156E0"/>
    <w:rsid w:val="00D157CE"/>
    <w:rsid w:val="00D16456"/>
    <w:rsid w:val="00D164D9"/>
    <w:rsid w:val="00D1695A"/>
    <w:rsid w:val="00D17777"/>
    <w:rsid w:val="00D20086"/>
    <w:rsid w:val="00D20169"/>
    <w:rsid w:val="00D2087C"/>
    <w:rsid w:val="00D20B8B"/>
    <w:rsid w:val="00D21180"/>
    <w:rsid w:val="00D213A5"/>
    <w:rsid w:val="00D22077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47C7"/>
    <w:rsid w:val="00D24EB8"/>
    <w:rsid w:val="00D25B26"/>
    <w:rsid w:val="00D25ECC"/>
    <w:rsid w:val="00D263CA"/>
    <w:rsid w:val="00D26C3C"/>
    <w:rsid w:val="00D26CA1"/>
    <w:rsid w:val="00D274C5"/>
    <w:rsid w:val="00D2760F"/>
    <w:rsid w:val="00D305AD"/>
    <w:rsid w:val="00D306DF"/>
    <w:rsid w:val="00D309C2"/>
    <w:rsid w:val="00D30D0A"/>
    <w:rsid w:val="00D31323"/>
    <w:rsid w:val="00D31C64"/>
    <w:rsid w:val="00D32106"/>
    <w:rsid w:val="00D32398"/>
    <w:rsid w:val="00D32685"/>
    <w:rsid w:val="00D32A29"/>
    <w:rsid w:val="00D32C76"/>
    <w:rsid w:val="00D33939"/>
    <w:rsid w:val="00D34A30"/>
    <w:rsid w:val="00D34D65"/>
    <w:rsid w:val="00D3533E"/>
    <w:rsid w:val="00D354E2"/>
    <w:rsid w:val="00D359D2"/>
    <w:rsid w:val="00D35ACA"/>
    <w:rsid w:val="00D36419"/>
    <w:rsid w:val="00D36E2A"/>
    <w:rsid w:val="00D371AF"/>
    <w:rsid w:val="00D372CE"/>
    <w:rsid w:val="00D37D4D"/>
    <w:rsid w:val="00D408C8"/>
    <w:rsid w:val="00D40B23"/>
    <w:rsid w:val="00D40B6D"/>
    <w:rsid w:val="00D40C5A"/>
    <w:rsid w:val="00D40C67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A78"/>
    <w:rsid w:val="00D44C88"/>
    <w:rsid w:val="00D44E15"/>
    <w:rsid w:val="00D460C5"/>
    <w:rsid w:val="00D46437"/>
    <w:rsid w:val="00D4671C"/>
    <w:rsid w:val="00D46F49"/>
    <w:rsid w:val="00D479B3"/>
    <w:rsid w:val="00D47A28"/>
    <w:rsid w:val="00D47CE0"/>
    <w:rsid w:val="00D47E0E"/>
    <w:rsid w:val="00D50841"/>
    <w:rsid w:val="00D50879"/>
    <w:rsid w:val="00D50AB1"/>
    <w:rsid w:val="00D50D7E"/>
    <w:rsid w:val="00D50DA6"/>
    <w:rsid w:val="00D50E41"/>
    <w:rsid w:val="00D519AF"/>
    <w:rsid w:val="00D51E34"/>
    <w:rsid w:val="00D52302"/>
    <w:rsid w:val="00D523AF"/>
    <w:rsid w:val="00D526F6"/>
    <w:rsid w:val="00D5287D"/>
    <w:rsid w:val="00D53093"/>
    <w:rsid w:val="00D542CB"/>
    <w:rsid w:val="00D544D5"/>
    <w:rsid w:val="00D548AA"/>
    <w:rsid w:val="00D555E3"/>
    <w:rsid w:val="00D55893"/>
    <w:rsid w:val="00D559B8"/>
    <w:rsid w:val="00D55BEE"/>
    <w:rsid w:val="00D5645F"/>
    <w:rsid w:val="00D5722A"/>
    <w:rsid w:val="00D57451"/>
    <w:rsid w:val="00D5748E"/>
    <w:rsid w:val="00D5768F"/>
    <w:rsid w:val="00D57B85"/>
    <w:rsid w:val="00D57F32"/>
    <w:rsid w:val="00D60596"/>
    <w:rsid w:val="00D60E22"/>
    <w:rsid w:val="00D61456"/>
    <w:rsid w:val="00D61547"/>
    <w:rsid w:val="00D61D21"/>
    <w:rsid w:val="00D6242D"/>
    <w:rsid w:val="00D62895"/>
    <w:rsid w:val="00D628BE"/>
    <w:rsid w:val="00D628E3"/>
    <w:rsid w:val="00D6294D"/>
    <w:rsid w:val="00D62D7A"/>
    <w:rsid w:val="00D63BE1"/>
    <w:rsid w:val="00D64A29"/>
    <w:rsid w:val="00D64F25"/>
    <w:rsid w:val="00D6598A"/>
    <w:rsid w:val="00D65F98"/>
    <w:rsid w:val="00D66643"/>
    <w:rsid w:val="00D6697A"/>
    <w:rsid w:val="00D66DD9"/>
    <w:rsid w:val="00D670BF"/>
    <w:rsid w:val="00D67383"/>
    <w:rsid w:val="00D67575"/>
    <w:rsid w:val="00D676DC"/>
    <w:rsid w:val="00D6778C"/>
    <w:rsid w:val="00D67925"/>
    <w:rsid w:val="00D679FD"/>
    <w:rsid w:val="00D7005F"/>
    <w:rsid w:val="00D7021C"/>
    <w:rsid w:val="00D70332"/>
    <w:rsid w:val="00D70634"/>
    <w:rsid w:val="00D70763"/>
    <w:rsid w:val="00D70A07"/>
    <w:rsid w:val="00D71099"/>
    <w:rsid w:val="00D71255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B9"/>
    <w:rsid w:val="00D757C0"/>
    <w:rsid w:val="00D764A5"/>
    <w:rsid w:val="00D7681A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36F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5C4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135"/>
    <w:rsid w:val="00D9132C"/>
    <w:rsid w:val="00D9160B"/>
    <w:rsid w:val="00D91668"/>
    <w:rsid w:val="00D918E0"/>
    <w:rsid w:val="00D919E3"/>
    <w:rsid w:val="00D91F0D"/>
    <w:rsid w:val="00D920CF"/>
    <w:rsid w:val="00D9237A"/>
    <w:rsid w:val="00D9269F"/>
    <w:rsid w:val="00D92A6C"/>
    <w:rsid w:val="00D92DD3"/>
    <w:rsid w:val="00D9300F"/>
    <w:rsid w:val="00D9349A"/>
    <w:rsid w:val="00D937CF"/>
    <w:rsid w:val="00D939B2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584"/>
    <w:rsid w:val="00D968E8"/>
    <w:rsid w:val="00D96DB8"/>
    <w:rsid w:val="00D96FCC"/>
    <w:rsid w:val="00D97181"/>
    <w:rsid w:val="00D9726A"/>
    <w:rsid w:val="00D97C29"/>
    <w:rsid w:val="00DA05A9"/>
    <w:rsid w:val="00DA06F6"/>
    <w:rsid w:val="00DA0A51"/>
    <w:rsid w:val="00DA0B44"/>
    <w:rsid w:val="00DA0E20"/>
    <w:rsid w:val="00DA195A"/>
    <w:rsid w:val="00DA1BE5"/>
    <w:rsid w:val="00DA26F1"/>
    <w:rsid w:val="00DA2989"/>
    <w:rsid w:val="00DA2C86"/>
    <w:rsid w:val="00DA2F5F"/>
    <w:rsid w:val="00DA40CC"/>
    <w:rsid w:val="00DA459A"/>
    <w:rsid w:val="00DA45C5"/>
    <w:rsid w:val="00DA5B43"/>
    <w:rsid w:val="00DA64EF"/>
    <w:rsid w:val="00DA6581"/>
    <w:rsid w:val="00DA66B9"/>
    <w:rsid w:val="00DA6B2D"/>
    <w:rsid w:val="00DA6DD0"/>
    <w:rsid w:val="00DA6F15"/>
    <w:rsid w:val="00DA70CB"/>
    <w:rsid w:val="00DA73CA"/>
    <w:rsid w:val="00DA74FB"/>
    <w:rsid w:val="00DA755A"/>
    <w:rsid w:val="00DA75B3"/>
    <w:rsid w:val="00DA7649"/>
    <w:rsid w:val="00DA7BB7"/>
    <w:rsid w:val="00DA7C5C"/>
    <w:rsid w:val="00DB04C5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2BE"/>
    <w:rsid w:val="00DB4681"/>
    <w:rsid w:val="00DB4789"/>
    <w:rsid w:val="00DB4965"/>
    <w:rsid w:val="00DB56B4"/>
    <w:rsid w:val="00DB5B0F"/>
    <w:rsid w:val="00DB5C15"/>
    <w:rsid w:val="00DB692F"/>
    <w:rsid w:val="00DB6D18"/>
    <w:rsid w:val="00DB6E97"/>
    <w:rsid w:val="00DB7189"/>
    <w:rsid w:val="00DB7374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2D5"/>
    <w:rsid w:val="00DC4683"/>
    <w:rsid w:val="00DC4ECA"/>
    <w:rsid w:val="00DC59F7"/>
    <w:rsid w:val="00DC5E12"/>
    <w:rsid w:val="00DC5EBD"/>
    <w:rsid w:val="00DC5FFD"/>
    <w:rsid w:val="00DC6525"/>
    <w:rsid w:val="00DC68CA"/>
    <w:rsid w:val="00DC6B2D"/>
    <w:rsid w:val="00DC70B8"/>
    <w:rsid w:val="00DC7577"/>
    <w:rsid w:val="00DC75D7"/>
    <w:rsid w:val="00DC75D9"/>
    <w:rsid w:val="00DC763D"/>
    <w:rsid w:val="00DC792D"/>
    <w:rsid w:val="00DC7BD3"/>
    <w:rsid w:val="00DC7D2A"/>
    <w:rsid w:val="00DD0E26"/>
    <w:rsid w:val="00DD2443"/>
    <w:rsid w:val="00DD258F"/>
    <w:rsid w:val="00DD2C78"/>
    <w:rsid w:val="00DD2D51"/>
    <w:rsid w:val="00DD2E3E"/>
    <w:rsid w:val="00DD362D"/>
    <w:rsid w:val="00DD3665"/>
    <w:rsid w:val="00DD3678"/>
    <w:rsid w:val="00DD3693"/>
    <w:rsid w:val="00DD3AAB"/>
    <w:rsid w:val="00DD3FC1"/>
    <w:rsid w:val="00DD45DB"/>
    <w:rsid w:val="00DD49C3"/>
    <w:rsid w:val="00DD4D09"/>
    <w:rsid w:val="00DD4F52"/>
    <w:rsid w:val="00DD4F8C"/>
    <w:rsid w:val="00DD50B1"/>
    <w:rsid w:val="00DD50C5"/>
    <w:rsid w:val="00DD57E9"/>
    <w:rsid w:val="00DD58AC"/>
    <w:rsid w:val="00DD5DC8"/>
    <w:rsid w:val="00DD5F2D"/>
    <w:rsid w:val="00DD6E02"/>
    <w:rsid w:val="00DD75F7"/>
    <w:rsid w:val="00DD7CA8"/>
    <w:rsid w:val="00DE03D8"/>
    <w:rsid w:val="00DE06F7"/>
    <w:rsid w:val="00DE08E2"/>
    <w:rsid w:val="00DE08F6"/>
    <w:rsid w:val="00DE0BDD"/>
    <w:rsid w:val="00DE0F90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182"/>
    <w:rsid w:val="00DE4669"/>
    <w:rsid w:val="00DE4BEE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073"/>
    <w:rsid w:val="00DF519D"/>
    <w:rsid w:val="00DF535F"/>
    <w:rsid w:val="00DF54AB"/>
    <w:rsid w:val="00DF5508"/>
    <w:rsid w:val="00DF5A4F"/>
    <w:rsid w:val="00DF60A9"/>
    <w:rsid w:val="00DF6AC2"/>
    <w:rsid w:val="00DF6B56"/>
    <w:rsid w:val="00DF70EB"/>
    <w:rsid w:val="00E00915"/>
    <w:rsid w:val="00E00FA0"/>
    <w:rsid w:val="00E010C8"/>
    <w:rsid w:val="00E011BC"/>
    <w:rsid w:val="00E01607"/>
    <w:rsid w:val="00E01FD4"/>
    <w:rsid w:val="00E0209A"/>
    <w:rsid w:val="00E021F0"/>
    <w:rsid w:val="00E02B6E"/>
    <w:rsid w:val="00E03125"/>
    <w:rsid w:val="00E035C7"/>
    <w:rsid w:val="00E039A5"/>
    <w:rsid w:val="00E039D1"/>
    <w:rsid w:val="00E03ADD"/>
    <w:rsid w:val="00E03B59"/>
    <w:rsid w:val="00E03DCC"/>
    <w:rsid w:val="00E0426A"/>
    <w:rsid w:val="00E043D5"/>
    <w:rsid w:val="00E049E6"/>
    <w:rsid w:val="00E056A2"/>
    <w:rsid w:val="00E05AE7"/>
    <w:rsid w:val="00E07306"/>
    <w:rsid w:val="00E07351"/>
    <w:rsid w:val="00E074C7"/>
    <w:rsid w:val="00E0767A"/>
    <w:rsid w:val="00E07799"/>
    <w:rsid w:val="00E078FC"/>
    <w:rsid w:val="00E10120"/>
    <w:rsid w:val="00E101F0"/>
    <w:rsid w:val="00E10250"/>
    <w:rsid w:val="00E115BB"/>
    <w:rsid w:val="00E11886"/>
    <w:rsid w:val="00E118E6"/>
    <w:rsid w:val="00E11937"/>
    <w:rsid w:val="00E11956"/>
    <w:rsid w:val="00E11A41"/>
    <w:rsid w:val="00E11ADE"/>
    <w:rsid w:val="00E11B27"/>
    <w:rsid w:val="00E11CA4"/>
    <w:rsid w:val="00E124D9"/>
    <w:rsid w:val="00E1328F"/>
    <w:rsid w:val="00E13CF2"/>
    <w:rsid w:val="00E14636"/>
    <w:rsid w:val="00E14B0D"/>
    <w:rsid w:val="00E14BD5"/>
    <w:rsid w:val="00E14D8A"/>
    <w:rsid w:val="00E15008"/>
    <w:rsid w:val="00E15153"/>
    <w:rsid w:val="00E152BE"/>
    <w:rsid w:val="00E15AF8"/>
    <w:rsid w:val="00E15B21"/>
    <w:rsid w:val="00E15CFF"/>
    <w:rsid w:val="00E15F96"/>
    <w:rsid w:val="00E1619C"/>
    <w:rsid w:val="00E162F6"/>
    <w:rsid w:val="00E16384"/>
    <w:rsid w:val="00E17595"/>
    <w:rsid w:val="00E177CC"/>
    <w:rsid w:val="00E17CE1"/>
    <w:rsid w:val="00E17DE4"/>
    <w:rsid w:val="00E20C7C"/>
    <w:rsid w:val="00E20E13"/>
    <w:rsid w:val="00E20EDC"/>
    <w:rsid w:val="00E20F43"/>
    <w:rsid w:val="00E21399"/>
    <w:rsid w:val="00E21599"/>
    <w:rsid w:val="00E22496"/>
    <w:rsid w:val="00E22594"/>
    <w:rsid w:val="00E227A1"/>
    <w:rsid w:val="00E22F75"/>
    <w:rsid w:val="00E23235"/>
    <w:rsid w:val="00E23B4E"/>
    <w:rsid w:val="00E23BA3"/>
    <w:rsid w:val="00E24540"/>
    <w:rsid w:val="00E24990"/>
    <w:rsid w:val="00E24E1D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27AE6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3F8F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37CF7"/>
    <w:rsid w:val="00E40AB9"/>
    <w:rsid w:val="00E40AC3"/>
    <w:rsid w:val="00E410A6"/>
    <w:rsid w:val="00E410F9"/>
    <w:rsid w:val="00E410FA"/>
    <w:rsid w:val="00E41B54"/>
    <w:rsid w:val="00E42109"/>
    <w:rsid w:val="00E42147"/>
    <w:rsid w:val="00E4273E"/>
    <w:rsid w:val="00E42879"/>
    <w:rsid w:val="00E42D98"/>
    <w:rsid w:val="00E43519"/>
    <w:rsid w:val="00E43640"/>
    <w:rsid w:val="00E43E93"/>
    <w:rsid w:val="00E4407A"/>
    <w:rsid w:val="00E441FA"/>
    <w:rsid w:val="00E44288"/>
    <w:rsid w:val="00E449DB"/>
    <w:rsid w:val="00E44AF6"/>
    <w:rsid w:val="00E44C66"/>
    <w:rsid w:val="00E44DEE"/>
    <w:rsid w:val="00E44E97"/>
    <w:rsid w:val="00E44F11"/>
    <w:rsid w:val="00E45056"/>
    <w:rsid w:val="00E4543E"/>
    <w:rsid w:val="00E457A7"/>
    <w:rsid w:val="00E45BAF"/>
    <w:rsid w:val="00E45DE4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0DBB"/>
    <w:rsid w:val="00E50E35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E50"/>
    <w:rsid w:val="00E54539"/>
    <w:rsid w:val="00E548A7"/>
    <w:rsid w:val="00E54C04"/>
    <w:rsid w:val="00E55107"/>
    <w:rsid w:val="00E55211"/>
    <w:rsid w:val="00E555B6"/>
    <w:rsid w:val="00E55827"/>
    <w:rsid w:val="00E55ED2"/>
    <w:rsid w:val="00E5603A"/>
    <w:rsid w:val="00E561B7"/>
    <w:rsid w:val="00E56730"/>
    <w:rsid w:val="00E5696E"/>
    <w:rsid w:val="00E570BD"/>
    <w:rsid w:val="00E57680"/>
    <w:rsid w:val="00E576D2"/>
    <w:rsid w:val="00E57958"/>
    <w:rsid w:val="00E6031D"/>
    <w:rsid w:val="00E61628"/>
    <w:rsid w:val="00E616D7"/>
    <w:rsid w:val="00E617E7"/>
    <w:rsid w:val="00E61C92"/>
    <w:rsid w:val="00E62436"/>
    <w:rsid w:val="00E62D38"/>
    <w:rsid w:val="00E62E87"/>
    <w:rsid w:val="00E63365"/>
    <w:rsid w:val="00E6394D"/>
    <w:rsid w:val="00E63FB4"/>
    <w:rsid w:val="00E6424D"/>
    <w:rsid w:val="00E649EE"/>
    <w:rsid w:val="00E64C6D"/>
    <w:rsid w:val="00E64F28"/>
    <w:rsid w:val="00E652AB"/>
    <w:rsid w:val="00E65E8C"/>
    <w:rsid w:val="00E664FC"/>
    <w:rsid w:val="00E665EB"/>
    <w:rsid w:val="00E66812"/>
    <w:rsid w:val="00E6685B"/>
    <w:rsid w:val="00E66C45"/>
    <w:rsid w:val="00E66E81"/>
    <w:rsid w:val="00E6716E"/>
    <w:rsid w:val="00E67607"/>
    <w:rsid w:val="00E700C3"/>
    <w:rsid w:val="00E701A1"/>
    <w:rsid w:val="00E70BA2"/>
    <w:rsid w:val="00E70C2F"/>
    <w:rsid w:val="00E70C85"/>
    <w:rsid w:val="00E70D22"/>
    <w:rsid w:val="00E70D79"/>
    <w:rsid w:val="00E718CF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235"/>
    <w:rsid w:val="00E773C8"/>
    <w:rsid w:val="00E77427"/>
    <w:rsid w:val="00E77B00"/>
    <w:rsid w:val="00E80756"/>
    <w:rsid w:val="00E8094F"/>
    <w:rsid w:val="00E80E65"/>
    <w:rsid w:val="00E80F7C"/>
    <w:rsid w:val="00E81287"/>
    <w:rsid w:val="00E81979"/>
    <w:rsid w:val="00E81A5B"/>
    <w:rsid w:val="00E81BF9"/>
    <w:rsid w:val="00E81F6C"/>
    <w:rsid w:val="00E82006"/>
    <w:rsid w:val="00E8236C"/>
    <w:rsid w:val="00E82BF1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5EB0"/>
    <w:rsid w:val="00E86566"/>
    <w:rsid w:val="00E86774"/>
    <w:rsid w:val="00E868D4"/>
    <w:rsid w:val="00E86C20"/>
    <w:rsid w:val="00E86E1F"/>
    <w:rsid w:val="00E87084"/>
    <w:rsid w:val="00E8714F"/>
    <w:rsid w:val="00E87608"/>
    <w:rsid w:val="00E9055D"/>
    <w:rsid w:val="00E907A1"/>
    <w:rsid w:val="00E91D76"/>
    <w:rsid w:val="00E9215D"/>
    <w:rsid w:val="00E92A04"/>
    <w:rsid w:val="00E92B49"/>
    <w:rsid w:val="00E932C3"/>
    <w:rsid w:val="00E93308"/>
    <w:rsid w:val="00E934AE"/>
    <w:rsid w:val="00E9354D"/>
    <w:rsid w:val="00E93ACA"/>
    <w:rsid w:val="00E94533"/>
    <w:rsid w:val="00E9469A"/>
    <w:rsid w:val="00E94806"/>
    <w:rsid w:val="00E948F3"/>
    <w:rsid w:val="00E94CCC"/>
    <w:rsid w:val="00E951A3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0F5"/>
    <w:rsid w:val="00E97295"/>
    <w:rsid w:val="00E97BB7"/>
    <w:rsid w:val="00E97C60"/>
    <w:rsid w:val="00EA0145"/>
    <w:rsid w:val="00EA029E"/>
    <w:rsid w:val="00EA0477"/>
    <w:rsid w:val="00EA0702"/>
    <w:rsid w:val="00EA0E50"/>
    <w:rsid w:val="00EA0EC0"/>
    <w:rsid w:val="00EA149B"/>
    <w:rsid w:val="00EA183A"/>
    <w:rsid w:val="00EA2188"/>
    <w:rsid w:val="00EA3D4E"/>
    <w:rsid w:val="00EA3EDE"/>
    <w:rsid w:val="00EA5121"/>
    <w:rsid w:val="00EA60F1"/>
    <w:rsid w:val="00EA655D"/>
    <w:rsid w:val="00EA678F"/>
    <w:rsid w:val="00EA6E71"/>
    <w:rsid w:val="00EA748B"/>
    <w:rsid w:val="00EA7761"/>
    <w:rsid w:val="00EA7C79"/>
    <w:rsid w:val="00EB02CB"/>
    <w:rsid w:val="00EB05F3"/>
    <w:rsid w:val="00EB062A"/>
    <w:rsid w:val="00EB24D1"/>
    <w:rsid w:val="00EB2526"/>
    <w:rsid w:val="00EB2606"/>
    <w:rsid w:val="00EB2783"/>
    <w:rsid w:val="00EB2869"/>
    <w:rsid w:val="00EB3864"/>
    <w:rsid w:val="00EB3E2D"/>
    <w:rsid w:val="00EB47BE"/>
    <w:rsid w:val="00EB5163"/>
    <w:rsid w:val="00EB5645"/>
    <w:rsid w:val="00EB57E6"/>
    <w:rsid w:val="00EB5912"/>
    <w:rsid w:val="00EB59AF"/>
    <w:rsid w:val="00EB5BEE"/>
    <w:rsid w:val="00EB631C"/>
    <w:rsid w:val="00EB6433"/>
    <w:rsid w:val="00EB6C20"/>
    <w:rsid w:val="00EB706F"/>
    <w:rsid w:val="00EB76C8"/>
    <w:rsid w:val="00EB7759"/>
    <w:rsid w:val="00EB781F"/>
    <w:rsid w:val="00EB7D15"/>
    <w:rsid w:val="00EC0031"/>
    <w:rsid w:val="00EC0E46"/>
    <w:rsid w:val="00EC14C8"/>
    <w:rsid w:val="00EC17A8"/>
    <w:rsid w:val="00EC1D37"/>
    <w:rsid w:val="00EC1DA2"/>
    <w:rsid w:val="00EC20F4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B8D"/>
    <w:rsid w:val="00ED2E1B"/>
    <w:rsid w:val="00ED3085"/>
    <w:rsid w:val="00ED3284"/>
    <w:rsid w:val="00ED32F4"/>
    <w:rsid w:val="00ED34FA"/>
    <w:rsid w:val="00ED385A"/>
    <w:rsid w:val="00ED389D"/>
    <w:rsid w:val="00ED4596"/>
    <w:rsid w:val="00ED4A18"/>
    <w:rsid w:val="00ED52C9"/>
    <w:rsid w:val="00ED542E"/>
    <w:rsid w:val="00ED547F"/>
    <w:rsid w:val="00ED554C"/>
    <w:rsid w:val="00ED5B28"/>
    <w:rsid w:val="00ED5B9A"/>
    <w:rsid w:val="00ED5C03"/>
    <w:rsid w:val="00ED5E36"/>
    <w:rsid w:val="00ED6179"/>
    <w:rsid w:val="00ED67E1"/>
    <w:rsid w:val="00ED67EE"/>
    <w:rsid w:val="00ED685B"/>
    <w:rsid w:val="00ED6D6A"/>
    <w:rsid w:val="00ED6F22"/>
    <w:rsid w:val="00ED6FE9"/>
    <w:rsid w:val="00ED7289"/>
    <w:rsid w:val="00ED74B5"/>
    <w:rsid w:val="00ED7894"/>
    <w:rsid w:val="00EE00C0"/>
    <w:rsid w:val="00EE0576"/>
    <w:rsid w:val="00EE16A4"/>
    <w:rsid w:val="00EE17F2"/>
    <w:rsid w:val="00EE1C1C"/>
    <w:rsid w:val="00EE1DE2"/>
    <w:rsid w:val="00EE1FFD"/>
    <w:rsid w:val="00EE268E"/>
    <w:rsid w:val="00EE286F"/>
    <w:rsid w:val="00EE2EA2"/>
    <w:rsid w:val="00EE31F7"/>
    <w:rsid w:val="00EE320D"/>
    <w:rsid w:val="00EE3AE6"/>
    <w:rsid w:val="00EE44D2"/>
    <w:rsid w:val="00EE4A04"/>
    <w:rsid w:val="00EE4AD6"/>
    <w:rsid w:val="00EE4C17"/>
    <w:rsid w:val="00EE4E07"/>
    <w:rsid w:val="00EE5121"/>
    <w:rsid w:val="00EE527C"/>
    <w:rsid w:val="00EE5377"/>
    <w:rsid w:val="00EE54EE"/>
    <w:rsid w:val="00EE55F7"/>
    <w:rsid w:val="00EE5872"/>
    <w:rsid w:val="00EE6BAD"/>
    <w:rsid w:val="00EE6CF2"/>
    <w:rsid w:val="00EE6EEE"/>
    <w:rsid w:val="00EE6F3A"/>
    <w:rsid w:val="00EE7982"/>
    <w:rsid w:val="00EE7BF3"/>
    <w:rsid w:val="00EE7C63"/>
    <w:rsid w:val="00EE7E35"/>
    <w:rsid w:val="00EE7E9B"/>
    <w:rsid w:val="00EF0058"/>
    <w:rsid w:val="00EF0258"/>
    <w:rsid w:val="00EF035E"/>
    <w:rsid w:val="00EF040C"/>
    <w:rsid w:val="00EF0492"/>
    <w:rsid w:val="00EF0838"/>
    <w:rsid w:val="00EF0CB8"/>
    <w:rsid w:val="00EF16BE"/>
    <w:rsid w:val="00EF18A8"/>
    <w:rsid w:val="00EF1A73"/>
    <w:rsid w:val="00EF1C79"/>
    <w:rsid w:val="00EF24DA"/>
    <w:rsid w:val="00EF275F"/>
    <w:rsid w:val="00EF41A2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ADA"/>
    <w:rsid w:val="00EF7E5E"/>
    <w:rsid w:val="00EF7F46"/>
    <w:rsid w:val="00F00168"/>
    <w:rsid w:val="00F00181"/>
    <w:rsid w:val="00F00235"/>
    <w:rsid w:val="00F00706"/>
    <w:rsid w:val="00F00AC2"/>
    <w:rsid w:val="00F00B31"/>
    <w:rsid w:val="00F00D13"/>
    <w:rsid w:val="00F013FA"/>
    <w:rsid w:val="00F01536"/>
    <w:rsid w:val="00F0194A"/>
    <w:rsid w:val="00F01AAF"/>
    <w:rsid w:val="00F01E00"/>
    <w:rsid w:val="00F0304C"/>
    <w:rsid w:val="00F03AB3"/>
    <w:rsid w:val="00F03F9F"/>
    <w:rsid w:val="00F04A04"/>
    <w:rsid w:val="00F04C88"/>
    <w:rsid w:val="00F053CC"/>
    <w:rsid w:val="00F05D71"/>
    <w:rsid w:val="00F05DCE"/>
    <w:rsid w:val="00F05F8A"/>
    <w:rsid w:val="00F06617"/>
    <w:rsid w:val="00F076ED"/>
    <w:rsid w:val="00F077CB"/>
    <w:rsid w:val="00F10001"/>
    <w:rsid w:val="00F10642"/>
    <w:rsid w:val="00F1099C"/>
    <w:rsid w:val="00F10A1E"/>
    <w:rsid w:val="00F10F03"/>
    <w:rsid w:val="00F112C6"/>
    <w:rsid w:val="00F113B0"/>
    <w:rsid w:val="00F1187B"/>
    <w:rsid w:val="00F119D2"/>
    <w:rsid w:val="00F125F2"/>
    <w:rsid w:val="00F12627"/>
    <w:rsid w:val="00F12867"/>
    <w:rsid w:val="00F132F8"/>
    <w:rsid w:val="00F149AA"/>
    <w:rsid w:val="00F14FEC"/>
    <w:rsid w:val="00F15041"/>
    <w:rsid w:val="00F1521B"/>
    <w:rsid w:val="00F15789"/>
    <w:rsid w:val="00F15DA6"/>
    <w:rsid w:val="00F15DEB"/>
    <w:rsid w:val="00F15E79"/>
    <w:rsid w:val="00F16DA2"/>
    <w:rsid w:val="00F16FC4"/>
    <w:rsid w:val="00F16FF1"/>
    <w:rsid w:val="00F1733B"/>
    <w:rsid w:val="00F17D5C"/>
    <w:rsid w:val="00F20422"/>
    <w:rsid w:val="00F2103B"/>
    <w:rsid w:val="00F21A08"/>
    <w:rsid w:val="00F21D05"/>
    <w:rsid w:val="00F226F7"/>
    <w:rsid w:val="00F2294D"/>
    <w:rsid w:val="00F229D4"/>
    <w:rsid w:val="00F22C09"/>
    <w:rsid w:val="00F2327E"/>
    <w:rsid w:val="00F233D9"/>
    <w:rsid w:val="00F236C9"/>
    <w:rsid w:val="00F23799"/>
    <w:rsid w:val="00F2400C"/>
    <w:rsid w:val="00F24260"/>
    <w:rsid w:val="00F2440A"/>
    <w:rsid w:val="00F24428"/>
    <w:rsid w:val="00F246E3"/>
    <w:rsid w:val="00F24CAD"/>
    <w:rsid w:val="00F24E32"/>
    <w:rsid w:val="00F2519E"/>
    <w:rsid w:val="00F25D6F"/>
    <w:rsid w:val="00F25FD8"/>
    <w:rsid w:val="00F2613A"/>
    <w:rsid w:val="00F266EB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08D5"/>
    <w:rsid w:val="00F31223"/>
    <w:rsid w:val="00F31FB2"/>
    <w:rsid w:val="00F31FC6"/>
    <w:rsid w:val="00F3226E"/>
    <w:rsid w:val="00F329E0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BEE"/>
    <w:rsid w:val="00F35D38"/>
    <w:rsid w:val="00F35DAC"/>
    <w:rsid w:val="00F35E50"/>
    <w:rsid w:val="00F3658C"/>
    <w:rsid w:val="00F36E93"/>
    <w:rsid w:val="00F373FD"/>
    <w:rsid w:val="00F37D26"/>
    <w:rsid w:val="00F400D5"/>
    <w:rsid w:val="00F40AAA"/>
    <w:rsid w:val="00F412D3"/>
    <w:rsid w:val="00F415B9"/>
    <w:rsid w:val="00F41C5C"/>
    <w:rsid w:val="00F41DB7"/>
    <w:rsid w:val="00F41F8D"/>
    <w:rsid w:val="00F4279E"/>
    <w:rsid w:val="00F42E49"/>
    <w:rsid w:val="00F431D3"/>
    <w:rsid w:val="00F43A6A"/>
    <w:rsid w:val="00F43C4C"/>
    <w:rsid w:val="00F4414E"/>
    <w:rsid w:val="00F44179"/>
    <w:rsid w:val="00F44B51"/>
    <w:rsid w:val="00F44C45"/>
    <w:rsid w:val="00F450F3"/>
    <w:rsid w:val="00F45280"/>
    <w:rsid w:val="00F46059"/>
    <w:rsid w:val="00F46429"/>
    <w:rsid w:val="00F46626"/>
    <w:rsid w:val="00F46C7E"/>
    <w:rsid w:val="00F46CBC"/>
    <w:rsid w:val="00F46D65"/>
    <w:rsid w:val="00F46DD4"/>
    <w:rsid w:val="00F4702A"/>
    <w:rsid w:val="00F472E4"/>
    <w:rsid w:val="00F50191"/>
    <w:rsid w:val="00F5050C"/>
    <w:rsid w:val="00F50634"/>
    <w:rsid w:val="00F50B6B"/>
    <w:rsid w:val="00F50B93"/>
    <w:rsid w:val="00F510C9"/>
    <w:rsid w:val="00F51ADB"/>
    <w:rsid w:val="00F51CE6"/>
    <w:rsid w:val="00F51CF4"/>
    <w:rsid w:val="00F51DA0"/>
    <w:rsid w:val="00F525D0"/>
    <w:rsid w:val="00F53A4B"/>
    <w:rsid w:val="00F53B71"/>
    <w:rsid w:val="00F53B83"/>
    <w:rsid w:val="00F5402A"/>
    <w:rsid w:val="00F5443E"/>
    <w:rsid w:val="00F5457E"/>
    <w:rsid w:val="00F54FB2"/>
    <w:rsid w:val="00F5504E"/>
    <w:rsid w:val="00F557D9"/>
    <w:rsid w:val="00F560FB"/>
    <w:rsid w:val="00F56345"/>
    <w:rsid w:val="00F563DC"/>
    <w:rsid w:val="00F57187"/>
    <w:rsid w:val="00F5787A"/>
    <w:rsid w:val="00F5790C"/>
    <w:rsid w:val="00F57A52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30F5"/>
    <w:rsid w:val="00F63344"/>
    <w:rsid w:val="00F6341F"/>
    <w:rsid w:val="00F63649"/>
    <w:rsid w:val="00F64269"/>
    <w:rsid w:val="00F646EE"/>
    <w:rsid w:val="00F648B7"/>
    <w:rsid w:val="00F64982"/>
    <w:rsid w:val="00F64D6B"/>
    <w:rsid w:val="00F64E58"/>
    <w:rsid w:val="00F64FE9"/>
    <w:rsid w:val="00F65181"/>
    <w:rsid w:val="00F65CBC"/>
    <w:rsid w:val="00F65E38"/>
    <w:rsid w:val="00F66452"/>
    <w:rsid w:val="00F66688"/>
    <w:rsid w:val="00F6710D"/>
    <w:rsid w:val="00F672BC"/>
    <w:rsid w:val="00F6785B"/>
    <w:rsid w:val="00F679B0"/>
    <w:rsid w:val="00F7023D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76"/>
    <w:rsid w:val="00F725EF"/>
    <w:rsid w:val="00F73406"/>
    <w:rsid w:val="00F73B29"/>
    <w:rsid w:val="00F73E66"/>
    <w:rsid w:val="00F742B7"/>
    <w:rsid w:val="00F7473B"/>
    <w:rsid w:val="00F749A1"/>
    <w:rsid w:val="00F753E3"/>
    <w:rsid w:val="00F75CFF"/>
    <w:rsid w:val="00F76776"/>
    <w:rsid w:val="00F767E6"/>
    <w:rsid w:val="00F767F2"/>
    <w:rsid w:val="00F76C2E"/>
    <w:rsid w:val="00F76E47"/>
    <w:rsid w:val="00F76EAB"/>
    <w:rsid w:val="00F7726C"/>
    <w:rsid w:val="00F77726"/>
    <w:rsid w:val="00F77E11"/>
    <w:rsid w:val="00F77FA0"/>
    <w:rsid w:val="00F81A5E"/>
    <w:rsid w:val="00F81DD2"/>
    <w:rsid w:val="00F821A8"/>
    <w:rsid w:val="00F82ADE"/>
    <w:rsid w:val="00F82AFB"/>
    <w:rsid w:val="00F8365A"/>
    <w:rsid w:val="00F83DDC"/>
    <w:rsid w:val="00F8400F"/>
    <w:rsid w:val="00F845D2"/>
    <w:rsid w:val="00F85060"/>
    <w:rsid w:val="00F8571E"/>
    <w:rsid w:val="00F859C5"/>
    <w:rsid w:val="00F864BE"/>
    <w:rsid w:val="00F86D1B"/>
    <w:rsid w:val="00F872AE"/>
    <w:rsid w:val="00F875CC"/>
    <w:rsid w:val="00F87FCD"/>
    <w:rsid w:val="00F87FF4"/>
    <w:rsid w:val="00F90292"/>
    <w:rsid w:val="00F902A1"/>
    <w:rsid w:val="00F90582"/>
    <w:rsid w:val="00F90B35"/>
    <w:rsid w:val="00F90CD2"/>
    <w:rsid w:val="00F90ECF"/>
    <w:rsid w:val="00F9106A"/>
    <w:rsid w:val="00F910CE"/>
    <w:rsid w:val="00F917E2"/>
    <w:rsid w:val="00F9195F"/>
    <w:rsid w:val="00F91D4F"/>
    <w:rsid w:val="00F9219C"/>
    <w:rsid w:val="00F929C2"/>
    <w:rsid w:val="00F92F56"/>
    <w:rsid w:val="00F93114"/>
    <w:rsid w:val="00F93154"/>
    <w:rsid w:val="00F931ED"/>
    <w:rsid w:val="00F93515"/>
    <w:rsid w:val="00F93608"/>
    <w:rsid w:val="00F9381D"/>
    <w:rsid w:val="00F9402F"/>
    <w:rsid w:val="00F940E8"/>
    <w:rsid w:val="00F9418F"/>
    <w:rsid w:val="00F941E9"/>
    <w:rsid w:val="00F94E4D"/>
    <w:rsid w:val="00F95362"/>
    <w:rsid w:val="00F9547E"/>
    <w:rsid w:val="00F95969"/>
    <w:rsid w:val="00F95EC6"/>
    <w:rsid w:val="00F9608D"/>
    <w:rsid w:val="00F967EC"/>
    <w:rsid w:val="00F972DE"/>
    <w:rsid w:val="00F9751C"/>
    <w:rsid w:val="00F977DE"/>
    <w:rsid w:val="00F97D2D"/>
    <w:rsid w:val="00F97E1F"/>
    <w:rsid w:val="00F97EDA"/>
    <w:rsid w:val="00FA0408"/>
    <w:rsid w:val="00FA040B"/>
    <w:rsid w:val="00FA0515"/>
    <w:rsid w:val="00FA0656"/>
    <w:rsid w:val="00FA0A09"/>
    <w:rsid w:val="00FA0B4F"/>
    <w:rsid w:val="00FA1187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4ACC"/>
    <w:rsid w:val="00FA5E21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DC7"/>
    <w:rsid w:val="00FB0FB5"/>
    <w:rsid w:val="00FB110F"/>
    <w:rsid w:val="00FB1635"/>
    <w:rsid w:val="00FB1741"/>
    <w:rsid w:val="00FB185B"/>
    <w:rsid w:val="00FB1879"/>
    <w:rsid w:val="00FB188D"/>
    <w:rsid w:val="00FB1D3C"/>
    <w:rsid w:val="00FB2662"/>
    <w:rsid w:val="00FB2A33"/>
    <w:rsid w:val="00FB2AC9"/>
    <w:rsid w:val="00FB2EC1"/>
    <w:rsid w:val="00FB2F34"/>
    <w:rsid w:val="00FB3D3B"/>
    <w:rsid w:val="00FB42A6"/>
    <w:rsid w:val="00FB4325"/>
    <w:rsid w:val="00FB47C0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58"/>
    <w:rsid w:val="00FB5C80"/>
    <w:rsid w:val="00FB63A3"/>
    <w:rsid w:val="00FB672A"/>
    <w:rsid w:val="00FB67B5"/>
    <w:rsid w:val="00FB6FB1"/>
    <w:rsid w:val="00FB772D"/>
    <w:rsid w:val="00FB7993"/>
    <w:rsid w:val="00FB7998"/>
    <w:rsid w:val="00FB7DE8"/>
    <w:rsid w:val="00FB7F5B"/>
    <w:rsid w:val="00FC00A5"/>
    <w:rsid w:val="00FC00FB"/>
    <w:rsid w:val="00FC01F6"/>
    <w:rsid w:val="00FC0E46"/>
    <w:rsid w:val="00FC1098"/>
    <w:rsid w:val="00FC165B"/>
    <w:rsid w:val="00FC1E64"/>
    <w:rsid w:val="00FC2087"/>
    <w:rsid w:val="00FC2312"/>
    <w:rsid w:val="00FC29F4"/>
    <w:rsid w:val="00FC3010"/>
    <w:rsid w:val="00FC3671"/>
    <w:rsid w:val="00FC3C4A"/>
    <w:rsid w:val="00FC40F8"/>
    <w:rsid w:val="00FC419D"/>
    <w:rsid w:val="00FC4379"/>
    <w:rsid w:val="00FC4CCE"/>
    <w:rsid w:val="00FC5339"/>
    <w:rsid w:val="00FC5D5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10"/>
    <w:rsid w:val="00FD1439"/>
    <w:rsid w:val="00FD1600"/>
    <w:rsid w:val="00FD18FF"/>
    <w:rsid w:val="00FD2AC3"/>
    <w:rsid w:val="00FD2C1E"/>
    <w:rsid w:val="00FD2D5B"/>
    <w:rsid w:val="00FD3085"/>
    <w:rsid w:val="00FD3134"/>
    <w:rsid w:val="00FD3394"/>
    <w:rsid w:val="00FD3704"/>
    <w:rsid w:val="00FD3F58"/>
    <w:rsid w:val="00FD4482"/>
    <w:rsid w:val="00FD4AC9"/>
    <w:rsid w:val="00FD5317"/>
    <w:rsid w:val="00FD605E"/>
    <w:rsid w:val="00FD6070"/>
    <w:rsid w:val="00FD638F"/>
    <w:rsid w:val="00FD695A"/>
    <w:rsid w:val="00FD6A3F"/>
    <w:rsid w:val="00FD6BB0"/>
    <w:rsid w:val="00FD6CD6"/>
    <w:rsid w:val="00FD7591"/>
    <w:rsid w:val="00FD7987"/>
    <w:rsid w:val="00FD79A5"/>
    <w:rsid w:val="00FE04D5"/>
    <w:rsid w:val="00FE0AF3"/>
    <w:rsid w:val="00FE10F1"/>
    <w:rsid w:val="00FE1334"/>
    <w:rsid w:val="00FE16AD"/>
    <w:rsid w:val="00FE173F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4DDB"/>
    <w:rsid w:val="00FE5BCF"/>
    <w:rsid w:val="00FE5D05"/>
    <w:rsid w:val="00FE617C"/>
    <w:rsid w:val="00FE66ED"/>
    <w:rsid w:val="00FE7CEA"/>
    <w:rsid w:val="00FF03D6"/>
    <w:rsid w:val="00FF04E7"/>
    <w:rsid w:val="00FF0D52"/>
    <w:rsid w:val="00FF158B"/>
    <w:rsid w:val="00FF1643"/>
    <w:rsid w:val="00FF1809"/>
    <w:rsid w:val="00FF29E8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7"/>
    <w:rsid w:val="00FF63E8"/>
    <w:rsid w:val="00FF65E4"/>
    <w:rsid w:val="00FF667B"/>
    <w:rsid w:val="00FF68DA"/>
    <w:rsid w:val="00FF6906"/>
    <w:rsid w:val="00FF6D80"/>
    <w:rsid w:val="00FF6F1F"/>
    <w:rsid w:val="00FF7780"/>
    <w:rsid w:val="00FF781A"/>
    <w:rsid w:val="00FF78C4"/>
    <w:rsid w:val="00FF79FB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6E3B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9"/>
      <w:jc w:val="thaiDistribute"/>
    </w:pPr>
    <w:rPr>
      <w:rFonts w:ascii="Angsana New" w:hAnsi="Angsana New"/>
      <w:spacing w:val="2"/>
      <w:sz w:val="20"/>
      <w:szCs w:val="2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CB2107"/>
    <w:rPr>
      <w:rFonts w:cs="EucrosiaUPC"/>
      <w:b/>
      <w:bCs/>
      <w:sz w:val="32"/>
      <w:szCs w:val="32"/>
    </w:rPr>
  </w:style>
  <w:style w:type="paragraph" w:customStyle="1" w:styleId="Default">
    <w:name w:val="Default"/>
    <w:rsid w:val="00AC68EA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03E14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690488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4D0FD5"/>
    <w:rPr>
      <w:i/>
      <w:iCs/>
    </w:rPr>
  </w:style>
  <w:style w:type="paragraph" w:styleId="NoSpacing">
    <w:name w:val="No Spacing"/>
    <w:uiPriority w:val="1"/>
    <w:qFormat/>
    <w:rsid w:val="00372B95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17581</TotalTime>
  <Pages>14</Pages>
  <Words>3146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21042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Dollaporn Kitlapcharoenkul</cp:lastModifiedBy>
  <cp:revision>989</cp:revision>
  <cp:lastPrinted>2023-10-24T04:15:00Z</cp:lastPrinted>
  <dcterms:created xsi:type="dcterms:W3CDTF">2020-05-08T11:31:00Z</dcterms:created>
  <dcterms:modified xsi:type="dcterms:W3CDTF">2023-11-07T08:06:00Z</dcterms:modified>
</cp:coreProperties>
</file>