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7BB1403D" w:rsidR="000C56FE" w:rsidRDefault="000C56FE" w:rsidP="000C56FE">
            <w:pPr>
              <w:spacing w:after="80"/>
              <w:rPr>
                <w:b/>
                <w:bCs/>
              </w:rPr>
            </w:pPr>
            <w:r w:rsidRPr="000C56FE">
              <w:rPr>
                <w:b/>
                <w:bCs/>
              </w:rPr>
              <w:t>CPANEL PUBLIC COMPANY LIMITED</w:t>
            </w:r>
          </w:p>
          <w:p w14:paraId="77E4C393" w14:textId="77777777" w:rsidR="007E1BB0" w:rsidRPr="00987CB3" w:rsidRDefault="007E1BB0" w:rsidP="004E7B71">
            <w:pPr>
              <w:rPr>
                <w:b/>
                <w:bCs/>
              </w:rPr>
            </w:pPr>
          </w:p>
          <w:p w14:paraId="6B9032A4" w14:textId="0D2E76E5" w:rsidR="000011C9" w:rsidRPr="000011C9" w:rsidRDefault="000011C9" w:rsidP="000011C9">
            <w:pPr>
              <w:spacing w:after="120"/>
              <w:rPr>
                <w:b/>
                <w:bCs/>
              </w:rPr>
            </w:pPr>
            <w:r w:rsidRPr="00A00601">
              <w:rPr>
                <w:b/>
                <w:bCs/>
              </w:rPr>
              <w:t>Interim Financial Information</w:t>
            </w:r>
          </w:p>
          <w:p w14:paraId="3476982D" w14:textId="7F333BF5"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162C1A">
              <w:rPr>
                <w:rFonts w:ascii="Times New Roman" w:hAnsi="Times New Roman"/>
              </w:rPr>
              <w:t>September</w:t>
            </w:r>
            <w:r w:rsidR="001445D5">
              <w:rPr>
                <w:rFonts w:ascii="Times New Roman" w:hAnsi="Times New Roman" w:cs="Angsana New"/>
                <w:szCs w:val="30"/>
              </w:rPr>
              <w:t xml:space="preserve"> </w:t>
            </w:r>
            <w:r w:rsidR="008D11F2">
              <w:rPr>
                <w:rFonts w:ascii="Times New Roman" w:hAnsi="Times New Roman"/>
                <w:lang w:val="en-GB" w:bidi="ar-SA"/>
              </w:rPr>
              <w:t>3</w:t>
            </w:r>
            <w:r w:rsidR="001445D5">
              <w:rPr>
                <w:rFonts w:ascii="Times New Roman" w:hAnsi="Times New Roman"/>
                <w:lang w:val="en-GB" w:bidi="ar-SA"/>
              </w:rPr>
              <w:t>0</w:t>
            </w:r>
            <w:r>
              <w:rPr>
                <w:rFonts w:ascii="Times New Roman" w:hAnsi="Times New Roman"/>
                <w:lang w:val="en-GB" w:bidi="ar-SA"/>
              </w:rPr>
              <w:t>, 202</w:t>
            </w:r>
            <w:r w:rsidR="00CE0739">
              <w:rPr>
                <w:rFonts w:ascii="Times New Roman" w:hAnsi="Times New Roman"/>
                <w:lang w:val="en-GB" w:bidi="ar-SA"/>
              </w:rPr>
              <w:t>3</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66821E44"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587D11">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587D11">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587D11">
      <w:pPr>
        <w:spacing w:line="240" w:lineRule="atLeast"/>
        <w:ind w:right="47"/>
        <w:jc w:val="both"/>
        <w:rPr>
          <w:b/>
          <w:bCs/>
          <w:sz w:val="18"/>
          <w:szCs w:val="18"/>
        </w:rPr>
      </w:pPr>
    </w:p>
    <w:p w14:paraId="24584728" w14:textId="77777777" w:rsidR="00E76CAC" w:rsidRPr="00D24CB3" w:rsidRDefault="00E76CAC" w:rsidP="00587D11">
      <w:pPr>
        <w:spacing w:line="240" w:lineRule="atLeast"/>
        <w:ind w:right="47"/>
        <w:jc w:val="both"/>
        <w:rPr>
          <w:b/>
          <w:bCs/>
          <w:sz w:val="18"/>
          <w:szCs w:val="18"/>
        </w:rPr>
      </w:pPr>
    </w:p>
    <w:p w14:paraId="69AE8DDD" w14:textId="6BEA1FEC" w:rsidR="00E76CAC" w:rsidRPr="00DA49C7" w:rsidRDefault="00E76CAC" w:rsidP="00587D11">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587D11">
      <w:pPr>
        <w:spacing w:line="240" w:lineRule="atLeast"/>
        <w:ind w:right="47"/>
        <w:jc w:val="both"/>
        <w:rPr>
          <w:sz w:val="18"/>
          <w:szCs w:val="18"/>
        </w:rPr>
      </w:pPr>
    </w:p>
    <w:p w14:paraId="5C803ED8" w14:textId="77777777" w:rsidR="00E76CAC" w:rsidRPr="00D24CB3" w:rsidRDefault="00E76CAC" w:rsidP="00587D11">
      <w:pPr>
        <w:spacing w:line="240" w:lineRule="atLeast"/>
        <w:ind w:right="47"/>
        <w:jc w:val="both"/>
        <w:rPr>
          <w:sz w:val="18"/>
          <w:szCs w:val="18"/>
        </w:rPr>
      </w:pPr>
    </w:p>
    <w:p w14:paraId="3EF7BA43" w14:textId="60C55284" w:rsidR="00E76CAC" w:rsidRPr="00DA49C7" w:rsidRDefault="00E76CAC" w:rsidP="00587D11">
      <w:pPr>
        <w:spacing w:line="240" w:lineRule="atLeast"/>
        <w:ind w:right="47"/>
        <w:jc w:val="both"/>
        <w:rPr>
          <w:sz w:val="18"/>
          <w:szCs w:val="18"/>
        </w:rPr>
      </w:pPr>
      <w:r w:rsidRPr="000C56FE">
        <w:rPr>
          <w:sz w:val="18"/>
          <w:szCs w:val="18"/>
        </w:rPr>
        <w:t xml:space="preserve">I have reviewed the accompanying statement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162C1A">
        <w:rPr>
          <w:sz w:val="18"/>
          <w:szCs w:val="18"/>
        </w:rPr>
        <w:t>September</w:t>
      </w:r>
      <w:r w:rsidR="00F74417">
        <w:rPr>
          <w:sz w:val="18"/>
          <w:szCs w:val="18"/>
        </w:rPr>
        <w:t xml:space="preserve"> 3</w:t>
      </w:r>
      <w:r w:rsidR="001445D5">
        <w:rPr>
          <w:sz w:val="18"/>
          <w:szCs w:val="18"/>
        </w:rPr>
        <w:t>0</w:t>
      </w:r>
      <w:r w:rsidR="00F74417">
        <w:rPr>
          <w:sz w:val="18"/>
          <w:szCs w:val="18"/>
        </w:rPr>
        <w:t>, 202</w:t>
      </w:r>
      <w:r w:rsidR="00CE0739">
        <w:rPr>
          <w:sz w:val="18"/>
          <w:szCs w:val="18"/>
        </w:rPr>
        <w:t>3</w:t>
      </w:r>
      <w:r w:rsidRPr="000C56FE">
        <w:rPr>
          <w:sz w:val="18"/>
          <w:szCs w:val="18"/>
        </w:rPr>
        <w:t>, the sta</w:t>
      </w:r>
      <w:r w:rsidR="00884E50" w:rsidRPr="000C56FE">
        <w:rPr>
          <w:sz w:val="18"/>
          <w:szCs w:val="18"/>
        </w:rPr>
        <w:t>tements of comprehensive income</w:t>
      </w:r>
      <w:r w:rsidR="001445D5">
        <w:rPr>
          <w:sz w:val="18"/>
          <w:szCs w:val="18"/>
        </w:rPr>
        <w:t xml:space="preserve"> </w:t>
      </w:r>
      <w:r w:rsidR="001445D5" w:rsidRPr="00525DFF">
        <w:rPr>
          <w:sz w:val="18"/>
          <w:szCs w:val="18"/>
        </w:rPr>
        <w:t xml:space="preserve">for the three-month and </w:t>
      </w:r>
      <w:r w:rsidR="00780721">
        <w:rPr>
          <w:rFonts w:cs="Angsana New"/>
          <w:sz w:val="18"/>
          <w:szCs w:val="22"/>
          <w:lang w:val="en-US" w:bidi="th-TH"/>
        </w:rPr>
        <w:t>nine</w:t>
      </w:r>
      <w:r w:rsidR="001445D5" w:rsidRPr="00525DFF">
        <w:rPr>
          <w:sz w:val="18"/>
          <w:szCs w:val="18"/>
        </w:rPr>
        <w:t xml:space="preserve">-month periods ended </w:t>
      </w:r>
      <w:r w:rsidR="00162C1A">
        <w:rPr>
          <w:sz w:val="18"/>
          <w:szCs w:val="18"/>
        </w:rPr>
        <w:t>September</w:t>
      </w:r>
      <w:r w:rsidR="001445D5" w:rsidRPr="00525DFF">
        <w:rPr>
          <w:sz w:val="18"/>
          <w:szCs w:val="18"/>
        </w:rPr>
        <w:t xml:space="preserve"> 30, 202</w:t>
      </w:r>
      <w:r w:rsidR="001445D5">
        <w:rPr>
          <w:sz w:val="18"/>
          <w:szCs w:val="18"/>
        </w:rPr>
        <w:t>3</w:t>
      </w:r>
      <w:r w:rsidR="001445D5" w:rsidRPr="00525DFF">
        <w:rPr>
          <w:sz w:val="18"/>
          <w:szCs w:val="18"/>
        </w:rPr>
        <w:t>, and</w:t>
      </w:r>
      <w:r w:rsidR="005756F3">
        <w:rPr>
          <w:rFonts w:cstheme="minorBidi" w:hint="cs"/>
          <w:sz w:val="18"/>
          <w:szCs w:val="22"/>
          <w:cs/>
          <w:lang w:bidi="th-TH"/>
        </w:rPr>
        <w:t xml:space="preserve"> </w:t>
      </w:r>
      <w:r w:rsidR="005756F3">
        <w:rPr>
          <w:rFonts w:cstheme="minorBidi"/>
          <w:sz w:val="18"/>
          <w:szCs w:val="22"/>
          <w:lang w:val="en-US" w:bidi="th-TH"/>
        </w:rPr>
        <w:t xml:space="preserve">the statements of </w:t>
      </w:r>
      <w:r w:rsidR="00977893" w:rsidRPr="000C56FE">
        <w:rPr>
          <w:sz w:val="18"/>
          <w:szCs w:val="18"/>
        </w:rPr>
        <w:t xml:space="preserve">changes in </w:t>
      </w:r>
      <w:r w:rsidRPr="000C56FE">
        <w:rPr>
          <w:sz w:val="18"/>
          <w:szCs w:val="18"/>
        </w:rPr>
        <w:t xml:space="preserve">shareholders’ equity and cash flows for </w:t>
      </w:r>
      <w:r w:rsidR="00884E50" w:rsidRPr="000C56FE">
        <w:rPr>
          <w:sz w:val="18"/>
          <w:szCs w:val="18"/>
        </w:rPr>
        <w:t xml:space="preserve">the </w:t>
      </w:r>
      <w:r w:rsidR="0026134E">
        <w:rPr>
          <w:sz w:val="18"/>
          <w:szCs w:val="18"/>
        </w:rPr>
        <w:t>nine</w:t>
      </w:r>
      <w:r w:rsidR="00587D11">
        <w:rPr>
          <w:sz w:val="18"/>
          <w:szCs w:val="18"/>
        </w:rPr>
        <w:t>-</w:t>
      </w:r>
      <w:r w:rsidR="00884E50" w:rsidRPr="000C56FE">
        <w:rPr>
          <w:sz w:val="18"/>
          <w:szCs w:val="18"/>
        </w:rPr>
        <w:t>month</w:t>
      </w:r>
      <w:r w:rsidRPr="000C56FE">
        <w:rPr>
          <w:sz w:val="18"/>
          <w:szCs w:val="18"/>
        </w:rPr>
        <w:t xml:space="preserve"> period</w:t>
      </w:r>
      <w:r w:rsidR="00587D11">
        <w:rPr>
          <w:sz w:val="18"/>
          <w:szCs w:val="18"/>
        </w:rPr>
        <w:t xml:space="preserve"> ended </w:t>
      </w:r>
      <w:r w:rsidR="00162C1A">
        <w:rPr>
          <w:sz w:val="18"/>
          <w:szCs w:val="18"/>
        </w:rPr>
        <w:t>September</w:t>
      </w:r>
      <w:r w:rsidR="00587D11">
        <w:rPr>
          <w:sz w:val="18"/>
          <w:szCs w:val="18"/>
        </w:rPr>
        <w:t xml:space="preserve"> 30, 2023</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587D11">
      <w:pPr>
        <w:spacing w:line="240" w:lineRule="atLeast"/>
        <w:ind w:right="47"/>
        <w:jc w:val="both"/>
        <w:rPr>
          <w:sz w:val="18"/>
          <w:szCs w:val="18"/>
        </w:rPr>
      </w:pPr>
    </w:p>
    <w:p w14:paraId="72EFF5CD" w14:textId="77777777" w:rsidR="00E76CAC" w:rsidRPr="00D24CB3" w:rsidRDefault="00E76CAC" w:rsidP="00587D11">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587D11">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587D11">
      <w:pPr>
        <w:spacing w:line="240" w:lineRule="atLeast"/>
        <w:ind w:right="47"/>
        <w:jc w:val="both"/>
        <w:rPr>
          <w:sz w:val="18"/>
          <w:szCs w:val="18"/>
          <w:lang w:val="en-US"/>
        </w:rPr>
      </w:pPr>
    </w:p>
    <w:p w14:paraId="3B9ECB03" w14:textId="77777777" w:rsidR="00E76CAC" w:rsidRPr="00D24CB3" w:rsidRDefault="00E76CAC" w:rsidP="00587D11">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587D11">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587D11">
      <w:pPr>
        <w:autoSpaceDE w:val="0"/>
        <w:autoSpaceDN w:val="0"/>
        <w:adjustRightInd w:val="0"/>
        <w:spacing w:line="240" w:lineRule="atLeast"/>
        <w:jc w:val="both"/>
        <w:rPr>
          <w:rFonts w:cstheme="minorBidi"/>
          <w:sz w:val="18"/>
          <w:szCs w:val="18"/>
          <w:lang w:val="en-US"/>
        </w:rPr>
      </w:pPr>
    </w:p>
    <w:p w14:paraId="7BFC7B67" w14:textId="77777777" w:rsidR="009978DF" w:rsidRPr="0005569D" w:rsidRDefault="009978DF" w:rsidP="0005569D">
      <w:pPr>
        <w:spacing w:line="240" w:lineRule="atLeast"/>
        <w:jc w:val="both"/>
        <w:rPr>
          <w:b/>
          <w:bCs/>
          <w:i/>
          <w:iCs/>
          <w:sz w:val="18"/>
          <w:szCs w:val="18"/>
        </w:rPr>
      </w:pPr>
      <w:r w:rsidRPr="0005569D">
        <w:rPr>
          <w:b/>
          <w:bCs/>
          <w:i/>
          <w:iCs/>
          <w:sz w:val="18"/>
          <w:szCs w:val="18"/>
        </w:rPr>
        <w:t>Other Matters</w:t>
      </w:r>
    </w:p>
    <w:p w14:paraId="201717F4" w14:textId="41B9FA97" w:rsidR="009978DF" w:rsidRPr="00CA3826" w:rsidRDefault="009978DF"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360" w:right="-43" w:hanging="360"/>
        <w:jc w:val="both"/>
        <w:rPr>
          <w:rFonts w:cs="Times New Roman"/>
          <w:sz w:val="18"/>
          <w:szCs w:val="18"/>
          <w:lang w:val="en-GB" w:bidi="ar-SA"/>
        </w:rPr>
      </w:pPr>
      <w:r w:rsidRPr="00D7481A">
        <w:rPr>
          <w:sz w:val="18"/>
          <w:szCs w:val="18"/>
        </w:rPr>
        <w:t>a)</w:t>
      </w:r>
      <w:r w:rsidRPr="00D7481A">
        <w:rPr>
          <w:sz w:val="18"/>
          <w:szCs w:val="18"/>
        </w:rPr>
        <w:tab/>
      </w:r>
      <w:r w:rsidRPr="00CA3826">
        <w:rPr>
          <w:rFonts w:cs="Times New Roman"/>
          <w:sz w:val="18"/>
          <w:szCs w:val="18"/>
          <w:lang w:val="en-GB" w:bidi="ar-SA"/>
        </w:rPr>
        <w:t>The financial statements of CPanel Public Company Limited for the year ended December 31, 2022 were audited by another</w:t>
      </w:r>
      <w:r w:rsidRPr="00CA3826">
        <w:rPr>
          <w:rFonts w:cs="Times New Roman" w:hint="cs"/>
          <w:sz w:val="18"/>
          <w:szCs w:val="18"/>
          <w:cs/>
          <w:lang w:val="en-GB"/>
        </w:rPr>
        <w:t xml:space="preserve"> </w:t>
      </w:r>
      <w:r w:rsidRPr="00CA3826">
        <w:rPr>
          <w:rFonts w:cs="Times New Roman"/>
          <w:sz w:val="18"/>
          <w:szCs w:val="18"/>
          <w:lang w:val="en-GB" w:bidi="ar-SA"/>
        </w:rPr>
        <w:t>auditor in my firm whose report dated February 28, 2023, expressed an unqualified opinion.</w:t>
      </w:r>
      <w:r w:rsidR="00171619" w:rsidRPr="00CA3826">
        <w:rPr>
          <w:rFonts w:cs="Times New Roman"/>
          <w:sz w:val="18"/>
          <w:szCs w:val="18"/>
          <w:lang w:val="en-GB" w:bidi="ar-SA"/>
        </w:rPr>
        <w:t xml:space="preserve"> The</w:t>
      </w:r>
      <w:r w:rsidR="00B27DDA" w:rsidRPr="00CA3826">
        <w:rPr>
          <w:rFonts w:cs="Times New Roman" w:hint="cs"/>
          <w:sz w:val="18"/>
          <w:szCs w:val="18"/>
          <w:cs/>
          <w:lang w:val="en-GB"/>
        </w:rPr>
        <w:t xml:space="preserve"> </w:t>
      </w:r>
      <w:r w:rsidR="00B27DDA" w:rsidRPr="00CA3826">
        <w:rPr>
          <w:rFonts w:cs="Times New Roman"/>
          <w:sz w:val="18"/>
          <w:szCs w:val="18"/>
          <w:lang w:val="en-GB" w:bidi="ar-SA"/>
        </w:rPr>
        <w:t>statement of</w:t>
      </w:r>
      <w:r w:rsidR="00171619" w:rsidRPr="00CA3826">
        <w:rPr>
          <w:rFonts w:cs="Times New Roman"/>
          <w:sz w:val="18"/>
          <w:szCs w:val="18"/>
          <w:lang w:val="en-GB" w:bidi="ar-SA"/>
        </w:rPr>
        <w:t xml:space="preserve"> financial position as at December 31, 2022, which is presented herein as comparative information, is a component of such financial statements</w:t>
      </w:r>
      <w:r w:rsidR="00E53101" w:rsidRPr="00CA3826">
        <w:rPr>
          <w:rFonts w:cs="Times New Roman"/>
          <w:sz w:val="18"/>
          <w:szCs w:val="18"/>
          <w:lang w:val="en-GB" w:bidi="ar-SA"/>
        </w:rPr>
        <w:t>.</w:t>
      </w:r>
    </w:p>
    <w:p w14:paraId="30FEB718" w14:textId="7A96A17B" w:rsidR="009978DF" w:rsidRPr="00CA3826" w:rsidRDefault="009978DF" w:rsidP="00587D11">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jc w:val="both"/>
        <w:rPr>
          <w:sz w:val="18"/>
          <w:szCs w:val="18"/>
        </w:rPr>
      </w:pPr>
      <w:bookmarkStart w:id="0" w:name="_Hlk134176451"/>
      <w:r w:rsidRPr="00D7481A">
        <w:rPr>
          <w:rFonts w:cs="Angsana New"/>
          <w:sz w:val="18"/>
          <w:szCs w:val="18"/>
          <w:lang w:val="en-US"/>
        </w:rPr>
        <w:t>b)</w:t>
      </w:r>
      <w:r w:rsidRPr="00D7481A">
        <w:rPr>
          <w:rFonts w:cs="Angsana New"/>
          <w:sz w:val="18"/>
          <w:szCs w:val="18"/>
          <w:lang w:val="en-US"/>
        </w:rPr>
        <w:tab/>
      </w:r>
      <w:r w:rsidRPr="00CA3826">
        <w:rPr>
          <w:sz w:val="18"/>
          <w:szCs w:val="18"/>
        </w:rPr>
        <w:t xml:space="preserve">The interim financial information of </w:t>
      </w:r>
      <w:r>
        <w:rPr>
          <w:sz w:val="18"/>
          <w:szCs w:val="18"/>
        </w:rPr>
        <w:t>C</w:t>
      </w:r>
      <w:r w:rsidRPr="000C56FE">
        <w:rPr>
          <w:sz w:val="18"/>
          <w:szCs w:val="18"/>
        </w:rPr>
        <w:t>Panel Public Company Limited</w:t>
      </w:r>
      <w:r w:rsidRPr="00CA3826">
        <w:rPr>
          <w:sz w:val="18"/>
          <w:szCs w:val="18"/>
        </w:rPr>
        <w:t xml:space="preserve"> for the </w:t>
      </w:r>
      <w:r w:rsidR="00DD7DAA">
        <w:rPr>
          <w:sz w:val="18"/>
          <w:szCs w:val="18"/>
        </w:rPr>
        <w:t xml:space="preserve">three-month and </w:t>
      </w:r>
      <w:r w:rsidR="00162C1A">
        <w:rPr>
          <w:sz w:val="18"/>
          <w:szCs w:val="18"/>
        </w:rPr>
        <w:t>nine</w:t>
      </w:r>
      <w:r w:rsidR="00DD7DAA">
        <w:rPr>
          <w:sz w:val="18"/>
          <w:szCs w:val="18"/>
        </w:rPr>
        <w:t xml:space="preserve">-month </w:t>
      </w:r>
      <w:r w:rsidR="00DD7DAA" w:rsidRPr="00794E6D">
        <w:rPr>
          <w:sz w:val="18"/>
          <w:szCs w:val="18"/>
        </w:rPr>
        <w:t>period</w:t>
      </w:r>
      <w:r w:rsidR="00DD7DAA">
        <w:rPr>
          <w:sz w:val="18"/>
          <w:szCs w:val="18"/>
        </w:rPr>
        <w:t>s</w:t>
      </w:r>
      <w:r w:rsidR="00DD7DAA" w:rsidRPr="00794E6D">
        <w:rPr>
          <w:sz w:val="18"/>
          <w:szCs w:val="18"/>
        </w:rPr>
        <w:t xml:space="preserve"> ended</w:t>
      </w:r>
      <w:r w:rsidR="00DD7DAA" w:rsidRPr="00CA3826">
        <w:rPr>
          <w:sz w:val="18"/>
          <w:szCs w:val="18"/>
        </w:rPr>
        <w:t xml:space="preserve"> </w:t>
      </w:r>
      <w:r w:rsidR="0000647E" w:rsidRPr="00CA3826">
        <w:rPr>
          <w:sz w:val="18"/>
          <w:szCs w:val="18"/>
        </w:rPr>
        <w:t xml:space="preserve">              </w:t>
      </w:r>
      <w:r w:rsidR="00162C1A">
        <w:rPr>
          <w:sz w:val="18"/>
          <w:szCs w:val="18"/>
        </w:rPr>
        <w:t>September</w:t>
      </w:r>
      <w:r w:rsidRPr="00CA3826">
        <w:rPr>
          <w:sz w:val="18"/>
          <w:szCs w:val="18"/>
        </w:rPr>
        <w:t xml:space="preserve"> 3</w:t>
      </w:r>
      <w:r w:rsidR="001445D5" w:rsidRPr="00CA3826">
        <w:rPr>
          <w:sz w:val="18"/>
          <w:szCs w:val="18"/>
        </w:rPr>
        <w:t>0</w:t>
      </w:r>
      <w:r w:rsidRPr="00CA3826">
        <w:rPr>
          <w:sz w:val="18"/>
          <w:szCs w:val="18"/>
        </w:rPr>
        <w:t>, 202</w:t>
      </w:r>
      <w:r w:rsidR="00410707" w:rsidRPr="00CA3826">
        <w:rPr>
          <w:sz w:val="18"/>
          <w:szCs w:val="18"/>
        </w:rPr>
        <w:t>2</w:t>
      </w:r>
      <w:r w:rsidRPr="00CA3826">
        <w:rPr>
          <w:sz w:val="18"/>
          <w:szCs w:val="18"/>
        </w:rPr>
        <w:t xml:space="preserve">, </w:t>
      </w:r>
      <w:r w:rsidRPr="00C42EA6">
        <w:rPr>
          <w:sz w:val="18"/>
          <w:szCs w:val="18"/>
        </w:rPr>
        <w:t xml:space="preserve">which </w:t>
      </w:r>
      <w:r w:rsidR="00B27DDA">
        <w:rPr>
          <w:sz w:val="18"/>
          <w:szCs w:val="18"/>
        </w:rPr>
        <w:t xml:space="preserve">is </w:t>
      </w:r>
      <w:r w:rsidRPr="00C42EA6">
        <w:rPr>
          <w:sz w:val="18"/>
          <w:szCs w:val="18"/>
        </w:rPr>
        <w:t>presented for comparative purposes</w:t>
      </w:r>
      <w:r w:rsidRPr="00CA3826">
        <w:rPr>
          <w:sz w:val="18"/>
          <w:szCs w:val="18"/>
        </w:rPr>
        <w:t>,</w:t>
      </w:r>
      <w:r w:rsidRPr="00C42EA6">
        <w:rPr>
          <w:sz w:val="18"/>
          <w:szCs w:val="18"/>
        </w:rPr>
        <w:t xml:space="preserve"> w</w:t>
      </w:r>
      <w:r w:rsidR="00B27DDA">
        <w:rPr>
          <w:sz w:val="18"/>
          <w:szCs w:val="18"/>
        </w:rPr>
        <w:t>as</w:t>
      </w:r>
      <w:r w:rsidRPr="00C42EA6">
        <w:rPr>
          <w:sz w:val="18"/>
          <w:szCs w:val="18"/>
        </w:rPr>
        <w:t xml:space="preserve"> reviewed by another auditor in my firm whose report </w:t>
      </w:r>
      <w:r w:rsidRPr="009B648D">
        <w:rPr>
          <w:sz w:val="18"/>
          <w:szCs w:val="18"/>
        </w:rPr>
        <w:t xml:space="preserve">dated </w:t>
      </w:r>
      <w:r w:rsidR="009B648D" w:rsidRPr="009B648D">
        <w:rPr>
          <w:sz w:val="18"/>
          <w:szCs w:val="18"/>
        </w:rPr>
        <w:t>November 10</w:t>
      </w:r>
      <w:r w:rsidRPr="009B648D">
        <w:rPr>
          <w:sz w:val="18"/>
          <w:szCs w:val="18"/>
        </w:rPr>
        <w:t>, 202</w:t>
      </w:r>
      <w:r w:rsidR="001445D5" w:rsidRPr="009B648D">
        <w:rPr>
          <w:sz w:val="18"/>
          <w:szCs w:val="18"/>
        </w:rPr>
        <w:t>2</w:t>
      </w:r>
      <w:r w:rsidRPr="009B648D">
        <w:rPr>
          <w:sz w:val="18"/>
          <w:szCs w:val="18"/>
        </w:rPr>
        <w:t>, concluding</w:t>
      </w:r>
      <w:r w:rsidRPr="00C42EA6">
        <w:rPr>
          <w:sz w:val="18"/>
          <w:szCs w:val="18"/>
        </w:rPr>
        <w:t xml:space="preserve"> that nothing had come to her attention that caused her to believe that such interim</w:t>
      </w:r>
      <w:r w:rsidRPr="00C42EA6">
        <w:rPr>
          <w:sz w:val="18"/>
          <w:szCs w:val="18"/>
          <w:cs/>
        </w:rPr>
        <w:t xml:space="preserve"> </w:t>
      </w:r>
      <w:r w:rsidRPr="00C42EA6">
        <w:rPr>
          <w:sz w:val="18"/>
          <w:szCs w:val="18"/>
        </w:rPr>
        <w:t>financial information did not present fairly, in all material respects, in accordance with Thai Accounting Standard No. 34 “Interim Financial Reporting”</w:t>
      </w:r>
      <w:r w:rsidRPr="00CA3826">
        <w:rPr>
          <w:sz w:val="18"/>
          <w:szCs w:val="18"/>
        </w:rPr>
        <w:t>.</w:t>
      </w:r>
    </w:p>
    <w:bookmarkEnd w:id="0"/>
    <w:p w14:paraId="6BC3AC07" w14:textId="77777777" w:rsidR="00D24CB3" w:rsidRDefault="00D24CB3" w:rsidP="00587D11">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587D11">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587D11">
      <w:pPr>
        <w:pStyle w:val="E"/>
        <w:spacing w:line="240" w:lineRule="atLeast"/>
        <w:ind w:left="0" w:right="47"/>
        <w:jc w:val="both"/>
        <w:rPr>
          <w:rFonts w:ascii="Times New Roman" w:hAnsi="Times New Roman" w:cs="Times New Roman"/>
          <w:sz w:val="18"/>
          <w:szCs w:val="18"/>
          <w:lang w:val="en-US"/>
        </w:rPr>
      </w:pPr>
    </w:p>
    <w:p w14:paraId="5B9DD5DC" w14:textId="77777777" w:rsidR="009978DF" w:rsidRDefault="009978DF" w:rsidP="00587D11">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587D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587D11">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587D11">
      <w:pPr>
        <w:spacing w:line="240" w:lineRule="atLeast"/>
        <w:ind w:right="47"/>
        <w:jc w:val="both"/>
        <w:rPr>
          <w:sz w:val="18"/>
          <w:szCs w:val="18"/>
        </w:rPr>
      </w:pPr>
      <w:r w:rsidRPr="00D24CB3">
        <w:rPr>
          <w:sz w:val="18"/>
          <w:szCs w:val="18"/>
        </w:rPr>
        <w:t>Bangkok</w:t>
      </w:r>
    </w:p>
    <w:p w14:paraId="6FF89275" w14:textId="29E270B1" w:rsidR="00E76CAC" w:rsidRPr="00E76CAC" w:rsidRDefault="009B648D" w:rsidP="00587D11">
      <w:pPr>
        <w:spacing w:line="240" w:lineRule="atLeast"/>
        <w:ind w:right="47"/>
        <w:jc w:val="both"/>
        <w:rPr>
          <w:sz w:val="18"/>
          <w:szCs w:val="18"/>
        </w:rPr>
      </w:pPr>
      <w:r>
        <w:rPr>
          <w:sz w:val="18"/>
          <w:szCs w:val="18"/>
        </w:rPr>
        <w:t>November 7</w:t>
      </w:r>
      <w:r w:rsidR="00D24CB3" w:rsidRPr="00B64D1D">
        <w:rPr>
          <w:sz w:val="18"/>
          <w:szCs w:val="18"/>
        </w:rPr>
        <w:t>, 202</w:t>
      </w:r>
      <w:r w:rsidR="0083379E">
        <w:rPr>
          <w:sz w:val="18"/>
          <w:szCs w:val="18"/>
        </w:rPr>
        <w:t>3</w:t>
      </w:r>
    </w:p>
    <w:p w14:paraId="2E1793E8" w14:textId="77777777" w:rsidR="0075680B" w:rsidRDefault="0075680B" w:rsidP="00E76CAC">
      <w:pPr>
        <w:spacing w:line="240" w:lineRule="atLeast"/>
        <w:rPr>
          <w:rFonts w:ascii="Arial" w:hAnsi="Arial" w:cs="Arial"/>
          <w:sz w:val="20"/>
          <w:szCs w:val="20"/>
        </w:rPr>
      </w:pPr>
    </w:p>
    <w:sectPr w:rsidR="0075680B" w:rsidSect="00D72E82">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60D8C" w14:textId="77777777" w:rsidR="00F8370A" w:rsidRDefault="00F8370A" w:rsidP="006D3290">
      <w:r>
        <w:separator/>
      </w:r>
    </w:p>
  </w:endnote>
  <w:endnote w:type="continuationSeparator" w:id="0">
    <w:p w14:paraId="24BF15A0" w14:textId="77777777" w:rsidR="00F8370A" w:rsidRDefault="00F8370A"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B021D2"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33089" w14:textId="77777777" w:rsidR="00F8370A" w:rsidRDefault="00F8370A" w:rsidP="006D3290">
      <w:r>
        <w:separator/>
      </w:r>
    </w:p>
  </w:footnote>
  <w:footnote w:type="continuationSeparator" w:id="0">
    <w:p w14:paraId="3461CD71" w14:textId="77777777" w:rsidR="00F8370A" w:rsidRDefault="00F8370A"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B021D2" w:rsidRDefault="00B021D2">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11C9"/>
    <w:rsid w:val="0000647E"/>
    <w:rsid w:val="00011DCA"/>
    <w:rsid w:val="0005569D"/>
    <w:rsid w:val="00057527"/>
    <w:rsid w:val="00067363"/>
    <w:rsid w:val="000A2EC6"/>
    <w:rsid w:val="000A3234"/>
    <w:rsid w:val="000A3CFB"/>
    <w:rsid w:val="000A652D"/>
    <w:rsid w:val="000B12FA"/>
    <w:rsid w:val="000B7E6C"/>
    <w:rsid w:val="000C56FE"/>
    <w:rsid w:val="000D47BD"/>
    <w:rsid w:val="000E3616"/>
    <w:rsid w:val="000F0A8B"/>
    <w:rsid w:val="000F2BE2"/>
    <w:rsid w:val="000F47F1"/>
    <w:rsid w:val="00100863"/>
    <w:rsid w:val="00112165"/>
    <w:rsid w:val="001126E4"/>
    <w:rsid w:val="00137980"/>
    <w:rsid w:val="001445D5"/>
    <w:rsid w:val="00162C1A"/>
    <w:rsid w:val="00166B9A"/>
    <w:rsid w:val="00171619"/>
    <w:rsid w:val="0017701B"/>
    <w:rsid w:val="0018726F"/>
    <w:rsid w:val="001A38BC"/>
    <w:rsid w:val="001D3FAD"/>
    <w:rsid w:val="001F4AB6"/>
    <w:rsid w:val="00215181"/>
    <w:rsid w:val="0022620E"/>
    <w:rsid w:val="00236290"/>
    <w:rsid w:val="002370B8"/>
    <w:rsid w:val="0026134E"/>
    <w:rsid w:val="002616CF"/>
    <w:rsid w:val="0026489E"/>
    <w:rsid w:val="00285B4F"/>
    <w:rsid w:val="002D241D"/>
    <w:rsid w:val="002F44CB"/>
    <w:rsid w:val="0032299F"/>
    <w:rsid w:val="00351EDF"/>
    <w:rsid w:val="00352177"/>
    <w:rsid w:val="0036337F"/>
    <w:rsid w:val="0036568A"/>
    <w:rsid w:val="00367E5C"/>
    <w:rsid w:val="00397079"/>
    <w:rsid w:val="003B3CF6"/>
    <w:rsid w:val="003B6A36"/>
    <w:rsid w:val="003C5717"/>
    <w:rsid w:val="003D0A5F"/>
    <w:rsid w:val="003E00AB"/>
    <w:rsid w:val="003E7AE7"/>
    <w:rsid w:val="00410707"/>
    <w:rsid w:val="00416B4D"/>
    <w:rsid w:val="004212C9"/>
    <w:rsid w:val="00421302"/>
    <w:rsid w:val="00441454"/>
    <w:rsid w:val="00442749"/>
    <w:rsid w:val="004501A0"/>
    <w:rsid w:val="00454666"/>
    <w:rsid w:val="004746E2"/>
    <w:rsid w:val="0048460F"/>
    <w:rsid w:val="00493813"/>
    <w:rsid w:val="004A65E3"/>
    <w:rsid w:val="004E5EAB"/>
    <w:rsid w:val="004E7B71"/>
    <w:rsid w:val="004F5498"/>
    <w:rsid w:val="00504AF0"/>
    <w:rsid w:val="005129C6"/>
    <w:rsid w:val="00517891"/>
    <w:rsid w:val="00526695"/>
    <w:rsid w:val="005731BB"/>
    <w:rsid w:val="0057474C"/>
    <w:rsid w:val="005756F3"/>
    <w:rsid w:val="00585BB7"/>
    <w:rsid w:val="00587D11"/>
    <w:rsid w:val="005B0E11"/>
    <w:rsid w:val="005D168D"/>
    <w:rsid w:val="005D7C88"/>
    <w:rsid w:val="005E1042"/>
    <w:rsid w:val="005E2DA3"/>
    <w:rsid w:val="006039DD"/>
    <w:rsid w:val="0061435D"/>
    <w:rsid w:val="006338B4"/>
    <w:rsid w:val="00636218"/>
    <w:rsid w:val="006432C9"/>
    <w:rsid w:val="006552C5"/>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33C32"/>
    <w:rsid w:val="00746205"/>
    <w:rsid w:val="0074782B"/>
    <w:rsid w:val="00752D9D"/>
    <w:rsid w:val="0075680B"/>
    <w:rsid w:val="0076674D"/>
    <w:rsid w:val="00780721"/>
    <w:rsid w:val="007B0C7C"/>
    <w:rsid w:val="007E1BB0"/>
    <w:rsid w:val="007E6E56"/>
    <w:rsid w:val="007E7D2B"/>
    <w:rsid w:val="007F4E0B"/>
    <w:rsid w:val="007F6B85"/>
    <w:rsid w:val="00801A1C"/>
    <w:rsid w:val="00832F87"/>
    <w:rsid w:val="0083379E"/>
    <w:rsid w:val="008362C0"/>
    <w:rsid w:val="008369C9"/>
    <w:rsid w:val="00836F10"/>
    <w:rsid w:val="008428C5"/>
    <w:rsid w:val="008437E6"/>
    <w:rsid w:val="00844F8B"/>
    <w:rsid w:val="00847C59"/>
    <w:rsid w:val="00856FDB"/>
    <w:rsid w:val="008771CE"/>
    <w:rsid w:val="00880BE6"/>
    <w:rsid w:val="00884E50"/>
    <w:rsid w:val="0088760C"/>
    <w:rsid w:val="00891A7C"/>
    <w:rsid w:val="00897AE2"/>
    <w:rsid w:val="008A2E22"/>
    <w:rsid w:val="008B58FD"/>
    <w:rsid w:val="008C3C8D"/>
    <w:rsid w:val="008D11F2"/>
    <w:rsid w:val="008E3497"/>
    <w:rsid w:val="008F1FD3"/>
    <w:rsid w:val="008F291B"/>
    <w:rsid w:val="00902533"/>
    <w:rsid w:val="009032A3"/>
    <w:rsid w:val="0090530C"/>
    <w:rsid w:val="00954601"/>
    <w:rsid w:val="00956D35"/>
    <w:rsid w:val="00960C58"/>
    <w:rsid w:val="00964B8B"/>
    <w:rsid w:val="00964DAA"/>
    <w:rsid w:val="009738A7"/>
    <w:rsid w:val="00977893"/>
    <w:rsid w:val="009959E5"/>
    <w:rsid w:val="009978DF"/>
    <w:rsid w:val="009A619D"/>
    <w:rsid w:val="009A71B3"/>
    <w:rsid w:val="009B648D"/>
    <w:rsid w:val="009C0989"/>
    <w:rsid w:val="009D285D"/>
    <w:rsid w:val="009E252A"/>
    <w:rsid w:val="009F6004"/>
    <w:rsid w:val="00A00601"/>
    <w:rsid w:val="00A009F4"/>
    <w:rsid w:val="00A05535"/>
    <w:rsid w:val="00A06B45"/>
    <w:rsid w:val="00A128C6"/>
    <w:rsid w:val="00A306F7"/>
    <w:rsid w:val="00A3493B"/>
    <w:rsid w:val="00A37652"/>
    <w:rsid w:val="00A440EF"/>
    <w:rsid w:val="00A56F00"/>
    <w:rsid w:val="00A61A56"/>
    <w:rsid w:val="00A84A55"/>
    <w:rsid w:val="00A97752"/>
    <w:rsid w:val="00AA675C"/>
    <w:rsid w:val="00AD20EC"/>
    <w:rsid w:val="00AD5A61"/>
    <w:rsid w:val="00AF05C6"/>
    <w:rsid w:val="00B021D2"/>
    <w:rsid w:val="00B25989"/>
    <w:rsid w:val="00B27DDA"/>
    <w:rsid w:val="00B32D5C"/>
    <w:rsid w:val="00B44794"/>
    <w:rsid w:val="00B537E2"/>
    <w:rsid w:val="00B64D1D"/>
    <w:rsid w:val="00B65500"/>
    <w:rsid w:val="00B87BDB"/>
    <w:rsid w:val="00B96A04"/>
    <w:rsid w:val="00BA5CA2"/>
    <w:rsid w:val="00BB0C70"/>
    <w:rsid w:val="00BE3E3C"/>
    <w:rsid w:val="00BE440A"/>
    <w:rsid w:val="00BE657C"/>
    <w:rsid w:val="00BE7FE8"/>
    <w:rsid w:val="00BF5CF8"/>
    <w:rsid w:val="00C0244C"/>
    <w:rsid w:val="00C21DBD"/>
    <w:rsid w:val="00C2497C"/>
    <w:rsid w:val="00C35B08"/>
    <w:rsid w:val="00C427A0"/>
    <w:rsid w:val="00C505E7"/>
    <w:rsid w:val="00C545D7"/>
    <w:rsid w:val="00C645F7"/>
    <w:rsid w:val="00C71C20"/>
    <w:rsid w:val="00C76CDE"/>
    <w:rsid w:val="00C85BCD"/>
    <w:rsid w:val="00C86EF3"/>
    <w:rsid w:val="00CA3826"/>
    <w:rsid w:val="00CC2709"/>
    <w:rsid w:val="00CD27AD"/>
    <w:rsid w:val="00CE0739"/>
    <w:rsid w:val="00CF0DB8"/>
    <w:rsid w:val="00CF4A39"/>
    <w:rsid w:val="00D02C2D"/>
    <w:rsid w:val="00D069C1"/>
    <w:rsid w:val="00D24CB3"/>
    <w:rsid w:val="00D31CB5"/>
    <w:rsid w:val="00D45321"/>
    <w:rsid w:val="00D56DD2"/>
    <w:rsid w:val="00D67A48"/>
    <w:rsid w:val="00D72E82"/>
    <w:rsid w:val="00DA2C13"/>
    <w:rsid w:val="00DA49C7"/>
    <w:rsid w:val="00DC29A6"/>
    <w:rsid w:val="00DC7464"/>
    <w:rsid w:val="00DD7DAA"/>
    <w:rsid w:val="00E007E7"/>
    <w:rsid w:val="00E0103C"/>
    <w:rsid w:val="00E01959"/>
    <w:rsid w:val="00E206D8"/>
    <w:rsid w:val="00E23425"/>
    <w:rsid w:val="00E2569F"/>
    <w:rsid w:val="00E260B9"/>
    <w:rsid w:val="00E31D92"/>
    <w:rsid w:val="00E34C40"/>
    <w:rsid w:val="00E368BA"/>
    <w:rsid w:val="00E41E59"/>
    <w:rsid w:val="00E52A74"/>
    <w:rsid w:val="00E53101"/>
    <w:rsid w:val="00E7029F"/>
    <w:rsid w:val="00E76CAC"/>
    <w:rsid w:val="00E77BE2"/>
    <w:rsid w:val="00E872EB"/>
    <w:rsid w:val="00E92926"/>
    <w:rsid w:val="00EB317F"/>
    <w:rsid w:val="00EB4288"/>
    <w:rsid w:val="00EC2FCE"/>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660B6"/>
    <w:rsid w:val="00F71E4D"/>
    <w:rsid w:val="00F728FD"/>
    <w:rsid w:val="00F74417"/>
    <w:rsid w:val="00F8370A"/>
    <w:rsid w:val="00F83C7A"/>
    <w:rsid w:val="00F950D9"/>
    <w:rsid w:val="00F95F80"/>
    <w:rsid w:val="00FA05AB"/>
    <w:rsid w:val="00FA3884"/>
    <w:rsid w:val="00FA4C92"/>
    <w:rsid w:val="00FE2342"/>
    <w:rsid w:val="00FE3283"/>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191</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85</cp:revision>
  <cp:lastPrinted>2023-05-08T01:50:00Z</cp:lastPrinted>
  <dcterms:created xsi:type="dcterms:W3CDTF">2019-11-04T06:46:00Z</dcterms:created>
  <dcterms:modified xsi:type="dcterms:W3CDTF">2023-11-07T08:05:00Z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