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EB92D" w14:textId="77777777" w:rsidR="00D615B6" w:rsidRPr="009D0672" w:rsidRDefault="00D615B6" w:rsidP="00E524B8">
      <w:pPr>
        <w:pStyle w:val="Caption"/>
        <w:rPr>
          <w:rFonts w:asciiTheme="majorBidi" w:hAnsiTheme="majorBidi" w:cstheme="majorBidi"/>
        </w:rPr>
      </w:pPr>
      <w:bookmarkStart w:id="0" w:name="Title"/>
    </w:p>
    <w:p w14:paraId="5922A207" w14:textId="77777777" w:rsidR="00E14543" w:rsidRPr="00E14543" w:rsidRDefault="00E14543" w:rsidP="00E14543">
      <w:pPr>
        <w:rPr>
          <w:cs/>
        </w:rPr>
      </w:pPr>
    </w:p>
    <w:p w14:paraId="20AEC69A" w14:textId="77777777" w:rsidR="00D207EA" w:rsidRPr="00A56FD9" w:rsidRDefault="00D207EA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6C05D689" w14:textId="77777777" w:rsidR="00D207EA" w:rsidRPr="00A56FD9" w:rsidRDefault="00D207EA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370448BF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  <w:bookmarkStart w:id="1" w:name="Start"/>
      <w:bookmarkEnd w:id="1"/>
    </w:p>
    <w:p w14:paraId="3A678E58" w14:textId="77777777" w:rsidR="00D67152" w:rsidRPr="00A56FD9" w:rsidRDefault="00D67152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31CCA055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122FB8F8" w14:textId="77777777" w:rsidR="00B80923" w:rsidRPr="00A56FD9" w:rsidRDefault="00B8092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4BD7BEA3" w14:textId="77777777" w:rsidR="00B80923" w:rsidRPr="00A56FD9" w:rsidRDefault="00B8092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EB94410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65A5BFFC" w14:textId="77777777" w:rsidR="002616C6" w:rsidRPr="00A56FD9" w:rsidRDefault="002616C6" w:rsidP="00BA4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2C3148B" w14:textId="77777777" w:rsidR="008B769F" w:rsidRPr="00A56FD9" w:rsidRDefault="008B769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4C715C4D" w14:textId="77777777" w:rsidR="00FD1EB6" w:rsidRPr="0016249F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2" w:name="_Hlk134451310"/>
      <w:bookmarkStart w:id="3" w:name="SubTitle"/>
      <w:bookmarkEnd w:id="0"/>
      <w:r w:rsidRPr="0016249F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โรงงานเภสัชอุตสาหกรรม เจเอสพี </w:t>
      </w:r>
      <w:r w:rsidRPr="0016249F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16249F">
        <w:rPr>
          <w:rFonts w:asciiTheme="majorBidi" w:hAnsiTheme="majorBidi" w:cstheme="majorBidi"/>
          <w:b/>
          <w:bCs/>
          <w:sz w:val="52"/>
          <w:szCs w:val="52"/>
          <w:cs/>
        </w:rPr>
        <w:t>ประเทศไทย</w:t>
      </w:r>
      <w:r w:rsidRPr="0016249F">
        <w:rPr>
          <w:rFonts w:asciiTheme="majorBidi" w:hAnsiTheme="majorBidi" w:cstheme="majorBidi"/>
          <w:b/>
          <w:bCs/>
          <w:sz w:val="52"/>
          <w:szCs w:val="52"/>
        </w:rPr>
        <w:t>)</w:t>
      </w:r>
      <w:r w:rsidRPr="0016249F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</w:p>
    <w:p w14:paraId="33EEE132" w14:textId="77777777" w:rsidR="00FD1EB6" w:rsidRPr="0016249F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16249F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และบริษัทย่อย</w:t>
      </w:r>
    </w:p>
    <w:p w14:paraId="6E42123A" w14:textId="77777777" w:rsidR="00FD1EB6" w:rsidRPr="0016249F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77C23DD1" w14:textId="77777777" w:rsidR="00FD1EB6" w:rsidRPr="0016249F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71CA79C7" w14:textId="5ECF12E1" w:rsidR="00FD1EB6" w:rsidRPr="0016249F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BA489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FB072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BA489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BA489D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16249F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FB072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7FAEB50F" w14:textId="77777777" w:rsidR="00FD1EB6" w:rsidRPr="0016249F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C6504B2" w14:textId="77777777" w:rsidR="00FD1EB6" w:rsidRPr="0016249F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bookmarkEnd w:id="2"/>
    <w:p w14:paraId="4D0956B6" w14:textId="77777777" w:rsidR="00461FB5" w:rsidRPr="00A56FD9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7A506C57" w14:textId="77777777" w:rsidR="0066743F" w:rsidRPr="00A56FD9" w:rsidRDefault="0066743F" w:rsidP="00BA4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  <w:bookmarkStart w:id="4" w:name="ExtraText"/>
      <w:bookmarkEnd w:id="3"/>
      <w:bookmarkEnd w:id="4"/>
    </w:p>
    <w:p w14:paraId="7A5938D8" w14:textId="77777777" w:rsidR="0066743F" w:rsidRPr="00A56FD9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BE69E65" w14:textId="77777777" w:rsidR="000D3766" w:rsidRPr="00A56FD9" w:rsidRDefault="000D3766" w:rsidP="000D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0D3766" w:rsidRPr="00A56FD9" w:rsidSect="005F5D37">
          <w:headerReference w:type="default" r:id="rId11"/>
          <w:footerReference w:type="even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69576021" w14:textId="77777777" w:rsidR="00D615B6" w:rsidRPr="00A56FD9" w:rsidRDefault="00D615B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580FD137" w14:textId="77777777" w:rsidR="00046397" w:rsidRPr="00A56FD9" w:rsidRDefault="00046397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274CE5D7" w14:textId="77777777" w:rsidR="00991621" w:rsidRPr="00A56FD9" w:rsidRDefault="00991621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1F8D9D07" w14:textId="77777777" w:rsidR="002616C6" w:rsidRPr="00A56FD9" w:rsidRDefault="002616C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16CDD96E" w14:textId="2C9A34E9" w:rsidR="00FE5D24" w:rsidRDefault="00FE5D24" w:rsidP="00BD4005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32EC8A24" w14:textId="77777777" w:rsidR="00E63BEB" w:rsidRPr="00CF48F4" w:rsidRDefault="00E63BEB" w:rsidP="00CF48F4"/>
    <w:p w14:paraId="7094DC08" w14:textId="6E46D17E" w:rsidR="00991621" w:rsidRDefault="00991621" w:rsidP="00991621"/>
    <w:p w14:paraId="2DDFBB92" w14:textId="7B2B9FFC" w:rsidR="00FD1EB6" w:rsidRDefault="00FD1EB6" w:rsidP="00991621"/>
    <w:p w14:paraId="53A57F7B" w14:textId="0F18721F" w:rsidR="00FD1EB6" w:rsidRDefault="00FD1EB6" w:rsidP="00991621"/>
    <w:p w14:paraId="37DEB9F9" w14:textId="76914D76" w:rsidR="00FD1EB6" w:rsidRDefault="00FD1EB6" w:rsidP="00991621"/>
    <w:p w14:paraId="3F559710" w14:textId="51910991" w:rsidR="00FD1EB6" w:rsidRDefault="00FD1EB6" w:rsidP="00991621"/>
    <w:p w14:paraId="2682CAA2" w14:textId="77777777" w:rsidR="00FD1EB6" w:rsidRDefault="00FD1EB6" w:rsidP="00991621"/>
    <w:p w14:paraId="76FC0AD0" w14:textId="3E37D1E3" w:rsidR="00991621" w:rsidRDefault="00991621" w:rsidP="00991621"/>
    <w:p w14:paraId="7E7BC2E9" w14:textId="77777777" w:rsidR="00991621" w:rsidRPr="00CF48F4" w:rsidRDefault="00991621" w:rsidP="00CF48F4"/>
    <w:p w14:paraId="6BDC6B5F" w14:textId="77777777" w:rsidR="00FD1EB6" w:rsidRPr="0016249F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6249F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4C7A8DC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561B7D36" w14:textId="77777777" w:rsidR="00FD1EB6" w:rsidRPr="0016249F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6249F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โรงงานเภสัชอุตสาหกรรม เจเอสพี (ประเทศไทย) จำกัด (มหาชน)</w:t>
      </w:r>
    </w:p>
    <w:p w14:paraId="50EEAC97" w14:textId="77777777" w:rsidR="00D615B6" w:rsidRPr="00A56FD9" w:rsidRDefault="00D615B6" w:rsidP="00BD4005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</w:p>
    <w:p w14:paraId="22E663C1" w14:textId="41D4D436" w:rsidR="00FD1EB6" w:rsidRPr="0016249F" w:rsidRDefault="00FD1EB6" w:rsidP="00FD1E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รวมและงบแสดงฐานะการเงินเฉพาะกิจการ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ณ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</w:t>
      </w:r>
      <w:r w:rsidR="00BA489D">
        <w:rPr>
          <w:rFonts w:asciiTheme="majorBidi" w:hAnsiTheme="majorBidi" w:cstheme="majorBidi"/>
          <w:sz w:val="30"/>
          <w:szCs w:val="30"/>
        </w:rPr>
        <w:t>0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="00FB072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 w:rsidR="00DC5F83">
        <w:rPr>
          <w:rFonts w:asciiTheme="majorBidi" w:hAnsiTheme="majorBidi" w:cstheme="majorBidi"/>
          <w:sz w:val="30"/>
          <w:szCs w:val="30"/>
        </w:rPr>
        <w:br/>
      </w:r>
      <w:r w:rsidRPr="0016249F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>
        <w:rPr>
          <w:rFonts w:asciiTheme="majorBidi" w:hAnsiTheme="majorBidi" w:cstheme="majorBidi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BA489D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</w:t>
      </w:r>
      <w:r w:rsidR="00FB072C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BA489D">
        <w:rPr>
          <w:rFonts w:asciiTheme="majorBidi" w:hAnsiTheme="majorBidi" w:cstheme="majorBidi" w:hint="cs"/>
          <w:sz w:val="30"/>
          <w:szCs w:val="30"/>
          <w:cs/>
        </w:rPr>
        <w:t>เดือนสิ้นสุด</w:t>
      </w:r>
      <w:r w:rsidR="00DC5F83">
        <w:rPr>
          <w:rFonts w:asciiTheme="majorBidi" w:hAnsiTheme="majorBidi" w:cstheme="majorBidi"/>
          <w:sz w:val="30"/>
          <w:szCs w:val="30"/>
        </w:rPr>
        <w:br/>
      </w:r>
      <w:r w:rsidR="00BA489D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BA489D">
        <w:rPr>
          <w:rFonts w:asciiTheme="majorBidi" w:hAnsiTheme="majorBidi" w:cstheme="majorBidi"/>
          <w:sz w:val="30"/>
          <w:szCs w:val="30"/>
          <w:lang w:val="en-GB"/>
        </w:rPr>
        <w:t xml:space="preserve">30 </w:t>
      </w:r>
      <w:r w:rsidR="00FB072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BA489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A489D">
        <w:rPr>
          <w:rFonts w:asciiTheme="majorBidi" w:hAnsiTheme="majorBidi" w:cstheme="majorBidi"/>
          <w:sz w:val="30"/>
          <w:szCs w:val="30"/>
          <w:lang w:val="en-GB"/>
        </w:rPr>
        <w:t>2566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</w:t>
      </w:r>
      <w:r>
        <w:rPr>
          <w:rFonts w:asciiTheme="majorBidi" w:hAnsiTheme="majorBidi" w:cstheme="majorBidi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และงบกระแสเงินสด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D149D6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FB072C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D149D6">
        <w:rPr>
          <w:rFonts w:asciiTheme="majorBidi" w:hAnsiTheme="majorBidi" w:cstheme="majorBidi"/>
          <w:spacing w:val="-2"/>
          <w:sz w:val="30"/>
          <w:szCs w:val="30"/>
          <w:cs/>
        </w:rPr>
        <w:t>เดือนสิ้นสุด</w:t>
      </w:r>
      <w:r w:rsidR="00A23712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A23712">
        <w:rPr>
          <w:rFonts w:asciiTheme="majorBidi" w:hAnsiTheme="majorBidi" w:cstheme="majorBidi"/>
          <w:sz w:val="30"/>
          <w:szCs w:val="30"/>
          <w:lang w:val="en-GB"/>
        </w:rPr>
        <w:t xml:space="preserve">30 </w:t>
      </w:r>
      <w:r w:rsidR="00FB072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A2371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23712">
        <w:rPr>
          <w:rFonts w:asciiTheme="majorBidi" w:hAnsiTheme="majorBidi" w:cstheme="majorBidi"/>
          <w:sz w:val="30"/>
          <w:szCs w:val="30"/>
          <w:lang w:val="en-GB"/>
        </w:rPr>
        <w:t xml:space="preserve">2566 </w:t>
      </w:r>
      <w:r w:rsidRPr="00D149D6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D149D6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D149D6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ของบริษัท โรงงานเภสัชอุตสาหกรรม</w:t>
      </w:r>
      <w:r w:rsidR="00A23712">
        <w:rPr>
          <w:rFonts w:asciiTheme="majorBidi" w:hAnsiTheme="majorBidi" w:cstheme="majorBidi"/>
          <w:sz w:val="30"/>
          <w:szCs w:val="30"/>
        </w:rPr>
        <w:t xml:space="preserve"> </w:t>
      </w:r>
      <w:r w:rsidR="00A23712">
        <w:rPr>
          <w:rFonts w:asciiTheme="majorBidi" w:hAnsiTheme="majorBidi" w:cstheme="majorBidi"/>
          <w:sz w:val="30"/>
          <w:szCs w:val="30"/>
        </w:rPr>
        <w:br/>
      </w:r>
      <w:r w:rsidRPr="0016249F">
        <w:rPr>
          <w:rFonts w:asciiTheme="majorBidi" w:hAnsiTheme="majorBidi" w:cstheme="majorBidi"/>
          <w:sz w:val="30"/>
          <w:szCs w:val="30"/>
          <w:cs/>
        </w:rPr>
        <w:t>เจเอสพี (ประเทศไทย) จำกัด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(มหาชน)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และบริษัทย่อย และของเฉพาะ</w:t>
      </w:r>
      <w:r w:rsidRPr="0016249F">
        <w:rPr>
          <w:rFonts w:asciiTheme="majorBidi" w:hAnsiTheme="majorBidi" w:cstheme="majorBidi"/>
          <w:sz w:val="30"/>
          <w:szCs w:val="30"/>
          <w:cs/>
        </w:rPr>
        <w:t>บริษัท โรงงานเภสัชอุตสาหกรรม</w:t>
      </w:r>
      <w:r w:rsidR="00A23712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เจเอสพี </w:t>
      </w:r>
      <w:r w:rsidR="00A23712">
        <w:rPr>
          <w:rFonts w:asciiTheme="majorBidi" w:hAnsiTheme="majorBidi" w:cstheme="majorBidi"/>
          <w:sz w:val="30"/>
          <w:szCs w:val="30"/>
        </w:rPr>
        <w:br/>
      </w:r>
      <w:r w:rsidRPr="0016249F">
        <w:rPr>
          <w:rFonts w:asciiTheme="majorBidi" w:hAnsiTheme="majorBidi" w:cstheme="majorBidi"/>
          <w:sz w:val="30"/>
          <w:szCs w:val="30"/>
          <w:cs/>
        </w:rPr>
        <w:t>(ประเทศไทย) จำกัด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6249F">
        <w:rPr>
          <w:rFonts w:asciiTheme="majorBidi" w:hAnsiTheme="majorBidi" w:cstheme="majorBidi"/>
          <w:sz w:val="30"/>
          <w:szCs w:val="30"/>
        </w:rPr>
        <w:t>34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E0994F0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47FDFB14" w14:textId="77777777" w:rsidR="00FD1EB6" w:rsidRPr="0016249F" w:rsidRDefault="00FD1EB6" w:rsidP="00FD1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6249F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5960B19" w14:textId="77777777" w:rsidR="00FD1EB6" w:rsidRPr="00C30F6E" w:rsidRDefault="00FD1EB6" w:rsidP="00FD1E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834C04F" w14:textId="77777777" w:rsidR="00FD1EB6" w:rsidRPr="0016249F" w:rsidRDefault="00FD1EB6" w:rsidP="00FD1E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รหัส</w:t>
      </w:r>
      <w:r w:rsidRPr="0016249F">
        <w:rPr>
          <w:rFonts w:asciiTheme="majorBidi" w:hAnsiTheme="majorBidi" w:cstheme="majorBidi"/>
          <w:sz w:val="30"/>
          <w:szCs w:val="30"/>
        </w:rPr>
        <w:t xml:space="preserve"> 2410 “</w:t>
      </w:r>
      <w:r w:rsidRPr="0016249F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6249F">
        <w:rPr>
          <w:rFonts w:asciiTheme="majorBidi" w:hAnsiTheme="majorBidi" w:cstheme="majorBidi"/>
          <w:sz w:val="30"/>
          <w:szCs w:val="30"/>
        </w:rPr>
        <w:t>”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DD58802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0CC839C8" w14:textId="77777777" w:rsidR="00D31EF1" w:rsidRDefault="00D31EF1" w:rsidP="00FD1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D31EF1" w:rsidSect="005F5D37">
          <w:headerReference w:type="default" r:id="rId15"/>
          <w:footerReference w:type="default" r:id="rId16"/>
          <w:footerReference w:type="first" r:id="rId17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40BA768" w14:textId="77777777" w:rsidR="00FD1EB6" w:rsidRPr="0016249F" w:rsidRDefault="00FD1EB6" w:rsidP="00FD1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6249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E21E56C" w14:textId="77777777" w:rsidR="00FD1EB6" w:rsidRPr="00C30F6E" w:rsidRDefault="00FD1EB6" w:rsidP="00FD1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056B3342" w14:textId="77777777" w:rsidR="00FD1EB6" w:rsidRPr="0016249F" w:rsidRDefault="00FD1EB6" w:rsidP="00FD1E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s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16249F">
        <w:rPr>
          <w:rFonts w:asciiTheme="majorBidi" w:hAnsiTheme="majorBidi" w:cstheme="majorBidi"/>
          <w:sz w:val="30"/>
          <w:szCs w:val="30"/>
        </w:rPr>
        <w:t>34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51EC97D" w14:textId="77777777" w:rsidR="00A23712" w:rsidRDefault="00A23712" w:rsidP="00A237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9587EDB" w14:textId="661ED92A" w:rsidR="00A23712" w:rsidRPr="0016249F" w:rsidRDefault="00A23712" w:rsidP="00A237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6249F">
        <w:rPr>
          <w:rFonts w:asciiTheme="majorBidi" w:hAnsiTheme="majorBidi" w:cstheme="majorBidi"/>
          <w:i/>
          <w:iCs/>
          <w:sz w:val="30"/>
          <w:szCs w:val="30"/>
          <w:cs/>
        </w:rPr>
        <w:t>ข้อ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มูลและเหตุการณ์ที่เน้น</w:t>
      </w:r>
    </w:p>
    <w:p w14:paraId="630773F2" w14:textId="77777777" w:rsidR="00A23712" w:rsidRPr="00C30F6E" w:rsidRDefault="00A23712" w:rsidP="00A237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2B01AFEA" w14:textId="5556495E" w:rsidR="00FE5D24" w:rsidRDefault="00A23712" w:rsidP="00B3320A">
      <w:pPr>
        <w:pStyle w:val="ListParagraph"/>
        <w:numPr>
          <w:ilvl w:val="0"/>
          <w:numId w:val="36"/>
        </w:numPr>
        <w:spacing w:after="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4902D6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4902D6">
        <w:rPr>
          <w:rFonts w:asciiTheme="majorBidi" w:hAnsiTheme="majorBidi" w:cstheme="majorBidi" w:hint="cs"/>
          <w:sz w:val="30"/>
          <w:szCs w:val="30"/>
          <w:cs/>
        </w:rPr>
        <w:t xml:space="preserve">ขอให้ข้อสังเกตหมายเหตุประกอบข้อมูลทางการเงินระหว่างกาลข้อ </w:t>
      </w:r>
      <w:r w:rsidRPr="004902D6">
        <w:rPr>
          <w:rFonts w:asciiTheme="majorBidi" w:hAnsiTheme="majorBidi" w:cstheme="majorBidi"/>
          <w:sz w:val="30"/>
          <w:szCs w:val="30"/>
        </w:rPr>
        <w:t xml:space="preserve">3 </w:t>
      </w:r>
      <w:r w:rsidRPr="004902D6"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FB072C" w:rsidRPr="004902D6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4902D6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5F01AB" w:rsidRPr="004902D6">
        <w:rPr>
          <w:rFonts w:asciiTheme="majorBidi" w:hAnsiTheme="majorBidi" w:cstheme="majorBidi"/>
          <w:sz w:val="30"/>
          <w:szCs w:val="30"/>
          <w:cs/>
        </w:rPr>
        <w:br/>
      </w:r>
      <w:r w:rsidRPr="004902D6">
        <w:rPr>
          <w:rFonts w:asciiTheme="majorBidi" w:hAnsiTheme="majorBidi" w:cstheme="majorBidi"/>
          <w:sz w:val="30"/>
          <w:szCs w:val="30"/>
        </w:rPr>
        <w:t xml:space="preserve">30 </w:t>
      </w:r>
      <w:r w:rsidR="00FB072C" w:rsidRPr="004902D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4902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02D6">
        <w:rPr>
          <w:rFonts w:asciiTheme="majorBidi" w:hAnsiTheme="majorBidi" w:cstheme="majorBidi"/>
          <w:sz w:val="30"/>
          <w:szCs w:val="30"/>
        </w:rPr>
        <w:t>25</w:t>
      </w:r>
      <w:r w:rsidR="00D95E57" w:rsidRPr="004902D6">
        <w:rPr>
          <w:rFonts w:asciiTheme="majorBidi" w:hAnsiTheme="majorBidi" w:cstheme="majorBidi"/>
          <w:sz w:val="30"/>
          <w:szCs w:val="30"/>
        </w:rPr>
        <w:t>6</w:t>
      </w:r>
      <w:r w:rsidRPr="004902D6">
        <w:rPr>
          <w:rFonts w:asciiTheme="majorBidi" w:hAnsiTheme="majorBidi" w:cstheme="majorBidi"/>
          <w:sz w:val="30"/>
          <w:szCs w:val="30"/>
        </w:rPr>
        <w:t xml:space="preserve">6 </w:t>
      </w:r>
      <w:r w:rsidR="00157B95" w:rsidRPr="004902D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4902D6">
        <w:rPr>
          <w:rFonts w:asciiTheme="majorBidi" w:hAnsiTheme="majorBidi" w:cstheme="majorBidi" w:hint="cs"/>
          <w:sz w:val="30"/>
          <w:szCs w:val="30"/>
          <w:cs/>
        </w:rPr>
        <w:t>บริษัทได้เข้าซื้อธุรกิจ</w:t>
      </w:r>
      <w:r w:rsidR="001F32FF" w:rsidRPr="004902D6">
        <w:rPr>
          <w:rFonts w:asciiTheme="majorBidi" w:hAnsiTheme="majorBidi" w:cstheme="majorBidi"/>
          <w:sz w:val="30"/>
          <w:szCs w:val="30"/>
        </w:rPr>
        <w:t xml:space="preserve"> </w:t>
      </w:r>
      <w:r w:rsidR="0063198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902D6">
        <w:rPr>
          <w:rFonts w:asciiTheme="majorBidi" w:hAnsiTheme="majorBidi" w:cstheme="majorBidi" w:hint="cs"/>
          <w:sz w:val="30"/>
          <w:szCs w:val="30"/>
          <w:cs/>
        </w:rPr>
        <w:t>จ้างผู้ประเมิน</w:t>
      </w:r>
      <w:r w:rsidR="00D95E57" w:rsidRPr="004902D6">
        <w:rPr>
          <w:rFonts w:asciiTheme="majorBidi" w:hAnsiTheme="majorBidi" w:cstheme="majorBidi" w:hint="cs"/>
          <w:sz w:val="30"/>
          <w:szCs w:val="30"/>
          <w:cs/>
        </w:rPr>
        <w:t>ราคา</w:t>
      </w:r>
      <w:r w:rsidRPr="004902D6">
        <w:rPr>
          <w:rFonts w:asciiTheme="majorBidi" w:hAnsiTheme="majorBidi" w:cstheme="majorBidi" w:hint="cs"/>
          <w:sz w:val="30"/>
          <w:szCs w:val="30"/>
          <w:cs/>
        </w:rPr>
        <w:t>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การประเมินราคายังไม่</w:t>
      </w:r>
      <w:r w:rsidR="003B174A" w:rsidRPr="004902D6">
        <w:rPr>
          <w:rFonts w:asciiTheme="majorBidi" w:hAnsiTheme="majorBidi" w:cstheme="majorBidi" w:hint="cs"/>
          <w:sz w:val="30"/>
          <w:szCs w:val="30"/>
          <w:cs/>
        </w:rPr>
        <w:t>เสร็จ</w:t>
      </w:r>
      <w:r w:rsidRPr="004902D6">
        <w:rPr>
          <w:rFonts w:asciiTheme="majorBidi" w:hAnsiTheme="majorBidi" w:cstheme="majorBidi" w:hint="cs"/>
          <w:sz w:val="30"/>
          <w:szCs w:val="30"/>
          <w:cs/>
        </w:rPr>
        <w:t>สมบูรณ์ ดังนั้น มูลค่ายุติธรรมที่รับรู้และการปันส่วนของราคาซื้อเป็นมูลค่าที่ประมาณการ</w:t>
      </w:r>
      <w:r w:rsidR="00D95E57" w:rsidRPr="004902D6">
        <w:rPr>
          <w:rFonts w:asciiTheme="majorBidi" w:hAnsiTheme="majorBidi" w:cstheme="majorBidi" w:hint="cs"/>
          <w:sz w:val="30"/>
          <w:szCs w:val="30"/>
          <w:cs/>
        </w:rPr>
        <w:t>แ</w:t>
      </w:r>
      <w:r w:rsidRPr="004902D6">
        <w:rPr>
          <w:rFonts w:asciiTheme="majorBidi" w:hAnsiTheme="majorBidi" w:cstheme="majorBidi" w:hint="cs"/>
          <w:sz w:val="30"/>
          <w:szCs w:val="30"/>
          <w:cs/>
        </w:rPr>
        <w:t>ละอาจม</w:t>
      </w:r>
      <w:r w:rsidR="00D95E57" w:rsidRPr="004902D6">
        <w:rPr>
          <w:rFonts w:asciiTheme="majorBidi" w:hAnsiTheme="majorBidi" w:cstheme="majorBidi" w:hint="cs"/>
          <w:sz w:val="30"/>
          <w:szCs w:val="30"/>
          <w:cs/>
        </w:rPr>
        <w:t>ี</w:t>
      </w:r>
      <w:r w:rsidRPr="004902D6">
        <w:rPr>
          <w:rFonts w:asciiTheme="majorBidi" w:hAnsiTheme="majorBidi" w:cstheme="majorBidi" w:hint="cs"/>
          <w:sz w:val="30"/>
          <w:szCs w:val="30"/>
          <w:cs/>
        </w:rPr>
        <w:t>การปรับปรุง</w:t>
      </w:r>
    </w:p>
    <w:p w14:paraId="6A49913C" w14:textId="2455214D" w:rsidR="00C339D5" w:rsidRPr="00A33E98" w:rsidRDefault="00C339D5" w:rsidP="00A33E9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F58D0E2" w14:textId="0CF43624" w:rsidR="004902D6" w:rsidRPr="004902D6" w:rsidRDefault="004902D6" w:rsidP="00B3320A">
      <w:pPr>
        <w:pStyle w:val="ListParagraph"/>
        <w:numPr>
          <w:ilvl w:val="0"/>
          <w:numId w:val="36"/>
        </w:numPr>
        <w:spacing w:after="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ข้าพเจ้าขอให้ข้อสังเกตหมายเหตุประกอบข้อมูลทางการเงินระหว่างกาลข้อ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ในระหว่างงวดเก้าเดือนสิ้นสุดวันที่ </w:t>
      </w:r>
      <w:r w:rsidR="00B3320A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 w:rsidR="00C346F1" w:rsidRPr="00C346F1">
        <w:rPr>
          <w:rFonts w:asciiTheme="majorBidi" w:hAnsiTheme="majorBidi" w:cs="Angsana New"/>
          <w:sz w:val="30"/>
          <w:szCs w:val="30"/>
          <w:cs/>
        </w:rPr>
        <w:t>กลุ่มบริษัทได้เข้าซื้อหุ้นบริษัท</w:t>
      </w:r>
      <w:r w:rsidR="00690A5C">
        <w:rPr>
          <w:rFonts w:asciiTheme="majorBidi" w:hAnsiTheme="majorBidi" w:cs="Angsana New" w:hint="cs"/>
          <w:sz w:val="30"/>
          <w:szCs w:val="30"/>
          <w:cs/>
        </w:rPr>
        <w:t>ที่</w:t>
      </w:r>
      <w:r w:rsidR="00C346F1" w:rsidRPr="00C346F1">
        <w:rPr>
          <w:rFonts w:asciiTheme="majorBidi" w:hAnsiTheme="majorBidi" w:cs="Angsana New"/>
          <w:sz w:val="30"/>
          <w:szCs w:val="30"/>
          <w:cs/>
        </w:rPr>
        <w:t>เป็นบริษัทที่อยู่ภายใต้การควบคุมของผู้ถือหุ้นในลำดับสูงสุดเดียวกัน กลุ่มบริษัทได้จัดทำงบการเงินรวมโดยรวมบริษัท</w:t>
      </w:r>
      <w:r w:rsidR="007E7C18">
        <w:rPr>
          <w:rFonts w:asciiTheme="majorBidi" w:hAnsiTheme="majorBidi" w:cs="Angsana New" w:hint="cs"/>
          <w:sz w:val="30"/>
          <w:szCs w:val="30"/>
          <w:cs/>
        </w:rPr>
        <w:t>ที่</w:t>
      </w:r>
      <w:r w:rsidR="007E7C18">
        <w:rPr>
          <w:rFonts w:asciiTheme="majorBidi" w:hAnsiTheme="majorBidi" w:cstheme="majorBidi" w:hint="cs"/>
          <w:sz w:val="30"/>
          <w:szCs w:val="30"/>
          <w:cs/>
        </w:rPr>
        <w:t>อยู่ภายใต้การควบคุมเดียวกัน</w:t>
      </w:r>
      <w:r w:rsidR="00C346F1" w:rsidRPr="00C346F1">
        <w:rPr>
          <w:rFonts w:asciiTheme="majorBidi" w:hAnsiTheme="majorBidi" w:cs="Angsana New"/>
          <w:sz w:val="30"/>
          <w:szCs w:val="30"/>
          <w:cs/>
        </w:rPr>
        <w:t>เพื่อสะท้อนเนื้อหาทางเศรษฐกิจเสมือนว่าบริษัทภายในกลุ่มได้ดำเนินธุรกิจเป็นหน่วยเศรษฐกิจเดียวกันตั้งแต่ก่อน</w:t>
      </w:r>
      <w:r w:rsidR="00C346F1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C346F1">
        <w:rPr>
          <w:rFonts w:asciiTheme="majorBidi" w:hAnsiTheme="majorBidi" w:cstheme="majorBidi"/>
          <w:sz w:val="30"/>
          <w:szCs w:val="30"/>
        </w:rPr>
        <w:t xml:space="preserve">1 </w:t>
      </w:r>
      <w:r w:rsidR="00C346F1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C346F1">
        <w:rPr>
          <w:rFonts w:asciiTheme="majorBidi" w:hAnsiTheme="majorBidi" w:cstheme="majorBidi"/>
          <w:sz w:val="30"/>
          <w:szCs w:val="30"/>
        </w:rPr>
        <w:t xml:space="preserve">2565 </w:t>
      </w:r>
      <w:r w:rsidR="00C346F1" w:rsidRPr="00C346F1">
        <w:rPr>
          <w:rFonts w:asciiTheme="majorBidi" w:hAnsiTheme="majorBidi" w:cs="Angsana New"/>
          <w:sz w:val="30"/>
          <w:szCs w:val="30"/>
          <w:cs/>
        </w:rPr>
        <w:t>ถึงแม้ว่าความสัมพันธ์ของบริษัทภายในกลุ่มทางกฎหมายจะเกิดขึ้นในภายหลัง</w:t>
      </w:r>
    </w:p>
    <w:p w14:paraId="1F13BFB4" w14:textId="77777777" w:rsidR="00A33E98" w:rsidRDefault="00A33E98" w:rsidP="00A2371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0DB3A36" w14:textId="53AE1EA0" w:rsidR="004169E1" w:rsidRDefault="004169E1" w:rsidP="00A2371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1AD1B355" w14:textId="77777777" w:rsidR="00FD1EB6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1DA885D6" w14:textId="5D13E672" w:rsidR="00FD1EB6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5F7C9228" w14:textId="5B13307B" w:rsidR="00C8676C" w:rsidRDefault="00C8676C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073A5886" w14:textId="77777777" w:rsidR="004F3AFC" w:rsidRDefault="004F3AFC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4B39DD25" w14:textId="79D97C5F" w:rsidR="00FD1EB6" w:rsidRPr="0016249F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16249F">
        <w:rPr>
          <w:rFonts w:asciiTheme="majorBidi" w:hAnsiTheme="majorBidi" w:cstheme="majorBidi"/>
          <w:cs/>
        </w:rPr>
        <w:t>(</w:t>
      </w:r>
      <w:r>
        <w:rPr>
          <w:rFonts w:asciiTheme="majorBidi" w:hAnsiTheme="majorBidi" w:cstheme="majorBidi" w:hint="cs"/>
          <w:cs/>
          <w:lang w:val="en-US"/>
        </w:rPr>
        <w:t>กนกอร ภูริปัญญวานิช</w:t>
      </w:r>
      <w:r w:rsidRPr="0016249F">
        <w:rPr>
          <w:rFonts w:asciiTheme="majorBidi" w:hAnsiTheme="majorBidi" w:cstheme="majorBidi"/>
          <w:cs/>
        </w:rPr>
        <w:t>)</w:t>
      </w:r>
    </w:p>
    <w:p w14:paraId="05E5AAFD" w14:textId="77777777" w:rsidR="00FD1EB6" w:rsidRPr="0016249F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16249F">
        <w:rPr>
          <w:rFonts w:asciiTheme="majorBidi" w:hAnsiTheme="majorBidi" w:cstheme="majorBidi"/>
          <w:cs/>
        </w:rPr>
        <w:t>ผู้สอบบัญชีรับอนุญาต</w:t>
      </w:r>
    </w:p>
    <w:p w14:paraId="56DD5784" w14:textId="77777777" w:rsidR="00FD1EB6" w:rsidRPr="0016249F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16249F">
        <w:rPr>
          <w:rFonts w:asciiTheme="majorBidi" w:hAnsiTheme="majorBidi" w:cstheme="majorBidi"/>
          <w:cs/>
        </w:rPr>
        <w:t>เลขทะเบียน</w:t>
      </w:r>
      <w:r w:rsidRPr="0016249F"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/>
          <w:lang w:val="en-US"/>
        </w:rPr>
        <w:t>10512</w:t>
      </w:r>
    </w:p>
    <w:p w14:paraId="04735838" w14:textId="77777777" w:rsidR="00FD1EB6" w:rsidRPr="0016249F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580C1A15" w14:textId="77777777" w:rsidR="00FD1EB6" w:rsidRPr="0016249F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3518B3E" w14:textId="77777777" w:rsidR="00FD1EB6" w:rsidRPr="0016249F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A57ADC7" w14:textId="5F5F27B5" w:rsidR="00FD1EB6" w:rsidRPr="0016249F" w:rsidRDefault="006E6F73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13</w:t>
      </w:r>
      <w:r w:rsidR="00FD1EB6">
        <w:rPr>
          <w:rFonts w:asciiTheme="majorBidi" w:hAnsiTheme="majorBidi" w:cstheme="majorBidi"/>
          <w:sz w:val="30"/>
          <w:szCs w:val="30"/>
        </w:rPr>
        <w:t xml:space="preserve"> </w:t>
      </w:r>
      <w:r w:rsidR="00FB072C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FD1EB6" w:rsidRPr="00F74B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D1EB6" w:rsidRPr="00F74BEC">
        <w:rPr>
          <w:rFonts w:asciiTheme="majorBidi" w:hAnsiTheme="majorBidi" w:cstheme="majorBidi"/>
          <w:sz w:val="30"/>
          <w:szCs w:val="30"/>
        </w:rPr>
        <w:t>256</w:t>
      </w:r>
      <w:r w:rsidR="00FD1EB6">
        <w:rPr>
          <w:rFonts w:asciiTheme="majorBidi" w:hAnsiTheme="majorBidi" w:cstheme="majorBidi"/>
          <w:sz w:val="30"/>
          <w:szCs w:val="30"/>
        </w:rPr>
        <w:t>6</w:t>
      </w:r>
    </w:p>
    <w:sectPr w:rsidR="00FD1EB6" w:rsidRPr="0016249F" w:rsidSect="005F5D37">
      <w:headerReference w:type="default" r:id="rId18"/>
      <w:footerReference w:type="default" r:id="rId19"/>
      <w:pgSz w:w="11909" w:h="16834" w:code="9"/>
      <w:pgMar w:top="691" w:right="119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AD164" w14:textId="77777777" w:rsidR="00624318" w:rsidRDefault="00624318">
      <w:r>
        <w:separator/>
      </w:r>
    </w:p>
  </w:endnote>
  <w:endnote w:type="continuationSeparator" w:id="0">
    <w:p w14:paraId="05B4110B" w14:textId="77777777" w:rsidR="00624318" w:rsidRDefault="00624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D64FA" w14:textId="77777777" w:rsidR="00A34BA2" w:rsidRDefault="00A34BA2" w:rsidP="008075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F44102">
      <w:rPr>
        <w:rStyle w:val="PageNumber"/>
        <w:noProof/>
      </w:rPr>
      <w:t>20</w:t>
    </w:r>
    <w:r>
      <w:rPr>
        <w:rStyle w:val="PageNumber"/>
        <w:cs/>
      </w:rPr>
      <w:fldChar w:fldCharType="end"/>
    </w:r>
  </w:p>
  <w:p w14:paraId="3E179A9F" w14:textId="77777777" w:rsidR="00A34BA2" w:rsidRDefault="00A34BA2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83BD1" w14:textId="77777777" w:rsidR="00A34BA2" w:rsidRPr="00C30627" w:rsidRDefault="00A34BA2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196B8BB5" w14:textId="77777777" w:rsidR="00A34BA2" w:rsidRPr="00C30627" w:rsidRDefault="00A34BA2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4903875"/>
      <w:docPartObj>
        <w:docPartGallery w:val="Page Numbers (Bottom of Page)"/>
        <w:docPartUnique/>
      </w:docPartObj>
    </w:sdtPr>
    <w:sdtEndPr/>
    <w:sdtContent>
      <w:p w14:paraId="7E83E624" w14:textId="77777777" w:rsidR="00A34BA2" w:rsidRPr="003D4541" w:rsidRDefault="00A34BA2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81CC3" w14:textId="77777777" w:rsidR="005F5D37" w:rsidRPr="00C30627" w:rsidRDefault="005F5D37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329596"/>
      <w:docPartObj>
        <w:docPartGallery w:val="Page Numbers (Bottom of Page)"/>
        <w:docPartUnique/>
      </w:docPartObj>
    </w:sdtPr>
    <w:sdtEndPr/>
    <w:sdtContent>
      <w:p w14:paraId="34933D36" w14:textId="77777777" w:rsidR="005F5D37" w:rsidRPr="003D4541" w:rsidRDefault="005F5D37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D27EB" w14:textId="77777777" w:rsidR="00624318" w:rsidRDefault="00624318">
      <w:r>
        <w:separator/>
      </w:r>
    </w:p>
  </w:footnote>
  <w:footnote w:type="continuationSeparator" w:id="0">
    <w:p w14:paraId="7BC20E60" w14:textId="77777777" w:rsidR="00624318" w:rsidRDefault="00624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4B6FC" w14:textId="77777777" w:rsidR="00A34BA2" w:rsidRDefault="00A34BA2" w:rsidP="00AA06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06"/>
        <w:tab w:val="left" w:pos="1412"/>
        <w:tab w:val="left" w:pos="2118"/>
      </w:tabs>
    </w:pPr>
    <w:r>
      <w:tab/>
    </w:r>
    <w:r>
      <w:tab/>
    </w: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12D37" w14:textId="77777777" w:rsidR="00A34BA2" w:rsidRDefault="00A34BA2">
    <w:pPr>
      <w:pStyle w:val="Header"/>
      <w:jc w:val="center"/>
    </w:pPr>
  </w:p>
  <w:p w14:paraId="6EA07FBA" w14:textId="77777777" w:rsidR="00A34BA2" w:rsidRDefault="00A34B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6A0BD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0ED168AD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12A96BA0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08928423" w14:textId="77777777" w:rsidR="00A34BA2" w:rsidRPr="006C0E37" w:rsidRDefault="00A34BA2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A03C7" w14:textId="66CB1CB1" w:rsidR="00A34BA2" w:rsidRDefault="00A34BA2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19189A27" w14:textId="5FDE9A90" w:rsidR="004E179B" w:rsidRDefault="004E179B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79DC82B1" w14:textId="77777777" w:rsidR="004E179B" w:rsidRPr="005F5D37" w:rsidRDefault="004E179B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106A44AA" w14:textId="77777777" w:rsidR="005F5D37" w:rsidRPr="005F5D37" w:rsidRDefault="005F5D37" w:rsidP="00D35F9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A02086AE"/>
    <w:lvl w:ilvl="0" w:tplc="68E47EF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EC2AD5"/>
    <w:multiLevelType w:val="hybridMultilevel"/>
    <w:tmpl w:val="D0A0271A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4981D11"/>
    <w:multiLevelType w:val="hybridMultilevel"/>
    <w:tmpl w:val="11A2F1C8"/>
    <w:lvl w:ilvl="0" w:tplc="082E09EE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79E21BE"/>
    <w:multiLevelType w:val="hybridMultilevel"/>
    <w:tmpl w:val="7F009C80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AF7ED2"/>
    <w:multiLevelType w:val="hybridMultilevel"/>
    <w:tmpl w:val="2F7E7CBC"/>
    <w:lvl w:ilvl="0" w:tplc="0930E61C">
      <w:start w:val="2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74D76"/>
    <w:multiLevelType w:val="hybridMultilevel"/>
    <w:tmpl w:val="C1AC6668"/>
    <w:lvl w:ilvl="0" w:tplc="A4C6CBA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46537"/>
    <w:multiLevelType w:val="multilevel"/>
    <w:tmpl w:val="14520BD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4F135D2E"/>
    <w:multiLevelType w:val="hybridMultilevel"/>
    <w:tmpl w:val="F2C65A44"/>
    <w:lvl w:ilvl="0" w:tplc="4606B0A0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62301E13"/>
    <w:multiLevelType w:val="hybridMultilevel"/>
    <w:tmpl w:val="DD8CE46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0746442">
    <w:abstractNumId w:val="6"/>
  </w:num>
  <w:num w:numId="2" w16cid:durableId="408772786">
    <w:abstractNumId w:val="5"/>
  </w:num>
  <w:num w:numId="3" w16cid:durableId="1159886371">
    <w:abstractNumId w:val="9"/>
  </w:num>
  <w:num w:numId="4" w16cid:durableId="1564560141">
    <w:abstractNumId w:val="7"/>
  </w:num>
  <w:num w:numId="5" w16cid:durableId="289360895">
    <w:abstractNumId w:val="8"/>
  </w:num>
  <w:num w:numId="6" w16cid:durableId="1550992564">
    <w:abstractNumId w:val="3"/>
  </w:num>
  <w:num w:numId="7" w16cid:durableId="28847187">
    <w:abstractNumId w:val="2"/>
  </w:num>
  <w:num w:numId="8" w16cid:durableId="1457748722">
    <w:abstractNumId w:val="0"/>
  </w:num>
  <w:num w:numId="9" w16cid:durableId="1742218841">
    <w:abstractNumId w:val="1"/>
  </w:num>
  <w:num w:numId="10" w16cid:durableId="1491408312">
    <w:abstractNumId w:val="4"/>
  </w:num>
  <w:num w:numId="11" w16cid:durableId="1657147872">
    <w:abstractNumId w:val="22"/>
  </w:num>
  <w:num w:numId="12" w16cid:durableId="2040280226">
    <w:abstractNumId w:val="17"/>
  </w:num>
  <w:num w:numId="13" w16cid:durableId="8534991">
    <w:abstractNumId w:val="31"/>
  </w:num>
  <w:num w:numId="14" w16cid:durableId="1950971981">
    <w:abstractNumId w:val="21"/>
  </w:num>
  <w:num w:numId="15" w16cid:durableId="1959990408">
    <w:abstractNumId w:val="23"/>
  </w:num>
  <w:num w:numId="16" w16cid:durableId="1780177090">
    <w:abstractNumId w:val="12"/>
  </w:num>
  <w:num w:numId="17" w16cid:durableId="652949900">
    <w:abstractNumId w:val="13"/>
  </w:num>
  <w:num w:numId="18" w16cid:durableId="943997752">
    <w:abstractNumId w:val="11"/>
  </w:num>
  <w:num w:numId="19" w16cid:durableId="1379163133">
    <w:abstractNumId w:val="24"/>
  </w:num>
  <w:num w:numId="20" w16cid:durableId="1400862669">
    <w:abstractNumId w:val="33"/>
  </w:num>
  <w:num w:numId="21" w16cid:durableId="97529843">
    <w:abstractNumId w:val="10"/>
  </w:num>
  <w:num w:numId="22" w16cid:durableId="1009678913">
    <w:abstractNumId w:val="30"/>
  </w:num>
  <w:num w:numId="23" w16cid:durableId="1581253448">
    <w:abstractNumId w:val="28"/>
  </w:num>
  <w:num w:numId="24" w16cid:durableId="1999842063">
    <w:abstractNumId w:val="34"/>
  </w:num>
  <w:num w:numId="25" w16cid:durableId="1422408753">
    <w:abstractNumId w:val="25"/>
  </w:num>
  <w:num w:numId="26" w16cid:durableId="407777294">
    <w:abstractNumId w:val="15"/>
  </w:num>
  <w:num w:numId="27" w16cid:durableId="2033337428">
    <w:abstractNumId w:val="32"/>
  </w:num>
  <w:num w:numId="28" w16cid:durableId="1112894261">
    <w:abstractNumId w:val="18"/>
  </w:num>
  <w:num w:numId="29" w16cid:durableId="774400508">
    <w:abstractNumId w:val="16"/>
  </w:num>
  <w:num w:numId="30" w16cid:durableId="595989215">
    <w:abstractNumId w:val="27"/>
  </w:num>
  <w:num w:numId="31" w16cid:durableId="646709980">
    <w:abstractNumId w:val="35"/>
  </w:num>
  <w:num w:numId="32" w16cid:durableId="182209249">
    <w:abstractNumId w:val="26"/>
  </w:num>
  <w:num w:numId="33" w16cid:durableId="1651670203">
    <w:abstractNumId w:val="14"/>
  </w:num>
  <w:num w:numId="34" w16cid:durableId="101150527">
    <w:abstractNumId w:val="20"/>
  </w:num>
  <w:num w:numId="35" w16cid:durableId="463351675">
    <w:abstractNumId w:val="19"/>
  </w:num>
  <w:num w:numId="36" w16cid:durableId="886333652">
    <w:abstractNumId w:val="2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3673"/>
    <w:rsid w:val="00003EED"/>
    <w:rsid w:val="00003F35"/>
    <w:rsid w:val="000040ED"/>
    <w:rsid w:val="000052B8"/>
    <w:rsid w:val="00005F09"/>
    <w:rsid w:val="00005F59"/>
    <w:rsid w:val="000062F8"/>
    <w:rsid w:val="0000660E"/>
    <w:rsid w:val="00007745"/>
    <w:rsid w:val="0001088E"/>
    <w:rsid w:val="00010A06"/>
    <w:rsid w:val="00010B16"/>
    <w:rsid w:val="00011DCD"/>
    <w:rsid w:val="00012AA9"/>
    <w:rsid w:val="00012B92"/>
    <w:rsid w:val="00012C81"/>
    <w:rsid w:val="00012CD4"/>
    <w:rsid w:val="0001309F"/>
    <w:rsid w:val="00013C03"/>
    <w:rsid w:val="00013DFF"/>
    <w:rsid w:val="000146C6"/>
    <w:rsid w:val="000151A7"/>
    <w:rsid w:val="000163CF"/>
    <w:rsid w:val="0001653B"/>
    <w:rsid w:val="000175A6"/>
    <w:rsid w:val="00017C0A"/>
    <w:rsid w:val="00017FF4"/>
    <w:rsid w:val="00020217"/>
    <w:rsid w:val="00020477"/>
    <w:rsid w:val="00020DC4"/>
    <w:rsid w:val="00020F45"/>
    <w:rsid w:val="0002154A"/>
    <w:rsid w:val="000223DF"/>
    <w:rsid w:val="00023B82"/>
    <w:rsid w:val="00023B83"/>
    <w:rsid w:val="00024064"/>
    <w:rsid w:val="00024784"/>
    <w:rsid w:val="00024D39"/>
    <w:rsid w:val="00024FEB"/>
    <w:rsid w:val="0002509C"/>
    <w:rsid w:val="000251E9"/>
    <w:rsid w:val="0002578C"/>
    <w:rsid w:val="000258D7"/>
    <w:rsid w:val="00025C1D"/>
    <w:rsid w:val="00025C57"/>
    <w:rsid w:val="000260C1"/>
    <w:rsid w:val="0002616A"/>
    <w:rsid w:val="000263CA"/>
    <w:rsid w:val="0003038B"/>
    <w:rsid w:val="00030D0A"/>
    <w:rsid w:val="00030DAC"/>
    <w:rsid w:val="00031A18"/>
    <w:rsid w:val="00032026"/>
    <w:rsid w:val="00032185"/>
    <w:rsid w:val="000323ED"/>
    <w:rsid w:val="0003302F"/>
    <w:rsid w:val="000339C9"/>
    <w:rsid w:val="00033BDC"/>
    <w:rsid w:val="00033FA0"/>
    <w:rsid w:val="00033FA9"/>
    <w:rsid w:val="00034D6A"/>
    <w:rsid w:val="00034DE9"/>
    <w:rsid w:val="000354D0"/>
    <w:rsid w:val="00035ADF"/>
    <w:rsid w:val="00036610"/>
    <w:rsid w:val="00036D38"/>
    <w:rsid w:val="000372CE"/>
    <w:rsid w:val="00037C84"/>
    <w:rsid w:val="00040438"/>
    <w:rsid w:val="000427C4"/>
    <w:rsid w:val="000427E8"/>
    <w:rsid w:val="00043328"/>
    <w:rsid w:val="00043563"/>
    <w:rsid w:val="000437D3"/>
    <w:rsid w:val="00043C93"/>
    <w:rsid w:val="00043F3B"/>
    <w:rsid w:val="00044677"/>
    <w:rsid w:val="00044B3C"/>
    <w:rsid w:val="00044C4E"/>
    <w:rsid w:val="00044EB6"/>
    <w:rsid w:val="00046397"/>
    <w:rsid w:val="00046ACF"/>
    <w:rsid w:val="00047360"/>
    <w:rsid w:val="00050F0E"/>
    <w:rsid w:val="000513E7"/>
    <w:rsid w:val="00052533"/>
    <w:rsid w:val="00052538"/>
    <w:rsid w:val="000528CB"/>
    <w:rsid w:val="00052D9F"/>
    <w:rsid w:val="00053477"/>
    <w:rsid w:val="00053D6E"/>
    <w:rsid w:val="00054147"/>
    <w:rsid w:val="00054551"/>
    <w:rsid w:val="0005549F"/>
    <w:rsid w:val="0005656D"/>
    <w:rsid w:val="000569F9"/>
    <w:rsid w:val="00057A94"/>
    <w:rsid w:val="00057C6E"/>
    <w:rsid w:val="00057E88"/>
    <w:rsid w:val="00057E90"/>
    <w:rsid w:val="00057F11"/>
    <w:rsid w:val="00060A97"/>
    <w:rsid w:val="000615E5"/>
    <w:rsid w:val="00061864"/>
    <w:rsid w:val="00061E5B"/>
    <w:rsid w:val="00062489"/>
    <w:rsid w:val="000625BD"/>
    <w:rsid w:val="00063228"/>
    <w:rsid w:val="0006333A"/>
    <w:rsid w:val="00063B62"/>
    <w:rsid w:val="00063F2B"/>
    <w:rsid w:val="00063F5C"/>
    <w:rsid w:val="000642C2"/>
    <w:rsid w:val="000645F9"/>
    <w:rsid w:val="00064669"/>
    <w:rsid w:val="00064C2A"/>
    <w:rsid w:val="0006501B"/>
    <w:rsid w:val="000653CA"/>
    <w:rsid w:val="00066DA1"/>
    <w:rsid w:val="00066EFF"/>
    <w:rsid w:val="000671E3"/>
    <w:rsid w:val="00067F50"/>
    <w:rsid w:val="00067F56"/>
    <w:rsid w:val="00070A74"/>
    <w:rsid w:val="000711EE"/>
    <w:rsid w:val="00071218"/>
    <w:rsid w:val="00071279"/>
    <w:rsid w:val="00071A0F"/>
    <w:rsid w:val="0007318C"/>
    <w:rsid w:val="00074076"/>
    <w:rsid w:val="0007456F"/>
    <w:rsid w:val="00074DF8"/>
    <w:rsid w:val="00075190"/>
    <w:rsid w:val="00075918"/>
    <w:rsid w:val="000762B7"/>
    <w:rsid w:val="0007647F"/>
    <w:rsid w:val="00076788"/>
    <w:rsid w:val="00076FE2"/>
    <w:rsid w:val="00077440"/>
    <w:rsid w:val="00077B6C"/>
    <w:rsid w:val="000803A1"/>
    <w:rsid w:val="0008102C"/>
    <w:rsid w:val="00081ADA"/>
    <w:rsid w:val="00082476"/>
    <w:rsid w:val="000825A7"/>
    <w:rsid w:val="0008326E"/>
    <w:rsid w:val="0008330F"/>
    <w:rsid w:val="00083B4C"/>
    <w:rsid w:val="00083F7B"/>
    <w:rsid w:val="00084279"/>
    <w:rsid w:val="000854B3"/>
    <w:rsid w:val="00085729"/>
    <w:rsid w:val="00085BBC"/>
    <w:rsid w:val="00086509"/>
    <w:rsid w:val="00086FD1"/>
    <w:rsid w:val="0008737E"/>
    <w:rsid w:val="000875E6"/>
    <w:rsid w:val="00087C7D"/>
    <w:rsid w:val="00090B2F"/>
    <w:rsid w:val="00090C82"/>
    <w:rsid w:val="00090EA9"/>
    <w:rsid w:val="000915F7"/>
    <w:rsid w:val="0009174E"/>
    <w:rsid w:val="00092876"/>
    <w:rsid w:val="0009298F"/>
    <w:rsid w:val="00092A13"/>
    <w:rsid w:val="00093004"/>
    <w:rsid w:val="0009350B"/>
    <w:rsid w:val="00093539"/>
    <w:rsid w:val="000936FD"/>
    <w:rsid w:val="00093CFA"/>
    <w:rsid w:val="000947AD"/>
    <w:rsid w:val="00094B04"/>
    <w:rsid w:val="00094D11"/>
    <w:rsid w:val="0009530B"/>
    <w:rsid w:val="0009592D"/>
    <w:rsid w:val="00096CC5"/>
    <w:rsid w:val="000977AB"/>
    <w:rsid w:val="000A00C6"/>
    <w:rsid w:val="000A0B5F"/>
    <w:rsid w:val="000A0E86"/>
    <w:rsid w:val="000A153A"/>
    <w:rsid w:val="000A160A"/>
    <w:rsid w:val="000A1A48"/>
    <w:rsid w:val="000A1A72"/>
    <w:rsid w:val="000A1AC3"/>
    <w:rsid w:val="000A1DF2"/>
    <w:rsid w:val="000A206C"/>
    <w:rsid w:val="000A27AA"/>
    <w:rsid w:val="000A2E91"/>
    <w:rsid w:val="000A2EA5"/>
    <w:rsid w:val="000A33AA"/>
    <w:rsid w:val="000A37ED"/>
    <w:rsid w:val="000A3C44"/>
    <w:rsid w:val="000A61C6"/>
    <w:rsid w:val="000A65F7"/>
    <w:rsid w:val="000A6836"/>
    <w:rsid w:val="000A7619"/>
    <w:rsid w:val="000A7709"/>
    <w:rsid w:val="000A7CAA"/>
    <w:rsid w:val="000B0843"/>
    <w:rsid w:val="000B0966"/>
    <w:rsid w:val="000B09DA"/>
    <w:rsid w:val="000B1827"/>
    <w:rsid w:val="000B1B76"/>
    <w:rsid w:val="000B20FF"/>
    <w:rsid w:val="000B2669"/>
    <w:rsid w:val="000B2C45"/>
    <w:rsid w:val="000B361A"/>
    <w:rsid w:val="000B4AA7"/>
    <w:rsid w:val="000B4BF1"/>
    <w:rsid w:val="000B5A34"/>
    <w:rsid w:val="000B5C62"/>
    <w:rsid w:val="000B5DFB"/>
    <w:rsid w:val="000B667B"/>
    <w:rsid w:val="000B683F"/>
    <w:rsid w:val="000B6936"/>
    <w:rsid w:val="000B6A0C"/>
    <w:rsid w:val="000B6F2D"/>
    <w:rsid w:val="000B7B45"/>
    <w:rsid w:val="000B7E32"/>
    <w:rsid w:val="000C0332"/>
    <w:rsid w:val="000C10DA"/>
    <w:rsid w:val="000C2472"/>
    <w:rsid w:val="000C3510"/>
    <w:rsid w:val="000C354F"/>
    <w:rsid w:val="000C387C"/>
    <w:rsid w:val="000C3F70"/>
    <w:rsid w:val="000C54EC"/>
    <w:rsid w:val="000C5773"/>
    <w:rsid w:val="000C634C"/>
    <w:rsid w:val="000C6369"/>
    <w:rsid w:val="000C68D6"/>
    <w:rsid w:val="000C7476"/>
    <w:rsid w:val="000C7934"/>
    <w:rsid w:val="000C7CDE"/>
    <w:rsid w:val="000D0022"/>
    <w:rsid w:val="000D0631"/>
    <w:rsid w:val="000D0E99"/>
    <w:rsid w:val="000D0FA3"/>
    <w:rsid w:val="000D148F"/>
    <w:rsid w:val="000D22B9"/>
    <w:rsid w:val="000D2DEB"/>
    <w:rsid w:val="000D30C4"/>
    <w:rsid w:val="000D30CE"/>
    <w:rsid w:val="000D31C7"/>
    <w:rsid w:val="000D34ED"/>
    <w:rsid w:val="000D3766"/>
    <w:rsid w:val="000D491F"/>
    <w:rsid w:val="000D49B4"/>
    <w:rsid w:val="000D5101"/>
    <w:rsid w:val="000D57C5"/>
    <w:rsid w:val="000D5C59"/>
    <w:rsid w:val="000D5EBE"/>
    <w:rsid w:val="000D656F"/>
    <w:rsid w:val="000D6837"/>
    <w:rsid w:val="000D6A41"/>
    <w:rsid w:val="000D7D65"/>
    <w:rsid w:val="000E0602"/>
    <w:rsid w:val="000E123C"/>
    <w:rsid w:val="000E13BB"/>
    <w:rsid w:val="000E14AE"/>
    <w:rsid w:val="000E16D3"/>
    <w:rsid w:val="000E39A5"/>
    <w:rsid w:val="000E3C02"/>
    <w:rsid w:val="000E3C19"/>
    <w:rsid w:val="000E4FF1"/>
    <w:rsid w:val="000E50BE"/>
    <w:rsid w:val="000E6782"/>
    <w:rsid w:val="000E6AB6"/>
    <w:rsid w:val="000E7125"/>
    <w:rsid w:val="000E7848"/>
    <w:rsid w:val="000E78A4"/>
    <w:rsid w:val="000E78AB"/>
    <w:rsid w:val="000E7B4D"/>
    <w:rsid w:val="000E7FF9"/>
    <w:rsid w:val="000F0160"/>
    <w:rsid w:val="000F0B0D"/>
    <w:rsid w:val="000F15AD"/>
    <w:rsid w:val="000F19D8"/>
    <w:rsid w:val="000F1FDF"/>
    <w:rsid w:val="000F2594"/>
    <w:rsid w:val="000F27C2"/>
    <w:rsid w:val="000F2934"/>
    <w:rsid w:val="000F2BD9"/>
    <w:rsid w:val="000F3985"/>
    <w:rsid w:val="000F3AEC"/>
    <w:rsid w:val="000F40B1"/>
    <w:rsid w:val="000F4BED"/>
    <w:rsid w:val="000F5122"/>
    <w:rsid w:val="000F5987"/>
    <w:rsid w:val="000F60DB"/>
    <w:rsid w:val="000F764E"/>
    <w:rsid w:val="000F7BEA"/>
    <w:rsid w:val="0010025C"/>
    <w:rsid w:val="00100F30"/>
    <w:rsid w:val="00100FCA"/>
    <w:rsid w:val="00100FE0"/>
    <w:rsid w:val="00101377"/>
    <w:rsid w:val="001015E2"/>
    <w:rsid w:val="00102908"/>
    <w:rsid w:val="0010347C"/>
    <w:rsid w:val="00103592"/>
    <w:rsid w:val="0010387F"/>
    <w:rsid w:val="00103E54"/>
    <w:rsid w:val="00103F8B"/>
    <w:rsid w:val="00104F89"/>
    <w:rsid w:val="0010549E"/>
    <w:rsid w:val="00105F97"/>
    <w:rsid w:val="00106A3A"/>
    <w:rsid w:val="00106A57"/>
    <w:rsid w:val="001076A1"/>
    <w:rsid w:val="001077D0"/>
    <w:rsid w:val="00110E2D"/>
    <w:rsid w:val="001114A4"/>
    <w:rsid w:val="001114E5"/>
    <w:rsid w:val="0011177C"/>
    <w:rsid w:val="00111A28"/>
    <w:rsid w:val="00112DAF"/>
    <w:rsid w:val="00112E98"/>
    <w:rsid w:val="00113069"/>
    <w:rsid w:val="0011321E"/>
    <w:rsid w:val="0011423E"/>
    <w:rsid w:val="00114A5F"/>
    <w:rsid w:val="00114B8A"/>
    <w:rsid w:val="00115101"/>
    <w:rsid w:val="00115115"/>
    <w:rsid w:val="0011543C"/>
    <w:rsid w:val="001164F9"/>
    <w:rsid w:val="00116ABE"/>
    <w:rsid w:val="00116B3C"/>
    <w:rsid w:val="001179EC"/>
    <w:rsid w:val="0012044A"/>
    <w:rsid w:val="0012063E"/>
    <w:rsid w:val="001206E4"/>
    <w:rsid w:val="00120AA8"/>
    <w:rsid w:val="001213BE"/>
    <w:rsid w:val="00121F2E"/>
    <w:rsid w:val="0012296D"/>
    <w:rsid w:val="00123D27"/>
    <w:rsid w:val="001241F7"/>
    <w:rsid w:val="001243D5"/>
    <w:rsid w:val="00124552"/>
    <w:rsid w:val="00124769"/>
    <w:rsid w:val="00124906"/>
    <w:rsid w:val="001267C8"/>
    <w:rsid w:val="001306D6"/>
    <w:rsid w:val="00130A91"/>
    <w:rsid w:val="00130C96"/>
    <w:rsid w:val="001318D3"/>
    <w:rsid w:val="001323D4"/>
    <w:rsid w:val="001323ED"/>
    <w:rsid w:val="00133BCC"/>
    <w:rsid w:val="00133DEF"/>
    <w:rsid w:val="0013463F"/>
    <w:rsid w:val="00134821"/>
    <w:rsid w:val="00134CBE"/>
    <w:rsid w:val="0013507F"/>
    <w:rsid w:val="001353A5"/>
    <w:rsid w:val="001355EF"/>
    <w:rsid w:val="00135A5D"/>
    <w:rsid w:val="00135E34"/>
    <w:rsid w:val="00135E50"/>
    <w:rsid w:val="001361B9"/>
    <w:rsid w:val="001364D0"/>
    <w:rsid w:val="001400DB"/>
    <w:rsid w:val="00140BF1"/>
    <w:rsid w:val="00141565"/>
    <w:rsid w:val="001416D2"/>
    <w:rsid w:val="00141A16"/>
    <w:rsid w:val="00142164"/>
    <w:rsid w:val="001427A1"/>
    <w:rsid w:val="00142CD4"/>
    <w:rsid w:val="001431DD"/>
    <w:rsid w:val="00143612"/>
    <w:rsid w:val="001436AD"/>
    <w:rsid w:val="00143745"/>
    <w:rsid w:val="001439AE"/>
    <w:rsid w:val="00143B46"/>
    <w:rsid w:val="00145945"/>
    <w:rsid w:val="00145BEE"/>
    <w:rsid w:val="00146594"/>
    <w:rsid w:val="00146693"/>
    <w:rsid w:val="001469BA"/>
    <w:rsid w:val="00146A8D"/>
    <w:rsid w:val="00146D4F"/>
    <w:rsid w:val="00147EA5"/>
    <w:rsid w:val="001501CC"/>
    <w:rsid w:val="0015064A"/>
    <w:rsid w:val="001511AC"/>
    <w:rsid w:val="0015198F"/>
    <w:rsid w:val="00151B7D"/>
    <w:rsid w:val="00151F24"/>
    <w:rsid w:val="00152F9C"/>
    <w:rsid w:val="00154A26"/>
    <w:rsid w:val="001554B8"/>
    <w:rsid w:val="001555F2"/>
    <w:rsid w:val="001556FE"/>
    <w:rsid w:val="0015571F"/>
    <w:rsid w:val="00156496"/>
    <w:rsid w:val="001569A0"/>
    <w:rsid w:val="00157B95"/>
    <w:rsid w:val="00157C9F"/>
    <w:rsid w:val="00157DA4"/>
    <w:rsid w:val="00160118"/>
    <w:rsid w:val="0016037E"/>
    <w:rsid w:val="0016199C"/>
    <w:rsid w:val="00161A16"/>
    <w:rsid w:val="00161B74"/>
    <w:rsid w:val="00161C03"/>
    <w:rsid w:val="00162454"/>
    <w:rsid w:val="001627D5"/>
    <w:rsid w:val="00163A9B"/>
    <w:rsid w:val="00163E71"/>
    <w:rsid w:val="0016514F"/>
    <w:rsid w:val="00165177"/>
    <w:rsid w:val="00165CA3"/>
    <w:rsid w:val="00166096"/>
    <w:rsid w:val="00166542"/>
    <w:rsid w:val="00166BF5"/>
    <w:rsid w:val="00166CEE"/>
    <w:rsid w:val="00166FC9"/>
    <w:rsid w:val="001670CF"/>
    <w:rsid w:val="0016712A"/>
    <w:rsid w:val="001675DE"/>
    <w:rsid w:val="0017006C"/>
    <w:rsid w:val="00170519"/>
    <w:rsid w:val="0017092D"/>
    <w:rsid w:val="00170F4F"/>
    <w:rsid w:val="00170FF9"/>
    <w:rsid w:val="0017168F"/>
    <w:rsid w:val="001726E5"/>
    <w:rsid w:val="00172BF1"/>
    <w:rsid w:val="00173313"/>
    <w:rsid w:val="001733DC"/>
    <w:rsid w:val="00173F4C"/>
    <w:rsid w:val="00174409"/>
    <w:rsid w:val="001753F8"/>
    <w:rsid w:val="001767EE"/>
    <w:rsid w:val="00176BA3"/>
    <w:rsid w:val="00176D3B"/>
    <w:rsid w:val="00176FAE"/>
    <w:rsid w:val="00177390"/>
    <w:rsid w:val="0017764D"/>
    <w:rsid w:val="00180455"/>
    <w:rsid w:val="00180F61"/>
    <w:rsid w:val="0018104A"/>
    <w:rsid w:val="00181666"/>
    <w:rsid w:val="0018166F"/>
    <w:rsid w:val="00181D45"/>
    <w:rsid w:val="00181EBF"/>
    <w:rsid w:val="00182531"/>
    <w:rsid w:val="001825F8"/>
    <w:rsid w:val="00182DF2"/>
    <w:rsid w:val="00182F2C"/>
    <w:rsid w:val="0018355A"/>
    <w:rsid w:val="00183805"/>
    <w:rsid w:val="001844ED"/>
    <w:rsid w:val="00184D7F"/>
    <w:rsid w:val="00185CF2"/>
    <w:rsid w:val="001862DC"/>
    <w:rsid w:val="00186863"/>
    <w:rsid w:val="00187D39"/>
    <w:rsid w:val="001904F8"/>
    <w:rsid w:val="001918B2"/>
    <w:rsid w:val="0019227A"/>
    <w:rsid w:val="0019238A"/>
    <w:rsid w:val="00192632"/>
    <w:rsid w:val="00193E0D"/>
    <w:rsid w:val="00193FF3"/>
    <w:rsid w:val="00194444"/>
    <w:rsid w:val="00195176"/>
    <w:rsid w:val="001957BE"/>
    <w:rsid w:val="00196863"/>
    <w:rsid w:val="00196D38"/>
    <w:rsid w:val="00197B26"/>
    <w:rsid w:val="00197CB2"/>
    <w:rsid w:val="00197F81"/>
    <w:rsid w:val="001A10BF"/>
    <w:rsid w:val="001A12E3"/>
    <w:rsid w:val="001A1A9D"/>
    <w:rsid w:val="001A1B76"/>
    <w:rsid w:val="001A2A13"/>
    <w:rsid w:val="001A3378"/>
    <w:rsid w:val="001A363B"/>
    <w:rsid w:val="001A392D"/>
    <w:rsid w:val="001A3AB2"/>
    <w:rsid w:val="001A3E4C"/>
    <w:rsid w:val="001A415F"/>
    <w:rsid w:val="001A422E"/>
    <w:rsid w:val="001A47A6"/>
    <w:rsid w:val="001A4BD6"/>
    <w:rsid w:val="001A4DE7"/>
    <w:rsid w:val="001A5F4D"/>
    <w:rsid w:val="001A6590"/>
    <w:rsid w:val="001A7C88"/>
    <w:rsid w:val="001A7F1C"/>
    <w:rsid w:val="001B0508"/>
    <w:rsid w:val="001B0E07"/>
    <w:rsid w:val="001B1457"/>
    <w:rsid w:val="001B1E30"/>
    <w:rsid w:val="001B27F1"/>
    <w:rsid w:val="001B2BBA"/>
    <w:rsid w:val="001B38C0"/>
    <w:rsid w:val="001B4610"/>
    <w:rsid w:val="001B4EB6"/>
    <w:rsid w:val="001B4FA2"/>
    <w:rsid w:val="001B5B84"/>
    <w:rsid w:val="001B6084"/>
    <w:rsid w:val="001B63EC"/>
    <w:rsid w:val="001B7FDA"/>
    <w:rsid w:val="001C1606"/>
    <w:rsid w:val="001C1BAC"/>
    <w:rsid w:val="001C1F83"/>
    <w:rsid w:val="001C21AD"/>
    <w:rsid w:val="001C2D6E"/>
    <w:rsid w:val="001C2F1A"/>
    <w:rsid w:val="001C3ECC"/>
    <w:rsid w:val="001C464A"/>
    <w:rsid w:val="001C488A"/>
    <w:rsid w:val="001C4C03"/>
    <w:rsid w:val="001C54B8"/>
    <w:rsid w:val="001C5522"/>
    <w:rsid w:val="001C5D34"/>
    <w:rsid w:val="001C60B1"/>
    <w:rsid w:val="001C68C8"/>
    <w:rsid w:val="001C6905"/>
    <w:rsid w:val="001C6D8A"/>
    <w:rsid w:val="001C6F23"/>
    <w:rsid w:val="001C7209"/>
    <w:rsid w:val="001C7BD6"/>
    <w:rsid w:val="001C7CC1"/>
    <w:rsid w:val="001D02D5"/>
    <w:rsid w:val="001D0677"/>
    <w:rsid w:val="001D09D2"/>
    <w:rsid w:val="001D0ED6"/>
    <w:rsid w:val="001D22B1"/>
    <w:rsid w:val="001D27A0"/>
    <w:rsid w:val="001D27E8"/>
    <w:rsid w:val="001D3188"/>
    <w:rsid w:val="001D3242"/>
    <w:rsid w:val="001D339A"/>
    <w:rsid w:val="001D3692"/>
    <w:rsid w:val="001D51F2"/>
    <w:rsid w:val="001D57F4"/>
    <w:rsid w:val="001D59E0"/>
    <w:rsid w:val="001D5D6B"/>
    <w:rsid w:val="001D6AB2"/>
    <w:rsid w:val="001D723A"/>
    <w:rsid w:val="001D7454"/>
    <w:rsid w:val="001D7ABD"/>
    <w:rsid w:val="001E0740"/>
    <w:rsid w:val="001E0F62"/>
    <w:rsid w:val="001E1828"/>
    <w:rsid w:val="001E1C59"/>
    <w:rsid w:val="001E47EE"/>
    <w:rsid w:val="001E58EF"/>
    <w:rsid w:val="001E6A24"/>
    <w:rsid w:val="001E6A32"/>
    <w:rsid w:val="001E7C86"/>
    <w:rsid w:val="001E7FC2"/>
    <w:rsid w:val="001F07E3"/>
    <w:rsid w:val="001F10D9"/>
    <w:rsid w:val="001F167B"/>
    <w:rsid w:val="001F2739"/>
    <w:rsid w:val="001F293A"/>
    <w:rsid w:val="001F2A5C"/>
    <w:rsid w:val="001F2DA8"/>
    <w:rsid w:val="001F31D1"/>
    <w:rsid w:val="001F32FF"/>
    <w:rsid w:val="001F3BED"/>
    <w:rsid w:val="001F3F25"/>
    <w:rsid w:val="001F4366"/>
    <w:rsid w:val="001F4C53"/>
    <w:rsid w:val="001F56DE"/>
    <w:rsid w:val="001F5C82"/>
    <w:rsid w:val="001F6C05"/>
    <w:rsid w:val="001F7E44"/>
    <w:rsid w:val="0020017A"/>
    <w:rsid w:val="00200B48"/>
    <w:rsid w:val="00200B9A"/>
    <w:rsid w:val="00201527"/>
    <w:rsid w:val="00201963"/>
    <w:rsid w:val="00201DAE"/>
    <w:rsid w:val="002023EE"/>
    <w:rsid w:val="002025BB"/>
    <w:rsid w:val="0020291B"/>
    <w:rsid w:val="00203081"/>
    <w:rsid w:val="0020356A"/>
    <w:rsid w:val="00203CD5"/>
    <w:rsid w:val="00203CE8"/>
    <w:rsid w:val="00204ED3"/>
    <w:rsid w:val="0020529D"/>
    <w:rsid w:val="00205433"/>
    <w:rsid w:val="00205B52"/>
    <w:rsid w:val="00206344"/>
    <w:rsid w:val="00206541"/>
    <w:rsid w:val="00206755"/>
    <w:rsid w:val="00207C8C"/>
    <w:rsid w:val="00207FD9"/>
    <w:rsid w:val="0021032E"/>
    <w:rsid w:val="002108AF"/>
    <w:rsid w:val="00211151"/>
    <w:rsid w:val="00211780"/>
    <w:rsid w:val="00211E99"/>
    <w:rsid w:val="002127AE"/>
    <w:rsid w:val="00212861"/>
    <w:rsid w:val="00212A3F"/>
    <w:rsid w:val="00212B4D"/>
    <w:rsid w:val="002133C3"/>
    <w:rsid w:val="00213BD9"/>
    <w:rsid w:val="00214703"/>
    <w:rsid w:val="00214C03"/>
    <w:rsid w:val="00215114"/>
    <w:rsid w:val="00216091"/>
    <w:rsid w:val="002174B3"/>
    <w:rsid w:val="002202F0"/>
    <w:rsid w:val="00220D3C"/>
    <w:rsid w:val="00220D5E"/>
    <w:rsid w:val="00221A4B"/>
    <w:rsid w:val="00221C04"/>
    <w:rsid w:val="002223D7"/>
    <w:rsid w:val="00222568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075"/>
    <w:rsid w:val="00225658"/>
    <w:rsid w:val="00225662"/>
    <w:rsid w:val="00225808"/>
    <w:rsid w:val="00225AEC"/>
    <w:rsid w:val="002260E6"/>
    <w:rsid w:val="00226341"/>
    <w:rsid w:val="002265CA"/>
    <w:rsid w:val="00226E21"/>
    <w:rsid w:val="002271A5"/>
    <w:rsid w:val="002279F4"/>
    <w:rsid w:val="00230A76"/>
    <w:rsid w:val="00230ADF"/>
    <w:rsid w:val="00230B1C"/>
    <w:rsid w:val="00232045"/>
    <w:rsid w:val="00232620"/>
    <w:rsid w:val="00232AC7"/>
    <w:rsid w:val="00232B1B"/>
    <w:rsid w:val="002333BA"/>
    <w:rsid w:val="0023379A"/>
    <w:rsid w:val="002339C2"/>
    <w:rsid w:val="00234024"/>
    <w:rsid w:val="00234051"/>
    <w:rsid w:val="00234645"/>
    <w:rsid w:val="0023558F"/>
    <w:rsid w:val="00236D73"/>
    <w:rsid w:val="0023757E"/>
    <w:rsid w:val="00237C26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4664"/>
    <w:rsid w:val="00244B77"/>
    <w:rsid w:val="00244E25"/>
    <w:rsid w:val="002452B9"/>
    <w:rsid w:val="002452D6"/>
    <w:rsid w:val="002469C9"/>
    <w:rsid w:val="00246A7A"/>
    <w:rsid w:val="00246CD0"/>
    <w:rsid w:val="00246F07"/>
    <w:rsid w:val="0024750B"/>
    <w:rsid w:val="00247EAF"/>
    <w:rsid w:val="0025004D"/>
    <w:rsid w:val="002508C6"/>
    <w:rsid w:val="00250D12"/>
    <w:rsid w:val="00250E74"/>
    <w:rsid w:val="00251EDC"/>
    <w:rsid w:val="002521B4"/>
    <w:rsid w:val="00252291"/>
    <w:rsid w:val="00252439"/>
    <w:rsid w:val="0025288F"/>
    <w:rsid w:val="002543C3"/>
    <w:rsid w:val="0025506F"/>
    <w:rsid w:val="00255173"/>
    <w:rsid w:val="00255208"/>
    <w:rsid w:val="00255631"/>
    <w:rsid w:val="002557D6"/>
    <w:rsid w:val="00255BDC"/>
    <w:rsid w:val="00255C9D"/>
    <w:rsid w:val="0025623C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B98"/>
    <w:rsid w:val="00257FAD"/>
    <w:rsid w:val="00260729"/>
    <w:rsid w:val="002609DC"/>
    <w:rsid w:val="00260B44"/>
    <w:rsid w:val="00261241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42CC"/>
    <w:rsid w:val="002647D5"/>
    <w:rsid w:val="002647E0"/>
    <w:rsid w:val="00264DB9"/>
    <w:rsid w:val="00265A31"/>
    <w:rsid w:val="002664A8"/>
    <w:rsid w:val="00266CC9"/>
    <w:rsid w:val="002671BD"/>
    <w:rsid w:val="00267CF4"/>
    <w:rsid w:val="00267DED"/>
    <w:rsid w:val="00267F7E"/>
    <w:rsid w:val="0027001C"/>
    <w:rsid w:val="00270A20"/>
    <w:rsid w:val="002723CD"/>
    <w:rsid w:val="002737DC"/>
    <w:rsid w:val="00273C05"/>
    <w:rsid w:val="00274380"/>
    <w:rsid w:val="002744A2"/>
    <w:rsid w:val="002749A4"/>
    <w:rsid w:val="002765F4"/>
    <w:rsid w:val="002769BD"/>
    <w:rsid w:val="00277875"/>
    <w:rsid w:val="00277C55"/>
    <w:rsid w:val="00277E70"/>
    <w:rsid w:val="00277F87"/>
    <w:rsid w:val="00281008"/>
    <w:rsid w:val="00281D9C"/>
    <w:rsid w:val="00283BBA"/>
    <w:rsid w:val="002849FA"/>
    <w:rsid w:val="002850FC"/>
    <w:rsid w:val="00285791"/>
    <w:rsid w:val="00285A84"/>
    <w:rsid w:val="00285BB2"/>
    <w:rsid w:val="002864D0"/>
    <w:rsid w:val="00287D7E"/>
    <w:rsid w:val="00290241"/>
    <w:rsid w:val="00290E27"/>
    <w:rsid w:val="00291984"/>
    <w:rsid w:val="002919EF"/>
    <w:rsid w:val="00291E45"/>
    <w:rsid w:val="00292791"/>
    <w:rsid w:val="00292BE2"/>
    <w:rsid w:val="002939F2"/>
    <w:rsid w:val="00294369"/>
    <w:rsid w:val="00294565"/>
    <w:rsid w:val="00294F2B"/>
    <w:rsid w:val="002966E3"/>
    <w:rsid w:val="002969C4"/>
    <w:rsid w:val="002974B7"/>
    <w:rsid w:val="002974F1"/>
    <w:rsid w:val="002A0148"/>
    <w:rsid w:val="002A0265"/>
    <w:rsid w:val="002A15FE"/>
    <w:rsid w:val="002A2D9A"/>
    <w:rsid w:val="002A2F0A"/>
    <w:rsid w:val="002A3A66"/>
    <w:rsid w:val="002A3D19"/>
    <w:rsid w:val="002A4886"/>
    <w:rsid w:val="002A4F61"/>
    <w:rsid w:val="002A536C"/>
    <w:rsid w:val="002A53EC"/>
    <w:rsid w:val="002A556E"/>
    <w:rsid w:val="002A5DD0"/>
    <w:rsid w:val="002A5F91"/>
    <w:rsid w:val="002A6AB0"/>
    <w:rsid w:val="002A6F09"/>
    <w:rsid w:val="002A7525"/>
    <w:rsid w:val="002A7A82"/>
    <w:rsid w:val="002B01DA"/>
    <w:rsid w:val="002B069F"/>
    <w:rsid w:val="002B0984"/>
    <w:rsid w:val="002B12AA"/>
    <w:rsid w:val="002B1411"/>
    <w:rsid w:val="002B17E1"/>
    <w:rsid w:val="002B1A66"/>
    <w:rsid w:val="002B1B7D"/>
    <w:rsid w:val="002B284D"/>
    <w:rsid w:val="002B2927"/>
    <w:rsid w:val="002B2CB8"/>
    <w:rsid w:val="002B2D62"/>
    <w:rsid w:val="002B2F95"/>
    <w:rsid w:val="002B317D"/>
    <w:rsid w:val="002B332D"/>
    <w:rsid w:val="002B349B"/>
    <w:rsid w:val="002B39B5"/>
    <w:rsid w:val="002B424B"/>
    <w:rsid w:val="002B43CC"/>
    <w:rsid w:val="002B4727"/>
    <w:rsid w:val="002B47F4"/>
    <w:rsid w:val="002B5533"/>
    <w:rsid w:val="002B62C3"/>
    <w:rsid w:val="002B645E"/>
    <w:rsid w:val="002B6EFF"/>
    <w:rsid w:val="002B77E2"/>
    <w:rsid w:val="002B7983"/>
    <w:rsid w:val="002C0165"/>
    <w:rsid w:val="002C04F4"/>
    <w:rsid w:val="002C05F7"/>
    <w:rsid w:val="002C16C8"/>
    <w:rsid w:val="002C27DC"/>
    <w:rsid w:val="002C323F"/>
    <w:rsid w:val="002C3837"/>
    <w:rsid w:val="002C46F8"/>
    <w:rsid w:val="002C4789"/>
    <w:rsid w:val="002C4940"/>
    <w:rsid w:val="002C4FD1"/>
    <w:rsid w:val="002C5306"/>
    <w:rsid w:val="002C5329"/>
    <w:rsid w:val="002C64FC"/>
    <w:rsid w:val="002C6E45"/>
    <w:rsid w:val="002C6FC7"/>
    <w:rsid w:val="002D0227"/>
    <w:rsid w:val="002D0C38"/>
    <w:rsid w:val="002D0D4D"/>
    <w:rsid w:val="002D1823"/>
    <w:rsid w:val="002D1E0B"/>
    <w:rsid w:val="002D1FC3"/>
    <w:rsid w:val="002D23E6"/>
    <w:rsid w:val="002D2982"/>
    <w:rsid w:val="002D33BD"/>
    <w:rsid w:val="002D425F"/>
    <w:rsid w:val="002D44A6"/>
    <w:rsid w:val="002D4A7C"/>
    <w:rsid w:val="002D5D69"/>
    <w:rsid w:val="002D6036"/>
    <w:rsid w:val="002D61CC"/>
    <w:rsid w:val="002D6696"/>
    <w:rsid w:val="002D67BA"/>
    <w:rsid w:val="002D7268"/>
    <w:rsid w:val="002D75E0"/>
    <w:rsid w:val="002D7ABE"/>
    <w:rsid w:val="002E0FF4"/>
    <w:rsid w:val="002E13E0"/>
    <w:rsid w:val="002E18A5"/>
    <w:rsid w:val="002E1F19"/>
    <w:rsid w:val="002E1FF6"/>
    <w:rsid w:val="002E202F"/>
    <w:rsid w:val="002E27F3"/>
    <w:rsid w:val="002E3609"/>
    <w:rsid w:val="002E3AA4"/>
    <w:rsid w:val="002E448F"/>
    <w:rsid w:val="002E4825"/>
    <w:rsid w:val="002E50F8"/>
    <w:rsid w:val="002E577C"/>
    <w:rsid w:val="002E5A19"/>
    <w:rsid w:val="002E5ADB"/>
    <w:rsid w:val="002E5E12"/>
    <w:rsid w:val="002E616C"/>
    <w:rsid w:val="002E6D91"/>
    <w:rsid w:val="002E6EB4"/>
    <w:rsid w:val="002E75AA"/>
    <w:rsid w:val="002E789C"/>
    <w:rsid w:val="002E7E9C"/>
    <w:rsid w:val="002F15E1"/>
    <w:rsid w:val="002F3038"/>
    <w:rsid w:val="002F3281"/>
    <w:rsid w:val="002F3680"/>
    <w:rsid w:val="002F3773"/>
    <w:rsid w:val="002F3AF0"/>
    <w:rsid w:val="002F4793"/>
    <w:rsid w:val="002F4CE0"/>
    <w:rsid w:val="002F5106"/>
    <w:rsid w:val="002F5786"/>
    <w:rsid w:val="002F5B71"/>
    <w:rsid w:val="002F5E84"/>
    <w:rsid w:val="002F649A"/>
    <w:rsid w:val="002F7281"/>
    <w:rsid w:val="002F728F"/>
    <w:rsid w:val="002F7A30"/>
    <w:rsid w:val="002F7A4E"/>
    <w:rsid w:val="002F7BBA"/>
    <w:rsid w:val="0030026C"/>
    <w:rsid w:val="003003CC"/>
    <w:rsid w:val="003004C3"/>
    <w:rsid w:val="0030074C"/>
    <w:rsid w:val="00300E02"/>
    <w:rsid w:val="00300F72"/>
    <w:rsid w:val="0030117D"/>
    <w:rsid w:val="003012C8"/>
    <w:rsid w:val="003012FA"/>
    <w:rsid w:val="00301A7B"/>
    <w:rsid w:val="0030230B"/>
    <w:rsid w:val="003024C6"/>
    <w:rsid w:val="0030381E"/>
    <w:rsid w:val="00303863"/>
    <w:rsid w:val="00303C46"/>
    <w:rsid w:val="003045C8"/>
    <w:rsid w:val="003045C9"/>
    <w:rsid w:val="00304C6C"/>
    <w:rsid w:val="00305C67"/>
    <w:rsid w:val="003062F4"/>
    <w:rsid w:val="00306638"/>
    <w:rsid w:val="00306841"/>
    <w:rsid w:val="003068A0"/>
    <w:rsid w:val="00306E3A"/>
    <w:rsid w:val="003105F0"/>
    <w:rsid w:val="003108C4"/>
    <w:rsid w:val="003111B4"/>
    <w:rsid w:val="003116E2"/>
    <w:rsid w:val="003148FE"/>
    <w:rsid w:val="00314BD9"/>
    <w:rsid w:val="003151A9"/>
    <w:rsid w:val="00316C09"/>
    <w:rsid w:val="00316CEB"/>
    <w:rsid w:val="003174B6"/>
    <w:rsid w:val="003175BF"/>
    <w:rsid w:val="00317654"/>
    <w:rsid w:val="003178C1"/>
    <w:rsid w:val="003178FA"/>
    <w:rsid w:val="00317E41"/>
    <w:rsid w:val="0032036B"/>
    <w:rsid w:val="003214A0"/>
    <w:rsid w:val="00321D10"/>
    <w:rsid w:val="00321DA7"/>
    <w:rsid w:val="003224F3"/>
    <w:rsid w:val="00322B6A"/>
    <w:rsid w:val="0032526D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FE1"/>
    <w:rsid w:val="00327712"/>
    <w:rsid w:val="00327815"/>
    <w:rsid w:val="00327822"/>
    <w:rsid w:val="0033116E"/>
    <w:rsid w:val="00332344"/>
    <w:rsid w:val="003323FD"/>
    <w:rsid w:val="003335C8"/>
    <w:rsid w:val="0033363E"/>
    <w:rsid w:val="0033381C"/>
    <w:rsid w:val="00333C08"/>
    <w:rsid w:val="003342B7"/>
    <w:rsid w:val="0033531F"/>
    <w:rsid w:val="00335FA2"/>
    <w:rsid w:val="003365DB"/>
    <w:rsid w:val="0033661B"/>
    <w:rsid w:val="003371D1"/>
    <w:rsid w:val="00337B91"/>
    <w:rsid w:val="00341AF4"/>
    <w:rsid w:val="00341EA0"/>
    <w:rsid w:val="0034259B"/>
    <w:rsid w:val="0034269F"/>
    <w:rsid w:val="00342904"/>
    <w:rsid w:val="00342A11"/>
    <w:rsid w:val="00342AD1"/>
    <w:rsid w:val="00342B41"/>
    <w:rsid w:val="00342FA4"/>
    <w:rsid w:val="003433EF"/>
    <w:rsid w:val="0034348C"/>
    <w:rsid w:val="003435DC"/>
    <w:rsid w:val="003435E3"/>
    <w:rsid w:val="00344AE8"/>
    <w:rsid w:val="00344C64"/>
    <w:rsid w:val="00344F30"/>
    <w:rsid w:val="0034502D"/>
    <w:rsid w:val="0034523D"/>
    <w:rsid w:val="00345615"/>
    <w:rsid w:val="0034593E"/>
    <w:rsid w:val="00346AB0"/>
    <w:rsid w:val="0034749E"/>
    <w:rsid w:val="00347AB0"/>
    <w:rsid w:val="00347AF3"/>
    <w:rsid w:val="00347B24"/>
    <w:rsid w:val="003516CE"/>
    <w:rsid w:val="00351BED"/>
    <w:rsid w:val="00352FD3"/>
    <w:rsid w:val="00354032"/>
    <w:rsid w:val="0035420E"/>
    <w:rsid w:val="0035476F"/>
    <w:rsid w:val="00354A43"/>
    <w:rsid w:val="00354AA1"/>
    <w:rsid w:val="00354AD5"/>
    <w:rsid w:val="00354E35"/>
    <w:rsid w:val="00355501"/>
    <w:rsid w:val="00355AB4"/>
    <w:rsid w:val="00356033"/>
    <w:rsid w:val="0035729C"/>
    <w:rsid w:val="003575EA"/>
    <w:rsid w:val="00357669"/>
    <w:rsid w:val="00357722"/>
    <w:rsid w:val="00357C71"/>
    <w:rsid w:val="00360473"/>
    <w:rsid w:val="00362073"/>
    <w:rsid w:val="003626DD"/>
    <w:rsid w:val="00363AB1"/>
    <w:rsid w:val="003648D5"/>
    <w:rsid w:val="003650D1"/>
    <w:rsid w:val="00365114"/>
    <w:rsid w:val="00365218"/>
    <w:rsid w:val="00365B96"/>
    <w:rsid w:val="00366B47"/>
    <w:rsid w:val="00367C33"/>
    <w:rsid w:val="00367DA3"/>
    <w:rsid w:val="0037013B"/>
    <w:rsid w:val="00370613"/>
    <w:rsid w:val="00370849"/>
    <w:rsid w:val="00370A69"/>
    <w:rsid w:val="00371C2C"/>
    <w:rsid w:val="00371C44"/>
    <w:rsid w:val="003724E4"/>
    <w:rsid w:val="00373603"/>
    <w:rsid w:val="00373A1F"/>
    <w:rsid w:val="00373DE8"/>
    <w:rsid w:val="00374D0C"/>
    <w:rsid w:val="0037548C"/>
    <w:rsid w:val="00375CEC"/>
    <w:rsid w:val="003764DA"/>
    <w:rsid w:val="00376D94"/>
    <w:rsid w:val="00377192"/>
    <w:rsid w:val="003775E5"/>
    <w:rsid w:val="003801E1"/>
    <w:rsid w:val="003803B0"/>
    <w:rsid w:val="00380BCE"/>
    <w:rsid w:val="00380FAC"/>
    <w:rsid w:val="003815E5"/>
    <w:rsid w:val="00381998"/>
    <w:rsid w:val="00382AE3"/>
    <w:rsid w:val="00382ECD"/>
    <w:rsid w:val="00382F66"/>
    <w:rsid w:val="00383194"/>
    <w:rsid w:val="00384666"/>
    <w:rsid w:val="003868D2"/>
    <w:rsid w:val="00387115"/>
    <w:rsid w:val="0038731C"/>
    <w:rsid w:val="00387848"/>
    <w:rsid w:val="00387ECD"/>
    <w:rsid w:val="00390373"/>
    <w:rsid w:val="00390655"/>
    <w:rsid w:val="00391374"/>
    <w:rsid w:val="0039176C"/>
    <w:rsid w:val="00391DEE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64"/>
    <w:rsid w:val="00395AC9"/>
    <w:rsid w:val="003964F2"/>
    <w:rsid w:val="0039696C"/>
    <w:rsid w:val="00397B7B"/>
    <w:rsid w:val="003A089E"/>
    <w:rsid w:val="003A09C0"/>
    <w:rsid w:val="003A181A"/>
    <w:rsid w:val="003A19A5"/>
    <w:rsid w:val="003A1E79"/>
    <w:rsid w:val="003A1FDE"/>
    <w:rsid w:val="003A20B8"/>
    <w:rsid w:val="003A2254"/>
    <w:rsid w:val="003A2C35"/>
    <w:rsid w:val="003A36B4"/>
    <w:rsid w:val="003A3B15"/>
    <w:rsid w:val="003A3BC7"/>
    <w:rsid w:val="003A64CD"/>
    <w:rsid w:val="003A66F2"/>
    <w:rsid w:val="003A685D"/>
    <w:rsid w:val="003A71BC"/>
    <w:rsid w:val="003A7370"/>
    <w:rsid w:val="003A73C8"/>
    <w:rsid w:val="003A7427"/>
    <w:rsid w:val="003A75E3"/>
    <w:rsid w:val="003A7A3D"/>
    <w:rsid w:val="003B0100"/>
    <w:rsid w:val="003B11E4"/>
    <w:rsid w:val="003B122F"/>
    <w:rsid w:val="003B1281"/>
    <w:rsid w:val="003B174A"/>
    <w:rsid w:val="003B18CA"/>
    <w:rsid w:val="003B19A9"/>
    <w:rsid w:val="003B1A5A"/>
    <w:rsid w:val="003B1DE0"/>
    <w:rsid w:val="003B23BD"/>
    <w:rsid w:val="003B29F4"/>
    <w:rsid w:val="003B2B2C"/>
    <w:rsid w:val="003B2B3F"/>
    <w:rsid w:val="003B302C"/>
    <w:rsid w:val="003B3395"/>
    <w:rsid w:val="003B34D2"/>
    <w:rsid w:val="003B36D1"/>
    <w:rsid w:val="003B40DF"/>
    <w:rsid w:val="003B40F5"/>
    <w:rsid w:val="003B413C"/>
    <w:rsid w:val="003B553B"/>
    <w:rsid w:val="003B6070"/>
    <w:rsid w:val="003B65BA"/>
    <w:rsid w:val="003B69BA"/>
    <w:rsid w:val="003B6B06"/>
    <w:rsid w:val="003C0184"/>
    <w:rsid w:val="003C0281"/>
    <w:rsid w:val="003C0DAF"/>
    <w:rsid w:val="003C0F4E"/>
    <w:rsid w:val="003C1009"/>
    <w:rsid w:val="003C10AA"/>
    <w:rsid w:val="003C14F7"/>
    <w:rsid w:val="003C2042"/>
    <w:rsid w:val="003C2509"/>
    <w:rsid w:val="003C290B"/>
    <w:rsid w:val="003C2CFB"/>
    <w:rsid w:val="003C2FE6"/>
    <w:rsid w:val="003C3BD1"/>
    <w:rsid w:val="003C3D11"/>
    <w:rsid w:val="003C4015"/>
    <w:rsid w:val="003C4344"/>
    <w:rsid w:val="003C4518"/>
    <w:rsid w:val="003C4B54"/>
    <w:rsid w:val="003C5154"/>
    <w:rsid w:val="003C54F4"/>
    <w:rsid w:val="003C62E7"/>
    <w:rsid w:val="003C65A8"/>
    <w:rsid w:val="003C6A3D"/>
    <w:rsid w:val="003C7DAA"/>
    <w:rsid w:val="003D0946"/>
    <w:rsid w:val="003D0E47"/>
    <w:rsid w:val="003D1303"/>
    <w:rsid w:val="003D13A3"/>
    <w:rsid w:val="003D14B0"/>
    <w:rsid w:val="003D1CF8"/>
    <w:rsid w:val="003D1E39"/>
    <w:rsid w:val="003D2543"/>
    <w:rsid w:val="003D270B"/>
    <w:rsid w:val="003D274A"/>
    <w:rsid w:val="003D31BA"/>
    <w:rsid w:val="003D35BE"/>
    <w:rsid w:val="003D3DE5"/>
    <w:rsid w:val="003D3F87"/>
    <w:rsid w:val="003D4541"/>
    <w:rsid w:val="003D4C88"/>
    <w:rsid w:val="003D5D89"/>
    <w:rsid w:val="003D66A9"/>
    <w:rsid w:val="003D6AF1"/>
    <w:rsid w:val="003D7112"/>
    <w:rsid w:val="003D74FA"/>
    <w:rsid w:val="003D7722"/>
    <w:rsid w:val="003E01F6"/>
    <w:rsid w:val="003E0516"/>
    <w:rsid w:val="003E0EA5"/>
    <w:rsid w:val="003E167C"/>
    <w:rsid w:val="003E22B8"/>
    <w:rsid w:val="003E2CDD"/>
    <w:rsid w:val="003E32E5"/>
    <w:rsid w:val="003E344B"/>
    <w:rsid w:val="003E3619"/>
    <w:rsid w:val="003E4150"/>
    <w:rsid w:val="003E4239"/>
    <w:rsid w:val="003E4EB2"/>
    <w:rsid w:val="003E4EEB"/>
    <w:rsid w:val="003E5265"/>
    <w:rsid w:val="003E52CB"/>
    <w:rsid w:val="003E56B9"/>
    <w:rsid w:val="003E5FFD"/>
    <w:rsid w:val="003E639C"/>
    <w:rsid w:val="003E65C0"/>
    <w:rsid w:val="003E6A8B"/>
    <w:rsid w:val="003E6EED"/>
    <w:rsid w:val="003E72A5"/>
    <w:rsid w:val="003E7EB1"/>
    <w:rsid w:val="003F0191"/>
    <w:rsid w:val="003F052B"/>
    <w:rsid w:val="003F0BD4"/>
    <w:rsid w:val="003F0DE1"/>
    <w:rsid w:val="003F188E"/>
    <w:rsid w:val="003F191C"/>
    <w:rsid w:val="003F259A"/>
    <w:rsid w:val="003F2CD6"/>
    <w:rsid w:val="003F327C"/>
    <w:rsid w:val="003F4100"/>
    <w:rsid w:val="003F514E"/>
    <w:rsid w:val="003F53CE"/>
    <w:rsid w:val="003F58CE"/>
    <w:rsid w:val="003F5AD3"/>
    <w:rsid w:val="003F5EF2"/>
    <w:rsid w:val="003F5FBC"/>
    <w:rsid w:val="003F60D1"/>
    <w:rsid w:val="003F686B"/>
    <w:rsid w:val="003F6981"/>
    <w:rsid w:val="003F6D68"/>
    <w:rsid w:val="003F6E0F"/>
    <w:rsid w:val="003F74DE"/>
    <w:rsid w:val="00401715"/>
    <w:rsid w:val="004018C6"/>
    <w:rsid w:val="00402D8C"/>
    <w:rsid w:val="00402F7A"/>
    <w:rsid w:val="0040340A"/>
    <w:rsid w:val="0040420B"/>
    <w:rsid w:val="00404480"/>
    <w:rsid w:val="00405A88"/>
    <w:rsid w:val="00405DE9"/>
    <w:rsid w:val="00406F3A"/>
    <w:rsid w:val="004070C1"/>
    <w:rsid w:val="00407241"/>
    <w:rsid w:val="0040794E"/>
    <w:rsid w:val="004100B8"/>
    <w:rsid w:val="0041012F"/>
    <w:rsid w:val="0041087E"/>
    <w:rsid w:val="00410880"/>
    <w:rsid w:val="004112FA"/>
    <w:rsid w:val="004118A8"/>
    <w:rsid w:val="00411B0C"/>
    <w:rsid w:val="004123CF"/>
    <w:rsid w:val="00412651"/>
    <w:rsid w:val="00413216"/>
    <w:rsid w:val="0041357C"/>
    <w:rsid w:val="0041459E"/>
    <w:rsid w:val="004145AE"/>
    <w:rsid w:val="00414FF8"/>
    <w:rsid w:val="00415259"/>
    <w:rsid w:val="0041533C"/>
    <w:rsid w:val="00415C24"/>
    <w:rsid w:val="0041613D"/>
    <w:rsid w:val="0041638F"/>
    <w:rsid w:val="004169E1"/>
    <w:rsid w:val="00416C29"/>
    <w:rsid w:val="004177A2"/>
    <w:rsid w:val="00417A4B"/>
    <w:rsid w:val="0042007A"/>
    <w:rsid w:val="00420B7D"/>
    <w:rsid w:val="0042161D"/>
    <w:rsid w:val="00422000"/>
    <w:rsid w:val="00422C3B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6AC1"/>
    <w:rsid w:val="00426CBB"/>
    <w:rsid w:val="00427260"/>
    <w:rsid w:val="004279E0"/>
    <w:rsid w:val="00427B7F"/>
    <w:rsid w:val="00427DD6"/>
    <w:rsid w:val="00430EAA"/>
    <w:rsid w:val="004317AA"/>
    <w:rsid w:val="004318D3"/>
    <w:rsid w:val="00431BC0"/>
    <w:rsid w:val="004320F1"/>
    <w:rsid w:val="0043241D"/>
    <w:rsid w:val="00432BAF"/>
    <w:rsid w:val="004339E2"/>
    <w:rsid w:val="00433CF6"/>
    <w:rsid w:val="00433CFD"/>
    <w:rsid w:val="00433E8E"/>
    <w:rsid w:val="00434605"/>
    <w:rsid w:val="004347B4"/>
    <w:rsid w:val="00434A97"/>
    <w:rsid w:val="00434BC2"/>
    <w:rsid w:val="00435082"/>
    <w:rsid w:val="0043556D"/>
    <w:rsid w:val="00435B68"/>
    <w:rsid w:val="00435EA5"/>
    <w:rsid w:val="0043703D"/>
    <w:rsid w:val="00437051"/>
    <w:rsid w:val="004378E0"/>
    <w:rsid w:val="00440021"/>
    <w:rsid w:val="00441409"/>
    <w:rsid w:val="00441875"/>
    <w:rsid w:val="00441EBF"/>
    <w:rsid w:val="0044319A"/>
    <w:rsid w:val="00443E9A"/>
    <w:rsid w:val="00444633"/>
    <w:rsid w:val="0044476E"/>
    <w:rsid w:val="00444F16"/>
    <w:rsid w:val="00445844"/>
    <w:rsid w:val="004459F8"/>
    <w:rsid w:val="0044628E"/>
    <w:rsid w:val="00447287"/>
    <w:rsid w:val="00450695"/>
    <w:rsid w:val="00450C57"/>
    <w:rsid w:val="00451030"/>
    <w:rsid w:val="00451964"/>
    <w:rsid w:val="00452804"/>
    <w:rsid w:val="004530A7"/>
    <w:rsid w:val="0045322E"/>
    <w:rsid w:val="004541A8"/>
    <w:rsid w:val="00454F89"/>
    <w:rsid w:val="00455095"/>
    <w:rsid w:val="00455D5C"/>
    <w:rsid w:val="00456153"/>
    <w:rsid w:val="004568B0"/>
    <w:rsid w:val="00456AC3"/>
    <w:rsid w:val="0045707A"/>
    <w:rsid w:val="004570D9"/>
    <w:rsid w:val="004600A6"/>
    <w:rsid w:val="004603C4"/>
    <w:rsid w:val="0046043D"/>
    <w:rsid w:val="00460967"/>
    <w:rsid w:val="00460D1D"/>
    <w:rsid w:val="0046108A"/>
    <w:rsid w:val="00461452"/>
    <w:rsid w:val="00461456"/>
    <w:rsid w:val="0046183C"/>
    <w:rsid w:val="004618AB"/>
    <w:rsid w:val="00461EA5"/>
    <w:rsid w:val="00461FB5"/>
    <w:rsid w:val="00462262"/>
    <w:rsid w:val="00462BCE"/>
    <w:rsid w:val="00462F57"/>
    <w:rsid w:val="00463BBA"/>
    <w:rsid w:val="00463C3E"/>
    <w:rsid w:val="00464A9F"/>
    <w:rsid w:val="004652DD"/>
    <w:rsid w:val="004658E0"/>
    <w:rsid w:val="004678B5"/>
    <w:rsid w:val="00467E19"/>
    <w:rsid w:val="00470203"/>
    <w:rsid w:val="004708BC"/>
    <w:rsid w:val="00470A91"/>
    <w:rsid w:val="00470CA6"/>
    <w:rsid w:val="00471885"/>
    <w:rsid w:val="004719CD"/>
    <w:rsid w:val="00471E1C"/>
    <w:rsid w:val="00472334"/>
    <w:rsid w:val="00472ECA"/>
    <w:rsid w:val="004732FF"/>
    <w:rsid w:val="0047434D"/>
    <w:rsid w:val="00475151"/>
    <w:rsid w:val="00475230"/>
    <w:rsid w:val="00475484"/>
    <w:rsid w:val="004756E0"/>
    <w:rsid w:val="00475ECC"/>
    <w:rsid w:val="00475FA1"/>
    <w:rsid w:val="004760F9"/>
    <w:rsid w:val="004773D1"/>
    <w:rsid w:val="004774DF"/>
    <w:rsid w:val="0047761F"/>
    <w:rsid w:val="0047780E"/>
    <w:rsid w:val="004821E8"/>
    <w:rsid w:val="0048235E"/>
    <w:rsid w:val="00482ACE"/>
    <w:rsid w:val="00482B39"/>
    <w:rsid w:val="0048333B"/>
    <w:rsid w:val="00483AB2"/>
    <w:rsid w:val="0048475F"/>
    <w:rsid w:val="00484D71"/>
    <w:rsid w:val="0048601A"/>
    <w:rsid w:val="004863AC"/>
    <w:rsid w:val="00486D04"/>
    <w:rsid w:val="004873A0"/>
    <w:rsid w:val="00487413"/>
    <w:rsid w:val="00487A62"/>
    <w:rsid w:val="004902D6"/>
    <w:rsid w:val="004908F4"/>
    <w:rsid w:val="00490AA7"/>
    <w:rsid w:val="00490F8D"/>
    <w:rsid w:val="0049105F"/>
    <w:rsid w:val="004912BD"/>
    <w:rsid w:val="00491CFE"/>
    <w:rsid w:val="004924F7"/>
    <w:rsid w:val="00492560"/>
    <w:rsid w:val="00492DB7"/>
    <w:rsid w:val="00493565"/>
    <w:rsid w:val="00493DFB"/>
    <w:rsid w:val="00494D83"/>
    <w:rsid w:val="004952A0"/>
    <w:rsid w:val="0049537B"/>
    <w:rsid w:val="00495B23"/>
    <w:rsid w:val="0049622B"/>
    <w:rsid w:val="0049708C"/>
    <w:rsid w:val="00497167"/>
    <w:rsid w:val="004974F6"/>
    <w:rsid w:val="004977A5"/>
    <w:rsid w:val="00497BC2"/>
    <w:rsid w:val="004A09C6"/>
    <w:rsid w:val="004A09F5"/>
    <w:rsid w:val="004A19EC"/>
    <w:rsid w:val="004A2635"/>
    <w:rsid w:val="004A2BA2"/>
    <w:rsid w:val="004A3217"/>
    <w:rsid w:val="004A37B2"/>
    <w:rsid w:val="004A3EFC"/>
    <w:rsid w:val="004A3F12"/>
    <w:rsid w:val="004A52C4"/>
    <w:rsid w:val="004A5410"/>
    <w:rsid w:val="004A57A7"/>
    <w:rsid w:val="004A5828"/>
    <w:rsid w:val="004A5B64"/>
    <w:rsid w:val="004A6CCF"/>
    <w:rsid w:val="004A6CDA"/>
    <w:rsid w:val="004A6D28"/>
    <w:rsid w:val="004A72CD"/>
    <w:rsid w:val="004A7C34"/>
    <w:rsid w:val="004A7C6D"/>
    <w:rsid w:val="004B0368"/>
    <w:rsid w:val="004B06D2"/>
    <w:rsid w:val="004B0F3D"/>
    <w:rsid w:val="004B1311"/>
    <w:rsid w:val="004B1659"/>
    <w:rsid w:val="004B1C46"/>
    <w:rsid w:val="004B2E16"/>
    <w:rsid w:val="004B3ADD"/>
    <w:rsid w:val="004B3DF6"/>
    <w:rsid w:val="004B4E59"/>
    <w:rsid w:val="004B557E"/>
    <w:rsid w:val="004B58E7"/>
    <w:rsid w:val="004B5C61"/>
    <w:rsid w:val="004B6192"/>
    <w:rsid w:val="004B62F9"/>
    <w:rsid w:val="004B6827"/>
    <w:rsid w:val="004B6946"/>
    <w:rsid w:val="004B71C3"/>
    <w:rsid w:val="004B7214"/>
    <w:rsid w:val="004B7524"/>
    <w:rsid w:val="004B7943"/>
    <w:rsid w:val="004C0BF9"/>
    <w:rsid w:val="004C0F87"/>
    <w:rsid w:val="004C10C3"/>
    <w:rsid w:val="004C136D"/>
    <w:rsid w:val="004C1743"/>
    <w:rsid w:val="004C2C03"/>
    <w:rsid w:val="004C2D6B"/>
    <w:rsid w:val="004C34E0"/>
    <w:rsid w:val="004C41C9"/>
    <w:rsid w:val="004C422C"/>
    <w:rsid w:val="004C481E"/>
    <w:rsid w:val="004C53B1"/>
    <w:rsid w:val="004C5511"/>
    <w:rsid w:val="004C579C"/>
    <w:rsid w:val="004C5C96"/>
    <w:rsid w:val="004C6457"/>
    <w:rsid w:val="004C665D"/>
    <w:rsid w:val="004C6697"/>
    <w:rsid w:val="004C66A0"/>
    <w:rsid w:val="004C71AB"/>
    <w:rsid w:val="004C75DC"/>
    <w:rsid w:val="004C79C3"/>
    <w:rsid w:val="004D0534"/>
    <w:rsid w:val="004D0977"/>
    <w:rsid w:val="004D0A4E"/>
    <w:rsid w:val="004D1182"/>
    <w:rsid w:val="004D19E8"/>
    <w:rsid w:val="004D1B4F"/>
    <w:rsid w:val="004D2257"/>
    <w:rsid w:val="004D23C5"/>
    <w:rsid w:val="004D3F90"/>
    <w:rsid w:val="004D410B"/>
    <w:rsid w:val="004D43D5"/>
    <w:rsid w:val="004D5222"/>
    <w:rsid w:val="004D56F8"/>
    <w:rsid w:val="004D59EF"/>
    <w:rsid w:val="004D675E"/>
    <w:rsid w:val="004D724A"/>
    <w:rsid w:val="004D7C80"/>
    <w:rsid w:val="004E0496"/>
    <w:rsid w:val="004E064D"/>
    <w:rsid w:val="004E08A0"/>
    <w:rsid w:val="004E110E"/>
    <w:rsid w:val="004E179B"/>
    <w:rsid w:val="004E1E64"/>
    <w:rsid w:val="004E1FA4"/>
    <w:rsid w:val="004E20BF"/>
    <w:rsid w:val="004E22AB"/>
    <w:rsid w:val="004E33AA"/>
    <w:rsid w:val="004E37FD"/>
    <w:rsid w:val="004E56FF"/>
    <w:rsid w:val="004E586D"/>
    <w:rsid w:val="004E5C8B"/>
    <w:rsid w:val="004E5E55"/>
    <w:rsid w:val="004F03EA"/>
    <w:rsid w:val="004F0413"/>
    <w:rsid w:val="004F0CFA"/>
    <w:rsid w:val="004F0D4E"/>
    <w:rsid w:val="004F1247"/>
    <w:rsid w:val="004F26A4"/>
    <w:rsid w:val="004F2E87"/>
    <w:rsid w:val="004F351A"/>
    <w:rsid w:val="004F3AFC"/>
    <w:rsid w:val="004F3EA9"/>
    <w:rsid w:val="004F4CB5"/>
    <w:rsid w:val="004F56AB"/>
    <w:rsid w:val="004F585D"/>
    <w:rsid w:val="004F671E"/>
    <w:rsid w:val="004F6768"/>
    <w:rsid w:val="004F7003"/>
    <w:rsid w:val="004F7AD5"/>
    <w:rsid w:val="004F7F4E"/>
    <w:rsid w:val="005006E4"/>
    <w:rsid w:val="00500911"/>
    <w:rsid w:val="00501A14"/>
    <w:rsid w:val="00501BC3"/>
    <w:rsid w:val="00501E97"/>
    <w:rsid w:val="00502096"/>
    <w:rsid w:val="0050254F"/>
    <w:rsid w:val="00502739"/>
    <w:rsid w:val="005027F0"/>
    <w:rsid w:val="00504140"/>
    <w:rsid w:val="00504260"/>
    <w:rsid w:val="005042F6"/>
    <w:rsid w:val="005046FD"/>
    <w:rsid w:val="005048BC"/>
    <w:rsid w:val="00504989"/>
    <w:rsid w:val="00504A22"/>
    <w:rsid w:val="00505308"/>
    <w:rsid w:val="0050543C"/>
    <w:rsid w:val="0050588A"/>
    <w:rsid w:val="00505C13"/>
    <w:rsid w:val="00505E12"/>
    <w:rsid w:val="005060CE"/>
    <w:rsid w:val="00506D04"/>
    <w:rsid w:val="00506E2E"/>
    <w:rsid w:val="0050705E"/>
    <w:rsid w:val="0050708F"/>
    <w:rsid w:val="00507A62"/>
    <w:rsid w:val="00507BCB"/>
    <w:rsid w:val="0051032B"/>
    <w:rsid w:val="00510368"/>
    <w:rsid w:val="0051094F"/>
    <w:rsid w:val="00510DF0"/>
    <w:rsid w:val="005114C9"/>
    <w:rsid w:val="00512010"/>
    <w:rsid w:val="00512289"/>
    <w:rsid w:val="005124C0"/>
    <w:rsid w:val="00513529"/>
    <w:rsid w:val="0051358E"/>
    <w:rsid w:val="005136BA"/>
    <w:rsid w:val="00514AB3"/>
    <w:rsid w:val="00514C81"/>
    <w:rsid w:val="00515346"/>
    <w:rsid w:val="00515767"/>
    <w:rsid w:val="005159B3"/>
    <w:rsid w:val="00516578"/>
    <w:rsid w:val="005165B0"/>
    <w:rsid w:val="00516B9A"/>
    <w:rsid w:val="00516DB2"/>
    <w:rsid w:val="00517FE5"/>
    <w:rsid w:val="005203DA"/>
    <w:rsid w:val="00520C9C"/>
    <w:rsid w:val="0052166B"/>
    <w:rsid w:val="005221AD"/>
    <w:rsid w:val="005221DD"/>
    <w:rsid w:val="0052264F"/>
    <w:rsid w:val="00522B30"/>
    <w:rsid w:val="00522D93"/>
    <w:rsid w:val="00523709"/>
    <w:rsid w:val="00523F32"/>
    <w:rsid w:val="00525A08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919"/>
    <w:rsid w:val="00531FF5"/>
    <w:rsid w:val="00532A93"/>
    <w:rsid w:val="005338AF"/>
    <w:rsid w:val="0053679A"/>
    <w:rsid w:val="00536E98"/>
    <w:rsid w:val="00537396"/>
    <w:rsid w:val="00537798"/>
    <w:rsid w:val="00537EE9"/>
    <w:rsid w:val="00541503"/>
    <w:rsid w:val="00541741"/>
    <w:rsid w:val="005423D0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64EE"/>
    <w:rsid w:val="00546851"/>
    <w:rsid w:val="005476E2"/>
    <w:rsid w:val="0055050E"/>
    <w:rsid w:val="00550547"/>
    <w:rsid w:val="005512BE"/>
    <w:rsid w:val="005518C6"/>
    <w:rsid w:val="005519D0"/>
    <w:rsid w:val="00551A75"/>
    <w:rsid w:val="00551A8A"/>
    <w:rsid w:val="00551D94"/>
    <w:rsid w:val="005531F8"/>
    <w:rsid w:val="00553BA3"/>
    <w:rsid w:val="00553C98"/>
    <w:rsid w:val="0055423A"/>
    <w:rsid w:val="00554A65"/>
    <w:rsid w:val="00555186"/>
    <w:rsid w:val="005557A7"/>
    <w:rsid w:val="00555F0F"/>
    <w:rsid w:val="00556901"/>
    <w:rsid w:val="00556D04"/>
    <w:rsid w:val="0055713E"/>
    <w:rsid w:val="0055720E"/>
    <w:rsid w:val="00557370"/>
    <w:rsid w:val="005573BF"/>
    <w:rsid w:val="00560928"/>
    <w:rsid w:val="00561414"/>
    <w:rsid w:val="005617A8"/>
    <w:rsid w:val="00561E45"/>
    <w:rsid w:val="005620AE"/>
    <w:rsid w:val="0056217D"/>
    <w:rsid w:val="00562445"/>
    <w:rsid w:val="00563288"/>
    <w:rsid w:val="0056341E"/>
    <w:rsid w:val="005650B5"/>
    <w:rsid w:val="0056514B"/>
    <w:rsid w:val="00565505"/>
    <w:rsid w:val="00565684"/>
    <w:rsid w:val="005658DF"/>
    <w:rsid w:val="00565999"/>
    <w:rsid w:val="005659FA"/>
    <w:rsid w:val="005663E7"/>
    <w:rsid w:val="005665F2"/>
    <w:rsid w:val="00566BDA"/>
    <w:rsid w:val="00567CF1"/>
    <w:rsid w:val="0057104D"/>
    <w:rsid w:val="00571105"/>
    <w:rsid w:val="005714DB"/>
    <w:rsid w:val="00571780"/>
    <w:rsid w:val="0057178D"/>
    <w:rsid w:val="005717D9"/>
    <w:rsid w:val="00571864"/>
    <w:rsid w:val="005719FD"/>
    <w:rsid w:val="00571A2F"/>
    <w:rsid w:val="00571C3E"/>
    <w:rsid w:val="00572000"/>
    <w:rsid w:val="005721A9"/>
    <w:rsid w:val="00572D02"/>
    <w:rsid w:val="00573191"/>
    <w:rsid w:val="005737CB"/>
    <w:rsid w:val="00573ECC"/>
    <w:rsid w:val="005751FD"/>
    <w:rsid w:val="005758F9"/>
    <w:rsid w:val="00575A3B"/>
    <w:rsid w:val="00575D26"/>
    <w:rsid w:val="00580512"/>
    <w:rsid w:val="00580866"/>
    <w:rsid w:val="00580A5B"/>
    <w:rsid w:val="00580DAB"/>
    <w:rsid w:val="005810BC"/>
    <w:rsid w:val="00581464"/>
    <w:rsid w:val="00582AA0"/>
    <w:rsid w:val="00582CA9"/>
    <w:rsid w:val="00583B08"/>
    <w:rsid w:val="00583C7D"/>
    <w:rsid w:val="00583E2F"/>
    <w:rsid w:val="0058424C"/>
    <w:rsid w:val="00584F38"/>
    <w:rsid w:val="005858C3"/>
    <w:rsid w:val="0058590D"/>
    <w:rsid w:val="00586CB7"/>
    <w:rsid w:val="00587380"/>
    <w:rsid w:val="00587D97"/>
    <w:rsid w:val="00590055"/>
    <w:rsid w:val="00590104"/>
    <w:rsid w:val="005902CA"/>
    <w:rsid w:val="00590FF6"/>
    <w:rsid w:val="00591711"/>
    <w:rsid w:val="00592069"/>
    <w:rsid w:val="00592428"/>
    <w:rsid w:val="00592F63"/>
    <w:rsid w:val="0059361A"/>
    <w:rsid w:val="005939F9"/>
    <w:rsid w:val="00593EFF"/>
    <w:rsid w:val="00594D45"/>
    <w:rsid w:val="005950DE"/>
    <w:rsid w:val="00595479"/>
    <w:rsid w:val="005958E6"/>
    <w:rsid w:val="00595F1A"/>
    <w:rsid w:val="0059676C"/>
    <w:rsid w:val="00596892"/>
    <w:rsid w:val="0059694A"/>
    <w:rsid w:val="00596ED0"/>
    <w:rsid w:val="0059732D"/>
    <w:rsid w:val="00597394"/>
    <w:rsid w:val="005975C9"/>
    <w:rsid w:val="00597858"/>
    <w:rsid w:val="00597F10"/>
    <w:rsid w:val="005A03A0"/>
    <w:rsid w:val="005A0613"/>
    <w:rsid w:val="005A06DC"/>
    <w:rsid w:val="005A2831"/>
    <w:rsid w:val="005A2B5C"/>
    <w:rsid w:val="005A304F"/>
    <w:rsid w:val="005A32DF"/>
    <w:rsid w:val="005A3624"/>
    <w:rsid w:val="005A3AE5"/>
    <w:rsid w:val="005A3B03"/>
    <w:rsid w:val="005A3E88"/>
    <w:rsid w:val="005A4A9C"/>
    <w:rsid w:val="005A4FCF"/>
    <w:rsid w:val="005A521E"/>
    <w:rsid w:val="005A60C6"/>
    <w:rsid w:val="005A6463"/>
    <w:rsid w:val="005A672D"/>
    <w:rsid w:val="005A675A"/>
    <w:rsid w:val="005A6FE7"/>
    <w:rsid w:val="005A7328"/>
    <w:rsid w:val="005A7BD8"/>
    <w:rsid w:val="005A7C0D"/>
    <w:rsid w:val="005A7C3C"/>
    <w:rsid w:val="005B051A"/>
    <w:rsid w:val="005B0871"/>
    <w:rsid w:val="005B14A7"/>
    <w:rsid w:val="005B1729"/>
    <w:rsid w:val="005B27B0"/>
    <w:rsid w:val="005B2A2D"/>
    <w:rsid w:val="005B3042"/>
    <w:rsid w:val="005B3BDC"/>
    <w:rsid w:val="005B3C10"/>
    <w:rsid w:val="005B48D8"/>
    <w:rsid w:val="005B4D3C"/>
    <w:rsid w:val="005B4D66"/>
    <w:rsid w:val="005B4F3C"/>
    <w:rsid w:val="005B4F5D"/>
    <w:rsid w:val="005B517D"/>
    <w:rsid w:val="005B538B"/>
    <w:rsid w:val="005B5823"/>
    <w:rsid w:val="005B60D4"/>
    <w:rsid w:val="005B6264"/>
    <w:rsid w:val="005B62AE"/>
    <w:rsid w:val="005B63FE"/>
    <w:rsid w:val="005B6937"/>
    <w:rsid w:val="005B7053"/>
    <w:rsid w:val="005B78B8"/>
    <w:rsid w:val="005C03E0"/>
    <w:rsid w:val="005C0540"/>
    <w:rsid w:val="005C0BAD"/>
    <w:rsid w:val="005C1C49"/>
    <w:rsid w:val="005C2602"/>
    <w:rsid w:val="005C301C"/>
    <w:rsid w:val="005C3F05"/>
    <w:rsid w:val="005C4D50"/>
    <w:rsid w:val="005C597F"/>
    <w:rsid w:val="005C60A2"/>
    <w:rsid w:val="005C63D1"/>
    <w:rsid w:val="005C6AA8"/>
    <w:rsid w:val="005C7307"/>
    <w:rsid w:val="005C7506"/>
    <w:rsid w:val="005C7524"/>
    <w:rsid w:val="005C7B64"/>
    <w:rsid w:val="005C7D6E"/>
    <w:rsid w:val="005D0F6B"/>
    <w:rsid w:val="005D1056"/>
    <w:rsid w:val="005D1FF0"/>
    <w:rsid w:val="005D28EB"/>
    <w:rsid w:val="005D369A"/>
    <w:rsid w:val="005D37D2"/>
    <w:rsid w:val="005D4A76"/>
    <w:rsid w:val="005D4ED3"/>
    <w:rsid w:val="005D50A2"/>
    <w:rsid w:val="005D5C8F"/>
    <w:rsid w:val="005D6056"/>
    <w:rsid w:val="005D62E1"/>
    <w:rsid w:val="005D64DB"/>
    <w:rsid w:val="005D6978"/>
    <w:rsid w:val="005D6A43"/>
    <w:rsid w:val="005D7483"/>
    <w:rsid w:val="005D7E9A"/>
    <w:rsid w:val="005E0E41"/>
    <w:rsid w:val="005E15E9"/>
    <w:rsid w:val="005E164D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990"/>
    <w:rsid w:val="005E49CB"/>
    <w:rsid w:val="005E4CCA"/>
    <w:rsid w:val="005E5D0E"/>
    <w:rsid w:val="005E5E9B"/>
    <w:rsid w:val="005E672F"/>
    <w:rsid w:val="005E6761"/>
    <w:rsid w:val="005E70F0"/>
    <w:rsid w:val="005F01AB"/>
    <w:rsid w:val="005F025B"/>
    <w:rsid w:val="005F110E"/>
    <w:rsid w:val="005F12A5"/>
    <w:rsid w:val="005F12E0"/>
    <w:rsid w:val="005F169D"/>
    <w:rsid w:val="005F1AC1"/>
    <w:rsid w:val="005F1ADE"/>
    <w:rsid w:val="005F2303"/>
    <w:rsid w:val="005F24BC"/>
    <w:rsid w:val="005F2687"/>
    <w:rsid w:val="005F27C4"/>
    <w:rsid w:val="005F2C90"/>
    <w:rsid w:val="005F369F"/>
    <w:rsid w:val="005F463D"/>
    <w:rsid w:val="005F5D37"/>
    <w:rsid w:val="005F655E"/>
    <w:rsid w:val="005F7075"/>
    <w:rsid w:val="005F70AF"/>
    <w:rsid w:val="005F7A4F"/>
    <w:rsid w:val="005F7C89"/>
    <w:rsid w:val="005F7D32"/>
    <w:rsid w:val="00600511"/>
    <w:rsid w:val="00600545"/>
    <w:rsid w:val="00600693"/>
    <w:rsid w:val="0060135C"/>
    <w:rsid w:val="00602579"/>
    <w:rsid w:val="00602A8E"/>
    <w:rsid w:val="0060381D"/>
    <w:rsid w:val="006043C8"/>
    <w:rsid w:val="00605D8B"/>
    <w:rsid w:val="00606FA6"/>
    <w:rsid w:val="006072DD"/>
    <w:rsid w:val="0060787E"/>
    <w:rsid w:val="006078D8"/>
    <w:rsid w:val="006105F5"/>
    <w:rsid w:val="0061106F"/>
    <w:rsid w:val="006111CE"/>
    <w:rsid w:val="0061169E"/>
    <w:rsid w:val="00611E49"/>
    <w:rsid w:val="0061201F"/>
    <w:rsid w:val="00612040"/>
    <w:rsid w:val="006123FA"/>
    <w:rsid w:val="0061280A"/>
    <w:rsid w:val="00612B11"/>
    <w:rsid w:val="00613019"/>
    <w:rsid w:val="006131AD"/>
    <w:rsid w:val="006131BB"/>
    <w:rsid w:val="00614155"/>
    <w:rsid w:val="00614700"/>
    <w:rsid w:val="0061526D"/>
    <w:rsid w:val="006157A2"/>
    <w:rsid w:val="00616677"/>
    <w:rsid w:val="00616A40"/>
    <w:rsid w:val="00616E86"/>
    <w:rsid w:val="00617753"/>
    <w:rsid w:val="006204BE"/>
    <w:rsid w:val="00620FB5"/>
    <w:rsid w:val="0062184B"/>
    <w:rsid w:val="0062279B"/>
    <w:rsid w:val="00623454"/>
    <w:rsid w:val="00624318"/>
    <w:rsid w:val="00626A89"/>
    <w:rsid w:val="00627721"/>
    <w:rsid w:val="00627B62"/>
    <w:rsid w:val="00627EBE"/>
    <w:rsid w:val="00630430"/>
    <w:rsid w:val="006307D4"/>
    <w:rsid w:val="0063158F"/>
    <w:rsid w:val="00631732"/>
    <w:rsid w:val="00631987"/>
    <w:rsid w:val="00631C72"/>
    <w:rsid w:val="006323CF"/>
    <w:rsid w:val="006324E8"/>
    <w:rsid w:val="0063354F"/>
    <w:rsid w:val="00634318"/>
    <w:rsid w:val="0063454F"/>
    <w:rsid w:val="00635093"/>
    <w:rsid w:val="006357D5"/>
    <w:rsid w:val="006366DF"/>
    <w:rsid w:val="006368A9"/>
    <w:rsid w:val="0063694F"/>
    <w:rsid w:val="00636E4C"/>
    <w:rsid w:val="00637589"/>
    <w:rsid w:val="00637D9A"/>
    <w:rsid w:val="00637F20"/>
    <w:rsid w:val="006405ED"/>
    <w:rsid w:val="00640EE8"/>
    <w:rsid w:val="00641218"/>
    <w:rsid w:val="006428F2"/>
    <w:rsid w:val="006431F0"/>
    <w:rsid w:val="00643513"/>
    <w:rsid w:val="006445E5"/>
    <w:rsid w:val="00644892"/>
    <w:rsid w:val="00644D66"/>
    <w:rsid w:val="006456AF"/>
    <w:rsid w:val="00645CD6"/>
    <w:rsid w:val="00646451"/>
    <w:rsid w:val="00647645"/>
    <w:rsid w:val="006477FF"/>
    <w:rsid w:val="006479B4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40D"/>
    <w:rsid w:val="00652BF5"/>
    <w:rsid w:val="00652DA6"/>
    <w:rsid w:val="00652E11"/>
    <w:rsid w:val="006538CB"/>
    <w:rsid w:val="006538D9"/>
    <w:rsid w:val="0065391D"/>
    <w:rsid w:val="006540BF"/>
    <w:rsid w:val="0065487C"/>
    <w:rsid w:val="006549EF"/>
    <w:rsid w:val="00654BFD"/>
    <w:rsid w:val="00656211"/>
    <w:rsid w:val="00656243"/>
    <w:rsid w:val="006570BB"/>
    <w:rsid w:val="00661112"/>
    <w:rsid w:val="0066152C"/>
    <w:rsid w:val="00661D63"/>
    <w:rsid w:val="00661ECC"/>
    <w:rsid w:val="00662132"/>
    <w:rsid w:val="00662244"/>
    <w:rsid w:val="0066386D"/>
    <w:rsid w:val="00664090"/>
    <w:rsid w:val="00664200"/>
    <w:rsid w:val="00664979"/>
    <w:rsid w:val="00664F03"/>
    <w:rsid w:val="00665227"/>
    <w:rsid w:val="0066542E"/>
    <w:rsid w:val="0066565A"/>
    <w:rsid w:val="00665D74"/>
    <w:rsid w:val="00666609"/>
    <w:rsid w:val="00666BC6"/>
    <w:rsid w:val="00666EF8"/>
    <w:rsid w:val="0066743F"/>
    <w:rsid w:val="00667824"/>
    <w:rsid w:val="00667DF2"/>
    <w:rsid w:val="0067016F"/>
    <w:rsid w:val="006705ED"/>
    <w:rsid w:val="006708E0"/>
    <w:rsid w:val="0067099D"/>
    <w:rsid w:val="006709B6"/>
    <w:rsid w:val="00670FC0"/>
    <w:rsid w:val="0067104F"/>
    <w:rsid w:val="006714B2"/>
    <w:rsid w:val="00671803"/>
    <w:rsid w:val="00671D01"/>
    <w:rsid w:val="006723B7"/>
    <w:rsid w:val="00672D6B"/>
    <w:rsid w:val="006734F4"/>
    <w:rsid w:val="00673BB2"/>
    <w:rsid w:val="00673F8A"/>
    <w:rsid w:val="00674066"/>
    <w:rsid w:val="00674607"/>
    <w:rsid w:val="00674EF5"/>
    <w:rsid w:val="00675772"/>
    <w:rsid w:val="00676271"/>
    <w:rsid w:val="00676A74"/>
    <w:rsid w:val="00676DD5"/>
    <w:rsid w:val="0067783B"/>
    <w:rsid w:val="00677B71"/>
    <w:rsid w:val="006803F0"/>
    <w:rsid w:val="006806AC"/>
    <w:rsid w:val="006806C5"/>
    <w:rsid w:val="0068112B"/>
    <w:rsid w:val="006815F7"/>
    <w:rsid w:val="00681F4D"/>
    <w:rsid w:val="00682259"/>
    <w:rsid w:val="006823B0"/>
    <w:rsid w:val="0068271C"/>
    <w:rsid w:val="00682AF9"/>
    <w:rsid w:val="00682C30"/>
    <w:rsid w:val="00683FC6"/>
    <w:rsid w:val="00684049"/>
    <w:rsid w:val="006847B9"/>
    <w:rsid w:val="00685254"/>
    <w:rsid w:val="00685B13"/>
    <w:rsid w:val="006860FA"/>
    <w:rsid w:val="006863E4"/>
    <w:rsid w:val="00686F4A"/>
    <w:rsid w:val="00687169"/>
    <w:rsid w:val="006875B3"/>
    <w:rsid w:val="0068765B"/>
    <w:rsid w:val="00690198"/>
    <w:rsid w:val="00690789"/>
    <w:rsid w:val="00690A5C"/>
    <w:rsid w:val="00690C10"/>
    <w:rsid w:val="00692204"/>
    <w:rsid w:val="006925C9"/>
    <w:rsid w:val="00692614"/>
    <w:rsid w:val="006938E8"/>
    <w:rsid w:val="0069471D"/>
    <w:rsid w:val="00694F48"/>
    <w:rsid w:val="0069520E"/>
    <w:rsid w:val="00695335"/>
    <w:rsid w:val="0069593F"/>
    <w:rsid w:val="00695F3D"/>
    <w:rsid w:val="0069611D"/>
    <w:rsid w:val="00696CB1"/>
    <w:rsid w:val="00697377"/>
    <w:rsid w:val="006974B6"/>
    <w:rsid w:val="0069752A"/>
    <w:rsid w:val="00697838"/>
    <w:rsid w:val="006979B6"/>
    <w:rsid w:val="006A09A5"/>
    <w:rsid w:val="006A0C89"/>
    <w:rsid w:val="006A114B"/>
    <w:rsid w:val="006A17C7"/>
    <w:rsid w:val="006A1BCB"/>
    <w:rsid w:val="006A22E5"/>
    <w:rsid w:val="006A293C"/>
    <w:rsid w:val="006A30B4"/>
    <w:rsid w:val="006A3D40"/>
    <w:rsid w:val="006A3D5B"/>
    <w:rsid w:val="006A46F8"/>
    <w:rsid w:val="006A503D"/>
    <w:rsid w:val="006A533C"/>
    <w:rsid w:val="006A57F2"/>
    <w:rsid w:val="006A585D"/>
    <w:rsid w:val="006A5AC7"/>
    <w:rsid w:val="006A5B16"/>
    <w:rsid w:val="006A6349"/>
    <w:rsid w:val="006A7F2A"/>
    <w:rsid w:val="006A7FBD"/>
    <w:rsid w:val="006B2955"/>
    <w:rsid w:val="006B2FD2"/>
    <w:rsid w:val="006B32F2"/>
    <w:rsid w:val="006B3B1D"/>
    <w:rsid w:val="006B43F0"/>
    <w:rsid w:val="006B4869"/>
    <w:rsid w:val="006B4E41"/>
    <w:rsid w:val="006B4FD0"/>
    <w:rsid w:val="006B5036"/>
    <w:rsid w:val="006B5321"/>
    <w:rsid w:val="006B724D"/>
    <w:rsid w:val="006B7BCE"/>
    <w:rsid w:val="006C001B"/>
    <w:rsid w:val="006C03FF"/>
    <w:rsid w:val="006C067F"/>
    <w:rsid w:val="006C0D28"/>
    <w:rsid w:val="006C0E37"/>
    <w:rsid w:val="006C136C"/>
    <w:rsid w:val="006C16BE"/>
    <w:rsid w:val="006C1907"/>
    <w:rsid w:val="006C1986"/>
    <w:rsid w:val="006C1FA2"/>
    <w:rsid w:val="006C24DE"/>
    <w:rsid w:val="006C3647"/>
    <w:rsid w:val="006C3758"/>
    <w:rsid w:val="006C392F"/>
    <w:rsid w:val="006C39B6"/>
    <w:rsid w:val="006C3A5A"/>
    <w:rsid w:val="006C3D3E"/>
    <w:rsid w:val="006C3FD4"/>
    <w:rsid w:val="006C42F1"/>
    <w:rsid w:val="006C4F7C"/>
    <w:rsid w:val="006C5A63"/>
    <w:rsid w:val="006C5B35"/>
    <w:rsid w:val="006C64DD"/>
    <w:rsid w:val="006C68F4"/>
    <w:rsid w:val="006C7EB0"/>
    <w:rsid w:val="006C7F7D"/>
    <w:rsid w:val="006D048E"/>
    <w:rsid w:val="006D0506"/>
    <w:rsid w:val="006D18C1"/>
    <w:rsid w:val="006D19FE"/>
    <w:rsid w:val="006D230B"/>
    <w:rsid w:val="006D3B2C"/>
    <w:rsid w:val="006D3F55"/>
    <w:rsid w:val="006D4370"/>
    <w:rsid w:val="006D4EDC"/>
    <w:rsid w:val="006D56D0"/>
    <w:rsid w:val="006D56DC"/>
    <w:rsid w:val="006D57A2"/>
    <w:rsid w:val="006D5D44"/>
    <w:rsid w:val="006D5FA7"/>
    <w:rsid w:val="006D6F1C"/>
    <w:rsid w:val="006D7E01"/>
    <w:rsid w:val="006E0159"/>
    <w:rsid w:val="006E0A3F"/>
    <w:rsid w:val="006E17FB"/>
    <w:rsid w:val="006E1AEB"/>
    <w:rsid w:val="006E1E50"/>
    <w:rsid w:val="006E2B4E"/>
    <w:rsid w:val="006E2B8A"/>
    <w:rsid w:val="006E2CA3"/>
    <w:rsid w:val="006E3C5A"/>
    <w:rsid w:val="006E42B8"/>
    <w:rsid w:val="006E47ED"/>
    <w:rsid w:val="006E4FB1"/>
    <w:rsid w:val="006E4FBE"/>
    <w:rsid w:val="006E5AE9"/>
    <w:rsid w:val="006E5BD6"/>
    <w:rsid w:val="006E649D"/>
    <w:rsid w:val="006E6F73"/>
    <w:rsid w:val="006E76D9"/>
    <w:rsid w:val="006E78FC"/>
    <w:rsid w:val="006E7A37"/>
    <w:rsid w:val="006E7D00"/>
    <w:rsid w:val="006F09F5"/>
    <w:rsid w:val="006F1497"/>
    <w:rsid w:val="006F226F"/>
    <w:rsid w:val="006F2B5D"/>
    <w:rsid w:val="006F3F0E"/>
    <w:rsid w:val="006F4B39"/>
    <w:rsid w:val="006F4B6C"/>
    <w:rsid w:val="006F5207"/>
    <w:rsid w:val="006F5754"/>
    <w:rsid w:val="006F648D"/>
    <w:rsid w:val="006F64DD"/>
    <w:rsid w:val="006F715C"/>
    <w:rsid w:val="006F7672"/>
    <w:rsid w:val="006F7FD3"/>
    <w:rsid w:val="00700BFA"/>
    <w:rsid w:val="00701416"/>
    <w:rsid w:val="00702305"/>
    <w:rsid w:val="007038FA"/>
    <w:rsid w:val="00704156"/>
    <w:rsid w:val="00704461"/>
    <w:rsid w:val="007044A7"/>
    <w:rsid w:val="007049D0"/>
    <w:rsid w:val="00704A54"/>
    <w:rsid w:val="00704B5A"/>
    <w:rsid w:val="007053AE"/>
    <w:rsid w:val="00705E60"/>
    <w:rsid w:val="00705EC8"/>
    <w:rsid w:val="0070603A"/>
    <w:rsid w:val="00706245"/>
    <w:rsid w:val="00706BDD"/>
    <w:rsid w:val="0070773D"/>
    <w:rsid w:val="00707811"/>
    <w:rsid w:val="00707F16"/>
    <w:rsid w:val="007100AD"/>
    <w:rsid w:val="007106BE"/>
    <w:rsid w:val="00710903"/>
    <w:rsid w:val="00711D2C"/>
    <w:rsid w:val="007124C4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4CAE"/>
    <w:rsid w:val="00715456"/>
    <w:rsid w:val="00715522"/>
    <w:rsid w:val="00715B3B"/>
    <w:rsid w:val="00715BE6"/>
    <w:rsid w:val="00716405"/>
    <w:rsid w:val="0071663F"/>
    <w:rsid w:val="00716BBC"/>
    <w:rsid w:val="00716E1F"/>
    <w:rsid w:val="00716E45"/>
    <w:rsid w:val="0071725E"/>
    <w:rsid w:val="007203F8"/>
    <w:rsid w:val="00720EBF"/>
    <w:rsid w:val="00721709"/>
    <w:rsid w:val="007220B5"/>
    <w:rsid w:val="00722F90"/>
    <w:rsid w:val="00723012"/>
    <w:rsid w:val="00723339"/>
    <w:rsid w:val="00724100"/>
    <w:rsid w:val="00724366"/>
    <w:rsid w:val="00724B74"/>
    <w:rsid w:val="00724D6C"/>
    <w:rsid w:val="00724EF7"/>
    <w:rsid w:val="00725242"/>
    <w:rsid w:val="00725382"/>
    <w:rsid w:val="007258AB"/>
    <w:rsid w:val="00726271"/>
    <w:rsid w:val="007268BC"/>
    <w:rsid w:val="0072705B"/>
    <w:rsid w:val="007279AF"/>
    <w:rsid w:val="00727D14"/>
    <w:rsid w:val="00727EAD"/>
    <w:rsid w:val="00731F42"/>
    <w:rsid w:val="0073206A"/>
    <w:rsid w:val="00732971"/>
    <w:rsid w:val="007329D7"/>
    <w:rsid w:val="00732BDD"/>
    <w:rsid w:val="00732FE7"/>
    <w:rsid w:val="007332A3"/>
    <w:rsid w:val="0073368D"/>
    <w:rsid w:val="007338E8"/>
    <w:rsid w:val="00733931"/>
    <w:rsid w:val="00733A8C"/>
    <w:rsid w:val="00734072"/>
    <w:rsid w:val="00734A20"/>
    <w:rsid w:val="00735464"/>
    <w:rsid w:val="0073551C"/>
    <w:rsid w:val="00735958"/>
    <w:rsid w:val="00736611"/>
    <w:rsid w:val="00736C79"/>
    <w:rsid w:val="0073700B"/>
    <w:rsid w:val="007370F2"/>
    <w:rsid w:val="00740398"/>
    <w:rsid w:val="00742085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CBB"/>
    <w:rsid w:val="00745F09"/>
    <w:rsid w:val="00746024"/>
    <w:rsid w:val="00746220"/>
    <w:rsid w:val="00746843"/>
    <w:rsid w:val="00746958"/>
    <w:rsid w:val="00747388"/>
    <w:rsid w:val="007473C4"/>
    <w:rsid w:val="00747B7E"/>
    <w:rsid w:val="00747C41"/>
    <w:rsid w:val="00750964"/>
    <w:rsid w:val="007511D5"/>
    <w:rsid w:val="00751313"/>
    <w:rsid w:val="007515EF"/>
    <w:rsid w:val="00752328"/>
    <w:rsid w:val="007528B8"/>
    <w:rsid w:val="00753150"/>
    <w:rsid w:val="007535D7"/>
    <w:rsid w:val="00753808"/>
    <w:rsid w:val="00754203"/>
    <w:rsid w:val="0075429F"/>
    <w:rsid w:val="007546E9"/>
    <w:rsid w:val="007548D5"/>
    <w:rsid w:val="0075537B"/>
    <w:rsid w:val="0075581D"/>
    <w:rsid w:val="0075624C"/>
    <w:rsid w:val="00756D4A"/>
    <w:rsid w:val="0075724D"/>
    <w:rsid w:val="00757709"/>
    <w:rsid w:val="00757922"/>
    <w:rsid w:val="00760027"/>
    <w:rsid w:val="007603D9"/>
    <w:rsid w:val="00760958"/>
    <w:rsid w:val="00760ACD"/>
    <w:rsid w:val="00760C85"/>
    <w:rsid w:val="00761271"/>
    <w:rsid w:val="0076150C"/>
    <w:rsid w:val="0076155B"/>
    <w:rsid w:val="0076161B"/>
    <w:rsid w:val="00762089"/>
    <w:rsid w:val="00762161"/>
    <w:rsid w:val="00763CDF"/>
    <w:rsid w:val="0076468D"/>
    <w:rsid w:val="007648FC"/>
    <w:rsid w:val="00764CFC"/>
    <w:rsid w:val="00765A73"/>
    <w:rsid w:val="00766892"/>
    <w:rsid w:val="0076691D"/>
    <w:rsid w:val="00766D7C"/>
    <w:rsid w:val="0076741D"/>
    <w:rsid w:val="00767728"/>
    <w:rsid w:val="00767AEE"/>
    <w:rsid w:val="00767E6B"/>
    <w:rsid w:val="00767F30"/>
    <w:rsid w:val="0077186B"/>
    <w:rsid w:val="00771AEF"/>
    <w:rsid w:val="007721F2"/>
    <w:rsid w:val="00772617"/>
    <w:rsid w:val="00772AD8"/>
    <w:rsid w:val="00773242"/>
    <w:rsid w:val="00773506"/>
    <w:rsid w:val="007737F1"/>
    <w:rsid w:val="007744C4"/>
    <w:rsid w:val="00774833"/>
    <w:rsid w:val="0077491C"/>
    <w:rsid w:val="007749E7"/>
    <w:rsid w:val="00774C49"/>
    <w:rsid w:val="007771B6"/>
    <w:rsid w:val="0077735C"/>
    <w:rsid w:val="00777735"/>
    <w:rsid w:val="0078016F"/>
    <w:rsid w:val="0078022C"/>
    <w:rsid w:val="007805DC"/>
    <w:rsid w:val="00781BEC"/>
    <w:rsid w:val="00783014"/>
    <w:rsid w:val="00783E0E"/>
    <w:rsid w:val="00784052"/>
    <w:rsid w:val="007842C6"/>
    <w:rsid w:val="00784460"/>
    <w:rsid w:val="0078451C"/>
    <w:rsid w:val="007846DA"/>
    <w:rsid w:val="00784908"/>
    <w:rsid w:val="00784C48"/>
    <w:rsid w:val="00785073"/>
    <w:rsid w:val="00785086"/>
    <w:rsid w:val="007858BD"/>
    <w:rsid w:val="00785979"/>
    <w:rsid w:val="00785FC6"/>
    <w:rsid w:val="00786459"/>
    <w:rsid w:val="00786634"/>
    <w:rsid w:val="0078691C"/>
    <w:rsid w:val="00786AE8"/>
    <w:rsid w:val="00786DC4"/>
    <w:rsid w:val="00787174"/>
    <w:rsid w:val="00787A56"/>
    <w:rsid w:val="007902FB"/>
    <w:rsid w:val="007906DE"/>
    <w:rsid w:val="00790C30"/>
    <w:rsid w:val="00791330"/>
    <w:rsid w:val="007919C3"/>
    <w:rsid w:val="00791F95"/>
    <w:rsid w:val="0079213B"/>
    <w:rsid w:val="00792447"/>
    <w:rsid w:val="00792643"/>
    <w:rsid w:val="00792C1B"/>
    <w:rsid w:val="00793711"/>
    <w:rsid w:val="00793937"/>
    <w:rsid w:val="00793A8F"/>
    <w:rsid w:val="00793AF4"/>
    <w:rsid w:val="00793F9F"/>
    <w:rsid w:val="007940BE"/>
    <w:rsid w:val="0079416D"/>
    <w:rsid w:val="0079447F"/>
    <w:rsid w:val="0079480C"/>
    <w:rsid w:val="00795005"/>
    <w:rsid w:val="00795303"/>
    <w:rsid w:val="00795763"/>
    <w:rsid w:val="007959F9"/>
    <w:rsid w:val="00795D82"/>
    <w:rsid w:val="00796C33"/>
    <w:rsid w:val="00796E05"/>
    <w:rsid w:val="00797C19"/>
    <w:rsid w:val="007A0314"/>
    <w:rsid w:val="007A0A8C"/>
    <w:rsid w:val="007A0CF0"/>
    <w:rsid w:val="007A16F5"/>
    <w:rsid w:val="007A18E5"/>
    <w:rsid w:val="007A1D4F"/>
    <w:rsid w:val="007A264A"/>
    <w:rsid w:val="007A278C"/>
    <w:rsid w:val="007A2ACD"/>
    <w:rsid w:val="007A2B60"/>
    <w:rsid w:val="007A2CEF"/>
    <w:rsid w:val="007A3EDF"/>
    <w:rsid w:val="007A411B"/>
    <w:rsid w:val="007A4E61"/>
    <w:rsid w:val="007A556C"/>
    <w:rsid w:val="007A57D6"/>
    <w:rsid w:val="007A5938"/>
    <w:rsid w:val="007A5AC4"/>
    <w:rsid w:val="007A5CA8"/>
    <w:rsid w:val="007A68D5"/>
    <w:rsid w:val="007A6CA5"/>
    <w:rsid w:val="007A7D11"/>
    <w:rsid w:val="007B0035"/>
    <w:rsid w:val="007B0582"/>
    <w:rsid w:val="007B086A"/>
    <w:rsid w:val="007B2967"/>
    <w:rsid w:val="007B2C0D"/>
    <w:rsid w:val="007B2E17"/>
    <w:rsid w:val="007B3661"/>
    <w:rsid w:val="007B3CC7"/>
    <w:rsid w:val="007B44E6"/>
    <w:rsid w:val="007B4EF3"/>
    <w:rsid w:val="007B4F29"/>
    <w:rsid w:val="007B548D"/>
    <w:rsid w:val="007B56B7"/>
    <w:rsid w:val="007B577A"/>
    <w:rsid w:val="007B5CBF"/>
    <w:rsid w:val="007B5CDB"/>
    <w:rsid w:val="007B60B2"/>
    <w:rsid w:val="007B61E0"/>
    <w:rsid w:val="007B64AC"/>
    <w:rsid w:val="007B7449"/>
    <w:rsid w:val="007B7E0C"/>
    <w:rsid w:val="007C02CC"/>
    <w:rsid w:val="007C10AA"/>
    <w:rsid w:val="007C16BF"/>
    <w:rsid w:val="007C1BA8"/>
    <w:rsid w:val="007C25BD"/>
    <w:rsid w:val="007C2F22"/>
    <w:rsid w:val="007C40B5"/>
    <w:rsid w:val="007C4B2A"/>
    <w:rsid w:val="007C4CFF"/>
    <w:rsid w:val="007C4FEC"/>
    <w:rsid w:val="007C53DD"/>
    <w:rsid w:val="007C5530"/>
    <w:rsid w:val="007C567D"/>
    <w:rsid w:val="007C5A72"/>
    <w:rsid w:val="007C5D61"/>
    <w:rsid w:val="007C5FC5"/>
    <w:rsid w:val="007C6866"/>
    <w:rsid w:val="007C6A4E"/>
    <w:rsid w:val="007C6B04"/>
    <w:rsid w:val="007C76D6"/>
    <w:rsid w:val="007D0199"/>
    <w:rsid w:val="007D0223"/>
    <w:rsid w:val="007D114C"/>
    <w:rsid w:val="007D14A1"/>
    <w:rsid w:val="007D174B"/>
    <w:rsid w:val="007D230E"/>
    <w:rsid w:val="007D23C3"/>
    <w:rsid w:val="007D24FD"/>
    <w:rsid w:val="007D36DA"/>
    <w:rsid w:val="007D4541"/>
    <w:rsid w:val="007D5885"/>
    <w:rsid w:val="007D6B9E"/>
    <w:rsid w:val="007D7105"/>
    <w:rsid w:val="007D743A"/>
    <w:rsid w:val="007D76C4"/>
    <w:rsid w:val="007E036E"/>
    <w:rsid w:val="007E0660"/>
    <w:rsid w:val="007E06C3"/>
    <w:rsid w:val="007E097D"/>
    <w:rsid w:val="007E09C1"/>
    <w:rsid w:val="007E1E97"/>
    <w:rsid w:val="007E1F96"/>
    <w:rsid w:val="007E2152"/>
    <w:rsid w:val="007E327A"/>
    <w:rsid w:val="007E35B0"/>
    <w:rsid w:val="007E3837"/>
    <w:rsid w:val="007E4C0F"/>
    <w:rsid w:val="007E52E7"/>
    <w:rsid w:val="007E5786"/>
    <w:rsid w:val="007E58AE"/>
    <w:rsid w:val="007E62A2"/>
    <w:rsid w:val="007E62CD"/>
    <w:rsid w:val="007E65C5"/>
    <w:rsid w:val="007E6B98"/>
    <w:rsid w:val="007E71AE"/>
    <w:rsid w:val="007E78F1"/>
    <w:rsid w:val="007E7C18"/>
    <w:rsid w:val="007F03CC"/>
    <w:rsid w:val="007F0B69"/>
    <w:rsid w:val="007F0E72"/>
    <w:rsid w:val="007F1BE4"/>
    <w:rsid w:val="007F2380"/>
    <w:rsid w:val="007F3CFA"/>
    <w:rsid w:val="007F3E36"/>
    <w:rsid w:val="007F4769"/>
    <w:rsid w:val="007F47CF"/>
    <w:rsid w:val="007F4B8C"/>
    <w:rsid w:val="007F5171"/>
    <w:rsid w:val="007F5CBA"/>
    <w:rsid w:val="007F620D"/>
    <w:rsid w:val="007F7A04"/>
    <w:rsid w:val="007F7BEE"/>
    <w:rsid w:val="007F7E81"/>
    <w:rsid w:val="008006EF"/>
    <w:rsid w:val="00800854"/>
    <w:rsid w:val="00800E34"/>
    <w:rsid w:val="00801005"/>
    <w:rsid w:val="008013B7"/>
    <w:rsid w:val="00801504"/>
    <w:rsid w:val="00802045"/>
    <w:rsid w:val="008035EB"/>
    <w:rsid w:val="00804D56"/>
    <w:rsid w:val="00805306"/>
    <w:rsid w:val="008055A3"/>
    <w:rsid w:val="00805701"/>
    <w:rsid w:val="00805D64"/>
    <w:rsid w:val="00806555"/>
    <w:rsid w:val="00806B06"/>
    <w:rsid w:val="00807016"/>
    <w:rsid w:val="008071E2"/>
    <w:rsid w:val="008075E5"/>
    <w:rsid w:val="0080781E"/>
    <w:rsid w:val="008101EE"/>
    <w:rsid w:val="00810A71"/>
    <w:rsid w:val="00811BD0"/>
    <w:rsid w:val="00811C83"/>
    <w:rsid w:val="0081204B"/>
    <w:rsid w:val="0081254C"/>
    <w:rsid w:val="00812633"/>
    <w:rsid w:val="00812A68"/>
    <w:rsid w:val="00813229"/>
    <w:rsid w:val="00813314"/>
    <w:rsid w:val="008134C0"/>
    <w:rsid w:val="00813F8C"/>
    <w:rsid w:val="00813F9B"/>
    <w:rsid w:val="008146EA"/>
    <w:rsid w:val="0081533F"/>
    <w:rsid w:val="0081611A"/>
    <w:rsid w:val="0082059A"/>
    <w:rsid w:val="00820AF8"/>
    <w:rsid w:val="00820C26"/>
    <w:rsid w:val="00820C4F"/>
    <w:rsid w:val="008210CC"/>
    <w:rsid w:val="008212DE"/>
    <w:rsid w:val="00821760"/>
    <w:rsid w:val="008220DC"/>
    <w:rsid w:val="00822523"/>
    <w:rsid w:val="00822E71"/>
    <w:rsid w:val="0082340E"/>
    <w:rsid w:val="008235C4"/>
    <w:rsid w:val="00824027"/>
    <w:rsid w:val="00824147"/>
    <w:rsid w:val="00824159"/>
    <w:rsid w:val="00824C86"/>
    <w:rsid w:val="008250E2"/>
    <w:rsid w:val="0082514E"/>
    <w:rsid w:val="00825DB9"/>
    <w:rsid w:val="0082644E"/>
    <w:rsid w:val="008269E9"/>
    <w:rsid w:val="0082765F"/>
    <w:rsid w:val="00830CE8"/>
    <w:rsid w:val="00830E58"/>
    <w:rsid w:val="00831591"/>
    <w:rsid w:val="00832156"/>
    <w:rsid w:val="0083280C"/>
    <w:rsid w:val="00832945"/>
    <w:rsid w:val="0083334B"/>
    <w:rsid w:val="008336E3"/>
    <w:rsid w:val="008340B9"/>
    <w:rsid w:val="008343D9"/>
    <w:rsid w:val="00834E0B"/>
    <w:rsid w:val="008352BD"/>
    <w:rsid w:val="0083556F"/>
    <w:rsid w:val="00835992"/>
    <w:rsid w:val="00836789"/>
    <w:rsid w:val="00836B1C"/>
    <w:rsid w:val="00837081"/>
    <w:rsid w:val="0083720C"/>
    <w:rsid w:val="00837714"/>
    <w:rsid w:val="00837CE7"/>
    <w:rsid w:val="00840C15"/>
    <w:rsid w:val="00841F96"/>
    <w:rsid w:val="00842091"/>
    <w:rsid w:val="00843D69"/>
    <w:rsid w:val="008441AB"/>
    <w:rsid w:val="00844FF4"/>
    <w:rsid w:val="00845124"/>
    <w:rsid w:val="00845187"/>
    <w:rsid w:val="00845514"/>
    <w:rsid w:val="008455D7"/>
    <w:rsid w:val="008460FA"/>
    <w:rsid w:val="00847E08"/>
    <w:rsid w:val="00850087"/>
    <w:rsid w:val="00850386"/>
    <w:rsid w:val="0085103C"/>
    <w:rsid w:val="0085193E"/>
    <w:rsid w:val="00851ACB"/>
    <w:rsid w:val="00851F91"/>
    <w:rsid w:val="008525C3"/>
    <w:rsid w:val="008528E9"/>
    <w:rsid w:val="00852B47"/>
    <w:rsid w:val="00853394"/>
    <w:rsid w:val="00853A80"/>
    <w:rsid w:val="00854950"/>
    <w:rsid w:val="008551EF"/>
    <w:rsid w:val="00855291"/>
    <w:rsid w:val="008558DD"/>
    <w:rsid w:val="00855C20"/>
    <w:rsid w:val="0085609E"/>
    <w:rsid w:val="00856108"/>
    <w:rsid w:val="00856291"/>
    <w:rsid w:val="0085661B"/>
    <w:rsid w:val="008566F0"/>
    <w:rsid w:val="00856CE8"/>
    <w:rsid w:val="008573AA"/>
    <w:rsid w:val="00857F3D"/>
    <w:rsid w:val="00861381"/>
    <w:rsid w:val="00861F8C"/>
    <w:rsid w:val="0086204F"/>
    <w:rsid w:val="00862244"/>
    <w:rsid w:val="008623C0"/>
    <w:rsid w:val="00862D05"/>
    <w:rsid w:val="00862E37"/>
    <w:rsid w:val="0086306E"/>
    <w:rsid w:val="008639F5"/>
    <w:rsid w:val="00863BC8"/>
    <w:rsid w:val="00863CCB"/>
    <w:rsid w:val="00863D27"/>
    <w:rsid w:val="008640D7"/>
    <w:rsid w:val="008643AD"/>
    <w:rsid w:val="00865342"/>
    <w:rsid w:val="00866028"/>
    <w:rsid w:val="008662A6"/>
    <w:rsid w:val="0086684A"/>
    <w:rsid w:val="0086689F"/>
    <w:rsid w:val="00866C4A"/>
    <w:rsid w:val="00867A8F"/>
    <w:rsid w:val="008713A5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D5B"/>
    <w:rsid w:val="00874F06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146"/>
    <w:rsid w:val="0088148B"/>
    <w:rsid w:val="008816E0"/>
    <w:rsid w:val="00881D36"/>
    <w:rsid w:val="008829E6"/>
    <w:rsid w:val="00882E4F"/>
    <w:rsid w:val="00883719"/>
    <w:rsid w:val="00883D2E"/>
    <w:rsid w:val="008844A5"/>
    <w:rsid w:val="00885005"/>
    <w:rsid w:val="00885A9C"/>
    <w:rsid w:val="00886378"/>
    <w:rsid w:val="00886AD0"/>
    <w:rsid w:val="008875BB"/>
    <w:rsid w:val="00890BF9"/>
    <w:rsid w:val="00890DA6"/>
    <w:rsid w:val="00891888"/>
    <w:rsid w:val="00892010"/>
    <w:rsid w:val="008922D8"/>
    <w:rsid w:val="00892735"/>
    <w:rsid w:val="00894352"/>
    <w:rsid w:val="00894472"/>
    <w:rsid w:val="0089554A"/>
    <w:rsid w:val="00895D2E"/>
    <w:rsid w:val="00897659"/>
    <w:rsid w:val="008976BD"/>
    <w:rsid w:val="00897A01"/>
    <w:rsid w:val="00897EF4"/>
    <w:rsid w:val="008A0073"/>
    <w:rsid w:val="008A05F4"/>
    <w:rsid w:val="008A07FA"/>
    <w:rsid w:val="008A15D5"/>
    <w:rsid w:val="008A17CB"/>
    <w:rsid w:val="008A2501"/>
    <w:rsid w:val="008A2952"/>
    <w:rsid w:val="008A2BA4"/>
    <w:rsid w:val="008A38F2"/>
    <w:rsid w:val="008A3F9C"/>
    <w:rsid w:val="008A4076"/>
    <w:rsid w:val="008A4167"/>
    <w:rsid w:val="008A4D6E"/>
    <w:rsid w:val="008A5043"/>
    <w:rsid w:val="008A5B23"/>
    <w:rsid w:val="008A5EB8"/>
    <w:rsid w:val="008A64E1"/>
    <w:rsid w:val="008A73FD"/>
    <w:rsid w:val="008B0BB0"/>
    <w:rsid w:val="008B0E2F"/>
    <w:rsid w:val="008B1098"/>
    <w:rsid w:val="008B2830"/>
    <w:rsid w:val="008B2850"/>
    <w:rsid w:val="008B2C72"/>
    <w:rsid w:val="008B2C8A"/>
    <w:rsid w:val="008B3C59"/>
    <w:rsid w:val="008B3ED7"/>
    <w:rsid w:val="008B4181"/>
    <w:rsid w:val="008B4896"/>
    <w:rsid w:val="008B4DC9"/>
    <w:rsid w:val="008B5266"/>
    <w:rsid w:val="008B5843"/>
    <w:rsid w:val="008B5B5D"/>
    <w:rsid w:val="008B5B7E"/>
    <w:rsid w:val="008B5C9C"/>
    <w:rsid w:val="008B658E"/>
    <w:rsid w:val="008B67D6"/>
    <w:rsid w:val="008B7088"/>
    <w:rsid w:val="008B72A8"/>
    <w:rsid w:val="008B769F"/>
    <w:rsid w:val="008B77C0"/>
    <w:rsid w:val="008C0682"/>
    <w:rsid w:val="008C13A3"/>
    <w:rsid w:val="008C15C8"/>
    <w:rsid w:val="008C17BF"/>
    <w:rsid w:val="008C19EC"/>
    <w:rsid w:val="008C1B7C"/>
    <w:rsid w:val="008C1EE8"/>
    <w:rsid w:val="008C21B8"/>
    <w:rsid w:val="008C227B"/>
    <w:rsid w:val="008C2BA0"/>
    <w:rsid w:val="008C2C99"/>
    <w:rsid w:val="008C2D3D"/>
    <w:rsid w:val="008C3B73"/>
    <w:rsid w:val="008C5567"/>
    <w:rsid w:val="008C64E9"/>
    <w:rsid w:val="008C6667"/>
    <w:rsid w:val="008C6C98"/>
    <w:rsid w:val="008C6DBF"/>
    <w:rsid w:val="008C6EC5"/>
    <w:rsid w:val="008C7113"/>
    <w:rsid w:val="008C732A"/>
    <w:rsid w:val="008D004C"/>
    <w:rsid w:val="008D032A"/>
    <w:rsid w:val="008D065E"/>
    <w:rsid w:val="008D1146"/>
    <w:rsid w:val="008D12D8"/>
    <w:rsid w:val="008D179F"/>
    <w:rsid w:val="008D1AAB"/>
    <w:rsid w:val="008D257B"/>
    <w:rsid w:val="008D26B8"/>
    <w:rsid w:val="008D2E9A"/>
    <w:rsid w:val="008D386F"/>
    <w:rsid w:val="008D3C72"/>
    <w:rsid w:val="008D3E06"/>
    <w:rsid w:val="008D4202"/>
    <w:rsid w:val="008D4A08"/>
    <w:rsid w:val="008D4ACF"/>
    <w:rsid w:val="008D4DBA"/>
    <w:rsid w:val="008D5458"/>
    <w:rsid w:val="008D6540"/>
    <w:rsid w:val="008D7877"/>
    <w:rsid w:val="008E03B0"/>
    <w:rsid w:val="008E178C"/>
    <w:rsid w:val="008E1EBC"/>
    <w:rsid w:val="008E24CF"/>
    <w:rsid w:val="008E2659"/>
    <w:rsid w:val="008E2C53"/>
    <w:rsid w:val="008E2E2E"/>
    <w:rsid w:val="008E311A"/>
    <w:rsid w:val="008E32FD"/>
    <w:rsid w:val="008E34E2"/>
    <w:rsid w:val="008E4328"/>
    <w:rsid w:val="008E4A3C"/>
    <w:rsid w:val="008E4B4C"/>
    <w:rsid w:val="008E4BC0"/>
    <w:rsid w:val="008E4C92"/>
    <w:rsid w:val="008E4E05"/>
    <w:rsid w:val="008E4F81"/>
    <w:rsid w:val="008E58C7"/>
    <w:rsid w:val="008E5A58"/>
    <w:rsid w:val="008E5B7F"/>
    <w:rsid w:val="008E6150"/>
    <w:rsid w:val="008E64B8"/>
    <w:rsid w:val="008E67D6"/>
    <w:rsid w:val="008E6CE8"/>
    <w:rsid w:val="008E7921"/>
    <w:rsid w:val="008E7F90"/>
    <w:rsid w:val="008F0309"/>
    <w:rsid w:val="008F1115"/>
    <w:rsid w:val="008F152A"/>
    <w:rsid w:val="008F155A"/>
    <w:rsid w:val="008F229C"/>
    <w:rsid w:val="008F2B62"/>
    <w:rsid w:val="008F4318"/>
    <w:rsid w:val="008F4413"/>
    <w:rsid w:val="008F5103"/>
    <w:rsid w:val="008F542D"/>
    <w:rsid w:val="008F561A"/>
    <w:rsid w:val="008F5D4B"/>
    <w:rsid w:val="008F5F4C"/>
    <w:rsid w:val="008F6643"/>
    <w:rsid w:val="008F7812"/>
    <w:rsid w:val="008F7D0A"/>
    <w:rsid w:val="00900186"/>
    <w:rsid w:val="00900794"/>
    <w:rsid w:val="00900B37"/>
    <w:rsid w:val="00901754"/>
    <w:rsid w:val="00901787"/>
    <w:rsid w:val="00902A9D"/>
    <w:rsid w:val="0090322F"/>
    <w:rsid w:val="00903C81"/>
    <w:rsid w:val="00906BCB"/>
    <w:rsid w:val="00907958"/>
    <w:rsid w:val="00907FCB"/>
    <w:rsid w:val="009100DA"/>
    <w:rsid w:val="009109CD"/>
    <w:rsid w:val="009109EA"/>
    <w:rsid w:val="00910ED1"/>
    <w:rsid w:val="00910FE7"/>
    <w:rsid w:val="009112BD"/>
    <w:rsid w:val="00911419"/>
    <w:rsid w:val="00911C85"/>
    <w:rsid w:val="00912859"/>
    <w:rsid w:val="00912B91"/>
    <w:rsid w:val="00912FF5"/>
    <w:rsid w:val="009132BE"/>
    <w:rsid w:val="009137CF"/>
    <w:rsid w:val="0091380C"/>
    <w:rsid w:val="00913F8B"/>
    <w:rsid w:val="00914168"/>
    <w:rsid w:val="00914F7F"/>
    <w:rsid w:val="009152EF"/>
    <w:rsid w:val="009163E9"/>
    <w:rsid w:val="00916DB6"/>
    <w:rsid w:val="00917575"/>
    <w:rsid w:val="009179F5"/>
    <w:rsid w:val="009206F2"/>
    <w:rsid w:val="00920E9E"/>
    <w:rsid w:val="00920F30"/>
    <w:rsid w:val="009219CC"/>
    <w:rsid w:val="00921A58"/>
    <w:rsid w:val="00921F1B"/>
    <w:rsid w:val="00923E94"/>
    <w:rsid w:val="00924B6E"/>
    <w:rsid w:val="00924F18"/>
    <w:rsid w:val="00925342"/>
    <w:rsid w:val="00925607"/>
    <w:rsid w:val="00925CE1"/>
    <w:rsid w:val="009261D9"/>
    <w:rsid w:val="00926459"/>
    <w:rsid w:val="009265D2"/>
    <w:rsid w:val="009267E3"/>
    <w:rsid w:val="00926933"/>
    <w:rsid w:val="009278AE"/>
    <w:rsid w:val="00927A22"/>
    <w:rsid w:val="00927C4F"/>
    <w:rsid w:val="0093114E"/>
    <w:rsid w:val="00931620"/>
    <w:rsid w:val="00931F05"/>
    <w:rsid w:val="00932333"/>
    <w:rsid w:val="009324E3"/>
    <w:rsid w:val="00932F52"/>
    <w:rsid w:val="00933328"/>
    <w:rsid w:val="00933A3B"/>
    <w:rsid w:val="00933A7C"/>
    <w:rsid w:val="00933D80"/>
    <w:rsid w:val="00933E39"/>
    <w:rsid w:val="00935435"/>
    <w:rsid w:val="009357DA"/>
    <w:rsid w:val="009364C5"/>
    <w:rsid w:val="00936A64"/>
    <w:rsid w:val="009371D0"/>
    <w:rsid w:val="00937402"/>
    <w:rsid w:val="00937EDB"/>
    <w:rsid w:val="009410E9"/>
    <w:rsid w:val="00941CF0"/>
    <w:rsid w:val="00942C6E"/>
    <w:rsid w:val="0094308F"/>
    <w:rsid w:val="009434A4"/>
    <w:rsid w:val="00944615"/>
    <w:rsid w:val="009446B5"/>
    <w:rsid w:val="00944D0F"/>
    <w:rsid w:val="009451FE"/>
    <w:rsid w:val="00945400"/>
    <w:rsid w:val="009458F1"/>
    <w:rsid w:val="009475E2"/>
    <w:rsid w:val="009479EF"/>
    <w:rsid w:val="00947BDB"/>
    <w:rsid w:val="00950138"/>
    <w:rsid w:val="0095119D"/>
    <w:rsid w:val="009512C2"/>
    <w:rsid w:val="009531DB"/>
    <w:rsid w:val="00954508"/>
    <w:rsid w:val="009547EE"/>
    <w:rsid w:val="00954828"/>
    <w:rsid w:val="00954B2E"/>
    <w:rsid w:val="00955EB4"/>
    <w:rsid w:val="009564DF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189E"/>
    <w:rsid w:val="00962E7F"/>
    <w:rsid w:val="009636AF"/>
    <w:rsid w:val="0096379C"/>
    <w:rsid w:val="0096406A"/>
    <w:rsid w:val="009645BE"/>
    <w:rsid w:val="009647D0"/>
    <w:rsid w:val="0096491A"/>
    <w:rsid w:val="00964BFC"/>
    <w:rsid w:val="00964C99"/>
    <w:rsid w:val="009652EE"/>
    <w:rsid w:val="009657ED"/>
    <w:rsid w:val="00965928"/>
    <w:rsid w:val="00965DD7"/>
    <w:rsid w:val="009663B5"/>
    <w:rsid w:val="0096666B"/>
    <w:rsid w:val="00966FE5"/>
    <w:rsid w:val="0096769B"/>
    <w:rsid w:val="00967BC9"/>
    <w:rsid w:val="00967C92"/>
    <w:rsid w:val="00967EB0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6077"/>
    <w:rsid w:val="0097645A"/>
    <w:rsid w:val="00976BC3"/>
    <w:rsid w:val="00976EC7"/>
    <w:rsid w:val="00976FDD"/>
    <w:rsid w:val="0097701F"/>
    <w:rsid w:val="00977A09"/>
    <w:rsid w:val="00977A6D"/>
    <w:rsid w:val="00977FDC"/>
    <w:rsid w:val="009809A2"/>
    <w:rsid w:val="00980A77"/>
    <w:rsid w:val="00981D38"/>
    <w:rsid w:val="00981EFB"/>
    <w:rsid w:val="009821BC"/>
    <w:rsid w:val="00982416"/>
    <w:rsid w:val="009837A5"/>
    <w:rsid w:val="00983922"/>
    <w:rsid w:val="00983A21"/>
    <w:rsid w:val="0098484E"/>
    <w:rsid w:val="00984A27"/>
    <w:rsid w:val="00985B61"/>
    <w:rsid w:val="00986276"/>
    <w:rsid w:val="009869AE"/>
    <w:rsid w:val="009870B7"/>
    <w:rsid w:val="00987218"/>
    <w:rsid w:val="0098735F"/>
    <w:rsid w:val="00987678"/>
    <w:rsid w:val="009879FC"/>
    <w:rsid w:val="00990197"/>
    <w:rsid w:val="009904EB"/>
    <w:rsid w:val="00991156"/>
    <w:rsid w:val="009914DD"/>
    <w:rsid w:val="009914DE"/>
    <w:rsid w:val="00991621"/>
    <w:rsid w:val="0099185B"/>
    <w:rsid w:val="00991CCD"/>
    <w:rsid w:val="009923DC"/>
    <w:rsid w:val="0099263F"/>
    <w:rsid w:val="0099274F"/>
    <w:rsid w:val="00992912"/>
    <w:rsid w:val="00992E8B"/>
    <w:rsid w:val="009937BE"/>
    <w:rsid w:val="00993948"/>
    <w:rsid w:val="0099575E"/>
    <w:rsid w:val="00995CC4"/>
    <w:rsid w:val="00995DA8"/>
    <w:rsid w:val="009973BC"/>
    <w:rsid w:val="0099793E"/>
    <w:rsid w:val="009A01F4"/>
    <w:rsid w:val="009A1552"/>
    <w:rsid w:val="009A1B45"/>
    <w:rsid w:val="009A1C55"/>
    <w:rsid w:val="009A1DF5"/>
    <w:rsid w:val="009A28CD"/>
    <w:rsid w:val="009A28D1"/>
    <w:rsid w:val="009A30E8"/>
    <w:rsid w:val="009A321F"/>
    <w:rsid w:val="009A32CA"/>
    <w:rsid w:val="009A34E8"/>
    <w:rsid w:val="009A375A"/>
    <w:rsid w:val="009A3E0F"/>
    <w:rsid w:val="009A66E5"/>
    <w:rsid w:val="009A6B5A"/>
    <w:rsid w:val="009A7553"/>
    <w:rsid w:val="009A7D67"/>
    <w:rsid w:val="009B044E"/>
    <w:rsid w:val="009B05A5"/>
    <w:rsid w:val="009B08F0"/>
    <w:rsid w:val="009B24FD"/>
    <w:rsid w:val="009B273F"/>
    <w:rsid w:val="009B3353"/>
    <w:rsid w:val="009B35FD"/>
    <w:rsid w:val="009B3630"/>
    <w:rsid w:val="009B4378"/>
    <w:rsid w:val="009B5FC4"/>
    <w:rsid w:val="009B6481"/>
    <w:rsid w:val="009B6A17"/>
    <w:rsid w:val="009B6BFA"/>
    <w:rsid w:val="009C0C0A"/>
    <w:rsid w:val="009C0CF5"/>
    <w:rsid w:val="009C1319"/>
    <w:rsid w:val="009C1592"/>
    <w:rsid w:val="009C1F25"/>
    <w:rsid w:val="009C20FE"/>
    <w:rsid w:val="009C24EF"/>
    <w:rsid w:val="009C28EC"/>
    <w:rsid w:val="009C2986"/>
    <w:rsid w:val="009C30C5"/>
    <w:rsid w:val="009C3AA7"/>
    <w:rsid w:val="009C3B4A"/>
    <w:rsid w:val="009C3C3D"/>
    <w:rsid w:val="009C4404"/>
    <w:rsid w:val="009C50D4"/>
    <w:rsid w:val="009C5B46"/>
    <w:rsid w:val="009C6B66"/>
    <w:rsid w:val="009C7EB4"/>
    <w:rsid w:val="009C7FCD"/>
    <w:rsid w:val="009D0672"/>
    <w:rsid w:val="009D0B3A"/>
    <w:rsid w:val="009D0D08"/>
    <w:rsid w:val="009D0D15"/>
    <w:rsid w:val="009D0F34"/>
    <w:rsid w:val="009D0F59"/>
    <w:rsid w:val="009D28F9"/>
    <w:rsid w:val="009D2A83"/>
    <w:rsid w:val="009D4057"/>
    <w:rsid w:val="009D4719"/>
    <w:rsid w:val="009D4B19"/>
    <w:rsid w:val="009D4E5D"/>
    <w:rsid w:val="009D6DFF"/>
    <w:rsid w:val="009D72F7"/>
    <w:rsid w:val="009D7304"/>
    <w:rsid w:val="009D7A0C"/>
    <w:rsid w:val="009D7D4A"/>
    <w:rsid w:val="009E0E68"/>
    <w:rsid w:val="009E1ECD"/>
    <w:rsid w:val="009E227C"/>
    <w:rsid w:val="009E2973"/>
    <w:rsid w:val="009E329C"/>
    <w:rsid w:val="009E3D5E"/>
    <w:rsid w:val="009E3E1C"/>
    <w:rsid w:val="009E4025"/>
    <w:rsid w:val="009E438A"/>
    <w:rsid w:val="009E45F4"/>
    <w:rsid w:val="009E465A"/>
    <w:rsid w:val="009E5FF5"/>
    <w:rsid w:val="009E6090"/>
    <w:rsid w:val="009E6AC1"/>
    <w:rsid w:val="009E6B0D"/>
    <w:rsid w:val="009E6FCC"/>
    <w:rsid w:val="009E7AED"/>
    <w:rsid w:val="009F070F"/>
    <w:rsid w:val="009F07EE"/>
    <w:rsid w:val="009F0C71"/>
    <w:rsid w:val="009F1273"/>
    <w:rsid w:val="009F205A"/>
    <w:rsid w:val="009F2666"/>
    <w:rsid w:val="009F310F"/>
    <w:rsid w:val="009F35CE"/>
    <w:rsid w:val="009F4260"/>
    <w:rsid w:val="009F4447"/>
    <w:rsid w:val="009F4FC1"/>
    <w:rsid w:val="009F5B59"/>
    <w:rsid w:val="009F61CB"/>
    <w:rsid w:val="009F6F44"/>
    <w:rsid w:val="009F70A1"/>
    <w:rsid w:val="009F741D"/>
    <w:rsid w:val="009F7857"/>
    <w:rsid w:val="00A0024C"/>
    <w:rsid w:val="00A004FA"/>
    <w:rsid w:val="00A00D67"/>
    <w:rsid w:val="00A00F32"/>
    <w:rsid w:val="00A01448"/>
    <w:rsid w:val="00A0278C"/>
    <w:rsid w:val="00A02C1B"/>
    <w:rsid w:val="00A02D67"/>
    <w:rsid w:val="00A0366B"/>
    <w:rsid w:val="00A03D24"/>
    <w:rsid w:val="00A04006"/>
    <w:rsid w:val="00A04751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758"/>
    <w:rsid w:val="00A13870"/>
    <w:rsid w:val="00A14871"/>
    <w:rsid w:val="00A14C8A"/>
    <w:rsid w:val="00A151B0"/>
    <w:rsid w:val="00A15945"/>
    <w:rsid w:val="00A15B44"/>
    <w:rsid w:val="00A16442"/>
    <w:rsid w:val="00A16EB8"/>
    <w:rsid w:val="00A1742E"/>
    <w:rsid w:val="00A200B1"/>
    <w:rsid w:val="00A21291"/>
    <w:rsid w:val="00A2162A"/>
    <w:rsid w:val="00A22407"/>
    <w:rsid w:val="00A2264C"/>
    <w:rsid w:val="00A22A75"/>
    <w:rsid w:val="00A23712"/>
    <w:rsid w:val="00A239BA"/>
    <w:rsid w:val="00A23C8D"/>
    <w:rsid w:val="00A240C5"/>
    <w:rsid w:val="00A247FE"/>
    <w:rsid w:val="00A24947"/>
    <w:rsid w:val="00A24B1B"/>
    <w:rsid w:val="00A25001"/>
    <w:rsid w:val="00A255F7"/>
    <w:rsid w:val="00A259CE"/>
    <w:rsid w:val="00A25AC2"/>
    <w:rsid w:val="00A25DAF"/>
    <w:rsid w:val="00A25E73"/>
    <w:rsid w:val="00A2649E"/>
    <w:rsid w:val="00A265C2"/>
    <w:rsid w:val="00A266BE"/>
    <w:rsid w:val="00A272B0"/>
    <w:rsid w:val="00A2751C"/>
    <w:rsid w:val="00A27EC4"/>
    <w:rsid w:val="00A300D2"/>
    <w:rsid w:val="00A303C8"/>
    <w:rsid w:val="00A303CA"/>
    <w:rsid w:val="00A312D0"/>
    <w:rsid w:val="00A31842"/>
    <w:rsid w:val="00A31ED7"/>
    <w:rsid w:val="00A32E5D"/>
    <w:rsid w:val="00A32EE5"/>
    <w:rsid w:val="00A33215"/>
    <w:rsid w:val="00A33AC9"/>
    <w:rsid w:val="00A33AD5"/>
    <w:rsid w:val="00A33E98"/>
    <w:rsid w:val="00A34BA2"/>
    <w:rsid w:val="00A34E14"/>
    <w:rsid w:val="00A3510A"/>
    <w:rsid w:val="00A35791"/>
    <w:rsid w:val="00A358F2"/>
    <w:rsid w:val="00A35E3E"/>
    <w:rsid w:val="00A36933"/>
    <w:rsid w:val="00A36C02"/>
    <w:rsid w:val="00A37068"/>
    <w:rsid w:val="00A37310"/>
    <w:rsid w:val="00A376B5"/>
    <w:rsid w:val="00A377CF"/>
    <w:rsid w:val="00A37DEE"/>
    <w:rsid w:val="00A37EA4"/>
    <w:rsid w:val="00A37F72"/>
    <w:rsid w:val="00A4001C"/>
    <w:rsid w:val="00A4059E"/>
    <w:rsid w:val="00A4064F"/>
    <w:rsid w:val="00A426FC"/>
    <w:rsid w:val="00A42DC1"/>
    <w:rsid w:val="00A42E60"/>
    <w:rsid w:val="00A4320C"/>
    <w:rsid w:val="00A439EB"/>
    <w:rsid w:val="00A45223"/>
    <w:rsid w:val="00A4574A"/>
    <w:rsid w:val="00A46422"/>
    <w:rsid w:val="00A46836"/>
    <w:rsid w:val="00A46858"/>
    <w:rsid w:val="00A46889"/>
    <w:rsid w:val="00A46AE2"/>
    <w:rsid w:val="00A46F45"/>
    <w:rsid w:val="00A47936"/>
    <w:rsid w:val="00A47C91"/>
    <w:rsid w:val="00A47D20"/>
    <w:rsid w:val="00A502F0"/>
    <w:rsid w:val="00A50759"/>
    <w:rsid w:val="00A50BA3"/>
    <w:rsid w:val="00A50CBE"/>
    <w:rsid w:val="00A50F79"/>
    <w:rsid w:val="00A5185A"/>
    <w:rsid w:val="00A51B69"/>
    <w:rsid w:val="00A527A4"/>
    <w:rsid w:val="00A52C5E"/>
    <w:rsid w:val="00A534AD"/>
    <w:rsid w:val="00A53F34"/>
    <w:rsid w:val="00A54AD0"/>
    <w:rsid w:val="00A54BF5"/>
    <w:rsid w:val="00A5528D"/>
    <w:rsid w:val="00A553E0"/>
    <w:rsid w:val="00A5570C"/>
    <w:rsid w:val="00A56701"/>
    <w:rsid w:val="00A56CA0"/>
    <w:rsid w:val="00A56FD9"/>
    <w:rsid w:val="00A5726A"/>
    <w:rsid w:val="00A60172"/>
    <w:rsid w:val="00A601B5"/>
    <w:rsid w:val="00A61202"/>
    <w:rsid w:val="00A613AE"/>
    <w:rsid w:val="00A616E4"/>
    <w:rsid w:val="00A61D01"/>
    <w:rsid w:val="00A62AC9"/>
    <w:rsid w:val="00A62EB1"/>
    <w:rsid w:val="00A6434F"/>
    <w:rsid w:val="00A648D6"/>
    <w:rsid w:val="00A64CA4"/>
    <w:rsid w:val="00A64FDA"/>
    <w:rsid w:val="00A663A8"/>
    <w:rsid w:val="00A6669D"/>
    <w:rsid w:val="00A673C9"/>
    <w:rsid w:val="00A67DA2"/>
    <w:rsid w:val="00A70AF3"/>
    <w:rsid w:val="00A70F68"/>
    <w:rsid w:val="00A71B11"/>
    <w:rsid w:val="00A7201D"/>
    <w:rsid w:val="00A72CD8"/>
    <w:rsid w:val="00A72E36"/>
    <w:rsid w:val="00A73858"/>
    <w:rsid w:val="00A74292"/>
    <w:rsid w:val="00A74487"/>
    <w:rsid w:val="00A745DA"/>
    <w:rsid w:val="00A74D78"/>
    <w:rsid w:val="00A7535D"/>
    <w:rsid w:val="00A75AF2"/>
    <w:rsid w:val="00A75B96"/>
    <w:rsid w:val="00A76899"/>
    <w:rsid w:val="00A76A29"/>
    <w:rsid w:val="00A76BE7"/>
    <w:rsid w:val="00A76C89"/>
    <w:rsid w:val="00A770F8"/>
    <w:rsid w:val="00A774BA"/>
    <w:rsid w:val="00A77789"/>
    <w:rsid w:val="00A77E87"/>
    <w:rsid w:val="00A807BE"/>
    <w:rsid w:val="00A80849"/>
    <w:rsid w:val="00A81CF2"/>
    <w:rsid w:val="00A82115"/>
    <w:rsid w:val="00A8215A"/>
    <w:rsid w:val="00A821B9"/>
    <w:rsid w:val="00A821BF"/>
    <w:rsid w:val="00A84709"/>
    <w:rsid w:val="00A850BC"/>
    <w:rsid w:val="00A85403"/>
    <w:rsid w:val="00A8597F"/>
    <w:rsid w:val="00A86772"/>
    <w:rsid w:val="00A869FB"/>
    <w:rsid w:val="00A86EBF"/>
    <w:rsid w:val="00A8797E"/>
    <w:rsid w:val="00A87AC8"/>
    <w:rsid w:val="00A9046F"/>
    <w:rsid w:val="00A90749"/>
    <w:rsid w:val="00A916BC"/>
    <w:rsid w:val="00A9210A"/>
    <w:rsid w:val="00A92C04"/>
    <w:rsid w:val="00A92E23"/>
    <w:rsid w:val="00A92F34"/>
    <w:rsid w:val="00A93E16"/>
    <w:rsid w:val="00A945F1"/>
    <w:rsid w:val="00A95548"/>
    <w:rsid w:val="00A96708"/>
    <w:rsid w:val="00A96E43"/>
    <w:rsid w:val="00A97BCE"/>
    <w:rsid w:val="00AA0613"/>
    <w:rsid w:val="00AA06C4"/>
    <w:rsid w:val="00AA0D36"/>
    <w:rsid w:val="00AA1B04"/>
    <w:rsid w:val="00AA1BDE"/>
    <w:rsid w:val="00AA3470"/>
    <w:rsid w:val="00AA3E52"/>
    <w:rsid w:val="00AA4785"/>
    <w:rsid w:val="00AA4B7B"/>
    <w:rsid w:val="00AA4C45"/>
    <w:rsid w:val="00AA4F39"/>
    <w:rsid w:val="00AA500D"/>
    <w:rsid w:val="00AA511D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76D"/>
    <w:rsid w:val="00AB0C9A"/>
    <w:rsid w:val="00AB1138"/>
    <w:rsid w:val="00AB11D5"/>
    <w:rsid w:val="00AB13D3"/>
    <w:rsid w:val="00AB1C26"/>
    <w:rsid w:val="00AB200A"/>
    <w:rsid w:val="00AB31E3"/>
    <w:rsid w:val="00AB4410"/>
    <w:rsid w:val="00AB4D56"/>
    <w:rsid w:val="00AB4EB4"/>
    <w:rsid w:val="00AB58DE"/>
    <w:rsid w:val="00AB5CE5"/>
    <w:rsid w:val="00AB61D6"/>
    <w:rsid w:val="00AB63A7"/>
    <w:rsid w:val="00AB63BA"/>
    <w:rsid w:val="00AB6978"/>
    <w:rsid w:val="00AB715D"/>
    <w:rsid w:val="00AB7788"/>
    <w:rsid w:val="00AC052A"/>
    <w:rsid w:val="00AC0D9D"/>
    <w:rsid w:val="00AC1015"/>
    <w:rsid w:val="00AC1883"/>
    <w:rsid w:val="00AC1C73"/>
    <w:rsid w:val="00AC2AD0"/>
    <w:rsid w:val="00AC3162"/>
    <w:rsid w:val="00AC3198"/>
    <w:rsid w:val="00AC31F2"/>
    <w:rsid w:val="00AC3A69"/>
    <w:rsid w:val="00AC493F"/>
    <w:rsid w:val="00AC4DBA"/>
    <w:rsid w:val="00AC586B"/>
    <w:rsid w:val="00AC58EA"/>
    <w:rsid w:val="00AC6029"/>
    <w:rsid w:val="00AC65D1"/>
    <w:rsid w:val="00AC70D5"/>
    <w:rsid w:val="00AC7207"/>
    <w:rsid w:val="00AD06B8"/>
    <w:rsid w:val="00AD0A6B"/>
    <w:rsid w:val="00AD0F1B"/>
    <w:rsid w:val="00AD14EA"/>
    <w:rsid w:val="00AD1755"/>
    <w:rsid w:val="00AD1A94"/>
    <w:rsid w:val="00AD1F9C"/>
    <w:rsid w:val="00AD2D70"/>
    <w:rsid w:val="00AD2FA3"/>
    <w:rsid w:val="00AD3207"/>
    <w:rsid w:val="00AD33DB"/>
    <w:rsid w:val="00AD3D9A"/>
    <w:rsid w:val="00AD45B3"/>
    <w:rsid w:val="00AD4C6E"/>
    <w:rsid w:val="00AD5261"/>
    <w:rsid w:val="00AD5361"/>
    <w:rsid w:val="00AD5758"/>
    <w:rsid w:val="00AD614A"/>
    <w:rsid w:val="00AD63F5"/>
    <w:rsid w:val="00AD7186"/>
    <w:rsid w:val="00AD75D6"/>
    <w:rsid w:val="00AD7A90"/>
    <w:rsid w:val="00AD7D0D"/>
    <w:rsid w:val="00AE0EE1"/>
    <w:rsid w:val="00AE213A"/>
    <w:rsid w:val="00AE2C64"/>
    <w:rsid w:val="00AE4793"/>
    <w:rsid w:val="00AE47BF"/>
    <w:rsid w:val="00AE47D0"/>
    <w:rsid w:val="00AE49A5"/>
    <w:rsid w:val="00AE5CF3"/>
    <w:rsid w:val="00AE7C06"/>
    <w:rsid w:val="00AF01AE"/>
    <w:rsid w:val="00AF0A43"/>
    <w:rsid w:val="00AF0E0A"/>
    <w:rsid w:val="00AF15FD"/>
    <w:rsid w:val="00AF1733"/>
    <w:rsid w:val="00AF224F"/>
    <w:rsid w:val="00AF23B4"/>
    <w:rsid w:val="00AF2640"/>
    <w:rsid w:val="00AF2B02"/>
    <w:rsid w:val="00AF2C47"/>
    <w:rsid w:val="00AF2EBF"/>
    <w:rsid w:val="00AF30EA"/>
    <w:rsid w:val="00AF3497"/>
    <w:rsid w:val="00AF4235"/>
    <w:rsid w:val="00AF4D29"/>
    <w:rsid w:val="00AF5111"/>
    <w:rsid w:val="00AF54C5"/>
    <w:rsid w:val="00AF5C00"/>
    <w:rsid w:val="00AF615B"/>
    <w:rsid w:val="00AF6764"/>
    <w:rsid w:val="00AF6841"/>
    <w:rsid w:val="00AF71A7"/>
    <w:rsid w:val="00AF76BE"/>
    <w:rsid w:val="00AF780F"/>
    <w:rsid w:val="00AF7A99"/>
    <w:rsid w:val="00AF7AC8"/>
    <w:rsid w:val="00B010F1"/>
    <w:rsid w:val="00B01297"/>
    <w:rsid w:val="00B0193A"/>
    <w:rsid w:val="00B020A1"/>
    <w:rsid w:val="00B02110"/>
    <w:rsid w:val="00B029A4"/>
    <w:rsid w:val="00B02BC1"/>
    <w:rsid w:val="00B03429"/>
    <w:rsid w:val="00B03547"/>
    <w:rsid w:val="00B048CF"/>
    <w:rsid w:val="00B0543C"/>
    <w:rsid w:val="00B05B7B"/>
    <w:rsid w:val="00B067E2"/>
    <w:rsid w:val="00B0775A"/>
    <w:rsid w:val="00B10175"/>
    <w:rsid w:val="00B10B68"/>
    <w:rsid w:val="00B114A0"/>
    <w:rsid w:val="00B11526"/>
    <w:rsid w:val="00B11AE2"/>
    <w:rsid w:val="00B12799"/>
    <w:rsid w:val="00B12929"/>
    <w:rsid w:val="00B13082"/>
    <w:rsid w:val="00B1368F"/>
    <w:rsid w:val="00B13AC5"/>
    <w:rsid w:val="00B1490A"/>
    <w:rsid w:val="00B14B61"/>
    <w:rsid w:val="00B1519F"/>
    <w:rsid w:val="00B151E7"/>
    <w:rsid w:val="00B1560F"/>
    <w:rsid w:val="00B15C99"/>
    <w:rsid w:val="00B15D5B"/>
    <w:rsid w:val="00B16928"/>
    <w:rsid w:val="00B20215"/>
    <w:rsid w:val="00B20ECC"/>
    <w:rsid w:val="00B213B0"/>
    <w:rsid w:val="00B21641"/>
    <w:rsid w:val="00B22172"/>
    <w:rsid w:val="00B22874"/>
    <w:rsid w:val="00B23058"/>
    <w:rsid w:val="00B23A02"/>
    <w:rsid w:val="00B23D99"/>
    <w:rsid w:val="00B23F04"/>
    <w:rsid w:val="00B242AE"/>
    <w:rsid w:val="00B268E4"/>
    <w:rsid w:val="00B274A8"/>
    <w:rsid w:val="00B27A15"/>
    <w:rsid w:val="00B27CB9"/>
    <w:rsid w:val="00B30364"/>
    <w:rsid w:val="00B30AC4"/>
    <w:rsid w:val="00B30E20"/>
    <w:rsid w:val="00B30F01"/>
    <w:rsid w:val="00B3100C"/>
    <w:rsid w:val="00B311C9"/>
    <w:rsid w:val="00B3130A"/>
    <w:rsid w:val="00B3174C"/>
    <w:rsid w:val="00B31A53"/>
    <w:rsid w:val="00B322B4"/>
    <w:rsid w:val="00B32479"/>
    <w:rsid w:val="00B325BD"/>
    <w:rsid w:val="00B326F9"/>
    <w:rsid w:val="00B3293E"/>
    <w:rsid w:val="00B32BF8"/>
    <w:rsid w:val="00B3320A"/>
    <w:rsid w:val="00B33454"/>
    <w:rsid w:val="00B3387D"/>
    <w:rsid w:val="00B33952"/>
    <w:rsid w:val="00B33A63"/>
    <w:rsid w:val="00B342EC"/>
    <w:rsid w:val="00B34AC9"/>
    <w:rsid w:val="00B34CE3"/>
    <w:rsid w:val="00B34CFD"/>
    <w:rsid w:val="00B34DE0"/>
    <w:rsid w:val="00B35284"/>
    <w:rsid w:val="00B35550"/>
    <w:rsid w:val="00B35D2E"/>
    <w:rsid w:val="00B3759A"/>
    <w:rsid w:val="00B377AB"/>
    <w:rsid w:val="00B404D6"/>
    <w:rsid w:val="00B40700"/>
    <w:rsid w:val="00B40900"/>
    <w:rsid w:val="00B4161F"/>
    <w:rsid w:val="00B43538"/>
    <w:rsid w:val="00B4380E"/>
    <w:rsid w:val="00B43AAF"/>
    <w:rsid w:val="00B43C8F"/>
    <w:rsid w:val="00B43F4D"/>
    <w:rsid w:val="00B443B4"/>
    <w:rsid w:val="00B4555E"/>
    <w:rsid w:val="00B45845"/>
    <w:rsid w:val="00B45CF2"/>
    <w:rsid w:val="00B46A57"/>
    <w:rsid w:val="00B472F9"/>
    <w:rsid w:val="00B474EE"/>
    <w:rsid w:val="00B475C8"/>
    <w:rsid w:val="00B47AD5"/>
    <w:rsid w:val="00B53057"/>
    <w:rsid w:val="00B53145"/>
    <w:rsid w:val="00B5349B"/>
    <w:rsid w:val="00B53A32"/>
    <w:rsid w:val="00B543E3"/>
    <w:rsid w:val="00B54AAA"/>
    <w:rsid w:val="00B55968"/>
    <w:rsid w:val="00B56561"/>
    <w:rsid w:val="00B56AA4"/>
    <w:rsid w:val="00B572A5"/>
    <w:rsid w:val="00B5744C"/>
    <w:rsid w:val="00B57AF0"/>
    <w:rsid w:val="00B6142C"/>
    <w:rsid w:val="00B619DC"/>
    <w:rsid w:val="00B61EA0"/>
    <w:rsid w:val="00B6254B"/>
    <w:rsid w:val="00B62948"/>
    <w:rsid w:val="00B62987"/>
    <w:rsid w:val="00B62F81"/>
    <w:rsid w:val="00B63143"/>
    <w:rsid w:val="00B63318"/>
    <w:rsid w:val="00B63A86"/>
    <w:rsid w:val="00B63B84"/>
    <w:rsid w:val="00B64249"/>
    <w:rsid w:val="00B64354"/>
    <w:rsid w:val="00B651C7"/>
    <w:rsid w:val="00B6542C"/>
    <w:rsid w:val="00B65A8E"/>
    <w:rsid w:val="00B65CE3"/>
    <w:rsid w:val="00B66057"/>
    <w:rsid w:val="00B66740"/>
    <w:rsid w:val="00B668AA"/>
    <w:rsid w:val="00B67FA1"/>
    <w:rsid w:val="00B7027A"/>
    <w:rsid w:val="00B70D7B"/>
    <w:rsid w:val="00B7187B"/>
    <w:rsid w:val="00B7194A"/>
    <w:rsid w:val="00B74CD1"/>
    <w:rsid w:val="00B7535E"/>
    <w:rsid w:val="00B75AB4"/>
    <w:rsid w:val="00B75EF3"/>
    <w:rsid w:val="00B76851"/>
    <w:rsid w:val="00B7735B"/>
    <w:rsid w:val="00B77583"/>
    <w:rsid w:val="00B7758E"/>
    <w:rsid w:val="00B80112"/>
    <w:rsid w:val="00B80923"/>
    <w:rsid w:val="00B80BD9"/>
    <w:rsid w:val="00B81198"/>
    <w:rsid w:val="00B812D9"/>
    <w:rsid w:val="00B8151D"/>
    <w:rsid w:val="00B823F7"/>
    <w:rsid w:val="00B8271E"/>
    <w:rsid w:val="00B827A0"/>
    <w:rsid w:val="00B83C9B"/>
    <w:rsid w:val="00B840AF"/>
    <w:rsid w:val="00B84427"/>
    <w:rsid w:val="00B84D73"/>
    <w:rsid w:val="00B84F38"/>
    <w:rsid w:val="00B86174"/>
    <w:rsid w:val="00B873B7"/>
    <w:rsid w:val="00B873E6"/>
    <w:rsid w:val="00B875D4"/>
    <w:rsid w:val="00B90427"/>
    <w:rsid w:val="00B90523"/>
    <w:rsid w:val="00B90B70"/>
    <w:rsid w:val="00B90BEE"/>
    <w:rsid w:val="00B90C3C"/>
    <w:rsid w:val="00B91A1E"/>
    <w:rsid w:val="00B9274F"/>
    <w:rsid w:val="00B92CB8"/>
    <w:rsid w:val="00B9308B"/>
    <w:rsid w:val="00B944A1"/>
    <w:rsid w:val="00B9559C"/>
    <w:rsid w:val="00B95CAF"/>
    <w:rsid w:val="00B961DD"/>
    <w:rsid w:val="00B967D1"/>
    <w:rsid w:val="00B96BFF"/>
    <w:rsid w:val="00B96C06"/>
    <w:rsid w:val="00B9785B"/>
    <w:rsid w:val="00BA0074"/>
    <w:rsid w:val="00BA0664"/>
    <w:rsid w:val="00BA0ABD"/>
    <w:rsid w:val="00BA0C0B"/>
    <w:rsid w:val="00BA1561"/>
    <w:rsid w:val="00BA17F2"/>
    <w:rsid w:val="00BA19B0"/>
    <w:rsid w:val="00BA3362"/>
    <w:rsid w:val="00BA3EDF"/>
    <w:rsid w:val="00BA4028"/>
    <w:rsid w:val="00BA489D"/>
    <w:rsid w:val="00BA4DC3"/>
    <w:rsid w:val="00BA5457"/>
    <w:rsid w:val="00BA60A7"/>
    <w:rsid w:val="00BA689F"/>
    <w:rsid w:val="00BA69E0"/>
    <w:rsid w:val="00BA70D3"/>
    <w:rsid w:val="00BA7560"/>
    <w:rsid w:val="00BA7FA2"/>
    <w:rsid w:val="00BB03BA"/>
    <w:rsid w:val="00BB03D7"/>
    <w:rsid w:val="00BB0F49"/>
    <w:rsid w:val="00BB252C"/>
    <w:rsid w:val="00BB2949"/>
    <w:rsid w:val="00BB2B1E"/>
    <w:rsid w:val="00BB2FEF"/>
    <w:rsid w:val="00BB3172"/>
    <w:rsid w:val="00BB38EF"/>
    <w:rsid w:val="00BB3BAF"/>
    <w:rsid w:val="00BB3D98"/>
    <w:rsid w:val="00BB3DBB"/>
    <w:rsid w:val="00BB4171"/>
    <w:rsid w:val="00BB4593"/>
    <w:rsid w:val="00BB5883"/>
    <w:rsid w:val="00BB5E99"/>
    <w:rsid w:val="00BB5F57"/>
    <w:rsid w:val="00BB61F8"/>
    <w:rsid w:val="00BB64FB"/>
    <w:rsid w:val="00BB65DB"/>
    <w:rsid w:val="00BB7089"/>
    <w:rsid w:val="00BB7A23"/>
    <w:rsid w:val="00BC0D81"/>
    <w:rsid w:val="00BC1E6E"/>
    <w:rsid w:val="00BC2171"/>
    <w:rsid w:val="00BC22A2"/>
    <w:rsid w:val="00BC2E95"/>
    <w:rsid w:val="00BC3218"/>
    <w:rsid w:val="00BC3A35"/>
    <w:rsid w:val="00BC4522"/>
    <w:rsid w:val="00BC5642"/>
    <w:rsid w:val="00BC5D85"/>
    <w:rsid w:val="00BC6938"/>
    <w:rsid w:val="00BC6AC7"/>
    <w:rsid w:val="00BC6F92"/>
    <w:rsid w:val="00BC72BF"/>
    <w:rsid w:val="00BC7429"/>
    <w:rsid w:val="00BD0A07"/>
    <w:rsid w:val="00BD1026"/>
    <w:rsid w:val="00BD1424"/>
    <w:rsid w:val="00BD1E8F"/>
    <w:rsid w:val="00BD2986"/>
    <w:rsid w:val="00BD2B01"/>
    <w:rsid w:val="00BD2DC1"/>
    <w:rsid w:val="00BD31ED"/>
    <w:rsid w:val="00BD366B"/>
    <w:rsid w:val="00BD4005"/>
    <w:rsid w:val="00BD486F"/>
    <w:rsid w:val="00BD59DC"/>
    <w:rsid w:val="00BD6A92"/>
    <w:rsid w:val="00BD6C11"/>
    <w:rsid w:val="00BD7D7A"/>
    <w:rsid w:val="00BE0146"/>
    <w:rsid w:val="00BE0F67"/>
    <w:rsid w:val="00BE10F7"/>
    <w:rsid w:val="00BE13DD"/>
    <w:rsid w:val="00BE2A91"/>
    <w:rsid w:val="00BE3D77"/>
    <w:rsid w:val="00BE4372"/>
    <w:rsid w:val="00BE43E8"/>
    <w:rsid w:val="00BE45CA"/>
    <w:rsid w:val="00BE4CDE"/>
    <w:rsid w:val="00BE505D"/>
    <w:rsid w:val="00BE530B"/>
    <w:rsid w:val="00BE6297"/>
    <w:rsid w:val="00BE7601"/>
    <w:rsid w:val="00BE7AF7"/>
    <w:rsid w:val="00BE7BFD"/>
    <w:rsid w:val="00BE7E44"/>
    <w:rsid w:val="00BF0032"/>
    <w:rsid w:val="00BF015C"/>
    <w:rsid w:val="00BF0991"/>
    <w:rsid w:val="00BF0C0B"/>
    <w:rsid w:val="00BF0FA5"/>
    <w:rsid w:val="00BF1611"/>
    <w:rsid w:val="00BF2633"/>
    <w:rsid w:val="00BF277A"/>
    <w:rsid w:val="00BF3189"/>
    <w:rsid w:val="00BF32CC"/>
    <w:rsid w:val="00BF4151"/>
    <w:rsid w:val="00BF4238"/>
    <w:rsid w:val="00BF4477"/>
    <w:rsid w:val="00BF47B1"/>
    <w:rsid w:val="00BF49A9"/>
    <w:rsid w:val="00BF4AE7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6B9"/>
    <w:rsid w:val="00C016C3"/>
    <w:rsid w:val="00C017FD"/>
    <w:rsid w:val="00C01B18"/>
    <w:rsid w:val="00C02165"/>
    <w:rsid w:val="00C02318"/>
    <w:rsid w:val="00C0376B"/>
    <w:rsid w:val="00C03C50"/>
    <w:rsid w:val="00C03DF5"/>
    <w:rsid w:val="00C046B8"/>
    <w:rsid w:val="00C047A3"/>
    <w:rsid w:val="00C052E5"/>
    <w:rsid w:val="00C0537E"/>
    <w:rsid w:val="00C065B6"/>
    <w:rsid w:val="00C0669E"/>
    <w:rsid w:val="00C071F5"/>
    <w:rsid w:val="00C07A4F"/>
    <w:rsid w:val="00C07A90"/>
    <w:rsid w:val="00C100EC"/>
    <w:rsid w:val="00C102E1"/>
    <w:rsid w:val="00C10591"/>
    <w:rsid w:val="00C10BCA"/>
    <w:rsid w:val="00C10F7D"/>
    <w:rsid w:val="00C117CC"/>
    <w:rsid w:val="00C11825"/>
    <w:rsid w:val="00C12ACC"/>
    <w:rsid w:val="00C12E35"/>
    <w:rsid w:val="00C12F6E"/>
    <w:rsid w:val="00C137F8"/>
    <w:rsid w:val="00C1483F"/>
    <w:rsid w:val="00C14E8E"/>
    <w:rsid w:val="00C15157"/>
    <w:rsid w:val="00C15492"/>
    <w:rsid w:val="00C15DBF"/>
    <w:rsid w:val="00C1606F"/>
    <w:rsid w:val="00C1655A"/>
    <w:rsid w:val="00C16E9E"/>
    <w:rsid w:val="00C17429"/>
    <w:rsid w:val="00C17D21"/>
    <w:rsid w:val="00C17DE1"/>
    <w:rsid w:val="00C17F4B"/>
    <w:rsid w:val="00C205FD"/>
    <w:rsid w:val="00C20B03"/>
    <w:rsid w:val="00C216B2"/>
    <w:rsid w:val="00C216B3"/>
    <w:rsid w:val="00C21818"/>
    <w:rsid w:val="00C21B0C"/>
    <w:rsid w:val="00C22BA8"/>
    <w:rsid w:val="00C22DB6"/>
    <w:rsid w:val="00C2308B"/>
    <w:rsid w:val="00C23230"/>
    <w:rsid w:val="00C2355C"/>
    <w:rsid w:val="00C24A96"/>
    <w:rsid w:val="00C262F9"/>
    <w:rsid w:val="00C263C5"/>
    <w:rsid w:val="00C26C3B"/>
    <w:rsid w:val="00C26F43"/>
    <w:rsid w:val="00C27083"/>
    <w:rsid w:val="00C27360"/>
    <w:rsid w:val="00C27505"/>
    <w:rsid w:val="00C30627"/>
    <w:rsid w:val="00C306B6"/>
    <w:rsid w:val="00C3125B"/>
    <w:rsid w:val="00C332D4"/>
    <w:rsid w:val="00C33656"/>
    <w:rsid w:val="00C339D5"/>
    <w:rsid w:val="00C33A99"/>
    <w:rsid w:val="00C33DC3"/>
    <w:rsid w:val="00C3435A"/>
    <w:rsid w:val="00C346F1"/>
    <w:rsid w:val="00C3495E"/>
    <w:rsid w:val="00C3496A"/>
    <w:rsid w:val="00C351C1"/>
    <w:rsid w:val="00C356F6"/>
    <w:rsid w:val="00C359B0"/>
    <w:rsid w:val="00C370DA"/>
    <w:rsid w:val="00C3740A"/>
    <w:rsid w:val="00C374BF"/>
    <w:rsid w:val="00C37A3E"/>
    <w:rsid w:val="00C40115"/>
    <w:rsid w:val="00C401A0"/>
    <w:rsid w:val="00C4053C"/>
    <w:rsid w:val="00C4055A"/>
    <w:rsid w:val="00C40BC6"/>
    <w:rsid w:val="00C40FF0"/>
    <w:rsid w:val="00C41193"/>
    <w:rsid w:val="00C41630"/>
    <w:rsid w:val="00C41CB4"/>
    <w:rsid w:val="00C423E1"/>
    <w:rsid w:val="00C43116"/>
    <w:rsid w:val="00C43331"/>
    <w:rsid w:val="00C43770"/>
    <w:rsid w:val="00C43DC0"/>
    <w:rsid w:val="00C44830"/>
    <w:rsid w:val="00C4556C"/>
    <w:rsid w:val="00C45AEA"/>
    <w:rsid w:val="00C46623"/>
    <w:rsid w:val="00C4706D"/>
    <w:rsid w:val="00C5055D"/>
    <w:rsid w:val="00C5073A"/>
    <w:rsid w:val="00C508D5"/>
    <w:rsid w:val="00C50D15"/>
    <w:rsid w:val="00C510CC"/>
    <w:rsid w:val="00C510DA"/>
    <w:rsid w:val="00C5130A"/>
    <w:rsid w:val="00C51AEE"/>
    <w:rsid w:val="00C51ECA"/>
    <w:rsid w:val="00C523D7"/>
    <w:rsid w:val="00C52EE3"/>
    <w:rsid w:val="00C530F2"/>
    <w:rsid w:val="00C53204"/>
    <w:rsid w:val="00C53209"/>
    <w:rsid w:val="00C53938"/>
    <w:rsid w:val="00C53C0B"/>
    <w:rsid w:val="00C54040"/>
    <w:rsid w:val="00C543F6"/>
    <w:rsid w:val="00C55202"/>
    <w:rsid w:val="00C55524"/>
    <w:rsid w:val="00C558D0"/>
    <w:rsid w:val="00C55970"/>
    <w:rsid w:val="00C55A38"/>
    <w:rsid w:val="00C55A4C"/>
    <w:rsid w:val="00C55BBB"/>
    <w:rsid w:val="00C55C35"/>
    <w:rsid w:val="00C56228"/>
    <w:rsid w:val="00C56236"/>
    <w:rsid w:val="00C56841"/>
    <w:rsid w:val="00C56A1F"/>
    <w:rsid w:val="00C56D28"/>
    <w:rsid w:val="00C56E1C"/>
    <w:rsid w:val="00C57695"/>
    <w:rsid w:val="00C57823"/>
    <w:rsid w:val="00C5785C"/>
    <w:rsid w:val="00C61162"/>
    <w:rsid w:val="00C61928"/>
    <w:rsid w:val="00C61B73"/>
    <w:rsid w:val="00C624AF"/>
    <w:rsid w:val="00C62C93"/>
    <w:rsid w:val="00C62E60"/>
    <w:rsid w:val="00C630DA"/>
    <w:rsid w:val="00C635EC"/>
    <w:rsid w:val="00C63663"/>
    <w:rsid w:val="00C63A64"/>
    <w:rsid w:val="00C64129"/>
    <w:rsid w:val="00C64542"/>
    <w:rsid w:val="00C64BCE"/>
    <w:rsid w:val="00C652A2"/>
    <w:rsid w:val="00C656EA"/>
    <w:rsid w:val="00C65DB4"/>
    <w:rsid w:val="00C6647A"/>
    <w:rsid w:val="00C66B6F"/>
    <w:rsid w:val="00C672D5"/>
    <w:rsid w:val="00C67907"/>
    <w:rsid w:val="00C70A45"/>
    <w:rsid w:val="00C70AB2"/>
    <w:rsid w:val="00C70F11"/>
    <w:rsid w:val="00C7128E"/>
    <w:rsid w:val="00C71496"/>
    <w:rsid w:val="00C71629"/>
    <w:rsid w:val="00C716AD"/>
    <w:rsid w:val="00C718D3"/>
    <w:rsid w:val="00C722A3"/>
    <w:rsid w:val="00C72B06"/>
    <w:rsid w:val="00C7309B"/>
    <w:rsid w:val="00C745FF"/>
    <w:rsid w:val="00C74CA6"/>
    <w:rsid w:val="00C74D31"/>
    <w:rsid w:val="00C75EC2"/>
    <w:rsid w:val="00C76D66"/>
    <w:rsid w:val="00C76E4A"/>
    <w:rsid w:val="00C777E0"/>
    <w:rsid w:val="00C7787D"/>
    <w:rsid w:val="00C8025E"/>
    <w:rsid w:val="00C8034D"/>
    <w:rsid w:val="00C80532"/>
    <w:rsid w:val="00C80A2D"/>
    <w:rsid w:val="00C81139"/>
    <w:rsid w:val="00C83C8A"/>
    <w:rsid w:val="00C848B5"/>
    <w:rsid w:val="00C85539"/>
    <w:rsid w:val="00C8562A"/>
    <w:rsid w:val="00C862D6"/>
    <w:rsid w:val="00C8641C"/>
    <w:rsid w:val="00C8676C"/>
    <w:rsid w:val="00C86B4A"/>
    <w:rsid w:val="00C86DD2"/>
    <w:rsid w:val="00C90AFA"/>
    <w:rsid w:val="00C9151A"/>
    <w:rsid w:val="00C91E43"/>
    <w:rsid w:val="00C91FB0"/>
    <w:rsid w:val="00C93F99"/>
    <w:rsid w:val="00C944C2"/>
    <w:rsid w:val="00C95032"/>
    <w:rsid w:val="00C950E1"/>
    <w:rsid w:val="00C9559F"/>
    <w:rsid w:val="00C95709"/>
    <w:rsid w:val="00C96779"/>
    <w:rsid w:val="00C96E7E"/>
    <w:rsid w:val="00C97889"/>
    <w:rsid w:val="00C978F9"/>
    <w:rsid w:val="00C979A1"/>
    <w:rsid w:val="00C97FF1"/>
    <w:rsid w:val="00CA002A"/>
    <w:rsid w:val="00CA05AA"/>
    <w:rsid w:val="00CA07CB"/>
    <w:rsid w:val="00CA0B14"/>
    <w:rsid w:val="00CA0D11"/>
    <w:rsid w:val="00CA345B"/>
    <w:rsid w:val="00CA3FF2"/>
    <w:rsid w:val="00CA413D"/>
    <w:rsid w:val="00CA5168"/>
    <w:rsid w:val="00CA52A7"/>
    <w:rsid w:val="00CA52F3"/>
    <w:rsid w:val="00CA5A81"/>
    <w:rsid w:val="00CA5D48"/>
    <w:rsid w:val="00CA64D3"/>
    <w:rsid w:val="00CA6D12"/>
    <w:rsid w:val="00CA6E31"/>
    <w:rsid w:val="00CA7357"/>
    <w:rsid w:val="00CA7A57"/>
    <w:rsid w:val="00CB00A7"/>
    <w:rsid w:val="00CB11F1"/>
    <w:rsid w:val="00CB161E"/>
    <w:rsid w:val="00CB1781"/>
    <w:rsid w:val="00CB1AB5"/>
    <w:rsid w:val="00CB33AC"/>
    <w:rsid w:val="00CB4C8B"/>
    <w:rsid w:val="00CB55D1"/>
    <w:rsid w:val="00CB6151"/>
    <w:rsid w:val="00CB6CC9"/>
    <w:rsid w:val="00CB7589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305A"/>
    <w:rsid w:val="00CC319F"/>
    <w:rsid w:val="00CC3206"/>
    <w:rsid w:val="00CC37F0"/>
    <w:rsid w:val="00CC3856"/>
    <w:rsid w:val="00CC493C"/>
    <w:rsid w:val="00CC518F"/>
    <w:rsid w:val="00CC5A2D"/>
    <w:rsid w:val="00CC6702"/>
    <w:rsid w:val="00CC7420"/>
    <w:rsid w:val="00CC7892"/>
    <w:rsid w:val="00CC7A7E"/>
    <w:rsid w:val="00CC7BE1"/>
    <w:rsid w:val="00CD0355"/>
    <w:rsid w:val="00CD12B2"/>
    <w:rsid w:val="00CD1562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DC7"/>
    <w:rsid w:val="00CD3EC2"/>
    <w:rsid w:val="00CD4155"/>
    <w:rsid w:val="00CD4905"/>
    <w:rsid w:val="00CD4F09"/>
    <w:rsid w:val="00CD4F4C"/>
    <w:rsid w:val="00CD5F8D"/>
    <w:rsid w:val="00CD5F93"/>
    <w:rsid w:val="00CD60E3"/>
    <w:rsid w:val="00CD64C5"/>
    <w:rsid w:val="00CD7D00"/>
    <w:rsid w:val="00CD7F58"/>
    <w:rsid w:val="00CE008E"/>
    <w:rsid w:val="00CE0A7F"/>
    <w:rsid w:val="00CE1451"/>
    <w:rsid w:val="00CE18D7"/>
    <w:rsid w:val="00CE1949"/>
    <w:rsid w:val="00CE1AA7"/>
    <w:rsid w:val="00CE1F62"/>
    <w:rsid w:val="00CE1FE9"/>
    <w:rsid w:val="00CE208B"/>
    <w:rsid w:val="00CE2149"/>
    <w:rsid w:val="00CE2479"/>
    <w:rsid w:val="00CE25D5"/>
    <w:rsid w:val="00CE2A59"/>
    <w:rsid w:val="00CE2CFA"/>
    <w:rsid w:val="00CE30D4"/>
    <w:rsid w:val="00CE37C1"/>
    <w:rsid w:val="00CE42D9"/>
    <w:rsid w:val="00CE4A2B"/>
    <w:rsid w:val="00CE5D17"/>
    <w:rsid w:val="00CE5D3B"/>
    <w:rsid w:val="00CE6E81"/>
    <w:rsid w:val="00CE7899"/>
    <w:rsid w:val="00CE7A6F"/>
    <w:rsid w:val="00CE7ECF"/>
    <w:rsid w:val="00CF2CAB"/>
    <w:rsid w:val="00CF2FF7"/>
    <w:rsid w:val="00CF4046"/>
    <w:rsid w:val="00CF47F0"/>
    <w:rsid w:val="00CF48F4"/>
    <w:rsid w:val="00CF5856"/>
    <w:rsid w:val="00CF5916"/>
    <w:rsid w:val="00CF6531"/>
    <w:rsid w:val="00CF6731"/>
    <w:rsid w:val="00CF6881"/>
    <w:rsid w:val="00CF6DF7"/>
    <w:rsid w:val="00CF74DA"/>
    <w:rsid w:val="00CF7DCB"/>
    <w:rsid w:val="00CF7E67"/>
    <w:rsid w:val="00CF7FB7"/>
    <w:rsid w:val="00D0040D"/>
    <w:rsid w:val="00D007A7"/>
    <w:rsid w:val="00D00DE7"/>
    <w:rsid w:val="00D01071"/>
    <w:rsid w:val="00D0133F"/>
    <w:rsid w:val="00D01360"/>
    <w:rsid w:val="00D02DFE"/>
    <w:rsid w:val="00D0399D"/>
    <w:rsid w:val="00D0428A"/>
    <w:rsid w:val="00D05DFE"/>
    <w:rsid w:val="00D065CF"/>
    <w:rsid w:val="00D06691"/>
    <w:rsid w:val="00D0689A"/>
    <w:rsid w:val="00D06A3D"/>
    <w:rsid w:val="00D0733A"/>
    <w:rsid w:val="00D07369"/>
    <w:rsid w:val="00D1082B"/>
    <w:rsid w:val="00D110A2"/>
    <w:rsid w:val="00D1161A"/>
    <w:rsid w:val="00D11A52"/>
    <w:rsid w:val="00D12F53"/>
    <w:rsid w:val="00D13338"/>
    <w:rsid w:val="00D1337E"/>
    <w:rsid w:val="00D135BA"/>
    <w:rsid w:val="00D13CB9"/>
    <w:rsid w:val="00D149D6"/>
    <w:rsid w:val="00D151E1"/>
    <w:rsid w:val="00D15C88"/>
    <w:rsid w:val="00D15C8F"/>
    <w:rsid w:val="00D15D47"/>
    <w:rsid w:val="00D16F19"/>
    <w:rsid w:val="00D16F82"/>
    <w:rsid w:val="00D17610"/>
    <w:rsid w:val="00D2037C"/>
    <w:rsid w:val="00D204DC"/>
    <w:rsid w:val="00D207EA"/>
    <w:rsid w:val="00D2118E"/>
    <w:rsid w:val="00D2163F"/>
    <w:rsid w:val="00D223A7"/>
    <w:rsid w:val="00D22821"/>
    <w:rsid w:val="00D2327C"/>
    <w:rsid w:val="00D234FB"/>
    <w:rsid w:val="00D23521"/>
    <w:rsid w:val="00D23DE7"/>
    <w:rsid w:val="00D242D0"/>
    <w:rsid w:val="00D24C86"/>
    <w:rsid w:val="00D257B2"/>
    <w:rsid w:val="00D25AE8"/>
    <w:rsid w:val="00D25D09"/>
    <w:rsid w:val="00D2630B"/>
    <w:rsid w:val="00D270FA"/>
    <w:rsid w:val="00D27E79"/>
    <w:rsid w:val="00D27FB4"/>
    <w:rsid w:val="00D30084"/>
    <w:rsid w:val="00D30956"/>
    <w:rsid w:val="00D31AD6"/>
    <w:rsid w:val="00D31ED4"/>
    <w:rsid w:val="00D31EF1"/>
    <w:rsid w:val="00D32F73"/>
    <w:rsid w:val="00D33170"/>
    <w:rsid w:val="00D331B5"/>
    <w:rsid w:val="00D333EB"/>
    <w:rsid w:val="00D3378B"/>
    <w:rsid w:val="00D33791"/>
    <w:rsid w:val="00D33BA6"/>
    <w:rsid w:val="00D3587A"/>
    <w:rsid w:val="00D35C41"/>
    <w:rsid w:val="00D35F99"/>
    <w:rsid w:val="00D36080"/>
    <w:rsid w:val="00D36473"/>
    <w:rsid w:val="00D36DE4"/>
    <w:rsid w:val="00D37591"/>
    <w:rsid w:val="00D3764C"/>
    <w:rsid w:val="00D37826"/>
    <w:rsid w:val="00D37B7D"/>
    <w:rsid w:val="00D37E04"/>
    <w:rsid w:val="00D37EDE"/>
    <w:rsid w:val="00D40A16"/>
    <w:rsid w:val="00D43012"/>
    <w:rsid w:val="00D436DF"/>
    <w:rsid w:val="00D443BE"/>
    <w:rsid w:val="00D447CA"/>
    <w:rsid w:val="00D44976"/>
    <w:rsid w:val="00D449BE"/>
    <w:rsid w:val="00D45201"/>
    <w:rsid w:val="00D454DF"/>
    <w:rsid w:val="00D45711"/>
    <w:rsid w:val="00D46EE1"/>
    <w:rsid w:val="00D4708D"/>
    <w:rsid w:val="00D47670"/>
    <w:rsid w:val="00D501E3"/>
    <w:rsid w:val="00D50C83"/>
    <w:rsid w:val="00D51248"/>
    <w:rsid w:val="00D51451"/>
    <w:rsid w:val="00D51956"/>
    <w:rsid w:val="00D51C5D"/>
    <w:rsid w:val="00D52490"/>
    <w:rsid w:val="00D52ED5"/>
    <w:rsid w:val="00D52F5B"/>
    <w:rsid w:val="00D53642"/>
    <w:rsid w:val="00D53EBE"/>
    <w:rsid w:val="00D5405C"/>
    <w:rsid w:val="00D55AD4"/>
    <w:rsid w:val="00D55DFC"/>
    <w:rsid w:val="00D55F16"/>
    <w:rsid w:val="00D57644"/>
    <w:rsid w:val="00D57D3B"/>
    <w:rsid w:val="00D57D9B"/>
    <w:rsid w:val="00D6033F"/>
    <w:rsid w:val="00D60582"/>
    <w:rsid w:val="00D6078A"/>
    <w:rsid w:val="00D615B6"/>
    <w:rsid w:val="00D617F3"/>
    <w:rsid w:val="00D61E10"/>
    <w:rsid w:val="00D62091"/>
    <w:rsid w:val="00D62D86"/>
    <w:rsid w:val="00D62F9A"/>
    <w:rsid w:val="00D63D97"/>
    <w:rsid w:val="00D64100"/>
    <w:rsid w:val="00D64861"/>
    <w:rsid w:val="00D64FA5"/>
    <w:rsid w:val="00D66673"/>
    <w:rsid w:val="00D66A5E"/>
    <w:rsid w:val="00D67152"/>
    <w:rsid w:val="00D677D9"/>
    <w:rsid w:val="00D67C0B"/>
    <w:rsid w:val="00D70753"/>
    <w:rsid w:val="00D70929"/>
    <w:rsid w:val="00D70A48"/>
    <w:rsid w:val="00D70B81"/>
    <w:rsid w:val="00D70C92"/>
    <w:rsid w:val="00D710A4"/>
    <w:rsid w:val="00D713E1"/>
    <w:rsid w:val="00D7146A"/>
    <w:rsid w:val="00D7159E"/>
    <w:rsid w:val="00D71BDB"/>
    <w:rsid w:val="00D73403"/>
    <w:rsid w:val="00D73650"/>
    <w:rsid w:val="00D73D30"/>
    <w:rsid w:val="00D745D0"/>
    <w:rsid w:val="00D747D0"/>
    <w:rsid w:val="00D74C46"/>
    <w:rsid w:val="00D75413"/>
    <w:rsid w:val="00D7546E"/>
    <w:rsid w:val="00D7588E"/>
    <w:rsid w:val="00D75C63"/>
    <w:rsid w:val="00D76860"/>
    <w:rsid w:val="00D76E83"/>
    <w:rsid w:val="00D770A8"/>
    <w:rsid w:val="00D77282"/>
    <w:rsid w:val="00D80AEA"/>
    <w:rsid w:val="00D80C9B"/>
    <w:rsid w:val="00D81306"/>
    <w:rsid w:val="00D822BC"/>
    <w:rsid w:val="00D82447"/>
    <w:rsid w:val="00D826F2"/>
    <w:rsid w:val="00D82E7F"/>
    <w:rsid w:val="00D83177"/>
    <w:rsid w:val="00D85450"/>
    <w:rsid w:val="00D86840"/>
    <w:rsid w:val="00D86A89"/>
    <w:rsid w:val="00D86D6E"/>
    <w:rsid w:val="00D87696"/>
    <w:rsid w:val="00D8787A"/>
    <w:rsid w:val="00D87950"/>
    <w:rsid w:val="00D9028C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5A1"/>
    <w:rsid w:val="00D95DF1"/>
    <w:rsid w:val="00D95E57"/>
    <w:rsid w:val="00D96465"/>
    <w:rsid w:val="00D96726"/>
    <w:rsid w:val="00D968C0"/>
    <w:rsid w:val="00D96950"/>
    <w:rsid w:val="00D96EC1"/>
    <w:rsid w:val="00D978ED"/>
    <w:rsid w:val="00D97ADE"/>
    <w:rsid w:val="00DA0080"/>
    <w:rsid w:val="00DA0219"/>
    <w:rsid w:val="00DA0683"/>
    <w:rsid w:val="00DA0B11"/>
    <w:rsid w:val="00DA10B9"/>
    <w:rsid w:val="00DA12D2"/>
    <w:rsid w:val="00DA1324"/>
    <w:rsid w:val="00DA184E"/>
    <w:rsid w:val="00DA19FB"/>
    <w:rsid w:val="00DA2397"/>
    <w:rsid w:val="00DA3724"/>
    <w:rsid w:val="00DA3817"/>
    <w:rsid w:val="00DA4469"/>
    <w:rsid w:val="00DA4513"/>
    <w:rsid w:val="00DA4DF8"/>
    <w:rsid w:val="00DA5088"/>
    <w:rsid w:val="00DA6011"/>
    <w:rsid w:val="00DA74AE"/>
    <w:rsid w:val="00DB02B7"/>
    <w:rsid w:val="00DB0344"/>
    <w:rsid w:val="00DB03D3"/>
    <w:rsid w:val="00DB06FB"/>
    <w:rsid w:val="00DB11FE"/>
    <w:rsid w:val="00DB15B2"/>
    <w:rsid w:val="00DB24AD"/>
    <w:rsid w:val="00DB2B54"/>
    <w:rsid w:val="00DB2C31"/>
    <w:rsid w:val="00DB2D53"/>
    <w:rsid w:val="00DB335F"/>
    <w:rsid w:val="00DB58B4"/>
    <w:rsid w:val="00DB5CE6"/>
    <w:rsid w:val="00DB6093"/>
    <w:rsid w:val="00DB68AC"/>
    <w:rsid w:val="00DB6D0D"/>
    <w:rsid w:val="00DB7212"/>
    <w:rsid w:val="00DB7572"/>
    <w:rsid w:val="00DB7E54"/>
    <w:rsid w:val="00DC008D"/>
    <w:rsid w:val="00DC08E5"/>
    <w:rsid w:val="00DC2B71"/>
    <w:rsid w:val="00DC31CA"/>
    <w:rsid w:val="00DC32C7"/>
    <w:rsid w:val="00DC33E5"/>
    <w:rsid w:val="00DC3884"/>
    <w:rsid w:val="00DC47FE"/>
    <w:rsid w:val="00DC4AB2"/>
    <w:rsid w:val="00DC4DFC"/>
    <w:rsid w:val="00DC5712"/>
    <w:rsid w:val="00DC5EFC"/>
    <w:rsid w:val="00DC5F83"/>
    <w:rsid w:val="00DC61F2"/>
    <w:rsid w:val="00DC67B0"/>
    <w:rsid w:val="00DC70C3"/>
    <w:rsid w:val="00DC7111"/>
    <w:rsid w:val="00DC7D59"/>
    <w:rsid w:val="00DD1588"/>
    <w:rsid w:val="00DD2072"/>
    <w:rsid w:val="00DD2767"/>
    <w:rsid w:val="00DD3386"/>
    <w:rsid w:val="00DD3413"/>
    <w:rsid w:val="00DD3770"/>
    <w:rsid w:val="00DD3968"/>
    <w:rsid w:val="00DD3D2C"/>
    <w:rsid w:val="00DD3D94"/>
    <w:rsid w:val="00DD3F50"/>
    <w:rsid w:val="00DD4FCE"/>
    <w:rsid w:val="00DD554A"/>
    <w:rsid w:val="00DD5EC8"/>
    <w:rsid w:val="00DD658B"/>
    <w:rsid w:val="00DD66D7"/>
    <w:rsid w:val="00DD67A6"/>
    <w:rsid w:val="00DD6E8C"/>
    <w:rsid w:val="00DD7308"/>
    <w:rsid w:val="00DD7938"/>
    <w:rsid w:val="00DD7960"/>
    <w:rsid w:val="00DD79EA"/>
    <w:rsid w:val="00DE0298"/>
    <w:rsid w:val="00DE0A53"/>
    <w:rsid w:val="00DE0C83"/>
    <w:rsid w:val="00DE0E71"/>
    <w:rsid w:val="00DE13FB"/>
    <w:rsid w:val="00DE1572"/>
    <w:rsid w:val="00DE1615"/>
    <w:rsid w:val="00DE1B89"/>
    <w:rsid w:val="00DE264E"/>
    <w:rsid w:val="00DE307A"/>
    <w:rsid w:val="00DE3138"/>
    <w:rsid w:val="00DE3A2A"/>
    <w:rsid w:val="00DE3EE6"/>
    <w:rsid w:val="00DE4202"/>
    <w:rsid w:val="00DE4B36"/>
    <w:rsid w:val="00DE6DA6"/>
    <w:rsid w:val="00DE6E65"/>
    <w:rsid w:val="00DE725B"/>
    <w:rsid w:val="00DE7A62"/>
    <w:rsid w:val="00DF03CD"/>
    <w:rsid w:val="00DF176E"/>
    <w:rsid w:val="00DF2301"/>
    <w:rsid w:val="00DF23C4"/>
    <w:rsid w:val="00DF24AD"/>
    <w:rsid w:val="00DF2E6D"/>
    <w:rsid w:val="00DF3603"/>
    <w:rsid w:val="00DF5136"/>
    <w:rsid w:val="00DF5338"/>
    <w:rsid w:val="00DF5BBB"/>
    <w:rsid w:val="00DF5E24"/>
    <w:rsid w:val="00DF5F02"/>
    <w:rsid w:val="00DF6546"/>
    <w:rsid w:val="00DF66B0"/>
    <w:rsid w:val="00DF6CBD"/>
    <w:rsid w:val="00DF6DB4"/>
    <w:rsid w:val="00DF701F"/>
    <w:rsid w:val="00DF7254"/>
    <w:rsid w:val="00DF73DC"/>
    <w:rsid w:val="00DF7695"/>
    <w:rsid w:val="00DF784A"/>
    <w:rsid w:val="00DF7A5B"/>
    <w:rsid w:val="00E01294"/>
    <w:rsid w:val="00E01A91"/>
    <w:rsid w:val="00E02048"/>
    <w:rsid w:val="00E02BC7"/>
    <w:rsid w:val="00E031FC"/>
    <w:rsid w:val="00E03697"/>
    <w:rsid w:val="00E03862"/>
    <w:rsid w:val="00E03C88"/>
    <w:rsid w:val="00E03D9C"/>
    <w:rsid w:val="00E03FFE"/>
    <w:rsid w:val="00E04159"/>
    <w:rsid w:val="00E0469E"/>
    <w:rsid w:val="00E049FB"/>
    <w:rsid w:val="00E04BFC"/>
    <w:rsid w:val="00E05FBE"/>
    <w:rsid w:val="00E06818"/>
    <w:rsid w:val="00E07509"/>
    <w:rsid w:val="00E1063D"/>
    <w:rsid w:val="00E106DB"/>
    <w:rsid w:val="00E10F03"/>
    <w:rsid w:val="00E11783"/>
    <w:rsid w:val="00E11ADF"/>
    <w:rsid w:val="00E11F58"/>
    <w:rsid w:val="00E1274E"/>
    <w:rsid w:val="00E133C7"/>
    <w:rsid w:val="00E133F8"/>
    <w:rsid w:val="00E13407"/>
    <w:rsid w:val="00E136A9"/>
    <w:rsid w:val="00E13A83"/>
    <w:rsid w:val="00E13C55"/>
    <w:rsid w:val="00E1406C"/>
    <w:rsid w:val="00E1413B"/>
    <w:rsid w:val="00E14543"/>
    <w:rsid w:val="00E14AAC"/>
    <w:rsid w:val="00E15DFD"/>
    <w:rsid w:val="00E160A8"/>
    <w:rsid w:val="00E16B79"/>
    <w:rsid w:val="00E174EF"/>
    <w:rsid w:val="00E176FD"/>
    <w:rsid w:val="00E17E30"/>
    <w:rsid w:val="00E23AA3"/>
    <w:rsid w:val="00E24529"/>
    <w:rsid w:val="00E245DC"/>
    <w:rsid w:val="00E24638"/>
    <w:rsid w:val="00E24907"/>
    <w:rsid w:val="00E25CAB"/>
    <w:rsid w:val="00E25E6C"/>
    <w:rsid w:val="00E25ED0"/>
    <w:rsid w:val="00E25F53"/>
    <w:rsid w:val="00E26DC4"/>
    <w:rsid w:val="00E278DB"/>
    <w:rsid w:val="00E27AC7"/>
    <w:rsid w:val="00E27C98"/>
    <w:rsid w:val="00E303CA"/>
    <w:rsid w:val="00E305C9"/>
    <w:rsid w:val="00E3071A"/>
    <w:rsid w:val="00E309B5"/>
    <w:rsid w:val="00E30D35"/>
    <w:rsid w:val="00E30D65"/>
    <w:rsid w:val="00E31000"/>
    <w:rsid w:val="00E31F0B"/>
    <w:rsid w:val="00E326E4"/>
    <w:rsid w:val="00E32AFA"/>
    <w:rsid w:val="00E32F6E"/>
    <w:rsid w:val="00E33CC2"/>
    <w:rsid w:val="00E34B4C"/>
    <w:rsid w:val="00E35065"/>
    <w:rsid w:val="00E3539F"/>
    <w:rsid w:val="00E35653"/>
    <w:rsid w:val="00E358B9"/>
    <w:rsid w:val="00E360FF"/>
    <w:rsid w:val="00E363B7"/>
    <w:rsid w:val="00E363C8"/>
    <w:rsid w:val="00E3701E"/>
    <w:rsid w:val="00E37081"/>
    <w:rsid w:val="00E374BB"/>
    <w:rsid w:val="00E375E6"/>
    <w:rsid w:val="00E3787F"/>
    <w:rsid w:val="00E401A5"/>
    <w:rsid w:val="00E40355"/>
    <w:rsid w:val="00E408D0"/>
    <w:rsid w:val="00E41D9B"/>
    <w:rsid w:val="00E42E36"/>
    <w:rsid w:val="00E42E59"/>
    <w:rsid w:val="00E42F31"/>
    <w:rsid w:val="00E439EE"/>
    <w:rsid w:val="00E44138"/>
    <w:rsid w:val="00E4415A"/>
    <w:rsid w:val="00E44342"/>
    <w:rsid w:val="00E45B90"/>
    <w:rsid w:val="00E45C74"/>
    <w:rsid w:val="00E45D98"/>
    <w:rsid w:val="00E46725"/>
    <w:rsid w:val="00E46DAF"/>
    <w:rsid w:val="00E5040F"/>
    <w:rsid w:val="00E507EE"/>
    <w:rsid w:val="00E509D5"/>
    <w:rsid w:val="00E50FA8"/>
    <w:rsid w:val="00E511FA"/>
    <w:rsid w:val="00E514FE"/>
    <w:rsid w:val="00E51A92"/>
    <w:rsid w:val="00E521FB"/>
    <w:rsid w:val="00E524B8"/>
    <w:rsid w:val="00E5322D"/>
    <w:rsid w:val="00E5370F"/>
    <w:rsid w:val="00E538AF"/>
    <w:rsid w:val="00E53CA4"/>
    <w:rsid w:val="00E56096"/>
    <w:rsid w:val="00E566E2"/>
    <w:rsid w:val="00E57785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A6"/>
    <w:rsid w:val="00E6265F"/>
    <w:rsid w:val="00E62684"/>
    <w:rsid w:val="00E62B63"/>
    <w:rsid w:val="00E63AD5"/>
    <w:rsid w:val="00E63BEB"/>
    <w:rsid w:val="00E64432"/>
    <w:rsid w:val="00E64529"/>
    <w:rsid w:val="00E6486B"/>
    <w:rsid w:val="00E65522"/>
    <w:rsid w:val="00E6592C"/>
    <w:rsid w:val="00E659C0"/>
    <w:rsid w:val="00E65A7B"/>
    <w:rsid w:val="00E65D46"/>
    <w:rsid w:val="00E65DAC"/>
    <w:rsid w:val="00E66583"/>
    <w:rsid w:val="00E665FC"/>
    <w:rsid w:val="00E66858"/>
    <w:rsid w:val="00E668D4"/>
    <w:rsid w:val="00E66A6F"/>
    <w:rsid w:val="00E66CA5"/>
    <w:rsid w:val="00E6708D"/>
    <w:rsid w:val="00E671C0"/>
    <w:rsid w:val="00E6760A"/>
    <w:rsid w:val="00E67695"/>
    <w:rsid w:val="00E67AE3"/>
    <w:rsid w:val="00E70954"/>
    <w:rsid w:val="00E711E9"/>
    <w:rsid w:val="00E7121A"/>
    <w:rsid w:val="00E719A9"/>
    <w:rsid w:val="00E71CC5"/>
    <w:rsid w:val="00E721C4"/>
    <w:rsid w:val="00E72FED"/>
    <w:rsid w:val="00E74349"/>
    <w:rsid w:val="00E74F69"/>
    <w:rsid w:val="00E75E62"/>
    <w:rsid w:val="00E75F91"/>
    <w:rsid w:val="00E76BB9"/>
    <w:rsid w:val="00E81CB2"/>
    <w:rsid w:val="00E81CCC"/>
    <w:rsid w:val="00E82FDE"/>
    <w:rsid w:val="00E832F1"/>
    <w:rsid w:val="00E8404A"/>
    <w:rsid w:val="00E84617"/>
    <w:rsid w:val="00E84E74"/>
    <w:rsid w:val="00E859A5"/>
    <w:rsid w:val="00E85F90"/>
    <w:rsid w:val="00E85FC8"/>
    <w:rsid w:val="00E8632A"/>
    <w:rsid w:val="00E86EA5"/>
    <w:rsid w:val="00E86EBD"/>
    <w:rsid w:val="00E86FFE"/>
    <w:rsid w:val="00E8748C"/>
    <w:rsid w:val="00E874F1"/>
    <w:rsid w:val="00E8754E"/>
    <w:rsid w:val="00E878BA"/>
    <w:rsid w:val="00E90CD3"/>
    <w:rsid w:val="00E90E6E"/>
    <w:rsid w:val="00E916F5"/>
    <w:rsid w:val="00E917BB"/>
    <w:rsid w:val="00E91E4A"/>
    <w:rsid w:val="00E91EF0"/>
    <w:rsid w:val="00E92C55"/>
    <w:rsid w:val="00E93254"/>
    <w:rsid w:val="00E93B4A"/>
    <w:rsid w:val="00E9459A"/>
    <w:rsid w:val="00E94AA4"/>
    <w:rsid w:val="00E95526"/>
    <w:rsid w:val="00E95D51"/>
    <w:rsid w:val="00E9630A"/>
    <w:rsid w:val="00E9659E"/>
    <w:rsid w:val="00E96713"/>
    <w:rsid w:val="00E96BC3"/>
    <w:rsid w:val="00E96C01"/>
    <w:rsid w:val="00E96F6B"/>
    <w:rsid w:val="00E97615"/>
    <w:rsid w:val="00E97914"/>
    <w:rsid w:val="00EA0101"/>
    <w:rsid w:val="00EA02B0"/>
    <w:rsid w:val="00EA0B77"/>
    <w:rsid w:val="00EA1A19"/>
    <w:rsid w:val="00EA2218"/>
    <w:rsid w:val="00EA24B0"/>
    <w:rsid w:val="00EA2E1A"/>
    <w:rsid w:val="00EA4746"/>
    <w:rsid w:val="00EA5046"/>
    <w:rsid w:val="00EA5538"/>
    <w:rsid w:val="00EA5AFC"/>
    <w:rsid w:val="00EA5CB4"/>
    <w:rsid w:val="00EA6199"/>
    <w:rsid w:val="00EA6B35"/>
    <w:rsid w:val="00EA6CC3"/>
    <w:rsid w:val="00EA6E36"/>
    <w:rsid w:val="00EA75C7"/>
    <w:rsid w:val="00EA7767"/>
    <w:rsid w:val="00EA7CB5"/>
    <w:rsid w:val="00EB00CD"/>
    <w:rsid w:val="00EB118F"/>
    <w:rsid w:val="00EB1A30"/>
    <w:rsid w:val="00EB1BDC"/>
    <w:rsid w:val="00EB2EE1"/>
    <w:rsid w:val="00EB305D"/>
    <w:rsid w:val="00EB3069"/>
    <w:rsid w:val="00EB309D"/>
    <w:rsid w:val="00EB30F8"/>
    <w:rsid w:val="00EB42F2"/>
    <w:rsid w:val="00EB526A"/>
    <w:rsid w:val="00EB52E1"/>
    <w:rsid w:val="00EB5BC8"/>
    <w:rsid w:val="00EB62FA"/>
    <w:rsid w:val="00EB6765"/>
    <w:rsid w:val="00EB6D4C"/>
    <w:rsid w:val="00EB6E48"/>
    <w:rsid w:val="00EB6E88"/>
    <w:rsid w:val="00EB72EC"/>
    <w:rsid w:val="00EB73C9"/>
    <w:rsid w:val="00EB743E"/>
    <w:rsid w:val="00EB7E5B"/>
    <w:rsid w:val="00EC0D27"/>
    <w:rsid w:val="00EC19DE"/>
    <w:rsid w:val="00EC2064"/>
    <w:rsid w:val="00EC2543"/>
    <w:rsid w:val="00EC38B0"/>
    <w:rsid w:val="00EC4117"/>
    <w:rsid w:val="00EC434E"/>
    <w:rsid w:val="00EC4720"/>
    <w:rsid w:val="00EC4DDF"/>
    <w:rsid w:val="00EC51EF"/>
    <w:rsid w:val="00EC54E5"/>
    <w:rsid w:val="00EC5BF6"/>
    <w:rsid w:val="00EC6BBB"/>
    <w:rsid w:val="00EC6C05"/>
    <w:rsid w:val="00EC724B"/>
    <w:rsid w:val="00EC7768"/>
    <w:rsid w:val="00ED01ED"/>
    <w:rsid w:val="00ED02DA"/>
    <w:rsid w:val="00ED069E"/>
    <w:rsid w:val="00ED07AD"/>
    <w:rsid w:val="00ED10A1"/>
    <w:rsid w:val="00ED10D6"/>
    <w:rsid w:val="00ED1941"/>
    <w:rsid w:val="00ED257F"/>
    <w:rsid w:val="00ED28AE"/>
    <w:rsid w:val="00ED28DD"/>
    <w:rsid w:val="00ED2B43"/>
    <w:rsid w:val="00ED40FE"/>
    <w:rsid w:val="00ED4191"/>
    <w:rsid w:val="00ED4330"/>
    <w:rsid w:val="00ED4EDE"/>
    <w:rsid w:val="00ED503C"/>
    <w:rsid w:val="00ED5566"/>
    <w:rsid w:val="00ED5667"/>
    <w:rsid w:val="00ED5BBD"/>
    <w:rsid w:val="00ED5CC7"/>
    <w:rsid w:val="00ED6F04"/>
    <w:rsid w:val="00ED7116"/>
    <w:rsid w:val="00EE0995"/>
    <w:rsid w:val="00EE0D8B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C2A"/>
    <w:rsid w:val="00EE4E6C"/>
    <w:rsid w:val="00EE51C2"/>
    <w:rsid w:val="00EE55A6"/>
    <w:rsid w:val="00EE6829"/>
    <w:rsid w:val="00EE6C20"/>
    <w:rsid w:val="00EE734F"/>
    <w:rsid w:val="00EE7FF5"/>
    <w:rsid w:val="00EF00CC"/>
    <w:rsid w:val="00EF0115"/>
    <w:rsid w:val="00EF0378"/>
    <w:rsid w:val="00EF0BD8"/>
    <w:rsid w:val="00EF187A"/>
    <w:rsid w:val="00EF228F"/>
    <w:rsid w:val="00EF2808"/>
    <w:rsid w:val="00EF28A0"/>
    <w:rsid w:val="00EF29D8"/>
    <w:rsid w:val="00EF3224"/>
    <w:rsid w:val="00EF3829"/>
    <w:rsid w:val="00EF461B"/>
    <w:rsid w:val="00EF4BC7"/>
    <w:rsid w:val="00EF4CE1"/>
    <w:rsid w:val="00EF4F62"/>
    <w:rsid w:val="00EF58B5"/>
    <w:rsid w:val="00EF63CB"/>
    <w:rsid w:val="00EF68E2"/>
    <w:rsid w:val="00EF6AFC"/>
    <w:rsid w:val="00EF710D"/>
    <w:rsid w:val="00EF7DCC"/>
    <w:rsid w:val="00EF7E0D"/>
    <w:rsid w:val="00F00755"/>
    <w:rsid w:val="00F01714"/>
    <w:rsid w:val="00F01AE0"/>
    <w:rsid w:val="00F01CAF"/>
    <w:rsid w:val="00F024EC"/>
    <w:rsid w:val="00F03C91"/>
    <w:rsid w:val="00F03EED"/>
    <w:rsid w:val="00F03F8B"/>
    <w:rsid w:val="00F044B4"/>
    <w:rsid w:val="00F0456E"/>
    <w:rsid w:val="00F048D9"/>
    <w:rsid w:val="00F05077"/>
    <w:rsid w:val="00F05871"/>
    <w:rsid w:val="00F059E2"/>
    <w:rsid w:val="00F063B2"/>
    <w:rsid w:val="00F07108"/>
    <w:rsid w:val="00F111D6"/>
    <w:rsid w:val="00F11C9E"/>
    <w:rsid w:val="00F12467"/>
    <w:rsid w:val="00F12F25"/>
    <w:rsid w:val="00F133BF"/>
    <w:rsid w:val="00F141BB"/>
    <w:rsid w:val="00F1456A"/>
    <w:rsid w:val="00F14725"/>
    <w:rsid w:val="00F14972"/>
    <w:rsid w:val="00F14D8A"/>
    <w:rsid w:val="00F14F68"/>
    <w:rsid w:val="00F15876"/>
    <w:rsid w:val="00F16039"/>
    <w:rsid w:val="00F164E2"/>
    <w:rsid w:val="00F16B31"/>
    <w:rsid w:val="00F1733A"/>
    <w:rsid w:val="00F17AD8"/>
    <w:rsid w:val="00F17CE5"/>
    <w:rsid w:val="00F205C5"/>
    <w:rsid w:val="00F20CEA"/>
    <w:rsid w:val="00F20EAF"/>
    <w:rsid w:val="00F216F8"/>
    <w:rsid w:val="00F21726"/>
    <w:rsid w:val="00F2172D"/>
    <w:rsid w:val="00F22201"/>
    <w:rsid w:val="00F22B14"/>
    <w:rsid w:val="00F230DA"/>
    <w:rsid w:val="00F23322"/>
    <w:rsid w:val="00F23500"/>
    <w:rsid w:val="00F23750"/>
    <w:rsid w:val="00F239E4"/>
    <w:rsid w:val="00F2463C"/>
    <w:rsid w:val="00F25163"/>
    <w:rsid w:val="00F25539"/>
    <w:rsid w:val="00F25FC5"/>
    <w:rsid w:val="00F262BF"/>
    <w:rsid w:val="00F26B93"/>
    <w:rsid w:val="00F27469"/>
    <w:rsid w:val="00F27F48"/>
    <w:rsid w:val="00F300D1"/>
    <w:rsid w:val="00F30195"/>
    <w:rsid w:val="00F30E34"/>
    <w:rsid w:val="00F312C2"/>
    <w:rsid w:val="00F31A41"/>
    <w:rsid w:val="00F3215F"/>
    <w:rsid w:val="00F321CC"/>
    <w:rsid w:val="00F32531"/>
    <w:rsid w:val="00F32D0B"/>
    <w:rsid w:val="00F330B0"/>
    <w:rsid w:val="00F3315A"/>
    <w:rsid w:val="00F33C45"/>
    <w:rsid w:val="00F3464B"/>
    <w:rsid w:val="00F3473C"/>
    <w:rsid w:val="00F34BAF"/>
    <w:rsid w:val="00F34DEB"/>
    <w:rsid w:val="00F351E9"/>
    <w:rsid w:val="00F353F2"/>
    <w:rsid w:val="00F353FF"/>
    <w:rsid w:val="00F35476"/>
    <w:rsid w:val="00F355A0"/>
    <w:rsid w:val="00F362A3"/>
    <w:rsid w:val="00F374D6"/>
    <w:rsid w:val="00F374E3"/>
    <w:rsid w:val="00F375B5"/>
    <w:rsid w:val="00F37B51"/>
    <w:rsid w:val="00F37F7A"/>
    <w:rsid w:val="00F4011E"/>
    <w:rsid w:val="00F407DD"/>
    <w:rsid w:val="00F40E90"/>
    <w:rsid w:val="00F4174D"/>
    <w:rsid w:val="00F42334"/>
    <w:rsid w:val="00F42B92"/>
    <w:rsid w:val="00F434BD"/>
    <w:rsid w:val="00F43D6E"/>
    <w:rsid w:val="00F43D78"/>
    <w:rsid w:val="00F43F03"/>
    <w:rsid w:val="00F44102"/>
    <w:rsid w:val="00F44EE5"/>
    <w:rsid w:val="00F45298"/>
    <w:rsid w:val="00F45AE5"/>
    <w:rsid w:val="00F45C9D"/>
    <w:rsid w:val="00F45E67"/>
    <w:rsid w:val="00F462FC"/>
    <w:rsid w:val="00F46461"/>
    <w:rsid w:val="00F46A76"/>
    <w:rsid w:val="00F46CD8"/>
    <w:rsid w:val="00F46FF7"/>
    <w:rsid w:val="00F47120"/>
    <w:rsid w:val="00F471E3"/>
    <w:rsid w:val="00F47908"/>
    <w:rsid w:val="00F47B04"/>
    <w:rsid w:val="00F5003A"/>
    <w:rsid w:val="00F5136F"/>
    <w:rsid w:val="00F51FE7"/>
    <w:rsid w:val="00F52187"/>
    <w:rsid w:val="00F52DFE"/>
    <w:rsid w:val="00F53482"/>
    <w:rsid w:val="00F5478C"/>
    <w:rsid w:val="00F547D8"/>
    <w:rsid w:val="00F55324"/>
    <w:rsid w:val="00F55A63"/>
    <w:rsid w:val="00F55EDA"/>
    <w:rsid w:val="00F5633C"/>
    <w:rsid w:val="00F56829"/>
    <w:rsid w:val="00F576E2"/>
    <w:rsid w:val="00F60347"/>
    <w:rsid w:val="00F608C2"/>
    <w:rsid w:val="00F609FD"/>
    <w:rsid w:val="00F60CA3"/>
    <w:rsid w:val="00F60E86"/>
    <w:rsid w:val="00F6103D"/>
    <w:rsid w:val="00F61864"/>
    <w:rsid w:val="00F61BEB"/>
    <w:rsid w:val="00F61FFF"/>
    <w:rsid w:val="00F63052"/>
    <w:rsid w:val="00F63380"/>
    <w:rsid w:val="00F63AAF"/>
    <w:rsid w:val="00F6410C"/>
    <w:rsid w:val="00F647C0"/>
    <w:rsid w:val="00F648ED"/>
    <w:rsid w:val="00F64A2A"/>
    <w:rsid w:val="00F64B24"/>
    <w:rsid w:val="00F64BEB"/>
    <w:rsid w:val="00F6548F"/>
    <w:rsid w:val="00F6577D"/>
    <w:rsid w:val="00F65918"/>
    <w:rsid w:val="00F65A4C"/>
    <w:rsid w:val="00F65E49"/>
    <w:rsid w:val="00F66676"/>
    <w:rsid w:val="00F66B22"/>
    <w:rsid w:val="00F67026"/>
    <w:rsid w:val="00F672D8"/>
    <w:rsid w:val="00F67375"/>
    <w:rsid w:val="00F707C6"/>
    <w:rsid w:val="00F709EB"/>
    <w:rsid w:val="00F70A3C"/>
    <w:rsid w:val="00F70A42"/>
    <w:rsid w:val="00F716AD"/>
    <w:rsid w:val="00F7172B"/>
    <w:rsid w:val="00F71855"/>
    <w:rsid w:val="00F71975"/>
    <w:rsid w:val="00F71F84"/>
    <w:rsid w:val="00F7219B"/>
    <w:rsid w:val="00F731FE"/>
    <w:rsid w:val="00F73472"/>
    <w:rsid w:val="00F734EE"/>
    <w:rsid w:val="00F740A3"/>
    <w:rsid w:val="00F74C4D"/>
    <w:rsid w:val="00F74EAC"/>
    <w:rsid w:val="00F75B3F"/>
    <w:rsid w:val="00F75D5D"/>
    <w:rsid w:val="00F77010"/>
    <w:rsid w:val="00F7753A"/>
    <w:rsid w:val="00F77C5C"/>
    <w:rsid w:val="00F81716"/>
    <w:rsid w:val="00F81910"/>
    <w:rsid w:val="00F81D41"/>
    <w:rsid w:val="00F82283"/>
    <w:rsid w:val="00F828CF"/>
    <w:rsid w:val="00F82EF5"/>
    <w:rsid w:val="00F83053"/>
    <w:rsid w:val="00F8314C"/>
    <w:rsid w:val="00F83758"/>
    <w:rsid w:val="00F83857"/>
    <w:rsid w:val="00F83858"/>
    <w:rsid w:val="00F843B2"/>
    <w:rsid w:val="00F84D32"/>
    <w:rsid w:val="00F855FD"/>
    <w:rsid w:val="00F858D5"/>
    <w:rsid w:val="00F8679D"/>
    <w:rsid w:val="00F87052"/>
    <w:rsid w:val="00F901C6"/>
    <w:rsid w:val="00F901DA"/>
    <w:rsid w:val="00F9050D"/>
    <w:rsid w:val="00F90964"/>
    <w:rsid w:val="00F91E74"/>
    <w:rsid w:val="00F91E97"/>
    <w:rsid w:val="00F91EA1"/>
    <w:rsid w:val="00F92477"/>
    <w:rsid w:val="00F928AC"/>
    <w:rsid w:val="00F92B7E"/>
    <w:rsid w:val="00F92F41"/>
    <w:rsid w:val="00F92FDD"/>
    <w:rsid w:val="00F9320C"/>
    <w:rsid w:val="00F933AB"/>
    <w:rsid w:val="00F93B61"/>
    <w:rsid w:val="00F940E2"/>
    <w:rsid w:val="00F949AA"/>
    <w:rsid w:val="00F959A9"/>
    <w:rsid w:val="00F96CA5"/>
    <w:rsid w:val="00F971C0"/>
    <w:rsid w:val="00F97746"/>
    <w:rsid w:val="00F978D3"/>
    <w:rsid w:val="00F9792E"/>
    <w:rsid w:val="00FA0021"/>
    <w:rsid w:val="00FA14B7"/>
    <w:rsid w:val="00FA1C96"/>
    <w:rsid w:val="00FA1D65"/>
    <w:rsid w:val="00FA2E36"/>
    <w:rsid w:val="00FA343E"/>
    <w:rsid w:val="00FA467C"/>
    <w:rsid w:val="00FA58EE"/>
    <w:rsid w:val="00FA6047"/>
    <w:rsid w:val="00FA604D"/>
    <w:rsid w:val="00FB01DE"/>
    <w:rsid w:val="00FB04F6"/>
    <w:rsid w:val="00FB072C"/>
    <w:rsid w:val="00FB0984"/>
    <w:rsid w:val="00FB10D9"/>
    <w:rsid w:val="00FB2279"/>
    <w:rsid w:val="00FB26ED"/>
    <w:rsid w:val="00FB2E8B"/>
    <w:rsid w:val="00FB308C"/>
    <w:rsid w:val="00FB3373"/>
    <w:rsid w:val="00FB357F"/>
    <w:rsid w:val="00FB37C0"/>
    <w:rsid w:val="00FB4A3B"/>
    <w:rsid w:val="00FB558B"/>
    <w:rsid w:val="00FB579D"/>
    <w:rsid w:val="00FB58AB"/>
    <w:rsid w:val="00FB5D3C"/>
    <w:rsid w:val="00FB68A9"/>
    <w:rsid w:val="00FB755C"/>
    <w:rsid w:val="00FB797A"/>
    <w:rsid w:val="00FB7E10"/>
    <w:rsid w:val="00FC0C86"/>
    <w:rsid w:val="00FC191F"/>
    <w:rsid w:val="00FC20D2"/>
    <w:rsid w:val="00FC2635"/>
    <w:rsid w:val="00FC2EA5"/>
    <w:rsid w:val="00FC2F49"/>
    <w:rsid w:val="00FC3BE4"/>
    <w:rsid w:val="00FC3D1D"/>
    <w:rsid w:val="00FC4292"/>
    <w:rsid w:val="00FC4789"/>
    <w:rsid w:val="00FC4CAA"/>
    <w:rsid w:val="00FC51BC"/>
    <w:rsid w:val="00FC5947"/>
    <w:rsid w:val="00FC6508"/>
    <w:rsid w:val="00FC66CD"/>
    <w:rsid w:val="00FC71AB"/>
    <w:rsid w:val="00FC727D"/>
    <w:rsid w:val="00FC76BD"/>
    <w:rsid w:val="00FC7911"/>
    <w:rsid w:val="00FC7ACD"/>
    <w:rsid w:val="00FD002C"/>
    <w:rsid w:val="00FD00D4"/>
    <w:rsid w:val="00FD0574"/>
    <w:rsid w:val="00FD1476"/>
    <w:rsid w:val="00FD1B58"/>
    <w:rsid w:val="00FD1EB6"/>
    <w:rsid w:val="00FD2242"/>
    <w:rsid w:val="00FD2446"/>
    <w:rsid w:val="00FD2CBE"/>
    <w:rsid w:val="00FD31BF"/>
    <w:rsid w:val="00FD3881"/>
    <w:rsid w:val="00FD3C35"/>
    <w:rsid w:val="00FD3E07"/>
    <w:rsid w:val="00FD446C"/>
    <w:rsid w:val="00FD460F"/>
    <w:rsid w:val="00FD4A7D"/>
    <w:rsid w:val="00FD4B0A"/>
    <w:rsid w:val="00FD4BB0"/>
    <w:rsid w:val="00FD4E81"/>
    <w:rsid w:val="00FD597D"/>
    <w:rsid w:val="00FD61E9"/>
    <w:rsid w:val="00FD6322"/>
    <w:rsid w:val="00FD6912"/>
    <w:rsid w:val="00FE08F1"/>
    <w:rsid w:val="00FE0954"/>
    <w:rsid w:val="00FE0DCD"/>
    <w:rsid w:val="00FE11A4"/>
    <w:rsid w:val="00FE1645"/>
    <w:rsid w:val="00FE2176"/>
    <w:rsid w:val="00FE2185"/>
    <w:rsid w:val="00FE26C9"/>
    <w:rsid w:val="00FE2ACC"/>
    <w:rsid w:val="00FE3502"/>
    <w:rsid w:val="00FE362B"/>
    <w:rsid w:val="00FE38EA"/>
    <w:rsid w:val="00FE3965"/>
    <w:rsid w:val="00FE3BBF"/>
    <w:rsid w:val="00FE4022"/>
    <w:rsid w:val="00FE53F7"/>
    <w:rsid w:val="00FE5D24"/>
    <w:rsid w:val="00FE5D76"/>
    <w:rsid w:val="00FE704D"/>
    <w:rsid w:val="00FE71C7"/>
    <w:rsid w:val="00FE748F"/>
    <w:rsid w:val="00FE7712"/>
    <w:rsid w:val="00FE795A"/>
    <w:rsid w:val="00FE7D4B"/>
    <w:rsid w:val="00FF05F6"/>
    <w:rsid w:val="00FF0769"/>
    <w:rsid w:val="00FF19B3"/>
    <w:rsid w:val="00FF1A95"/>
    <w:rsid w:val="00FF1E84"/>
    <w:rsid w:val="00FF2475"/>
    <w:rsid w:val="00FF2626"/>
    <w:rsid w:val="00FF2890"/>
    <w:rsid w:val="00FF38AE"/>
    <w:rsid w:val="00FF3FE8"/>
    <w:rsid w:val="00FF4A37"/>
    <w:rsid w:val="00FF4B03"/>
    <w:rsid w:val="00FF4D2F"/>
    <w:rsid w:val="00FF4D4F"/>
    <w:rsid w:val="00FF54AD"/>
    <w:rsid w:val="00FF6D7A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026576F"/>
  <w15:docId w15:val="{9181D3B4-A36A-40BB-8AFF-B8512F8B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92632"/>
    <w:pPr>
      <w:ind w:left="284"/>
    </w:pPr>
  </w:style>
  <w:style w:type="paragraph" w:customStyle="1" w:styleId="AAFrameAddress">
    <w:name w:val="AA Frame Address"/>
    <w:basedOn w:val="Heading1"/>
    <w:uiPriority w:val="99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92632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92632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9263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92632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92632"/>
    <w:pPr>
      <w:ind w:left="567" w:hanging="567"/>
    </w:pPr>
  </w:style>
  <w:style w:type="paragraph" w:styleId="ListBullet5">
    <w:name w:val="List Bullet 5"/>
    <w:basedOn w:val="Normal"/>
    <w:uiPriority w:val="99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192632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192632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uiPriority w:val="99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9263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uiPriority w:val="99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F4D2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5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uiPriority w:val="99"/>
    <w:rsid w:val="00DE16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4415A"/>
    <w:rPr>
      <w:rFonts w:ascii="Calibri" w:eastAsia="Calibri" w:hAnsi="Calibri" w:cs="Cordia New"/>
      <w:sz w:val="22"/>
      <w:szCs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B79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4B7943"/>
    <w:rPr>
      <w:rFonts w:ascii="Angsana New" w:eastAsia="Calibri" w:hAnsi="Angsana New"/>
      <w:i/>
      <w:iCs/>
      <w:sz w:val="30"/>
      <w:szCs w:val="30"/>
    </w:rPr>
  </w:style>
  <w:style w:type="character" w:customStyle="1" w:styleId="blockChar">
    <w:name w:val="block Char"/>
    <w:aliases w:val="b Char"/>
    <w:locked/>
    <w:rsid w:val="00791330"/>
    <w:rPr>
      <w:rFonts w:ascii="Times New Roman" w:hAnsi="Times New Roman"/>
      <w:sz w:val="22"/>
      <w:lang w:eastAsia="en-US" w:bidi="ar-SA"/>
    </w:rPr>
  </w:style>
  <w:style w:type="character" w:customStyle="1" w:styleId="Heading1Char1">
    <w:name w:val="Heading 1 Char1"/>
    <w:link w:val="Heading1"/>
    <w:uiPriority w:val="99"/>
    <w:rsid w:val="00AC65D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AC65D1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AC65D1"/>
    <w:rPr>
      <w:rFonts w:cs="EucrosiaUPC"/>
      <w:b/>
      <w:bCs/>
      <w:sz w:val="32"/>
      <w:szCs w:val="32"/>
    </w:rPr>
  </w:style>
  <w:style w:type="character" w:customStyle="1" w:styleId="Heading6Char1">
    <w:name w:val="Heading 6 Char1"/>
    <w:rsid w:val="00AC65D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AC65D1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AC65D1"/>
    <w:rPr>
      <w:rFonts w:cs="EucrosiaUPC"/>
      <w:sz w:val="30"/>
      <w:szCs w:val="30"/>
    </w:rPr>
  </w:style>
  <w:style w:type="character" w:customStyle="1" w:styleId="Heading9Char1">
    <w:name w:val="Heading 9 Char1"/>
    <w:link w:val="Heading9"/>
    <w:rsid w:val="00AC65D1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AC65D1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AC65D1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AC65D1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AC65D1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AC65D1"/>
    <w:rPr>
      <w:rFonts w:ascii="Arial" w:hAnsi="Arial"/>
      <w:sz w:val="32"/>
      <w:szCs w:val="32"/>
    </w:rPr>
  </w:style>
  <w:style w:type="paragraph" w:customStyle="1" w:styleId="ASSETS">
    <w:name w:val="ASSETS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AC65D1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AC65D1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AC65D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basedOn w:val="DefaultParagraphFont"/>
    <w:rsid w:val="00AC65D1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AC65D1"/>
    <w:rPr>
      <w:rFonts w:ascii="Arial" w:hAnsi="Arial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C65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65D1"/>
    <w:pPr>
      <w:spacing w:after="0"/>
    </w:pPr>
  </w:style>
  <w:style w:type="paragraph" w:customStyle="1" w:styleId="acctdividends">
    <w:name w:val="acct dividends"/>
    <w:aliases w:val="a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65D1"/>
    <w:pPr>
      <w:spacing w:after="0"/>
    </w:pPr>
  </w:style>
  <w:style w:type="paragraph" w:customStyle="1" w:styleId="acctindent">
    <w:name w:val="acct indent"/>
    <w:aliases w:val="ai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notecolumn">
    <w:name w:val="acct note column"/>
    <w:aliases w:val="a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65D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igneddirectors">
    <w:name w:val="acct signed directors"/>
    <w:aliases w:val="as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65D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AC65D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65D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65D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C65D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2nospaceafter">
    <w:name w:val="block2 no space after"/>
    <w:aliases w:val="b2n,block2 no sp"/>
    <w:basedOn w:val="block2"/>
    <w:rsid w:val="00AC65D1"/>
    <w:pPr>
      <w:spacing w:after="0"/>
    </w:pPr>
  </w:style>
  <w:style w:type="paragraph" w:customStyle="1" w:styleId="List1a">
    <w:name w:val="List 1a"/>
    <w:aliases w:val="1a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65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AC65D1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AC65D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65D1"/>
  </w:style>
  <w:style w:type="paragraph" w:customStyle="1" w:styleId="zreportaddinfo">
    <w:name w:val="zreport addinfo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65D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65D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ind">
    <w:name w:val="*in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indenthalfspaceafter">
    <w:name w:val="acct indent half space after"/>
    <w:aliases w:val="aihs"/>
    <w:basedOn w:val="acctindent"/>
    <w:rsid w:val="00AC65D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65D1"/>
    <w:rPr>
      <w:b/>
      <w:bCs/>
    </w:rPr>
  </w:style>
  <w:style w:type="paragraph" w:customStyle="1" w:styleId="nineptbodytext">
    <w:name w:val="nine pt body text"/>
    <w:aliases w:val="9bt"/>
    <w:basedOn w:val="nineptnormal"/>
    <w:rsid w:val="00AC65D1"/>
    <w:pPr>
      <w:spacing w:after="220"/>
    </w:pPr>
  </w:style>
  <w:style w:type="paragraph" w:customStyle="1" w:styleId="nineptnormal">
    <w:name w:val="nine pt normal"/>
    <w:aliases w:val="9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65D1"/>
    <w:pPr>
      <w:jc w:val="center"/>
    </w:pPr>
  </w:style>
  <w:style w:type="paragraph" w:customStyle="1" w:styleId="heading">
    <w:name w:val="heading"/>
    <w:aliases w:val="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headingcentred">
    <w:name w:val="heading centred"/>
    <w:aliases w:val="hc"/>
    <w:basedOn w:val="heading"/>
    <w:rsid w:val="00AC65D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65D1"/>
  </w:style>
  <w:style w:type="paragraph" w:customStyle="1" w:styleId="nineptheadingcentredbold">
    <w:name w:val="nine pt heading centred bold"/>
    <w:aliases w:val="9hc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65D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65D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65D1"/>
    <w:rPr>
      <w:b/>
    </w:rPr>
  </w:style>
  <w:style w:type="paragraph" w:customStyle="1" w:styleId="nineptcolumntab1">
    <w:name w:val="nine pt column tab1"/>
    <w:aliases w:val="a91"/>
    <w:basedOn w:val="nineptnormal"/>
    <w:rsid w:val="00AC65D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65D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65D1"/>
    <w:pPr>
      <w:jc w:val="center"/>
    </w:pPr>
  </w:style>
  <w:style w:type="paragraph" w:customStyle="1" w:styleId="Normalheading">
    <w:name w:val="Normal heading"/>
    <w:aliases w:val="nh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65D1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65D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keeptogether">
    <w:name w:val="keep together"/>
    <w:aliases w:val="kt"/>
    <w:basedOn w:val="BodyText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threecolumns">
    <w:name w:val="acct three columns"/>
    <w:aliases w:val="a3,acct three figure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i/>
      <w:iCs/>
      <w:sz w:val="22"/>
      <w:szCs w:val="20"/>
      <w:lang w:val="en-GB" w:eastAsia="x-none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65D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65D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65D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65D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2bullet">
    <w:name w:val="block2bullet"/>
    <w:aliases w:val="b2b"/>
    <w:basedOn w:val="block2"/>
    <w:rsid w:val="00AC65D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65D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65D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list2">
    <w:name w:val="block list2"/>
    <w:aliases w:val="blist2"/>
    <w:basedOn w:val="blocklist"/>
    <w:rsid w:val="00AC65D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 w:after="260" w:line="260" w:lineRule="atLeast"/>
      <w:ind w:left="567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headingitalicnosp">
    <w:name w:val="block heading italic no sp"/>
    <w:aliases w:val="bhin"/>
    <w:basedOn w:val="blockheadingitalic"/>
    <w:rsid w:val="00AC65D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65D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65D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65D1"/>
    <w:pPr>
      <w:spacing w:after="0"/>
    </w:pPr>
  </w:style>
  <w:style w:type="paragraph" w:customStyle="1" w:styleId="smallreturn">
    <w:name w:val="small return"/>
    <w:aliases w:val="sr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65D1"/>
    <w:pPr>
      <w:spacing w:after="0"/>
    </w:pPr>
  </w:style>
  <w:style w:type="paragraph" w:customStyle="1" w:styleId="headingbolditalic">
    <w:name w:val="heading bold italic"/>
    <w:aliases w:val="hbi"/>
    <w:basedOn w:val="heading"/>
    <w:rsid w:val="00AC65D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65D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65D1"/>
    <w:pPr>
      <w:spacing w:after="0"/>
    </w:pPr>
  </w:style>
  <w:style w:type="paragraph" w:customStyle="1" w:styleId="blockbullet">
    <w:name w:val="block bullet"/>
    <w:aliases w:val="bb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longernumber3">
    <w:name w:val="acct four figures longer number3"/>
    <w:aliases w:val="a4+3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65D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65D1"/>
    <w:pPr>
      <w:spacing w:after="0"/>
    </w:pPr>
  </w:style>
  <w:style w:type="paragraph" w:customStyle="1" w:styleId="eightptnormal">
    <w:name w:val="eight pt normal"/>
    <w:aliases w:val="8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65D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65D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65D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65D1"/>
    <w:rPr>
      <w:b/>
      <w:bCs/>
    </w:rPr>
  </w:style>
  <w:style w:type="paragraph" w:customStyle="1" w:styleId="eightptbodytext">
    <w:name w:val="eight pt body text"/>
    <w:aliases w:val="8bt"/>
    <w:basedOn w:val="eightptnormal"/>
    <w:rsid w:val="00AC65D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65D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65D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65D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65D1"/>
    <w:pPr>
      <w:spacing w:after="0"/>
    </w:pPr>
  </w:style>
  <w:style w:type="paragraph" w:customStyle="1" w:styleId="eightptblock">
    <w:name w:val="eight pt block"/>
    <w:aliases w:val="8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65D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65D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65D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65D1"/>
    <w:pPr>
      <w:spacing w:after="0"/>
    </w:pPr>
  </w:style>
  <w:style w:type="paragraph" w:customStyle="1" w:styleId="blockindent">
    <w:name w:val="block indent"/>
    <w:aliases w:val="b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737" w:hanging="17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nineptnormalcentred">
    <w:name w:val="nine pt normal centred"/>
    <w:aliases w:val="9nc"/>
    <w:basedOn w:val="nineptnormal"/>
    <w:rsid w:val="00AC65D1"/>
    <w:pPr>
      <w:jc w:val="center"/>
    </w:pPr>
  </w:style>
  <w:style w:type="paragraph" w:customStyle="1" w:styleId="nineptcol">
    <w:name w:val="nine pt %col"/>
    <w:aliases w:val="9%"/>
    <w:basedOn w:val="nineptnormal"/>
    <w:rsid w:val="00AC65D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65D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65D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65D1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65D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65D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65D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65D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65D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65D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65D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65D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C65D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C65D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65D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65D1"/>
    <w:pPr>
      <w:spacing w:after="80"/>
    </w:pPr>
  </w:style>
  <w:style w:type="paragraph" w:customStyle="1" w:styleId="nineptratecol">
    <w:name w:val="nine pt rate col"/>
    <w:aliases w:val="a9r"/>
    <w:basedOn w:val="nineptnormal"/>
    <w:rsid w:val="00AC65D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65D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65D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65D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65D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65D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65D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65D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65D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65D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65D1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List3i">
    <w:name w:val="List 3i"/>
    <w:aliases w:val="3i"/>
    <w:basedOn w:val="List2i"/>
    <w:rsid w:val="00AC65D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65D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65D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65D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65D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65D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65D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65D1"/>
    <w:pPr>
      <w:spacing w:after="80"/>
    </w:pPr>
  </w:style>
  <w:style w:type="paragraph" w:customStyle="1" w:styleId="blockbullet2">
    <w:name w:val="block bullet 2"/>
    <w:aliases w:val="bb2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65D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/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/>
      <w:b/>
      <w:bCs/>
      <w:sz w:val="24"/>
      <w:szCs w:val="22"/>
      <w:lang w:val="x-none" w:eastAsia="en-GB"/>
    </w:rPr>
  </w:style>
  <w:style w:type="paragraph" w:customStyle="1" w:styleId="CoverTitle">
    <w:name w:val="Cover Tit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C65D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AC65D1"/>
    <w:rPr>
      <w:rFonts w:ascii="Tahoma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AC65D1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C65D1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C65D1"/>
  </w:style>
  <w:style w:type="paragraph" w:styleId="PlainText">
    <w:name w:val="Plain Text"/>
    <w:basedOn w:val="Normal"/>
    <w:link w:val="PlainTextChar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AC65D1"/>
    <w:rPr>
      <w:rFonts w:ascii="Consolas" w:eastAsia="Calibri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AC65D1"/>
    <w:rPr>
      <w:rFonts w:ascii="Arial" w:hAnsi="Arial" w:cs="Cordia New"/>
      <w:szCs w:val="23"/>
    </w:rPr>
  </w:style>
  <w:style w:type="character" w:customStyle="1" w:styleId="CommentSubjectChar">
    <w:name w:val="Comment Subject Char"/>
    <w:link w:val="CommentSubject"/>
    <w:uiPriority w:val="99"/>
    <w:locked/>
    <w:rsid w:val="00AC65D1"/>
    <w:rPr>
      <w:rFonts w:ascii="Arial" w:hAnsi="Arial" w:cs="Cordia New"/>
      <w:b/>
      <w:bCs/>
      <w:szCs w:val="23"/>
    </w:rPr>
  </w:style>
  <w:style w:type="character" w:customStyle="1" w:styleId="Heading1Char">
    <w:name w:val="Heading 1 Char"/>
    <w:locked/>
    <w:rsid w:val="00AC65D1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C65D1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C65D1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AC65D1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C65D1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C65D1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AC65D1"/>
    <w:rPr>
      <w:rFonts w:cs="Times New Roman"/>
    </w:rPr>
  </w:style>
  <w:style w:type="character" w:customStyle="1" w:styleId="gt-icon-text1">
    <w:name w:val="gt-icon-text1"/>
    <w:uiPriority w:val="99"/>
    <w:rsid w:val="00AC65D1"/>
    <w:rPr>
      <w:rFonts w:cs="Times New Roman"/>
    </w:rPr>
  </w:style>
  <w:style w:type="character" w:customStyle="1" w:styleId="longtext">
    <w:name w:val="long_text"/>
    <w:uiPriority w:val="99"/>
    <w:rsid w:val="00AC65D1"/>
    <w:rPr>
      <w:rFonts w:cs="Times New Roman"/>
    </w:rPr>
  </w:style>
  <w:style w:type="character" w:customStyle="1" w:styleId="CharChar22">
    <w:name w:val="Char Char22"/>
    <w:rsid w:val="00AC65D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AC65D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AC65D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C65D1"/>
  </w:style>
  <w:style w:type="character" w:styleId="Emphasis">
    <w:name w:val="Emphasis"/>
    <w:uiPriority w:val="20"/>
    <w:qFormat/>
    <w:rsid w:val="00AC65D1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C65D1"/>
  </w:style>
  <w:style w:type="table" w:customStyle="1" w:styleId="TableGridLight1">
    <w:name w:val="Table Grid Light1"/>
    <w:basedOn w:val="TableNormal"/>
    <w:uiPriority w:val="40"/>
    <w:rsid w:val="00AC65D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nhideWhenUsed/>
    <w:rsid w:val="00AC65D1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AC65D1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AC65D1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styleId="Table3Deffects2">
    <w:name w:val="Table 3D effects 2"/>
    <w:basedOn w:val="TableNormal"/>
    <w:rsid w:val="00AC65D1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AC65D1"/>
    <w:rPr>
      <w:color w:val="800080"/>
      <w:u w:val="single"/>
    </w:rPr>
  </w:style>
  <w:style w:type="table" w:customStyle="1" w:styleId="GridTable1Light-Accent11">
    <w:name w:val="Grid Table 1 Light - Accent 11"/>
    <w:basedOn w:val="TableNormal"/>
    <w:uiPriority w:val="46"/>
    <w:rsid w:val="00AC65D1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AC65D1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C65D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C65D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C65D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C65D1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C65D1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C65D1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C65D1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AC65D1"/>
  </w:style>
  <w:style w:type="paragraph" w:customStyle="1" w:styleId="TableParagraph">
    <w:name w:val="Table Paragraph"/>
    <w:basedOn w:val="Normal"/>
    <w:uiPriority w:val="1"/>
    <w:qFormat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C65D1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7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8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9225797835D42AD016F0ACB843366" ma:contentTypeVersion="10" ma:contentTypeDescription="Create a new document." ma:contentTypeScope="" ma:versionID="ad47ec4c177cd4577c37ecb6744f2410">
  <xsd:schema xmlns:xsd="http://www.w3.org/2001/XMLSchema" xmlns:xs="http://www.w3.org/2001/XMLSchema" xmlns:p="http://schemas.microsoft.com/office/2006/metadata/properties" xmlns:ns2="f936005e-5074-4b46-9a85-3e6b210aa543" xmlns:ns3="fbf2de67-2698-4816-a28b-9a5ecd60474b" targetNamespace="http://schemas.microsoft.com/office/2006/metadata/properties" ma:root="true" ma:fieldsID="42f42c7acd61a0b5dd7944216229b038" ns2:_="" ns3:_="">
    <xsd:import namespace="f936005e-5074-4b46-9a85-3e6b210aa543"/>
    <xsd:import namespace="fbf2de67-2698-4816-a28b-9a5ecd6047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6005e-5074-4b46-9a85-3e6b210aa5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f2de67-2698-4816-a28b-9a5ecd60474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b0622cc-d7e4-4b2b-a8fc-0cc948510696}" ma:internalName="TaxCatchAll" ma:showField="CatchAllData" ma:web="fbf2de67-2698-4816-a28b-9a5ecd6047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36005e-5074-4b46-9a85-3e6b210aa543">
      <Terms xmlns="http://schemas.microsoft.com/office/infopath/2007/PartnerControls"/>
    </lcf76f155ced4ddcb4097134ff3c332f>
    <TaxCatchAll xmlns="fbf2de67-2698-4816-a28b-9a5ecd60474b" xsi:nil="true"/>
  </documentManagement>
</p:properties>
</file>

<file path=customXml/itemProps1.xml><?xml version="1.0" encoding="utf-8"?>
<ds:datastoreItem xmlns:ds="http://schemas.openxmlformats.org/officeDocument/2006/customXml" ds:itemID="{93DFECE0-AE20-4E63-829C-0664CF520A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36005e-5074-4b46-9a85-3e6b210aa543"/>
    <ds:schemaRef ds:uri="fbf2de67-2698-4816-a28b-9a5ecd6047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DE7238-081B-465B-9669-EBF62CEF6B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8DED81-7EA0-49F3-B797-38C2283D09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AB8ECA-5D49-4960-B7DE-B04F32E52301}">
  <ds:schemaRefs>
    <ds:schemaRef ds:uri="http://schemas.microsoft.com/office/2006/metadata/properties"/>
    <ds:schemaRef ds:uri="http://schemas.microsoft.com/office/infopath/2007/PartnerControls"/>
    <ds:schemaRef ds:uri="f936005e-5074-4b46-9a85-3e6b210aa543"/>
    <ds:schemaRef ds:uri="fbf2de67-2698-4816-a28b-9a5ecd6047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71</TotalTime>
  <Pages>3</Pages>
  <Words>633</Words>
  <Characters>2944</Characters>
  <Application>Microsoft Office Word</Application>
  <DocSecurity>0</DocSecurity>
  <Lines>90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Draft Financial Statements</vt:lpstr>
    </vt:vector>
  </TitlesOfParts>
  <Company>KPMG</Company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Draft Financial Statements</dc:title>
  <dc:creator>tadsong_h22</dc:creator>
  <cp:lastModifiedBy>Raksina, Saingam</cp:lastModifiedBy>
  <cp:revision>8</cp:revision>
  <cp:lastPrinted>2023-11-13T08:03:00Z</cp:lastPrinted>
  <dcterms:created xsi:type="dcterms:W3CDTF">2023-11-10T06:26:00Z</dcterms:created>
  <dcterms:modified xsi:type="dcterms:W3CDTF">2023-11-13T08:04:00Z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0x010100E899225797835D42AD016F0ACB843366</vt:lpwstr>
  </property>
  <property fmtid="{D5CDD505-2E9C-101B-9397-08002B2CF9AE}" pid="3" name="PBCListName">
    <vt:lpwstr>Year end</vt:lpwstr>
  </property>
  <property fmtid="{D5CDD505-2E9C-101B-9397-08002B2CF9AE}" pid="4" name="GrammarlyDocumentId">
    <vt:lpwstr>57dd34eed15803e9d3989ab0cff7032354a52bf1f603291bb74d035df59fd080</vt:lpwstr>
  </property>
</Properties>
</file>