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8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270"/>
        <w:gridCol w:w="8190"/>
      </w:tblGrid>
      <w:tr w:rsidR="00A1742E" w:rsidRPr="00AD0433" w14:paraId="7E72BB16" w14:textId="77777777" w:rsidTr="00F81F92"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AF0DC89" w14:textId="77777777" w:rsidR="00A1742E" w:rsidRPr="00AD0433" w:rsidRDefault="00A1742E" w:rsidP="00CC1FF6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492AD7" w14:textId="77777777" w:rsidR="00A1742E" w:rsidRPr="00AD0433" w:rsidRDefault="00A1742E" w:rsidP="00CC1FF6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90" w:type="dxa"/>
            <w:tcBorders>
              <w:top w:val="nil"/>
              <w:left w:val="nil"/>
              <w:bottom w:val="nil"/>
              <w:right w:val="nil"/>
            </w:tcBorders>
          </w:tcPr>
          <w:p w14:paraId="72FD6759" w14:textId="77777777" w:rsidR="00A1742E" w:rsidRPr="00AD0433" w:rsidRDefault="00A1742E" w:rsidP="00CC1FF6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A1742E" w:rsidRPr="00AD0433" w14:paraId="0D0CCEE9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128041A4" w14:textId="77777777" w:rsidR="00A1742E" w:rsidRPr="00AD0433" w:rsidRDefault="00A1742E" w:rsidP="00CC1FF6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5D62F3CA" w14:textId="77777777" w:rsidR="00A1742E" w:rsidRPr="00AD0433" w:rsidRDefault="00A1742E" w:rsidP="00CC1FF6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190" w:type="dxa"/>
          </w:tcPr>
          <w:p w14:paraId="382F639A" w14:textId="77777777" w:rsidR="00A1742E" w:rsidRPr="00AD0433" w:rsidRDefault="00A1742E" w:rsidP="00CC1FF6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</w:tr>
      <w:tr w:rsidR="007C31E0" w:rsidRPr="00AD0433" w14:paraId="3E124E0D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3F6A6A74" w14:textId="77777777" w:rsidR="007C31E0" w:rsidRPr="00AD0433" w:rsidRDefault="007C31E0" w:rsidP="007C31E0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082CB9D" w14:textId="77777777" w:rsidR="007C31E0" w:rsidRPr="00AD0433" w:rsidRDefault="007C31E0" w:rsidP="007C31E0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64CA4051" w14:textId="3A5DB05C" w:rsidR="007C31E0" w:rsidRPr="00AD0433" w:rsidRDefault="007C31E0" w:rsidP="007C31E0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684876" w:rsidRPr="00AD0433" w14:paraId="71F73290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54702134" w14:textId="3A207156" w:rsidR="00684876" w:rsidRPr="00AD0433" w:rsidRDefault="00684876" w:rsidP="00684876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CB698F6" w14:textId="77777777" w:rsidR="00684876" w:rsidRPr="00AD0433" w:rsidRDefault="00684876" w:rsidP="00684876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341703BD" w14:textId="6FFCAE5E" w:rsidR="00684876" w:rsidRPr="00AD0433" w:rsidRDefault="00684876" w:rsidP="00684876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bookmarkStart w:id="0" w:name="_Hlk141734003"/>
            <w:r w:rsidRPr="00AD043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นโยบายการบัญชีสำหรับรายการค้าและเหตุการณ์ใหม่</w:t>
            </w:r>
            <w:bookmarkEnd w:id="0"/>
          </w:p>
        </w:tc>
      </w:tr>
      <w:tr w:rsidR="00684876" w:rsidRPr="00AD0433" w14:paraId="075B5CA1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79231DD9" w14:textId="29CAEB68" w:rsidR="00684876" w:rsidRPr="00AD0433" w:rsidRDefault="00684876" w:rsidP="00684876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33D0F88" w14:textId="77777777" w:rsidR="00684876" w:rsidRPr="00AD0433" w:rsidRDefault="00684876" w:rsidP="00684876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6889BE6D" w14:textId="600C7538" w:rsidR="00684876" w:rsidRPr="00AD0433" w:rsidRDefault="00684876" w:rsidP="00684876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การซื้อ</w:t>
            </w:r>
            <w:r w:rsidR="00261062" w:rsidRPr="00AD043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ธุรกิจ</w:t>
            </w:r>
            <w:r w:rsidR="00CA2099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รวมถึงการซื้อธุรกิจภายใต้การควบคุมเดียวกัน</w:t>
            </w:r>
          </w:p>
        </w:tc>
      </w:tr>
      <w:tr w:rsidR="00684876" w:rsidRPr="00AD0433" w14:paraId="1B1B21DF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5F490E68" w14:textId="21ECB9A0" w:rsidR="00684876" w:rsidRPr="00AD0433" w:rsidRDefault="00684876" w:rsidP="00684876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0BA82C7" w14:textId="77777777" w:rsidR="00684876" w:rsidRPr="00AD0433" w:rsidRDefault="00684876" w:rsidP="00684876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5E37BB59" w14:textId="3272A81B" w:rsidR="00684876" w:rsidRPr="00AD0433" w:rsidRDefault="00684876" w:rsidP="00684876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684876" w:rsidRPr="00AD0433" w14:paraId="24E5B243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1E51C69C" w14:textId="5A5FDF8B" w:rsidR="00684876" w:rsidRPr="00AD0433" w:rsidRDefault="00684876" w:rsidP="00684876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23D0692" w14:textId="77777777" w:rsidR="00684876" w:rsidRPr="00AD0433" w:rsidRDefault="00684876" w:rsidP="00684876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3A31D5D9" w14:textId="009A32E6" w:rsidR="00684876" w:rsidRPr="00AD0433" w:rsidRDefault="00B31FBD" w:rsidP="00684876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B31FBD" w:rsidRPr="00AD0433" w14:paraId="35249EC6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7AEF27FF" w14:textId="1612AAE6" w:rsidR="00B31FBD" w:rsidRPr="00AD0433" w:rsidRDefault="00B31FBD" w:rsidP="00B31FBD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3DE667C" w14:textId="77777777" w:rsidR="00B31FBD" w:rsidRPr="00AD0433" w:rsidRDefault="00B31FBD" w:rsidP="00B31FBD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460E7ED6" w14:textId="173E7342" w:rsidR="00B31FBD" w:rsidRPr="00AD0433" w:rsidRDefault="00B31FBD" w:rsidP="00B31FBD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B31FBD" w:rsidRPr="00AD0433" w14:paraId="4F02822C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1D321665" w14:textId="6CF8A65F" w:rsidR="00B31FBD" w:rsidRPr="00AD0433" w:rsidRDefault="00B31FBD" w:rsidP="00B31FBD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591E182" w14:textId="77777777" w:rsidR="00B31FBD" w:rsidRPr="00AD0433" w:rsidRDefault="00B31FBD" w:rsidP="00B31FBD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6884F045" w14:textId="51D860C6" w:rsidR="00B31FBD" w:rsidRPr="00AD0433" w:rsidRDefault="00B31FBD" w:rsidP="00B31FBD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</w:tr>
      <w:tr w:rsidR="00B31FBD" w:rsidRPr="00AD0433" w14:paraId="3C2912CD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58EBF343" w14:textId="76ACCF0A" w:rsidR="00B31FBD" w:rsidRPr="00AD0433" w:rsidRDefault="00B31FBD" w:rsidP="00B31FBD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EE0294E" w14:textId="77777777" w:rsidR="00B31FBD" w:rsidRPr="00AD0433" w:rsidRDefault="00B31FBD" w:rsidP="00B31FBD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289D789E" w14:textId="750575CD" w:rsidR="00B31FBD" w:rsidRPr="00AD0433" w:rsidRDefault="00B31FBD" w:rsidP="00B31FBD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B31FBD" w:rsidRPr="00AD0433" w14:paraId="321053F6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2363BC5C" w14:textId="4A1FE9AA" w:rsidR="00B31FBD" w:rsidRPr="00AD0433" w:rsidRDefault="00B31FBD" w:rsidP="00B31FBD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443DCB4C" w14:textId="77777777" w:rsidR="00B31FBD" w:rsidRPr="00AD0433" w:rsidRDefault="00B31FBD" w:rsidP="00B31FBD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11ACED17" w14:textId="6D852C8F" w:rsidR="00B31FBD" w:rsidRPr="00AD0433" w:rsidRDefault="00B31FBD" w:rsidP="00B31FBD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ใบสำคัญแสดงสิทธิที่จะซื้อหุ้น</w:t>
            </w:r>
          </w:p>
        </w:tc>
      </w:tr>
      <w:tr w:rsidR="00B31FBD" w:rsidRPr="00AD0433" w14:paraId="47B86699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0561B8C0" w14:textId="40B9FFA9" w:rsidR="00B31FBD" w:rsidRPr="00AD0433" w:rsidRDefault="00B31FBD" w:rsidP="00B31FBD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10F94AEF" w14:textId="77777777" w:rsidR="00B31FBD" w:rsidRPr="00AD0433" w:rsidRDefault="00B31FBD" w:rsidP="00B31FBD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46BC7A9B" w14:textId="339A1941" w:rsidR="00B31FBD" w:rsidRPr="00AD0433" w:rsidRDefault="00FE2B5E" w:rsidP="00B31FBD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กำไร (</w:t>
            </w:r>
            <w:r w:rsidR="00B31FBD" w:rsidRPr="00AD043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ขาดทุน</w:t>
            </w:r>
            <w:r w:rsidRPr="00AD043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) </w:t>
            </w:r>
            <w:r w:rsidR="00B31FBD" w:rsidRPr="00AD043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ต่อหุ้น</w:t>
            </w:r>
          </w:p>
        </w:tc>
      </w:tr>
      <w:tr w:rsidR="00B31FBD" w:rsidRPr="00AD0433" w14:paraId="5AE56FE1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6B5DF9F9" w14:textId="06C3416A" w:rsidR="00B31FBD" w:rsidRPr="00AD0433" w:rsidRDefault="00B31FBD" w:rsidP="00B31FBD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0F4BA8AA" w14:textId="77777777" w:rsidR="00B31FBD" w:rsidRPr="00AD0433" w:rsidRDefault="00B31FBD" w:rsidP="00B31FBD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6492481D" w14:textId="35F42BEA" w:rsidR="00B31FBD" w:rsidRPr="00AD0433" w:rsidRDefault="00B31FBD" w:rsidP="00B31FBD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B31FBD" w:rsidRPr="00AD0433" w14:paraId="61DBCC6F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4A55CC45" w14:textId="25B079BC" w:rsidR="00B31FBD" w:rsidRPr="00AD0433" w:rsidRDefault="00B31FBD" w:rsidP="00B31FBD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588A4809" w14:textId="77777777" w:rsidR="00B31FBD" w:rsidRPr="00AD0433" w:rsidRDefault="00B31FBD" w:rsidP="00B31FBD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4BFA715D" w14:textId="7345905D" w:rsidR="00B31FBD" w:rsidRPr="00AD0433" w:rsidRDefault="00B31FBD" w:rsidP="00B31FBD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B31FBD" w:rsidRPr="00AD0433" w14:paraId="3E7BFAD7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5B3AE2C0" w14:textId="698016E9" w:rsidR="00B31FBD" w:rsidRPr="00AD0433" w:rsidRDefault="00B31FBD" w:rsidP="00B31FBD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13</w:t>
            </w:r>
          </w:p>
        </w:tc>
        <w:tc>
          <w:tcPr>
            <w:tcW w:w="270" w:type="dxa"/>
          </w:tcPr>
          <w:p w14:paraId="7D19BE28" w14:textId="77777777" w:rsidR="00B31FBD" w:rsidRPr="00AD0433" w:rsidRDefault="00B31FBD" w:rsidP="00B31FBD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5FA0FFA3" w14:textId="4EC03040" w:rsidR="00B31FBD" w:rsidRPr="00AD0433" w:rsidRDefault="00B31FBD" w:rsidP="00B31FBD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B31FBD" w:rsidRPr="00AD0433" w14:paraId="75FC2542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5E5F17E7" w14:textId="64C2454D" w:rsidR="00B31FBD" w:rsidRPr="00AD0433" w:rsidRDefault="00B31FBD" w:rsidP="00B31FBD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0124D575" w14:textId="77777777" w:rsidR="00B31FBD" w:rsidRPr="00AD0433" w:rsidRDefault="00B31FBD" w:rsidP="00B31FBD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8190" w:type="dxa"/>
          </w:tcPr>
          <w:p w14:paraId="7D1DA97D" w14:textId="3E07F9D1" w:rsidR="00B31FBD" w:rsidRPr="00AD0433" w:rsidRDefault="00B31FBD" w:rsidP="00B31FBD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  <w:tr w:rsidR="00B31FBD" w:rsidRPr="00AD0433" w14:paraId="1F15D2CB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04ECCB8F" w14:textId="201AB4D6" w:rsidR="00B31FBD" w:rsidRPr="00AD0433" w:rsidRDefault="00B31FBD" w:rsidP="00B31FBD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0B49CDB2" w14:textId="77777777" w:rsidR="00B31FBD" w:rsidRPr="00AD0433" w:rsidRDefault="00B31FBD" w:rsidP="00B31FBD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2964E79A" w14:textId="53079659" w:rsidR="00B31FBD" w:rsidRPr="00AD0433" w:rsidRDefault="00B31FBD" w:rsidP="00B31FBD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B31FBD" w:rsidRPr="00AD0433" w14:paraId="0D6239F1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173810C4" w14:textId="3CDB7869" w:rsidR="00B31FBD" w:rsidRPr="00AD0433" w:rsidRDefault="00FE2B5E" w:rsidP="00B31FBD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5CE7F58F" w14:textId="77777777" w:rsidR="00B31FBD" w:rsidRPr="00AD0433" w:rsidRDefault="00B31FBD" w:rsidP="00B31FBD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49C45E4B" w14:textId="651FC2D9" w:rsidR="00B31FBD" w:rsidRPr="00AD0433" w:rsidRDefault="00B31FBD" w:rsidP="00B31FBD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  <w:tr w:rsidR="00B31FBD" w:rsidRPr="00AD0433" w14:paraId="17C563D8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4BABAB7A" w14:textId="6DFD035D" w:rsidR="00B31FBD" w:rsidRPr="00AD0433" w:rsidRDefault="00B31FBD" w:rsidP="00B31FBD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DE32ED" w14:textId="77777777" w:rsidR="00B31FBD" w:rsidRPr="00AD0433" w:rsidRDefault="00B31FBD" w:rsidP="00B31FBD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4E546C23" w14:textId="38FA1B7B" w:rsidR="00B31FBD" w:rsidRPr="00AD0433" w:rsidRDefault="00B31FBD" w:rsidP="00B31FBD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B31FBD" w:rsidRPr="00AD0433" w14:paraId="018DC2E2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71725A92" w14:textId="78A24016" w:rsidR="00B31FBD" w:rsidRPr="00AD0433" w:rsidRDefault="00B31FBD" w:rsidP="00B31FBD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097784" w14:textId="77777777" w:rsidR="00B31FBD" w:rsidRPr="00AD0433" w:rsidRDefault="00B31FBD" w:rsidP="00B31FBD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8190" w:type="dxa"/>
          </w:tcPr>
          <w:p w14:paraId="453AF31F" w14:textId="76821D12" w:rsidR="00B31FBD" w:rsidRPr="00AD0433" w:rsidRDefault="00B31FBD" w:rsidP="00B31FBD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B31FBD" w:rsidRPr="00AD0433" w14:paraId="14BB1F47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367A0AAE" w14:textId="5C439983" w:rsidR="00B31FBD" w:rsidRPr="00AD0433" w:rsidRDefault="00B31FBD" w:rsidP="00B31FBD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F87FFF" w14:textId="77777777" w:rsidR="00B31FBD" w:rsidRPr="00AD0433" w:rsidRDefault="00B31FBD" w:rsidP="00B31FBD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8190" w:type="dxa"/>
          </w:tcPr>
          <w:p w14:paraId="1252FCDB" w14:textId="07920B39" w:rsidR="00B31FBD" w:rsidRPr="00AD0433" w:rsidRDefault="00B31FBD" w:rsidP="00B31FBD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B31FBD" w:rsidRPr="00AD0433" w14:paraId="2E6BDC7B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69AB965F" w14:textId="23BC6817" w:rsidR="00B31FBD" w:rsidRPr="00AD0433" w:rsidRDefault="00B31FBD" w:rsidP="00B31FBD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B4A176" w14:textId="77777777" w:rsidR="00B31FBD" w:rsidRPr="00AD0433" w:rsidRDefault="00B31FBD" w:rsidP="00B31FBD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8190" w:type="dxa"/>
          </w:tcPr>
          <w:p w14:paraId="0AA31BBD" w14:textId="2B63839A" w:rsidR="00B31FBD" w:rsidRPr="00AD0433" w:rsidRDefault="00B31FBD" w:rsidP="00B31FBD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B31FBD" w:rsidRPr="00AD0433" w14:paraId="7093B74D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1008" w:type="dxa"/>
          </w:tcPr>
          <w:p w14:paraId="7AF624B6" w14:textId="77777777" w:rsidR="00B31FBD" w:rsidRPr="00AD0433" w:rsidRDefault="00B31FBD" w:rsidP="00B31FBD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EB45A3" w14:textId="77777777" w:rsidR="00B31FBD" w:rsidRPr="00AD0433" w:rsidRDefault="00B31FBD" w:rsidP="00B31FBD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0FDB713C" w14:textId="77777777" w:rsidR="00B31FBD" w:rsidRPr="00AD0433" w:rsidRDefault="00B31FBD" w:rsidP="00B31FBD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B31FBD" w:rsidRPr="00AD0433" w14:paraId="7C1BDC4A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1008" w:type="dxa"/>
          </w:tcPr>
          <w:p w14:paraId="6DEC0120" w14:textId="77777777" w:rsidR="00B31FBD" w:rsidRPr="00AD0433" w:rsidRDefault="00B31FBD" w:rsidP="00B31FBD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F42815" w14:textId="77777777" w:rsidR="00B31FBD" w:rsidRPr="00AD0433" w:rsidRDefault="00B31FBD" w:rsidP="00B31FBD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8190" w:type="dxa"/>
          </w:tcPr>
          <w:p w14:paraId="5EB2600E" w14:textId="77777777" w:rsidR="00B31FBD" w:rsidRPr="00AD0433" w:rsidRDefault="00B31FBD" w:rsidP="00B31FBD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B31FBD" w:rsidRPr="00AD0433" w14:paraId="5BD87033" w14:textId="77777777" w:rsidTr="00F81F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53DEEF9A" w14:textId="77777777" w:rsidR="00B31FBD" w:rsidRPr="00AD0433" w:rsidRDefault="00B31FBD" w:rsidP="00B31FBD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9AD65E" w14:textId="77777777" w:rsidR="00B31FBD" w:rsidRPr="00AD0433" w:rsidRDefault="00B31FBD" w:rsidP="00B31FBD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90" w:type="dxa"/>
          </w:tcPr>
          <w:p w14:paraId="111E8B73" w14:textId="63FBFAEF" w:rsidR="00B31FBD" w:rsidRPr="00AD0433" w:rsidRDefault="00B31FBD" w:rsidP="00B31FBD">
            <w:pPr>
              <w:pStyle w:val="TOC2"/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14:paraId="3F2AF557" w14:textId="77777777" w:rsidR="003A5057" w:rsidRPr="00AD0433" w:rsidRDefault="00E6228A" w:rsidP="003A5057">
      <w:pPr>
        <w:tabs>
          <w:tab w:val="left" w:pos="540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AD0433">
        <w:rPr>
          <w:rFonts w:asciiTheme="majorBidi" w:hAnsiTheme="majorBidi" w:cstheme="majorBidi"/>
          <w:sz w:val="32"/>
          <w:szCs w:val="32"/>
          <w:cs/>
        </w:rPr>
        <w:br w:type="page"/>
      </w:r>
      <w:r w:rsidR="003A5057" w:rsidRPr="00AD0433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E12D32C" w14:textId="77777777" w:rsidR="003A5057" w:rsidRPr="00AD0433" w:rsidRDefault="003A5057" w:rsidP="003A5057">
      <w:pPr>
        <w:tabs>
          <w:tab w:val="left" w:pos="540"/>
        </w:tabs>
        <w:ind w:left="547" w:right="-43"/>
        <w:jc w:val="thaiDistribute"/>
        <w:rPr>
          <w:rFonts w:asciiTheme="majorBidi" w:hAnsiTheme="majorBidi" w:cstheme="majorBidi"/>
        </w:rPr>
      </w:pPr>
    </w:p>
    <w:p w14:paraId="633C28EE" w14:textId="40C335D9" w:rsidR="003A5057" w:rsidRPr="00AD0433" w:rsidRDefault="003A5057" w:rsidP="003A5057">
      <w:pPr>
        <w:tabs>
          <w:tab w:val="left" w:pos="540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AD0433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BF25E8" w:rsidRPr="00AD0433">
        <w:rPr>
          <w:rFonts w:asciiTheme="majorBidi" w:hAnsiTheme="majorBidi" w:cstheme="majorBidi"/>
          <w:sz w:val="30"/>
          <w:szCs w:val="30"/>
        </w:rPr>
        <w:t xml:space="preserve"> </w:t>
      </w:r>
      <w:r w:rsidR="004A6CCC" w:rsidRPr="00AD0433">
        <w:rPr>
          <w:rFonts w:asciiTheme="majorBidi" w:hAnsiTheme="majorBidi" w:cstheme="majorBidi"/>
          <w:sz w:val="30"/>
          <w:szCs w:val="30"/>
        </w:rPr>
        <w:t xml:space="preserve">13 </w:t>
      </w:r>
      <w:r w:rsidR="00312E80" w:rsidRPr="00AD0433">
        <w:rPr>
          <w:rFonts w:asciiTheme="majorBidi" w:hAnsiTheme="majorBidi" w:cstheme="majorBidi"/>
          <w:sz w:val="30"/>
          <w:szCs w:val="30"/>
          <w:cs/>
        </w:rPr>
        <w:t>พฤศจิกายน</w:t>
      </w:r>
      <w:r w:rsidR="00497D79" w:rsidRPr="00AD04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97D79" w:rsidRPr="00AD0433">
        <w:rPr>
          <w:rFonts w:asciiTheme="majorBidi" w:hAnsiTheme="majorBidi" w:cstheme="majorBidi"/>
          <w:sz w:val="30"/>
          <w:szCs w:val="30"/>
        </w:rPr>
        <w:t>2566</w:t>
      </w:r>
    </w:p>
    <w:p w14:paraId="5D585882" w14:textId="09A5F815" w:rsidR="00200B9A" w:rsidRPr="00AD0433" w:rsidRDefault="00200B9A" w:rsidP="003A5057">
      <w:pPr>
        <w:ind w:left="562"/>
        <w:jc w:val="thaiDistribute"/>
        <w:rPr>
          <w:rFonts w:asciiTheme="majorBidi" w:hAnsiTheme="majorBidi" w:cstheme="majorBidi"/>
        </w:rPr>
      </w:pPr>
    </w:p>
    <w:p w14:paraId="5D5369F3" w14:textId="32523A6F" w:rsidR="00A1742E" w:rsidRPr="00AD0433" w:rsidRDefault="007C31E0" w:rsidP="00F23500">
      <w:pPr>
        <w:tabs>
          <w:tab w:val="left" w:pos="562"/>
        </w:tabs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AD0433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A1742E" w:rsidRPr="00AD0433">
        <w:rPr>
          <w:rFonts w:asciiTheme="majorBidi" w:hAnsiTheme="majorBidi" w:cstheme="majorBidi"/>
          <w:b/>
          <w:bCs/>
          <w:sz w:val="30"/>
          <w:szCs w:val="30"/>
          <w:cs/>
        </w:rPr>
        <w:tab/>
        <w:t>เกณฑ์การจัดทำงบการเงิน</w:t>
      </w:r>
      <w:r w:rsidRPr="00AD0433">
        <w:rPr>
          <w:rFonts w:asciiTheme="majorBidi" w:hAnsiTheme="majorBidi" w:cstheme="majorBidi"/>
          <w:b/>
          <w:bCs/>
          <w:sz w:val="30"/>
          <w:szCs w:val="30"/>
          <w:cs/>
        </w:rPr>
        <w:t>ระหว่างกาล</w:t>
      </w:r>
      <w:r w:rsidR="00D77282" w:rsidRPr="00AD0433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641479AC" w14:textId="77777777" w:rsidR="00A92F34" w:rsidRPr="00AD0433" w:rsidRDefault="00A92F34" w:rsidP="00A92F34">
      <w:pPr>
        <w:tabs>
          <w:tab w:val="left" w:pos="540"/>
        </w:tabs>
        <w:ind w:left="540"/>
        <w:jc w:val="both"/>
        <w:rPr>
          <w:rFonts w:asciiTheme="majorBidi" w:hAnsiTheme="majorBidi" w:cstheme="majorBidi"/>
        </w:rPr>
      </w:pPr>
    </w:p>
    <w:p w14:paraId="75C0B543" w14:textId="435795E0" w:rsidR="009F3FAC" w:rsidRPr="00AD0433" w:rsidRDefault="0055497F" w:rsidP="00F3578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D0433">
        <w:rPr>
          <w:rFonts w:asciiTheme="majorBidi" w:hAnsiTheme="majorBidi" w:cstheme="majorBidi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="00822455" w:rsidRPr="00AD0433">
        <w:rPr>
          <w:rFonts w:asciiTheme="majorBidi" w:hAnsiTheme="majorBidi" w:cstheme="majorBidi"/>
          <w:sz w:val="30"/>
          <w:szCs w:val="30"/>
          <w:cs/>
        </w:rPr>
        <w:t xml:space="preserve">   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AD0433">
        <w:rPr>
          <w:rFonts w:asciiTheme="majorBidi" w:hAnsiTheme="majorBidi" w:cstheme="majorBidi"/>
          <w:sz w:val="30"/>
          <w:szCs w:val="30"/>
        </w:rPr>
        <w:t>34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Pr="00AD0433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</w:t>
      </w:r>
      <w:r w:rsidR="000C2C46" w:rsidRPr="00AD0433">
        <w:rPr>
          <w:rFonts w:asciiTheme="majorBidi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F35780" w:rsidRPr="00AD0433">
        <w:rPr>
          <w:rFonts w:asciiTheme="majorBidi" w:hAnsiTheme="majorBidi" w:cstheme="majorBidi"/>
          <w:sz w:val="30"/>
          <w:szCs w:val="30"/>
          <w:cs/>
        </w:rPr>
        <w:t xml:space="preserve"> โดยงบการเงินระหว่างกาลนี้เน้นการให้ข้อมูลที่เกี่ยวกับกิจกรรม เหตุการณ์และสถานการณ์ใหม่ 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="006708D7" w:rsidRPr="00AD0433">
        <w:rPr>
          <w:rFonts w:asciiTheme="majorBidi" w:hAnsiTheme="majorBidi" w:cstheme="majorBidi"/>
          <w:sz w:val="30"/>
          <w:szCs w:val="30"/>
          <w:cs/>
        </w:rPr>
        <w:t>และบริษัทย่อย</w:t>
      </w:r>
      <w:r w:rsidR="00F35780" w:rsidRPr="00AD0433">
        <w:rPr>
          <w:rFonts w:asciiTheme="majorBidi" w:hAnsiTheme="majorBidi" w:cstheme="majorBidi"/>
          <w:sz w:val="30"/>
          <w:szCs w:val="30"/>
          <w:cs/>
        </w:rPr>
        <w:t>สำหรับปีสิ้นสุดวันที่</w:t>
      </w:r>
      <w:r w:rsidR="00F35780" w:rsidRPr="00AD0433">
        <w:rPr>
          <w:rFonts w:asciiTheme="majorBidi" w:hAnsiTheme="majorBidi" w:cstheme="majorBidi"/>
          <w:sz w:val="30"/>
          <w:szCs w:val="30"/>
        </w:rPr>
        <w:t xml:space="preserve"> 31 </w:t>
      </w:r>
      <w:r w:rsidR="00F35780" w:rsidRPr="00AD043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F35780" w:rsidRPr="00AD0433">
        <w:rPr>
          <w:rFonts w:asciiTheme="majorBidi" w:hAnsiTheme="majorBidi" w:cstheme="majorBidi"/>
          <w:sz w:val="30"/>
          <w:szCs w:val="30"/>
        </w:rPr>
        <w:t>256</w:t>
      </w:r>
      <w:r w:rsidR="00497D79" w:rsidRPr="00AD0433">
        <w:rPr>
          <w:rFonts w:asciiTheme="majorBidi" w:hAnsiTheme="majorBidi" w:cstheme="majorBidi"/>
          <w:sz w:val="30"/>
          <w:szCs w:val="30"/>
        </w:rPr>
        <w:t>5</w:t>
      </w:r>
    </w:p>
    <w:p w14:paraId="1CA98CF8" w14:textId="0C0A707F" w:rsidR="009007E1" w:rsidRPr="00AD0433" w:rsidRDefault="009007E1" w:rsidP="0055497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</w:rPr>
      </w:pPr>
    </w:p>
    <w:p w14:paraId="078A7B21" w14:textId="66DFA441" w:rsidR="00A2413E" w:rsidRPr="00AD0433" w:rsidRDefault="00A2413E" w:rsidP="0055497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D0433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</w:t>
      </w:r>
      <w:r w:rsidR="00F64D78" w:rsidRPr="00AD0433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AD0433">
        <w:rPr>
          <w:rFonts w:asciiTheme="majorBidi" w:hAnsiTheme="majorBidi" w:cstheme="majorBidi"/>
          <w:sz w:val="30"/>
          <w:szCs w:val="30"/>
        </w:rPr>
        <w:t xml:space="preserve">31 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AD0433">
        <w:rPr>
          <w:rFonts w:asciiTheme="majorBidi" w:hAnsiTheme="majorBidi" w:cstheme="majorBidi"/>
          <w:sz w:val="30"/>
          <w:szCs w:val="30"/>
        </w:rPr>
        <w:t>256</w:t>
      </w:r>
      <w:r w:rsidR="00497D79" w:rsidRPr="00AD0433">
        <w:rPr>
          <w:rFonts w:asciiTheme="majorBidi" w:hAnsiTheme="majorBidi" w:cstheme="majorBidi"/>
          <w:sz w:val="30"/>
          <w:szCs w:val="30"/>
        </w:rPr>
        <w:t>5</w:t>
      </w:r>
    </w:p>
    <w:p w14:paraId="3724CB5F" w14:textId="30108331" w:rsidR="00707082" w:rsidRPr="00AD0433" w:rsidRDefault="00707082" w:rsidP="009F3FAC">
      <w:pPr>
        <w:ind w:left="540"/>
        <w:jc w:val="thaiDistribute"/>
        <w:rPr>
          <w:rFonts w:asciiTheme="majorBidi" w:hAnsiTheme="majorBidi" w:cstheme="majorBidi"/>
        </w:rPr>
      </w:pPr>
    </w:p>
    <w:p w14:paraId="54F336EF" w14:textId="60D93A25" w:rsidR="00684876" w:rsidRPr="00AD0433" w:rsidRDefault="00684876" w:rsidP="00684876">
      <w:pPr>
        <w:tabs>
          <w:tab w:val="left" w:pos="562"/>
        </w:tabs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AD0433">
        <w:rPr>
          <w:rFonts w:asciiTheme="majorBidi" w:hAnsiTheme="majorBidi" w:cstheme="majorBidi"/>
          <w:b/>
          <w:bCs/>
          <w:sz w:val="30"/>
          <w:szCs w:val="30"/>
        </w:rPr>
        <w:t>2</w:t>
      </w:r>
      <w:r w:rsidRPr="00AD0433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AD0433">
        <w:rPr>
          <w:rFonts w:asciiTheme="majorBidi" w:hAnsiTheme="majorBidi" w:cstheme="majorBidi"/>
          <w:b/>
          <w:bCs/>
          <w:sz w:val="30"/>
          <w:szCs w:val="30"/>
          <w:cs/>
        </w:rPr>
        <w:t>นโยบายการบัญชีสำหรับรายการค้าและเหตุการณ์ใหม่</w:t>
      </w:r>
    </w:p>
    <w:p w14:paraId="1A5EF655" w14:textId="77777777" w:rsidR="00684876" w:rsidRPr="00AD0433" w:rsidRDefault="00684876" w:rsidP="009F3FAC">
      <w:pPr>
        <w:ind w:left="540"/>
        <w:jc w:val="thaiDistribute"/>
        <w:rPr>
          <w:rFonts w:asciiTheme="majorBidi" w:hAnsiTheme="majorBidi" w:cstheme="majorBidi"/>
        </w:rPr>
      </w:pPr>
    </w:p>
    <w:p w14:paraId="61211D68" w14:textId="6C00E912" w:rsidR="00684876" w:rsidRPr="00AD0433" w:rsidRDefault="00684876" w:rsidP="0068487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D0433">
        <w:rPr>
          <w:rFonts w:asciiTheme="majorBidi" w:hAnsiTheme="majorBidi" w:cstheme="majorBidi"/>
          <w:sz w:val="30"/>
          <w:szCs w:val="30"/>
          <w:cs/>
        </w:rPr>
        <w:t>นโยบายการบัญชีและวิธีการคำนวณที่ใช้ในงบการเงินระหว่างกาลนี้มีความสอดคล้องกับการถือปฏิบัติใน</w:t>
      </w:r>
      <w:r w:rsidR="00AF65C2" w:rsidRPr="00AD0433">
        <w:rPr>
          <w:rFonts w:asciiTheme="majorBidi" w:hAnsiTheme="majorBidi" w:cstheme="majorBidi"/>
          <w:sz w:val="30"/>
          <w:szCs w:val="30"/>
        </w:rPr>
        <w:br/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งบการเงินสำหรับปีสิ้นสุดวันที่ </w:t>
      </w:r>
      <w:r w:rsidRPr="00AD0433">
        <w:rPr>
          <w:rFonts w:asciiTheme="majorBidi" w:hAnsiTheme="majorBidi" w:cstheme="majorBidi"/>
          <w:sz w:val="30"/>
          <w:szCs w:val="30"/>
        </w:rPr>
        <w:t>31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AD0433">
        <w:rPr>
          <w:rFonts w:asciiTheme="majorBidi" w:hAnsiTheme="majorBidi" w:cstheme="majorBidi"/>
          <w:sz w:val="30"/>
          <w:szCs w:val="30"/>
        </w:rPr>
        <w:t>2565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 เว้นแต่ในระหว่างงวด</w:t>
      </w:r>
      <w:r w:rsidR="00312E80" w:rsidRPr="00AD0433">
        <w:rPr>
          <w:rFonts w:asciiTheme="majorBidi" w:hAnsiTheme="majorBidi" w:cstheme="majorBidi"/>
          <w:sz w:val="30"/>
          <w:szCs w:val="30"/>
          <w:cs/>
        </w:rPr>
        <w:t>เก้า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AD0433">
        <w:rPr>
          <w:rFonts w:asciiTheme="majorBidi" w:hAnsiTheme="majorBidi" w:cstheme="majorBidi"/>
          <w:sz w:val="30"/>
          <w:szCs w:val="30"/>
        </w:rPr>
        <w:t>30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12E80" w:rsidRPr="00AD0433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D0433">
        <w:rPr>
          <w:rFonts w:asciiTheme="majorBidi" w:hAnsiTheme="majorBidi" w:cstheme="majorBidi"/>
          <w:sz w:val="30"/>
          <w:szCs w:val="30"/>
        </w:rPr>
        <w:t>2566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 กลุ่มบริษัทและบริษัทได้ใช้นโยบายการบัญชีสำหรับรายการค้าและเหตุการณ์ใหม่ ดังนี้</w:t>
      </w:r>
    </w:p>
    <w:p w14:paraId="51D3E17C" w14:textId="77777777" w:rsidR="00684876" w:rsidRPr="00AD0433" w:rsidRDefault="00684876" w:rsidP="0068487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</w:rPr>
      </w:pPr>
    </w:p>
    <w:p w14:paraId="1D0DF664" w14:textId="68423A83" w:rsidR="00CC461C" w:rsidRPr="00AD0433" w:rsidRDefault="00CC461C" w:rsidP="00CC461C">
      <w:pPr>
        <w:pStyle w:val="FSContent"/>
        <w:numPr>
          <w:ilvl w:val="0"/>
          <w:numId w:val="44"/>
        </w:numPr>
        <w:ind w:left="540" w:hanging="540"/>
        <w:rPr>
          <w:rFonts w:asciiTheme="majorBidi" w:hAnsiTheme="majorBidi" w:cstheme="majorBidi"/>
          <w:b/>
          <w:bCs/>
          <w:i/>
          <w:iCs/>
          <w:lang w:val="en-US"/>
        </w:rPr>
      </w:pPr>
      <w:r w:rsidRPr="00AD0433">
        <w:rPr>
          <w:rFonts w:asciiTheme="majorBidi" w:hAnsiTheme="majorBidi" w:cstheme="majorBidi"/>
          <w:b/>
          <w:bCs/>
          <w:i/>
          <w:iCs/>
          <w:cs/>
          <w:lang w:val="en-US"/>
        </w:rPr>
        <w:t>เกณฑ์ในการจัดทำงบการเงินรวม</w:t>
      </w:r>
    </w:p>
    <w:p w14:paraId="76F42E04" w14:textId="10963595" w:rsidR="00B975F8" w:rsidRPr="00AD0433" w:rsidRDefault="00B975F8" w:rsidP="0068487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E5D6BA5" w14:textId="0B657BCB" w:rsidR="00B83525" w:rsidRPr="00AD0433" w:rsidRDefault="00B83525" w:rsidP="00B83525">
      <w:pPr>
        <w:autoSpaceDE w:val="0"/>
        <w:autoSpaceDN w:val="0"/>
        <w:adjustRightInd w:val="0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AD0433">
        <w:rPr>
          <w:rFonts w:asciiTheme="majorBidi" w:hAnsiTheme="majorBidi" w:cstheme="majorBidi"/>
          <w:sz w:val="30"/>
          <w:szCs w:val="30"/>
          <w:cs/>
        </w:rPr>
        <w:t>งบการเงินรวมประกอบด้วยงบการเงินของบริษัท บริษัทย่อย (รวมกันเรียกว่า “กลุ่มบริษัท”) และส่วนได้เสียของกลุ่มบริษัทในบริษัทร่วม</w:t>
      </w:r>
    </w:p>
    <w:p w14:paraId="01B3008C" w14:textId="77777777" w:rsidR="00B83525" w:rsidRPr="00AD0433" w:rsidRDefault="00B83525" w:rsidP="00B83525">
      <w:pPr>
        <w:autoSpaceDE w:val="0"/>
        <w:autoSpaceDN w:val="0"/>
        <w:adjustRightInd w:val="0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</w:p>
    <w:p w14:paraId="285BB262" w14:textId="10F77E3F" w:rsidR="00B83525" w:rsidRPr="00AD0433" w:rsidRDefault="00B83525" w:rsidP="00B83525">
      <w:pPr>
        <w:autoSpaceDE w:val="0"/>
        <w:autoSpaceDN w:val="0"/>
        <w:adjustRightInd w:val="0"/>
        <w:ind w:left="547" w:right="5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D0433">
        <w:rPr>
          <w:rFonts w:asciiTheme="majorBidi" w:hAnsiTheme="majorBidi" w:cstheme="majorBidi"/>
          <w:sz w:val="30"/>
          <w:szCs w:val="30"/>
          <w:cs/>
        </w:rPr>
        <w:t xml:space="preserve"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</w:t>
      </w:r>
    </w:p>
    <w:p w14:paraId="3619B0A8" w14:textId="77777777" w:rsidR="00B83525" w:rsidRPr="00AD0433" w:rsidRDefault="00B83525" w:rsidP="0068487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4B6684C" w14:textId="103D89FE" w:rsidR="00B83525" w:rsidRPr="00AD0433" w:rsidRDefault="00B83525" w:rsidP="0068487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D0433">
        <w:rPr>
          <w:rFonts w:asciiTheme="majorBidi" w:hAnsiTheme="majorBidi" w:cstheme="majorBidi"/>
          <w:sz w:val="30"/>
          <w:szCs w:val="30"/>
          <w:cs/>
        </w:rPr>
        <w:lastRenderedPageBreak/>
        <w:t>กลุ่มบริษัทรับรู้เงินลงทุนในบริษัทร่วมในงบการเงินรวมด้วยวิธีส่วนได้เสีย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</w:t>
      </w:r>
      <w:r w:rsidR="00CE5773">
        <w:rPr>
          <w:rFonts w:asciiTheme="majorBidi" w:hAnsiTheme="majorBidi" w:cstheme="majorBidi" w:hint="cs"/>
          <w:sz w:val="30"/>
          <w:szCs w:val="30"/>
          <w:cs/>
        </w:rPr>
        <w:t>ยกเว้นกรณีการรวมธุรกิจภายใต้การควบคุมเดียวกัน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 จะถูกบันทึกในงบการเงินรวมจนถึงวันที่ความมีอิทธิพลอย่างมีนัยสำคัญสิ้นสุดลง</w:t>
      </w:r>
    </w:p>
    <w:p w14:paraId="5C684CEB" w14:textId="77777777" w:rsidR="00B83525" w:rsidRPr="00AD0433" w:rsidRDefault="00B83525" w:rsidP="0068487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FDA4207" w14:textId="76840CE4" w:rsidR="00C914A5" w:rsidRPr="00AD0433" w:rsidRDefault="00C914A5" w:rsidP="00B975F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D0433">
        <w:rPr>
          <w:rFonts w:asciiTheme="majorBidi" w:hAnsiTheme="majorBidi" w:cstheme="majorBidi"/>
          <w:i/>
          <w:iCs/>
          <w:sz w:val="30"/>
          <w:szCs w:val="30"/>
          <w:cs/>
        </w:rPr>
        <w:t>การรวมธุรกิจ</w:t>
      </w:r>
    </w:p>
    <w:p w14:paraId="42EF7559" w14:textId="77777777" w:rsidR="00E0160E" w:rsidRPr="00AD0433" w:rsidRDefault="00E0160E" w:rsidP="00B975F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DFF7655" w14:textId="7425F82D" w:rsidR="003E385F" w:rsidRPr="00AD0433" w:rsidRDefault="003E385F" w:rsidP="003E385F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D0433">
        <w:rPr>
          <w:rFonts w:asciiTheme="majorBidi" w:hAnsiTheme="majorBidi" w:cstheme="majorBidi"/>
          <w:sz w:val="30"/>
          <w:szCs w:val="30"/>
          <w:cs/>
        </w:rPr>
        <w:t xml:space="preserve">กลุ่มบริษัทบันทึกบัญชีสำหรับการรวมธุรกิจตามวิธีซื้อ เมื่อกลุ่มบริษัทประเมินว่ากลุ่มของกิจกรรมและสินทรัพย์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 </w:t>
      </w:r>
      <w:r w:rsidR="00414752" w:rsidRPr="00AD0433">
        <w:rPr>
          <w:rFonts w:asciiTheme="majorBidi" w:hAnsiTheme="majorBidi" w:cstheme="majorBidi"/>
          <w:sz w:val="30"/>
          <w:szCs w:val="30"/>
        </w:rPr>
        <w:br/>
      </w:r>
      <w:r w:rsidRPr="00AD0433">
        <w:rPr>
          <w:rFonts w:asciiTheme="majorBidi" w:hAnsiTheme="majorBidi" w:cstheme="majorBidi"/>
          <w:sz w:val="30"/>
          <w:szCs w:val="30"/>
          <w:cs/>
        </w:rPr>
        <w:t>โดยวันที่ซื้อกิจการคือวันที่อำนาจในการควบคุมนั้นได้ถูกโอนมาให้กลุ่มบริษัท</w:t>
      </w:r>
      <w:r w:rsidR="007D4F7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364CA">
        <w:rPr>
          <w:rFonts w:asciiTheme="majorBidi" w:hAnsiTheme="majorBidi" w:cstheme="majorBidi" w:hint="cs"/>
          <w:sz w:val="30"/>
          <w:szCs w:val="30"/>
          <w:cs/>
        </w:rPr>
        <w:t>ยกเว้นกรณีการรวมธุรกิจภายใต้การควบคุมเดียวกัน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 ทั้งนี้ ค่าใช้จ่ายที่เกี่ยวข้องกับการซื้อธุรกิจรับรู้เป็นค่าใช้จ่ายเมื่อเกิดขึ้น</w:t>
      </w:r>
    </w:p>
    <w:p w14:paraId="47274685" w14:textId="77777777" w:rsidR="006A2A71" w:rsidRPr="00AD0433" w:rsidRDefault="006A2A71" w:rsidP="003E385F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B0E5755" w14:textId="1E932117" w:rsidR="00C914A5" w:rsidRPr="00AD0433" w:rsidRDefault="00C914A5" w:rsidP="00C914A5">
      <w:pPr>
        <w:autoSpaceDE w:val="0"/>
        <w:autoSpaceDN w:val="0"/>
        <w:adjustRightInd w:val="0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AD0433">
        <w:rPr>
          <w:rFonts w:asciiTheme="majorBidi" w:hAnsiTheme="majorBidi" w:cstheme="majorBidi"/>
          <w:sz w:val="30"/>
          <w:szCs w:val="3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หักด้วยมูลค่ายุติธรรมสุทธิของสินทรัพย์ที่ระบุได้ที่ได้มาและหนี้สินที่รับมา กำไรจากการซื้อในราคาต่ำกว่ามูลค่ายุติธรรมรับรู้ในกำไรหรือขาดทุนทันที</w:t>
      </w:r>
    </w:p>
    <w:p w14:paraId="0D69399D" w14:textId="18D3EFBD" w:rsidR="00B975F8" w:rsidRPr="00AD0433" w:rsidRDefault="00B975F8" w:rsidP="00C914A5">
      <w:pPr>
        <w:autoSpaceDE w:val="0"/>
        <w:autoSpaceDN w:val="0"/>
        <w:adjustRightInd w:val="0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</w:p>
    <w:p w14:paraId="589F8F66" w14:textId="69DE2C8F" w:rsidR="00B975F8" w:rsidRPr="00AD0433" w:rsidRDefault="00B975F8" w:rsidP="00B975F8">
      <w:pPr>
        <w:autoSpaceDE w:val="0"/>
        <w:autoSpaceDN w:val="0"/>
        <w:adjustRightInd w:val="0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AD0433">
        <w:rPr>
          <w:rFonts w:asciiTheme="majorBidi" w:hAnsiTheme="majorBidi" w:cstheme="majorBidi"/>
          <w:sz w:val="30"/>
          <w:szCs w:val="30"/>
          <w:cs/>
        </w:rPr>
        <w:t>สิ่งตอบแทนที่โอนให้รวมถึงสินทรัพย์ที่โอนไป หนี้สินที่กลุ่มบริษัทก่อขึ้นเพื่อจ่ายชำระให้แก่เจ้าของเดิม หนี้สินที่อาจเกิดขึ้น</w:t>
      </w:r>
      <w:r w:rsidRPr="00AD0433">
        <w:rPr>
          <w:rFonts w:asciiTheme="majorBidi" w:hAnsiTheme="majorBidi" w:cstheme="majorBidi"/>
          <w:sz w:val="30"/>
          <w:szCs w:val="30"/>
        </w:rPr>
        <w:t xml:space="preserve"> </w:t>
      </w:r>
      <w:r w:rsidR="00EC4136" w:rsidRPr="00AD0433">
        <w:rPr>
          <w:rFonts w:asciiTheme="majorBidi" w:hAnsiTheme="majorBidi" w:cstheme="majorBidi"/>
          <w:sz w:val="30"/>
          <w:szCs w:val="30"/>
          <w:cs/>
        </w:rPr>
        <w:t>และส่วนได้เสียในส่วนของเจ้าของที่ออกโดยกลุ่มบริษัท</w:t>
      </w:r>
    </w:p>
    <w:p w14:paraId="2F5639D9" w14:textId="02B22E2F" w:rsidR="00B975F8" w:rsidRPr="00AD0433" w:rsidRDefault="00B975F8" w:rsidP="00B975F8">
      <w:pPr>
        <w:autoSpaceDE w:val="0"/>
        <w:autoSpaceDN w:val="0"/>
        <w:adjustRightInd w:val="0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</w:p>
    <w:p w14:paraId="08A27BD2" w14:textId="522B18CD" w:rsidR="00EC4136" w:rsidRPr="00AD0433" w:rsidRDefault="00EC4136" w:rsidP="00B975F8">
      <w:pPr>
        <w:autoSpaceDE w:val="0"/>
        <w:autoSpaceDN w:val="0"/>
        <w:adjustRightInd w:val="0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AD0433">
        <w:rPr>
          <w:rFonts w:asciiTheme="majorBidi" w:hAnsiTheme="majorBidi" w:cstheme="majorBidi"/>
          <w:sz w:val="30"/>
          <w:szCs w:val="30"/>
          <w:cs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 ณ ทุกวันที่รายงาน การเปลี่ยนแปลงในมุลค่ายุต</w:t>
      </w:r>
      <w:r w:rsidR="00717B6E" w:rsidRPr="00AD0433">
        <w:rPr>
          <w:rFonts w:asciiTheme="majorBidi" w:hAnsiTheme="majorBidi" w:cstheme="majorBidi"/>
          <w:sz w:val="30"/>
          <w:szCs w:val="30"/>
          <w:cs/>
        </w:rPr>
        <w:t>ิธรรมรับรู้ในกำไรหรือขาดทุน</w:t>
      </w:r>
    </w:p>
    <w:p w14:paraId="0C3FB291" w14:textId="77777777" w:rsidR="00EC4136" w:rsidRPr="00AD0433" w:rsidRDefault="00EC4136" w:rsidP="00B975F8">
      <w:pPr>
        <w:autoSpaceDE w:val="0"/>
        <w:autoSpaceDN w:val="0"/>
        <w:adjustRightInd w:val="0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</w:p>
    <w:p w14:paraId="7C2D2038" w14:textId="7F30DF1E" w:rsidR="00B975F8" w:rsidRPr="00AD0433" w:rsidRDefault="00B975F8" w:rsidP="00B975F8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D0433">
        <w:rPr>
          <w:rFonts w:asciiTheme="majorBidi" w:hAnsiTheme="majorBidi" w:cstheme="majorBidi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10EC749E" w14:textId="5A428878" w:rsidR="00B975F8" w:rsidRPr="00AD0433" w:rsidRDefault="00B975F8" w:rsidP="00B975F8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07C1B81" w14:textId="59B0B882" w:rsidR="00B975F8" w:rsidRPr="00AD0433" w:rsidRDefault="00B975F8" w:rsidP="00B975F8">
      <w:pPr>
        <w:autoSpaceDE w:val="0"/>
        <w:autoSpaceDN w:val="0"/>
        <w:adjustRightInd w:val="0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AD0433">
        <w:rPr>
          <w:rFonts w:asciiTheme="majorBidi" w:hAnsiTheme="majorBidi" w:cstheme="majorBidi"/>
          <w:sz w:val="30"/>
          <w:szCs w:val="30"/>
          <w:cs/>
        </w:rPr>
        <w:t xml:space="preserve"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กลุ่มบริษัททำการประมาณการมูลค่าของรายการซึ่งข้อมูลทางบัญชียังไม่สมบูรณ์เพื่อรายงาน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</w:t>
      </w:r>
      <w:r w:rsidR="002A6BF6" w:rsidRPr="00AD0433">
        <w:rPr>
          <w:rFonts w:asciiTheme="majorBidi" w:hAnsiTheme="majorBidi" w:cstheme="majorBidi"/>
          <w:sz w:val="30"/>
          <w:szCs w:val="30"/>
        </w:rPr>
        <w:br/>
      </w:r>
      <w:r w:rsidRPr="00AD0433">
        <w:rPr>
          <w:rFonts w:asciiTheme="majorBidi" w:hAnsiTheme="majorBidi" w:cstheme="majorBidi"/>
          <w:sz w:val="30"/>
          <w:szCs w:val="30"/>
          <w:cs/>
        </w:rPr>
        <w:t>ณ วันที่ซื้อ ซึ่งข้อมูลดังกล่าวมีผลต่อการวัดมูลค่าของจำนวนต่าง</w:t>
      </w:r>
      <w:r w:rsidR="00B83525" w:rsidRPr="00AD04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D0433">
        <w:rPr>
          <w:rFonts w:asciiTheme="majorBidi" w:hAnsiTheme="majorBidi" w:cstheme="majorBidi"/>
          <w:sz w:val="30"/>
          <w:szCs w:val="30"/>
          <w:cs/>
        </w:rPr>
        <w:t>ๆ ที่เคยรับรู้ไว้ ณ วันที่ซื้อ</w:t>
      </w:r>
    </w:p>
    <w:p w14:paraId="6BA34C02" w14:textId="72A7E16F" w:rsidR="006A2A71" w:rsidRPr="00AD0433" w:rsidRDefault="006A2A71" w:rsidP="00B975F8">
      <w:pPr>
        <w:autoSpaceDE w:val="0"/>
        <w:autoSpaceDN w:val="0"/>
        <w:adjustRightInd w:val="0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</w:p>
    <w:p w14:paraId="1BE422FC" w14:textId="697FEAFB" w:rsidR="00261062" w:rsidRPr="00AD0433" w:rsidRDefault="006A2A71" w:rsidP="006A2A71">
      <w:pPr>
        <w:autoSpaceDE w:val="0"/>
        <w:autoSpaceDN w:val="0"/>
        <w:adjustRightInd w:val="0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AD0433">
        <w:rPr>
          <w:rFonts w:asciiTheme="majorBidi" w:hAnsiTheme="majorBidi" w:cstheme="majorBidi"/>
          <w:sz w:val="30"/>
          <w:szCs w:val="30"/>
          <w:cs/>
        </w:rPr>
        <w:lastRenderedPageBreak/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</w:t>
      </w:r>
      <w:r w:rsidRPr="00AD0433">
        <w:rPr>
          <w:rFonts w:asciiTheme="majorBidi" w:hAnsiTheme="majorBidi" w:cstheme="majorBidi"/>
          <w:sz w:val="30"/>
          <w:szCs w:val="30"/>
        </w:rPr>
        <w:t xml:space="preserve"> </w:t>
      </w:r>
      <w:r w:rsidRPr="00AD0433">
        <w:rPr>
          <w:rFonts w:asciiTheme="majorBidi" w:hAnsiTheme="majorBidi" w:cstheme="majorBidi"/>
          <w:sz w:val="30"/>
          <w:szCs w:val="30"/>
          <w:cs/>
        </w:rPr>
        <w:t>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</w:t>
      </w:r>
      <w:r w:rsidRPr="00AD0433">
        <w:rPr>
          <w:rFonts w:asciiTheme="majorBidi" w:hAnsiTheme="majorBidi" w:cstheme="majorBidi"/>
          <w:sz w:val="30"/>
          <w:szCs w:val="30"/>
        </w:rPr>
        <w:t xml:space="preserve"> </w:t>
      </w:r>
      <w:r w:rsidRPr="00AD0433">
        <w:rPr>
          <w:rFonts w:asciiTheme="majorBidi" w:hAnsiTheme="majorBidi" w:cstheme="majorBidi"/>
          <w:sz w:val="30"/>
          <w:szCs w:val="30"/>
          <w:cs/>
        </w:rPr>
        <w:t>รายการส่วนเกินหรือส่วนขาดจะถูกตัดจำหน่ายเมื่อมีการขายเงินลงทุนในธุรกิจที่ซื้อดังกล่าวไป 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Pr="00AD0433">
        <w:rPr>
          <w:rFonts w:asciiTheme="majorBidi" w:hAnsiTheme="majorBidi" w:cstheme="majorBidi"/>
          <w:sz w:val="30"/>
          <w:szCs w:val="30"/>
        </w:rPr>
        <w:t xml:space="preserve"> </w:t>
      </w:r>
      <w:r w:rsidRPr="00AD0433">
        <w:rPr>
          <w:rFonts w:asciiTheme="majorBidi" w:hAnsiTheme="majorBidi" w:cstheme="majorBidi"/>
          <w:sz w:val="30"/>
          <w:szCs w:val="30"/>
          <w:cs/>
        </w:rPr>
        <w:t>จนถึงวันที่การควบคุมสิ้นสุด</w:t>
      </w:r>
    </w:p>
    <w:p w14:paraId="694FB322" w14:textId="77777777" w:rsidR="00CC461C" w:rsidRPr="00AD0433" w:rsidRDefault="00CC461C" w:rsidP="009F3FAC">
      <w:pPr>
        <w:ind w:left="540"/>
        <w:jc w:val="thaiDistribute"/>
        <w:rPr>
          <w:rFonts w:asciiTheme="majorBidi" w:hAnsiTheme="majorBidi" w:cstheme="majorBidi"/>
        </w:rPr>
      </w:pPr>
    </w:p>
    <w:p w14:paraId="7042F30C" w14:textId="48D0810E" w:rsidR="005F2EB9" w:rsidRPr="00AD0433" w:rsidRDefault="005F2EB9" w:rsidP="005F2EB9">
      <w:pPr>
        <w:tabs>
          <w:tab w:val="left" w:pos="562"/>
        </w:tabs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AD0433">
        <w:rPr>
          <w:rFonts w:asciiTheme="majorBidi" w:hAnsiTheme="majorBidi" w:cstheme="majorBidi"/>
          <w:b/>
          <w:bCs/>
          <w:sz w:val="30"/>
          <w:szCs w:val="30"/>
        </w:rPr>
        <w:t>3</w:t>
      </w:r>
      <w:r w:rsidRPr="00AD0433">
        <w:rPr>
          <w:rFonts w:asciiTheme="majorBidi" w:hAnsiTheme="majorBidi" w:cstheme="majorBidi"/>
          <w:b/>
          <w:bCs/>
          <w:sz w:val="30"/>
          <w:szCs w:val="30"/>
        </w:rPr>
        <w:tab/>
      </w:r>
      <w:r w:rsidR="00693251" w:rsidRPr="00693251">
        <w:rPr>
          <w:rFonts w:asciiTheme="majorBidi" w:hAnsiTheme="majorBidi" w:cs="Angsana New" w:hint="cs"/>
          <w:b/>
          <w:bCs/>
          <w:sz w:val="30"/>
          <w:szCs w:val="30"/>
          <w:cs/>
        </w:rPr>
        <w:t>การซื้อธุรกิจรวมถึงการซื้อธุรกิจภายใต้การควบคุมเดียวกัน</w:t>
      </w:r>
    </w:p>
    <w:p w14:paraId="7C08D827" w14:textId="77777777" w:rsidR="005F2EB9" w:rsidRPr="00AD0433" w:rsidRDefault="005F2EB9" w:rsidP="009F3FAC">
      <w:pPr>
        <w:ind w:left="540"/>
        <w:jc w:val="thaiDistribute"/>
        <w:rPr>
          <w:rFonts w:asciiTheme="majorBidi" w:hAnsiTheme="majorBidi" w:cstheme="majorBidi"/>
        </w:rPr>
      </w:pPr>
    </w:p>
    <w:p w14:paraId="1CD5C7E4" w14:textId="56A31985" w:rsidR="005F2EB9" w:rsidRPr="00AD0433" w:rsidRDefault="005F2EB9" w:rsidP="005F2EB9">
      <w:pPr>
        <w:pStyle w:val="FSContent"/>
        <w:numPr>
          <w:ilvl w:val="0"/>
          <w:numId w:val="46"/>
        </w:numPr>
        <w:ind w:left="539" w:hanging="539"/>
        <w:rPr>
          <w:rFonts w:asciiTheme="majorBidi" w:hAnsiTheme="majorBidi" w:cstheme="majorBidi"/>
          <w:i/>
          <w:iCs/>
          <w:cs/>
          <w:lang w:val="en-US"/>
        </w:rPr>
      </w:pPr>
      <w:r w:rsidRPr="00AD0433">
        <w:rPr>
          <w:rFonts w:asciiTheme="majorBidi" w:hAnsiTheme="majorBidi" w:cstheme="majorBidi"/>
          <w:i/>
          <w:iCs/>
          <w:cs/>
          <w:lang w:val="en-US"/>
        </w:rPr>
        <w:t>บริษัท เกรซ วอเทอร์ เมด จำกัด</w:t>
      </w:r>
    </w:p>
    <w:p w14:paraId="4DA6F2B1" w14:textId="77777777" w:rsidR="005F2EB9" w:rsidRPr="00AD0433" w:rsidRDefault="005F2EB9" w:rsidP="009F3FAC">
      <w:pPr>
        <w:ind w:left="540"/>
        <w:jc w:val="thaiDistribute"/>
        <w:rPr>
          <w:rFonts w:asciiTheme="majorBidi" w:hAnsiTheme="majorBidi" w:cstheme="majorBidi"/>
        </w:rPr>
      </w:pPr>
    </w:p>
    <w:p w14:paraId="603FA97C" w14:textId="02106E47" w:rsidR="005F2EB9" w:rsidRPr="00AD0433" w:rsidRDefault="009475F6" w:rsidP="009475F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D0433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AD0433">
        <w:rPr>
          <w:rFonts w:asciiTheme="majorBidi" w:hAnsiTheme="majorBidi" w:cstheme="majorBidi"/>
          <w:sz w:val="30"/>
          <w:szCs w:val="30"/>
        </w:rPr>
        <w:t xml:space="preserve">23 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Pr="00AD0433">
        <w:rPr>
          <w:rFonts w:asciiTheme="majorBidi" w:hAnsiTheme="majorBidi" w:cstheme="majorBidi"/>
          <w:sz w:val="30"/>
          <w:szCs w:val="30"/>
        </w:rPr>
        <w:t>2566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80215" w:rsidRPr="00AD0433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AD0433">
        <w:rPr>
          <w:rFonts w:asciiTheme="majorBidi" w:hAnsiTheme="majorBidi" w:cstheme="majorBidi"/>
          <w:sz w:val="30"/>
          <w:szCs w:val="30"/>
          <w:cs/>
        </w:rPr>
        <w:t>บริษัทได้มาซึ่งอำนาจควบคุมในบริษัท เกรซ วอเทอร์ เมด</w:t>
      </w:r>
      <w:r w:rsidRPr="00AD0433">
        <w:rPr>
          <w:rFonts w:asciiTheme="majorBidi" w:hAnsiTheme="majorBidi" w:cstheme="majorBidi"/>
          <w:sz w:val="30"/>
          <w:szCs w:val="30"/>
        </w:rPr>
        <w:t xml:space="preserve"> </w:t>
      </w:r>
      <w:r w:rsidRPr="00AD0433">
        <w:rPr>
          <w:rFonts w:asciiTheme="majorBidi" w:hAnsiTheme="majorBidi" w:cstheme="majorBidi"/>
          <w:sz w:val="30"/>
          <w:szCs w:val="30"/>
          <w:cs/>
        </w:rPr>
        <w:t>จำกัด ซึ่งเป็นผู้ผลิตและจำหน่ายน้ำยาและอุปกรณ์ที่เกี่ยวกับการฟอกไต โดย</w:t>
      </w:r>
      <w:r w:rsidR="00130AC9" w:rsidRPr="00AD0433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AD0433">
        <w:rPr>
          <w:rFonts w:asciiTheme="majorBidi" w:hAnsiTheme="majorBidi" w:cstheme="majorBidi"/>
          <w:sz w:val="30"/>
          <w:szCs w:val="30"/>
          <w:cs/>
        </w:rPr>
        <w:t>ซื้อหุ้น</w:t>
      </w:r>
      <w:r w:rsidR="00130AC9" w:rsidRPr="00AD0433">
        <w:rPr>
          <w:rFonts w:asciiTheme="majorBidi" w:hAnsiTheme="majorBidi" w:cstheme="majorBidi"/>
          <w:sz w:val="30"/>
          <w:szCs w:val="30"/>
          <w:cs/>
        </w:rPr>
        <w:t>สามัญจำนวน</w:t>
      </w:r>
      <w:r w:rsidR="00B15E9F" w:rsidRPr="00AD0433">
        <w:rPr>
          <w:rFonts w:asciiTheme="majorBidi" w:hAnsiTheme="majorBidi" w:cstheme="majorBidi"/>
          <w:sz w:val="30"/>
          <w:szCs w:val="30"/>
        </w:rPr>
        <w:t xml:space="preserve"> 21,118 </w:t>
      </w:r>
      <w:r w:rsidR="00130AC9" w:rsidRPr="00AD0433">
        <w:rPr>
          <w:rFonts w:asciiTheme="majorBidi" w:hAnsiTheme="majorBidi" w:cstheme="majorBidi"/>
          <w:sz w:val="30"/>
          <w:szCs w:val="30"/>
          <w:cs/>
        </w:rPr>
        <w:t>หุ้นในราคาหุ้นล</w:t>
      </w:r>
      <w:r w:rsidR="00B15E9F" w:rsidRPr="00AD0433">
        <w:rPr>
          <w:rFonts w:asciiTheme="majorBidi" w:hAnsiTheme="majorBidi" w:cstheme="majorBidi"/>
          <w:sz w:val="30"/>
          <w:szCs w:val="30"/>
          <w:cs/>
        </w:rPr>
        <w:t xml:space="preserve">ะ </w:t>
      </w:r>
      <w:r w:rsidR="00B15E9F" w:rsidRPr="00AD0433">
        <w:rPr>
          <w:rFonts w:asciiTheme="majorBidi" w:hAnsiTheme="majorBidi" w:cstheme="majorBidi"/>
          <w:sz w:val="30"/>
          <w:szCs w:val="30"/>
        </w:rPr>
        <w:t xml:space="preserve">2,078.8 </w:t>
      </w:r>
      <w:r w:rsidR="00130AC9" w:rsidRPr="00AD0433">
        <w:rPr>
          <w:rFonts w:asciiTheme="majorBidi" w:hAnsiTheme="majorBidi" w:cstheme="majorBidi"/>
          <w:sz w:val="30"/>
          <w:szCs w:val="30"/>
          <w:cs/>
        </w:rPr>
        <w:t xml:space="preserve">บาท เป็นจำนวน </w:t>
      </w:r>
      <w:r w:rsidR="00B15E9F" w:rsidRPr="00AD0433">
        <w:rPr>
          <w:rFonts w:asciiTheme="majorBidi" w:hAnsiTheme="majorBidi" w:cstheme="majorBidi"/>
          <w:sz w:val="30"/>
          <w:szCs w:val="30"/>
        </w:rPr>
        <w:t xml:space="preserve">43.9 </w:t>
      </w:r>
      <w:r w:rsidR="00130AC9" w:rsidRPr="00AD0433">
        <w:rPr>
          <w:rFonts w:asciiTheme="majorBidi" w:hAnsiTheme="majorBidi" w:cstheme="majorBidi"/>
          <w:sz w:val="30"/>
          <w:szCs w:val="30"/>
          <w:cs/>
        </w:rPr>
        <w:t xml:space="preserve">ล้านบาท คิดเป็นอัตราการถือหุ้นร้อยละ </w:t>
      </w:r>
      <w:r w:rsidRPr="00AD0433">
        <w:rPr>
          <w:rFonts w:asciiTheme="majorBidi" w:hAnsiTheme="majorBidi" w:cstheme="majorBidi"/>
          <w:sz w:val="30"/>
          <w:szCs w:val="30"/>
        </w:rPr>
        <w:t>52.8</w:t>
      </w:r>
      <w:r w:rsidR="00130AC9" w:rsidRPr="00AD0433">
        <w:rPr>
          <w:rFonts w:asciiTheme="majorBidi" w:hAnsiTheme="majorBidi" w:cstheme="majorBidi"/>
          <w:sz w:val="30"/>
          <w:szCs w:val="30"/>
          <w:cs/>
        </w:rPr>
        <w:t xml:space="preserve"> ของหุ้นสามัญทั้งหมด</w:t>
      </w:r>
    </w:p>
    <w:p w14:paraId="606E13F4" w14:textId="77777777" w:rsidR="009475F6" w:rsidRPr="00AD0433" w:rsidRDefault="009475F6" w:rsidP="009475F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</w:rPr>
      </w:pPr>
    </w:p>
    <w:p w14:paraId="790EEFAE" w14:textId="3FBE3DA6" w:rsidR="009475F6" w:rsidRPr="00AD0433" w:rsidRDefault="009475F6" w:rsidP="009475F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D0433">
        <w:rPr>
          <w:rFonts w:asciiTheme="majorBidi" w:hAnsiTheme="majorBidi" w:cstheme="majorBidi"/>
          <w:sz w:val="30"/>
          <w:szCs w:val="30"/>
          <w:cs/>
        </w:rPr>
        <w:t xml:space="preserve">ในระหว่างงวดนับตั้งแต่วันที่ซื้อกิจการจนถึงวันที่ </w:t>
      </w:r>
      <w:r w:rsidRPr="00AD0433">
        <w:rPr>
          <w:rFonts w:asciiTheme="majorBidi" w:hAnsiTheme="majorBidi" w:cstheme="majorBidi"/>
          <w:sz w:val="30"/>
          <w:szCs w:val="30"/>
        </w:rPr>
        <w:t>30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12E80" w:rsidRPr="00AD0433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D0433">
        <w:rPr>
          <w:rFonts w:asciiTheme="majorBidi" w:hAnsiTheme="majorBidi" w:cstheme="majorBidi"/>
          <w:sz w:val="30"/>
          <w:szCs w:val="30"/>
        </w:rPr>
        <w:t>2566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80215" w:rsidRPr="00AD0433">
        <w:rPr>
          <w:rFonts w:asciiTheme="majorBidi" w:hAnsiTheme="majorBidi" w:cstheme="majorBidi"/>
          <w:sz w:val="30"/>
          <w:szCs w:val="30"/>
          <w:cs/>
        </w:rPr>
        <w:t>บริษัท เกรซ วอเทอร์ เมด</w:t>
      </w:r>
      <w:r w:rsidR="00F80215" w:rsidRPr="00AD0433">
        <w:rPr>
          <w:rFonts w:asciiTheme="majorBidi" w:hAnsiTheme="majorBidi" w:cstheme="majorBidi"/>
          <w:sz w:val="30"/>
          <w:szCs w:val="30"/>
        </w:rPr>
        <w:t xml:space="preserve"> </w:t>
      </w:r>
      <w:r w:rsidR="00F80215" w:rsidRPr="00AD0433">
        <w:rPr>
          <w:rFonts w:asciiTheme="majorBidi" w:hAnsiTheme="majorBidi" w:cstheme="majorBidi"/>
          <w:sz w:val="30"/>
          <w:szCs w:val="30"/>
          <w:cs/>
        </w:rPr>
        <w:t>จำกัด</w:t>
      </w:r>
      <w:r w:rsidRPr="00AD0433">
        <w:rPr>
          <w:rFonts w:asciiTheme="majorBidi" w:hAnsiTheme="majorBidi" w:cstheme="majorBidi"/>
          <w:sz w:val="30"/>
          <w:szCs w:val="30"/>
        </w:rPr>
        <w:t xml:space="preserve"> </w:t>
      </w:r>
      <w:r w:rsidRPr="00AD0433">
        <w:rPr>
          <w:rFonts w:asciiTheme="majorBidi" w:hAnsiTheme="majorBidi" w:cstheme="majorBidi"/>
          <w:sz w:val="30"/>
          <w:szCs w:val="30"/>
          <w:cs/>
        </w:rPr>
        <w:t>มีรายได้</w:t>
      </w:r>
      <w:r w:rsidR="00312E80" w:rsidRPr="00AD0433">
        <w:rPr>
          <w:rFonts w:asciiTheme="majorBidi" w:hAnsiTheme="majorBidi" w:cstheme="majorBidi"/>
          <w:sz w:val="30"/>
          <w:szCs w:val="30"/>
          <w:cs/>
        </w:rPr>
        <w:t>และกำไรสุทธิ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 </w:t>
      </w:r>
      <w:r w:rsidR="00312E80" w:rsidRPr="00AD0433">
        <w:rPr>
          <w:rFonts w:asciiTheme="majorBidi" w:hAnsiTheme="majorBidi" w:cstheme="majorBidi"/>
          <w:sz w:val="30"/>
          <w:szCs w:val="30"/>
        </w:rPr>
        <w:t>44.</w:t>
      </w:r>
      <w:r w:rsidR="00881A2F">
        <w:rPr>
          <w:rFonts w:asciiTheme="majorBidi" w:hAnsiTheme="majorBidi" w:cstheme="majorBidi"/>
          <w:sz w:val="30"/>
          <w:szCs w:val="30"/>
        </w:rPr>
        <w:t>2</w:t>
      </w:r>
      <w:r w:rsidRPr="00AD0433">
        <w:rPr>
          <w:rFonts w:asciiTheme="majorBidi" w:hAnsiTheme="majorBidi" w:cstheme="majorBidi"/>
          <w:sz w:val="30"/>
          <w:szCs w:val="30"/>
        </w:rPr>
        <w:t xml:space="preserve"> 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ล้านบาท และ </w:t>
      </w:r>
      <w:r w:rsidR="00AD1F4E" w:rsidRPr="00AD0433">
        <w:rPr>
          <w:rFonts w:asciiTheme="majorBidi" w:hAnsiTheme="majorBidi" w:cstheme="majorBidi"/>
          <w:sz w:val="30"/>
          <w:szCs w:val="30"/>
        </w:rPr>
        <w:t>0.</w:t>
      </w:r>
      <w:r w:rsidR="00312E80" w:rsidRPr="00AD0433">
        <w:rPr>
          <w:rFonts w:asciiTheme="majorBidi" w:hAnsiTheme="majorBidi" w:cstheme="majorBidi"/>
          <w:sz w:val="30"/>
          <w:szCs w:val="30"/>
        </w:rPr>
        <w:t>8</w:t>
      </w:r>
      <w:r w:rsidRPr="00AD0433">
        <w:rPr>
          <w:rFonts w:asciiTheme="majorBidi" w:hAnsiTheme="majorBidi" w:cstheme="majorBidi"/>
          <w:sz w:val="30"/>
          <w:szCs w:val="30"/>
        </w:rPr>
        <w:t xml:space="preserve"> </w:t>
      </w:r>
      <w:r w:rsidRPr="00AD0433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312E80" w:rsidRPr="00AD0433">
        <w:rPr>
          <w:rFonts w:asciiTheme="majorBidi" w:hAnsiTheme="majorBidi" w:cstheme="majorBidi"/>
          <w:sz w:val="30"/>
          <w:szCs w:val="30"/>
          <w:cs/>
        </w:rPr>
        <w:t xml:space="preserve"> ตามลำดับ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 ซึ่งรวมเป็นส่วนหนึ่งของผลการดำเนินงานของกลุ่มบริษัท ฝ่ายบริหารคาดว่าหากกลุ่มบริษัทได้มีการซื้อธุรกิจตั้งแต่วันที่ </w:t>
      </w:r>
      <w:r w:rsidR="00AD1F4E" w:rsidRPr="00AD0433">
        <w:rPr>
          <w:rFonts w:asciiTheme="majorBidi" w:hAnsiTheme="majorBidi" w:cstheme="majorBidi"/>
          <w:sz w:val="30"/>
          <w:szCs w:val="30"/>
        </w:rPr>
        <w:t>1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AD1F4E" w:rsidRPr="00AD0433">
        <w:rPr>
          <w:rFonts w:asciiTheme="majorBidi" w:hAnsiTheme="majorBidi" w:cstheme="majorBidi"/>
          <w:sz w:val="30"/>
          <w:szCs w:val="30"/>
        </w:rPr>
        <w:t>2566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C4F39" w:rsidRPr="00AD0433">
        <w:rPr>
          <w:rFonts w:asciiTheme="majorBidi" w:hAnsiTheme="majorBidi" w:cstheme="majorBidi"/>
          <w:sz w:val="30"/>
          <w:szCs w:val="30"/>
        </w:rPr>
        <w:t xml:space="preserve">              </w:t>
      </w:r>
      <w:r w:rsidRPr="00B7599F">
        <w:rPr>
          <w:rFonts w:asciiTheme="majorBidi" w:hAnsiTheme="majorBidi" w:cstheme="majorBidi"/>
          <w:sz w:val="30"/>
          <w:szCs w:val="30"/>
          <w:cs/>
        </w:rPr>
        <w:t>จะมีรายได้รวม</w:t>
      </w:r>
      <w:r w:rsidR="006A2A71" w:rsidRPr="00B7599F">
        <w:rPr>
          <w:rFonts w:asciiTheme="majorBidi" w:hAnsiTheme="majorBidi" w:cstheme="majorBidi"/>
          <w:sz w:val="30"/>
          <w:szCs w:val="30"/>
          <w:cs/>
        </w:rPr>
        <w:t xml:space="preserve">เพิ่มขึ้นจำนวนเงิน </w:t>
      </w:r>
      <w:r w:rsidR="006A2A71" w:rsidRPr="00B7599F">
        <w:rPr>
          <w:rFonts w:asciiTheme="majorBidi" w:hAnsiTheme="majorBidi" w:cstheme="majorBidi"/>
          <w:sz w:val="30"/>
          <w:szCs w:val="30"/>
        </w:rPr>
        <w:t>104.</w:t>
      </w:r>
      <w:r w:rsidR="00881A2F" w:rsidRPr="00B7599F">
        <w:rPr>
          <w:rFonts w:asciiTheme="majorBidi" w:hAnsiTheme="majorBidi" w:cstheme="majorBidi"/>
          <w:sz w:val="30"/>
          <w:szCs w:val="30"/>
        </w:rPr>
        <w:t>8</w:t>
      </w:r>
      <w:r w:rsidR="006A2A71" w:rsidRPr="00B7599F">
        <w:rPr>
          <w:rFonts w:asciiTheme="majorBidi" w:hAnsiTheme="majorBidi" w:cstheme="majorBidi"/>
          <w:sz w:val="30"/>
          <w:szCs w:val="30"/>
        </w:rPr>
        <w:t xml:space="preserve"> </w:t>
      </w:r>
      <w:r w:rsidR="006A2A71" w:rsidRPr="00B7599F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427030" w:rsidRPr="00B7599F">
        <w:rPr>
          <w:rFonts w:asciiTheme="majorBidi" w:hAnsiTheme="majorBidi" w:cstheme="majorBidi"/>
          <w:sz w:val="30"/>
          <w:szCs w:val="30"/>
        </w:rPr>
        <w:t xml:space="preserve"> </w:t>
      </w:r>
      <w:r w:rsidR="00312E80" w:rsidRPr="00B7599F">
        <w:rPr>
          <w:rFonts w:asciiTheme="majorBidi" w:hAnsiTheme="majorBidi" w:cstheme="majorBidi"/>
          <w:sz w:val="30"/>
          <w:szCs w:val="30"/>
          <w:cs/>
        </w:rPr>
        <w:t>และ</w:t>
      </w:r>
      <w:r w:rsidR="006A2A71" w:rsidRPr="00B7599F">
        <w:rPr>
          <w:rFonts w:asciiTheme="majorBidi" w:hAnsiTheme="majorBidi" w:cstheme="majorBidi"/>
          <w:sz w:val="30"/>
          <w:szCs w:val="30"/>
          <w:cs/>
        </w:rPr>
        <w:t>กำไร</w:t>
      </w:r>
      <w:r w:rsidR="00312E80" w:rsidRPr="00B7599F">
        <w:rPr>
          <w:rFonts w:asciiTheme="majorBidi" w:hAnsiTheme="majorBidi" w:cstheme="majorBidi"/>
          <w:sz w:val="30"/>
          <w:szCs w:val="30"/>
          <w:cs/>
        </w:rPr>
        <w:t xml:space="preserve">รวมสำหรับงวดเก้าเดือนสิ้นสุดวันที่ </w:t>
      </w:r>
      <w:r w:rsidR="0004104D" w:rsidRPr="00B7599F">
        <w:rPr>
          <w:rFonts w:asciiTheme="majorBidi" w:hAnsiTheme="majorBidi" w:cstheme="majorBidi"/>
          <w:sz w:val="30"/>
          <w:szCs w:val="30"/>
          <w:cs/>
        </w:rPr>
        <w:t xml:space="preserve">                               </w:t>
      </w:r>
      <w:r w:rsidR="00312E80" w:rsidRPr="00B7599F">
        <w:rPr>
          <w:rFonts w:asciiTheme="majorBidi" w:hAnsiTheme="majorBidi" w:cstheme="majorBidi"/>
          <w:sz w:val="30"/>
          <w:szCs w:val="30"/>
        </w:rPr>
        <w:t>30</w:t>
      </w:r>
      <w:r w:rsidR="00312E80" w:rsidRPr="00B7599F">
        <w:rPr>
          <w:rFonts w:asciiTheme="majorBidi" w:hAnsiTheme="majorBidi" w:cstheme="majorBidi"/>
          <w:sz w:val="30"/>
          <w:szCs w:val="30"/>
          <w:cs/>
        </w:rPr>
        <w:t xml:space="preserve"> กันยายน</w:t>
      </w:r>
      <w:r w:rsidR="0004104D" w:rsidRPr="00B7599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12E80" w:rsidRPr="00B7599F">
        <w:rPr>
          <w:rFonts w:asciiTheme="majorBidi" w:hAnsiTheme="majorBidi" w:cstheme="majorBidi"/>
          <w:sz w:val="30"/>
          <w:szCs w:val="30"/>
        </w:rPr>
        <w:t>2566</w:t>
      </w:r>
      <w:r w:rsidRPr="00B7599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81A2F" w:rsidRPr="00B7599F">
        <w:rPr>
          <w:rFonts w:asciiTheme="majorBidi" w:hAnsiTheme="majorBidi" w:cstheme="majorBidi" w:hint="cs"/>
          <w:sz w:val="30"/>
          <w:szCs w:val="30"/>
          <w:cs/>
        </w:rPr>
        <w:t>ลดลง</w:t>
      </w:r>
      <w:r w:rsidR="006A2A71" w:rsidRPr="00B7599F">
        <w:rPr>
          <w:rFonts w:asciiTheme="majorBidi" w:hAnsiTheme="majorBidi" w:cstheme="majorBidi"/>
          <w:sz w:val="30"/>
          <w:szCs w:val="30"/>
          <w:cs/>
        </w:rPr>
        <w:t>จำนวนเงิ</w:t>
      </w:r>
      <w:r w:rsidR="0004104D" w:rsidRPr="00B7599F">
        <w:rPr>
          <w:rFonts w:asciiTheme="majorBidi" w:hAnsiTheme="majorBidi" w:cstheme="majorBidi"/>
          <w:sz w:val="30"/>
          <w:szCs w:val="30"/>
          <w:cs/>
        </w:rPr>
        <w:t xml:space="preserve">น </w:t>
      </w:r>
      <w:r w:rsidR="00AD1F4E" w:rsidRPr="00B7599F">
        <w:rPr>
          <w:rFonts w:asciiTheme="majorBidi" w:hAnsiTheme="majorBidi" w:cstheme="majorBidi"/>
          <w:sz w:val="30"/>
          <w:szCs w:val="30"/>
        </w:rPr>
        <w:t>1.</w:t>
      </w:r>
      <w:r w:rsidR="00312E80" w:rsidRPr="00B7599F">
        <w:rPr>
          <w:rFonts w:asciiTheme="majorBidi" w:hAnsiTheme="majorBidi" w:cstheme="majorBidi"/>
          <w:sz w:val="30"/>
          <w:szCs w:val="30"/>
        </w:rPr>
        <w:t>1</w:t>
      </w:r>
      <w:r w:rsidRPr="00B7599F">
        <w:rPr>
          <w:rFonts w:asciiTheme="majorBidi" w:hAnsiTheme="majorBidi" w:cstheme="majorBidi"/>
          <w:sz w:val="30"/>
          <w:szCs w:val="30"/>
        </w:rPr>
        <w:t xml:space="preserve"> </w:t>
      </w:r>
      <w:r w:rsidRPr="00B7599F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B7599F" w:rsidRPr="00B7599F">
        <w:rPr>
          <w:rFonts w:asciiTheme="majorBidi" w:hAnsiTheme="majorBidi" w:cstheme="majorBidi"/>
          <w:sz w:val="30"/>
          <w:szCs w:val="30"/>
        </w:rPr>
        <w:t xml:space="preserve"> </w:t>
      </w:r>
      <w:r w:rsidRPr="00B7599F">
        <w:rPr>
          <w:rFonts w:asciiTheme="majorBidi" w:hAnsiTheme="majorBidi" w:cstheme="majorBidi"/>
          <w:sz w:val="30"/>
          <w:szCs w:val="30"/>
          <w:cs/>
        </w:rPr>
        <w:t>ในการ</w:t>
      </w:r>
      <w:r w:rsidRPr="00AD0433">
        <w:rPr>
          <w:rFonts w:asciiTheme="majorBidi" w:hAnsiTheme="majorBidi" w:cstheme="majorBidi"/>
          <w:sz w:val="30"/>
          <w:szCs w:val="30"/>
          <w:cs/>
        </w:rPr>
        <w:t>กำหนดมูลค่าดังกล่าว ฝ่ายบริหารใช้ข้อสมมติในการปรับปรุงมูลค่ายุติธรรม โดยถือเสมือนว่าการรวมกิจการที่เกิดขึ้นในระหว่างงวดนั้นได้เกิดขึ้นตั้งแต่</w:t>
      </w:r>
      <w:r w:rsidR="00B7599F">
        <w:rPr>
          <w:rFonts w:asciiTheme="majorBidi" w:hAnsiTheme="majorBidi" w:cstheme="majorBidi"/>
          <w:sz w:val="30"/>
          <w:szCs w:val="30"/>
        </w:rPr>
        <w:t xml:space="preserve"> </w:t>
      </w:r>
      <w:r w:rsidR="00B7599F">
        <w:rPr>
          <w:rFonts w:asciiTheme="majorBidi" w:hAnsiTheme="majorBidi" w:cstheme="majorBidi"/>
          <w:sz w:val="30"/>
          <w:szCs w:val="30"/>
        </w:rPr>
        <w:br/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AD1F4E" w:rsidRPr="00AD0433">
        <w:rPr>
          <w:rFonts w:asciiTheme="majorBidi" w:hAnsiTheme="majorBidi" w:cstheme="majorBidi"/>
          <w:sz w:val="30"/>
          <w:szCs w:val="30"/>
        </w:rPr>
        <w:t>1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AD1F4E" w:rsidRPr="00AD0433">
        <w:rPr>
          <w:rFonts w:asciiTheme="majorBidi" w:hAnsiTheme="majorBidi" w:cstheme="majorBidi"/>
          <w:sz w:val="30"/>
          <w:szCs w:val="30"/>
        </w:rPr>
        <w:t>2566</w:t>
      </w:r>
    </w:p>
    <w:p w14:paraId="494C273F" w14:textId="1DE4D3F4" w:rsidR="00B83525" w:rsidRPr="00AD0433" w:rsidRDefault="00B83525">
      <w:pPr>
        <w:rPr>
          <w:rFonts w:asciiTheme="majorBidi" w:hAnsiTheme="majorBidi" w:cstheme="majorBidi"/>
          <w:sz w:val="30"/>
          <w:szCs w:val="30"/>
          <w:cs/>
        </w:rPr>
      </w:pPr>
      <w:r w:rsidRPr="00AD0433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94C9606" w14:textId="1077F4DB" w:rsidR="00E0160E" w:rsidRPr="00AD0433" w:rsidRDefault="001A1836" w:rsidP="001A183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D0433">
        <w:rPr>
          <w:rFonts w:asciiTheme="majorBidi" w:hAnsiTheme="majorBidi" w:cstheme="majorBidi"/>
          <w:sz w:val="30"/>
          <w:szCs w:val="30"/>
          <w:cs/>
        </w:rPr>
        <w:lastRenderedPageBreak/>
        <w:t xml:space="preserve">ข้อมูลของสิ่งตอบแทนทั้งหมดที่โอนให้และมูลค่าที่รับรู้ ณ วันที่ </w:t>
      </w:r>
      <w:r w:rsidRPr="00AD0433">
        <w:rPr>
          <w:rFonts w:asciiTheme="majorBidi" w:hAnsiTheme="majorBidi" w:cstheme="majorBidi"/>
          <w:sz w:val="30"/>
          <w:szCs w:val="30"/>
        </w:rPr>
        <w:t xml:space="preserve">23 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Pr="00AD0433">
        <w:rPr>
          <w:rFonts w:asciiTheme="majorBidi" w:hAnsiTheme="majorBidi" w:cstheme="majorBidi"/>
          <w:sz w:val="30"/>
          <w:szCs w:val="30"/>
        </w:rPr>
        <w:t>2566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 สำหรับสินทรัพย์ที่ได้มาและหนี้สินที่รับมาแต่ละประเภทที่สำคัญ</w:t>
      </w:r>
      <w:r w:rsidR="00326FB9" w:rsidRPr="00AD0433">
        <w:rPr>
          <w:rFonts w:asciiTheme="majorBidi" w:hAnsiTheme="majorBidi" w:cstheme="majorBidi"/>
          <w:sz w:val="30"/>
          <w:szCs w:val="30"/>
        </w:rPr>
        <w:t xml:space="preserve"> </w:t>
      </w:r>
      <w:r w:rsidRPr="00AD0433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28A96214" w14:textId="098A68D8" w:rsidR="00B83525" w:rsidRPr="00AD0433" w:rsidRDefault="00B83525">
      <w:pPr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8960" w:type="dxa"/>
        <w:tblInd w:w="450" w:type="dxa"/>
        <w:tblLook w:val="01E0" w:firstRow="1" w:lastRow="1" w:firstColumn="1" w:lastColumn="1" w:noHBand="0" w:noVBand="0"/>
      </w:tblPr>
      <w:tblGrid>
        <w:gridCol w:w="6070"/>
        <w:gridCol w:w="1013"/>
        <w:gridCol w:w="275"/>
        <w:gridCol w:w="1602"/>
      </w:tblGrid>
      <w:tr w:rsidR="00E0160E" w:rsidRPr="00AD0433" w14:paraId="4902B4EE" w14:textId="77777777" w:rsidTr="002077E7">
        <w:trPr>
          <w:trHeight w:val="409"/>
          <w:tblHeader/>
        </w:trPr>
        <w:tc>
          <w:tcPr>
            <w:tcW w:w="6070" w:type="dxa"/>
          </w:tcPr>
          <w:p w14:paraId="7F2EBC80" w14:textId="77777777" w:rsidR="00E0160E" w:rsidRPr="00AD0433" w:rsidRDefault="00E0160E" w:rsidP="00A02039">
            <w:pPr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สินทรัพย์ที่ได้มาและหนี้สินที่รับมา</w:t>
            </w:r>
          </w:p>
        </w:tc>
        <w:tc>
          <w:tcPr>
            <w:tcW w:w="1013" w:type="dxa"/>
          </w:tcPr>
          <w:p w14:paraId="3F02704A" w14:textId="77777777" w:rsidR="00E0160E" w:rsidRPr="00AD0433" w:rsidRDefault="00E0160E" w:rsidP="00A0203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5B9A8F0A" w14:textId="77777777" w:rsidR="00E0160E" w:rsidRPr="00AD0433" w:rsidRDefault="00E0160E" w:rsidP="00A0203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2" w:type="dxa"/>
          </w:tcPr>
          <w:p w14:paraId="2D2091DE" w14:textId="3C427B6E" w:rsidR="00E0160E" w:rsidRPr="00AD0433" w:rsidRDefault="00E0160E" w:rsidP="00A0203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E0160E" w:rsidRPr="00AD0433" w14:paraId="67164236" w14:textId="77777777" w:rsidTr="002077E7">
        <w:trPr>
          <w:trHeight w:val="409"/>
          <w:tblHeader/>
        </w:trPr>
        <w:tc>
          <w:tcPr>
            <w:tcW w:w="6070" w:type="dxa"/>
          </w:tcPr>
          <w:p w14:paraId="07E3F75D" w14:textId="77777777" w:rsidR="00E0160E" w:rsidRPr="00AD0433" w:rsidRDefault="00E0160E" w:rsidP="00E0160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vAlign w:val="bottom"/>
          </w:tcPr>
          <w:p w14:paraId="4F9569A6" w14:textId="075F2F14" w:rsidR="00E0160E" w:rsidRPr="00AD0433" w:rsidRDefault="00E0160E" w:rsidP="00E0160E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5" w:type="dxa"/>
            <w:vAlign w:val="bottom"/>
          </w:tcPr>
          <w:p w14:paraId="3202EE5B" w14:textId="0F7B5C2E" w:rsidR="00E0160E" w:rsidRPr="00AD0433" w:rsidRDefault="00E0160E" w:rsidP="00E0160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2" w:type="dxa"/>
            <w:vAlign w:val="bottom"/>
          </w:tcPr>
          <w:p w14:paraId="357EE5DC" w14:textId="790B82CC" w:rsidR="00E0160E" w:rsidRPr="00AD0433" w:rsidRDefault="00E0160E" w:rsidP="00E0160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E0160E" w:rsidRPr="00AD0433" w14:paraId="4BEEBE1A" w14:textId="77777777" w:rsidTr="002077E7">
        <w:trPr>
          <w:trHeight w:val="384"/>
          <w:tblHeader/>
        </w:trPr>
        <w:tc>
          <w:tcPr>
            <w:tcW w:w="6070" w:type="dxa"/>
          </w:tcPr>
          <w:p w14:paraId="5BF705D4" w14:textId="77777777" w:rsidR="00E0160E" w:rsidRPr="00AD0433" w:rsidRDefault="00E0160E" w:rsidP="00E0160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EA78BA8" w14:textId="77777777" w:rsidR="00E0160E" w:rsidRPr="00AD0433" w:rsidRDefault="00E0160E" w:rsidP="00E0160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6CA56640" w14:textId="77777777" w:rsidR="00E0160E" w:rsidRPr="00AD0433" w:rsidRDefault="00E0160E" w:rsidP="00E0160E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2" w:type="dxa"/>
          </w:tcPr>
          <w:p w14:paraId="1DA71800" w14:textId="77777777" w:rsidR="00E0160E" w:rsidRPr="00AD0433" w:rsidRDefault="00E0160E" w:rsidP="00E0160E">
            <w:pPr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D043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AD043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0160E" w:rsidRPr="00AD0433" w14:paraId="7DC93DB1" w14:textId="77777777" w:rsidTr="002077E7">
        <w:trPr>
          <w:trHeight w:val="75"/>
        </w:trPr>
        <w:tc>
          <w:tcPr>
            <w:tcW w:w="6070" w:type="dxa"/>
          </w:tcPr>
          <w:p w14:paraId="20FFDB64" w14:textId="77777777" w:rsidR="00E0160E" w:rsidRPr="00AD0433" w:rsidRDefault="00E0160E" w:rsidP="00E0160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13" w:type="dxa"/>
          </w:tcPr>
          <w:p w14:paraId="12904D0B" w14:textId="77777777" w:rsidR="00E0160E" w:rsidRPr="00AD0433" w:rsidRDefault="00E0160E" w:rsidP="00E0160E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5" w:type="dxa"/>
          </w:tcPr>
          <w:p w14:paraId="44E85DF0" w14:textId="77777777" w:rsidR="00E0160E" w:rsidRPr="00AD0433" w:rsidRDefault="00E0160E" w:rsidP="00E0160E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2" w:type="dxa"/>
          </w:tcPr>
          <w:p w14:paraId="216889D8" w14:textId="77777777" w:rsidR="00E0160E" w:rsidRPr="00AD0433" w:rsidRDefault="00E0160E" w:rsidP="00364076">
            <w:pPr>
              <w:tabs>
                <w:tab w:val="decimal" w:pos="13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2,307</w:t>
            </w:r>
          </w:p>
        </w:tc>
      </w:tr>
      <w:tr w:rsidR="00E0160E" w:rsidRPr="00AD0433" w14:paraId="21E0537D" w14:textId="77777777" w:rsidTr="002077E7">
        <w:trPr>
          <w:trHeight w:val="396"/>
        </w:trPr>
        <w:tc>
          <w:tcPr>
            <w:tcW w:w="6070" w:type="dxa"/>
          </w:tcPr>
          <w:p w14:paraId="2C50A191" w14:textId="77777777" w:rsidR="00E0160E" w:rsidRPr="00AD0433" w:rsidRDefault="00E0160E" w:rsidP="00E0160E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13" w:type="dxa"/>
          </w:tcPr>
          <w:p w14:paraId="2C5311AB" w14:textId="77777777" w:rsidR="00E0160E" w:rsidRPr="00AD0433" w:rsidRDefault="00E0160E" w:rsidP="00E0160E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5" w:type="dxa"/>
          </w:tcPr>
          <w:p w14:paraId="09D9865F" w14:textId="77777777" w:rsidR="00E0160E" w:rsidRPr="00AD0433" w:rsidRDefault="00E0160E" w:rsidP="00E0160E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2" w:type="dxa"/>
          </w:tcPr>
          <w:p w14:paraId="7904954B" w14:textId="77777777" w:rsidR="00E0160E" w:rsidRPr="00AD0433" w:rsidRDefault="00E0160E" w:rsidP="00364076">
            <w:pPr>
              <w:tabs>
                <w:tab w:val="decimal" w:pos="13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38,756</w:t>
            </w:r>
          </w:p>
        </w:tc>
      </w:tr>
      <w:tr w:rsidR="00E0160E" w:rsidRPr="00AD0433" w14:paraId="6917AF81" w14:textId="77777777" w:rsidTr="002077E7">
        <w:trPr>
          <w:trHeight w:val="384"/>
        </w:trPr>
        <w:tc>
          <w:tcPr>
            <w:tcW w:w="6070" w:type="dxa"/>
          </w:tcPr>
          <w:p w14:paraId="35EFA2C6" w14:textId="77777777" w:rsidR="00E0160E" w:rsidRPr="00AD0433" w:rsidRDefault="00E0160E" w:rsidP="00E0160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013" w:type="dxa"/>
          </w:tcPr>
          <w:p w14:paraId="454460E5" w14:textId="77777777" w:rsidR="00E0160E" w:rsidRPr="00AD0433" w:rsidRDefault="00E0160E" w:rsidP="00E0160E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5" w:type="dxa"/>
          </w:tcPr>
          <w:p w14:paraId="6B45F84C" w14:textId="77777777" w:rsidR="00E0160E" w:rsidRPr="00AD0433" w:rsidRDefault="00E0160E" w:rsidP="00E0160E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2" w:type="dxa"/>
          </w:tcPr>
          <w:p w14:paraId="765363E8" w14:textId="77777777" w:rsidR="00E0160E" w:rsidRPr="00AD0433" w:rsidRDefault="00E0160E" w:rsidP="00364076">
            <w:pPr>
              <w:tabs>
                <w:tab w:val="decimal" w:pos="13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4,500</w:t>
            </w:r>
          </w:p>
        </w:tc>
      </w:tr>
      <w:tr w:rsidR="00E0160E" w:rsidRPr="00AD0433" w14:paraId="72FAC59C" w14:textId="77777777" w:rsidTr="002077E7">
        <w:trPr>
          <w:trHeight w:val="384"/>
        </w:trPr>
        <w:tc>
          <w:tcPr>
            <w:tcW w:w="6070" w:type="dxa"/>
          </w:tcPr>
          <w:p w14:paraId="4CB4D5DC" w14:textId="77777777" w:rsidR="00E0160E" w:rsidRPr="00AD0433" w:rsidRDefault="00E0160E" w:rsidP="00E0160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013" w:type="dxa"/>
          </w:tcPr>
          <w:p w14:paraId="507D2546" w14:textId="77777777" w:rsidR="00E0160E" w:rsidRPr="00AD0433" w:rsidRDefault="00E0160E" w:rsidP="00E0160E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5" w:type="dxa"/>
          </w:tcPr>
          <w:p w14:paraId="6C0BCBCA" w14:textId="77777777" w:rsidR="00E0160E" w:rsidRPr="00AD0433" w:rsidRDefault="00E0160E" w:rsidP="00E0160E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2" w:type="dxa"/>
          </w:tcPr>
          <w:p w14:paraId="1B95EAAA" w14:textId="77777777" w:rsidR="00E0160E" w:rsidRPr="00AD0433" w:rsidRDefault="00E0160E" w:rsidP="00364076">
            <w:pPr>
              <w:tabs>
                <w:tab w:val="decimal" w:pos="13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5,721</w:t>
            </w:r>
          </w:p>
        </w:tc>
      </w:tr>
      <w:tr w:rsidR="00E0160E" w:rsidRPr="00AD0433" w14:paraId="76B3386A" w14:textId="77777777" w:rsidTr="002077E7">
        <w:trPr>
          <w:trHeight w:val="384"/>
        </w:trPr>
        <w:tc>
          <w:tcPr>
            <w:tcW w:w="6070" w:type="dxa"/>
          </w:tcPr>
          <w:p w14:paraId="560EB0F2" w14:textId="77777777" w:rsidR="00E0160E" w:rsidRPr="00AD0433" w:rsidRDefault="00E0160E" w:rsidP="00E0160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13" w:type="dxa"/>
          </w:tcPr>
          <w:p w14:paraId="0CA71D6B" w14:textId="06305F89" w:rsidR="00E0160E" w:rsidRPr="00AD0433" w:rsidRDefault="00FE2B5E" w:rsidP="00E0160E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275" w:type="dxa"/>
          </w:tcPr>
          <w:p w14:paraId="02203BC3" w14:textId="0A8C13B3" w:rsidR="00E0160E" w:rsidRPr="00AD0433" w:rsidRDefault="00E0160E" w:rsidP="00E0160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2" w:type="dxa"/>
          </w:tcPr>
          <w:p w14:paraId="29A1498F" w14:textId="77777777" w:rsidR="00E0160E" w:rsidRPr="00AD0433" w:rsidRDefault="00E0160E" w:rsidP="00364076">
            <w:pPr>
              <w:tabs>
                <w:tab w:val="decimal" w:pos="13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48,219</w:t>
            </w:r>
          </w:p>
        </w:tc>
      </w:tr>
      <w:tr w:rsidR="00E0160E" w:rsidRPr="00AD0433" w14:paraId="3C11CD47" w14:textId="77777777" w:rsidTr="002077E7">
        <w:trPr>
          <w:trHeight w:val="396"/>
        </w:trPr>
        <w:tc>
          <w:tcPr>
            <w:tcW w:w="6070" w:type="dxa"/>
          </w:tcPr>
          <w:p w14:paraId="548824D5" w14:textId="77777777" w:rsidR="00E0160E" w:rsidRPr="00AD0433" w:rsidRDefault="00E0160E" w:rsidP="00E0160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13" w:type="dxa"/>
          </w:tcPr>
          <w:p w14:paraId="05F9CFA2" w14:textId="77777777" w:rsidR="00E0160E" w:rsidRPr="00AD0433" w:rsidRDefault="00E0160E" w:rsidP="00E0160E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5" w:type="dxa"/>
          </w:tcPr>
          <w:p w14:paraId="5B9F1B91" w14:textId="77777777" w:rsidR="00E0160E" w:rsidRPr="00AD0433" w:rsidRDefault="00E0160E" w:rsidP="00E0160E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2" w:type="dxa"/>
          </w:tcPr>
          <w:p w14:paraId="01F17FD8" w14:textId="77777777" w:rsidR="00E0160E" w:rsidRPr="00AD0433" w:rsidRDefault="00E0160E" w:rsidP="00364076">
            <w:pPr>
              <w:tabs>
                <w:tab w:val="decimal" w:pos="13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1,523</w:t>
            </w:r>
          </w:p>
        </w:tc>
      </w:tr>
      <w:tr w:rsidR="00E0160E" w:rsidRPr="00AD0433" w14:paraId="6F6A7FB5" w14:textId="77777777" w:rsidTr="002077E7">
        <w:trPr>
          <w:trHeight w:val="384"/>
        </w:trPr>
        <w:tc>
          <w:tcPr>
            <w:tcW w:w="6070" w:type="dxa"/>
          </w:tcPr>
          <w:p w14:paraId="11FCE8C6" w14:textId="77777777" w:rsidR="00E0160E" w:rsidRPr="00AD0433" w:rsidRDefault="00E0160E" w:rsidP="00E0160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สินทรัพย์ไม่หมุนวียนอื่น</w:t>
            </w:r>
          </w:p>
        </w:tc>
        <w:tc>
          <w:tcPr>
            <w:tcW w:w="1013" w:type="dxa"/>
          </w:tcPr>
          <w:p w14:paraId="2E7AAE73" w14:textId="77777777" w:rsidR="00E0160E" w:rsidRPr="00AD0433" w:rsidRDefault="00E0160E" w:rsidP="00E0160E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5" w:type="dxa"/>
          </w:tcPr>
          <w:p w14:paraId="3383464C" w14:textId="77777777" w:rsidR="00E0160E" w:rsidRPr="00AD0433" w:rsidRDefault="00E0160E" w:rsidP="00E0160E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2" w:type="dxa"/>
          </w:tcPr>
          <w:p w14:paraId="4E2CA740" w14:textId="4876AF9C" w:rsidR="00E0160E" w:rsidRPr="00AD0433" w:rsidRDefault="00E0160E" w:rsidP="00364076">
            <w:pPr>
              <w:tabs>
                <w:tab w:val="decimal" w:pos="13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326FB9" w:rsidRPr="00AD043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E0160E" w:rsidRPr="00AD0433" w14:paraId="772DF9CF" w14:textId="77777777" w:rsidTr="002077E7">
        <w:trPr>
          <w:trHeight w:val="384"/>
        </w:trPr>
        <w:tc>
          <w:tcPr>
            <w:tcW w:w="6070" w:type="dxa"/>
          </w:tcPr>
          <w:p w14:paraId="63B22DD3" w14:textId="77777777" w:rsidR="00E0160E" w:rsidRPr="00AD0433" w:rsidRDefault="00E0160E" w:rsidP="00E0160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13" w:type="dxa"/>
          </w:tcPr>
          <w:p w14:paraId="4594E738" w14:textId="77777777" w:rsidR="00E0160E" w:rsidRPr="00AD0433" w:rsidRDefault="00E0160E" w:rsidP="00E0160E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5" w:type="dxa"/>
          </w:tcPr>
          <w:p w14:paraId="7C773AF0" w14:textId="77777777" w:rsidR="00E0160E" w:rsidRPr="00AD0433" w:rsidRDefault="00E0160E" w:rsidP="00E0160E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2" w:type="dxa"/>
          </w:tcPr>
          <w:p w14:paraId="051D031A" w14:textId="77777777" w:rsidR="00E0160E" w:rsidRPr="00AD0433" w:rsidRDefault="00E0160E" w:rsidP="00364076">
            <w:pPr>
              <w:tabs>
                <w:tab w:val="decimal" w:pos="13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(18,077)</w:t>
            </w:r>
          </w:p>
        </w:tc>
      </w:tr>
      <w:tr w:rsidR="00E0160E" w:rsidRPr="00AD0433" w14:paraId="5CF4DA3A" w14:textId="77777777" w:rsidTr="002077E7">
        <w:trPr>
          <w:trHeight w:val="396"/>
        </w:trPr>
        <w:tc>
          <w:tcPr>
            <w:tcW w:w="6070" w:type="dxa"/>
          </w:tcPr>
          <w:p w14:paraId="39D568F2" w14:textId="77777777" w:rsidR="00E0160E" w:rsidRPr="00AD0433" w:rsidRDefault="00E0160E" w:rsidP="00E0160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13" w:type="dxa"/>
          </w:tcPr>
          <w:p w14:paraId="4B27D15F" w14:textId="77777777" w:rsidR="00E0160E" w:rsidRPr="00AD0433" w:rsidRDefault="00E0160E" w:rsidP="00E0160E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5" w:type="dxa"/>
          </w:tcPr>
          <w:p w14:paraId="519811F6" w14:textId="77777777" w:rsidR="00E0160E" w:rsidRPr="00AD0433" w:rsidRDefault="00E0160E" w:rsidP="00E0160E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2" w:type="dxa"/>
          </w:tcPr>
          <w:p w14:paraId="51F5EC26" w14:textId="40A174C4" w:rsidR="00E0160E" w:rsidRPr="00AD0433" w:rsidRDefault="00E0160E" w:rsidP="00364076">
            <w:pPr>
              <w:tabs>
                <w:tab w:val="decimal" w:pos="13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(2</w:t>
            </w:r>
            <w:r w:rsidR="00A31A15" w:rsidRPr="00AD0433">
              <w:rPr>
                <w:rFonts w:asciiTheme="majorBidi" w:hAnsiTheme="majorBidi" w:cstheme="majorBidi"/>
                <w:sz w:val="30"/>
                <w:szCs w:val="30"/>
              </w:rPr>
              <w:t>,745</w:t>
            </w:r>
            <w:r w:rsidRPr="00AD043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0160E" w:rsidRPr="00AD0433" w14:paraId="04668D29" w14:textId="77777777" w:rsidTr="002077E7">
        <w:trPr>
          <w:trHeight w:val="384"/>
        </w:trPr>
        <w:tc>
          <w:tcPr>
            <w:tcW w:w="6070" w:type="dxa"/>
          </w:tcPr>
          <w:p w14:paraId="5E9CFDEA" w14:textId="77777777" w:rsidR="00E0160E" w:rsidRPr="00AD0433" w:rsidRDefault="00E0160E" w:rsidP="00E0160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013" w:type="dxa"/>
          </w:tcPr>
          <w:p w14:paraId="47C5E082" w14:textId="77777777" w:rsidR="00E0160E" w:rsidRPr="00AD0433" w:rsidRDefault="00E0160E" w:rsidP="00E0160E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5" w:type="dxa"/>
          </w:tcPr>
          <w:p w14:paraId="0D42C7A7" w14:textId="77777777" w:rsidR="00E0160E" w:rsidRPr="00AD0433" w:rsidRDefault="00E0160E" w:rsidP="00E0160E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2" w:type="dxa"/>
          </w:tcPr>
          <w:p w14:paraId="55F1FEC6" w14:textId="77777777" w:rsidR="00E0160E" w:rsidRPr="00AD0433" w:rsidRDefault="00E0160E" w:rsidP="00364076">
            <w:pPr>
              <w:tabs>
                <w:tab w:val="decimal" w:pos="13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(20,000)</w:t>
            </w:r>
          </w:p>
        </w:tc>
      </w:tr>
      <w:tr w:rsidR="00E0160E" w:rsidRPr="00AD0433" w14:paraId="2550F835" w14:textId="77777777" w:rsidTr="002077E7">
        <w:trPr>
          <w:trHeight w:val="384"/>
        </w:trPr>
        <w:tc>
          <w:tcPr>
            <w:tcW w:w="6070" w:type="dxa"/>
          </w:tcPr>
          <w:p w14:paraId="6D42157D" w14:textId="77777777" w:rsidR="00E0160E" w:rsidRPr="00AD0433" w:rsidRDefault="00E0160E" w:rsidP="00E0160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13" w:type="dxa"/>
          </w:tcPr>
          <w:p w14:paraId="1B3F5413" w14:textId="77777777" w:rsidR="00E0160E" w:rsidRPr="00AD0433" w:rsidRDefault="00E0160E" w:rsidP="00E0160E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5" w:type="dxa"/>
          </w:tcPr>
          <w:p w14:paraId="67891386" w14:textId="77777777" w:rsidR="00E0160E" w:rsidRPr="00AD0433" w:rsidRDefault="00E0160E" w:rsidP="00E0160E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2" w:type="dxa"/>
          </w:tcPr>
          <w:p w14:paraId="10BEE57B" w14:textId="6E0B6377" w:rsidR="00E0160E" w:rsidRPr="00AD0433" w:rsidRDefault="00E0160E" w:rsidP="00364076">
            <w:pPr>
              <w:tabs>
                <w:tab w:val="decimal" w:pos="13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(21,49</w:t>
            </w:r>
            <w:r w:rsidR="00326FB9" w:rsidRPr="00AD04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D043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0160E" w:rsidRPr="00AD0433" w14:paraId="5274C233" w14:textId="77777777" w:rsidTr="009C4F39">
        <w:trPr>
          <w:trHeight w:val="155"/>
        </w:trPr>
        <w:tc>
          <w:tcPr>
            <w:tcW w:w="6070" w:type="dxa"/>
          </w:tcPr>
          <w:p w14:paraId="2E4ED323" w14:textId="4BC1C770" w:rsidR="00E0160E" w:rsidRPr="00AD0433" w:rsidRDefault="00E0160E" w:rsidP="00E0160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013" w:type="dxa"/>
          </w:tcPr>
          <w:p w14:paraId="2106B3F1" w14:textId="77777777" w:rsidR="00E0160E" w:rsidRPr="00AD0433" w:rsidRDefault="00E0160E" w:rsidP="00E0160E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5" w:type="dxa"/>
          </w:tcPr>
          <w:p w14:paraId="1931F04E" w14:textId="77777777" w:rsidR="00E0160E" w:rsidRPr="00AD0433" w:rsidRDefault="00E0160E" w:rsidP="00E0160E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</w:tcPr>
          <w:p w14:paraId="4BCB59F2" w14:textId="77777777" w:rsidR="00E0160E" w:rsidRPr="00AD0433" w:rsidRDefault="00E0160E" w:rsidP="00364076">
            <w:pPr>
              <w:tabs>
                <w:tab w:val="decimal" w:pos="13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(492)</w:t>
            </w:r>
          </w:p>
        </w:tc>
      </w:tr>
      <w:tr w:rsidR="00E0160E" w:rsidRPr="00AD0433" w14:paraId="3AA4383E" w14:textId="77777777" w:rsidTr="002077E7">
        <w:trPr>
          <w:trHeight w:val="396"/>
        </w:trPr>
        <w:tc>
          <w:tcPr>
            <w:tcW w:w="6070" w:type="dxa"/>
          </w:tcPr>
          <w:p w14:paraId="644B1091" w14:textId="77777777" w:rsidR="00E0160E" w:rsidRPr="00AD0433" w:rsidRDefault="00E0160E" w:rsidP="00E0160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1013" w:type="dxa"/>
          </w:tcPr>
          <w:p w14:paraId="2EC7760D" w14:textId="77777777" w:rsidR="00E0160E" w:rsidRPr="00AD0433" w:rsidRDefault="00E0160E" w:rsidP="00E0160E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35088F5D" w14:textId="77777777" w:rsidR="00E0160E" w:rsidRPr="00AD0433" w:rsidRDefault="00E0160E" w:rsidP="00E0160E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</w:tcPr>
          <w:p w14:paraId="2470B6EE" w14:textId="3324E506" w:rsidR="00E0160E" w:rsidRPr="00AD0433" w:rsidRDefault="00E0160E" w:rsidP="00364076">
            <w:pPr>
              <w:tabs>
                <w:tab w:val="decimal" w:pos="13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38,52</w:t>
            </w:r>
            <w:r w:rsidR="00326FB9"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  <w:tr w:rsidR="00E0160E" w:rsidRPr="00AD0433" w14:paraId="69BC65C6" w14:textId="77777777" w:rsidTr="002077E7">
        <w:trPr>
          <w:trHeight w:val="384"/>
        </w:trPr>
        <w:tc>
          <w:tcPr>
            <w:tcW w:w="6070" w:type="dxa"/>
          </w:tcPr>
          <w:p w14:paraId="490E6822" w14:textId="3F40A3F4" w:rsidR="00E0160E" w:rsidRPr="00AD0433" w:rsidRDefault="00E0160E" w:rsidP="00E0160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ส่วนได้เสียที่ไม่มีอำนาจควบคุม</w:t>
            </w:r>
            <w:r w:rsidR="00811BB8"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(ร้อยละ </w:t>
            </w:r>
            <w:r w:rsidR="00EF6032" w:rsidRPr="00AD0433">
              <w:rPr>
                <w:rFonts w:asciiTheme="majorBidi" w:hAnsiTheme="majorBidi" w:cstheme="majorBidi"/>
                <w:sz w:val="30"/>
                <w:szCs w:val="30"/>
              </w:rPr>
              <w:t>47.2</w:t>
            </w:r>
            <w:r w:rsidR="00811BB8" w:rsidRPr="00AD043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013" w:type="dxa"/>
          </w:tcPr>
          <w:p w14:paraId="48BDB060" w14:textId="77777777" w:rsidR="00E0160E" w:rsidRPr="00AD0433" w:rsidRDefault="00E0160E" w:rsidP="00E0160E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30242C6A" w14:textId="77777777" w:rsidR="00E0160E" w:rsidRPr="00AD0433" w:rsidRDefault="00E0160E" w:rsidP="00E0160E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</w:tcPr>
          <w:p w14:paraId="76C8BAAB" w14:textId="371F9AD0" w:rsidR="00E0160E" w:rsidRPr="00AD0433" w:rsidRDefault="00E0160E" w:rsidP="00364076">
            <w:pPr>
              <w:tabs>
                <w:tab w:val="decimal" w:pos="13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(18,18</w:t>
            </w:r>
            <w:r w:rsidR="00326FB9" w:rsidRPr="00AD0433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AD043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0160E" w:rsidRPr="00AD0433" w14:paraId="2A6BEF00" w14:textId="77777777" w:rsidTr="002077E7">
        <w:trPr>
          <w:trHeight w:val="396"/>
        </w:trPr>
        <w:tc>
          <w:tcPr>
            <w:tcW w:w="6070" w:type="dxa"/>
          </w:tcPr>
          <w:p w14:paraId="7B9954F6" w14:textId="77777777" w:rsidR="00E0160E" w:rsidRPr="00AD0433" w:rsidRDefault="00E0160E" w:rsidP="00E0160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1013" w:type="dxa"/>
          </w:tcPr>
          <w:p w14:paraId="445D611F" w14:textId="77777777" w:rsidR="00E0160E" w:rsidRPr="00AD0433" w:rsidRDefault="00E0160E" w:rsidP="00E0160E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4D63B090" w14:textId="77777777" w:rsidR="00E0160E" w:rsidRPr="00AD0433" w:rsidRDefault="00E0160E" w:rsidP="00E0160E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</w:tcPr>
          <w:p w14:paraId="0479570A" w14:textId="4CAF8620" w:rsidR="00E0160E" w:rsidRPr="00AD0433" w:rsidRDefault="00E0160E" w:rsidP="00364076">
            <w:pPr>
              <w:tabs>
                <w:tab w:val="decimal" w:pos="13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20,33</w:t>
            </w:r>
            <w:r w:rsidR="00326FB9"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</w:tr>
      <w:tr w:rsidR="00E0160E" w:rsidRPr="00AD0433" w14:paraId="39535927" w14:textId="77777777" w:rsidTr="002077E7">
        <w:trPr>
          <w:trHeight w:val="396"/>
        </w:trPr>
        <w:tc>
          <w:tcPr>
            <w:tcW w:w="6070" w:type="dxa"/>
          </w:tcPr>
          <w:p w14:paraId="09BC9B62" w14:textId="77777777" w:rsidR="00E0160E" w:rsidRPr="00AD0433" w:rsidRDefault="00E0160E" w:rsidP="00E0160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ค่าความนิยมจากการซื้อธุรกิจ</w:t>
            </w:r>
          </w:p>
        </w:tc>
        <w:tc>
          <w:tcPr>
            <w:tcW w:w="1013" w:type="dxa"/>
          </w:tcPr>
          <w:p w14:paraId="23A1C3EA" w14:textId="77777777" w:rsidR="00E0160E" w:rsidRPr="00AD0433" w:rsidRDefault="00E0160E" w:rsidP="00E0160E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0FE59C29" w14:textId="77777777" w:rsidR="00E0160E" w:rsidRPr="00AD0433" w:rsidRDefault="00E0160E" w:rsidP="00E0160E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</w:tcPr>
          <w:p w14:paraId="76A4948D" w14:textId="28DC3970" w:rsidR="00E0160E" w:rsidRPr="00AD0433" w:rsidRDefault="00E0160E" w:rsidP="00364076">
            <w:pPr>
              <w:tabs>
                <w:tab w:val="decimal" w:pos="13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23,56</w:t>
            </w:r>
            <w:r w:rsidR="00C866C6" w:rsidRPr="00AD043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E0160E" w:rsidRPr="00AD0433" w14:paraId="31976F85" w14:textId="77777777" w:rsidTr="002077E7">
        <w:trPr>
          <w:trHeight w:val="396"/>
        </w:trPr>
        <w:tc>
          <w:tcPr>
            <w:tcW w:w="6070" w:type="dxa"/>
          </w:tcPr>
          <w:p w14:paraId="4D8FF5A0" w14:textId="77777777" w:rsidR="00E0160E" w:rsidRPr="00AD0433" w:rsidRDefault="00E0160E" w:rsidP="00E0160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1013" w:type="dxa"/>
          </w:tcPr>
          <w:p w14:paraId="26CEC767" w14:textId="77777777" w:rsidR="00E0160E" w:rsidRPr="00AD0433" w:rsidRDefault="00E0160E" w:rsidP="00E0160E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65C490CF" w14:textId="77777777" w:rsidR="00E0160E" w:rsidRPr="00AD0433" w:rsidRDefault="00E0160E" w:rsidP="00E0160E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</w:tcPr>
          <w:p w14:paraId="40F43F99" w14:textId="4A7BA3DE" w:rsidR="00E0160E" w:rsidRPr="00AD0433" w:rsidRDefault="00E0160E" w:rsidP="00364076">
            <w:pPr>
              <w:tabs>
                <w:tab w:val="decimal" w:pos="13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</w:t>
            </w:r>
            <w:r w:rsidR="00326FB9"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900</w:t>
            </w:r>
          </w:p>
        </w:tc>
      </w:tr>
      <w:tr w:rsidR="00E0160E" w:rsidRPr="00AD0433" w14:paraId="03452AE6" w14:textId="77777777" w:rsidTr="002077E7">
        <w:trPr>
          <w:trHeight w:val="18"/>
        </w:trPr>
        <w:tc>
          <w:tcPr>
            <w:tcW w:w="6070" w:type="dxa"/>
          </w:tcPr>
          <w:p w14:paraId="199E0295" w14:textId="77777777" w:rsidR="00E0160E" w:rsidRPr="00AD0433" w:rsidRDefault="00E0160E" w:rsidP="00E0160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13" w:type="dxa"/>
          </w:tcPr>
          <w:p w14:paraId="5DD5C99F" w14:textId="77777777" w:rsidR="00E0160E" w:rsidRPr="00AD0433" w:rsidRDefault="00E0160E" w:rsidP="00E0160E">
            <w:pPr>
              <w:pStyle w:val="NoSpacing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5" w:type="dxa"/>
          </w:tcPr>
          <w:p w14:paraId="6DA4BB24" w14:textId="77777777" w:rsidR="00E0160E" w:rsidRPr="00AD0433" w:rsidRDefault="00E0160E" w:rsidP="00E0160E">
            <w:pPr>
              <w:pStyle w:val="NoSpacing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02" w:type="dxa"/>
            <w:tcBorders>
              <w:top w:val="double" w:sz="4" w:space="0" w:color="auto"/>
            </w:tcBorders>
          </w:tcPr>
          <w:p w14:paraId="63AC40DF" w14:textId="77777777" w:rsidR="00E0160E" w:rsidRPr="00AD0433" w:rsidRDefault="00E0160E" w:rsidP="00A45F3F">
            <w:pPr>
              <w:pStyle w:val="NoSpacing"/>
              <w:tabs>
                <w:tab w:val="decimal" w:pos="1229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0160E" w:rsidRPr="00AD0433" w14:paraId="0CC90AB3" w14:textId="77777777" w:rsidTr="002077E7">
        <w:trPr>
          <w:trHeight w:val="384"/>
        </w:trPr>
        <w:tc>
          <w:tcPr>
            <w:tcW w:w="6070" w:type="dxa"/>
          </w:tcPr>
          <w:p w14:paraId="0F8B5B47" w14:textId="77777777" w:rsidR="00E0160E" w:rsidRPr="00AD0433" w:rsidRDefault="00E0160E" w:rsidP="00E0160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1013" w:type="dxa"/>
          </w:tcPr>
          <w:p w14:paraId="70395C3A" w14:textId="77777777" w:rsidR="00E0160E" w:rsidRPr="00AD0433" w:rsidRDefault="00E0160E" w:rsidP="00E0160E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63941F12" w14:textId="77777777" w:rsidR="00E0160E" w:rsidRPr="00AD0433" w:rsidRDefault="00E0160E" w:rsidP="00E0160E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2" w:type="dxa"/>
          </w:tcPr>
          <w:p w14:paraId="4478D513" w14:textId="77777777" w:rsidR="00E0160E" w:rsidRPr="00AD0433" w:rsidRDefault="00E0160E" w:rsidP="00364076">
            <w:pPr>
              <w:tabs>
                <w:tab w:val="decimal" w:pos="13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2,307</w:t>
            </w:r>
          </w:p>
        </w:tc>
      </w:tr>
      <w:tr w:rsidR="00E0160E" w:rsidRPr="00AD0433" w14:paraId="5B253067" w14:textId="77777777" w:rsidTr="002077E7">
        <w:trPr>
          <w:trHeight w:val="384"/>
        </w:trPr>
        <w:tc>
          <w:tcPr>
            <w:tcW w:w="6070" w:type="dxa"/>
          </w:tcPr>
          <w:p w14:paraId="17AC3B76" w14:textId="77777777" w:rsidR="00E0160E" w:rsidRPr="00AD0433" w:rsidRDefault="00E0160E" w:rsidP="00E0160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เงินสดที่จ่าย</w:t>
            </w:r>
          </w:p>
        </w:tc>
        <w:tc>
          <w:tcPr>
            <w:tcW w:w="1013" w:type="dxa"/>
          </w:tcPr>
          <w:p w14:paraId="4571EDD1" w14:textId="77777777" w:rsidR="00E0160E" w:rsidRPr="00AD0433" w:rsidRDefault="00E0160E" w:rsidP="00E0160E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3EBD3D7F" w14:textId="77777777" w:rsidR="00E0160E" w:rsidRPr="00AD0433" w:rsidRDefault="00E0160E" w:rsidP="00E0160E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</w:tcPr>
          <w:p w14:paraId="7CED116B" w14:textId="77777777" w:rsidR="00E0160E" w:rsidRPr="00AD0433" w:rsidRDefault="00E0160E" w:rsidP="00364076">
            <w:pPr>
              <w:tabs>
                <w:tab w:val="decimal" w:pos="13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(43,900)</w:t>
            </w:r>
          </w:p>
        </w:tc>
      </w:tr>
      <w:tr w:rsidR="00E0160E" w:rsidRPr="00AD0433" w14:paraId="657E665C" w14:textId="77777777" w:rsidTr="002077E7">
        <w:trPr>
          <w:trHeight w:val="409"/>
        </w:trPr>
        <w:tc>
          <w:tcPr>
            <w:tcW w:w="6070" w:type="dxa"/>
          </w:tcPr>
          <w:p w14:paraId="3CBEC7F2" w14:textId="77777777" w:rsidR="00E0160E" w:rsidRPr="00AD0433" w:rsidRDefault="00E0160E" w:rsidP="00E0160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1013" w:type="dxa"/>
          </w:tcPr>
          <w:p w14:paraId="7E09514C" w14:textId="77777777" w:rsidR="00E0160E" w:rsidRPr="00AD0433" w:rsidRDefault="00E0160E" w:rsidP="00E0160E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4680CE44" w14:textId="77777777" w:rsidR="00E0160E" w:rsidRPr="00AD0433" w:rsidRDefault="00E0160E" w:rsidP="00E0160E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</w:tcPr>
          <w:p w14:paraId="5675D1B5" w14:textId="77777777" w:rsidR="00E0160E" w:rsidRPr="00AD0433" w:rsidRDefault="00E0160E" w:rsidP="00364076">
            <w:pPr>
              <w:tabs>
                <w:tab w:val="decimal" w:pos="13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(41,593)</w:t>
            </w:r>
          </w:p>
        </w:tc>
      </w:tr>
    </w:tbl>
    <w:p w14:paraId="722A6F8E" w14:textId="77777777" w:rsidR="00E80774" w:rsidRPr="00AD0433" w:rsidRDefault="00E80774" w:rsidP="001E45A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7748A862" w14:textId="044A65FA" w:rsidR="00326FB9" w:rsidRPr="00AD0433" w:rsidRDefault="00326FB9">
      <w:pPr>
        <w:rPr>
          <w:rFonts w:asciiTheme="majorBidi" w:hAnsiTheme="majorBidi" w:cstheme="majorBidi"/>
          <w:sz w:val="20"/>
          <w:szCs w:val="20"/>
          <w:highlight w:val="cyan"/>
        </w:rPr>
      </w:pPr>
      <w:r w:rsidRPr="00AD0433">
        <w:rPr>
          <w:rFonts w:asciiTheme="majorBidi" w:hAnsiTheme="majorBidi" w:cstheme="majorBidi"/>
          <w:sz w:val="20"/>
          <w:szCs w:val="20"/>
          <w:highlight w:val="cyan"/>
        </w:rPr>
        <w:br w:type="page"/>
      </w:r>
    </w:p>
    <w:p w14:paraId="3970ABF7" w14:textId="62BDBE1A" w:rsidR="001E45A0" w:rsidRPr="00AD0433" w:rsidRDefault="001E45A0" w:rsidP="001E45A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D0433">
        <w:rPr>
          <w:rFonts w:asciiTheme="majorBidi" w:hAnsiTheme="majorBidi" w:cstheme="majorBidi"/>
          <w:sz w:val="30"/>
          <w:szCs w:val="30"/>
          <w:cs/>
        </w:rPr>
        <w:lastRenderedPageBreak/>
        <w:t>ค่าความนิยมส่วนใหญ่เนื่องมาจากทักษะและความสามารถทางเทคนิคในการทำงานของ</w:t>
      </w:r>
      <w:r w:rsidR="00B435A1" w:rsidRPr="00AD0433">
        <w:rPr>
          <w:rFonts w:asciiTheme="majorBidi" w:hAnsiTheme="majorBidi" w:cstheme="majorBidi"/>
          <w:sz w:val="30"/>
          <w:szCs w:val="30"/>
          <w:cs/>
        </w:rPr>
        <w:t>บริษัท เกรซ วอเทอร์ เมด</w:t>
      </w:r>
      <w:r w:rsidR="00B435A1" w:rsidRPr="00AD0433">
        <w:rPr>
          <w:rFonts w:asciiTheme="majorBidi" w:hAnsiTheme="majorBidi" w:cstheme="majorBidi"/>
          <w:sz w:val="30"/>
          <w:szCs w:val="30"/>
        </w:rPr>
        <w:t xml:space="preserve"> </w:t>
      </w:r>
      <w:r w:rsidR="00B435A1" w:rsidRPr="00AD0433">
        <w:rPr>
          <w:rFonts w:asciiTheme="majorBidi" w:hAnsiTheme="majorBidi" w:cstheme="majorBidi"/>
          <w:sz w:val="30"/>
          <w:szCs w:val="30"/>
          <w:cs/>
        </w:rPr>
        <w:t>จำกัด</w:t>
      </w:r>
      <w:r w:rsidR="00B435A1" w:rsidRPr="00AD0433">
        <w:rPr>
          <w:rFonts w:asciiTheme="majorBidi" w:hAnsiTheme="majorBidi" w:cstheme="majorBidi"/>
          <w:sz w:val="30"/>
          <w:szCs w:val="30"/>
        </w:rPr>
        <w:t xml:space="preserve"> </w:t>
      </w:r>
      <w:r w:rsidRPr="00AD0433">
        <w:rPr>
          <w:rFonts w:asciiTheme="majorBidi" w:hAnsiTheme="majorBidi" w:cstheme="majorBidi"/>
          <w:sz w:val="30"/>
          <w:szCs w:val="30"/>
          <w:cs/>
        </w:rPr>
        <w:t>ในธุรกิจ</w:t>
      </w:r>
      <w:r w:rsidR="00B435A1" w:rsidRPr="00AD0433">
        <w:rPr>
          <w:rFonts w:asciiTheme="majorBidi" w:hAnsiTheme="majorBidi" w:cstheme="majorBidi"/>
          <w:sz w:val="30"/>
          <w:szCs w:val="30"/>
          <w:cs/>
        </w:rPr>
        <w:t>ผลิตและจำหน่ายน้ำยาและอุปกรณ์ที่เกี่ยวกับการฟอกไต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 ทั้งนี้ไม่มีค่าความนิยมที่คาดว่าจะนำมาหักเป็นค่าใช้จ่ายทางภาษีเงินได้</w:t>
      </w:r>
    </w:p>
    <w:p w14:paraId="3971597D" w14:textId="4C82E05C" w:rsidR="001E45A0" w:rsidRPr="00AD0433" w:rsidRDefault="001E45A0" w:rsidP="001E45A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784E850" w14:textId="475A6FA7" w:rsidR="001E45A0" w:rsidRPr="00AD0433" w:rsidRDefault="001E45A0" w:rsidP="001E45A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D0433">
        <w:rPr>
          <w:rFonts w:asciiTheme="majorBidi" w:hAnsiTheme="majorBidi" w:cstheme="majorBidi"/>
          <w:sz w:val="30"/>
          <w:szCs w:val="30"/>
          <w:cs/>
        </w:rPr>
        <w:t>การซื้อธุรกิจดังกล่าวข้างต้นกลุ่มบริษัทจ้างผู้ประเมินราคาอิสระเพื่อประเมินมูลค่ายุติธรรมของสินทรัพย์และหนี้สินที่ได้รับมา ณ วันที่ซื้อธุรกิจ การประเมินมูลค่ายังอยู่ในขั้นตอนดำเนินงาน อย่างไรก็ตาม กลุ่มบริษัทจะมีการทบทวนอย่างต่อเนื่องในระหว่างช่วงเวลาที่วัดมูลค่า ซึ่งหากมีข้อมูลใหม่ที่ได้รับเพิ่มเติมภายหลังในหนึ่งปีนับจากวันที่มีการซื้อธุรกิจและรับทราบข้อเท็จจิงที่สะท้อนเหตุการณ์แวดล้อมที่มีอยู่ ณ วันที่ซื้อธุรกิจ จะทำการปรับปรุงมูลค่ายุติธรรมดังกล่าว</w:t>
      </w:r>
    </w:p>
    <w:p w14:paraId="107A824B" w14:textId="77777777" w:rsidR="001A1836" w:rsidRPr="00AD0433" w:rsidRDefault="001A1836" w:rsidP="003B1B83">
      <w:pPr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  <w:highlight w:val="yellow"/>
          <w:cs/>
          <w:lang w:eastAsia="x-none"/>
        </w:rPr>
      </w:pPr>
    </w:p>
    <w:p w14:paraId="656E5711" w14:textId="3BD6DE2A" w:rsidR="009475F6" w:rsidRPr="00AD0433" w:rsidRDefault="009475F6" w:rsidP="009475F6">
      <w:pPr>
        <w:pStyle w:val="FSContent"/>
        <w:numPr>
          <w:ilvl w:val="0"/>
          <w:numId w:val="46"/>
        </w:numPr>
        <w:ind w:left="539" w:hanging="539"/>
        <w:rPr>
          <w:rFonts w:asciiTheme="majorBidi" w:hAnsiTheme="majorBidi" w:cstheme="majorBidi"/>
          <w:i/>
          <w:iCs/>
          <w:cs/>
          <w:lang w:val="en-US"/>
        </w:rPr>
      </w:pPr>
      <w:r w:rsidRPr="00AD0433">
        <w:rPr>
          <w:rFonts w:asciiTheme="majorBidi" w:hAnsiTheme="majorBidi" w:cstheme="majorBidi"/>
          <w:i/>
          <w:iCs/>
          <w:cs/>
          <w:lang w:val="en-US"/>
        </w:rPr>
        <w:t>บริษัท วารี เมดิคอล จำกัด</w:t>
      </w:r>
    </w:p>
    <w:p w14:paraId="550F049C" w14:textId="77777777" w:rsidR="009475F6" w:rsidRPr="00AD0433" w:rsidRDefault="009475F6" w:rsidP="009475F6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244AA2F" w14:textId="71F1A360" w:rsidR="009475F6" w:rsidRPr="00AD0433" w:rsidRDefault="009475F6" w:rsidP="00E0160E">
      <w:pPr>
        <w:pStyle w:val="FSContent"/>
        <w:tabs>
          <w:tab w:val="left" w:pos="540"/>
        </w:tabs>
        <w:rPr>
          <w:rFonts w:asciiTheme="majorBidi" w:hAnsiTheme="majorBidi" w:cstheme="majorBidi"/>
        </w:rPr>
      </w:pPr>
      <w:bookmarkStart w:id="1" w:name="_Hlk149318028"/>
      <w:r w:rsidRPr="00AD0433">
        <w:rPr>
          <w:rFonts w:asciiTheme="majorBidi" w:hAnsiTheme="majorBidi" w:cstheme="majorBidi"/>
          <w:cs/>
        </w:rPr>
        <w:t xml:space="preserve">เมื่อวันที่ </w:t>
      </w:r>
      <w:r w:rsidRPr="00AD0433">
        <w:rPr>
          <w:rFonts w:asciiTheme="majorBidi" w:hAnsiTheme="majorBidi" w:cstheme="majorBidi"/>
        </w:rPr>
        <w:t xml:space="preserve">23 </w:t>
      </w:r>
      <w:r w:rsidRPr="00AD0433">
        <w:rPr>
          <w:rFonts w:asciiTheme="majorBidi" w:hAnsiTheme="majorBidi" w:cstheme="majorBidi"/>
          <w:cs/>
        </w:rPr>
        <w:t xml:space="preserve">พฤษภาคม </w:t>
      </w:r>
      <w:r w:rsidRPr="00AD0433">
        <w:rPr>
          <w:rFonts w:asciiTheme="majorBidi" w:hAnsiTheme="majorBidi" w:cstheme="majorBidi"/>
        </w:rPr>
        <w:t>2566</w:t>
      </w:r>
      <w:r w:rsidRPr="00AD0433">
        <w:rPr>
          <w:rFonts w:asciiTheme="majorBidi" w:hAnsiTheme="majorBidi" w:cstheme="majorBidi"/>
          <w:cs/>
        </w:rPr>
        <w:t xml:space="preserve"> </w:t>
      </w:r>
      <w:r w:rsidR="00E0160E" w:rsidRPr="00AD0433">
        <w:rPr>
          <w:rFonts w:asciiTheme="majorBidi" w:hAnsiTheme="majorBidi" w:cstheme="majorBidi"/>
          <w:cs/>
          <w:lang w:val="en-US"/>
        </w:rPr>
        <w:t>บริษัท เกรซ วอเทอร์ เมด จำกัด ซึ่งเป็นบริษัทย่อยของ</w:t>
      </w:r>
      <w:r w:rsidR="00667B83" w:rsidRPr="00AD0433">
        <w:rPr>
          <w:rFonts w:asciiTheme="majorBidi" w:hAnsiTheme="majorBidi" w:cstheme="majorBidi"/>
          <w:cs/>
          <w:lang w:val="en-US"/>
        </w:rPr>
        <w:t>บริษัท ได้ดำเนินการ</w:t>
      </w:r>
      <w:r w:rsidR="00667B83" w:rsidRPr="00AD0433">
        <w:rPr>
          <w:rFonts w:asciiTheme="majorBidi" w:hAnsiTheme="majorBidi" w:cstheme="majorBidi"/>
          <w:cs/>
        </w:rPr>
        <w:t>ซื้อหุ้น</w:t>
      </w:r>
      <w:r w:rsidR="003B1B83" w:rsidRPr="00AD0433">
        <w:rPr>
          <w:rFonts w:asciiTheme="majorBidi" w:hAnsiTheme="majorBidi" w:cstheme="majorBidi"/>
          <w:cs/>
        </w:rPr>
        <w:t>สามัญของบริษัท วารี เมดิคอล</w:t>
      </w:r>
      <w:r w:rsidR="003B1B83" w:rsidRPr="00AD0433">
        <w:rPr>
          <w:rFonts w:asciiTheme="majorBidi" w:hAnsiTheme="majorBidi" w:cstheme="majorBidi"/>
        </w:rPr>
        <w:t xml:space="preserve"> </w:t>
      </w:r>
      <w:r w:rsidR="003B1B83" w:rsidRPr="00AD0433">
        <w:rPr>
          <w:rFonts w:asciiTheme="majorBidi" w:hAnsiTheme="majorBidi" w:cstheme="majorBidi"/>
          <w:cs/>
        </w:rPr>
        <w:t>จำกัด ซึ่งเป็นผู้ผลิตและจำหน่ายระบบน้ำบริสุทธิ์เพื่อใช้ในอุตสาหกรรม</w:t>
      </w:r>
      <w:r w:rsidR="003B1B83" w:rsidRPr="00AD0433">
        <w:rPr>
          <w:rFonts w:asciiTheme="majorBidi" w:hAnsiTheme="majorBidi" w:cstheme="majorBidi"/>
          <w:lang w:val="en-US"/>
        </w:rPr>
        <w:t xml:space="preserve"> </w:t>
      </w:r>
      <w:r w:rsidR="00667B83" w:rsidRPr="00AD0433">
        <w:rPr>
          <w:rFonts w:asciiTheme="majorBidi" w:hAnsiTheme="majorBidi" w:cstheme="majorBidi"/>
          <w:cs/>
        </w:rPr>
        <w:t>จำนวน</w:t>
      </w:r>
      <w:r w:rsidR="003579C4" w:rsidRPr="00AD0433">
        <w:rPr>
          <w:rFonts w:asciiTheme="majorBidi" w:hAnsiTheme="majorBidi" w:cstheme="majorBidi"/>
          <w:lang w:val="en-US"/>
        </w:rPr>
        <w:t xml:space="preserve"> </w:t>
      </w:r>
      <w:r w:rsidR="003579C4" w:rsidRPr="00AD0433">
        <w:rPr>
          <w:rFonts w:asciiTheme="majorBidi" w:hAnsiTheme="majorBidi" w:cstheme="majorBidi"/>
          <w:cs/>
        </w:rPr>
        <w:t>4</w:t>
      </w:r>
      <w:r w:rsidR="003848B8" w:rsidRPr="00AD0433">
        <w:rPr>
          <w:rFonts w:asciiTheme="majorBidi" w:hAnsiTheme="majorBidi" w:cstheme="majorBidi"/>
          <w:lang w:val="en-US"/>
        </w:rPr>
        <w:t>,999</w:t>
      </w:r>
      <w:r w:rsidR="0016653A" w:rsidRPr="00AD0433">
        <w:rPr>
          <w:rFonts w:asciiTheme="majorBidi" w:hAnsiTheme="majorBidi" w:cstheme="majorBidi"/>
          <w:lang w:val="en-US"/>
        </w:rPr>
        <w:t xml:space="preserve"> </w:t>
      </w:r>
      <w:r w:rsidR="00667B83" w:rsidRPr="00AD0433">
        <w:rPr>
          <w:rFonts w:asciiTheme="majorBidi" w:hAnsiTheme="majorBidi" w:cstheme="majorBidi"/>
          <w:cs/>
        </w:rPr>
        <w:t xml:space="preserve">หุ้นในราคาหุ้นละ </w:t>
      </w:r>
      <w:r w:rsidR="003848B8" w:rsidRPr="00AD0433">
        <w:rPr>
          <w:rFonts w:asciiTheme="majorBidi" w:hAnsiTheme="majorBidi" w:cstheme="majorBidi"/>
          <w:lang w:val="en-US"/>
        </w:rPr>
        <w:t>3,760.</w:t>
      </w:r>
      <w:r w:rsidR="003C40B7" w:rsidRPr="00AD0433">
        <w:rPr>
          <w:rFonts w:asciiTheme="majorBidi" w:hAnsiTheme="majorBidi" w:cstheme="majorBidi"/>
          <w:lang w:val="en-US"/>
        </w:rPr>
        <w:t>8</w:t>
      </w:r>
      <w:r w:rsidR="003579C4" w:rsidRPr="00AD0433">
        <w:rPr>
          <w:rFonts w:asciiTheme="majorBidi" w:hAnsiTheme="majorBidi" w:cstheme="majorBidi"/>
          <w:lang w:val="en-US"/>
        </w:rPr>
        <w:t xml:space="preserve"> </w:t>
      </w:r>
      <w:r w:rsidR="00667B83" w:rsidRPr="00AD0433">
        <w:rPr>
          <w:rFonts w:asciiTheme="majorBidi" w:hAnsiTheme="majorBidi" w:cstheme="majorBidi"/>
          <w:cs/>
        </w:rPr>
        <w:t xml:space="preserve">บาท เป็นจำนวน </w:t>
      </w:r>
      <w:r w:rsidR="003579C4" w:rsidRPr="00AD0433">
        <w:rPr>
          <w:rFonts w:asciiTheme="majorBidi" w:hAnsiTheme="majorBidi" w:cstheme="majorBidi"/>
          <w:lang w:val="en-US"/>
        </w:rPr>
        <w:t xml:space="preserve">18.8 </w:t>
      </w:r>
      <w:r w:rsidR="00667B83" w:rsidRPr="00AD0433">
        <w:rPr>
          <w:rFonts w:asciiTheme="majorBidi" w:hAnsiTheme="majorBidi" w:cstheme="majorBidi"/>
          <w:cs/>
        </w:rPr>
        <w:t xml:space="preserve">ล้านบาท คิดเป็นอัตราการถือหุ้นร้อยละ </w:t>
      </w:r>
      <w:r w:rsidR="00365765" w:rsidRPr="00AD0433">
        <w:rPr>
          <w:rFonts w:asciiTheme="majorBidi" w:hAnsiTheme="majorBidi" w:cstheme="majorBidi"/>
          <w:lang w:val="en-US"/>
        </w:rPr>
        <w:t>99</w:t>
      </w:r>
      <w:r w:rsidR="00667B83" w:rsidRPr="00AD0433">
        <w:rPr>
          <w:rFonts w:asciiTheme="majorBidi" w:hAnsiTheme="majorBidi" w:cstheme="majorBidi"/>
        </w:rPr>
        <w:t>.</w:t>
      </w:r>
      <w:r w:rsidR="00365765" w:rsidRPr="00AD0433">
        <w:rPr>
          <w:rFonts w:asciiTheme="majorBidi" w:hAnsiTheme="majorBidi" w:cstheme="majorBidi"/>
          <w:lang w:val="en-US"/>
        </w:rPr>
        <w:t>9</w:t>
      </w:r>
      <w:r w:rsidR="00667B83" w:rsidRPr="00AD0433">
        <w:rPr>
          <w:rFonts w:asciiTheme="majorBidi" w:hAnsiTheme="majorBidi" w:cstheme="majorBidi"/>
          <w:cs/>
        </w:rPr>
        <w:t xml:space="preserve"> ของหุ้นสามัญทั้งหมด </w:t>
      </w:r>
    </w:p>
    <w:bookmarkEnd w:id="1"/>
    <w:p w14:paraId="2E8317AF" w14:textId="77777777" w:rsidR="009475F6" w:rsidRPr="00AD0433" w:rsidRDefault="009475F6" w:rsidP="00AD1F4E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A847180" w14:textId="0FDB7D97" w:rsidR="00326FB9" w:rsidRPr="00AD0433" w:rsidRDefault="00AD1F4E" w:rsidP="00A45AE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D0433">
        <w:rPr>
          <w:rFonts w:asciiTheme="majorBidi" w:hAnsiTheme="majorBidi" w:cstheme="majorBidi"/>
          <w:sz w:val="30"/>
          <w:szCs w:val="30"/>
          <w:cs/>
        </w:rPr>
        <w:t xml:space="preserve">ในระหว่างงวดนับตั้งแต่วันที่ซื้อกิจการจนถึงวันที่ </w:t>
      </w:r>
      <w:r w:rsidRPr="00AD0433">
        <w:rPr>
          <w:rFonts w:asciiTheme="majorBidi" w:hAnsiTheme="majorBidi" w:cstheme="majorBidi"/>
          <w:sz w:val="30"/>
          <w:szCs w:val="30"/>
        </w:rPr>
        <w:t>30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12E80" w:rsidRPr="00AD0433">
        <w:rPr>
          <w:rFonts w:asciiTheme="majorBidi" w:hAnsiTheme="majorBidi" w:cstheme="majorBidi"/>
          <w:sz w:val="30"/>
          <w:szCs w:val="30"/>
          <w:cs/>
        </w:rPr>
        <w:t>กันยา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ยน </w:t>
      </w:r>
      <w:r w:rsidRPr="00AD0433">
        <w:rPr>
          <w:rFonts w:asciiTheme="majorBidi" w:hAnsiTheme="majorBidi" w:cstheme="majorBidi"/>
          <w:sz w:val="30"/>
          <w:szCs w:val="30"/>
        </w:rPr>
        <w:t>2566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80215" w:rsidRPr="00AD0433">
        <w:rPr>
          <w:rFonts w:asciiTheme="majorBidi" w:hAnsiTheme="majorBidi" w:cstheme="majorBidi"/>
          <w:sz w:val="30"/>
          <w:szCs w:val="30"/>
          <w:cs/>
        </w:rPr>
        <w:t>บริษัท วารี เมดิคอล</w:t>
      </w:r>
      <w:r w:rsidR="00F80215" w:rsidRPr="00AD0433">
        <w:rPr>
          <w:rFonts w:asciiTheme="majorBidi" w:hAnsiTheme="majorBidi" w:cstheme="majorBidi"/>
          <w:sz w:val="30"/>
          <w:szCs w:val="30"/>
        </w:rPr>
        <w:t xml:space="preserve"> </w:t>
      </w:r>
      <w:r w:rsidR="00F80215" w:rsidRPr="00AD0433">
        <w:rPr>
          <w:rFonts w:asciiTheme="majorBidi" w:hAnsiTheme="majorBidi" w:cstheme="majorBidi"/>
          <w:sz w:val="30"/>
          <w:szCs w:val="30"/>
          <w:cs/>
        </w:rPr>
        <w:t>จำกัด</w:t>
      </w:r>
      <w:r w:rsidRPr="00AD0433">
        <w:rPr>
          <w:rFonts w:asciiTheme="majorBidi" w:hAnsiTheme="majorBidi" w:cstheme="majorBidi"/>
          <w:sz w:val="30"/>
          <w:szCs w:val="30"/>
        </w:rPr>
        <w:t xml:space="preserve"> </w:t>
      </w:r>
      <w:r w:rsidRPr="00AD0433">
        <w:rPr>
          <w:rFonts w:asciiTheme="majorBidi" w:hAnsiTheme="majorBidi" w:cstheme="majorBidi"/>
          <w:sz w:val="30"/>
          <w:szCs w:val="30"/>
          <w:cs/>
        </w:rPr>
        <w:t>มีรายได้</w:t>
      </w:r>
      <w:r w:rsidR="00312E80" w:rsidRPr="00AD0433">
        <w:rPr>
          <w:rFonts w:asciiTheme="majorBidi" w:hAnsiTheme="majorBidi" w:cstheme="majorBidi"/>
          <w:sz w:val="30"/>
          <w:szCs w:val="30"/>
          <w:cs/>
        </w:rPr>
        <w:t>และกำไรสุทธิ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 </w:t>
      </w:r>
      <w:r w:rsidR="00312E80" w:rsidRPr="00AD0433">
        <w:rPr>
          <w:rFonts w:asciiTheme="majorBidi" w:hAnsiTheme="majorBidi" w:cstheme="majorBidi"/>
          <w:sz w:val="30"/>
          <w:szCs w:val="30"/>
        </w:rPr>
        <w:t>7.</w:t>
      </w:r>
      <w:r w:rsidR="006A03DD">
        <w:rPr>
          <w:rFonts w:asciiTheme="majorBidi" w:hAnsiTheme="majorBidi" w:cstheme="majorBidi"/>
          <w:sz w:val="30"/>
          <w:szCs w:val="30"/>
        </w:rPr>
        <w:t>2</w:t>
      </w:r>
      <w:r w:rsidRPr="00AD0433">
        <w:rPr>
          <w:rFonts w:asciiTheme="majorBidi" w:hAnsiTheme="majorBidi" w:cstheme="majorBidi"/>
          <w:sz w:val="30"/>
          <w:szCs w:val="30"/>
        </w:rPr>
        <w:t xml:space="preserve"> 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312E80" w:rsidRPr="00AD0433">
        <w:rPr>
          <w:rFonts w:asciiTheme="majorBidi" w:hAnsiTheme="majorBidi" w:cstheme="majorBidi"/>
          <w:sz w:val="30"/>
          <w:szCs w:val="30"/>
          <w:cs/>
        </w:rPr>
        <w:t>และ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D0433">
        <w:rPr>
          <w:rFonts w:asciiTheme="majorBidi" w:hAnsiTheme="majorBidi" w:cstheme="majorBidi"/>
          <w:sz w:val="30"/>
          <w:szCs w:val="30"/>
        </w:rPr>
        <w:t>0.</w:t>
      </w:r>
      <w:r w:rsidR="00312E80" w:rsidRPr="00AD0433">
        <w:rPr>
          <w:rFonts w:asciiTheme="majorBidi" w:hAnsiTheme="majorBidi" w:cstheme="majorBidi"/>
          <w:sz w:val="30"/>
          <w:szCs w:val="30"/>
        </w:rPr>
        <w:t>6</w:t>
      </w:r>
      <w:r w:rsidRPr="00AD0433">
        <w:rPr>
          <w:rFonts w:asciiTheme="majorBidi" w:hAnsiTheme="majorBidi" w:cstheme="majorBidi"/>
          <w:sz w:val="30"/>
          <w:szCs w:val="30"/>
        </w:rPr>
        <w:t xml:space="preserve"> </w:t>
      </w:r>
      <w:r w:rsidRPr="00AD0433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312E80" w:rsidRPr="00AD0433">
        <w:rPr>
          <w:rFonts w:asciiTheme="majorBidi" w:hAnsiTheme="majorBidi" w:cstheme="majorBidi"/>
          <w:sz w:val="30"/>
          <w:szCs w:val="30"/>
          <w:cs/>
        </w:rPr>
        <w:t xml:space="preserve"> ตามลำดับ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 ซึ่งรวมเป็นส่วนหนึ่งของผลการดำเนินงานของกลุ่มบริษัท ฝ่ายบริหารคาดว่าหากกลุ่มบริษัทได้มีการซื้อธุรกิจตั้งแต่วันที่ </w:t>
      </w:r>
      <w:r w:rsidRPr="00AD0433">
        <w:rPr>
          <w:rFonts w:asciiTheme="majorBidi" w:hAnsiTheme="majorBidi" w:cstheme="majorBidi"/>
          <w:sz w:val="30"/>
          <w:szCs w:val="30"/>
        </w:rPr>
        <w:t>1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Pr="00AD0433">
        <w:rPr>
          <w:rFonts w:asciiTheme="majorBidi" w:hAnsiTheme="majorBidi" w:cstheme="majorBidi"/>
          <w:sz w:val="30"/>
          <w:szCs w:val="30"/>
        </w:rPr>
        <w:t>2566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 จะมีรายได้รวม</w:t>
      </w:r>
      <w:r w:rsidR="006A2A71" w:rsidRPr="00AD0433">
        <w:rPr>
          <w:rFonts w:asciiTheme="majorBidi" w:hAnsiTheme="majorBidi" w:cstheme="majorBidi"/>
          <w:sz w:val="30"/>
          <w:szCs w:val="30"/>
          <w:cs/>
        </w:rPr>
        <w:t xml:space="preserve">เพิ่มขึ้นจำนวนเงิน </w:t>
      </w:r>
      <w:r w:rsidR="006A2A71" w:rsidRPr="00AD0433">
        <w:rPr>
          <w:rFonts w:asciiTheme="majorBidi" w:hAnsiTheme="majorBidi" w:cstheme="majorBidi"/>
          <w:sz w:val="30"/>
          <w:szCs w:val="30"/>
        </w:rPr>
        <w:t xml:space="preserve">11.7 </w:t>
      </w:r>
      <w:r w:rsidR="006A2A71" w:rsidRPr="00AD0433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3F1630" w:rsidRPr="00AD0433">
        <w:rPr>
          <w:rFonts w:asciiTheme="majorBidi" w:hAnsiTheme="majorBidi" w:cstheme="majorBidi"/>
          <w:sz w:val="30"/>
          <w:szCs w:val="30"/>
        </w:rPr>
        <w:t xml:space="preserve"> </w:t>
      </w:r>
      <w:r w:rsidR="006A2A71" w:rsidRPr="00AD0433">
        <w:rPr>
          <w:rFonts w:asciiTheme="majorBidi" w:hAnsiTheme="majorBidi" w:cstheme="majorBidi"/>
          <w:sz w:val="30"/>
          <w:szCs w:val="30"/>
          <w:cs/>
        </w:rPr>
        <w:t>และ</w:t>
      </w:r>
      <w:r w:rsidR="00312E80" w:rsidRPr="00AD0433">
        <w:rPr>
          <w:rFonts w:asciiTheme="majorBidi" w:hAnsiTheme="majorBidi" w:cstheme="majorBidi"/>
          <w:sz w:val="30"/>
          <w:szCs w:val="30"/>
          <w:cs/>
        </w:rPr>
        <w:t>กำไ</w:t>
      </w:r>
      <w:r w:rsidR="006A03DD">
        <w:rPr>
          <w:rFonts w:asciiTheme="majorBidi" w:hAnsiTheme="majorBidi" w:cstheme="majorBidi" w:hint="cs"/>
          <w:sz w:val="30"/>
          <w:szCs w:val="30"/>
          <w:cs/>
        </w:rPr>
        <w:t>ร</w:t>
      </w:r>
      <w:r w:rsidR="00312E80" w:rsidRPr="00AD0433">
        <w:rPr>
          <w:rFonts w:asciiTheme="majorBidi" w:hAnsiTheme="majorBidi" w:cstheme="majorBidi"/>
          <w:sz w:val="30"/>
          <w:szCs w:val="30"/>
          <w:cs/>
        </w:rPr>
        <w:t>รวมสำหรับงวด</w:t>
      </w:r>
      <w:r w:rsidR="00261062" w:rsidRPr="00AD0433">
        <w:rPr>
          <w:rFonts w:asciiTheme="majorBidi" w:hAnsiTheme="majorBidi" w:cstheme="majorBidi"/>
          <w:sz w:val="30"/>
          <w:szCs w:val="30"/>
          <w:cs/>
        </w:rPr>
        <w:t>เก้า</w:t>
      </w:r>
      <w:r w:rsidR="00312E80" w:rsidRPr="00AD0433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312E80" w:rsidRPr="00AD0433">
        <w:rPr>
          <w:rFonts w:asciiTheme="majorBidi" w:hAnsiTheme="majorBidi" w:cstheme="majorBidi"/>
          <w:sz w:val="30"/>
          <w:szCs w:val="30"/>
        </w:rPr>
        <w:t>30</w:t>
      </w:r>
      <w:r w:rsidR="00312E80" w:rsidRPr="00AD04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61062" w:rsidRPr="00AD0433">
        <w:rPr>
          <w:rFonts w:asciiTheme="majorBidi" w:hAnsiTheme="majorBidi" w:cstheme="majorBidi"/>
          <w:sz w:val="30"/>
          <w:szCs w:val="30"/>
          <w:cs/>
        </w:rPr>
        <w:t>กันยา</w:t>
      </w:r>
      <w:r w:rsidR="00312E80" w:rsidRPr="00AD0433">
        <w:rPr>
          <w:rFonts w:asciiTheme="majorBidi" w:hAnsiTheme="majorBidi" w:cstheme="majorBidi"/>
          <w:sz w:val="30"/>
          <w:szCs w:val="30"/>
          <w:cs/>
        </w:rPr>
        <w:t xml:space="preserve">ยน </w:t>
      </w:r>
      <w:r w:rsidR="00312E80" w:rsidRPr="00AD0433">
        <w:rPr>
          <w:rFonts w:asciiTheme="majorBidi" w:hAnsiTheme="majorBidi" w:cstheme="majorBidi"/>
          <w:sz w:val="30"/>
          <w:szCs w:val="30"/>
        </w:rPr>
        <w:t>2566</w:t>
      </w:r>
      <w:r w:rsidR="00312E80" w:rsidRPr="00AD04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A2A71" w:rsidRPr="00AD0433">
        <w:rPr>
          <w:rFonts w:asciiTheme="majorBidi" w:hAnsiTheme="majorBidi" w:cstheme="majorBidi"/>
          <w:sz w:val="30"/>
          <w:szCs w:val="30"/>
          <w:cs/>
        </w:rPr>
        <w:t>เพิ่มขึ้นจำนวนเงิน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D0433">
        <w:rPr>
          <w:rFonts w:asciiTheme="majorBidi" w:hAnsiTheme="majorBidi" w:cstheme="majorBidi"/>
          <w:sz w:val="30"/>
          <w:szCs w:val="30"/>
        </w:rPr>
        <w:t>0.</w:t>
      </w:r>
      <w:r w:rsidR="00312E80" w:rsidRPr="00AD0433">
        <w:rPr>
          <w:rFonts w:asciiTheme="majorBidi" w:hAnsiTheme="majorBidi" w:cstheme="majorBidi"/>
          <w:sz w:val="30"/>
          <w:szCs w:val="30"/>
        </w:rPr>
        <w:t>3</w:t>
      </w:r>
      <w:r w:rsidRPr="00AD0433">
        <w:rPr>
          <w:rFonts w:asciiTheme="majorBidi" w:hAnsiTheme="majorBidi" w:cstheme="majorBidi"/>
          <w:sz w:val="30"/>
          <w:szCs w:val="30"/>
        </w:rPr>
        <w:t xml:space="preserve"> </w:t>
      </w:r>
      <w:r w:rsidRPr="00AD0433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312E80" w:rsidRPr="00AD0433">
        <w:rPr>
          <w:rFonts w:asciiTheme="majorBidi" w:hAnsiTheme="majorBidi" w:cstheme="majorBidi"/>
          <w:sz w:val="30"/>
          <w:szCs w:val="30"/>
        </w:rPr>
        <w:t xml:space="preserve"> 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ในการกำหนดมูลค่าดังกล่าว ฝ่ายบริหารใช้ข้อสมมติในการปรับปรุงมูลค่ายุติธรรม โดยถือเสมือนว่าการรวมกิจการที่เกิดขึ้นในระหว่างงวดนั้นได้เกิดขึ้นตั้งแต่วันที่ </w:t>
      </w:r>
      <w:r w:rsidRPr="00AD0433">
        <w:rPr>
          <w:rFonts w:asciiTheme="majorBidi" w:hAnsiTheme="majorBidi" w:cstheme="majorBidi"/>
          <w:sz w:val="30"/>
          <w:szCs w:val="30"/>
        </w:rPr>
        <w:t>1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Pr="00AD0433">
        <w:rPr>
          <w:rFonts w:asciiTheme="majorBidi" w:hAnsiTheme="majorBidi" w:cstheme="majorBidi"/>
          <w:sz w:val="30"/>
          <w:szCs w:val="30"/>
        </w:rPr>
        <w:t>2566</w:t>
      </w:r>
      <w:r w:rsidR="00326FB9" w:rsidRPr="00AD0433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E480D58" w14:textId="406A6FDD" w:rsidR="008354CA" w:rsidRPr="00AD0433" w:rsidRDefault="008354CA" w:rsidP="008354CA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D0433">
        <w:rPr>
          <w:rFonts w:asciiTheme="majorBidi" w:hAnsiTheme="majorBidi" w:cstheme="majorBidi"/>
          <w:sz w:val="30"/>
          <w:szCs w:val="30"/>
          <w:cs/>
        </w:rPr>
        <w:lastRenderedPageBreak/>
        <w:t xml:space="preserve">ข้อมูลของสิ่งตอบแทนทั้งหมดที่โอนให้และมูลค่าที่รับรู้ ณ วันที่ </w:t>
      </w:r>
      <w:r w:rsidRPr="00AD0433">
        <w:rPr>
          <w:rFonts w:asciiTheme="majorBidi" w:hAnsiTheme="majorBidi" w:cstheme="majorBidi"/>
          <w:sz w:val="30"/>
          <w:szCs w:val="30"/>
        </w:rPr>
        <w:t xml:space="preserve">23 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Pr="00AD0433">
        <w:rPr>
          <w:rFonts w:asciiTheme="majorBidi" w:hAnsiTheme="majorBidi" w:cstheme="majorBidi"/>
          <w:sz w:val="30"/>
          <w:szCs w:val="30"/>
        </w:rPr>
        <w:t>2566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 สำหรับสินทรัพย์ที่ได้มาและหนี้สินที่รับมาแต่ละประเภทที่สำคัญ</w:t>
      </w:r>
      <w:r w:rsidR="00326FB9" w:rsidRPr="00AD0433">
        <w:rPr>
          <w:rFonts w:asciiTheme="majorBidi" w:hAnsiTheme="majorBidi" w:cstheme="majorBidi"/>
          <w:sz w:val="30"/>
          <w:szCs w:val="30"/>
        </w:rPr>
        <w:t xml:space="preserve"> </w:t>
      </w:r>
      <w:r w:rsidRPr="00AD0433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4776009B" w14:textId="35748FA0" w:rsidR="0086639E" w:rsidRPr="00AD0433" w:rsidRDefault="0086639E" w:rsidP="00F80215">
      <w:pPr>
        <w:ind w:left="540"/>
        <w:jc w:val="thaiDistribute"/>
        <w:rPr>
          <w:rFonts w:asciiTheme="majorBidi" w:hAnsiTheme="majorBidi" w:cstheme="majorBidi"/>
        </w:rPr>
      </w:pPr>
    </w:p>
    <w:tbl>
      <w:tblPr>
        <w:tblW w:w="8946" w:type="dxa"/>
        <w:tblInd w:w="450" w:type="dxa"/>
        <w:tblLook w:val="01E0" w:firstRow="1" w:lastRow="1" w:firstColumn="1" w:lastColumn="1" w:noHBand="0" w:noVBand="0"/>
      </w:tblPr>
      <w:tblGrid>
        <w:gridCol w:w="6055"/>
        <w:gridCol w:w="994"/>
        <w:gridCol w:w="271"/>
        <w:gridCol w:w="1626"/>
      </w:tblGrid>
      <w:tr w:rsidR="00E0160E" w:rsidRPr="00AD0433" w14:paraId="1E863C1D" w14:textId="77777777" w:rsidTr="00A45F3F">
        <w:trPr>
          <w:trHeight w:val="417"/>
          <w:tblHeader/>
        </w:trPr>
        <w:tc>
          <w:tcPr>
            <w:tcW w:w="6055" w:type="dxa"/>
          </w:tcPr>
          <w:p w14:paraId="35AD0D53" w14:textId="77777777" w:rsidR="00E0160E" w:rsidRPr="00AD0433" w:rsidRDefault="00E0160E" w:rsidP="00A02039">
            <w:pPr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สินทรัพย์ที่ได้มาและหนี้สินที่รับมา</w:t>
            </w:r>
          </w:p>
        </w:tc>
        <w:tc>
          <w:tcPr>
            <w:tcW w:w="994" w:type="dxa"/>
          </w:tcPr>
          <w:p w14:paraId="4AE4EBEA" w14:textId="77777777" w:rsidR="00E0160E" w:rsidRPr="00AD0433" w:rsidRDefault="00E0160E" w:rsidP="00A0203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4B3B43C7" w14:textId="77777777" w:rsidR="00E0160E" w:rsidRPr="00AD0433" w:rsidRDefault="00E0160E" w:rsidP="00A0203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</w:tcPr>
          <w:p w14:paraId="128DAD5D" w14:textId="61178440" w:rsidR="00E0160E" w:rsidRPr="00AD0433" w:rsidRDefault="00E0160E" w:rsidP="00A0203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E0160E" w:rsidRPr="00AD0433" w14:paraId="7DB12704" w14:textId="77777777" w:rsidTr="00A45F3F">
        <w:trPr>
          <w:trHeight w:val="404"/>
          <w:tblHeader/>
        </w:trPr>
        <w:tc>
          <w:tcPr>
            <w:tcW w:w="6055" w:type="dxa"/>
          </w:tcPr>
          <w:p w14:paraId="1EBCD46B" w14:textId="77777777" w:rsidR="00E0160E" w:rsidRPr="00AD0433" w:rsidRDefault="00E0160E" w:rsidP="00A0203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4D2DC2F8" w14:textId="77777777" w:rsidR="00E0160E" w:rsidRPr="00AD0433" w:rsidRDefault="00E0160E" w:rsidP="00A02039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1" w:type="dxa"/>
            <w:vAlign w:val="bottom"/>
          </w:tcPr>
          <w:p w14:paraId="6F9D837A" w14:textId="77777777" w:rsidR="00E0160E" w:rsidRPr="00AD0433" w:rsidRDefault="00E0160E" w:rsidP="00A0203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  <w:vAlign w:val="bottom"/>
          </w:tcPr>
          <w:p w14:paraId="02AF9847" w14:textId="5E858B62" w:rsidR="00E0160E" w:rsidRPr="00AD0433" w:rsidRDefault="00E0160E" w:rsidP="00A02039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E0160E" w:rsidRPr="00AD0433" w14:paraId="71E061D9" w14:textId="77777777" w:rsidTr="00A45F3F">
        <w:trPr>
          <w:trHeight w:val="404"/>
          <w:tblHeader/>
        </w:trPr>
        <w:tc>
          <w:tcPr>
            <w:tcW w:w="6055" w:type="dxa"/>
          </w:tcPr>
          <w:p w14:paraId="1032B79F" w14:textId="77777777" w:rsidR="00E0160E" w:rsidRPr="00AD0433" w:rsidRDefault="00E0160E" w:rsidP="00A0203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</w:tcPr>
          <w:p w14:paraId="04BB0949" w14:textId="77777777" w:rsidR="00E0160E" w:rsidRPr="00AD0433" w:rsidRDefault="00E0160E" w:rsidP="00A0203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165FE3AE" w14:textId="77777777" w:rsidR="00E0160E" w:rsidRPr="00AD0433" w:rsidRDefault="00E0160E" w:rsidP="00A02039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</w:tcPr>
          <w:p w14:paraId="466D47FB" w14:textId="6C9ECBA2" w:rsidR="00E0160E" w:rsidRPr="00AD0433" w:rsidRDefault="00E0160E" w:rsidP="00A02039">
            <w:pPr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D043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AD043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0160E" w:rsidRPr="00AD0433" w14:paraId="30B6A833" w14:textId="77777777" w:rsidTr="00A45F3F">
        <w:trPr>
          <w:trHeight w:val="78"/>
        </w:trPr>
        <w:tc>
          <w:tcPr>
            <w:tcW w:w="6055" w:type="dxa"/>
          </w:tcPr>
          <w:p w14:paraId="4816C255" w14:textId="77777777" w:rsidR="00E0160E" w:rsidRPr="00AD0433" w:rsidRDefault="00E0160E" w:rsidP="00A0203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994" w:type="dxa"/>
          </w:tcPr>
          <w:p w14:paraId="2C2A2480" w14:textId="77777777" w:rsidR="00E0160E" w:rsidRPr="00AD0433" w:rsidRDefault="00E0160E" w:rsidP="00A02039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</w:tcPr>
          <w:p w14:paraId="67C7125F" w14:textId="77777777" w:rsidR="00E0160E" w:rsidRPr="00AD0433" w:rsidRDefault="00E0160E" w:rsidP="00A02039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</w:tcPr>
          <w:p w14:paraId="24441655" w14:textId="77777777" w:rsidR="00E0160E" w:rsidRPr="00AD0433" w:rsidRDefault="00E0160E" w:rsidP="00A45F3F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1,507</w:t>
            </w:r>
          </w:p>
        </w:tc>
      </w:tr>
      <w:tr w:rsidR="00E0160E" w:rsidRPr="00AD0433" w14:paraId="2B6D2C0B" w14:textId="77777777" w:rsidTr="00A45F3F">
        <w:trPr>
          <w:trHeight w:val="392"/>
        </w:trPr>
        <w:tc>
          <w:tcPr>
            <w:tcW w:w="6055" w:type="dxa"/>
          </w:tcPr>
          <w:p w14:paraId="6A5F82C4" w14:textId="77777777" w:rsidR="00E0160E" w:rsidRPr="00AD0433" w:rsidRDefault="00E0160E" w:rsidP="00A0203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94" w:type="dxa"/>
          </w:tcPr>
          <w:p w14:paraId="6D289C07" w14:textId="77777777" w:rsidR="00E0160E" w:rsidRPr="00AD0433" w:rsidRDefault="00E0160E" w:rsidP="00A02039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</w:tcPr>
          <w:p w14:paraId="49F697ED" w14:textId="77777777" w:rsidR="00E0160E" w:rsidRPr="00AD0433" w:rsidRDefault="00E0160E" w:rsidP="00A02039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</w:tcPr>
          <w:p w14:paraId="0B76406A" w14:textId="77777777" w:rsidR="00E0160E" w:rsidRPr="00AD0433" w:rsidRDefault="00E0160E" w:rsidP="00A45F3F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1,593</w:t>
            </w:r>
          </w:p>
        </w:tc>
      </w:tr>
      <w:tr w:rsidR="00E0160E" w:rsidRPr="00AD0433" w14:paraId="438190A9" w14:textId="77777777" w:rsidTr="00A45F3F">
        <w:trPr>
          <w:trHeight w:val="404"/>
        </w:trPr>
        <w:tc>
          <w:tcPr>
            <w:tcW w:w="6055" w:type="dxa"/>
          </w:tcPr>
          <w:p w14:paraId="163F7A1D" w14:textId="77777777" w:rsidR="00E0160E" w:rsidRPr="00AD0433" w:rsidRDefault="00E0160E" w:rsidP="00A0203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994" w:type="dxa"/>
          </w:tcPr>
          <w:p w14:paraId="1C3C7564" w14:textId="77777777" w:rsidR="00E0160E" w:rsidRPr="00AD0433" w:rsidRDefault="00E0160E" w:rsidP="00A02039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</w:tcPr>
          <w:p w14:paraId="56704269" w14:textId="77777777" w:rsidR="00E0160E" w:rsidRPr="00AD0433" w:rsidRDefault="00E0160E" w:rsidP="00A02039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</w:tcPr>
          <w:p w14:paraId="1556BF47" w14:textId="77777777" w:rsidR="00E0160E" w:rsidRPr="00AD0433" w:rsidRDefault="00E0160E" w:rsidP="00A45F3F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1,020</w:t>
            </w:r>
          </w:p>
        </w:tc>
      </w:tr>
      <w:tr w:rsidR="00E0160E" w:rsidRPr="00AD0433" w14:paraId="48D72729" w14:textId="77777777" w:rsidTr="00A45F3F">
        <w:trPr>
          <w:trHeight w:val="392"/>
        </w:trPr>
        <w:tc>
          <w:tcPr>
            <w:tcW w:w="6055" w:type="dxa"/>
          </w:tcPr>
          <w:p w14:paraId="5C977D3B" w14:textId="77777777" w:rsidR="00E0160E" w:rsidRPr="00AD0433" w:rsidRDefault="00E0160E" w:rsidP="00A0203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994" w:type="dxa"/>
          </w:tcPr>
          <w:p w14:paraId="3AAC3878" w14:textId="77777777" w:rsidR="00E0160E" w:rsidRPr="00AD0433" w:rsidRDefault="00E0160E" w:rsidP="00A02039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</w:tcPr>
          <w:p w14:paraId="7BFF2CFB" w14:textId="77777777" w:rsidR="00E0160E" w:rsidRPr="00AD0433" w:rsidRDefault="00E0160E" w:rsidP="00A02039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</w:tcPr>
          <w:p w14:paraId="305AF58E" w14:textId="77777777" w:rsidR="00E0160E" w:rsidRPr="00AD0433" w:rsidRDefault="00E0160E" w:rsidP="00A45F3F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3,936</w:t>
            </w:r>
          </w:p>
        </w:tc>
      </w:tr>
      <w:tr w:rsidR="00E0160E" w:rsidRPr="00AD0433" w14:paraId="0F70EE2C" w14:textId="77777777" w:rsidTr="00A45F3F">
        <w:trPr>
          <w:trHeight w:val="392"/>
        </w:trPr>
        <w:tc>
          <w:tcPr>
            <w:tcW w:w="6055" w:type="dxa"/>
          </w:tcPr>
          <w:p w14:paraId="661AB6ED" w14:textId="77777777" w:rsidR="00E0160E" w:rsidRPr="00AD0433" w:rsidRDefault="00E0160E" w:rsidP="00A0203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994" w:type="dxa"/>
          </w:tcPr>
          <w:p w14:paraId="29E88947" w14:textId="584D4574" w:rsidR="00E0160E" w:rsidRPr="00AD0433" w:rsidRDefault="00FE2B5E" w:rsidP="00A02039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271" w:type="dxa"/>
          </w:tcPr>
          <w:p w14:paraId="58E720D7" w14:textId="77777777" w:rsidR="00E0160E" w:rsidRPr="00AD0433" w:rsidRDefault="00E0160E" w:rsidP="00A02039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</w:tcPr>
          <w:p w14:paraId="72D4CD50" w14:textId="77777777" w:rsidR="00E0160E" w:rsidRPr="00AD0433" w:rsidRDefault="00E0160E" w:rsidP="00A45F3F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1,091</w:t>
            </w:r>
          </w:p>
        </w:tc>
      </w:tr>
      <w:tr w:rsidR="00E0160E" w:rsidRPr="00AD0433" w14:paraId="08BF4ABA" w14:textId="77777777" w:rsidTr="00A45F3F">
        <w:trPr>
          <w:trHeight w:val="404"/>
        </w:trPr>
        <w:tc>
          <w:tcPr>
            <w:tcW w:w="6055" w:type="dxa"/>
          </w:tcPr>
          <w:p w14:paraId="7A6DB877" w14:textId="77777777" w:rsidR="00E0160E" w:rsidRPr="00AD0433" w:rsidRDefault="00E0160E" w:rsidP="00A0203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4" w:type="dxa"/>
          </w:tcPr>
          <w:p w14:paraId="5E4AAD0E" w14:textId="77777777" w:rsidR="00E0160E" w:rsidRPr="00AD0433" w:rsidRDefault="00E0160E" w:rsidP="00A02039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</w:tcPr>
          <w:p w14:paraId="71DDEDCA" w14:textId="77777777" w:rsidR="00E0160E" w:rsidRPr="00AD0433" w:rsidRDefault="00E0160E" w:rsidP="00A02039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</w:tcPr>
          <w:p w14:paraId="59EDBA9F" w14:textId="77777777" w:rsidR="00E0160E" w:rsidRPr="00AD0433" w:rsidRDefault="00E0160E" w:rsidP="00A45F3F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81</w:t>
            </w:r>
          </w:p>
        </w:tc>
      </w:tr>
      <w:tr w:rsidR="00E0160E" w:rsidRPr="00AD0433" w14:paraId="0BAB5FC7" w14:textId="77777777" w:rsidTr="00A45F3F">
        <w:trPr>
          <w:trHeight w:val="392"/>
        </w:trPr>
        <w:tc>
          <w:tcPr>
            <w:tcW w:w="6055" w:type="dxa"/>
          </w:tcPr>
          <w:p w14:paraId="336CFBAF" w14:textId="77777777" w:rsidR="00E0160E" w:rsidRPr="00AD0433" w:rsidRDefault="00E0160E" w:rsidP="00A0203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994" w:type="dxa"/>
          </w:tcPr>
          <w:p w14:paraId="77003AD8" w14:textId="77777777" w:rsidR="00E0160E" w:rsidRPr="00AD0433" w:rsidRDefault="00E0160E" w:rsidP="00A02039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</w:tcPr>
          <w:p w14:paraId="5EDE5B3D" w14:textId="77777777" w:rsidR="00E0160E" w:rsidRPr="00AD0433" w:rsidRDefault="00E0160E" w:rsidP="00A02039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</w:tcPr>
          <w:p w14:paraId="25549EDC" w14:textId="77777777" w:rsidR="00E0160E" w:rsidRPr="00AD0433" w:rsidRDefault="00E0160E" w:rsidP="00A45F3F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(763)</w:t>
            </w:r>
          </w:p>
        </w:tc>
      </w:tr>
      <w:tr w:rsidR="00E0160E" w:rsidRPr="00AD0433" w14:paraId="4A9EF5AA" w14:textId="77777777" w:rsidTr="00A45F3F">
        <w:trPr>
          <w:trHeight w:val="392"/>
        </w:trPr>
        <w:tc>
          <w:tcPr>
            <w:tcW w:w="6055" w:type="dxa"/>
          </w:tcPr>
          <w:p w14:paraId="48860FA9" w14:textId="77777777" w:rsidR="00E0160E" w:rsidRPr="00AD0433" w:rsidRDefault="00E0160E" w:rsidP="00A0203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994" w:type="dxa"/>
          </w:tcPr>
          <w:p w14:paraId="5A13B357" w14:textId="77777777" w:rsidR="00E0160E" w:rsidRPr="00AD0433" w:rsidRDefault="00E0160E" w:rsidP="00A02039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</w:tcPr>
          <w:p w14:paraId="40D3EE7E" w14:textId="77777777" w:rsidR="00E0160E" w:rsidRPr="00AD0433" w:rsidRDefault="00E0160E" w:rsidP="00A02039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</w:tcPr>
          <w:p w14:paraId="6F88CAC6" w14:textId="77777777" w:rsidR="00E0160E" w:rsidRPr="00AD0433" w:rsidRDefault="00E0160E" w:rsidP="00A45F3F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(813)</w:t>
            </w:r>
          </w:p>
        </w:tc>
      </w:tr>
      <w:tr w:rsidR="00E0160E" w:rsidRPr="00AD0433" w14:paraId="5AE62F15" w14:textId="77777777" w:rsidTr="00A45F3F">
        <w:trPr>
          <w:trHeight w:val="404"/>
        </w:trPr>
        <w:tc>
          <w:tcPr>
            <w:tcW w:w="6055" w:type="dxa"/>
          </w:tcPr>
          <w:p w14:paraId="4F435A5E" w14:textId="77777777" w:rsidR="00E0160E" w:rsidRPr="00AD0433" w:rsidRDefault="00E0160E" w:rsidP="00A0203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994" w:type="dxa"/>
          </w:tcPr>
          <w:p w14:paraId="65EE994B" w14:textId="77777777" w:rsidR="00E0160E" w:rsidRPr="00AD0433" w:rsidRDefault="00E0160E" w:rsidP="00A02039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</w:tcPr>
          <w:p w14:paraId="0D7BC796" w14:textId="77777777" w:rsidR="00E0160E" w:rsidRPr="00AD0433" w:rsidRDefault="00E0160E" w:rsidP="00A02039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</w:tcPr>
          <w:p w14:paraId="5091C272" w14:textId="77777777" w:rsidR="00E0160E" w:rsidRPr="00AD0433" w:rsidRDefault="00E0160E" w:rsidP="00A45F3F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(2,109)</w:t>
            </w:r>
          </w:p>
        </w:tc>
      </w:tr>
      <w:tr w:rsidR="00E0160E" w:rsidRPr="00AD0433" w14:paraId="11004C7A" w14:textId="77777777" w:rsidTr="00A45F3F">
        <w:trPr>
          <w:trHeight w:val="404"/>
        </w:trPr>
        <w:tc>
          <w:tcPr>
            <w:tcW w:w="6055" w:type="dxa"/>
          </w:tcPr>
          <w:p w14:paraId="0D7A39CB" w14:textId="77777777" w:rsidR="00E0160E" w:rsidRPr="00AD0433" w:rsidRDefault="00E0160E" w:rsidP="00A0203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994" w:type="dxa"/>
          </w:tcPr>
          <w:p w14:paraId="2507E36F" w14:textId="77777777" w:rsidR="00E0160E" w:rsidRPr="00AD0433" w:rsidRDefault="00E0160E" w:rsidP="00A02039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3AACE620" w14:textId="77777777" w:rsidR="00E0160E" w:rsidRPr="00AD0433" w:rsidRDefault="00E0160E" w:rsidP="00A02039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  <w:tcBorders>
              <w:top w:val="single" w:sz="4" w:space="0" w:color="auto"/>
            </w:tcBorders>
          </w:tcPr>
          <w:p w14:paraId="3F464824" w14:textId="77777777" w:rsidR="00E0160E" w:rsidRPr="00AD0433" w:rsidRDefault="00E0160E" w:rsidP="00A45F3F">
            <w:pPr>
              <w:tabs>
                <w:tab w:val="decimal" w:pos="132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5,543</w:t>
            </w:r>
          </w:p>
        </w:tc>
      </w:tr>
      <w:tr w:rsidR="00E0160E" w:rsidRPr="00AD0433" w14:paraId="4A618FE5" w14:textId="77777777" w:rsidTr="00A45F3F">
        <w:trPr>
          <w:trHeight w:val="392"/>
        </w:trPr>
        <w:tc>
          <w:tcPr>
            <w:tcW w:w="6055" w:type="dxa"/>
          </w:tcPr>
          <w:p w14:paraId="53828D4E" w14:textId="46253B58" w:rsidR="00E0160E" w:rsidRPr="00AD0433" w:rsidRDefault="00E0160E" w:rsidP="00A0203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ส่วนได้เสียที่ไม่มีอำนาจควบคุม</w:t>
            </w:r>
            <w:r w:rsidR="008354CA" w:rsidRPr="00AD043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354CA"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(ร้อยละ </w:t>
            </w:r>
            <w:r w:rsidR="00365765" w:rsidRPr="00AD0433">
              <w:rPr>
                <w:rFonts w:asciiTheme="majorBidi" w:hAnsiTheme="majorBidi" w:cstheme="majorBidi"/>
                <w:sz w:val="30"/>
                <w:szCs w:val="30"/>
              </w:rPr>
              <w:t>0.0</w:t>
            </w:r>
            <w:r w:rsidR="005B4328" w:rsidRPr="00AD043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354CA" w:rsidRPr="00AD043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994" w:type="dxa"/>
          </w:tcPr>
          <w:p w14:paraId="5273D0E3" w14:textId="77777777" w:rsidR="00E0160E" w:rsidRPr="00AD0433" w:rsidRDefault="00E0160E" w:rsidP="00A02039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40216F5A" w14:textId="77777777" w:rsidR="00E0160E" w:rsidRPr="00AD0433" w:rsidRDefault="00E0160E" w:rsidP="00A02039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</w:tcPr>
          <w:p w14:paraId="7577B5F6" w14:textId="77777777" w:rsidR="00E0160E" w:rsidRPr="00AD0433" w:rsidRDefault="00E0160E" w:rsidP="00A45F3F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</w:tr>
      <w:tr w:rsidR="00E0160E" w:rsidRPr="00AD0433" w14:paraId="3DDA0946" w14:textId="77777777" w:rsidTr="00A45F3F">
        <w:trPr>
          <w:trHeight w:val="404"/>
        </w:trPr>
        <w:tc>
          <w:tcPr>
            <w:tcW w:w="6055" w:type="dxa"/>
          </w:tcPr>
          <w:p w14:paraId="1BDA2A9F" w14:textId="77777777" w:rsidR="00E0160E" w:rsidRPr="00AD0433" w:rsidRDefault="00E0160E" w:rsidP="00A0203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994" w:type="dxa"/>
          </w:tcPr>
          <w:p w14:paraId="1BA1D4DB" w14:textId="77777777" w:rsidR="00E0160E" w:rsidRPr="00AD0433" w:rsidRDefault="00E0160E" w:rsidP="00A02039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2A6F86CA" w14:textId="77777777" w:rsidR="00E0160E" w:rsidRPr="00AD0433" w:rsidRDefault="00E0160E" w:rsidP="00A02039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  <w:tcBorders>
              <w:top w:val="single" w:sz="4" w:space="0" w:color="auto"/>
            </w:tcBorders>
          </w:tcPr>
          <w:p w14:paraId="48E38AB1" w14:textId="77777777" w:rsidR="00E0160E" w:rsidRPr="00AD0433" w:rsidRDefault="00E0160E" w:rsidP="00A45F3F">
            <w:pPr>
              <w:tabs>
                <w:tab w:val="decimal" w:pos="132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5,542</w:t>
            </w:r>
          </w:p>
        </w:tc>
      </w:tr>
      <w:tr w:rsidR="00E0160E" w:rsidRPr="00AD0433" w14:paraId="237903D5" w14:textId="77777777" w:rsidTr="00A45F3F">
        <w:trPr>
          <w:trHeight w:val="404"/>
        </w:trPr>
        <w:tc>
          <w:tcPr>
            <w:tcW w:w="6055" w:type="dxa"/>
          </w:tcPr>
          <w:p w14:paraId="70A28EDB" w14:textId="77777777" w:rsidR="00E0160E" w:rsidRPr="00AD0433" w:rsidRDefault="00E0160E" w:rsidP="00A0203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ค่าความนิยมจากการซื้อธุรกิจ</w:t>
            </w:r>
          </w:p>
        </w:tc>
        <w:tc>
          <w:tcPr>
            <w:tcW w:w="994" w:type="dxa"/>
          </w:tcPr>
          <w:p w14:paraId="274F5A47" w14:textId="77777777" w:rsidR="00E0160E" w:rsidRPr="00AD0433" w:rsidRDefault="00E0160E" w:rsidP="00A02039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2A470CDE" w14:textId="77777777" w:rsidR="00E0160E" w:rsidRPr="00AD0433" w:rsidRDefault="00E0160E" w:rsidP="00A02039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  <w:tcBorders>
              <w:bottom w:val="single" w:sz="4" w:space="0" w:color="auto"/>
            </w:tcBorders>
          </w:tcPr>
          <w:p w14:paraId="26FC5BAF" w14:textId="77777777" w:rsidR="00E0160E" w:rsidRPr="00AD0433" w:rsidRDefault="00E0160E" w:rsidP="00A45F3F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13,258</w:t>
            </w:r>
          </w:p>
        </w:tc>
      </w:tr>
      <w:tr w:rsidR="00E0160E" w:rsidRPr="00AD0433" w14:paraId="472B05BE" w14:textId="77777777" w:rsidTr="00A45F3F">
        <w:trPr>
          <w:trHeight w:val="392"/>
        </w:trPr>
        <w:tc>
          <w:tcPr>
            <w:tcW w:w="6055" w:type="dxa"/>
          </w:tcPr>
          <w:p w14:paraId="7494D59F" w14:textId="77777777" w:rsidR="00E0160E" w:rsidRPr="00AD0433" w:rsidRDefault="00E0160E" w:rsidP="00A0203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994" w:type="dxa"/>
          </w:tcPr>
          <w:p w14:paraId="0CD42D66" w14:textId="77777777" w:rsidR="00E0160E" w:rsidRPr="00AD0433" w:rsidRDefault="00E0160E" w:rsidP="00A02039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42DE669D" w14:textId="77777777" w:rsidR="00E0160E" w:rsidRPr="00AD0433" w:rsidRDefault="00E0160E" w:rsidP="00A02039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  <w:tcBorders>
              <w:top w:val="single" w:sz="4" w:space="0" w:color="auto"/>
              <w:bottom w:val="double" w:sz="4" w:space="0" w:color="auto"/>
            </w:tcBorders>
          </w:tcPr>
          <w:p w14:paraId="2666957D" w14:textId="77777777" w:rsidR="00E0160E" w:rsidRPr="00AD0433" w:rsidRDefault="00E0160E" w:rsidP="00A45F3F">
            <w:pPr>
              <w:tabs>
                <w:tab w:val="decimal" w:pos="132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18,800</w:t>
            </w:r>
          </w:p>
        </w:tc>
      </w:tr>
      <w:tr w:rsidR="00F86603" w:rsidRPr="00AD0433" w14:paraId="35D12298" w14:textId="77777777" w:rsidTr="00A45F3F">
        <w:trPr>
          <w:trHeight w:val="404"/>
        </w:trPr>
        <w:tc>
          <w:tcPr>
            <w:tcW w:w="6055" w:type="dxa"/>
          </w:tcPr>
          <w:p w14:paraId="4B90BBF8" w14:textId="77777777" w:rsidR="00F86603" w:rsidRPr="00AD0433" w:rsidRDefault="00F86603" w:rsidP="00A02039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4" w:type="dxa"/>
          </w:tcPr>
          <w:p w14:paraId="0A880033" w14:textId="77777777" w:rsidR="00F86603" w:rsidRPr="00AD0433" w:rsidRDefault="00F86603" w:rsidP="00A02039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71" w:type="dxa"/>
          </w:tcPr>
          <w:p w14:paraId="1E7C6C9C" w14:textId="77777777" w:rsidR="00F86603" w:rsidRPr="00AD0433" w:rsidRDefault="00F86603" w:rsidP="00A02039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626" w:type="dxa"/>
          </w:tcPr>
          <w:p w14:paraId="265F6C79" w14:textId="77777777" w:rsidR="00F86603" w:rsidRPr="00AD0433" w:rsidRDefault="00F86603" w:rsidP="00A45F3F">
            <w:pPr>
              <w:tabs>
                <w:tab w:val="decimal" w:pos="1329"/>
              </w:tabs>
              <w:rPr>
                <w:rFonts w:asciiTheme="majorBidi" w:hAnsiTheme="majorBidi" w:cstheme="majorBidi"/>
              </w:rPr>
            </w:pPr>
          </w:p>
        </w:tc>
      </w:tr>
      <w:tr w:rsidR="00E0160E" w:rsidRPr="00AD0433" w14:paraId="25D93464" w14:textId="77777777" w:rsidTr="00A45F3F">
        <w:trPr>
          <w:trHeight w:val="392"/>
        </w:trPr>
        <w:tc>
          <w:tcPr>
            <w:tcW w:w="6055" w:type="dxa"/>
          </w:tcPr>
          <w:p w14:paraId="1DE19FDE" w14:textId="77777777" w:rsidR="00E0160E" w:rsidRPr="00AD0433" w:rsidRDefault="00E0160E" w:rsidP="00A0203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994" w:type="dxa"/>
          </w:tcPr>
          <w:p w14:paraId="73BEC6BC" w14:textId="77777777" w:rsidR="00E0160E" w:rsidRPr="00AD0433" w:rsidRDefault="00E0160E" w:rsidP="00A02039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78DB1840" w14:textId="77777777" w:rsidR="00E0160E" w:rsidRPr="00AD0433" w:rsidRDefault="00E0160E" w:rsidP="00A02039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</w:tcPr>
          <w:p w14:paraId="4200A3C7" w14:textId="77777777" w:rsidR="00E0160E" w:rsidRPr="00AD0433" w:rsidRDefault="00E0160E" w:rsidP="00A45F3F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1,507</w:t>
            </w:r>
          </w:p>
        </w:tc>
      </w:tr>
      <w:tr w:rsidR="00E0160E" w:rsidRPr="00AD0433" w14:paraId="1F416D68" w14:textId="77777777" w:rsidTr="00A45F3F">
        <w:trPr>
          <w:trHeight w:val="404"/>
        </w:trPr>
        <w:tc>
          <w:tcPr>
            <w:tcW w:w="6055" w:type="dxa"/>
          </w:tcPr>
          <w:p w14:paraId="18BB9947" w14:textId="77777777" w:rsidR="00E0160E" w:rsidRPr="00AD0433" w:rsidRDefault="00E0160E" w:rsidP="00A0203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เงินสดที่จ่าย</w:t>
            </w:r>
          </w:p>
        </w:tc>
        <w:tc>
          <w:tcPr>
            <w:tcW w:w="994" w:type="dxa"/>
          </w:tcPr>
          <w:p w14:paraId="6FF3EE10" w14:textId="77777777" w:rsidR="00E0160E" w:rsidRPr="00AD0433" w:rsidRDefault="00E0160E" w:rsidP="00A02039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7C00E1A2" w14:textId="77777777" w:rsidR="00E0160E" w:rsidRPr="00AD0433" w:rsidRDefault="00E0160E" w:rsidP="00A02039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  <w:tcBorders>
              <w:bottom w:val="single" w:sz="4" w:space="0" w:color="auto"/>
            </w:tcBorders>
          </w:tcPr>
          <w:p w14:paraId="494BDA8A" w14:textId="77777777" w:rsidR="00E0160E" w:rsidRPr="00AD0433" w:rsidRDefault="00E0160E" w:rsidP="00A45F3F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(18,800)</w:t>
            </w:r>
          </w:p>
        </w:tc>
      </w:tr>
      <w:tr w:rsidR="00E0160E" w:rsidRPr="00AD0433" w14:paraId="40E3DA22" w14:textId="77777777" w:rsidTr="00A45F3F">
        <w:trPr>
          <w:trHeight w:val="404"/>
        </w:trPr>
        <w:tc>
          <w:tcPr>
            <w:tcW w:w="6055" w:type="dxa"/>
          </w:tcPr>
          <w:p w14:paraId="2C0EE22F" w14:textId="77777777" w:rsidR="00E0160E" w:rsidRPr="00AD0433" w:rsidRDefault="00E0160E" w:rsidP="00A0203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994" w:type="dxa"/>
          </w:tcPr>
          <w:p w14:paraId="5207EFC7" w14:textId="77777777" w:rsidR="00E0160E" w:rsidRPr="00AD0433" w:rsidRDefault="00E0160E" w:rsidP="00A02039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158682CE" w14:textId="77777777" w:rsidR="00E0160E" w:rsidRPr="00AD0433" w:rsidRDefault="00E0160E" w:rsidP="00A02039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  <w:tcBorders>
              <w:top w:val="single" w:sz="4" w:space="0" w:color="auto"/>
              <w:bottom w:val="double" w:sz="4" w:space="0" w:color="auto"/>
            </w:tcBorders>
          </w:tcPr>
          <w:p w14:paraId="57C1A133" w14:textId="77777777" w:rsidR="00E0160E" w:rsidRPr="00AD0433" w:rsidRDefault="00E0160E" w:rsidP="00A45F3F">
            <w:pPr>
              <w:tabs>
                <w:tab w:val="decimal" w:pos="132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(17,293)</w:t>
            </w:r>
          </w:p>
        </w:tc>
      </w:tr>
    </w:tbl>
    <w:p w14:paraId="53B6BE1F" w14:textId="77777777" w:rsidR="00E0160E" w:rsidRPr="00AD0433" w:rsidRDefault="00E0160E" w:rsidP="001E45A0">
      <w:pPr>
        <w:pStyle w:val="BodyText2"/>
        <w:tabs>
          <w:tab w:val="left" w:pos="540"/>
        </w:tabs>
        <w:spacing w:line="180" w:lineRule="atLeast"/>
        <w:ind w:left="518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633ABFF4" w14:textId="700ADC02" w:rsidR="000B4F4C" w:rsidRPr="00AD0433" w:rsidRDefault="000B4F4C" w:rsidP="000B4F4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D0433">
        <w:rPr>
          <w:rFonts w:asciiTheme="majorBidi" w:hAnsiTheme="majorBidi" w:cstheme="majorBidi"/>
          <w:sz w:val="30"/>
          <w:szCs w:val="30"/>
          <w:cs/>
        </w:rPr>
        <w:t>ค่าความนิยมส่วนใหญ่เนื่องมาจากทักษะและความสามารถทางเทคนิคในการทำงานของบริษั</w:t>
      </w:r>
      <w:r w:rsidR="007D712C" w:rsidRPr="00AD0433">
        <w:rPr>
          <w:rFonts w:asciiTheme="majorBidi" w:hAnsiTheme="majorBidi" w:cstheme="majorBidi"/>
          <w:sz w:val="30"/>
          <w:szCs w:val="30"/>
          <w:cs/>
        </w:rPr>
        <w:t xml:space="preserve">ท </w:t>
      </w:r>
      <w:r w:rsidRPr="00AD0433">
        <w:rPr>
          <w:rFonts w:asciiTheme="majorBidi" w:hAnsiTheme="majorBidi" w:cstheme="majorBidi"/>
          <w:sz w:val="30"/>
          <w:szCs w:val="30"/>
          <w:cs/>
        </w:rPr>
        <w:t>วารี เมดิคอล จำกัด ในธุรกิจผลิตและจำหน่ายระบบน้ำบริสุทธิ์เพื่อใช้ในอุตสาหกรรม</w:t>
      </w:r>
      <w:r w:rsidRPr="00AD0433">
        <w:rPr>
          <w:rFonts w:asciiTheme="majorBidi" w:hAnsiTheme="majorBidi" w:cstheme="majorBidi"/>
          <w:sz w:val="30"/>
          <w:szCs w:val="30"/>
        </w:rPr>
        <w:t xml:space="preserve"> </w:t>
      </w:r>
      <w:r w:rsidRPr="00AD0433">
        <w:rPr>
          <w:rFonts w:asciiTheme="majorBidi" w:hAnsiTheme="majorBidi" w:cstheme="majorBidi"/>
          <w:sz w:val="30"/>
          <w:szCs w:val="30"/>
          <w:cs/>
        </w:rPr>
        <w:t>ทั้งนี้ไม่มีค่าความนิยมที่คาดว่าจะนำมาหักเป็นค่าใช้จ่ายทางภาษีเงินได้</w:t>
      </w:r>
    </w:p>
    <w:p w14:paraId="6AD82B4E" w14:textId="0E8BCAE9" w:rsidR="0004618F" w:rsidRPr="00AD0433" w:rsidRDefault="0004618F">
      <w:pPr>
        <w:rPr>
          <w:rFonts w:asciiTheme="majorBidi" w:hAnsiTheme="majorBidi" w:cstheme="majorBidi"/>
          <w:sz w:val="30"/>
          <w:szCs w:val="30"/>
        </w:rPr>
      </w:pPr>
    </w:p>
    <w:p w14:paraId="23F3F854" w14:textId="618A8462" w:rsidR="0070315A" w:rsidRPr="00AD0433" w:rsidRDefault="0070315A">
      <w:pPr>
        <w:rPr>
          <w:rFonts w:asciiTheme="majorBidi" w:hAnsiTheme="majorBidi" w:cstheme="majorBidi"/>
          <w:sz w:val="30"/>
          <w:szCs w:val="30"/>
        </w:rPr>
      </w:pPr>
    </w:p>
    <w:p w14:paraId="1A058396" w14:textId="77777777" w:rsidR="0070315A" w:rsidRPr="00AD0433" w:rsidRDefault="0070315A">
      <w:pPr>
        <w:rPr>
          <w:rFonts w:asciiTheme="majorBidi" w:hAnsiTheme="majorBidi" w:cstheme="majorBidi"/>
          <w:sz w:val="30"/>
          <w:szCs w:val="30"/>
          <w:cs/>
        </w:rPr>
      </w:pPr>
    </w:p>
    <w:p w14:paraId="09869DCE" w14:textId="43D48480" w:rsidR="008354CA" w:rsidRPr="00AD0433" w:rsidRDefault="008354CA" w:rsidP="008354CA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D0433">
        <w:rPr>
          <w:rFonts w:asciiTheme="majorBidi" w:hAnsiTheme="majorBidi" w:cstheme="majorBidi"/>
          <w:sz w:val="30"/>
          <w:szCs w:val="30"/>
          <w:cs/>
        </w:rPr>
        <w:lastRenderedPageBreak/>
        <w:t>การซื้อธุรกิจดังกล่าวข้างต้นกลุ่มบริษัทจ้างผู้ประเมินราคาอิสระเพื่อประเมินมูลค่ายุติธรรมของสินทรัพย์และหนี้สินที่ได้รับมา ณ วันที่ซื้อธุรกิจ การประเมินมูลค่ายังอยู่ในขั้นตอนดำเนินงาน อย่างไรก็ตาม กลุ่มบริษัทจะมีการทบทวนอย่างต่อเนื่องในระหว่างช่วงเวลาที่วัดมูลค่า ซึ่งหากมีข้อมูลใหม่ที่ได้รับเพิ่มเติมภายหลังในหนึ่งปีนับจากวันที่มีการซื้อธุรกิจและรับทราบข้อเท็จจิงที่สะท้อนเหตุการณ์แวดล้อมที่มีอยู่ ณ วันที่ซื้อธุรกิจ จะทำการปรับปรุงมูลค่ายุติธรรมดังกล่าว</w:t>
      </w:r>
    </w:p>
    <w:p w14:paraId="0C60AFFF" w14:textId="77777777" w:rsidR="008354CA" w:rsidRPr="00AD0433" w:rsidRDefault="008354CA" w:rsidP="008354CA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  <w:highlight w:val="cyan"/>
        </w:rPr>
      </w:pPr>
    </w:p>
    <w:p w14:paraId="7A2307E2" w14:textId="77777777" w:rsidR="00C378C5" w:rsidRPr="00AD0433" w:rsidRDefault="00C378C5" w:rsidP="00C378C5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D0433">
        <w:rPr>
          <w:rFonts w:asciiTheme="majorBidi" w:hAnsiTheme="majorBidi" w:cstheme="majorBidi"/>
          <w:i/>
          <w:iCs/>
          <w:sz w:val="30"/>
          <w:szCs w:val="30"/>
          <w:cs/>
        </w:rPr>
        <w:t>ต้นทุนที่เกี่ยวข้องกับการซื้อ</w:t>
      </w:r>
    </w:p>
    <w:p w14:paraId="2CF25141" w14:textId="77777777" w:rsidR="00C378C5" w:rsidRPr="00AD0433" w:rsidRDefault="00C378C5" w:rsidP="00C378C5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4E488CCB" w14:textId="44979292" w:rsidR="00B31FBD" w:rsidRDefault="00C378C5" w:rsidP="006A2A71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D0433">
        <w:rPr>
          <w:rFonts w:asciiTheme="majorBidi" w:hAnsiTheme="majorBidi" w:cstheme="majorBidi"/>
          <w:sz w:val="30"/>
          <w:szCs w:val="30"/>
          <w:cs/>
        </w:rPr>
        <w:t>กลุ่มบริษัทมีค่าใช้จ่ายที่เกี่ยวข้องกับการซื้อบริษัท เกรซ วอเทอร์ เมด</w:t>
      </w:r>
      <w:r w:rsidRPr="00AD0433">
        <w:rPr>
          <w:rFonts w:asciiTheme="majorBidi" w:hAnsiTheme="majorBidi" w:cstheme="majorBidi"/>
          <w:sz w:val="30"/>
          <w:szCs w:val="30"/>
        </w:rPr>
        <w:t xml:space="preserve"> </w:t>
      </w:r>
      <w:r w:rsidRPr="00AD0433">
        <w:rPr>
          <w:rFonts w:asciiTheme="majorBidi" w:hAnsiTheme="majorBidi" w:cstheme="majorBidi"/>
          <w:sz w:val="30"/>
          <w:szCs w:val="30"/>
          <w:cs/>
        </w:rPr>
        <w:t>จำกัด</w:t>
      </w:r>
      <w:r w:rsidRPr="00AD0433">
        <w:rPr>
          <w:rFonts w:asciiTheme="majorBidi" w:hAnsiTheme="majorBidi" w:cstheme="majorBidi"/>
          <w:sz w:val="30"/>
          <w:szCs w:val="30"/>
        </w:rPr>
        <w:t xml:space="preserve"> 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และบริษัท วารี เมดิคอล จำกัด เป็นจำนวนเงิน </w:t>
      </w:r>
      <w:r w:rsidRPr="00AD0433">
        <w:rPr>
          <w:rFonts w:asciiTheme="majorBidi" w:hAnsiTheme="majorBidi" w:cstheme="majorBidi"/>
          <w:sz w:val="30"/>
          <w:szCs w:val="30"/>
        </w:rPr>
        <w:t xml:space="preserve">3.1 </w:t>
      </w:r>
      <w:r w:rsidRPr="00AD0433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223043" w:rsidRPr="00AD04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D0433">
        <w:rPr>
          <w:rFonts w:asciiTheme="majorBidi" w:hAnsiTheme="majorBidi" w:cstheme="majorBidi"/>
          <w:sz w:val="30"/>
          <w:szCs w:val="30"/>
          <w:cs/>
        </w:rPr>
        <w:t>โดยได้ถูกรวมอยู่ในต้นทุนที่เกี่ยวข้องกับการซื้อบริษัทย่อยในงบกำไรขาดทุนเบ็ดเสร็จรวมของกลุ่มบริษัท</w:t>
      </w:r>
    </w:p>
    <w:p w14:paraId="05DEB705" w14:textId="4C1FF556" w:rsidR="00821023" w:rsidRDefault="00821023" w:rsidP="006A2A71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1987ABA" w14:textId="77777777" w:rsidR="00821023" w:rsidRPr="00821023" w:rsidRDefault="00821023" w:rsidP="00821023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2102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การรวมธุรกิจภายใต้การควบคุมเดียวกัน</w:t>
      </w:r>
    </w:p>
    <w:p w14:paraId="01E54522" w14:textId="77777777" w:rsidR="006A2A71" w:rsidRPr="00AD0433" w:rsidRDefault="006A2A71" w:rsidP="006A2A71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4E709AE" w14:textId="461EBF18" w:rsidR="00261062" w:rsidRPr="00AD0433" w:rsidRDefault="00261062" w:rsidP="00261062">
      <w:pPr>
        <w:pStyle w:val="FSContent"/>
        <w:numPr>
          <w:ilvl w:val="0"/>
          <w:numId w:val="46"/>
        </w:numPr>
        <w:ind w:left="539" w:hanging="539"/>
        <w:rPr>
          <w:rFonts w:asciiTheme="majorBidi" w:hAnsiTheme="majorBidi" w:cstheme="majorBidi"/>
          <w:i/>
          <w:iCs/>
          <w:cs/>
          <w:lang w:val="en-US"/>
        </w:rPr>
      </w:pPr>
      <w:r w:rsidRPr="00AD0433">
        <w:rPr>
          <w:rFonts w:asciiTheme="majorBidi" w:hAnsiTheme="majorBidi" w:cstheme="majorBidi"/>
          <w:i/>
          <w:iCs/>
          <w:cs/>
          <w:lang w:val="en-US"/>
        </w:rPr>
        <w:t xml:space="preserve">บริษัท ซีดีไอพี (ประเทศไทย) จำกัด (มหาชน) </w:t>
      </w:r>
      <w:r w:rsidR="009E2E1E" w:rsidRPr="00AD0433">
        <w:rPr>
          <w:rFonts w:asciiTheme="majorBidi" w:hAnsiTheme="majorBidi" w:cstheme="majorBidi"/>
          <w:i/>
          <w:iCs/>
          <w:cs/>
          <w:lang w:val="en-US"/>
        </w:rPr>
        <w:t>(“ซีดีไอพี”)</w:t>
      </w:r>
    </w:p>
    <w:p w14:paraId="51A5BB44" w14:textId="77777777" w:rsidR="00261062" w:rsidRPr="00AD0433" w:rsidRDefault="00261062" w:rsidP="009475F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729506F" w14:textId="497E7FF0" w:rsidR="00491CD6" w:rsidRPr="00AD0433" w:rsidRDefault="009E2E1E" w:rsidP="009475F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D0433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AD0433">
        <w:rPr>
          <w:rFonts w:asciiTheme="majorBidi" w:hAnsiTheme="majorBidi" w:cstheme="majorBidi"/>
          <w:sz w:val="30"/>
          <w:szCs w:val="30"/>
        </w:rPr>
        <w:t xml:space="preserve">24 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สิงหาคม </w:t>
      </w:r>
      <w:r w:rsidRPr="00AD0433">
        <w:rPr>
          <w:rFonts w:asciiTheme="majorBidi" w:hAnsiTheme="majorBidi" w:cstheme="majorBidi"/>
          <w:sz w:val="30"/>
          <w:szCs w:val="30"/>
        </w:rPr>
        <w:t xml:space="preserve">2566 </w:t>
      </w:r>
      <w:r w:rsidRPr="00AD0433">
        <w:rPr>
          <w:rFonts w:asciiTheme="majorBidi" w:hAnsiTheme="majorBidi" w:cstheme="majorBidi"/>
          <w:sz w:val="30"/>
          <w:szCs w:val="30"/>
          <w:cs/>
        </w:rPr>
        <w:t>บริษัท เจเอสพี ฟาร์มา โฮลดิ้ง</w:t>
      </w:r>
      <w:r w:rsidR="00821023">
        <w:rPr>
          <w:rFonts w:asciiTheme="majorBidi" w:hAnsiTheme="majorBidi" w:cstheme="majorBidi"/>
          <w:sz w:val="30"/>
          <w:szCs w:val="30"/>
        </w:rPr>
        <w:t xml:space="preserve"> </w:t>
      </w:r>
      <w:r w:rsidRPr="00AD0433">
        <w:rPr>
          <w:rFonts w:asciiTheme="majorBidi" w:hAnsiTheme="majorBidi" w:cstheme="majorBidi"/>
          <w:sz w:val="30"/>
          <w:szCs w:val="30"/>
          <w:cs/>
        </w:rPr>
        <w:t>จำกัด</w:t>
      </w:r>
      <w:r w:rsidR="00821023">
        <w:rPr>
          <w:rFonts w:asciiTheme="majorBidi" w:hAnsiTheme="majorBidi" w:cstheme="majorBidi"/>
          <w:sz w:val="30"/>
          <w:szCs w:val="30"/>
        </w:rPr>
        <w:t xml:space="preserve"> </w:t>
      </w:r>
      <w:r w:rsidRPr="00AD0433">
        <w:rPr>
          <w:rFonts w:asciiTheme="majorBidi" w:hAnsiTheme="majorBidi" w:cstheme="majorBidi"/>
          <w:sz w:val="30"/>
          <w:szCs w:val="30"/>
          <w:cs/>
        </w:rPr>
        <w:t>ซึ่งเป็นบริษัทย่อยของบริษัท ได้ดำเนินการซื้อหุ้นสามัญของบริษัท ซีดีไอพี (ประเทศไทย) จำกัด (มหาชน) ซึ่งดำเนินธุรกิจเกี่ยวกับการรับจ้างวิจัยเชิงวิชาการในห้องปฏิบัติการ รับจ้างทดสอบและวิเคราะห์ผลทางวิทยาศาสตร์ ส่วนงานฝึกอบรมและสัมมนา และส่วนงานให้คำปรึกษายื่นขอทุนวิจัย</w:t>
      </w:r>
      <w:r w:rsidR="007421F1" w:rsidRPr="00AD0433">
        <w:rPr>
          <w:rFonts w:asciiTheme="majorBidi" w:hAnsiTheme="majorBidi" w:cstheme="majorBidi"/>
          <w:sz w:val="30"/>
          <w:szCs w:val="30"/>
          <w:cs/>
        </w:rPr>
        <w:t>จากผู้ถือหุ้นรายใหญ่ของบริษัทใหญ่ในลำดับสูงสุด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 จำนวน </w:t>
      </w:r>
      <w:r w:rsidRPr="00AD0433">
        <w:rPr>
          <w:rFonts w:asciiTheme="majorBidi" w:hAnsiTheme="majorBidi" w:cstheme="majorBidi"/>
          <w:sz w:val="30"/>
          <w:szCs w:val="30"/>
        </w:rPr>
        <w:t xml:space="preserve">156.0 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ล้านหุ้นในราคาหุ้นละ </w:t>
      </w:r>
      <w:r w:rsidRPr="00AD0433">
        <w:rPr>
          <w:rFonts w:asciiTheme="majorBidi" w:hAnsiTheme="majorBidi" w:cstheme="majorBidi"/>
          <w:sz w:val="30"/>
          <w:szCs w:val="30"/>
        </w:rPr>
        <w:t xml:space="preserve">1.3 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บาท เป็นจำนวน </w:t>
      </w:r>
      <w:r w:rsidRPr="00AD0433">
        <w:rPr>
          <w:rFonts w:asciiTheme="majorBidi" w:hAnsiTheme="majorBidi" w:cstheme="majorBidi"/>
          <w:sz w:val="30"/>
          <w:szCs w:val="30"/>
        </w:rPr>
        <w:t xml:space="preserve">200.0 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ล้านบาท คิดเป็นอัตราการถือหุ้นร้อยละ </w:t>
      </w:r>
      <w:r w:rsidRPr="00AD0433">
        <w:rPr>
          <w:rFonts w:asciiTheme="majorBidi" w:hAnsiTheme="majorBidi" w:cstheme="majorBidi"/>
          <w:sz w:val="30"/>
          <w:szCs w:val="30"/>
        </w:rPr>
        <w:t xml:space="preserve">65.0 </w:t>
      </w:r>
      <w:r w:rsidRPr="00AD0433">
        <w:rPr>
          <w:rFonts w:asciiTheme="majorBidi" w:hAnsiTheme="majorBidi" w:cstheme="majorBidi"/>
          <w:sz w:val="30"/>
          <w:szCs w:val="30"/>
          <w:cs/>
        </w:rPr>
        <w:t>ของหุ้นสามัญทั้งหมด</w:t>
      </w:r>
    </w:p>
    <w:p w14:paraId="0987D67E" w14:textId="77777777" w:rsidR="00174324" w:rsidRPr="00AD0433" w:rsidRDefault="00174324" w:rsidP="009475F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3E66C77" w14:textId="3C384F02" w:rsidR="009E2E1E" w:rsidRPr="00AD0433" w:rsidRDefault="009E2E1E" w:rsidP="009E2E1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D0433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7421F1" w:rsidRPr="00AD0433">
        <w:rPr>
          <w:rFonts w:asciiTheme="majorBidi" w:hAnsiTheme="majorBidi" w:cstheme="majorBidi"/>
          <w:sz w:val="30"/>
          <w:szCs w:val="30"/>
          <w:cs/>
        </w:rPr>
        <w:t>และ</w:t>
      </w:r>
      <w:r w:rsidRPr="00AD0433">
        <w:rPr>
          <w:rFonts w:asciiTheme="majorBidi" w:hAnsiTheme="majorBidi" w:cstheme="majorBidi"/>
          <w:sz w:val="30"/>
          <w:szCs w:val="30"/>
          <w:cs/>
        </w:rPr>
        <w:t>ซีดีไอพีอยู่ภายใต้การควบคุมของผู้ถือหุ้นในลำดับสูงสุดเดียวกัน ดังนั้นกลุ่มบริษัทได้มาซึ่งอำนาจควบคุมในซีดีไอพี</w:t>
      </w:r>
      <w:r w:rsidRPr="00AD0433">
        <w:rPr>
          <w:rFonts w:asciiTheme="majorBidi" w:hAnsiTheme="majorBidi" w:cstheme="majorBidi"/>
          <w:sz w:val="30"/>
          <w:szCs w:val="30"/>
        </w:rPr>
        <w:t xml:space="preserve"> </w:t>
      </w:r>
      <w:r w:rsidRPr="00AD0433">
        <w:rPr>
          <w:rFonts w:asciiTheme="majorBidi" w:hAnsiTheme="majorBidi" w:cstheme="majorBidi"/>
          <w:sz w:val="30"/>
          <w:szCs w:val="30"/>
          <w:cs/>
        </w:rPr>
        <w:t>ณ วันที่ซื้อธุรกิจ และงบการเงินรวมได้ถูกจัดทำขึ้นตามเกณฑ์การรวมธุรกิจ</w:t>
      </w:r>
      <w:r w:rsidR="007421F1" w:rsidRPr="00AD0433">
        <w:rPr>
          <w:rFonts w:asciiTheme="majorBidi" w:hAnsiTheme="majorBidi" w:cstheme="majorBidi"/>
          <w:sz w:val="30"/>
          <w:szCs w:val="30"/>
          <w:cs/>
        </w:rPr>
        <w:t>ของกิจการ</w:t>
      </w:r>
      <w:r w:rsidRPr="00AD0433">
        <w:rPr>
          <w:rFonts w:asciiTheme="majorBidi" w:hAnsiTheme="majorBidi" w:cstheme="majorBidi"/>
          <w:sz w:val="30"/>
          <w:szCs w:val="30"/>
          <w:cs/>
        </w:rPr>
        <w:t>ภายใต้การควบคุมเดียวกัน ในการนี้</w:t>
      </w:r>
      <w:r w:rsidR="007421F1" w:rsidRPr="00AD0433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AD0433">
        <w:rPr>
          <w:rFonts w:asciiTheme="majorBidi" w:hAnsiTheme="majorBidi" w:cstheme="majorBidi"/>
          <w:sz w:val="30"/>
          <w:szCs w:val="30"/>
          <w:cs/>
        </w:rPr>
        <w:t>บริษัทได้จัดทำงบการเงินรวมตามวิธีเสมือนว่าเป็นวิธีการรวมส่วนได้เสียโดยรวมงบการเงินของ</w:t>
      </w:r>
      <w:r w:rsidR="00B31FBD" w:rsidRPr="00AD0433">
        <w:rPr>
          <w:rFonts w:asciiTheme="majorBidi" w:hAnsiTheme="majorBidi" w:cstheme="majorBidi"/>
          <w:sz w:val="30"/>
          <w:szCs w:val="30"/>
          <w:cs/>
        </w:rPr>
        <w:t>ซีดีไอพี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ตั้งแต่ก่อนวันที่ </w:t>
      </w:r>
      <w:r w:rsidRPr="00AD0433">
        <w:rPr>
          <w:rFonts w:asciiTheme="majorBidi" w:hAnsiTheme="majorBidi" w:cstheme="majorBidi"/>
          <w:sz w:val="30"/>
          <w:szCs w:val="30"/>
        </w:rPr>
        <w:t>1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Pr="00AD0433">
        <w:rPr>
          <w:rFonts w:asciiTheme="majorBidi" w:hAnsiTheme="majorBidi" w:cstheme="majorBidi"/>
          <w:sz w:val="30"/>
          <w:szCs w:val="30"/>
        </w:rPr>
        <w:t>2565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 ซึ่งการนำเสนอข้อมูลดังกล่าวจะสะท้อนเนื้อหาทางเศรษฐกิจของ</w:t>
      </w:r>
      <w:r w:rsidR="00184F07" w:rsidRPr="00AD0433">
        <w:rPr>
          <w:rFonts w:asciiTheme="majorBidi" w:hAnsiTheme="majorBidi" w:cstheme="majorBidi"/>
          <w:sz w:val="30"/>
          <w:szCs w:val="30"/>
          <w:cs/>
        </w:rPr>
        <w:t>ซีดีไอพี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เสมือนว่าบริษัทในกลุ่มได้ดำเนินธุรกิจเป็นหน่วยเศรษฐกิจเดียวกันตั้งแต่ก่อนวันที่ </w:t>
      </w:r>
      <w:r w:rsidRPr="00AD0433">
        <w:rPr>
          <w:rFonts w:asciiTheme="majorBidi" w:hAnsiTheme="majorBidi" w:cstheme="majorBidi"/>
          <w:sz w:val="30"/>
          <w:szCs w:val="30"/>
        </w:rPr>
        <w:t>1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Pr="00AD0433">
        <w:rPr>
          <w:rFonts w:asciiTheme="majorBidi" w:hAnsiTheme="majorBidi" w:cstheme="majorBidi"/>
          <w:sz w:val="30"/>
          <w:szCs w:val="30"/>
        </w:rPr>
        <w:t>2565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 ถึงแม้ว่าความสัมพันธ์ของ</w:t>
      </w:r>
      <w:r w:rsidR="00184F07" w:rsidRPr="00AD0433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AD0433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184F07" w:rsidRPr="00AD0433">
        <w:rPr>
          <w:rFonts w:asciiTheme="majorBidi" w:hAnsiTheme="majorBidi" w:cstheme="majorBidi"/>
          <w:sz w:val="30"/>
          <w:szCs w:val="30"/>
          <w:cs/>
        </w:rPr>
        <w:t>กับ</w:t>
      </w:r>
      <w:r w:rsidR="00B31FBD" w:rsidRPr="00AD0433">
        <w:rPr>
          <w:rFonts w:asciiTheme="majorBidi" w:hAnsiTheme="majorBidi" w:cstheme="majorBidi"/>
          <w:sz w:val="30"/>
          <w:szCs w:val="30"/>
          <w:cs/>
        </w:rPr>
        <w:t>ซีดีไอพี</w:t>
      </w:r>
      <w:r w:rsidRPr="00AD0433">
        <w:rPr>
          <w:rFonts w:asciiTheme="majorBidi" w:hAnsiTheme="majorBidi" w:cstheme="majorBidi"/>
          <w:sz w:val="30"/>
          <w:szCs w:val="30"/>
          <w:cs/>
        </w:rPr>
        <w:t>ทางกฎหมายจะเกิดขึ้นในภายหลัง</w:t>
      </w:r>
    </w:p>
    <w:p w14:paraId="45DA4248" w14:textId="2C06A274" w:rsidR="003407F6" w:rsidRPr="00AD0433" w:rsidRDefault="003407F6">
      <w:pPr>
        <w:rPr>
          <w:rFonts w:asciiTheme="majorBidi" w:hAnsiTheme="majorBidi" w:cstheme="majorBidi"/>
          <w:sz w:val="30"/>
          <w:szCs w:val="30"/>
        </w:rPr>
      </w:pPr>
      <w:r w:rsidRPr="00AD0433">
        <w:rPr>
          <w:rFonts w:asciiTheme="majorBidi" w:hAnsiTheme="majorBidi" w:cstheme="majorBidi"/>
          <w:sz w:val="30"/>
          <w:szCs w:val="30"/>
        </w:rPr>
        <w:br w:type="page"/>
      </w:r>
    </w:p>
    <w:p w14:paraId="301E39C6" w14:textId="06038AFE" w:rsidR="009E2E1E" w:rsidRPr="00AD0433" w:rsidRDefault="009E2E1E" w:rsidP="009E2E1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D0433">
        <w:rPr>
          <w:rFonts w:asciiTheme="majorBidi" w:hAnsiTheme="majorBidi" w:cstheme="majorBidi"/>
          <w:sz w:val="30"/>
          <w:szCs w:val="30"/>
          <w:cs/>
        </w:rPr>
        <w:lastRenderedPageBreak/>
        <w:t>ข้อมูลของ</w:t>
      </w:r>
      <w:r w:rsidR="00184F07" w:rsidRPr="00AD0433">
        <w:rPr>
          <w:rFonts w:asciiTheme="majorBidi" w:hAnsiTheme="majorBidi" w:cstheme="majorBidi"/>
          <w:sz w:val="30"/>
          <w:szCs w:val="30"/>
          <w:cs/>
        </w:rPr>
        <w:t>มูลค่าตามบัญชีของ</w:t>
      </w:r>
      <w:r w:rsidRPr="00AD0433">
        <w:rPr>
          <w:rFonts w:asciiTheme="majorBidi" w:hAnsiTheme="majorBidi" w:cstheme="majorBidi"/>
          <w:sz w:val="30"/>
          <w:szCs w:val="30"/>
          <w:cs/>
        </w:rPr>
        <w:t>สินทรัพย์ที่ได้มาและหนี้สินที่รับมาแต่ละประเภทที่สำคัญที่รับรู้ ณ วันที่</w:t>
      </w:r>
      <w:r w:rsidR="00184F07" w:rsidRPr="00AD0433">
        <w:rPr>
          <w:rFonts w:asciiTheme="majorBidi" w:hAnsiTheme="majorBidi" w:cstheme="majorBidi"/>
          <w:sz w:val="30"/>
          <w:szCs w:val="30"/>
          <w:cs/>
        </w:rPr>
        <w:t>รวมธุรกิจภายใต้การควบคุมเดียวกัน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5E7EBFCD" w14:textId="77777777" w:rsidR="00261062" w:rsidRPr="00AD0433" w:rsidRDefault="00261062" w:rsidP="009475F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946" w:type="dxa"/>
        <w:tblInd w:w="450" w:type="dxa"/>
        <w:tblLook w:val="01E0" w:firstRow="1" w:lastRow="1" w:firstColumn="1" w:lastColumn="1" w:noHBand="0" w:noVBand="0"/>
      </w:tblPr>
      <w:tblGrid>
        <w:gridCol w:w="6055"/>
        <w:gridCol w:w="994"/>
        <w:gridCol w:w="271"/>
        <w:gridCol w:w="1626"/>
      </w:tblGrid>
      <w:tr w:rsidR="006F7A62" w:rsidRPr="00AD0433" w14:paraId="2132FBD4" w14:textId="77777777" w:rsidTr="00600AE8">
        <w:trPr>
          <w:trHeight w:val="417"/>
          <w:tblHeader/>
        </w:trPr>
        <w:tc>
          <w:tcPr>
            <w:tcW w:w="6055" w:type="dxa"/>
          </w:tcPr>
          <w:p w14:paraId="4C21914A" w14:textId="77777777" w:rsidR="006F7A62" w:rsidRPr="00AD0433" w:rsidRDefault="006F7A62" w:rsidP="00600AE8">
            <w:pPr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สินทรัพย์ที่ได้มาและหนี้สินที่รับมา</w:t>
            </w:r>
          </w:p>
        </w:tc>
        <w:tc>
          <w:tcPr>
            <w:tcW w:w="994" w:type="dxa"/>
          </w:tcPr>
          <w:p w14:paraId="3ECF933B" w14:textId="77777777" w:rsidR="006F7A62" w:rsidRPr="00AD0433" w:rsidRDefault="006F7A62" w:rsidP="00600AE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3C5025FC" w14:textId="77777777" w:rsidR="006F7A62" w:rsidRPr="00AD0433" w:rsidRDefault="006F7A62" w:rsidP="00600AE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</w:tcPr>
          <w:p w14:paraId="69CE0F6F" w14:textId="77777777" w:rsidR="006F7A62" w:rsidRPr="00AD0433" w:rsidRDefault="006F7A62" w:rsidP="00600AE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6F7A62" w:rsidRPr="00AD0433" w14:paraId="05346214" w14:textId="77777777" w:rsidTr="00600AE8">
        <w:trPr>
          <w:trHeight w:val="404"/>
          <w:tblHeader/>
        </w:trPr>
        <w:tc>
          <w:tcPr>
            <w:tcW w:w="6055" w:type="dxa"/>
          </w:tcPr>
          <w:p w14:paraId="3BF3BA13" w14:textId="77777777" w:rsidR="006F7A62" w:rsidRPr="00AD0433" w:rsidRDefault="006F7A62" w:rsidP="00600AE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10363E60" w14:textId="77777777" w:rsidR="006F7A62" w:rsidRPr="00AD0433" w:rsidRDefault="006F7A62" w:rsidP="00600AE8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1" w:type="dxa"/>
            <w:vAlign w:val="bottom"/>
          </w:tcPr>
          <w:p w14:paraId="0C03A9B1" w14:textId="77777777" w:rsidR="006F7A62" w:rsidRPr="00AD0433" w:rsidRDefault="006F7A62" w:rsidP="00600AE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  <w:vAlign w:val="bottom"/>
          </w:tcPr>
          <w:p w14:paraId="0391A35A" w14:textId="1D8F107E" w:rsidR="006F7A62" w:rsidRPr="00AD0433" w:rsidRDefault="006F7A62" w:rsidP="00600AE8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</w:tr>
      <w:tr w:rsidR="006F7A62" w:rsidRPr="00AD0433" w14:paraId="3B62031A" w14:textId="77777777" w:rsidTr="00600AE8">
        <w:trPr>
          <w:trHeight w:val="404"/>
          <w:tblHeader/>
        </w:trPr>
        <w:tc>
          <w:tcPr>
            <w:tcW w:w="6055" w:type="dxa"/>
          </w:tcPr>
          <w:p w14:paraId="45A35D73" w14:textId="77777777" w:rsidR="006F7A62" w:rsidRPr="00AD0433" w:rsidRDefault="006F7A62" w:rsidP="00600AE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</w:tcPr>
          <w:p w14:paraId="2744E9DC" w14:textId="77777777" w:rsidR="006F7A62" w:rsidRPr="00AD0433" w:rsidRDefault="006F7A62" w:rsidP="00600AE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19CC51AD" w14:textId="77777777" w:rsidR="006F7A62" w:rsidRPr="00AD0433" w:rsidRDefault="006F7A62" w:rsidP="00600AE8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</w:tcPr>
          <w:p w14:paraId="4E660887" w14:textId="77777777" w:rsidR="006F7A62" w:rsidRPr="00AD0433" w:rsidRDefault="006F7A62" w:rsidP="00600AE8">
            <w:pPr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D043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AD043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F7A62" w:rsidRPr="00AD0433" w14:paraId="098CBB78" w14:textId="77777777" w:rsidTr="00600AE8">
        <w:trPr>
          <w:trHeight w:val="78"/>
        </w:trPr>
        <w:tc>
          <w:tcPr>
            <w:tcW w:w="6055" w:type="dxa"/>
          </w:tcPr>
          <w:p w14:paraId="3A1DD10A" w14:textId="77777777" w:rsidR="006F7A62" w:rsidRPr="00AD0433" w:rsidRDefault="006F7A62" w:rsidP="00600AE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994" w:type="dxa"/>
          </w:tcPr>
          <w:p w14:paraId="24E9493F" w14:textId="77777777" w:rsidR="006F7A62" w:rsidRPr="00AD0433" w:rsidRDefault="006F7A62" w:rsidP="00600AE8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</w:tcPr>
          <w:p w14:paraId="24ABBCD9" w14:textId="77777777" w:rsidR="006F7A62" w:rsidRPr="00AD0433" w:rsidRDefault="006F7A62" w:rsidP="00600AE8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</w:tcPr>
          <w:p w14:paraId="6B7884D4" w14:textId="4C4F259B" w:rsidR="006F7A62" w:rsidRPr="00AD0433" w:rsidRDefault="006F7A62" w:rsidP="00600AE8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3,146</w:t>
            </w:r>
          </w:p>
        </w:tc>
      </w:tr>
      <w:tr w:rsidR="006F7A62" w:rsidRPr="00AD0433" w14:paraId="2B581C48" w14:textId="77777777" w:rsidTr="00600AE8">
        <w:trPr>
          <w:trHeight w:val="392"/>
        </w:trPr>
        <w:tc>
          <w:tcPr>
            <w:tcW w:w="6055" w:type="dxa"/>
          </w:tcPr>
          <w:p w14:paraId="7700A735" w14:textId="675E14C4" w:rsidR="006F7A62" w:rsidRPr="00AD0433" w:rsidRDefault="006F7A62" w:rsidP="00600AE8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94" w:type="dxa"/>
          </w:tcPr>
          <w:p w14:paraId="6F1B9A6E" w14:textId="77777777" w:rsidR="006F7A62" w:rsidRPr="00AD0433" w:rsidRDefault="006F7A62" w:rsidP="00600AE8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</w:tcPr>
          <w:p w14:paraId="110069AC" w14:textId="77777777" w:rsidR="006F7A62" w:rsidRPr="00AD0433" w:rsidRDefault="006F7A62" w:rsidP="00600AE8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</w:tcPr>
          <w:p w14:paraId="57E29AC3" w14:textId="22A25385" w:rsidR="006F7A62" w:rsidRPr="00AD0433" w:rsidRDefault="001264F3" w:rsidP="00600AE8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161</w:t>
            </w:r>
          </w:p>
        </w:tc>
      </w:tr>
      <w:tr w:rsidR="001264F3" w:rsidRPr="00AD0433" w14:paraId="30069B59" w14:textId="77777777" w:rsidTr="00600AE8">
        <w:trPr>
          <w:trHeight w:val="392"/>
        </w:trPr>
        <w:tc>
          <w:tcPr>
            <w:tcW w:w="6055" w:type="dxa"/>
          </w:tcPr>
          <w:p w14:paraId="2392DF23" w14:textId="74D81AF8" w:rsidR="001264F3" w:rsidRPr="00AD0433" w:rsidRDefault="001264F3" w:rsidP="00600AE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64F3">
              <w:rPr>
                <w:rFonts w:asciiTheme="majorBidi" w:hAnsiTheme="majorBidi" w:cs="Angsana New" w:hint="cs"/>
                <w:sz w:val="30"/>
                <w:szCs w:val="30"/>
                <w:cs/>
              </w:rPr>
              <w:t>ลูกหนี้ตามสัญญาเช่าการเงิน</w:t>
            </w:r>
            <w:r w:rsidRPr="001264F3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- </w:t>
            </w:r>
            <w:r w:rsidRPr="001264F3">
              <w:rPr>
                <w:rFonts w:asciiTheme="majorBidi" w:hAnsiTheme="majorBidi" w:cs="Angsana New" w:hint="cs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994" w:type="dxa"/>
          </w:tcPr>
          <w:p w14:paraId="5486FA49" w14:textId="77777777" w:rsidR="001264F3" w:rsidRPr="00AD0433" w:rsidRDefault="001264F3" w:rsidP="00600AE8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</w:tcPr>
          <w:p w14:paraId="593CA1AD" w14:textId="77777777" w:rsidR="001264F3" w:rsidRPr="00AD0433" w:rsidRDefault="001264F3" w:rsidP="00600AE8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</w:tcPr>
          <w:p w14:paraId="06135DEA" w14:textId="65554667" w:rsidR="001264F3" w:rsidRPr="00AD0433" w:rsidRDefault="001264F3" w:rsidP="00600AE8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AD04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498</w:t>
            </w:r>
          </w:p>
        </w:tc>
      </w:tr>
      <w:tr w:rsidR="006F7A62" w:rsidRPr="00AD0433" w14:paraId="1363457E" w14:textId="77777777" w:rsidTr="00600AE8">
        <w:trPr>
          <w:trHeight w:val="404"/>
        </w:trPr>
        <w:tc>
          <w:tcPr>
            <w:tcW w:w="6055" w:type="dxa"/>
          </w:tcPr>
          <w:p w14:paraId="6E41D025" w14:textId="77777777" w:rsidR="006F7A62" w:rsidRPr="00AD0433" w:rsidRDefault="006F7A62" w:rsidP="00600AE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994" w:type="dxa"/>
          </w:tcPr>
          <w:p w14:paraId="6DDAFB0C" w14:textId="77777777" w:rsidR="006F7A62" w:rsidRPr="00AD0433" w:rsidRDefault="006F7A62" w:rsidP="00600AE8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</w:tcPr>
          <w:p w14:paraId="04DDF2E0" w14:textId="77777777" w:rsidR="006F7A62" w:rsidRPr="00AD0433" w:rsidRDefault="006F7A62" w:rsidP="00600AE8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</w:tcPr>
          <w:p w14:paraId="51BB240F" w14:textId="750151DF" w:rsidR="006F7A62" w:rsidRPr="00AD0433" w:rsidRDefault="006F7A62" w:rsidP="00600AE8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2,097</w:t>
            </w:r>
          </w:p>
        </w:tc>
      </w:tr>
      <w:tr w:rsidR="006F7A62" w:rsidRPr="00AD0433" w14:paraId="10C1A54C" w14:textId="77777777" w:rsidTr="00600AE8">
        <w:trPr>
          <w:trHeight w:val="392"/>
        </w:trPr>
        <w:tc>
          <w:tcPr>
            <w:tcW w:w="6055" w:type="dxa"/>
          </w:tcPr>
          <w:p w14:paraId="626DB7C8" w14:textId="77777777" w:rsidR="006F7A62" w:rsidRPr="00AD0433" w:rsidRDefault="006F7A62" w:rsidP="00600AE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994" w:type="dxa"/>
          </w:tcPr>
          <w:p w14:paraId="263058A9" w14:textId="77777777" w:rsidR="006F7A62" w:rsidRPr="00AD0433" w:rsidRDefault="006F7A62" w:rsidP="00600AE8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</w:tcPr>
          <w:p w14:paraId="27C61F8A" w14:textId="77777777" w:rsidR="006F7A62" w:rsidRPr="00AD0433" w:rsidRDefault="006F7A62" w:rsidP="00600AE8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</w:tcPr>
          <w:p w14:paraId="76B4CA4B" w14:textId="7DD0FBE1" w:rsidR="006F7A62" w:rsidRPr="00AD0433" w:rsidRDefault="006F7A62" w:rsidP="00600AE8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</w:tr>
      <w:tr w:rsidR="006F7A62" w:rsidRPr="00AD0433" w14:paraId="07E3983C" w14:textId="77777777" w:rsidTr="00600AE8">
        <w:trPr>
          <w:trHeight w:val="392"/>
        </w:trPr>
        <w:tc>
          <w:tcPr>
            <w:tcW w:w="6055" w:type="dxa"/>
          </w:tcPr>
          <w:p w14:paraId="112FA358" w14:textId="4D90186D" w:rsidR="006F7A62" w:rsidRPr="00AD0433" w:rsidRDefault="006F7A62" w:rsidP="00600AE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สินทรัพย์ไม่หมุนเวียนที่จัดประเภทเป็นสินทรัพย์ที่ถือไว้เพื่อขาย</w:t>
            </w:r>
          </w:p>
        </w:tc>
        <w:tc>
          <w:tcPr>
            <w:tcW w:w="994" w:type="dxa"/>
          </w:tcPr>
          <w:p w14:paraId="6B9A2382" w14:textId="77777777" w:rsidR="006F7A62" w:rsidRPr="00AD0433" w:rsidRDefault="006F7A62" w:rsidP="00600AE8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</w:tcPr>
          <w:p w14:paraId="13512971" w14:textId="77777777" w:rsidR="006F7A62" w:rsidRPr="00AD0433" w:rsidRDefault="006F7A62" w:rsidP="00600AE8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</w:tcPr>
          <w:p w14:paraId="2BAF873A" w14:textId="17473102" w:rsidR="006F7A62" w:rsidRPr="00AD0433" w:rsidRDefault="006F7A62" w:rsidP="00600AE8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1,000</w:t>
            </w:r>
          </w:p>
        </w:tc>
      </w:tr>
      <w:tr w:rsidR="006F7A62" w:rsidRPr="00AD0433" w14:paraId="0CB5515D" w14:textId="77777777" w:rsidTr="00600AE8">
        <w:trPr>
          <w:trHeight w:val="392"/>
        </w:trPr>
        <w:tc>
          <w:tcPr>
            <w:tcW w:w="6055" w:type="dxa"/>
          </w:tcPr>
          <w:p w14:paraId="4A00D9E3" w14:textId="612B436E" w:rsidR="006F7A62" w:rsidRPr="00AD0433" w:rsidRDefault="006F7A62" w:rsidP="00600AE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4" w:type="dxa"/>
          </w:tcPr>
          <w:p w14:paraId="1DB3A96A" w14:textId="77777777" w:rsidR="006F7A62" w:rsidRPr="00AD0433" w:rsidRDefault="006F7A62" w:rsidP="00600AE8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</w:tcPr>
          <w:p w14:paraId="10771A15" w14:textId="77777777" w:rsidR="006F7A62" w:rsidRPr="00AD0433" w:rsidRDefault="006F7A62" w:rsidP="00600AE8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</w:tcPr>
          <w:p w14:paraId="4430518C" w14:textId="449C9337" w:rsidR="006F7A62" w:rsidRPr="00AD0433" w:rsidRDefault="006F7A62" w:rsidP="00600AE8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5,989</w:t>
            </w:r>
          </w:p>
        </w:tc>
      </w:tr>
      <w:tr w:rsidR="006F7A62" w:rsidRPr="00AD0433" w14:paraId="51791D82" w14:textId="77777777" w:rsidTr="00600AE8">
        <w:trPr>
          <w:trHeight w:val="392"/>
        </w:trPr>
        <w:tc>
          <w:tcPr>
            <w:tcW w:w="6055" w:type="dxa"/>
          </w:tcPr>
          <w:p w14:paraId="5726E248" w14:textId="3C3FF437" w:rsidR="006F7A62" w:rsidRPr="00AD0433" w:rsidRDefault="006F7A62" w:rsidP="00600AE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994" w:type="dxa"/>
          </w:tcPr>
          <w:p w14:paraId="09C3D71A" w14:textId="77777777" w:rsidR="006F7A62" w:rsidRPr="00AD0433" w:rsidRDefault="006F7A62" w:rsidP="00600AE8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</w:tcPr>
          <w:p w14:paraId="391FA5FC" w14:textId="77777777" w:rsidR="006F7A62" w:rsidRPr="00AD0433" w:rsidRDefault="006F7A62" w:rsidP="00600AE8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</w:tcPr>
          <w:p w14:paraId="0E2F8E77" w14:textId="1134206A" w:rsidR="006F7A62" w:rsidRPr="00AD0433" w:rsidRDefault="006F7A62" w:rsidP="00600AE8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132,144</w:t>
            </w:r>
          </w:p>
        </w:tc>
      </w:tr>
      <w:tr w:rsidR="001264F3" w:rsidRPr="00AD0433" w14:paraId="4E3E9749" w14:textId="77777777" w:rsidTr="00600AE8">
        <w:trPr>
          <w:trHeight w:val="392"/>
        </w:trPr>
        <w:tc>
          <w:tcPr>
            <w:tcW w:w="6055" w:type="dxa"/>
          </w:tcPr>
          <w:p w14:paraId="75A499BC" w14:textId="583D7018" w:rsidR="001264F3" w:rsidRPr="00AD0433" w:rsidRDefault="001264F3" w:rsidP="00600AE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ลูกหนี้ตามสัญญาเช่าการเงิน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994" w:type="dxa"/>
          </w:tcPr>
          <w:p w14:paraId="46AAAB65" w14:textId="77777777" w:rsidR="001264F3" w:rsidRPr="00AD0433" w:rsidRDefault="001264F3" w:rsidP="00600AE8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</w:tcPr>
          <w:p w14:paraId="1C7E2353" w14:textId="77777777" w:rsidR="001264F3" w:rsidRPr="00AD0433" w:rsidRDefault="001264F3" w:rsidP="00600AE8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</w:tcPr>
          <w:p w14:paraId="2E1DF4A1" w14:textId="241DFD97" w:rsidR="001264F3" w:rsidRPr="00AD0433" w:rsidRDefault="001264F3" w:rsidP="00600AE8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6,329</w:t>
            </w:r>
          </w:p>
        </w:tc>
      </w:tr>
      <w:tr w:rsidR="006F7A62" w:rsidRPr="00AD0433" w14:paraId="4397FFAD" w14:textId="77777777" w:rsidTr="00600AE8">
        <w:trPr>
          <w:trHeight w:val="392"/>
        </w:trPr>
        <w:tc>
          <w:tcPr>
            <w:tcW w:w="6055" w:type="dxa"/>
          </w:tcPr>
          <w:p w14:paraId="279E3F39" w14:textId="1800F177" w:rsidR="006F7A62" w:rsidRPr="00AD0433" w:rsidRDefault="006F7A62" w:rsidP="00600AE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เงินให้กู้ยืมระยะยาวแก่บุคคลและกิจการที่</w:t>
            </w:r>
            <w:r w:rsidR="00AC58CC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</w:t>
            </w: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994" w:type="dxa"/>
          </w:tcPr>
          <w:p w14:paraId="7CEC3B1B" w14:textId="77777777" w:rsidR="006F7A62" w:rsidRPr="00AD0433" w:rsidRDefault="006F7A62" w:rsidP="00600AE8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</w:tcPr>
          <w:p w14:paraId="0DA46D01" w14:textId="77777777" w:rsidR="006F7A62" w:rsidRPr="00AD0433" w:rsidRDefault="006F7A62" w:rsidP="00600AE8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</w:tcPr>
          <w:p w14:paraId="77F66BF1" w14:textId="7CB1459E" w:rsidR="006F7A62" w:rsidRPr="00AD0433" w:rsidRDefault="00AC58CC" w:rsidP="00600AE8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</w:tr>
      <w:tr w:rsidR="00AC58CC" w:rsidRPr="00AD0433" w14:paraId="7D07E6C9" w14:textId="77777777" w:rsidTr="00600AE8">
        <w:trPr>
          <w:trHeight w:val="392"/>
        </w:trPr>
        <w:tc>
          <w:tcPr>
            <w:tcW w:w="6055" w:type="dxa"/>
          </w:tcPr>
          <w:p w14:paraId="7BC76D5A" w14:textId="29051192" w:rsidR="00AC58CC" w:rsidRPr="00AD0433" w:rsidRDefault="00AC58CC" w:rsidP="00600AE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เงินให้กู้ยืมระยะยาวแก่บุคคลและกิจการที่เกี่ยวข้องกัน</w:t>
            </w:r>
          </w:p>
        </w:tc>
        <w:tc>
          <w:tcPr>
            <w:tcW w:w="994" w:type="dxa"/>
          </w:tcPr>
          <w:p w14:paraId="2CBAFD66" w14:textId="77777777" w:rsidR="00AC58CC" w:rsidRPr="00AD0433" w:rsidRDefault="00AC58CC" w:rsidP="00600AE8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</w:tcPr>
          <w:p w14:paraId="1C97F485" w14:textId="77777777" w:rsidR="00AC58CC" w:rsidRPr="00AD0433" w:rsidRDefault="00AC58CC" w:rsidP="00600AE8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</w:tcPr>
          <w:p w14:paraId="0C8C4A37" w14:textId="33AE9FCF" w:rsidR="00AC58CC" w:rsidRPr="00AD0433" w:rsidRDefault="00AC58CC" w:rsidP="00600AE8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AD0433">
              <w:rPr>
                <w:rFonts w:asciiTheme="majorBidi" w:hAnsiTheme="majorBidi" w:cstheme="majorBidi"/>
                <w:sz w:val="30"/>
                <w:szCs w:val="30"/>
              </w:rPr>
              <w:t>,372</w:t>
            </w:r>
          </w:p>
        </w:tc>
      </w:tr>
      <w:tr w:rsidR="006F7A62" w:rsidRPr="00AD0433" w14:paraId="3AA8408B" w14:textId="77777777" w:rsidTr="00600AE8">
        <w:trPr>
          <w:trHeight w:val="392"/>
        </w:trPr>
        <w:tc>
          <w:tcPr>
            <w:tcW w:w="6055" w:type="dxa"/>
          </w:tcPr>
          <w:p w14:paraId="6FEF066F" w14:textId="77777777" w:rsidR="006F7A62" w:rsidRPr="00AD0433" w:rsidRDefault="006F7A62" w:rsidP="00600AE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994" w:type="dxa"/>
          </w:tcPr>
          <w:p w14:paraId="3FD6C882" w14:textId="4FE7AFB2" w:rsidR="006F7A62" w:rsidRPr="00AD0433" w:rsidRDefault="00FE2B5E" w:rsidP="00600AE8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271" w:type="dxa"/>
          </w:tcPr>
          <w:p w14:paraId="2DD70A8E" w14:textId="77777777" w:rsidR="006F7A62" w:rsidRPr="00AD0433" w:rsidRDefault="006F7A62" w:rsidP="00600AE8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</w:tcPr>
          <w:p w14:paraId="2DBCAF92" w14:textId="175417E4" w:rsidR="006F7A62" w:rsidRPr="00AD0433" w:rsidRDefault="006F7A62" w:rsidP="00600AE8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B31FBD" w:rsidRPr="00AD0433">
              <w:rPr>
                <w:rFonts w:asciiTheme="majorBidi" w:hAnsiTheme="majorBidi" w:cstheme="majorBidi"/>
                <w:sz w:val="30"/>
                <w:szCs w:val="30"/>
              </w:rPr>
              <w:t>461</w:t>
            </w:r>
          </w:p>
        </w:tc>
      </w:tr>
      <w:tr w:rsidR="006F7A62" w:rsidRPr="00AD0433" w14:paraId="7D3684B2" w14:textId="77777777" w:rsidTr="00600AE8">
        <w:trPr>
          <w:trHeight w:val="404"/>
        </w:trPr>
        <w:tc>
          <w:tcPr>
            <w:tcW w:w="6055" w:type="dxa"/>
          </w:tcPr>
          <w:p w14:paraId="63C0D96E" w14:textId="77777777" w:rsidR="006F7A62" w:rsidRPr="00AD0433" w:rsidRDefault="006F7A62" w:rsidP="00600AE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4" w:type="dxa"/>
          </w:tcPr>
          <w:p w14:paraId="78622EFE" w14:textId="77777777" w:rsidR="006F7A62" w:rsidRPr="00AD0433" w:rsidRDefault="006F7A62" w:rsidP="00600AE8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</w:tcPr>
          <w:p w14:paraId="69B1C4E6" w14:textId="77777777" w:rsidR="006F7A62" w:rsidRPr="00AD0433" w:rsidRDefault="006F7A62" w:rsidP="00600AE8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</w:tcPr>
          <w:p w14:paraId="63DBAADB" w14:textId="3761F387" w:rsidR="006F7A62" w:rsidRPr="00AD0433" w:rsidRDefault="006F7A62" w:rsidP="00600AE8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1,311</w:t>
            </w:r>
          </w:p>
        </w:tc>
      </w:tr>
      <w:tr w:rsidR="006F7A62" w:rsidRPr="00AD0433" w14:paraId="600DB751" w14:textId="77777777" w:rsidTr="00600AE8">
        <w:trPr>
          <w:trHeight w:val="404"/>
        </w:trPr>
        <w:tc>
          <w:tcPr>
            <w:tcW w:w="6055" w:type="dxa"/>
          </w:tcPr>
          <w:p w14:paraId="2953C217" w14:textId="0B4C2B6A" w:rsidR="006F7A62" w:rsidRPr="00AD0433" w:rsidRDefault="006F7A62" w:rsidP="00600AE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994" w:type="dxa"/>
          </w:tcPr>
          <w:p w14:paraId="0D49A814" w14:textId="77777777" w:rsidR="006F7A62" w:rsidRPr="00AD0433" w:rsidRDefault="006F7A62" w:rsidP="00600AE8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</w:tcPr>
          <w:p w14:paraId="5DC1BD53" w14:textId="77777777" w:rsidR="006F7A62" w:rsidRPr="00AD0433" w:rsidRDefault="006F7A62" w:rsidP="00600AE8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</w:tcPr>
          <w:p w14:paraId="6C89083B" w14:textId="0B073B22" w:rsidR="006F7A62" w:rsidRPr="00AD0433" w:rsidRDefault="006F7A62" w:rsidP="00600AE8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B31FBD" w:rsidRPr="00AD043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B2612C" w:rsidRPr="00AD0433" w14:paraId="62F147C3" w14:textId="77777777" w:rsidTr="00600AE8">
        <w:trPr>
          <w:trHeight w:val="404"/>
        </w:trPr>
        <w:tc>
          <w:tcPr>
            <w:tcW w:w="6055" w:type="dxa"/>
          </w:tcPr>
          <w:p w14:paraId="2C8E923B" w14:textId="40CB48A1" w:rsidR="00B2612C" w:rsidRPr="00AD0433" w:rsidRDefault="00B2612C" w:rsidP="00600AE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994" w:type="dxa"/>
          </w:tcPr>
          <w:p w14:paraId="748CAAEF" w14:textId="77777777" w:rsidR="00B2612C" w:rsidRPr="00AD0433" w:rsidRDefault="00B2612C" w:rsidP="00600AE8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</w:tcPr>
          <w:p w14:paraId="53869A4B" w14:textId="77777777" w:rsidR="00B2612C" w:rsidRPr="00AD0433" w:rsidRDefault="00B2612C" w:rsidP="00600AE8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</w:tcPr>
          <w:p w14:paraId="6DDA18AB" w14:textId="16DD0501" w:rsidR="00B2612C" w:rsidRPr="00AD0433" w:rsidRDefault="00B2612C" w:rsidP="00600AE8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(18,668)</w:t>
            </w:r>
          </w:p>
        </w:tc>
      </w:tr>
      <w:tr w:rsidR="006F7A62" w:rsidRPr="00AD0433" w14:paraId="79F1BC89" w14:textId="77777777" w:rsidTr="00600AE8">
        <w:trPr>
          <w:trHeight w:val="392"/>
        </w:trPr>
        <w:tc>
          <w:tcPr>
            <w:tcW w:w="6055" w:type="dxa"/>
          </w:tcPr>
          <w:p w14:paraId="2F8DAB82" w14:textId="77777777" w:rsidR="006F7A62" w:rsidRPr="00AD0433" w:rsidRDefault="006F7A62" w:rsidP="00600AE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994" w:type="dxa"/>
          </w:tcPr>
          <w:p w14:paraId="68F96407" w14:textId="77777777" w:rsidR="006F7A62" w:rsidRPr="00AD0433" w:rsidRDefault="006F7A62" w:rsidP="00600AE8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</w:tcPr>
          <w:p w14:paraId="427F5D86" w14:textId="77777777" w:rsidR="006F7A62" w:rsidRPr="00AD0433" w:rsidRDefault="006F7A62" w:rsidP="00600AE8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</w:tcPr>
          <w:p w14:paraId="2B33B69F" w14:textId="0515B62C" w:rsidR="006F7A62" w:rsidRPr="00AD0433" w:rsidRDefault="006F7A62" w:rsidP="00600AE8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(405)</w:t>
            </w:r>
          </w:p>
        </w:tc>
      </w:tr>
      <w:tr w:rsidR="006F7A62" w:rsidRPr="00AD0433" w14:paraId="7B685294" w14:textId="77777777" w:rsidTr="00600AE8">
        <w:trPr>
          <w:trHeight w:val="392"/>
        </w:trPr>
        <w:tc>
          <w:tcPr>
            <w:tcW w:w="6055" w:type="dxa"/>
          </w:tcPr>
          <w:p w14:paraId="49DADE9D" w14:textId="77777777" w:rsidR="006F7A62" w:rsidRPr="00AD0433" w:rsidRDefault="006F7A62" w:rsidP="00600AE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994" w:type="dxa"/>
          </w:tcPr>
          <w:p w14:paraId="6C9AF6D6" w14:textId="77777777" w:rsidR="006F7A62" w:rsidRPr="00AD0433" w:rsidRDefault="006F7A62" w:rsidP="00600AE8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</w:tcPr>
          <w:p w14:paraId="0FFC6CBA" w14:textId="77777777" w:rsidR="006F7A62" w:rsidRPr="00AD0433" w:rsidRDefault="006F7A62" w:rsidP="00600AE8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</w:tcPr>
          <w:p w14:paraId="61E3CE25" w14:textId="44896D64" w:rsidR="006F7A62" w:rsidRPr="00AD0433" w:rsidRDefault="006F7A62" w:rsidP="00600AE8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(16,4</w:t>
            </w:r>
            <w:r w:rsidR="003723AF">
              <w:rPr>
                <w:rFonts w:asciiTheme="majorBidi" w:hAnsiTheme="majorBidi" w:cstheme="majorBidi"/>
                <w:sz w:val="30"/>
                <w:szCs w:val="30"/>
              </w:rPr>
              <w:t>80</w:t>
            </w:r>
            <w:r w:rsidRPr="00AD043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F7A62" w:rsidRPr="00AD0433" w14:paraId="7E0A8FAF" w14:textId="77777777" w:rsidTr="00600AE8">
        <w:trPr>
          <w:trHeight w:val="392"/>
        </w:trPr>
        <w:tc>
          <w:tcPr>
            <w:tcW w:w="6055" w:type="dxa"/>
          </w:tcPr>
          <w:p w14:paraId="2AEE0C5B" w14:textId="5E48B34F" w:rsidR="006F7A62" w:rsidRPr="00AD0433" w:rsidRDefault="006F7A62" w:rsidP="00600AE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ภาษีเงินได้นิติบุคคลค้างจ่าย</w:t>
            </w:r>
          </w:p>
        </w:tc>
        <w:tc>
          <w:tcPr>
            <w:tcW w:w="994" w:type="dxa"/>
          </w:tcPr>
          <w:p w14:paraId="095CB83C" w14:textId="77777777" w:rsidR="006F7A62" w:rsidRPr="00AD0433" w:rsidRDefault="006F7A62" w:rsidP="00600AE8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</w:tcPr>
          <w:p w14:paraId="4514799D" w14:textId="77777777" w:rsidR="006F7A62" w:rsidRPr="00AD0433" w:rsidRDefault="006F7A62" w:rsidP="00600AE8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</w:tcPr>
          <w:p w14:paraId="3D8A4F22" w14:textId="2A3533EF" w:rsidR="006F7A62" w:rsidRPr="00AD0433" w:rsidRDefault="006F7A62" w:rsidP="00600AE8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(2,738)</w:t>
            </w:r>
          </w:p>
        </w:tc>
      </w:tr>
      <w:tr w:rsidR="006F7A62" w:rsidRPr="00AD0433" w14:paraId="2EFDE266" w14:textId="77777777" w:rsidTr="00600AE8">
        <w:trPr>
          <w:trHeight w:val="392"/>
        </w:trPr>
        <w:tc>
          <w:tcPr>
            <w:tcW w:w="6055" w:type="dxa"/>
          </w:tcPr>
          <w:p w14:paraId="12DCA5A2" w14:textId="1D8CA0C1" w:rsidR="006F7A62" w:rsidRPr="00AD0433" w:rsidRDefault="006F7A62" w:rsidP="00600AE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  <w:r w:rsidR="00B2612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ระยะยาว</w:t>
            </w: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  <w:r w:rsidR="00B2612C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994" w:type="dxa"/>
          </w:tcPr>
          <w:p w14:paraId="35CAE4BC" w14:textId="77777777" w:rsidR="006F7A62" w:rsidRPr="00AD0433" w:rsidRDefault="006F7A62" w:rsidP="00600AE8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</w:tcPr>
          <w:p w14:paraId="43B5D291" w14:textId="77777777" w:rsidR="006F7A62" w:rsidRPr="00AD0433" w:rsidRDefault="006F7A62" w:rsidP="00600AE8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</w:tcPr>
          <w:p w14:paraId="315BEF73" w14:textId="24A4F21B" w:rsidR="006F7A62" w:rsidRPr="00AD0433" w:rsidRDefault="006F7A62" w:rsidP="00600AE8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2612C">
              <w:rPr>
                <w:rFonts w:asciiTheme="majorBidi" w:hAnsiTheme="majorBidi" w:cstheme="majorBidi"/>
                <w:sz w:val="30"/>
                <w:szCs w:val="30"/>
              </w:rPr>
              <w:t>745</w:t>
            </w:r>
            <w:r w:rsidRPr="00AD043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F7A62" w:rsidRPr="00AD0433" w14:paraId="653D6E5D" w14:textId="77777777" w:rsidTr="00600AE8">
        <w:trPr>
          <w:trHeight w:val="392"/>
        </w:trPr>
        <w:tc>
          <w:tcPr>
            <w:tcW w:w="6055" w:type="dxa"/>
          </w:tcPr>
          <w:p w14:paraId="157CA60C" w14:textId="4018FECB" w:rsidR="006F7A62" w:rsidRPr="00AD0433" w:rsidRDefault="006F7A62" w:rsidP="00600AE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94" w:type="dxa"/>
          </w:tcPr>
          <w:p w14:paraId="69FAD2DA" w14:textId="77777777" w:rsidR="006F7A62" w:rsidRPr="00AD0433" w:rsidRDefault="006F7A62" w:rsidP="00600AE8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</w:tcPr>
          <w:p w14:paraId="5677F3C0" w14:textId="77777777" w:rsidR="006F7A62" w:rsidRPr="00AD0433" w:rsidRDefault="006F7A62" w:rsidP="00600AE8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</w:tcPr>
          <w:p w14:paraId="52CEDE92" w14:textId="38045264" w:rsidR="006F7A62" w:rsidRPr="00AD0433" w:rsidRDefault="006F7A62" w:rsidP="00600AE8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(5,305)</w:t>
            </w:r>
          </w:p>
        </w:tc>
      </w:tr>
      <w:tr w:rsidR="006F7A62" w:rsidRPr="00AD0433" w14:paraId="2121B8A9" w14:textId="77777777" w:rsidTr="00600AE8">
        <w:trPr>
          <w:trHeight w:val="404"/>
        </w:trPr>
        <w:tc>
          <w:tcPr>
            <w:tcW w:w="6055" w:type="dxa"/>
          </w:tcPr>
          <w:p w14:paraId="6C35029B" w14:textId="67F3DDCC" w:rsidR="006F7A62" w:rsidRPr="00AD0433" w:rsidRDefault="006F7A62" w:rsidP="00600AE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  <w:r w:rsidR="00BC6A77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ไม่หมุนเวียน</w:t>
            </w: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994" w:type="dxa"/>
          </w:tcPr>
          <w:p w14:paraId="48B1E47A" w14:textId="77777777" w:rsidR="006F7A62" w:rsidRPr="00AD0433" w:rsidRDefault="006F7A62" w:rsidP="00600AE8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</w:tcPr>
          <w:p w14:paraId="6B96F303" w14:textId="77777777" w:rsidR="006F7A62" w:rsidRPr="00AD0433" w:rsidRDefault="006F7A62" w:rsidP="00600AE8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</w:tcPr>
          <w:p w14:paraId="18F59A00" w14:textId="39ED11B7" w:rsidR="006F7A62" w:rsidRPr="00AD0433" w:rsidRDefault="006F7A62" w:rsidP="00600AE8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(546)</w:t>
            </w:r>
          </w:p>
        </w:tc>
      </w:tr>
      <w:tr w:rsidR="006F7A62" w:rsidRPr="00AD0433" w14:paraId="1836A700" w14:textId="77777777" w:rsidTr="00600AE8">
        <w:trPr>
          <w:trHeight w:val="404"/>
        </w:trPr>
        <w:tc>
          <w:tcPr>
            <w:tcW w:w="6055" w:type="dxa"/>
          </w:tcPr>
          <w:p w14:paraId="25B5E9E3" w14:textId="77777777" w:rsidR="006F7A62" w:rsidRPr="00AD0433" w:rsidRDefault="006F7A62" w:rsidP="00600AE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994" w:type="dxa"/>
          </w:tcPr>
          <w:p w14:paraId="4EDA6FAC" w14:textId="77777777" w:rsidR="006F7A62" w:rsidRPr="00AD0433" w:rsidRDefault="006F7A62" w:rsidP="00600AE8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2CFAFAE5" w14:textId="77777777" w:rsidR="006F7A62" w:rsidRPr="00AD0433" w:rsidRDefault="006F7A62" w:rsidP="00600AE8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  <w:tcBorders>
              <w:top w:val="single" w:sz="4" w:space="0" w:color="auto"/>
            </w:tcBorders>
          </w:tcPr>
          <w:p w14:paraId="3377DBC3" w14:textId="4C809B9C" w:rsidR="006F7A62" w:rsidRPr="00AD0433" w:rsidRDefault="00B31FBD" w:rsidP="00600AE8">
            <w:pPr>
              <w:tabs>
                <w:tab w:val="decimal" w:pos="132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124,90</w:t>
            </w:r>
            <w:r w:rsidR="00FF5A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</w:tr>
      <w:tr w:rsidR="006F7A62" w:rsidRPr="00AD0433" w14:paraId="0D4BF974" w14:textId="77777777" w:rsidTr="00600AE8">
        <w:trPr>
          <w:trHeight w:val="392"/>
        </w:trPr>
        <w:tc>
          <w:tcPr>
            <w:tcW w:w="6055" w:type="dxa"/>
          </w:tcPr>
          <w:p w14:paraId="03B178B4" w14:textId="28C83BCF" w:rsidR="006F7A62" w:rsidRPr="00AD0433" w:rsidRDefault="006F7A62" w:rsidP="00600AE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ส่วนได้เสียที่ไม่มีอำนาจควบคุม</w:t>
            </w:r>
            <w:r w:rsidRPr="00AD043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(ร้อยละ </w:t>
            </w:r>
            <w:r w:rsidR="00B31FBD" w:rsidRPr="00AD0433">
              <w:rPr>
                <w:rFonts w:asciiTheme="majorBidi" w:hAnsiTheme="majorBidi" w:cstheme="majorBidi"/>
                <w:sz w:val="30"/>
                <w:szCs w:val="30"/>
              </w:rPr>
              <w:t>35.0</w:t>
            </w:r>
            <w:r w:rsidRPr="00AD043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994" w:type="dxa"/>
          </w:tcPr>
          <w:p w14:paraId="4A7052BA" w14:textId="77777777" w:rsidR="006F7A62" w:rsidRPr="00AD0433" w:rsidRDefault="006F7A62" w:rsidP="00600AE8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52229265" w14:textId="77777777" w:rsidR="006F7A62" w:rsidRPr="00AD0433" w:rsidRDefault="006F7A62" w:rsidP="00600AE8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</w:tcPr>
          <w:p w14:paraId="13570AF4" w14:textId="2DA371E9" w:rsidR="006F7A62" w:rsidRPr="00AD0433" w:rsidRDefault="006F7A62" w:rsidP="00600AE8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31FBD" w:rsidRPr="00AD0433">
              <w:rPr>
                <w:rFonts w:asciiTheme="majorBidi" w:hAnsiTheme="majorBidi" w:cstheme="majorBidi"/>
                <w:sz w:val="30"/>
                <w:szCs w:val="30"/>
              </w:rPr>
              <w:t>43,718</w:t>
            </w:r>
            <w:r w:rsidRPr="00AD043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F7A62" w:rsidRPr="00AD0433" w14:paraId="671174A3" w14:textId="77777777" w:rsidTr="00600AE8">
        <w:trPr>
          <w:trHeight w:val="404"/>
        </w:trPr>
        <w:tc>
          <w:tcPr>
            <w:tcW w:w="6055" w:type="dxa"/>
          </w:tcPr>
          <w:p w14:paraId="36AD7D35" w14:textId="16367E55" w:rsidR="006F7A62" w:rsidRPr="00AD0433" w:rsidRDefault="006F7A62" w:rsidP="00600AE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รวมสินทรัพย์สุทธิที่ได้รับ</w:t>
            </w:r>
          </w:p>
        </w:tc>
        <w:tc>
          <w:tcPr>
            <w:tcW w:w="994" w:type="dxa"/>
          </w:tcPr>
          <w:p w14:paraId="38A91838" w14:textId="77777777" w:rsidR="006F7A62" w:rsidRPr="00AD0433" w:rsidRDefault="006F7A62" w:rsidP="00600AE8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4A12FE80" w14:textId="77777777" w:rsidR="006F7A62" w:rsidRPr="00AD0433" w:rsidRDefault="006F7A62" w:rsidP="00600AE8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  <w:tcBorders>
              <w:top w:val="single" w:sz="4" w:space="0" w:color="auto"/>
            </w:tcBorders>
          </w:tcPr>
          <w:p w14:paraId="55BA4C64" w14:textId="1A1BB1F2" w:rsidR="006F7A62" w:rsidRPr="00AD0433" w:rsidRDefault="00B31FBD" w:rsidP="00600AE8">
            <w:pPr>
              <w:tabs>
                <w:tab w:val="decimal" w:pos="132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81,19</w:t>
            </w:r>
            <w:r w:rsidR="00FF5A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</w:tr>
      <w:tr w:rsidR="006F7A62" w:rsidRPr="00AD0433" w14:paraId="71C2DAB9" w14:textId="77777777" w:rsidTr="00600AE8">
        <w:trPr>
          <w:trHeight w:val="404"/>
        </w:trPr>
        <w:tc>
          <w:tcPr>
            <w:tcW w:w="6055" w:type="dxa"/>
          </w:tcPr>
          <w:p w14:paraId="23B48907" w14:textId="4EE94E9C" w:rsidR="006F7A62" w:rsidRPr="00AD0433" w:rsidRDefault="00062D92" w:rsidP="00600AE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ผลต่าง</w:t>
            </w:r>
            <w:r w:rsidR="00B31FBD"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จากการรวมธุรกิจภายใต้การควบคุมเดียวกัน</w:t>
            </w:r>
          </w:p>
        </w:tc>
        <w:tc>
          <w:tcPr>
            <w:tcW w:w="994" w:type="dxa"/>
          </w:tcPr>
          <w:p w14:paraId="5FF99607" w14:textId="77777777" w:rsidR="006F7A62" w:rsidRPr="00AD0433" w:rsidRDefault="006F7A62" w:rsidP="00600AE8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04FD6523" w14:textId="77777777" w:rsidR="006F7A62" w:rsidRPr="00AD0433" w:rsidRDefault="006F7A62" w:rsidP="00600AE8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  <w:tcBorders>
              <w:bottom w:val="single" w:sz="4" w:space="0" w:color="auto"/>
            </w:tcBorders>
          </w:tcPr>
          <w:p w14:paraId="081D93FC" w14:textId="600F2AFB" w:rsidR="006F7A62" w:rsidRPr="00AD0433" w:rsidRDefault="00B31FBD" w:rsidP="00600AE8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118,8</w:t>
            </w:r>
            <w:r w:rsidR="003723AF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</w:tr>
      <w:tr w:rsidR="006F7A62" w:rsidRPr="00AD0433" w14:paraId="4CE90915" w14:textId="77777777" w:rsidTr="00600AE8">
        <w:trPr>
          <w:trHeight w:val="392"/>
        </w:trPr>
        <w:tc>
          <w:tcPr>
            <w:tcW w:w="6055" w:type="dxa"/>
          </w:tcPr>
          <w:p w14:paraId="5B4DE38A" w14:textId="77777777" w:rsidR="006F7A62" w:rsidRPr="00AD0433" w:rsidRDefault="006F7A62" w:rsidP="00600AE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994" w:type="dxa"/>
          </w:tcPr>
          <w:p w14:paraId="561F1A8B" w14:textId="77777777" w:rsidR="006F7A62" w:rsidRPr="00AD0433" w:rsidRDefault="006F7A62" w:rsidP="00600AE8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024A388B" w14:textId="77777777" w:rsidR="006F7A62" w:rsidRPr="00AD0433" w:rsidRDefault="006F7A62" w:rsidP="00600AE8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  <w:tcBorders>
              <w:top w:val="single" w:sz="4" w:space="0" w:color="auto"/>
              <w:bottom w:val="double" w:sz="4" w:space="0" w:color="auto"/>
            </w:tcBorders>
          </w:tcPr>
          <w:p w14:paraId="7467CB24" w14:textId="0E74F0A9" w:rsidR="006F7A62" w:rsidRPr="00AD0433" w:rsidRDefault="00B31FBD" w:rsidP="00600AE8">
            <w:pPr>
              <w:tabs>
                <w:tab w:val="decimal" w:pos="132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200,000</w:t>
            </w:r>
          </w:p>
        </w:tc>
      </w:tr>
    </w:tbl>
    <w:p w14:paraId="1A68E67E" w14:textId="77777777" w:rsidR="00F61113" w:rsidRPr="009D09D4" w:rsidRDefault="00F61113">
      <w:pPr>
        <w:rPr>
          <w:sz w:val="16"/>
          <w:szCs w:val="16"/>
        </w:rPr>
      </w:pPr>
    </w:p>
    <w:tbl>
      <w:tblPr>
        <w:tblW w:w="8946" w:type="dxa"/>
        <w:tblInd w:w="450" w:type="dxa"/>
        <w:tblLook w:val="01E0" w:firstRow="1" w:lastRow="1" w:firstColumn="1" w:lastColumn="1" w:noHBand="0" w:noVBand="0"/>
      </w:tblPr>
      <w:tblGrid>
        <w:gridCol w:w="6055"/>
        <w:gridCol w:w="994"/>
        <w:gridCol w:w="271"/>
        <w:gridCol w:w="1626"/>
      </w:tblGrid>
      <w:tr w:rsidR="00F61113" w:rsidRPr="00AD0433" w14:paraId="7BE80B0D" w14:textId="77777777" w:rsidTr="00B6019D">
        <w:trPr>
          <w:trHeight w:val="417"/>
          <w:tblHeader/>
        </w:trPr>
        <w:tc>
          <w:tcPr>
            <w:tcW w:w="6055" w:type="dxa"/>
          </w:tcPr>
          <w:p w14:paraId="66E9C132" w14:textId="77777777" w:rsidR="00F61113" w:rsidRPr="00AD0433" w:rsidRDefault="00F61113" w:rsidP="00B6019D">
            <w:pPr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สินทรัพย์ที่ได้มาและหนี้สินที่รับมา</w:t>
            </w:r>
          </w:p>
        </w:tc>
        <w:tc>
          <w:tcPr>
            <w:tcW w:w="994" w:type="dxa"/>
          </w:tcPr>
          <w:p w14:paraId="30A5862A" w14:textId="77777777" w:rsidR="00F61113" w:rsidRPr="00AD0433" w:rsidRDefault="00F61113" w:rsidP="00B6019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5918BB6B" w14:textId="77777777" w:rsidR="00F61113" w:rsidRPr="00AD0433" w:rsidRDefault="00F61113" w:rsidP="00B6019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</w:tcPr>
          <w:p w14:paraId="24DAE09F" w14:textId="77777777" w:rsidR="00F61113" w:rsidRPr="00AD0433" w:rsidRDefault="00F61113" w:rsidP="00B6019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F61113" w:rsidRPr="00AD0433" w14:paraId="384A8180" w14:textId="77777777" w:rsidTr="00B6019D">
        <w:trPr>
          <w:trHeight w:val="404"/>
          <w:tblHeader/>
        </w:trPr>
        <w:tc>
          <w:tcPr>
            <w:tcW w:w="6055" w:type="dxa"/>
          </w:tcPr>
          <w:p w14:paraId="0FFCE304" w14:textId="77777777" w:rsidR="00F61113" w:rsidRPr="00AD0433" w:rsidRDefault="00F61113" w:rsidP="00B6019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739DDC81" w14:textId="31F3A5AB" w:rsidR="00F61113" w:rsidRPr="00AD0433" w:rsidRDefault="00F61113" w:rsidP="00B6019D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1" w:type="dxa"/>
            <w:vAlign w:val="bottom"/>
          </w:tcPr>
          <w:p w14:paraId="0A2128B8" w14:textId="77777777" w:rsidR="00F61113" w:rsidRPr="00AD0433" w:rsidRDefault="00F61113" w:rsidP="00B6019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  <w:vAlign w:val="bottom"/>
          </w:tcPr>
          <w:p w14:paraId="3523C508" w14:textId="77777777" w:rsidR="00F61113" w:rsidRPr="00AD0433" w:rsidRDefault="00F61113" w:rsidP="00B6019D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</w:tr>
      <w:tr w:rsidR="00F61113" w:rsidRPr="00AD0433" w14:paraId="5E81BB19" w14:textId="77777777" w:rsidTr="00B6019D">
        <w:trPr>
          <w:trHeight w:val="404"/>
          <w:tblHeader/>
        </w:trPr>
        <w:tc>
          <w:tcPr>
            <w:tcW w:w="6055" w:type="dxa"/>
          </w:tcPr>
          <w:p w14:paraId="1D56CAD1" w14:textId="77777777" w:rsidR="00F61113" w:rsidRPr="00AD0433" w:rsidRDefault="00F61113" w:rsidP="00B6019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</w:tcPr>
          <w:p w14:paraId="25AF7A10" w14:textId="77777777" w:rsidR="00F61113" w:rsidRPr="00AD0433" w:rsidRDefault="00F61113" w:rsidP="00B6019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57EA6BE3" w14:textId="77777777" w:rsidR="00F61113" w:rsidRPr="00AD0433" w:rsidRDefault="00F61113" w:rsidP="00B6019D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</w:tcPr>
          <w:p w14:paraId="5739C685" w14:textId="77777777" w:rsidR="00F61113" w:rsidRPr="00AD0433" w:rsidRDefault="00F61113" w:rsidP="00B6019D">
            <w:pPr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D043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AD043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F7A62" w:rsidRPr="00AD0433" w14:paraId="422DF197" w14:textId="77777777" w:rsidTr="00600AE8">
        <w:trPr>
          <w:trHeight w:val="392"/>
        </w:trPr>
        <w:tc>
          <w:tcPr>
            <w:tcW w:w="6055" w:type="dxa"/>
          </w:tcPr>
          <w:p w14:paraId="585C8448" w14:textId="48C76483" w:rsidR="006F7A62" w:rsidRPr="00AD0433" w:rsidRDefault="006F7A62" w:rsidP="00600AE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เงินสดสุทธิที่ได้มาจากการ</w:t>
            </w:r>
            <w:r w:rsidR="00184F07"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รวมธุรกิจภายใต้การควบคุมเดียวกัน</w:t>
            </w:r>
          </w:p>
        </w:tc>
        <w:tc>
          <w:tcPr>
            <w:tcW w:w="994" w:type="dxa"/>
          </w:tcPr>
          <w:p w14:paraId="704BAC00" w14:textId="77777777" w:rsidR="006F7A62" w:rsidRPr="00AD0433" w:rsidRDefault="006F7A62" w:rsidP="00600AE8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221260C8" w14:textId="77777777" w:rsidR="006F7A62" w:rsidRPr="00AD0433" w:rsidRDefault="006F7A62" w:rsidP="00600AE8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</w:tcPr>
          <w:p w14:paraId="361797F9" w14:textId="1BD64A4B" w:rsidR="006F7A62" w:rsidRPr="00AD0433" w:rsidRDefault="00B31FBD" w:rsidP="00600AE8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3,146</w:t>
            </w:r>
          </w:p>
        </w:tc>
      </w:tr>
      <w:tr w:rsidR="006F7A62" w:rsidRPr="00AD0433" w14:paraId="4F03A39F" w14:textId="77777777" w:rsidTr="00600AE8">
        <w:trPr>
          <w:trHeight w:val="404"/>
        </w:trPr>
        <w:tc>
          <w:tcPr>
            <w:tcW w:w="6055" w:type="dxa"/>
          </w:tcPr>
          <w:p w14:paraId="779A084A" w14:textId="77777777" w:rsidR="006F7A62" w:rsidRPr="00AD0433" w:rsidRDefault="006F7A62" w:rsidP="00600AE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เงินสดที่จ่าย</w:t>
            </w:r>
          </w:p>
        </w:tc>
        <w:tc>
          <w:tcPr>
            <w:tcW w:w="994" w:type="dxa"/>
          </w:tcPr>
          <w:p w14:paraId="6B3D084D" w14:textId="77777777" w:rsidR="006F7A62" w:rsidRPr="00AD0433" w:rsidRDefault="006F7A62" w:rsidP="00600AE8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1F7450E9" w14:textId="77777777" w:rsidR="006F7A62" w:rsidRPr="00AD0433" w:rsidRDefault="006F7A62" w:rsidP="00600AE8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  <w:tcBorders>
              <w:bottom w:val="single" w:sz="4" w:space="0" w:color="auto"/>
            </w:tcBorders>
          </w:tcPr>
          <w:p w14:paraId="4C50B384" w14:textId="2FC7EF43" w:rsidR="006F7A62" w:rsidRPr="00AD0433" w:rsidRDefault="00B31FBD" w:rsidP="00600AE8">
            <w:pPr>
              <w:tabs>
                <w:tab w:val="decimal" w:pos="132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(200,000)</w:t>
            </w:r>
          </w:p>
        </w:tc>
      </w:tr>
      <w:tr w:rsidR="006F7A62" w:rsidRPr="00AD0433" w14:paraId="751E448A" w14:textId="77777777" w:rsidTr="00600AE8">
        <w:trPr>
          <w:trHeight w:val="404"/>
        </w:trPr>
        <w:tc>
          <w:tcPr>
            <w:tcW w:w="6055" w:type="dxa"/>
          </w:tcPr>
          <w:p w14:paraId="59A8EE57" w14:textId="77777777" w:rsidR="006F7A62" w:rsidRPr="00AD0433" w:rsidRDefault="006F7A62" w:rsidP="00600AE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994" w:type="dxa"/>
          </w:tcPr>
          <w:p w14:paraId="40CC68CE" w14:textId="77777777" w:rsidR="006F7A62" w:rsidRPr="00AD0433" w:rsidRDefault="006F7A62" w:rsidP="00600AE8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7CDD8192" w14:textId="77777777" w:rsidR="006F7A62" w:rsidRPr="00AD0433" w:rsidRDefault="006F7A62" w:rsidP="00600AE8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6" w:type="dxa"/>
            <w:tcBorders>
              <w:top w:val="single" w:sz="4" w:space="0" w:color="auto"/>
              <w:bottom w:val="double" w:sz="4" w:space="0" w:color="auto"/>
            </w:tcBorders>
          </w:tcPr>
          <w:p w14:paraId="58C0BCF7" w14:textId="5897C9CB" w:rsidR="006F7A62" w:rsidRPr="00AD0433" w:rsidRDefault="006F7A62" w:rsidP="00600AE8">
            <w:pPr>
              <w:tabs>
                <w:tab w:val="decimal" w:pos="132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B31FBD"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196,854</w:t>
            </w: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6EF4524F" w14:textId="77777777" w:rsidR="00FB5EF5" w:rsidRDefault="00FB5EF5" w:rsidP="00174324">
      <w:pPr>
        <w:spacing w:line="221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3E44F8C" w14:textId="224C94C7" w:rsidR="00174324" w:rsidRPr="00AD0433" w:rsidRDefault="00174324" w:rsidP="00174324">
      <w:pPr>
        <w:spacing w:line="221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D0433">
        <w:rPr>
          <w:rFonts w:asciiTheme="majorBidi" w:hAnsiTheme="majorBidi" w:cstheme="majorBidi"/>
          <w:sz w:val="30"/>
          <w:szCs w:val="30"/>
          <w:cs/>
        </w:rPr>
        <w:t>ผลกระทบของการปรับปรุงใหม่ต่องบแสดงฐานะการเงินรวม ณ</w:t>
      </w:r>
      <w:r w:rsidRPr="00AD0433">
        <w:rPr>
          <w:rFonts w:asciiTheme="majorBidi" w:hAnsiTheme="majorBidi" w:cstheme="majorBidi"/>
          <w:sz w:val="30"/>
          <w:szCs w:val="30"/>
        </w:rPr>
        <w:t xml:space="preserve"> 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Pr="00AD0433">
        <w:rPr>
          <w:rFonts w:asciiTheme="majorBidi" w:hAnsiTheme="majorBidi" w:cstheme="majorBidi"/>
          <w:sz w:val="30"/>
          <w:szCs w:val="30"/>
        </w:rPr>
        <w:t>31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AD0433">
        <w:rPr>
          <w:rFonts w:asciiTheme="majorBidi" w:hAnsiTheme="majorBidi" w:cstheme="majorBidi"/>
          <w:sz w:val="30"/>
          <w:szCs w:val="30"/>
        </w:rPr>
        <w:t>2565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 และ งบกำไรขาดทุนเบ็ดเสร็จสำหรับงวดสามเดือนและเก้าเดือนสิ้นสุดวันที่ </w:t>
      </w:r>
      <w:r w:rsidRPr="00AD0433">
        <w:rPr>
          <w:rFonts w:asciiTheme="majorBidi" w:hAnsiTheme="majorBidi" w:cstheme="majorBidi"/>
          <w:sz w:val="30"/>
          <w:szCs w:val="30"/>
        </w:rPr>
        <w:t xml:space="preserve">30 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AD0433">
        <w:rPr>
          <w:rFonts w:asciiTheme="majorBidi" w:hAnsiTheme="majorBidi" w:cstheme="majorBidi"/>
          <w:sz w:val="30"/>
          <w:szCs w:val="30"/>
        </w:rPr>
        <w:t>2565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 ของกลุ่มบริษัทมีดังนี้</w:t>
      </w:r>
    </w:p>
    <w:p w14:paraId="3EB0414B" w14:textId="27A89A2B" w:rsidR="00540B36" w:rsidRPr="00AD0433" w:rsidRDefault="00540B36" w:rsidP="00174324">
      <w:pPr>
        <w:spacing w:line="221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"/>
        <w:gridCol w:w="3420"/>
        <w:gridCol w:w="270"/>
        <w:gridCol w:w="1530"/>
        <w:gridCol w:w="270"/>
        <w:gridCol w:w="1530"/>
        <w:gridCol w:w="270"/>
        <w:gridCol w:w="1350"/>
      </w:tblGrid>
      <w:tr w:rsidR="00255D54" w:rsidRPr="00AD0433" w14:paraId="71F69DF7" w14:textId="77777777" w:rsidTr="00457A93">
        <w:trPr>
          <w:trHeight w:val="460"/>
          <w:tblHeader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883B56" w14:textId="77777777" w:rsidR="00255D54" w:rsidRPr="00255D54" w:rsidRDefault="00255D54" w:rsidP="00255D5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93452" w14:textId="77777777" w:rsidR="00255D54" w:rsidRPr="00255D54" w:rsidRDefault="00255D54" w:rsidP="00255D5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92513" w14:textId="77777777" w:rsidR="00255D54" w:rsidRPr="00255D54" w:rsidRDefault="00255D54" w:rsidP="00255D5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CAAF0" w14:textId="367759E0" w:rsidR="00255D54" w:rsidRPr="00255D54" w:rsidRDefault="00255D54" w:rsidP="00CB111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5D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B1118" w:rsidRPr="00AD0433" w14:paraId="72AF5ED3" w14:textId="77777777" w:rsidTr="00457A93">
        <w:trPr>
          <w:trHeight w:val="430"/>
          <w:tblHeader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B8C69" w14:textId="46646ABF" w:rsidR="00CB1118" w:rsidRPr="00A0001C" w:rsidRDefault="00CB1118" w:rsidP="00255D54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000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</w:t>
            </w:r>
            <w:r w:rsidRPr="00A000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000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65058" w14:textId="77777777" w:rsidR="00CB1118" w:rsidRPr="00255D54" w:rsidRDefault="00CB1118" w:rsidP="00255D5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4FC49" w14:textId="0DA61FC4" w:rsidR="00CB1118" w:rsidRPr="00255D54" w:rsidRDefault="00CB1118" w:rsidP="00255D5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5D5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55D54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Pr="00AD043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55D5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70633B" w:rsidRPr="00AD0433" w14:paraId="18811FD8" w14:textId="77777777" w:rsidTr="00457A93">
        <w:trPr>
          <w:trHeight w:val="460"/>
          <w:tblHeader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250CF" w14:textId="77777777" w:rsidR="00255D54" w:rsidRPr="00255D54" w:rsidRDefault="00255D54" w:rsidP="00255D5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2EB84" w14:textId="77777777" w:rsidR="00255D54" w:rsidRPr="00255D54" w:rsidRDefault="00255D54" w:rsidP="00255D5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20A62" w14:textId="77777777" w:rsidR="00255D54" w:rsidRPr="00255D54" w:rsidRDefault="00255D54" w:rsidP="00255D5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52CDD" w14:textId="46D6B09C" w:rsidR="00255D54" w:rsidRPr="00255D54" w:rsidRDefault="00CB1118" w:rsidP="00255D5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ที่รายงานไว้เดิม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6FD44" w14:textId="77777777" w:rsidR="00255D54" w:rsidRPr="00255D54" w:rsidRDefault="00255D54" w:rsidP="00255D5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EF185" w14:textId="748F9679" w:rsidR="00255D54" w:rsidRPr="00255D54" w:rsidRDefault="00CB1118" w:rsidP="00255D5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</w:t>
            </w:r>
            <w:r w:rsidR="00255D54" w:rsidRPr="00255D54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</w:t>
            </w: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450A9" w14:textId="77777777" w:rsidR="00255D54" w:rsidRPr="00255D54" w:rsidRDefault="00255D54" w:rsidP="00255D5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738F6" w14:textId="03F7A182" w:rsidR="00255D54" w:rsidRPr="00255D54" w:rsidRDefault="00255D54" w:rsidP="00255D5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5D54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ปรับปรุงใหม่</w:t>
            </w:r>
          </w:p>
        </w:tc>
      </w:tr>
      <w:tr w:rsidR="00255D54" w:rsidRPr="00AD0433" w14:paraId="3ACC8B19" w14:textId="77777777" w:rsidTr="00457A93">
        <w:trPr>
          <w:trHeight w:val="460"/>
          <w:tblHeader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F5938" w14:textId="77777777" w:rsidR="00255D54" w:rsidRPr="00255D54" w:rsidRDefault="00255D54" w:rsidP="00255D5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E7236" w14:textId="77777777" w:rsidR="00255D54" w:rsidRPr="00255D54" w:rsidRDefault="00255D54" w:rsidP="00255D5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07CA7" w14:textId="77777777" w:rsidR="00255D54" w:rsidRPr="00255D54" w:rsidRDefault="00255D54" w:rsidP="00255D5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653E1" w14:textId="3977F368" w:rsidR="00255D54" w:rsidRPr="00255D54" w:rsidRDefault="00255D54" w:rsidP="00255D5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5D5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55D5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CB1118" w:rsidRPr="00AD0433" w14:paraId="4389C26F" w14:textId="77777777" w:rsidTr="00457A93">
        <w:trPr>
          <w:trHeight w:val="46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4FE718" w14:textId="56C779D0" w:rsidR="00CB1118" w:rsidRPr="00AD0433" w:rsidRDefault="00CB1118" w:rsidP="00255D5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5D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617C34" w14:textId="77777777" w:rsidR="00CB1118" w:rsidRPr="00AD0433" w:rsidRDefault="00CB1118" w:rsidP="00255D5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E6B3BB" w14:textId="77777777" w:rsidR="00CB1118" w:rsidRPr="00AD0433" w:rsidRDefault="00CB1118" w:rsidP="00255D5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70633B" w:rsidRPr="00AD0433" w14:paraId="77B6F138" w14:textId="77777777" w:rsidTr="00457A93">
        <w:trPr>
          <w:trHeight w:val="44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105F0" w14:textId="77777777" w:rsidR="00255D54" w:rsidRPr="00255D54" w:rsidRDefault="00255D54" w:rsidP="00255D5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55D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DA972" w14:textId="77777777" w:rsidR="00255D54" w:rsidRPr="00255D54" w:rsidRDefault="00255D54" w:rsidP="00255D5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A4B6A" w14:textId="77777777" w:rsidR="00255D54" w:rsidRPr="00255D54" w:rsidRDefault="00255D54" w:rsidP="00255D5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BE28D" w14:textId="77777777" w:rsidR="00255D54" w:rsidRPr="00255D54" w:rsidRDefault="00255D54" w:rsidP="00255D5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EE1D1" w14:textId="77777777" w:rsidR="00255D54" w:rsidRPr="00255D54" w:rsidRDefault="00255D54" w:rsidP="00255D5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9B0F2" w14:textId="77777777" w:rsidR="00255D54" w:rsidRPr="00255D54" w:rsidRDefault="00255D54" w:rsidP="00255D5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5F939" w14:textId="77777777" w:rsidR="00255D54" w:rsidRPr="00255D54" w:rsidRDefault="00255D54" w:rsidP="00255D5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633B" w:rsidRPr="00AD0433" w14:paraId="2EA6DCD6" w14:textId="77777777" w:rsidTr="00457A93">
        <w:trPr>
          <w:trHeight w:val="43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0F8AA" w14:textId="77777777" w:rsidR="00255D54" w:rsidRPr="00255D54" w:rsidRDefault="00255D54" w:rsidP="00255D5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5D54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06D64" w14:textId="77777777" w:rsidR="00255D54" w:rsidRPr="00255D54" w:rsidRDefault="00255D54" w:rsidP="00255D5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19B26" w14:textId="58F5C861" w:rsidR="00255D54" w:rsidRPr="00255D54" w:rsidRDefault="00255D54" w:rsidP="00255D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5D54">
              <w:rPr>
                <w:rFonts w:asciiTheme="majorBidi" w:hAnsiTheme="majorBidi" w:cstheme="majorBidi"/>
                <w:sz w:val="30"/>
                <w:szCs w:val="30"/>
              </w:rPr>
              <w:t xml:space="preserve">95,800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9EA88" w14:textId="77777777" w:rsidR="00255D54" w:rsidRPr="00255D54" w:rsidRDefault="00255D54" w:rsidP="00255D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72245" w14:textId="35A07040" w:rsidR="00255D54" w:rsidRPr="00255D54" w:rsidRDefault="00255D54" w:rsidP="00255D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5D54">
              <w:rPr>
                <w:rFonts w:asciiTheme="majorBidi" w:hAnsiTheme="majorBidi" w:cstheme="majorBidi"/>
                <w:sz w:val="30"/>
                <w:szCs w:val="30"/>
              </w:rPr>
              <w:t xml:space="preserve">4,396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A9A1D" w14:textId="77777777" w:rsidR="00255D54" w:rsidRPr="00255D54" w:rsidRDefault="00255D54" w:rsidP="00255D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73DB2" w14:textId="03357A46" w:rsidR="00255D54" w:rsidRPr="00255D54" w:rsidRDefault="00255D54" w:rsidP="00255D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5D54">
              <w:rPr>
                <w:rFonts w:asciiTheme="majorBidi" w:hAnsiTheme="majorBidi" w:cstheme="majorBidi"/>
                <w:sz w:val="30"/>
                <w:szCs w:val="30"/>
              </w:rPr>
              <w:t xml:space="preserve">100,196 </w:t>
            </w:r>
          </w:p>
        </w:tc>
      </w:tr>
      <w:tr w:rsidR="0070633B" w:rsidRPr="00AD0433" w14:paraId="1F58103F" w14:textId="77777777" w:rsidTr="00457A93">
        <w:trPr>
          <w:trHeight w:val="43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2CB4B" w14:textId="77777777" w:rsidR="00255D54" w:rsidRPr="00255D54" w:rsidRDefault="00255D54" w:rsidP="00255D5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5D5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DD603" w14:textId="77777777" w:rsidR="00255D54" w:rsidRPr="00255D54" w:rsidRDefault="00255D54" w:rsidP="00255D5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7FBCA" w14:textId="703FCE37" w:rsidR="00255D54" w:rsidRPr="00255D54" w:rsidRDefault="00255D54" w:rsidP="00255D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5D54">
              <w:rPr>
                <w:rFonts w:asciiTheme="majorBidi" w:hAnsiTheme="majorBidi" w:cstheme="majorBidi"/>
                <w:sz w:val="30"/>
                <w:szCs w:val="30"/>
              </w:rPr>
              <w:t xml:space="preserve">71,648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37842" w14:textId="77777777" w:rsidR="00255D54" w:rsidRPr="00255D54" w:rsidRDefault="00255D54" w:rsidP="00255D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949D4" w14:textId="4DD4A055" w:rsidR="00255D54" w:rsidRPr="00255D54" w:rsidRDefault="00255D54" w:rsidP="00255D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5D54">
              <w:rPr>
                <w:rFonts w:asciiTheme="majorBidi" w:hAnsiTheme="majorBidi" w:cstheme="majorBidi"/>
                <w:sz w:val="30"/>
                <w:szCs w:val="30"/>
              </w:rPr>
              <w:t xml:space="preserve"> 6,115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2194B" w14:textId="77777777" w:rsidR="00255D54" w:rsidRPr="00255D54" w:rsidRDefault="00255D54" w:rsidP="00255D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10C77" w14:textId="44383CB7" w:rsidR="00255D54" w:rsidRPr="00255D54" w:rsidRDefault="00255D54" w:rsidP="00255D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5D54">
              <w:rPr>
                <w:rFonts w:asciiTheme="majorBidi" w:hAnsiTheme="majorBidi" w:cstheme="majorBidi"/>
                <w:sz w:val="30"/>
                <w:szCs w:val="30"/>
              </w:rPr>
              <w:t xml:space="preserve">77,763 </w:t>
            </w:r>
          </w:p>
        </w:tc>
      </w:tr>
      <w:tr w:rsidR="0070633B" w:rsidRPr="00AD0433" w14:paraId="56F40F92" w14:textId="77777777" w:rsidTr="00457A93">
        <w:trPr>
          <w:trHeight w:val="43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3F15E" w14:textId="77777777" w:rsidR="00255D54" w:rsidRPr="00255D54" w:rsidRDefault="00255D54" w:rsidP="00255D5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5D5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ลูกหนี้ตามสัญญาเช่าการเงิน</w:t>
            </w:r>
            <w:r w:rsidRPr="00255D5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255D54">
              <w:rPr>
                <w:rFonts w:asciiTheme="majorBidi" w:hAnsiTheme="majorBidi" w:cstheme="majorBidi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F6AA1" w14:textId="77777777" w:rsidR="00255D54" w:rsidRPr="00255D54" w:rsidRDefault="00255D54" w:rsidP="00255D5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A8744" w14:textId="22074469" w:rsidR="00255D54" w:rsidRPr="00255D54" w:rsidRDefault="00255D54" w:rsidP="00BE2001">
            <w:pPr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5D54">
              <w:rPr>
                <w:rFonts w:asciiTheme="majorBidi" w:hAnsiTheme="majorBidi" w:cstheme="majorBidi"/>
                <w:sz w:val="30"/>
                <w:szCs w:val="30"/>
              </w:rPr>
              <w:t xml:space="preserve">-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4214F" w14:textId="77777777" w:rsidR="00255D54" w:rsidRPr="00255D54" w:rsidRDefault="00255D54" w:rsidP="00255D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E92DE" w14:textId="2584D31B" w:rsidR="00255D54" w:rsidRPr="00255D54" w:rsidRDefault="00255D54" w:rsidP="00255D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5D54">
              <w:rPr>
                <w:rFonts w:asciiTheme="majorBidi" w:hAnsiTheme="majorBidi" w:cstheme="majorBidi"/>
                <w:sz w:val="30"/>
                <w:szCs w:val="30"/>
              </w:rPr>
              <w:t xml:space="preserve">1,748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506D9" w14:textId="77777777" w:rsidR="00255D54" w:rsidRPr="00255D54" w:rsidRDefault="00255D54" w:rsidP="00255D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47CC9" w14:textId="37399EA0" w:rsidR="00255D54" w:rsidRPr="00255D54" w:rsidRDefault="00255D54" w:rsidP="00255D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5D54">
              <w:rPr>
                <w:rFonts w:asciiTheme="majorBidi" w:hAnsiTheme="majorBidi" w:cstheme="majorBidi"/>
                <w:sz w:val="30"/>
                <w:szCs w:val="30"/>
              </w:rPr>
              <w:t xml:space="preserve">1,748 </w:t>
            </w:r>
          </w:p>
        </w:tc>
      </w:tr>
      <w:tr w:rsidR="0070633B" w:rsidRPr="00AD0433" w14:paraId="71FBCFDF" w14:textId="77777777" w:rsidTr="00457A93">
        <w:trPr>
          <w:trHeight w:val="43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64B19" w14:textId="77777777" w:rsidR="00255D54" w:rsidRPr="00255D54" w:rsidRDefault="00255D54" w:rsidP="00255D5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5D5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BEFF9" w14:textId="77777777" w:rsidR="00255D54" w:rsidRPr="00255D54" w:rsidRDefault="00255D54" w:rsidP="00255D5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200E4" w14:textId="26F2A0C2" w:rsidR="00255D54" w:rsidRPr="00255D54" w:rsidRDefault="00255D54" w:rsidP="00255D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5D54">
              <w:rPr>
                <w:rFonts w:asciiTheme="majorBidi" w:hAnsiTheme="majorBidi" w:cstheme="majorBidi"/>
                <w:sz w:val="30"/>
                <w:szCs w:val="30"/>
              </w:rPr>
              <w:t xml:space="preserve">26,195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91813" w14:textId="77777777" w:rsidR="00255D54" w:rsidRPr="00255D54" w:rsidRDefault="00255D54" w:rsidP="00255D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D644D" w14:textId="7ED082DC" w:rsidR="00255D54" w:rsidRPr="00255D54" w:rsidRDefault="00255D54" w:rsidP="00255D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5D54">
              <w:rPr>
                <w:rFonts w:asciiTheme="majorBidi" w:hAnsiTheme="majorBidi" w:cstheme="majorBidi"/>
                <w:sz w:val="30"/>
                <w:szCs w:val="30"/>
              </w:rPr>
              <w:t xml:space="preserve">1,694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D97D2" w14:textId="77777777" w:rsidR="00255D54" w:rsidRPr="00255D54" w:rsidRDefault="00255D54" w:rsidP="00255D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60F74" w14:textId="44096AD1" w:rsidR="00255D54" w:rsidRPr="00255D54" w:rsidRDefault="00255D54" w:rsidP="00255D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5D54">
              <w:rPr>
                <w:rFonts w:asciiTheme="majorBidi" w:hAnsiTheme="majorBidi" w:cstheme="majorBidi"/>
                <w:sz w:val="30"/>
                <w:szCs w:val="30"/>
              </w:rPr>
              <w:t xml:space="preserve">27,889 </w:t>
            </w:r>
          </w:p>
        </w:tc>
      </w:tr>
      <w:tr w:rsidR="0070633B" w:rsidRPr="00AD0433" w14:paraId="194DFDD6" w14:textId="77777777" w:rsidTr="00457A93">
        <w:trPr>
          <w:trHeight w:val="43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C1EDD" w14:textId="77777777" w:rsidR="00255D54" w:rsidRPr="00255D54" w:rsidRDefault="00255D54" w:rsidP="00255D5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5D54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  <w:r w:rsidRPr="00255D5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8D86E" w14:textId="77777777" w:rsidR="00255D54" w:rsidRPr="00255D54" w:rsidRDefault="00255D54" w:rsidP="00255D5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3CD1F" w14:textId="4AD3AFE3" w:rsidR="00255D54" w:rsidRPr="00255D54" w:rsidRDefault="00255D54" w:rsidP="00255D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5D54">
              <w:rPr>
                <w:rFonts w:asciiTheme="majorBidi" w:hAnsiTheme="majorBidi" w:cstheme="majorBidi"/>
                <w:sz w:val="30"/>
                <w:szCs w:val="30"/>
              </w:rPr>
              <w:t xml:space="preserve">99,121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1244F" w14:textId="77777777" w:rsidR="00255D54" w:rsidRPr="00255D54" w:rsidRDefault="00255D54" w:rsidP="00255D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AC2E4" w14:textId="2EDE402B" w:rsidR="00255D54" w:rsidRPr="00255D54" w:rsidRDefault="00255D54" w:rsidP="00255D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5D54">
              <w:rPr>
                <w:rFonts w:asciiTheme="majorBidi" w:hAnsiTheme="majorBidi" w:cstheme="majorBidi"/>
                <w:sz w:val="30"/>
                <w:szCs w:val="30"/>
              </w:rPr>
              <w:t xml:space="preserve">246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376A6" w14:textId="77777777" w:rsidR="00255D54" w:rsidRPr="00255D54" w:rsidRDefault="00255D54" w:rsidP="00255D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BA5A1" w14:textId="386519C8" w:rsidR="00255D54" w:rsidRPr="00255D54" w:rsidRDefault="00255D54" w:rsidP="00255D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5D54">
              <w:rPr>
                <w:rFonts w:asciiTheme="majorBidi" w:hAnsiTheme="majorBidi" w:cstheme="majorBidi"/>
                <w:sz w:val="30"/>
                <w:szCs w:val="30"/>
              </w:rPr>
              <w:t xml:space="preserve">99,367 </w:t>
            </w:r>
          </w:p>
        </w:tc>
      </w:tr>
      <w:tr w:rsidR="0070633B" w:rsidRPr="00AD0433" w14:paraId="02B6C636" w14:textId="77777777" w:rsidTr="00457A93">
        <w:trPr>
          <w:trHeight w:val="43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FC73E" w14:textId="77777777" w:rsidR="00255D54" w:rsidRPr="00255D54" w:rsidRDefault="00255D54" w:rsidP="00255D5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5D5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สินทรัพย์ต้นทุนของสัญญา</w:t>
            </w:r>
            <w:r w:rsidRPr="00255D5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255D54">
              <w:rPr>
                <w:rFonts w:asciiTheme="majorBidi" w:hAnsiTheme="majorBidi" w:cstheme="majorBidi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B80D2" w14:textId="77777777" w:rsidR="00255D54" w:rsidRPr="00255D54" w:rsidRDefault="00255D54" w:rsidP="00255D5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9D653" w14:textId="6BEA9574" w:rsidR="00255D54" w:rsidRPr="00255D54" w:rsidRDefault="003D4083" w:rsidP="00255D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249</w:t>
            </w:r>
            <w:r w:rsidR="00255D54" w:rsidRPr="00255D5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0066A" w14:textId="77777777" w:rsidR="00255D54" w:rsidRPr="00255D54" w:rsidRDefault="00255D54" w:rsidP="00255D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30FAA" w14:textId="4201E366" w:rsidR="00255D54" w:rsidRPr="00255D54" w:rsidRDefault="00255D54" w:rsidP="00BE2001">
            <w:pPr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5D54">
              <w:rPr>
                <w:rFonts w:asciiTheme="majorBidi" w:hAnsiTheme="majorBidi" w:cstheme="majorBidi"/>
                <w:sz w:val="30"/>
                <w:szCs w:val="30"/>
              </w:rPr>
              <w:t xml:space="preserve">-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CA9AC" w14:textId="77777777" w:rsidR="00255D54" w:rsidRPr="00255D54" w:rsidRDefault="00255D54" w:rsidP="00255D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61F2D" w14:textId="7CB3B3CE" w:rsidR="00255D54" w:rsidRPr="00255D54" w:rsidRDefault="003D4083" w:rsidP="00255D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249</w:t>
            </w:r>
            <w:r w:rsidR="00255D54" w:rsidRPr="00255D5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70633B" w:rsidRPr="00AD0433" w14:paraId="3EADBD15" w14:textId="77777777" w:rsidTr="00457A93">
        <w:trPr>
          <w:trHeight w:val="43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EB653" w14:textId="77777777" w:rsidR="00255D54" w:rsidRPr="00255D54" w:rsidRDefault="00255D54" w:rsidP="00255D5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5D5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55B2C" w14:textId="77777777" w:rsidR="00255D54" w:rsidRPr="00255D54" w:rsidRDefault="00255D54" w:rsidP="00255D5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7950F" w14:textId="364B5238" w:rsidR="00255D54" w:rsidRPr="00255D54" w:rsidRDefault="00255D54" w:rsidP="00255D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5D54">
              <w:rPr>
                <w:rFonts w:asciiTheme="majorBidi" w:hAnsiTheme="majorBidi" w:cstheme="majorBidi"/>
                <w:sz w:val="30"/>
                <w:szCs w:val="30"/>
              </w:rPr>
              <w:t xml:space="preserve">209,812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E0D68" w14:textId="77777777" w:rsidR="00255D54" w:rsidRPr="00255D54" w:rsidRDefault="00255D54" w:rsidP="00255D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52806" w14:textId="38004D5C" w:rsidR="00255D54" w:rsidRPr="00255D54" w:rsidRDefault="00255D54" w:rsidP="00BE2001">
            <w:pPr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5D54">
              <w:rPr>
                <w:rFonts w:asciiTheme="majorBidi" w:hAnsiTheme="majorBidi" w:cstheme="majorBidi"/>
                <w:sz w:val="30"/>
                <w:szCs w:val="30"/>
              </w:rPr>
              <w:t xml:space="preserve">-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D2E79" w14:textId="77777777" w:rsidR="00255D54" w:rsidRPr="00255D54" w:rsidRDefault="00255D54" w:rsidP="00255D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C8597" w14:textId="4912FBAE" w:rsidR="00255D54" w:rsidRPr="00255D54" w:rsidRDefault="00255D54" w:rsidP="00255D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5D54">
              <w:rPr>
                <w:rFonts w:asciiTheme="majorBidi" w:hAnsiTheme="majorBidi" w:cstheme="majorBidi"/>
                <w:sz w:val="30"/>
                <w:szCs w:val="30"/>
              </w:rPr>
              <w:t xml:space="preserve">209,812 </w:t>
            </w:r>
          </w:p>
        </w:tc>
      </w:tr>
      <w:tr w:rsidR="0070633B" w:rsidRPr="00AD0433" w14:paraId="4D5504DE" w14:textId="77777777" w:rsidTr="00457A93">
        <w:trPr>
          <w:trHeight w:val="43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BB68E" w14:textId="1BBEBF3F" w:rsidR="00255D54" w:rsidRPr="00255D54" w:rsidRDefault="00255D54" w:rsidP="00255D5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5D5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สินทรัพย์ไม่หมุนเวียนที่จัดประเภทเป็น</w:t>
            </w:r>
            <w:r w:rsidR="00AD0433" w:rsidRPr="00AD0433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255D5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สินทรัพย์ที่ถือไว้เพื่อขาย</w:t>
            </w:r>
            <w:r w:rsidRPr="00255D5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73CF4" w14:textId="77777777" w:rsidR="00255D54" w:rsidRPr="00255D54" w:rsidRDefault="00255D54" w:rsidP="00255D5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A2E8A" w14:textId="37C36AB3" w:rsidR="00255D54" w:rsidRPr="00255D54" w:rsidRDefault="00255D54" w:rsidP="00BE2001">
            <w:pPr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5D54">
              <w:rPr>
                <w:rFonts w:asciiTheme="majorBidi" w:hAnsiTheme="majorBidi" w:cstheme="majorBidi"/>
                <w:sz w:val="30"/>
                <w:szCs w:val="30"/>
              </w:rPr>
              <w:t xml:space="preserve">-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82C11" w14:textId="77777777" w:rsidR="00255D54" w:rsidRPr="00255D54" w:rsidRDefault="00255D54" w:rsidP="00255D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F4A0B" w14:textId="76E5FA60" w:rsidR="00255D54" w:rsidRPr="00255D54" w:rsidRDefault="00255D54" w:rsidP="00255D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5D54">
              <w:rPr>
                <w:rFonts w:asciiTheme="majorBidi" w:hAnsiTheme="majorBidi" w:cstheme="majorBidi"/>
                <w:sz w:val="30"/>
                <w:szCs w:val="30"/>
              </w:rPr>
              <w:t xml:space="preserve">1,000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82E82" w14:textId="77777777" w:rsidR="00255D54" w:rsidRPr="00255D54" w:rsidRDefault="00255D54" w:rsidP="00255D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D1900" w14:textId="0055A6E7" w:rsidR="00255D54" w:rsidRPr="00255D54" w:rsidRDefault="00255D54" w:rsidP="00255D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5D54">
              <w:rPr>
                <w:rFonts w:asciiTheme="majorBidi" w:hAnsiTheme="majorBidi" w:cstheme="majorBidi"/>
                <w:sz w:val="30"/>
                <w:szCs w:val="30"/>
              </w:rPr>
              <w:t xml:space="preserve">1,000 </w:t>
            </w:r>
          </w:p>
        </w:tc>
      </w:tr>
      <w:tr w:rsidR="0070633B" w:rsidRPr="00AD0433" w14:paraId="37FC044C" w14:textId="77777777" w:rsidTr="00457A93">
        <w:trPr>
          <w:trHeight w:val="44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899C1" w14:textId="77777777" w:rsidR="00255D54" w:rsidRPr="00255D54" w:rsidRDefault="00255D54" w:rsidP="00255D5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5D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รวมสินทรัพย์หมุนเวียน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F6A89" w14:textId="77777777" w:rsidR="00255D54" w:rsidRPr="00255D54" w:rsidRDefault="00255D54" w:rsidP="00255D5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46F969" w14:textId="0A14F8FE" w:rsidR="00255D54" w:rsidRPr="00255D54" w:rsidRDefault="00255D54" w:rsidP="00255D5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5D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  <w:r w:rsidR="003D40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255D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D40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825</w:t>
            </w:r>
            <w:r w:rsidRPr="00255D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B23B5" w14:textId="77777777" w:rsidR="00255D54" w:rsidRPr="00255D54" w:rsidRDefault="00255D54" w:rsidP="00255D5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F5CC9D" w14:textId="692DF9BF" w:rsidR="00255D54" w:rsidRPr="00255D54" w:rsidRDefault="00255D54" w:rsidP="00255D5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5D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15,199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79898" w14:textId="77777777" w:rsidR="00255D54" w:rsidRPr="00255D54" w:rsidRDefault="00255D54" w:rsidP="00255D5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65FF32" w14:textId="4775BE53" w:rsidR="00255D54" w:rsidRPr="00255D54" w:rsidRDefault="00255D54" w:rsidP="00255D5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5D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518,</w:t>
            </w:r>
            <w:r w:rsidR="003D40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024</w:t>
            </w:r>
            <w:r w:rsidRPr="00255D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70633B" w:rsidRPr="00AD0433" w14:paraId="4272871D" w14:textId="77777777" w:rsidTr="00457A93">
        <w:trPr>
          <w:trHeight w:val="440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D96FF" w14:textId="77777777" w:rsidR="00255D54" w:rsidRPr="00255D54" w:rsidRDefault="00255D54" w:rsidP="00255D5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2B399" w14:textId="7DF1EAD6" w:rsidR="00FB5EF5" w:rsidRDefault="00FB5EF5" w:rsidP="00255D5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CB045C" w14:textId="3B731790" w:rsidR="00605769" w:rsidRDefault="00605769" w:rsidP="00255D5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95BB67E" w14:textId="5E74EF0A" w:rsidR="00605769" w:rsidRDefault="00605769" w:rsidP="00255D5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70348B8" w14:textId="64099EDF" w:rsidR="00605769" w:rsidRDefault="00605769" w:rsidP="00255D5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020BDA8" w14:textId="77777777" w:rsidR="00605769" w:rsidRDefault="00605769" w:rsidP="00255D5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D6A81B" w14:textId="5BEF4B90" w:rsidR="00FB5EF5" w:rsidRPr="00255D54" w:rsidRDefault="00FB5EF5" w:rsidP="00255D5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BC3C3" w14:textId="77777777" w:rsidR="00255D54" w:rsidRPr="00255D54" w:rsidRDefault="00255D54" w:rsidP="00255D5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1F345" w14:textId="77777777" w:rsidR="00255D54" w:rsidRPr="00255D54" w:rsidRDefault="00255D54" w:rsidP="00255D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E7955" w14:textId="77777777" w:rsidR="00255D54" w:rsidRPr="00255D54" w:rsidRDefault="00255D54" w:rsidP="00255D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16E7F" w14:textId="77777777" w:rsidR="00255D54" w:rsidRPr="00255D54" w:rsidRDefault="00255D54" w:rsidP="00255D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8D5F4" w14:textId="77777777" w:rsidR="00255D54" w:rsidRPr="00255D54" w:rsidRDefault="00255D54" w:rsidP="00255D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4C6FB" w14:textId="77777777" w:rsidR="00255D54" w:rsidRPr="00255D54" w:rsidRDefault="00255D54" w:rsidP="00255D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633B" w:rsidRPr="00AD0433" w14:paraId="002BFC6E" w14:textId="77777777" w:rsidTr="00457A93">
        <w:trPr>
          <w:trHeight w:val="44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64E29" w14:textId="77777777" w:rsidR="00255D54" w:rsidRPr="00255D54" w:rsidRDefault="00255D54" w:rsidP="00255D5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55D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สินทรัพย์ไม่หมุนเวียน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14093" w14:textId="77777777" w:rsidR="00255D54" w:rsidRPr="00255D54" w:rsidRDefault="00255D54" w:rsidP="00255D5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744C2" w14:textId="77777777" w:rsidR="00255D54" w:rsidRPr="00255D54" w:rsidRDefault="00255D54" w:rsidP="00255D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59BF8" w14:textId="77777777" w:rsidR="00255D54" w:rsidRPr="00255D54" w:rsidRDefault="00255D54" w:rsidP="00255D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D5C99" w14:textId="77777777" w:rsidR="00255D54" w:rsidRPr="00255D54" w:rsidRDefault="00255D54" w:rsidP="00255D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63BD1" w14:textId="77777777" w:rsidR="00255D54" w:rsidRPr="00255D54" w:rsidRDefault="00255D54" w:rsidP="00255D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1796B" w14:textId="77777777" w:rsidR="00255D54" w:rsidRPr="00255D54" w:rsidRDefault="00255D54" w:rsidP="00255D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633B" w:rsidRPr="00AD0433" w14:paraId="37BD1BAC" w14:textId="77777777" w:rsidTr="00457A93">
        <w:trPr>
          <w:trHeight w:val="43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FB37F" w14:textId="77777777" w:rsidR="00255D54" w:rsidRPr="00255D54" w:rsidRDefault="00255D54" w:rsidP="00255D5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5D5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5D711" w14:textId="77777777" w:rsidR="00255D54" w:rsidRPr="00255D54" w:rsidRDefault="00255D54" w:rsidP="00255D5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89DCA" w14:textId="7B0654EA" w:rsidR="00255D54" w:rsidRPr="00255D54" w:rsidRDefault="00255D54" w:rsidP="00255D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5D54">
              <w:rPr>
                <w:rFonts w:asciiTheme="majorBidi" w:hAnsiTheme="majorBidi" w:cstheme="majorBidi"/>
                <w:sz w:val="30"/>
                <w:szCs w:val="30"/>
              </w:rPr>
              <w:t xml:space="preserve">8,946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A1676" w14:textId="77777777" w:rsidR="00255D54" w:rsidRPr="00255D54" w:rsidRDefault="00255D54" w:rsidP="00255D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CA307" w14:textId="0BEC9C50" w:rsidR="00255D54" w:rsidRPr="00255D54" w:rsidRDefault="00255D54" w:rsidP="00255D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5D54">
              <w:rPr>
                <w:rFonts w:asciiTheme="majorBidi" w:hAnsiTheme="majorBidi" w:cstheme="majorBidi"/>
                <w:sz w:val="30"/>
                <w:szCs w:val="30"/>
              </w:rPr>
              <w:t xml:space="preserve">5,989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72E9E" w14:textId="77777777" w:rsidR="00255D54" w:rsidRPr="00255D54" w:rsidRDefault="00255D54" w:rsidP="00255D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42C88" w14:textId="00901925" w:rsidR="00255D54" w:rsidRPr="00255D54" w:rsidRDefault="00255D54" w:rsidP="00255D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5D54">
              <w:rPr>
                <w:rFonts w:asciiTheme="majorBidi" w:hAnsiTheme="majorBidi" w:cstheme="majorBidi"/>
                <w:sz w:val="30"/>
                <w:szCs w:val="30"/>
              </w:rPr>
              <w:t xml:space="preserve">14,935 </w:t>
            </w:r>
          </w:p>
        </w:tc>
      </w:tr>
      <w:tr w:rsidR="0070633B" w:rsidRPr="00AD0433" w14:paraId="5DDE2F40" w14:textId="77777777" w:rsidTr="00457A93">
        <w:trPr>
          <w:trHeight w:val="43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63EF7" w14:textId="77777777" w:rsidR="00255D54" w:rsidRPr="00255D54" w:rsidRDefault="00255D54" w:rsidP="00255D5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5D5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ลูกหนี้ตามสัญญาเช่าการเงิน</w:t>
            </w:r>
            <w:r w:rsidRPr="00255D5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255D54">
              <w:rPr>
                <w:rFonts w:asciiTheme="majorBidi" w:hAnsiTheme="majorBidi" w:cstheme="majorBidi"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A6A3E" w14:textId="77777777" w:rsidR="00255D54" w:rsidRPr="00255D54" w:rsidRDefault="00255D54" w:rsidP="00255D5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A7E33" w14:textId="14252447" w:rsidR="00255D54" w:rsidRPr="00255D54" w:rsidRDefault="00255D54" w:rsidP="00BE2001">
            <w:pPr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5D54">
              <w:rPr>
                <w:rFonts w:asciiTheme="majorBidi" w:hAnsiTheme="majorBidi" w:cstheme="majorBidi"/>
                <w:sz w:val="30"/>
                <w:szCs w:val="30"/>
              </w:rPr>
              <w:t xml:space="preserve">-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854C7" w14:textId="77777777" w:rsidR="00255D54" w:rsidRPr="00255D54" w:rsidRDefault="00255D54" w:rsidP="00255D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91F80" w14:textId="75AD61D4" w:rsidR="00255D54" w:rsidRPr="00255D54" w:rsidRDefault="00255D54" w:rsidP="00255D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5D54">
              <w:rPr>
                <w:rFonts w:asciiTheme="majorBidi" w:hAnsiTheme="majorBidi" w:cstheme="majorBidi"/>
                <w:sz w:val="30"/>
                <w:szCs w:val="30"/>
              </w:rPr>
              <w:t xml:space="preserve">7,297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A36BC" w14:textId="77777777" w:rsidR="00255D54" w:rsidRPr="00255D54" w:rsidRDefault="00255D54" w:rsidP="00255D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29DD8" w14:textId="4F5643B9" w:rsidR="00255D54" w:rsidRPr="00255D54" w:rsidRDefault="00255D54" w:rsidP="00255D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5D54">
              <w:rPr>
                <w:rFonts w:asciiTheme="majorBidi" w:hAnsiTheme="majorBidi" w:cstheme="majorBidi"/>
                <w:sz w:val="30"/>
                <w:szCs w:val="30"/>
              </w:rPr>
              <w:t xml:space="preserve">7,297 </w:t>
            </w:r>
          </w:p>
        </w:tc>
      </w:tr>
      <w:tr w:rsidR="0070633B" w:rsidRPr="00AD0433" w14:paraId="53EF29E8" w14:textId="77777777" w:rsidTr="00457A93">
        <w:trPr>
          <w:trHeight w:val="43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7848A" w14:textId="77777777" w:rsidR="00255D54" w:rsidRPr="00255D54" w:rsidRDefault="00255D54" w:rsidP="00255D5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5D5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สินทรัพย์ต้นทุนของสัญญา</w:t>
            </w:r>
            <w:r w:rsidRPr="00255D5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255D54">
              <w:rPr>
                <w:rFonts w:asciiTheme="majorBidi" w:hAnsiTheme="majorBidi" w:cstheme="majorBidi"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47741" w14:textId="77777777" w:rsidR="00255D54" w:rsidRPr="00255D54" w:rsidRDefault="00255D54" w:rsidP="00255D5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FB947" w14:textId="5C485A58" w:rsidR="00255D54" w:rsidRPr="00255D54" w:rsidRDefault="001F4A28" w:rsidP="00255D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677</w:t>
            </w:r>
            <w:r w:rsidR="00255D54" w:rsidRPr="00255D5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3A944" w14:textId="77777777" w:rsidR="00255D54" w:rsidRPr="00255D54" w:rsidRDefault="00255D54" w:rsidP="00255D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8172B0" w14:textId="5B55C8B4" w:rsidR="00255D54" w:rsidRPr="00255D54" w:rsidRDefault="00255D54" w:rsidP="00BE2001">
            <w:pPr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5D54">
              <w:rPr>
                <w:rFonts w:asciiTheme="majorBidi" w:hAnsiTheme="majorBidi" w:cstheme="majorBidi"/>
                <w:sz w:val="30"/>
                <w:szCs w:val="30"/>
              </w:rPr>
              <w:t xml:space="preserve">-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9B3BC" w14:textId="77777777" w:rsidR="00255D54" w:rsidRPr="00255D54" w:rsidRDefault="00255D54" w:rsidP="00255D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11F6B" w14:textId="5C49BA3A" w:rsidR="00255D54" w:rsidRPr="00255D54" w:rsidRDefault="001F4A28" w:rsidP="00255D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677</w:t>
            </w:r>
            <w:r w:rsidR="00255D54" w:rsidRPr="00255D5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70633B" w:rsidRPr="00AD0433" w14:paraId="56682458" w14:textId="77777777" w:rsidTr="00457A93">
        <w:trPr>
          <w:trHeight w:val="43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7818D" w14:textId="74EBCAE2" w:rsidR="00255D54" w:rsidRPr="00255D54" w:rsidRDefault="00255D54" w:rsidP="00255D5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5D54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เงินให้กู้ยืมระยะยาวแก่บุคคลและกิจการที่</w:t>
            </w:r>
            <w:r w:rsidR="00AD0433" w:rsidRPr="00AD0433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255D54">
              <w:rPr>
                <w:rFonts w:asciiTheme="majorBidi" w:hAnsiTheme="majorBidi" w:cstheme="majorBidi"/>
                <w:sz w:val="30"/>
                <w:szCs w:val="30"/>
                <w:cs/>
              </w:rPr>
              <w:t>ไม่เกี่ยวข้องกัน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1B0A7" w14:textId="77777777" w:rsidR="00255D54" w:rsidRPr="00255D54" w:rsidRDefault="00255D54" w:rsidP="00255D5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2B383" w14:textId="7DCBC2F7" w:rsidR="00255D54" w:rsidRPr="00255D54" w:rsidRDefault="00255D54" w:rsidP="00BE2001">
            <w:pPr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5D54">
              <w:rPr>
                <w:rFonts w:asciiTheme="majorBidi" w:hAnsiTheme="majorBidi" w:cstheme="majorBidi"/>
                <w:sz w:val="30"/>
                <w:szCs w:val="30"/>
              </w:rPr>
              <w:t xml:space="preserve">-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D6EF2" w14:textId="77777777" w:rsidR="00255D54" w:rsidRPr="00255D54" w:rsidRDefault="00255D54" w:rsidP="00255D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62942" w14:textId="385D19C1" w:rsidR="00255D54" w:rsidRPr="00255D54" w:rsidRDefault="00255D54" w:rsidP="00255D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5D54">
              <w:rPr>
                <w:rFonts w:asciiTheme="majorBidi" w:hAnsiTheme="majorBidi" w:cstheme="majorBidi"/>
                <w:sz w:val="30"/>
                <w:szCs w:val="30"/>
              </w:rPr>
              <w:t xml:space="preserve">3,000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99FD2" w14:textId="77777777" w:rsidR="00255D54" w:rsidRPr="00255D54" w:rsidRDefault="00255D54" w:rsidP="00255D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502C5" w14:textId="4A9DDE67" w:rsidR="00255D54" w:rsidRPr="00255D54" w:rsidRDefault="00255D54" w:rsidP="00255D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5D54">
              <w:rPr>
                <w:rFonts w:asciiTheme="majorBidi" w:hAnsiTheme="majorBidi" w:cstheme="majorBidi"/>
                <w:sz w:val="30"/>
                <w:szCs w:val="30"/>
              </w:rPr>
              <w:t xml:space="preserve">3,000 </w:t>
            </w:r>
          </w:p>
        </w:tc>
      </w:tr>
      <w:tr w:rsidR="0070633B" w:rsidRPr="00AD0433" w14:paraId="2D044489" w14:textId="77777777" w:rsidTr="00457A93">
        <w:trPr>
          <w:trHeight w:val="44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729A5" w14:textId="6523D24F" w:rsidR="00255D54" w:rsidRPr="00255D54" w:rsidRDefault="00255D54" w:rsidP="00255D5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5D54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เงินให้กู้ยืมระยะยาวแก่บุคคลและกิจการ</w:t>
            </w:r>
            <w:r w:rsidR="00AD0433" w:rsidRPr="00AD0433">
              <w:rPr>
                <w:rFonts w:asciiTheme="majorBidi" w:hAnsiTheme="majorBidi" w:cstheme="majorBidi"/>
                <w:sz w:val="30"/>
                <w:szCs w:val="30"/>
              </w:rPr>
              <w:t xml:space="preserve">           </w:t>
            </w:r>
            <w:r w:rsidR="00AD0433" w:rsidRPr="00AD0433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255D54">
              <w:rPr>
                <w:rFonts w:asciiTheme="majorBidi" w:hAnsiTheme="majorBidi" w:cstheme="majorBidi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58B6F" w14:textId="77777777" w:rsidR="00255D54" w:rsidRPr="00255D54" w:rsidRDefault="00255D54" w:rsidP="00255D5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3221F" w14:textId="35A59C01" w:rsidR="00255D54" w:rsidRPr="00255D54" w:rsidRDefault="00255D54" w:rsidP="00BE2001">
            <w:pPr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5D54">
              <w:rPr>
                <w:rFonts w:asciiTheme="majorBidi" w:hAnsiTheme="majorBidi" w:cstheme="majorBidi"/>
                <w:sz w:val="30"/>
                <w:szCs w:val="30"/>
              </w:rPr>
              <w:t xml:space="preserve">-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108AD" w14:textId="77777777" w:rsidR="00255D54" w:rsidRPr="00255D54" w:rsidRDefault="00255D54" w:rsidP="00255D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6DA25" w14:textId="70C4CEEA" w:rsidR="00255D54" w:rsidRPr="00255D54" w:rsidRDefault="00255D54" w:rsidP="00255D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5D54">
              <w:rPr>
                <w:rFonts w:asciiTheme="majorBidi" w:hAnsiTheme="majorBidi" w:cstheme="majorBidi"/>
                <w:sz w:val="30"/>
                <w:szCs w:val="30"/>
              </w:rPr>
              <w:t xml:space="preserve">100,686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B9CAD" w14:textId="77777777" w:rsidR="00255D54" w:rsidRPr="00255D54" w:rsidRDefault="00255D54" w:rsidP="00255D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66D85" w14:textId="59DD0D88" w:rsidR="00255D54" w:rsidRPr="00255D54" w:rsidRDefault="00255D54" w:rsidP="00255D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5D54">
              <w:rPr>
                <w:rFonts w:asciiTheme="majorBidi" w:hAnsiTheme="majorBidi" w:cstheme="majorBidi"/>
                <w:sz w:val="30"/>
                <w:szCs w:val="30"/>
              </w:rPr>
              <w:t xml:space="preserve">100,686 </w:t>
            </w:r>
          </w:p>
        </w:tc>
      </w:tr>
      <w:tr w:rsidR="0070633B" w:rsidRPr="00AD0433" w14:paraId="340EB7D0" w14:textId="77777777" w:rsidTr="00457A93">
        <w:trPr>
          <w:trHeight w:val="44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5FE9C" w14:textId="77777777" w:rsidR="00255D54" w:rsidRPr="00255D54" w:rsidRDefault="00255D54" w:rsidP="00255D5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5D54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  <w:r w:rsidRPr="00255D5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55D54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อาคารและอุปกรณ์</w:t>
            </w:r>
            <w:r w:rsidRPr="00255D5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55B0D" w14:textId="77777777" w:rsidR="00255D54" w:rsidRPr="00255D54" w:rsidRDefault="00255D54" w:rsidP="00255D5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2B3ED" w14:textId="7C0E9DF5" w:rsidR="00255D54" w:rsidRPr="00255D54" w:rsidRDefault="00255D54" w:rsidP="00255D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5D54">
              <w:rPr>
                <w:rFonts w:asciiTheme="majorBidi" w:hAnsiTheme="majorBidi" w:cstheme="majorBidi"/>
                <w:sz w:val="30"/>
                <w:szCs w:val="30"/>
              </w:rPr>
              <w:t xml:space="preserve">669,080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D5966" w14:textId="77777777" w:rsidR="00255D54" w:rsidRPr="00255D54" w:rsidRDefault="00255D54" w:rsidP="00255D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B70C6" w14:textId="436A6F21" w:rsidR="00255D54" w:rsidRPr="00255D54" w:rsidRDefault="00255D54" w:rsidP="00255D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5D54">
              <w:rPr>
                <w:rFonts w:asciiTheme="majorBidi" w:hAnsiTheme="majorBidi" w:cstheme="majorBidi"/>
                <w:sz w:val="30"/>
                <w:szCs w:val="30"/>
              </w:rPr>
              <w:t xml:space="preserve">1,150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24A26" w14:textId="77777777" w:rsidR="00255D54" w:rsidRPr="00255D54" w:rsidRDefault="00255D54" w:rsidP="00255D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3750F" w14:textId="79BC1DD8" w:rsidR="00255D54" w:rsidRPr="00255D54" w:rsidRDefault="00255D54" w:rsidP="00255D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5D54">
              <w:rPr>
                <w:rFonts w:asciiTheme="majorBidi" w:hAnsiTheme="majorBidi" w:cstheme="majorBidi"/>
                <w:sz w:val="30"/>
                <w:szCs w:val="30"/>
              </w:rPr>
              <w:t xml:space="preserve">670,230 </w:t>
            </w:r>
          </w:p>
        </w:tc>
      </w:tr>
      <w:tr w:rsidR="0070633B" w:rsidRPr="00AD0433" w14:paraId="19683983" w14:textId="77777777" w:rsidTr="00457A93">
        <w:trPr>
          <w:trHeight w:val="43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E679A" w14:textId="77777777" w:rsidR="00255D54" w:rsidRPr="00255D54" w:rsidRDefault="00255D54" w:rsidP="00255D5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5D5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94BE6" w14:textId="77777777" w:rsidR="00255D54" w:rsidRPr="00255D54" w:rsidRDefault="00255D54" w:rsidP="00255D5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17EEF" w14:textId="43895019" w:rsidR="00255D54" w:rsidRPr="00255D54" w:rsidRDefault="00255D54" w:rsidP="00255D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5D54">
              <w:rPr>
                <w:rFonts w:asciiTheme="majorBidi" w:hAnsiTheme="majorBidi" w:cstheme="majorBidi"/>
                <w:sz w:val="30"/>
                <w:szCs w:val="30"/>
              </w:rPr>
              <w:t xml:space="preserve">5,380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F8280" w14:textId="77777777" w:rsidR="00255D54" w:rsidRPr="00255D54" w:rsidRDefault="00255D54" w:rsidP="00255D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E1CB9" w14:textId="7764A2CE" w:rsidR="00255D54" w:rsidRPr="00255D54" w:rsidRDefault="00255D54" w:rsidP="00BE2001">
            <w:pPr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5D54">
              <w:rPr>
                <w:rFonts w:asciiTheme="majorBidi" w:hAnsiTheme="majorBidi" w:cstheme="majorBidi"/>
                <w:sz w:val="30"/>
                <w:szCs w:val="30"/>
              </w:rPr>
              <w:t xml:space="preserve">-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0D633" w14:textId="77777777" w:rsidR="00255D54" w:rsidRPr="00255D54" w:rsidRDefault="00255D54" w:rsidP="00255D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63913" w14:textId="2C199816" w:rsidR="00255D54" w:rsidRPr="00255D54" w:rsidRDefault="00255D54" w:rsidP="00255D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5D54">
              <w:rPr>
                <w:rFonts w:asciiTheme="majorBidi" w:hAnsiTheme="majorBidi" w:cstheme="majorBidi"/>
                <w:sz w:val="30"/>
                <w:szCs w:val="30"/>
              </w:rPr>
              <w:t xml:space="preserve">5,380 </w:t>
            </w:r>
          </w:p>
        </w:tc>
      </w:tr>
      <w:tr w:rsidR="0070633B" w:rsidRPr="00AD0433" w14:paraId="5958E677" w14:textId="77777777" w:rsidTr="00457A93">
        <w:trPr>
          <w:trHeight w:val="43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BFB1F" w14:textId="77777777" w:rsidR="00255D54" w:rsidRPr="00255D54" w:rsidRDefault="00255D54" w:rsidP="00255D5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5D5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DACFA" w14:textId="77777777" w:rsidR="00255D54" w:rsidRPr="00255D54" w:rsidRDefault="00255D54" w:rsidP="00255D5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1CF0E" w14:textId="59CB588A" w:rsidR="00255D54" w:rsidRPr="00255D54" w:rsidRDefault="00255D54" w:rsidP="00255D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5D54">
              <w:rPr>
                <w:rFonts w:asciiTheme="majorBidi" w:hAnsiTheme="majorBidi" w:cstheme="majorBidi"/>
                <w:sz w:val="30"/>
                <w:szCs w:val="30"/>
              </w:rPr>
              <w:t xml:space="preserve">20,062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13CEE" w14:textId="77777777" w:rsidR="00255D54" w:rsidRPr="00255D54" w:rsidRDefault="00255D54" w:rsidP="00255D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B3F11" w14:textId="792433C9" w:rsidR="00255D54" w:rsidRPr="00255D54" w:rsidRDefault="00255D54" w:rsidP="00255D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5D54">
              <w:rPr>
                <w:rFonts w:asciiTheme="majorBidi" w:hAnsiTheme="majorBidi" w:cstheme="majorBidi"/>
                <w:sz w:val="30"/>
                <w:szCs w:val="30"/>
              </w:rPr>
              <w:t xml:space="preserve">10,178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F4964" w14:textId="77777777" w:rsidR="00255D54" w:rsidRPr="00255D54" w:rsidRDefault="00255D54" w:rsidP="00255D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F4F7B" w14:textId="1070064C" w:rsidR="00255D54" w:rsidRPr="00255D54" w:rsidRDefault="00255D54" w:rsidP="00255D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5D54">
              <w:rPr>
                <w:rFonts w:asciiTheme="majorBidi" w:hAnsiTheme="majorBidi" w:cstheme="majorBidi"/>
                <w:sz w:val="30"/>
                <w:szCs w:val="30"/>
              </w:rPr>
              <w:t xml:space="preserve">30,240 </w:t>
            </w:r>
          </w:p>
        </w:tc>
      </w:tr>
      <w:tr w:rsidR="0070633B" w:rsidRPr="00AD0433" w14:paraId="20D7C683" w14:textId="77777777" w:rsidTr="00457A93">
        <w:trPr>
          <w:trHeight w:val="43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E59B1" w14:textId="77777777" w:rsidR="00255D54" w:rsidRPr="00255D54" w:rsidRDefault="00255D54" w:rsidP="00255D5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5D5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3BBCE" w14:textId="77777777" w:rsidR="00255D54" w:rsidRPr="00255D54" w:rsidRDefault="00255D54" w:rsidP="00255D5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8CC3E" w14:textId="4F82DF01" w:rsidR="00255D54" w:rsidRPr="00255D54" w:rsidRDefault="00255D54" w:rsidP="00255D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5D54">
              <w:rPr>
                <w:rFonts w:asciiTheme="majorBidi" w:hAnsiTheme="majorBidi" w:cstheme="majorBidi"/>
                <w:sz w:val="30"/>
                <w:szCs w:val="30"/>
              </w:rPr>
              <w:t>15,42</w:t>
            </w:r>
            <w:r w:rsidR="001F4A28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255D5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02A68" w14:textId="77777777" w:rsidR="00255D54" w:rsidRPr="00255D54" w:rsidRDefault="00255D54" w:rsidP="00255D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7C759" w14:textId="4E9B3435" w:rsidR="00255D54" w:rsidRPr="00255D54" w:rsidRDefault="00255D54" w:rsidP="00255D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5D54">
              <w:rPr>
                <w:rFonts w:asciiTheme="majorBidi" w:hAnsiTheme="majorBidi" w:cstheme="majorBidi"/>
                <w:sz w:val="30"/>
                <w:szCs w:val="30"/>
              </w:rPr>
              <w:t xml:space="preserve">617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78CEF" w14:textId="77777777" w:rsidR="00255D54" w:rsidRPr="00255D54" w:rsidRDefault="00255D54" w:rsidP="00255D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65A01" w14:textId="58799E2D" w:rsidR="00255D54" w:rsidRPr="00255D54" w:rsidRDefault="00255D54" w:rsidP="00255D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5D54">
              <w:rPr>
                <w:rFonts w:asciiTheme="majorBidi" w:hAnsiTheme="majorBidi" w:cstheme="majorBidi"/>
                <w:sz w:val="30"/>
                <w:szCs w:val="30"/>
              </w:rPr>
              <w:t xml:space="preserve">16,043 </w:t>
            </w:r>
          </w:p>
        </w:tc>
      </w:tr>
      <w:tr w:rsidR="0070633B" w:rsidRPr="00AD0433" w14:paraId="34985430" w14:textId="77777777" w:rsidTr="00457A93">
        <w:trPr>
          <w:trHeight w:val="44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743AB" w14:textId="77777777" w:rsidR="00255D54" w:rsidRPr="00255D54" w:rsidRDefault="00255D54" w:rsidP="00255D5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5D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รวมสินทรัพย์ไม่หมุนเวียน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BB3D1" w14:textId="77777777" w:rsidR="00255D54" w:rsidRPr="00255D54" w:rsidRDefault="00255D54" w:rsidP="00255D5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CE1159" w14:textId="03CED5BA" w:rsidR="00255D54" w:rsidRPr="00255D54" w:rsidRDefault="00255D54" w:rsidP="00255D5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5D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719,</w:t>
            </w:r>
            <w:r w:rsidR="001F4A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571</w:t>
            </w:r>
            <w:r w:rsidRPr="00255D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C548F" w14:textId="77777777" w:rsidR="00255D54" w:rsidRPr="00255D54" w:rsidRDefault="00255D54" w:rsidP="00255D5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C4A188" w14:textId="46E01AB8" w:rsidR="00255D54" w:rsidRPr="00255D54" w:rsidRDefault="00255D54" w:rsidP="00255D5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5D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128,917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59F00" w14:textId="77777777" w:rsidR="00255D54" w:rsidRPr="00255D54" w:rsidRDefault="00255D54" w:rsidP="00255D5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616623" w14:textId="320A0AF5" w:rsidR="00255D54" w:rsidRPr="00255D54" w:rsidRDefault="00255D54" w:rsidP="00255D5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5D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848,</w:t>
            </w:r>
            <w:r w:rsidR="001F4A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488</w:t>
            </w:r>
            <w:r w:rsidRPr="00255D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70633B" w:rsidRPr="00AD0433" w14:paraId="3510EBD4" w14:textId="77777777" w:rsidTr="00457A93">
        <w:trPr>
          <w:trHeight w:val="45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D7B9E" w14:textId="77777777" w:rsidR="00255D54" w:rsidRPr="00255D54" w:rsidRDefault="00255D54" w:rsidP="00255D5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5D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C1AE4" w14:textId="77777777" w:rsidR="00255D54" w:rsidRPr="00255D54" w:rsidRDefault="00255D54" w:rsidP="00255D5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D06308" w14:textId="3A38836B" w:rsidR="00255D54" w:rsidRPr="00255D54" w:rsidRDefault="00255D54" w:rsidP="00255D5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5D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1,222,39</w:t>
            </w:r>
            <w:r w:rsidR="00DB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431AD" w14:textId="77777777" w:rsidR="00255D54" w:rsidRPr="00255D54" w:rsidRDefault="00255D54" w:rsidP="00255D5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A298C8" w14:textId="6AD6C284" w:rsidR="00255D54" w:rsidRPr="00255D54" w:rsidRDefault="00255D54" w:rsidP="00255D5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5D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144,116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C0FD2" w14:textId="77777777" w:rsidR="00255D54" w:rsidRPr="00255D54" w:rsidRDefault="00255D54" w:rsidP="00255D5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8792A0" w14:textId="3FEAD004" w:rsidR="00255D54" w:rsidRPr="00255D54" w:rsidRDefault="00255D54" w:rsidP="00255D5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5D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1,366,512 </w:t>
            </w:r>
          </w:p>
        </w:tc>
      </w:tr>
      <w:tr w:rsidR="00167FA1" w:rsidRPr="00AD0433" w14:paraId="57A9FF1F" w14:textId="77777777" w:rsidTr="00457A93">
        <w:trPr>
          <w:trHeight w:val="45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42F99E" w14:textId="77777777" w:rsidR="00167FA1" w:rsidRPr="00AD0433" w:rsidRDefault="00167FA1" w:rsidP="00255D5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6F0454" w14:textId="77777777" w:rsidR="00167FA1" w:rsidRPr="00AD0433" w:rsidRDefault="00167FA1" w:rsidP="00255D5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05F3F0" w14:textId="77777777" w:rsidR="00167FA1" w:rsidRPr="00AD0433" w:rsidRDefault="00167FA1" w:rsidP="00255D5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6C2DE7" w14:textId="77777777" w:rsidR="00167FA1" w:rsidRPr="00AD0433" w:rsidRDefault="00167FA1" w:rsidP="00255D5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29F086" w14:textId="77777777" w:rsidR="00167FA1" w:rsidRPr="00AD0433" w:rsidRDefault="00167FA1" w:rsidP="00255D5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FD3D63" w14:textId="77777777" w:rsidR="00167FA1" w:rsidRPr="00AD0433" w:rsidRDefault="00167FA1" w:rsidP="00255D5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28F0C7" w14:textId="77777777" w:rsidR="00167FA1" w:rsidRPr="00AD0433" w:rsidRDefault="00167FA1" w:rsidP="00255D5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67FA1" w:rsidRPr="00AD0433" w14:paraId="59E3FDB0" w14:textId="77777777" w:rsidTr="00457A93">
        <w:trPr>
          <w:trHeight w:val="44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92D39" w14:textId="77777777" w:rsidR="00C649C2" w:rsidRPr="00C649C2" w:rsidRDefault="00C649C2" w:rsidP="00C649C2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649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89816" w14:textId="77777777" w:rsidR="00C649C2" w:rsidRPr="00C649C2" w:rsidRDefault="00C649C2" w:rsidP="00C649C2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F3632" w14:textId="77777777" w:rsidR="00C649C2" w:rsidRPr="00C649C2" w:rsidRDefault="00C649C2" w:rsidP="00C649C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EEA77" w14:textId="77777777" w:rsidR="00C649C2" w:rsidRPr="00C649C2" w:rsidRDefault="00C649C2" w:rsidP="00C649C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5A9F4" w14:textId="77777777" w:rsidR="00C649C2" w:rsidRPr="00C649C2" w:rsidRDefault="00C649C2" w:rsidP="00C649C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5BD7F" w14:textId="77777777" w:rsidR="00C649C2" w:rsidRPr="00C649C2" w:rsidRDefault="00C649C2" w:rsidP="00C649C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39266" w14:textId="77777777" w:rsidR="00C649C2" w:rsidRPr="00C649C2" w:rsidRDefault="00C649C2" w:rsidP="00C649C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67FA1" w:rsidRPr="00AD0433" w14:paraId="6EF9B2C0" w14:textId="77777777" w:rsidTr="00457A93">
        <w:trPr>
          <w:trHeight w:val="43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83057" w14:textId="67DDDF64" w:rsidR="00C649C2" w:rsidRPr="00C649C2" w:rsidRDefault="00C649C2" w:rsidP="00C649C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649C2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เงินเบิกเกินบัญชีและเงินกู้ยืมระยะสั้นจาก</w:t>
            </w:r>
            <w:r w:rsidR="00AD0433" w:rsidRPr="00AD0433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C649C2">
              <w:rPr>
                <w:rFonts w:asciiTheme="majorBidi" w:hAnsiTheme="majorBidi" w:cstheme="majorBidi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3468E" w14:textId="77777777" w:rsidR="00C649C2" w:rsidRPr="00C649C2" w:rsidRDefault="00C649C2" w:rsidP="00C649C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6A454" w14:textId="5BF0CF8E" w:rsidR="00C649C2" w:rsidRPr="00C649C2" w:rsidRDefault="00C649C2" w:rsidP="00BE2001">
            <w:pPr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9C2">
              <w:rPr>
                <w:rFonts w:asciiTheme="majorBidi" w:hAnsiTheme="majorBidi" w:cstheme="majorBidi"/>
                <w:sz w:val="30"/>
                <w:szCs w:val="30"/>
              </w:rPr>
              <w:t xml:space="preserve">-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B1657" w14:textId="77777777" w:rsidR="00C649C2" w:rsidRPr="00C649C2" w:rsidRDefault="00C649C2" w:rsidP="0046156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4C9C5" w14:textId="77D894DF" w:rsidR="00C649C2" w:rsidRPr="00C649C2" w:rsidRDefault="00C649C2" w:rsidP="0046156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9C2">
              <w:rPr>
                <w:rFonts w:asciiTheme="majorBidi" w:hAnsiTheme="majorBidi" w:cstheme="majorBidi"/>
                <w:sz w:val="30"/>
                <w:szCs w:val="30"/>
              </w:rPr>
              <w:t xml:space="preserve">19,391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D4CF5" w14:textId="77777777" w:rsidR="00C649C2" w:rsidRPr="00C649C2" w:rsidRDefault="00C649C2" w:rsidP="0046156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E03EE" w14:textId="5E30ADD9" w:rsidR="00C649C2" w:rsidRPr="00C649C2" w:rsidRDefault="00C649C2" w:rsidP="0046156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9C2">
              <w:rPr>
                <w:rFonts w:asciiTheme="majorBidi" w:hAnsiTheme="majorBidi" w:cstheme="majorBidi"/>
                <w:sz w:val="30"/>
                <w:szCs w:val="30"/>
              </w:rPr>
              <w:t xml:space="preserve">19,391 </w:t>
            </w:r>
          </w:p>
        </w:tc>
      </w:tr>
      <w:tr w:rsidR="00167FA1" w:rsidRPr="00AD0433" w14:paraId="1513ECA8" w14:textId="77777777" w:rsidTr="00457A93">
        <w:trPr>
          <w:trHeight w:val="43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B622A" w14:textId="77777777" w:rsidR="00C649C2" w:rsidRPr="00C649C2" w:rsidRDefault="00C649C2" w:rsidP="00C649C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649C2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1CD2E" w14:textId="77777777" w:rsidR="00C649C2" w:rsidRPr="00C649C2" w:rsidRDefault="00C649C2" w:rsidP="00C649C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95B84" w14:textId="3E989433" w:rsidR="00C649C2" w:rsidRPr="00C649C2" w:rsidRDefault="00C649C2" w:rsidP="0046156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9C2">
              <w:rPr>
                <w:rFonts w:asciiTheme="majorBidi" w:hAnsiTheme="majorBidi" w:cstheme="majorBidi"/>
                <w:sz w:val="30"/>
                <w:szCs w:val="30"/>
              </w:rPr>
              <w:t xml:space="preserve">46,161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8AFE4" w14:textId="77777777" w:rsidR="00C649C2" w:rsidRPr="00C649C2" w:rsidRDefault="00C649C2" w:rsidP="0046156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0AEF7" w14:textId="6598D7DE" w:rsidR="00C649C2" w:rsidRPr="00C649C2" w:rsidRDefault="00C649C2" w:rsidP="0046156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9C2">
              <w:rPr>
                <w:rFonts w:asciiTheme="majorBidi" w:hAnsiTheme="majorBidi" w:cstheme="majorBidi"/>
                <w:sz w:val="30"/>
                <w:szCs w:val="30"/>
              </w:rPr>
              <w:t xml:space="preserve">46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544B9" w14:textId="77777777" w:rsidR="00C649C2" w:rsidRPr="00C649C2" w:rsidRDefault="00C649C2" w:rsidP="0046156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A44F4" w14:textId="6353C683" w:rsidR="00C649C2" w:rsidRPr="00C649C2" w:rsidRDefault="00C649C2" w:rsidP="0046156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9C2">
              <w:rPr>
                <w:rFonts w:asciiTheme="majorBidi" w:hAnsiTheme="majorBidi" w:cstheme="majorBidi"/>
                <w:sz w:val="30"/>
                <w:szCs w:val="30"/>
              </w:rPr>
              <w:t xml:space="preserve">46,207 </w:t>
            </w:r>
          </w:p>
        </w:tc>
      </w:tr>
      <w:tr w:rsidR="00167FA1" w:rsidRPr="00AD0433" w14:paraId="647C9F97" w14:textId="77777777" w:rsidTr="00457A93">
        <w:trPr>
          <w:trHeight w:val="43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A9C5C" w14:textId="77777777" w:rsidR="00C649C2" w:rsidRPr="00C649C2" w:rsidRDefault="00C649C2" w:rsidP="00C649C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649C2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หนี้สินที่เกิดจากสัญญา</w:t>
            </w:r>
            <w:r w:rsidRPr="00C649C2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C649C2">
              <w:rPr>
                <w:rFonts w:asciiTheme="majorBidi" w:hAnsiTheme="majorBidi" w:cstheme="majorBidi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D3928" w14:textId="77777777" w:rsidR="00C649C2" w:rsidRPr="00C649C2" w:rsidRDefault="00C649C2" w:rsidP="00C649C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6952A" w14:textId="02D9589C" w:rsidR="00C649C2" w:rsidRPr="00C649C2" w:rsidRDefault="00C649C2" w:rsidP="0046156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9C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B365E">
              <w:rPr>
                <w:rFonts w:asciiTheme="majorBidi" w:hAnsiTheme="majorBidi" w:cstheme="majorBidi"/>
                <w:sz w:val="30"/>
                <w:szCs w:val="30"/>
              </w:rPr>
              <w:t>6,781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539CF" w14:textId="77777777" w:rsidR="00C649C2" w:rsidRPr="00C649C2" w:rsidRDefault="00C649C2" w:rsidP="0046156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793F8" w14:textId="25D635EA" w:rsidR="00C649C2" w:rsidRPr="00C649C2" w:rsidRDefault="00C649C2" w:rsidP="0046156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9C2">
              <w:rPr>
                <w:rFonts w:asciiTheme="majorBidi" w:hAnsiTheme="majorBidi" w:cstheme="majorBidi"/>
                <w:sz w:val="30"/>
                <w:szCs w:val="30"/>
              </w:rPr>
              <w:t xml:space="preserve">106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43570" w14:textId="77777777" w:rsidR="00C649C2" w:rsidRPr="00C649C2" w:rsidRDefault="00C649C2" w:rsidP="0046156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2C0D6" w14:textId="0C290C55" w:rsidR="00C649C2" w:rsidRPr="00C649C2" w:rsidRDefault="00C649C2" w:rsidP="0046156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9C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B365E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C649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B365E">
              <w:rPr>
                <w:rFonts w:asciiTheme="majorBidi" w:hAnsiTheme="majorBidi" w:cstheme="majorBidi"/>
                <w:sz w:val="30"/>
                <w:szCs w:val="30"/>
              </w:rPr>
              <w:t>887</w:t>
            </w:r>
            <w:r w:rsidRPr="00C649C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167FA1" w:rsidRPr="00AD0433" w14:paraId="48F5C57A" w14:textId="77777777" w:rsidTr="00457A93">
        <w:trPr>
          <w:trHeight w:val="43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3597F" w14:textId="77777777" w:rsidR="00C649C2" w:rsidRPr="00C649C2" w:rsidRDefault="00C649C2" w:rsidP="00C649C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649C2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D175B" w14:textId="77777777" w:rsidR="00C649C2" w:rsidRPr="00C649C2" w:rsidRDefault="00C649C2" w:rsidP="00C649C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5DD12" w14:textId="06092803" w:rsidR="00C649C2" w:rsidRPr="00C649C2" w:rsidRDefault="00C649C2" w:rsidP="0046156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9C2">
              <w:rPr>
                <w:rFonts w:asciiTheme="majorBidi" w:hAnsiTheme="majorBidi" w:cstheme="majorBidi"/>
                <w:sz w:val="30"/>
                <w:szCs w:val="30"/>
              </w:rPr>
              <w:t>24,37</w:t>
            </w:r>
            <w:r w:rsidR="00DB365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C649C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EBB4D" w14:textId="77777777" w:rsidR="00C649C2" w:rsidRPr="00C649C2" w:rsidRDefault="00C649C2" w:rsidP="0046156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468EB" w14:textId="6E12F6F0" w:rsidR="00C649C2" w:rsidRPr="00C649C2" w:rsidRDefault="00C649C2" w:rsidP="0046156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9C2">
              <w:rPr>
                <w:rFonts w:asciiTheme="majorBidi" w:hAnsiTheme="majorBidi" w:cstheme="majorBidi"/>
                <w:sz w:val="30"/>
                <w:szCs w:val="30"/>
              </w:rPr>
              <w:t xml:space="preserve">4,185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9C115" w14:textId="77777777" w:rsidR="00C649C2" w:rsidRPr="00C649C2" w:rsidRDefault="00C649C2" w:rsidP="0046156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127EE" w14:textId="21A09EF1" w:rsidR="00C649C2" w:rsidRPr="00C649C2" w:rsidRDefault="00C649C2" w:rsidP="0046156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9C2">
              <w:rPr>
                <w:rFonts w:asciiTheme="majorBidi" w:hAnsiTheme="majorBidi" w:cstheme="majorBidi"/>
                <w:sz w:val="30"/>
                <w:szCs w:val="30"/>
              </w:rPr>
              <w:t xml:space="preserve">28,560 </w:t>
            </w:r>
          </w:p>
        </w:tc>
      </w:tr>
      <w:tr w:rsidR="00167FA1" w:rsidRPr="00AD0433" w14:paraId="693283C9" w14:textId="77777777" w:rsidTr="00457A93">
        <w:trPr>
          <w:trHeight w:val="43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5C85E" w14:textId="45B0E118" w:rsidR="00C649C2" w:rsidRPr="00C649C2" w:rsidRDefault="00C649C2" w:rsidP="00C649C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649C2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เงินกู้ยืมระยะยาวจากสถาบันการเงินที่ถึง</w:t>
            </w:r>
            <w:r w:rsidR="00AD0433" w:rsidRPr="00AD0433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C649C2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กำหนดชำระภายในหนึ่งปี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478F7" w14:textId="77777777" w:rsidR="00C649C2" w:rsidRPr="00C649C2" w:rsidRDefault="00C649C2" w:rsidP="00C649C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18C20" w14:textId="369DBCC9" w:rsidR="00C649C2" w:rsidRPr="00C649C2" w:rsidRDefault="00C649C2" w:rsidP="0046156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9C2">
              <w:rPr>
                <w:rFonts w:asciiTheme="majorBidi" w:hAnsiTheme="majorBidi" w:cstheme="majorBidi"/>
                <w:sz w:val="30"/>
                <w:szCs w:val="30"/>
              </w:rPr>
              <w:t xml:space="preserve">6,592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96CC8" w14:textId="77777777" w:rsidR="00C649C2" w:rsidRPr="00C649C2" w:rsidRDefault="00C649C2" w:rsidP="0046156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F2799" w14:textId="1FE82E3E" w:rsidR="00C649C2" w:rsidRPr="00C649C2" w:rsidRDefault="00C649C2" w:rsidP="0046156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9C2">
              <w:rPr>
                <w:rFonts w:asciiTheme="majorBidi" w:hAnsiTheme="majorBidi" w:cstheme="majorBidi"/>
                <w:sz w:val="30"/>
                <w:szCs w:val="30"/>
              </w:rPr>
              <w:t xml:space="preserve">3,464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EE4A3" w14:textId="77777777" w:rsidR="00C649C2" w:rsidRPr="00C649C2" w:rsidRDefault="00C649C2" w:rsidP="0046156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602B3" w14:textId="64AC058F" w:rsidR="00C649C2" w:rsidRPr="00C649C2" w:rsidRDefault="00C649C2" w:rsidP="0046156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9C2">
              <w:rPr>
                <w:rFonts w:asciiTheme="majorBidi" w:hAnsiTheme="majorBidi" w:cstheme="majorBidi"/>
                <w:sz w:val="30"/>
                <w:szCs w:val="30"/>
              </w:rPr>
              <w:t xml:space="preserve">10,056 </w:t>
            </w:r>
          </w:p>
        </w:tc>
      </w:tr>
      <w:tr w:rsidR="00167FA1" w:rsidRPr="00AD0433" w14:paraId="431517DC" w14:textId="77777777" w:rsidTr="00457A93">
        <w:trPr>
          <w:trHeight w:val="43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6B27A" w14:textId="6AE01DA9" w:rsidR="00C649C2" w:rsidRPr="00C649C2" w:rsidRDefault="00C649C2" w:rsidP="00C649C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649C2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ส่วนของหนี้สินตามสัญญาเช่าที่ถึงกำหนด</w:t>
            </w:r>
            <w:r w:rsidR="00AD0433" w:rsidRPr="00AD0433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C649C2">
              <w:rPr>
                <w:rFonts w:asciiTheme="majorBidi" w:hAnsiTheme="majorBidi" w:cstheme="majorBidi"/>
                <w:sz w:val="30"/>
                <w:szCs w:val="30"/>
                <w:cs/>
              </w:rPr>
              <w:t>ชำระภายในหนึ่งปี</w:t>
            </w:r>
            <w:r w:rsidRPr="00C649C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9C0D9" w14:textId="77777777" w:rsidR="00C649C2" w:rsidRPr="00C649C2" w:rsidRDefault="00C649C2" w:rsidP="00C649C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80618" w14:textId="7BFFC1BD" w:rsidR="00C649C2" w:rsidRPr="00C649C2" w:rsidRDefault="00C649C2" w:rsidP="0046156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9C2">
              <w:rPr>
                <w:rFonts w:asciiTheme="majorBidi" w:hAnsiTheme="majorBidi" w:cstheme="majorBidi"/>
                <w:sz w:val="30"/>
                <w:szCs w:val="30"/>
              </w:rPr>
              <w:t xml:space="preserve">6,454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EA893" w14:textId="77777777" w:rsidR="00C649C2" w:rsidRPr="00C649C2" w:rsidRDefault="00C649C2" w:rsidP="0046156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6002B" w14:textId="2B312835" w:rsidR="00C649C2" w:rsidRPr="00C649C2" w:rsidRDefault="00C649C2" w:rsidP="0046156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9C2">
              <w:rPr>
                <w:rFonts w:asciiTheme="majorBidi" w:hAnsiTheme="majorBidi" w:cstheme="majorBidi"/>
                <w:sz w:val="30"/>
                <w:szCs w:val="30"/>
              </w:rPr>
              <w:t xml:space="preserve">1,609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159A0" w14:textId="77777777" w:rsidR="00C649C2" w:rsidRPr="00C649C2" w:rsidRDefault="00C649C2" w:rsidP="0046156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80718" w14:textId="73472612" w:rsidR="00C649C2" w:rsidRPr="00C649C2" w:rsidRDefault="00C649C2" w:rsidP="0046156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9C2">
              <w:rPr>
                <w:rFonts w:asciiTheme="majorBidi" w:hAnsiTheme="majorBidi" w:cstheme="majorBidi"/>
                <w:sz w:val="30"/>
                <w:szCs w:val="30"/>
              </w:rPr>
              <w:t xml:space="preserve">8,063 </w:t>
            </w:r>
          </w:p>
        </w:tc>
      </w:tr>
      <w:tr w:rsidR="00167FA1" w:rsidRPr="00AD0433" w14:paraId="3344F666" w14:textId="77777777" w:rsidTr="00457A93">
        <w:trPr>
          <w:trHeight w:val="43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11B3B" w14:textId="65044ECB" w:rsidR="00C649C2" w:rsidRPr="00C649C2" w:rsidRDefault="00C649C2" w:rsidP="00C649C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649C2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ประมาณการหนี้สินหมุนเวียนสำหรับ</w:t>
            </w:r>
            <w:r w:rsidR="00AD0433" w:rsidRPr="00AD0433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C649C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E64C7" w14:textId="77777777" w:rsidR="00C649C2" w:rsidRPr="00C649C2" w:rsidRDefault="00C649C2" w:rsidP="00C649C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CDE90" w14:textId="63D4528F" w:rsidR="00C649C2" w:rsidRPr="00C649C2" w:rsidRDefault="00C649C2" w:rsidP="00BE2001">
            <w:pPr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9C2">
              <w:rPr>
                <w:rFonts w:asciiTheme="majorBidi" w:hAnsiTheme="majorBidi" w:cstheme="majorBidi"/>
                <w:sz w:val="30"/>
                <w:szCs w:val="30"/>
              </w:rPr>
              <w:t xml:space="preserve">-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323F6" w14:textId="77777777" w:rsidR="00C649C2" w:rsidRPr="00C649C2" w:rsidRDefault="00C649C2" w:rsidP="0046156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7728D" w14:textId="2E56BCFE" w:rsidR="00C649C2" w:rsidRPr="00C649C2" w:rsidRDefault="00C649C2" w:rsidP="0046156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9C2">
              <w:rPr>
                <w:rFonts w:asciiTheme="majorBidi" w:hAnsiTheme="majorBidi" w:cstheme="majorBidi"/>
                <w:sz w:val="30"/>
                <w:szCs w:val="30"/>
              </w:rPr>
              <w:t xml:space="preserve">100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2716D" w14:textId="77777777" w:rsidR="00C649C2" w:rsidRPr="00C649C2" w:rsidRDefault="00C649C2" w:rsidP="0046156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63325" w14:textId="0F3B662E" w:rsidR="00C649C2" w:rsidRPr="00C649C2" w:rsidRDefault="00C649C2" w:rsidP="0046156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9C2">
              <w:rPr>
                <w:rFonts w:asciiTheme="majorBidi" w:hAnsiTheme="majorBidi" w:cstheme="majorBidi"/>
                <w:sz w:val="30"/>
                <w:szCs w:val="30"/>
              </w:rPr>
              <w:t xml:space="preserve">100 </w:t>
            </w:r>
          </w:p>
        </w:tc>
      </w:tr>
      <w:tr w:rsidR="00167FA1" w:rsidRPr="00AD0433" w14:paraId="30B12C13" w14:textId="77777777" w:rsidTr="00457A93">
        <w:trPr>
          <w:trHeight w:val="43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D6684" w14:textId="77777777" w:rsidR="00C649C2" w:rsidRPr="00C649C2" w:rsidRDefault="00C649C2" w:rsidP="00C649C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649C2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ภาษีเงินได้นิติบุคคลค้างจ่าย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2D063" w14:textId="77777777" w:rsidR="00C649C2" w:rsidRPr="00C649C2" w:rsidRDefault="00C649C2" w:rsidP="00C649C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1384F" w14:textId="71A2B71B" w:rsidR="00C649C2" w:rsidRPr="00C649C2" w:rsidRDefault="00C649C2" w:rsidP="00BE2001">
            <w:pPr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9C2">
              <w:rPr>
                <w:rFonts w:asciiTheme="majorBidi" w:hAnsiTheme="majorBidi" w:cstheme="majorBidi"/>
                <w:sz w:val="30"/>
                <w:szCs w:val="30"/>
              </w:rPr>
              <w:t xml:space="preserve">-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A2071" w14:textId="77777777" w:rsidR="00C649C2" w:rsidRPr="00C649C2" w:rsidRDefault="00C649C2" w:rsidP="0046156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B5E8C" w14:textId="04D20D45" w:rsidR="00C649C2" w:rsidRPr="00C649C2" w:rsidRDefault="00C649C2" w:rsidP="0046156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9C2">
              <w:rPr>
                <w:rFonts w:asciiTheme="majorBidi" w:hAnsiTheme="majorBidi" w:cstheme="majorBidi"/>
                <w:sz w:val="30"/>
                <w:szCs w:val="30"/>
              </w:rPr>
              <w:t xml:space="preserve">2,738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71659" w14:textId="77777777" w:rsidR="00C649C2" w:rsidRPr="00C649C2" w:rsidRDefault="00C649C2" w:rsidP="0046156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126FB" w14:textId="0DACF914" w:rsidR="00C649C2" w:rsidRPr="00C649C2" w:rsidRDefault="00C649C2" w:rsidP="0046156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9C2">
              <w:rPr>
                <w:rFonts w:asciiTheme="majorBidi" w:hAnsiTheme="majorBidi" w:cstheme="majorBidi"/>
                <w:sz w:val="30"/>
                <w:szCs w:val="30"/>
              </w:rPr>
              <w:t xml:space="preserve">2,738 </w:t>
            </w:r>
          </w:p>
        </w:tc>
      </w:tr>
      <w:tr w:rsidR="00167FA1" w:rsidRPr="00AD0433" w14:paraId="28035299" w14:textId="77777777" w:rsidTr="00457A93">
        <w:trPr>
          <w:trHeight w:val="44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493EB" w14:textId="77777777" w:rsidR="00C649C2" w:rsidRPr="00C649C2" w:rsidRDefault="00C649C2" w:rsidP="00C649C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9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รวมหนี้สินหมุนเวียน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B6EFF" w14:textId="77777777" w:rsidR="00C649C2" w:rsidRPr="00C649C2" w:rsidRDefault="00C649C2" w:rsidP="00C649C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3DF133" w14:textId="153F5727" w:rsidR="00C649C2" w:rsidRPr="00C649C2" w:rsidRDefault="00C649C2" w:rsidP="0046156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9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  <w:r w:rsidR="00DB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C649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B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363</w:t>
            </w:r>
            <w:r w:rsidRPr="00C649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AECB8" w14:textId="77777777" w:rsidR="00C649C2" w:rsidRPr="00C649C2" w:rsidRDefault="00C649C2" w:rsidP="0046156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383BB6" w14:textId="0E0F2FCB" w:rsidR="00C649C2" w:rsidRPr="00C649C2" w:rsidRDefault="00C649C2" w:rsidP="0046156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9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31,639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7B265" w14:textId="77777777" w:rsidR="00C649C2" w:rsidRPr="00C649C2" w:rsidRDefault="00C649C2" w:rsidP="0046156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63C181" w14:textId="49D6CCBE" w:rsidR="00C649C2" w:rsidRPr="00C649C2" w:rsidRDefault="00C649C2" w:rsidP="0046156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9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  <w:r w:rsidR="00DB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C649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B3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002</w:t>
            </w:r>
            <w:r w:rsidRPr="00C649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167FA1" w:rsidRPr="00AD0433" w14:paraId="2D1E7385" w14:textId="77777777" w:rsidTr="00457A93">
        <w:trPr>
          <w:trHeight w:val="193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47E2B" w14:textId="77777777" w:rsidR="00C649C2" w:rsidRPr="00C649C2" w:rsidRDefault="00C649C2" w:rsidP="00C649C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8EF24" w14:textId="6220B7B7" w:rsidR="00C649C2" w:rsidRPr="00C649C2" w:rsidRDefault="00FB5EF5" w:rsidP="00C649C2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B28C5" w14:textId="77777777" w:rsidR="00C649C2" w:rsidRPr="00C649C2" w:rsidRDefault="00C649C2" w:rsidP="00C649C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7EE9A" w14:textId="77777777" w:rsidR="00C649C2" w:rsidRPr="00C649C2" w:rsidRDefault="00C649C2" w:rsidP="0046156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9460B" w14:textId="77777777" w:rsidR="00C649C2" w:rsidRPr="00C649C2" w:rsidRDefault="00C649C2" w:rsidP="0046156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0BB09" w14:textId="77777777" w:rsidR="00C649C2" w:rsidRPr="00C649C2" w:rsidRDefault="00C649C2" w:rsidP="0046156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41419" w14:textId="77777777" w:rsidR="00C649C2" w:rsidRPr="00C649C2" w:rsidRDefault="00C649C2" w:rsidP="0046156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3E17E" w14:textId="77777777" w:rsidR="00C649C2" w:rsidRPr="00C649C2" w:rsidRDefault="00C649C2" w:rsidP="0046156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67FA1" w:rsidRPr="00AD0433" w14:paraId="002D5D1E" w14:textId="77777777" w:rsidTr="00457A93">
        <w:trPr>
          <w:trHeight w:val="44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27981" w14:textId="23FF2DDF" w:rsidR="00C649C2" w:rsidRPr="00C649C2" w:rsidRDefault="00C649C2" w:rsidP="00C649C2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649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C0895" w14:textId="77777777" w:rsidR="00C649C2" w:rsidRPr="00C649C2" w:rsidRDefault="00C649C2" w:rsidP="00C649C2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1F0E0" w14:textId="77777777" w:rsidR="00C649C2" w:rsidRPr="00C649C2" w:rsidRDefault="00C649C2" w:rsidP="0046156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2BCC9" w14:textId="77777777" w:rsidR="00C649C2" w:rsidRPr="00C649C2" w:rsidRDefault="00C649C2" w:rsidP="0046156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124CB" w14:textId="77777777" w:rsidR="00C649C2" w:rsidRPr="00C649C2" w:rsidRDefault="00C649C2" w:rsidP="0046156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D34F1" w14:textId="77777777" w:rsidR="00C649C2" w:rsidRPr="00C649C2" w:rsidRDefault="00C649C2" w:rsidP="0046156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50067" w14:textId="77777777" w:rsidR="00C649C2" w:rsidRPr="00C649C2" w:rsidRDefault="00C649C2" w:rsidP="0046156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67FA1" w:rsidRPr="00AD0433" w14:paraId="2C8EA135" w14:textId="77777777" w:rsidTr="00457A93">
        <w:trPr>
          <w:trHeight w:val="43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9F860" w14:textId="77777777" w:rsidR="00C649C2" w:rsidRPr="00C649C2" w:rsidRDefault="00C649C2" w:rsidP="00C649C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649C2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A68BA" w14:textId="77777777" w:rsidR="00C649C2" w:rsidRPr="00C649C2" w:rsidRDefault="00C649C2" w:rsidP="00C649C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04E03" w14:textId="392BDC8F" w:rsidR="00C649C2" w:rsidRPr="00C649C2" w:rsidRDefault="00C649C2" w:rsidP="0046156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9C2">
              <w:rPr>
                <w:rFonts w:asciiTheme="majorBidi" w:hAnsiTheme="majorBidi" w:cstheme="majorBidi"/>
                <w:sz w:val="30"/>
                <w:szCs w:val="30"/>
              </w:rPr>
              <w:t xml:space="preserve">37,622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D8389" w14:textId="77777777" w:rsidR="00C649C2" w:rsidRPr="00C649C2" w:rsidRDefault="00C649C2" w:rsidP="0046156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BF7D2" w14:textId="60E3ABEE" w:rsidR="00C649C2" w:rsidRPr="00C649C2" w:rsidRDefault="00C649C2" w:rsidP="00BE2001">
            <w:pPr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9C2">
              <w:rPr>
                <w:rFonts w:asciiTheme="majorBidi" w:hAnsiTheme="majorBidi" w:cstheme="majorBidi"/>
                <w:sz w:val="30"/>
                <w:szCs w:val="30"/>
              </w:rPr>
              <w:t xml:space="preserve">-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F1BBE" w14:textId="77777777" w:rsidR="00C649C2" w:rsidRPr="00C649C2" w:rsidRDefault="00C649C2" w:rsidP="0046156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80397" w14:textId="1657E917" w:rsidR="00C649C2" w:rsidRPr="00C649C2" w:rsidRDefault="00C649C2" w:rsidP="0046156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9C2">
              <w:rPr>
                <w:rFonts w:asciiTheme="majorBidi" w:hAnsiTheme="majorBidi" w:cstheme="majorBidi"/>
                <w:sz w:val="30"/>
                <w:szCs w:val="30"/>
              </w:rPr>
              <w:t xml:space="preserve">37,622 </w:t>
            </w:r>
          </w:p>
        </w:tc>
      </w:tr>
      <w:tr w:rsidR="00167FA1" w:rsidRPr="00AD0433" w14:paraId="763D5F54" w14:textId="77777777" w:rsidTr="00457A93">
        <w:trPr>
          <w:trHeight w:val="43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C6251" w14:textId="77777777" w:rsidR="00C649C2" w:rsidRPr="00C649C2" w:rsidRDefault="00C649C2" w:rsidP="00C649C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649C2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46A01" w14:textId="77777777" w:rsidR="00C649C2" w:rsidRPr="00C649C2" w:rsidRDefault="00C649C2" w:rsidP="00C649C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3AB7D" w14:textId="4A5E693A" w:rsidR="00C649C2" w:rsidRPr="00C649C2" w:rsidRDefault="00C649C2" w:rsidP="0046156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9C2">
              <w:rPr>
                <w:rFonts w:asciiTheme="majorBidi" w:hAnsiTheme="majorBidi" w:cstheme="majorBidi"/>
                <w:sz w:val="30"/>
                <w:szCs w:val="30"/>
              </w:rPr>
              <w:t xml:space="preserve">109,426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6AF74" w14:textId="77777777" w:rsidR="00C649C2" w:rsidRPr="00C649C2" w:rsidRDefault="00C649C2" w:rsidP="0046156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5D533" w14:textId="655CF68B" w:rsidR="00C649C2" w:rsidRPr="00C649C2" w:rsidRDefault="00C649C2" w:rsidP="0046156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9C2">
              <w:rPr>
                <w:rFonts w:asciiTheme="majorBidi" w:hAnsiTheme="majorBidi" w:cstheme="majorBidi"/>
                <w:sz w:val="30"/>
                <w:szCs w:val="30"/>
              </w:rPr>
              <w:t xml:space="preserve">4,562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0DA1F" w14:textId="77777777" w:rsidR="00C649C2" w:rsidRPr="00C649C2" w:rsidRDefault="00C649C2" w:rsidP="0046156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CB3E0" w14:textId="604D90D5" w:rsidR="00C649C2" w:rsidRPr="00C649C2" w:rsidRDefault="00C649C2" w:rsidP="0046156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9C2">
              <w:rPr>
                <w:rFonts w:asciiTheme="majorBidi" w:hAnsiTheme="majorBidi" w:cstheme="majorBidi"/>
                <w:sz w:val="30"/>
                <w:szCs w:val="30"/>
              </w:rPr>
              <w:t xml:space="preserve">113,988 </w:t>
            </w:r>
          </w:p>
        </w:tc>
      </w:tr>
      <w:tr w:rsidR="00167FA1" w:rsidRPr="00AD0433" w14:paraId="7BE44C44" w14:textId="77777777" w:rsidTr="00457A93">
        <w:trPr>
          <w:trHeight w:val="43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F1A3E" w14:textId="77777777" w:rsidR="00C649C2" w:rsidRPr="00C649C2" w:rsidRDefault="00C649C2" w:rsidP="00C649C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649C2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หนี้สินที่เกิดจากสัญญา</w:t>
            </w:r>
            <w:r w:rsidRPr="00C649C2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C649C2">
              <w:rPr>
                <w:rFonts w:asciiTheme="majorBidi" w:hAnsiTheme="majorBidi" w:cstheme="majorBidi"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E98C3" w14:textId="77777777" w:rsidR="00C649C2" w:rsidRPr="00C649C2" w:rsidRDefault="00C649C2" w:rsidP="00C649C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73B52" w14:textId="1596197D" w:rsidR="00C649C2" w:rsidRPr="00C649C2" w:rsidRDefault="0066063F" w:rsidP="0046156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063F">
              <w:rPr>
                <w:rFonts w:asciiTheme="majorBidi" w:hAnsiTheme="majorBidi" w:cstheme="majorBidi"/>
                <w:sz w:val="30"/>
                <w:szCs w:val="30"/>
              </w:rPr>
              <w:t>9,952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B8165" w14:textId="77777777" w:rsidR="00C649C2" w:rsidRPr="00C649C2" w:rsidRDefault="00C649C2" w:rsidP="0046156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FD9E8" w14:textId="14D9ACD4" w:rsidR="00C649C2" w:rsidRPr="00C649C2" w:rsidRDefault="00C649C2" w:rsidP="00BE2001">
            <w:pPr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9C2">
              <w:rPr>
                <w:rFonts w:asciiTheme="majorBidi" w:hAnsiTheme="majorBidi" w:cstheme="majorBidi"/>
                <w:sz w:val="30"/>
                <w:szCs w:val="30"/>
              </w:rPr>
              <w:t xml:space="preserve">-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7676F" w14:textId="77777777" w:rsidR="00C649C2" w:rsidRPr="00C649C2" w:rsidRDefault="00C649C2" w:rsidP="0046156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7D21C" w14:textId="577840FA" w:rsidR="00C649C2" w:rsidRPr="00C649C2" w:rsidRDefault="0066063F" w:rsidP="0046156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C649C2" w:rsidRPr="00C649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952</w:t>
            </w:r>
            <w:r w:rsidR="00C649C2" w:rsidRPr="00C649C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167FA1" w:rsidRPr="00AD0433" w14:paraId="46CC82B6" w14:textId="77777777" w:rsidTr="00457A93">
        <w:trPr>
          <w:trHeight w:val="43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ED394" w14:textId="33A55BF3" w:rsidR="00C649C2" w:rsidRPr="00C649C2" w:rsidRDefault="00C649C2" w:rsidP="00C649C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649C2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  <w:r w:rsidR="00AD0433" w:rsidRPr="00AD0433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C649C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78671" w14:textId="77777777" w:rsidR="00C649C2" w:rsidRPr="00C649C2" w:rsidRDefault="00C649C2" w:rsidP="00C649C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D874E" w14:textId="046A2B23" w:rsidR="00C649C2" w:rsidRPr="00C649C2" w:rsidRDefault="00C649C2" w:rsidP="0046156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9C2">
              <w:rPr>
                <w:rFonts w:asciiTheme="majorBidi" w:hAnsiTheme="majorBidi" w:cstheme="majorBidi"/>
                <w:sz w:val="30"/>
                <w:szCs w:val="30"/>
              </w:rPr>
              <w:t xml:space="preserve">13,008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C6C90" w14:textId="77777777" w:rsidR="00C649C2" w:rsidRPr="00C649C2" w:rsidRDefault="00C649C2" w:rsidP="0046156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DB71E" w14:textId="1A21F182" w:rsidR="00C649C2" w:rsidRPr="00C649C2" w:rsidRDefault="00C649C2" w:rsidP="0046156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9C2">
              <w:rPr>
                <w:rFonts w:asciiTheme="majorBidi" w:hAnsiTheme="majorBidi" w:cstheme="majorBidi"/>
                <w:sz w:val="30"/>
                <w:szCs w:val="30"/>
              </w:rPr>
              <w:t xml:space="preserve">369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6C0EF" w14:textId="77777777" w:rsidR="00C649C2" w:rsidRPr="00C649C2" w:rsidRDefault="00C649C2" w:rsidP="0046156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44BCB" w14:textId="2F8C4C3E" w:rsidR="00C649C2" w:rsidRPr="00C649C2" w:rsidRDefault="00C649C2" w:rsidP="0046156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9C2">
              <w:rPr>
                <w:rFonts w:asciiTheme="majorBidi" w:hAnsiTheme="majorBidi" w:cstheme="majorBidi"/>
                <w:sz w:val="30"/>
                <w:szCs w:val="30"/>
              </w:rPr>
              <w:t xml:space="preserve">13,377 </w:t>
            </w:r>
          </w:p>
        </w:tc>
      </w:tr>
      <w:tr w:rsidR="00167FA1" w:rsidRPr="00AD0433" w14:paraId="1EA438AA" w14:textId="77777777" w:rsidTr="00457A93">
        <w:trPr>
          <w:trHeight w:val="44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29484" w14:textId="77777777" w:rsidR="00C649C2" w:rsidRPr="00C649C2" w:rsidRDefault="00C649C2" w:rsidP="00C649C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9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รวมหนี้สินไม่หมุนเวียน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837A2" w14:textId="77777777" w:rsidR="00C649C2" w:rsidRPr="00C649C2" w:rsidRDefault="00C649C2" w:rsidP="00C649C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CB3E16" w14:textId="73278446" w:rsidR="00C649C2" w:rsidRPr="00C649C2" w:rsidRDefault="00C649C2" w:rsidP="0046156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9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6606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</w:t>
            </w:r>
            <w:r w:rsidRPr="00C649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606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008</w:t>
            </w:r>
            <w:r w:rsidRPr="00C649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98BC3" w14:textId="77777777" w:rsidR="00C649C2" w:rsidRPr="00C649C2" w:rsidRDefault="00C649C2" w:rsidP="0046156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139368" w14:textId="46C760CF" w:rsidR="00C649C2" w:rsidRPr="00C649C2" w:rsidRDefault="00C649C2" w:rsidP="0046156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9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4,931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AAEE9" w14:textId="77777777" w:rsidR="00C649C2" w:rsidRPr="00C649C2" w:rsidRDefault="00C649C2" w:rsidP="0046156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E4E7FA" w14:textId="3390565C" w:rsidR="00C649C2" w:rsidRPr="00C649C2" w:rsidRDefault="00C649C2" w:rsidP="0046156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9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</w:t>
            </w:r>
            <w:r w:rsidR="006606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C649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606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939</w:t>
            </w:r>
            <w:r w:rsidRPr="00C649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167FA1" w:rsidRPr="00AD0433" w14:paraId="4CD84309" w14:textId="77777777" w:rsidTr="00457A93">
        <w:trPr>
          <w:trHeight w:val="44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F961B" w14:textId="77777777" w:rsidR="00C649C2" w:rsidRPr="00C649C2" w:rsidRDefault="00C649C2" w:rsidP="00C649C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9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E909B" w14:textId="77777777" w:rsidR="00C649C2" w:rsidRPr="00C649C2" w:rsidRDefault="00C649C2" w:rsidP="00C649C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AE5B75" w14:textId="7FE19A9A" w:rsidR="00C649C2" w:rsidRPr="00C649C2" w:rsidRDefault="00C649C2" w:rsidP="0046156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9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280,37</w:t>
            </w:r>
            <w:r w:rsidR="006606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C649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7667B" w14:textId="77777777" w:rsidR="00C649C2" w:rsidRPr="00C649C2" w:rsidRDefault="00C649C2" w:rsidP="0046156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234165" w14:textId="0C00A647" w:rsidR="00C649C2" w:rsidRPr="00C649C2" w:rsidRDefault="00C649C2" w:rsidP="0046156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9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36,570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088D3" w14:textId="77777777" w:rsidR="00C649C2" w:rsidRPr="00C649C2" w:rsidRDefault="00C649C2" w:rsidP="0046156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DDC4EA" w14:textId="6D9AE97D" w:rsidR="00C649C2" w:rsidRPr="00C649C2" w:rsidRDefault="00C649C2" w:rsidP="0046156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9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316,941 </w:t>
            </w:r>
          </w:p>
        </w:tc>
      </w:tr>
      <w:tr w:rsidR="00167FA1" w:rsidRPr="00AD0433" w14:paraId="1708A2F3" w14:textId="77777777" w:rsidTr="00457A93">
        <w:trPr>
          <w:trHeight w:val="148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09E31" w14:textId="50496C22" w:rsidR="00C649C2" w:rsidRPr="00C649C2" w:rsidRDefault="00AD0433" w:rsidP="00C649C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18330" w14:textId="77777777" w:rsidR="00C649C2" w:rsidRPr="00C649C2" w:rsidRDefault="00C649C2" w:rsidP="00C649C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2838E" w14:textId="77777777" w:rsidR="00C649C2" w:rsidRPr="00C649C2" w:rsidRDefault="00C649C2" w:rsidP="00C649C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DC47C" w14:textId="77777777" w:rsidR="00C649C2" w:rsidRPr="00C649C2" w:rsidRDefault="00C649C2" w:rsidP="0046156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7CA72" w14:textId="77777777" w:rsidR="00C649C2" w:rsidRPr="00C649C2" w:rsidRDefault="00C649C2" w:rsidP="0046156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E6BEF" w14:textId="77777777" w:rsidR="00C649C2" w:rsidRPr="00C649C2" w:rsidRDefault="00C649C2" w:rsidP="0046156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F4E53" w14:textId="77777777" w:rsidR="00C649C2" w:rsidRPr="00C649C2" w:rsidRDefault="00C649C2" w:rsidP="0046156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C76DC" w14:textId="77777777" w:rsidR="00C649C2" w:rsidRPr="00C649C2" w:rsidRDefault="00C649C2" w:rsidP="0046156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67FA1" w:rsidRPr="00AD0433" w14:paraId="308B56B5" w14:textId="77777777" w:rsidTr="00457A93">
        <w:trPr>
          <w:trHeight w:val="44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013A0" w14:textId="77777777" w:rsidR="00C649C2" w:rsidRPr="00C649C2" w:rsidRDefault="00C649C2" w:rsidP="00C649C2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649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ส่วนของผู้ถือหุ้น</w:t>
            </w:r>
            <w:r w:rsidRPr="00C649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DC8AE" w14:textId="77777777" w:rsidR="00C649C2" w:rsidRPr="00C649C2" w:rsidRDefault="00C649C2" w:rsidP="00C649C2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686FBC" w14:textId="77777777" w:rsidR="00C649C2" w:rsidRPr="00C649C2" w:rsidRDefault="00C649C2" w:rsidP="0046156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365CD" w14:textId="77777777" w:rsidR="00C649C2" w:rsidRPr="00C649C2" w:rsidRDefault="00C649C2" w:rsidP="0046156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52F88" w14:textId="77777777" w:rsidR="00C649C2" w:rsidRPr="00C649C2" w:rsidRDefault="00C649C2" w:rsidP="0046156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D47E0" w14:textId="77777777" w:rsidR="00C649C2" w:rsidRPr="00C649C2" w:rsidRDefault="00C649C2" w:rsidP="0046156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B438D" w14:textId="77777777" w:rsidR="00C649C2" w:rsidRPr="00C649C2" w:rsidRDefault="00C649C2" w:rsidP="0046156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67FA1" w:rsidRPr="00AD0433" w14:paraId="295CCADC" w14:textId="77777777" w:rsidTr="00457A93">
        <w:trPr>
          <w:trHeight w:val="43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A3977" w14:textId="77777777" w:rsidR="00C649C2" w:rsidRPr="00C649C2" w:rsidRDefault="00C649C2" w:rsidP="00C649C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649C2">
              <w:rPr>
                <w:rFonts w:asciiTheme="majorBidi" w:hAnsiTheme="majorBidi" w:cstheme="majorBidi"/>
                <w:sz w:val="30"/>
                <w:szCs w:val="30"/>
                <w:cs/>
              </w:rPr>
              <w:t>ทุนเรือนหุ้น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B70A9" w14:textId="77777777" w:rsidR="00C649C2" w:rsidRPr="00C649C2" w:rsidRDefault="00C649C2" w:rsidP="00C649C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DC28F" w14:textId="77777777" w:rsidR="00C649C2" w:rsidRPr="00C649C2" w:rsidRDefault="00C649C2" w:rsidP="0046156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DC682" w14:textId="77777777" w:rsidR="00C649C2" w:rsidRPr="00C649C2" w:rsidRDefault="00C649C2" w:rsidP="0046156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54BE8" w14:textId="77777777" w:rsidR="00C649C2" w:rsidRPr="00C649C2" w:rsidRDefault="00C649C2" w:rsidP="0046156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DE596" w14:textId="77777777" w:rsidR="00C649C2" w:rsidRPr="00C649C2" w:rsidRDefault="00C649C2" w:rsidP="0046156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D9152" w14:textId="77777777" w:rsidR="00C649C2" w:rsidRPr="00C649C2" w:rsidRDefault="00C649C2" w:rsidP="0046156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67FA1" w:rsidRPr="00AD0433" w14:paraId="44448DAA" w14:textId="77777777" w:rsidTr="00457A93">
        <w:trPr>
          <w:trHeight w:val="440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F2C1E" w14:textId="77777777" w:rsidR="00C649C2" w:rsidRPr="00C649C2" w:rsidRDefault="00C649C2" w:rsidP="00C649C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C5EB3" w14:textId="77777777" w:rsidR="00C649C2" w:rsidRPr="00C649C2" w:rsidRDefault="00C649C2" w:rsidP="00C649C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649C2">
              <w:rPr>
                <w:rFonts w:asciiTheme="majorBidi" w:hAnsiTheme="majorBidi" w:cstheme="majorBidi"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9F722" w14:textId="77777777" w:rsidR="00C649C2" w:rsidRPr="00C649C2" w:rsidRDefault="00C649C2" w:rsidP="00C649C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4AA1CD" w14:textId="79DA0BB0" w:rsidR="00C649C2" w:rsidRPr="00C649C2" w:rsidRDefault="00C649C2" w:rsidP="0046156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9C2">
              <w:rPr>
                <w:rFonts w:asciiTheme="majorBidi" w:hAnsiTheme="majorBidi" w:cstheme="majorBidi"/>
                <w:sz w:val="30"/>
                <w:szCs w:val="30"/>
              </w:rPr>
              <w:t xml:space="preserve">341,250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E1622" w14:textId="77777777" w:rsidR="00C649C2" w:rsidRPr="00C649C2" w:rsidRDefault="00C649C2" w:rsidP="0046156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13D5F7" w14:textId="2461C642" w:rsidR="00C649C2" w:rsidRPr="00C649C2" w:rsidRDefault="00C649C2" w:rsidP="00BE2001">
            <w:pPr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9C2">
              <w:rPr>
                <w:rFonts w:asciiTheme="majorBidi" w:hAnsiTheme="majorBidi" w:cstheme="majorBidi"/>
                <w:sz w:val="30"/>
                <w:szCs w:val="30"/>
              </w:rPr>
              <w:t xml:space="preserve">-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446BC" w14:textId="77777777" w:rsidR="00C649C2" w:rsidRPr="00C649C2" w:rsidRDefault="00C649C2" w:rsidP="0046156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1A8A9C" w14:textId="56215345" w:rsidR="00C649C2" w:rsidRPr="00C649C2" w:rsidRDefault="00C649C2" w:rsidP="0046156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9C2">
              <w:rPr>
                <w:rFonts w:asciiTheme="majorBidi" w:hAnsiTheme="majorBidi" w:cstheme="majorBidi"/>
                <w:sz w:val="30"/>
                <w:szCs w:val="30"/>
              </w:rPr>
              <w:t xml:space="preserve">341,250 </w:t>
            </w:r>
          </w:p>
        </w:tc>
      </w:tr>
      <w:tr w:rsidR="00167FA1" w:rsidRPr="00AD0433" w14:paraId="0E79F768" w14:textId="77777777" w:rsidTr="00457A93">
        <w:trPr>
          <w:trHeight w:val="440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B8A80" w14:textId="77777777" w:rsidR="00C649C2" w:rsidRPr="00C649C2" w:rsidRDefault="00C649C2" w:rsidP="00C649C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D1EE1" w14:textId="77777777" w:rsidR="00C649C2" w:rsidRPr="00C649C2" w:rsidRDefault="00C649C2" w:rsidP="00C649C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649C2">
              <w:rPr>
                <w:rFonts w:asciiTheme="majorBidi" w:hAnsiTheme="majorBidi" w:cstheme="majorBidi"/>
                <w:sz w:val="30"/>
                <w:szCs w:val="30"/>
                <w:cs/>
              </w:rPr>
              <w:t>ทุนที่ออกและชำระแล้ว</w:t>
            </w:r>
            <w:r w:rsidRPr="00C649C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65110" w14:textId="77777777" w:rsidR="00C649C2" w:rsidRPr="00C649C2" w:rsidRDefault="00C649C2" w:rsidP="00C649C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0BCE8" w14:textId="2903BD9A" w:rsidR="00C649C2" w:rsidRPr="00C649C2" w:rsidRDefault="00C649C2" w:rsidP="0046156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9C2">
              <w:rPr>
                <w:rFonts w:asciiTheme="majorBidi" w:hAnsiTheme="majorBidi" w:cstheme="majorBidi"/>
                <w:sz w:val="30"/>
                <w:szCs w:val="30"/>
              </w:rPr>
              <w:t xml:space="preserve">227,500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C1846" w14:textId="77777777" w:rsidR="00C649C2" w:rsidRPr="00C649C2" w:rsidRDefault="00C649C2" w:rsidP="0046156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C2959" w14:textId="1B8AF550" w:rsidR="00C649C2" w:rsidRPr="00C649C2" w:rsidRDefault="00C649C2" w:rsidP="00BE2001">
            <w:pPr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9C2">
              <w:rPr>
                <w:rFonts w:asciiTheme="majorBidi" w:hAnsiTheme="majorBidi" w:cstheme="majorBidi"/>
                <w:sz w:val="30"/>
                <w:szCs w:val="30"/>
              </w:rPr>
              <w:t xml:space="preserve">-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AEECF" w14:textId="77777777" w:rsidR="00C649C2" w:rsidRPr="00C649C2" w:rsidRDefault="00C649C2" w:rsidP="0046156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84CE0" w14:textId="150C7541" w:rsidR="00C649C2" w:rsidRPr="00C649C2" w:rsidRDefault="00C649C2" w:rsidP="0046156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9C2">
              <w:rPr>
                <w:rFonts w:asciiTheme="majorBidi" w:hAnsiTheme="majorBidi" w:cstheme="majorBidi"/>
                <w:sz w:val="30"/>
                <w:szCs w:val="30"/>
              </w:rPr>
              <w:t xml:space="preserve">227,500 </w:t>
            </w:r>
          </w:p>
        </w:tc>
      </w:tr>
      <w:tr w:rsidR="00167FA1" w:rsidRPr="00AD0433" w14:paraId="2639D47D" w14:textId="77777777" w:rsidTr="00457A93">
        <w:trPr>
          <w:trHeight w:val="43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515F0" w14:textId="77777777" w:rsidR="00C649C2" w:rsidRPr="00C649C2" w:rsidRDefault="00C649C2" w:rsidP="00C649C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649C2">
              <w:rPr>
                <w:rFonts w:asciiTheme="majorBidi" w:hAnsiTheme="majorBidi" w:cstheme="majorBidi"/>
                <w:sz w:val="30"/>
                <w:szCs w:val="30"/>
                <w:cs/>
              </w:rPr>
              <w:t>ส่วนเกินมูลค่าหุ้น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78B20" w14:textId="77777777" w:rsidR="00C649C2" w:rsidRPr="00C649C2" w:rsidRDefault="00C649C2" w:rsidP="00C649C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13D0A" w14:textId="689248B8" w:rsidR="00C649C2" w:rsidRPr="00C649C2" w:rsidRDefault="00C649C2" w:rsidP="0046156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9C2">
              <w:rPr>
                <w:rFonts w:asciiTheme="majorBidi" w:hAnsiTheme="majorBidi" w:cstheme="majorBidi"/>
                <w:sz w:val="30"/>
                <w:szCs w:val="30"/>
              </w:rPr>
              <w:t xml:space="preserve">733,463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F907C" w14:textId="77777777" w:rsidR="00C649C2" w:rsidRPr="00C649C2" w:rsidRDefault="00C649C2" w:rsidP="0046156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6B571" w14:textId="5C764FDD" w:rsidR="00C649C2" w:rsidRPr="00C649C2" w:rsidRDefault="00C649C2" w:rsidP="00BE2001">
            <w:pPr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9C2">
              <w:rPr>
                <w:rFonts w:asciiTheme="majorBidi" w:hAnsiTheme="majorBidi" w:cstheme="majorBidi"/>
                <w:sz w:val="30"/>
                <w:szCs w:val="30"/>
              </w:rPr>
              <w:t xml:space="preserve">-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BAC6E" w14:textId="77777777" w:rsidR="00C649C2" w:rsidRPr="00C649C2" w:rsidRDefault="00C649C2" w:rsidP="0046156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2E5E1" w14:textId="77044FF8" w:rsidR="00C649C2" w:rsidRPr="00C649C2" w:rsidRDefault="00C649C2" w:rsidP="0046156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9C2">
              <w:rPr>
                <w:rFonts w:asciiTheme="majorBidi" w:hAnsiTheme="majorBidi" w:cstheme="majorBidi"/>
                <w:sz w:val="30"/>
                <w:szCs w:val="30"/>
              </w:rPr>
              <w:t xml:space="preserve">733,463 </w:t>
            </w:r>
          </w:p>
        </w:tc>
      </w:tr>
      <w:tr w:rsidR="00167FA1" w:rsidRPr="00AD0433" w14:paraId="487DD355" w14:textId="77777777" w:rsidTr="00457A93">
        <w:trPr>
          <w:trHeight w:val="43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C62D8" w14:textId="245322B2" w:rsidR="00C649C2" w:rsidRPr="00C649C2" w:rsidRDefault="00C649C2" w:rsidP="00C649C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649C2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ผลต่างจากการรวมธุรกิจภายใต้การควบคุม</w:t>
            </w:r>
            <w:r w:rsidR="0070633B" w:rsidRPr="00AD0433">
              <w:rPr>
                <w:rFonts w:asciiTheme="majorBidi" w:hAnsiTheme="majorBidi" w:cstheme="majorBidi"/>
                <w:sz w:val="30"/>
                <w:szCs w:val="30"/>
              </w:rPr>
              <w:t xml:space="preserve">         </w:t>
            </w:r>
            <w:r w:rsidR="0070633B" w:rsidRPr="00AD0433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C649C2">
              <w:rPr>
                <w:rFonts w:asciiTheme="majorBidi" w:hAnsiTheme="majorBidi" w:cstheme="majorBidi"/>
                <w:sz w:val="30"/>
                <w:szCs w:val="30"/>
                <w:cs/>
              </w:rPr>
              <w:t>เดียวกัน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8EA4A" w14:textId="77777777" w:rsidR="00C649C2" w:rsidRPr="00C649C2" w:rsidRDefault="00C649C2" w:rsidP="00C649C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0C8FD" w14:textId="02F2859C" w:rsidR="00C649C2" w:rsidRPr="00C649C2" w:rsidRDefault="00C649C2" w:rsidP="0046156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9C2">
              <w:rPr>
                <w:rFonts w:asciiTheme="majorBidi" w:hAnsiTheme="majorBidi" w:cstheme="majorBidi"/>
                <w:sz w:val="30"/>
                <w:szCs w:val="30"/>
              </w:rPr>
              <w:t>(11,539)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B5CE9" w14:textId="77777777" w:rsidR="00C649C2" w:rsidRPr="00C649C2" w:rsidRDefault="00C649C2" w:rsidP="0046156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85006" w14:textId="16817657" w:rsidR="00C649C2" w:rsidRPr="00C649C2" w:rsidRDefault="00C649C2" w:rsidP="00BE2001">
            <w:pPr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9C2">
              <w:rPr>
                <w:rFonts w:asciiTheme="majorBidi" w:hAnsiTheme="majorBidi" w:cstheme="majorBidi"/>
                <w:sz w:val="30"/>
                <w:szCs w:val="30"/>
              </w:rPr>
              <w:t xml:space="preserve">-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30045" w14:textId="77777777" w:rsidR="00C649C2" w:rsidRPr="00C649C2" w:rsidRDefault="00C649C2" w:rsidP="0046156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E4E47" w14:textId="68647D32" w:rsidR="00C649C2" w:rsidRPr="00C649C2" w:rsidRDefault="00C649C2" w:rsidP="0046156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9C2">
              <w:rPr>
                <w:rFonts w:asciiTheme="majorBidi" w:hAnsiTheme="majorBidi" w:cstheme="majorBidi"/>
                <w:sz w:val="30"/>
                <w:szCs w:val="30"/>
              </w:rPr>
              <w:t>(11,539)</w:t>
            </w:r>
          </w:p>
        </w:tc>
      </w:tr>
      <w:tr w:rsidR="00167FA1" w:rsidRPr="00AD0433" w14:paraId="7F9BF61D" w14:textId="77777777" w:rsidTr="00457A93">
        <w:trPr>
          <w:trHeight w:val="43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1400B" w14:textId="77777777" w:rsidR="00C649C2" w:rsidRPr="00C649C2" w:rsidRDefault="00C649C2" w:rsidP="00C649C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649C2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C649C2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C649C2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ขาดทุน) สะสม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2A981" w14:textId="77777777" w:rsidR="00C649C2" w:rsidRPr="00C649C2" w:rsidRDefault="00C649C2" w:rsidP="00C649C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DACF5" w14:textId="3E9D9D83" w:rsidR="00C649C2" w:rsidRPr="00C649C2" w:rsidRDefault="00C649C2" w:rsidP="0046156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0E67B" w14:textId="77777777" w:rsidR="00C649C2" w:rsidRPr="00C649C2" w:rsidRDefault="00C649C2" w:rsidP="0046156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6CE5B" w14:textId="53EA3521" w:rsidR="00C649C2" w:rsidRPr="00C649C2" w:rsidRDefault="00C649C2" w:rsidP="00BE2001">
            <w:pPr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75273" w14:textId="77777777" w:rsidR="00C649C2" w:rsidRPr="00C649C2" w:rsidRDefault="00C649C2" w:rsidP="0046156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2D401" w14:textId="77777777" w:rsidR="00C649C2" w:rsidRPr="00C649C2" w:rsidRDefault="00C649C2" w:rsidP="0046156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67FA1" w:rsidRPr="00AD0433" w14:paraId="3802DC6D" w14:textId="77777777" w:rsidTr="00457A93">
        <w:trPr>
          <w:trHeight w:val="430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DA8E1" w14:textId="77777777" w:rsidR="00C649C2" w:rsidRPr="00C649C2" w:rsidRDefault="00C649C2" w:rsidP="00C649C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47A68" w14:textId="77777777" w:rsidR="00C649C2" w:rsidRPr="00C649C2" w:rsidRDefault="00C649C2" w:rsidP="00C649C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649C2">
              <w:rPr>
                <w:rFonts w:asciiTheme="majorBidi" w:hAnsiTheme="majorBidi" w:cstheme="majorBidi"/>
                <w:sz w:val="30"/>
                <w:szCs w:val="30"/>
                <w:cs/>
              </w:rPr>
              <w:t>จัดสรรแล้ว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8CA3D" w14:textId="77777777" w:rsidR="00C649C2" w:rsidRPr="00C649C2" w:rsidRDefault="00C649C2" w:rsidP="00C649C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35390" w14:textId="77777777" w:rsidR="00C649C2" w:rsidRPr="00C649C2" w:rsidRDefault="00C649C2" w:rsidP="0046156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98723" w14:textId="77777777" w:rsidR="00C649C2" w:rsidRPr="00C649C2" w:rsidRDefault="00C649C2" w:rsidP="0046156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24306" w14:textId="77777777" w:rsidR="00C649C2" w:rsidRPr="00C649C2" w:rsidRDefault="00C649C2" w:rsidP="00BE2001">
            <w:pPr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21A04" w14:textId="77777777" w:rsidR="00C649C2" w:rsidRPr="00C649C2" w:rsidRDefault="00C649C2" w:rsidP="0046156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CE751" w14:textId="77777777" w:rsidR="00C649C2" w:rsidRPr="00C649C2" w:rsidRDefault="00C649C2" w:rsidP="0046156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67FA1" w:rsidRPr="00AD0433" w14:paraId="71B5EAC3" w14:textId="77777777" w:rsidTr="00457A93">
        <w:trPr>
          <w:trHeight w:val="430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F1ECF" w14:textId="77777777" w:rsidR="00C649C2" w:rsidRPr="00C649C2" w:rsidRDefault="00C649C2" w:rsidP="00C649C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DC38B" w14:textId="77777777" w:rsidR="00C649C2" w:rsidRPr="00C649C2" w:rsidRDefault="00C649C2" w:rsidP="00C649C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649C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C649C2">
              <w:rPr>
                <w:rFonts w:asciiTheme="majorBidi" w:hAnsiTheme="majorBidi" w:cstheme="majorBidi"/>
                <w:sz w:val="30"/>
                <w:szCs w:val="30"/>
                <w:cs/>
              </w:rPr>
              <w:t>ทุนสำรองตามกฎหมาย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364E4" w14:textId="77777777" w:rsidR="00C649C2" w:rsidRPr="00C649C2" w:rsidRDefault="00C649C2" w:rsidP="00C649C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25DE9" w14:textId="3FB08734" w:rsidR="00C649C2" w:rsidRPr="00C649C2" w:rsidRDefault="00C649C2" w:rsidP="0046156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9C2">
              <w:rPr>
                <w:rFonts w:asciiTheme="majorBidi" w:hAnsiTheme="majorBidi" w:cstheme="majorBidi"/>
                <w:sz w:val="30"/>
                <w:szCs w:val="30"/>
              </w:rPr>
              <w:t xml:space="preserve">3,862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9A0BD" w14:textId="77777777" w:rsidR="00C649C2" w:rsidRPr="00C649C2" w:rsidRDefault="00C649C2" w:rsidP="0046156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85E7B" w14:textId="3D9918B7" w:rsidR="00C649C2" w:rsidRPr="00C649C2" w:rsidRDefault="00C649C2" w:rsidP="00BE2001">
            <w:pPr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9C2">
              <w:rPr>
                <w:rFonts w:asciiTheme="majorBidi" w:hAnsiTheme="majorBidi" w:cstheme="majorBidi"/>
                <w:sz w:val="30"/>
                <w:szCs w:val="30"/>
              </w:rPr>
              <w:t xml:space="preserve">-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D7D23" w14:textId="77777777" w:rsidR="00C649C2" w:rsidRPr="00C649C2" w:rsidRDefault="00C649C2" w:rsidP="0046156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66323" w14:textId="101B779C" w:rsidR="00C649C2" w:rsidRPr="00C649C2" w:rsidRDefault="00C649C2" w:rsidP="0046156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9C2">
              <w:rPr>
                <w:rFonts w:asciiTheme="majorBidi" w:hAnsiTheme="majorBidi" w:cstheme="majorBidi"/>
                <w:sz w:val="30"/>
                <w:szCs w:val="30"/>
              </w:rPr>
              <w:t xml:space="preserve">3,862 </w:t>
            </w:r>
          </w:p>
        </w:tc>
      </w:tr>
      <w:tr w:rsidR="00167FA1" w:rsidRPr="00AD0433" w14:paraId="50FB7B9A" w14:textId="77777777" w:rsidTr="00457A93">
        <w:trPr>
          <w:trHeight w:val="430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C2BC1" w14:textId="77777777" w:rsidR="00C649C2" w:rsidRPr="00C649C2" w:rsidRDefault="00C649C2" w:rsidP="00C649C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78120" w14:textId="6B4530B7" w:rsidR="00C649C2" w:rsidRPr="00C649C2" w:rsidRDefault="006A6240" w:rsidP="00C649C2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ขาดทุนสะสม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185C2" w14:textId="77777777" w:rsidR="00C649C2" w:rsidRPr="00C649C2" w:rsidRDefault="00C649C2" w:rsidP="00C649C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C55B35" w14:textId="02E67873" w:rsidR="00C649C2" w:rsidRPr="00C649C2" w:rsidRDefault="00C649C2" w:rsidP="0046156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9C2">
              <w:rPr>
                <w:rFonts w:asciiTheme="majorBidi" w:hAnsiTheme="majorBidi" w:cstheme="majorBidi"/>
                <w:sz w:val="30"/>
                <w:szCs w:val="30"/>
              </w:rPr>
              <w:t>(11,261)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90AA6" w14:textId="77777777" w:rsidR="00C649C2" w:rsidRPr="00C649C2" w:rsidRDefault="00C649C2" w:rsidP="0046156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A48A9" w14:textId="7C06AA83" w:rsidR="00C649C2" w:rsidRPr="00C649C2" w:rsidRDefault="00C649C2" w:rsidP="00BE2001">
            <w:pPr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9C2">
              <w:rPr>
                <w:rFonts w:asciiTheme="majorBidi" w:hAnsiTheme="majorBidi" w:cstheme="majorBidi"/>
                <w:sz w:val="30"/>
                <w:szCs w:val="30"/>
              </w:rPr>
              <w:t xml:space="preserve">-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26ABE" w14:textId="77777777" w:rsidR="00C649C2" w:rsidRPr="00C649C2" w:rsidRDefault="00C649C2" w:rsidP="0046156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35AB5B" w14:textId="7A5DB546" w:rsidR="00C649C2" w:rsidRPr="00C649C2" w:rsidRDefault="00C649C2" w:rsidP="0046156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9C2">
              <w:rPr>
                <w:rFonts w:asciiTheme="majorBidi" w:hAnsiTheme="majorBidi" w:cstheme="majorBidi"/>
                <w:sz w:val="30"/>
                <w:szCs w:val="30"/>
              </w:rPr>
              <w:t>(11,261)</w:t>
            </w:r>
          </w:p>
        </w:tc>
      </w:tr>
      <w:tr w:rsidR="00167FA1" w:rsidRPr="00AD0433" w14:paraId="3060FD36" w14:textId="77777777" w:rsidTr="00457A93">
        <w:trPr>
          <w:trHeight w:val="44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1AFF7" w14:textId="77777777" w:rsidR="00C649C2" w:rsidRPr="00C649C2" w:rsidRDefault="00C649C2" w:rsidP="00C649C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9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รวมส่วนของผู้ถือหุ้นของบริษัท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87B95" w14:textId="77777777" w:rsidR="00C649C2" w:rsidRPr="00C649C2" w:rsidRDefault="00C649C2" w:rsidP="00C649C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9EFB3" w14:textId="3FC97E36" w:rsidR="00C649C2" w:rsidRPr="00C649C2" w:rsidRDefault="00C649C2" w:rsidP="0046156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9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942,025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D876F" w14:textId="77777777" w:rsidR="00C649C2" w:rsidRPr="00C649C2" w:rsidRDefault="00C649C2" w:rsidP="0046156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18C43" w14:textId="301578B0" w:rsidR="00C649C2" w:rsidRPr="00C649C2" w:rsidRDefault="00C649C2" w:rsidP="00BE2001">
            <w:pPr>
              <w:ind w:right="2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9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-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E9F23" w14:textId="77777777" w:rsidR="00C649C2" w:rsidRPr="00C649C2" w:rsidRDefault="00C649C2" w:rsidP="0046156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BCF6B" w14:textId="43AD4892" w:rsidR="00C649C2" w:rsidRPr="00C649C2" w:rsidRDefault="00C649C2" w:rsidP="0046156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9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942,025 </w:t>
            </w:r>
          </w:p>
        </w:tc>
      </w:tr>
      <w:tr w:rsidR="00167FA1" w:rsidRPr="00AD0433" w14:paraId="3D0D33BD" w14:textId="77777777" w:rsidTr="00457A93">
        <w:trPr>
          <w:trHeight w:val="43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EC315" w14:textId="36376A1F" w:rsidR="00C649C2" w:rsidRPr="00C649C2" w:rsidRDefault="00C649C2" w:rsidP="00C649C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649C2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ส่วนของผู้ถือหุ้นของบริษัทอื่นในกลุ่มก่อน</w:t>
            </w:r>
            <w:r w:rsidR="0070633B" w:rsidRPr="00AD0433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C649C2">
              <w:rPr>
                <w:rFonts w:asciiTheme="majorBidi" w:hAnsiTheme="majorBidi" w:cstheme="majorBidi"/>
                <w:sz w:val="30"/>
                <w:szCs w:val="30"/>
                <w:cs/>
              </w:rPr>
              <w:t>การจัดโครงสร้างธุรกิจ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EB486" w14:textId="77777777" w:rsidR="00C649C2" w:rsidRPr="00C649C2" w:rsidRDefault="00C649C2" w:rsidP="00C649C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065D9" w14:textId="6579B9A2" w:rsidR="00C649C2" w:rsidRPr="00C649C2" w:rsidRDefault="00C649C2" w:rsidP="00BE2001">
            <w:pPr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9C2">
              <w:rPr>
                <w:rFonts w:asciiTheme="majorBidi" w:hAnsiTheme="majorBidi" w:cstheme="majorBidi"/>
                <w:sz w:val="30"/>
                <w:szCs w:val="30"/>
              </w:rPr>
              <w:t xml:space="preserve">-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0289F" w14:textId="77777777" w:rsidR="00C649C2" w:rsidRPr="00C649C2" w:rsidRDefault="00C649C2" w:rsidP="0046156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34017" w14:textId="02EA86C7" w:rsidR="00C649C2" w:rsidRPr="00C649C2" w:rsidRDefault="00C649C2" w:rsidP="0046156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9C2">
              <w:rPr>
                <w:rFonts w:asciiTheme="majorBidi" w:hAnsiTheme="majorBidi" w:cstheme="majorBidi"/>
                <w:sz w:val="30"/>
                <w:szCs w:val="30"/>
              </w:rPr>
              <w:t xml:space="preserve">107,546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E9483" w14:textId="77777777" w:rsidR="00C649C2" w:rsidRPr="00C649C2" w:rsidRDefault="00C649C2" w:rsidP="0046156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43DA1" w14:textId="051856CE" w:rsidR="00C649C2" w:rsidRPr="00C649C2" w:rsidRDefault="00C649C2" w:rsidP="0046156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49C2">
              <w:rPr>
                <w:rFonts w:asciiTheme="majorBidi" w:hAnsiTheme="majorBidi" w:cstheme="majorBidi"/>
                <w:sz w:val="30"/>
                <w:szCs w:val="30"/>
              </w:rPr>
              <w:t xml:space="preserve">107,546 </w:t>
            </w:r>
          </w:p>
        </w:tc>
      </w:tr>
      <w:tr w:rsidR="00167FA1" w:rsidRPr="00AD0433" w14:paraId="4EFC899C" w14:textId="77777777" w:rsidTr="00457A93">
        <w:trPr>
          <w:trHeight w:val="44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660CF" w14:textId="77777777" w:rsidR="00C649C2" w:rsidRPr="00C649C2" w:rsidRDefault="00C649C2" w:rsidP="00C649C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9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รวมส่วนของผู้ถือหุ้น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CA8A2" w14:textId="77777777" w:rsidR="00C649C2" w:rsidRPr="00C649C2" w:rsidRDefault="00C649C2" w:rsidP="00C649C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BE3AF8" w14:textId="1C2A66F8" w:rsidR="00C649C2" w:rsidRPr="00C649C2" w:rsidRDefault="00C649C2" w:rsidP="0046156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9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942,025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9407D" w14:textId="77777777" w:rsidR="00C649C2" w:rsidRPr="00C649C2" w:rsidRDefault="00C649C2" w:rsidP="0046156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5BFA1E" w14:textId="33FEEF2F" w:rsidR="00C649C2" w:rsidRPr="00C649C2" w:rsidRDefault="00C649C2" w:rsidP="0046156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9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107,546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70A4C" w14:textId="77777777" w:rsidR="00C649C2" w:rsidRPr="00C649C2" w:rsidRDefault="00C649C2" w:rsidP="0046156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72BE54" w14:textId="062D98D2" w:rsidR="00C649C2" w:rsidRPr="00C649C2" w:rsidRDefault="00C649C2" w:rsidP="0046156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9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1,049,571 </w:t>
            </w:r>
          </w:p>
        </w:tc>
      </w:tr>
      <w:tr w:rsidR="00167FA1" w:rsidRPr="00AD0433" w14:paraId="2BD4D75B" w14:textId="77777777" w:rsidTr="00457A93">
        <w:trPr>
          <w:trHeight w:val="45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C91BE" w14:textId="77777777" w:rsidR="00C649C2" w:rsidRPr="00C649C2" w:rsidRDefault="00C649C2" w:rsidP="00C649C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9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รวมหนี้สินและส่วนของผู้ถือหุ้น</w:t>
            </w:r>
            <w:r w:rsidRPr="00C649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FE20B" w14:textId="77777777" w:rsidR="00C649C2" w:rsidRPr="00C649C2" w:rsidRDefault="00C649C2" w:rsidP="00C649C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5F866E" w14:textId="2C16F2DD" w:rsidR="00C649C2" w:rsidRPr="00C649C2" w:rsidRDefault="00C649C2" w:rsidP="0046156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9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1,222,39</w:t>
            </w:r>
            <w:r w:rsidR="006606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C649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4F9EA" w14:textId="77777777" w:rsidR="00C649C2" w:rsidRPr="00C649C2" w:rsidRDefault="00C649C2" w:rsidP="0046156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E43237" w14:textId="45394CC3" w:rsidR="00C649C2" w:rsidRPr="00C649C2" w:rsidRDefault="00C649C2" w:rsidP="0046156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9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144,116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74843" w14:textId="77777777" w:rsidR="00C649C2" w:rsidRPr="00C649C2" w:rsidRDefault="00C649C2" w:rsidP="0046156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4C1BD7" w14:textId="2CE4A1D2" w:rsidR="00C649C2" w:rsidRPr="00C649C2" w:rsidRDefault="00C649C2" w:rsidP="0046156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9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1,366,512 </w:t>
            </w:r>
          </w:p>
        </w:tc>
      </w:tr>
    </w:tbl>
    <w:p w14:paraId="39179E4B" w14:textId="5A206FE5" w:rsidR="00605769" w:rsidRDefault="00605769">
      <w:pPr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4846" w:type="pct"/>
        <w:tblInd w:w="450" w:type="dxa"/>
        <w:tblLayout w:type="fixed"/>
        <w:tblLook w:val="04A0" w:firstRow="1" w:lastRow="0" w:firstColumn="1" w:lastColumn="0" w:noHBand="0" w:noVBand="1"/>
      </w:tblPr>
      <w:tblGrid>
        <w:gridCol w:w="3864"/>
        <w:gridCol w:w="271"/>
        <w:gridCol w:w="1531"/>
        <w:gridCol w:w="271"/>
        <w:gridCol w:w="1529"/>
        <w:gridCol w:w="271"/>
        <w:gridCol w:w="1352"/>
      </w:tblGrid>
      <w:tr w:rsidR="00451A7F" w:rsidRPr="00AD0433" w14:paraId="6E4BD4B1" w14:textId="77777777" w:rsidTr="00A41D0C">
        <w:trPr>
          <w:trHeight w:val="257"/>
          <w:tblHeader/>
        </w:trPr>
        <w:tc>
          <w:tcPr>
            <w:tcW w:w="2126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BABEF" w14:textId="30C46BE7" w:rsidR="00451A7F" w:rsidRPr="00AD0433" w:rsidRDefault="00451A7F" w:rsidP="002D7C8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งบกำไรขาดทุนเบ็ดเสร็จสำหรับงวดสามเดือน</w:t>
            </w:r>
            <w:r w:rsidR="00AE1C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AD04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AD04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AD04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กันยายน </w:t>
            </w:r>
            <w:r w:rsidRPr="00AD04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49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FE636" w14:textId="77777777" w:rsidR="00451A7F" w:rsidRPr="00AD0433" w:rsidRDefault="00451A7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2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F7F28" w14:textId="77777777" w:rsidR="00451A7F" w:rsidRPr="00AD0433" w:rsidRDefault="00451A7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ที่รายงานไว้เดิม</w:t>
            </w:r>
          </w:p>
        </w:tc>
        <w:tc>
          <w:tcPr>
            <w:tcW w:w="149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DFDB2" w14:textId="77777777" w:rsidR="00451A7F" w:rsidRPr="00AD0433" w:rsidRDefault="00451A7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A592D" w14:textId="47FBDD1B" w:rsidR="00451A7F" w:rsidRPr="00AD0433" w:rsidRDefault="00451A7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BE013" w14:textId="77777777" w:rsidR="00451A7F" w:rsidRPr="00AD0433" w:rsidRDefault="00451A7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4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012BE" w14:textId="77777777" w:rsidR="00451A7F" w:rsidRPr="00AD0433" w:rsidRDefault="00451A7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ปรับปรุงใหม่</w:t>
            </w:r>
          </w:p>
        </w:tc>
      </w:tr>
      <w:tr w:rsidR="00451A7F" w:rsidRPr="00AD0433" w14:paraId="0809F265" w14:textId="77777777" w:rsidTr="00A41D0C">
        <w:trPr>
          <w:trHeight w:val="256"/>
          <w:tblHeader/>
        </w:trPr>
        <w:tc>
          <w:tcPr>
            <w:tcW w:w="2126" w:type="pct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CE9EFD" w14:textId="77777777" w:rsidR="00451A7F" w:rsidRPr="00AD0433" w:rsidRDefault="00451A7F" w:rsidP="002D7C8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9" w:type="pct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B6349E" w14:textId="77777777" w:rsidR="00451A7F" w:rsidRPr="00AD0433" w:rsidRDefault="00451A7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2" w:type="pct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0D49AC" w14:textId="77777777" w:rsidR="00451A7F" w:rsidRPr="00AD0433" w:rsidRDefault="00451A7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" w:type="pct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D00EC5" w14:textId="77777777" w:rsidR="00451A7F" w:rsidRPr="00AD0433" w:rsidRDefault="00451A7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D379C1" w14:textId="4A1B9933" w:rsidR="00451A7F" w:rsidRPr="00AD0433" w:rsidRDefault="00451A7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149" w:type="pct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F2A0F4" w14:textId="77777777" w:rsidR="00451A7F" w:rsidRPr="00AD0433" w:rsidRDefault="00451A7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4" w:type="pct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158130" w14:textId="77777777" w:rsidR="00451A7F" w:rsidRPr="00AD0433" w:rsidRDefault="00451A7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62074" w:rsidRPr="00AD0433" w14:paraId="100E20AB" w14:textId="77777777" w:rsidTr="00A23E48">
        <w:trPr>
          <w:trHeight w:val="410"/>
          <w:tblHeader/>
        </w:trPr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B8A0D" w14:textId="77777777" w:rsidR="00662074" w:rsidRPr="00AD0433" w:rsidRDefault="0066207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C0964" w14:textId="77777777" w:rsidR="00662074" w:rsidRPr="00AD0433" w:rsidRDefault="0066207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0EDC3" w14:textId="77777777" w:rsidR="00662074" w:rsidRPr="00AD0433" w:rsidRDefault="0066207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D043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A23E48" w:rsidRPr="00AD0433" w14:paraId="3FFAD864" w14:textId="77777777" w:rsidTr="00A23E48">
        <w:trPr>
          <w:trHeight w:val="410"/>
        </w:trPr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7F6E6" w14:textId="77777777" w:rsidR="00662074" w:rsidRPr="00AD0433" w:rsidRDefault="0066207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</w:t>
            </w:r>
            <w:r w:rsidRPr="00AD0433">
              <w:rPr>
                <w:rFonts w:asciiTheme="majorBidi" w:hAnsiTheme="majorBidi" w:cstheme="majorBidi"/>
                <w:b/>
                <w:bCs/>
                <w:i/>
                <w:iCs/>
                <w:color w:val="FF0000"/>
                <w:sz w:val="30"/>
                <w:szCs w:val="30"/>
              </w:rPr>
              <w:t xml:space="preserve"> 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78091" w14:textId="77777777" w:rsidR="00662074" w:rsidRPr="00AD0433" w:rsidRDefault="0066207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BF830" w14:textId="77777777" w:rsidR="00662074" w:rsidRPr="00AD0433" w:rsidRDefault="0066207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D4E83" w14:textId="77777777" w:rsidR="00662074" w:rsidRPr="00AD0433" w:rsidRDefault="0066207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9C1D7" w14:textId="77777777" w:rsidR="00662074" w:rsidRPr="00AD0433" w:rsidRDefault="0066207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E5588" w14:textId="77777777" w:rsidR="00662074" w:rsidRPr="00AD0433" w:rsidRDefault="0066207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42923" w14:textId="77777777" w:rsidR="00662074" w:rsidRPr="00AD0433" w:rsidRDefault="0066207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23E48" w:rsidRPr="00AD0433" w14:paraId="18811F36" w14:textId="77777777" w:rsidTr="00A23E48">
        <w:trPr>
          <w:trHeight w:val="410"/>
        </w:trPr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C4268" w14:textId="77777777" w:rsidR="00662074" w:rsidRPr="00AD0433" w:rsidRDefault="0066207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C4D99" w14:textId="77777777" w:rsidR="00662074" w:rsidRPr="00AD0433" w:rsidRDefault="0066207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9BACD" w14:textId="73A38A5A" w:rsidR="00662074" w:rsidRPr="00AD0433" w:rsidRDefault="00662074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 xml:space="preserve">104,834 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02A9B" w14:textId="77777777" w:rsidR="00662074" w:rsidRPr="00AD0433" w:rsidRDefault="00662074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F57F3" w14:textId="09C9385F" w:rsidR="00662074" w:rsidRPr="00AD0433" w:rsidRDefault="00662074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 xml:space="preserve">69 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DBE5F" w14:textId="77777777" w:rsidR="00662074" w:rsidRPr="00AD0433" w:rsidRDefault="00662074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D2C17" w14:textId="4168C6CE" w:rsidR="00662074" w:rsidRPr="00AD0433" w:rsidRDefault="00662074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 xml:space="preserve">104,903 </w:t>
            </w:r>
          </w:p>
        </w:tc>
      </w:tr>
      <w:tr w:rsidR="00A23E48" w:rsidRPr="00AD0433" w14:paraId="05265889" w14:textId="77777777" w:rsidTr="00A23E48">
        <w:trPr>
          <w:trHeight w:val="410"/>
        </w:trPr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71E94" w14:textId="77777777" w:rsidR="00662074" w:rsidRPr="00AD0433" w:rsidRDefault="0066207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CE3F0" w14:textId="77777777" w:rsidR="00662074" w:rsidRPr="00AD0433" w:rsidRDefault="0066207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155AA" w14:textId="5A8286C9" w:rsidR="00662074" w:rsidRPr="00AD0433" w:rsidRDefault="00662074" w:rsidP="00BE2001">
            <w:pPr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 xml:space="preserve">-   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02EAD" w14:textId="77777777" w:rsidR="00662074" w:rsidRPr="00AD0433" w:rsidRDefault="00662074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B8D79" w14:textId="773AD9B2" w:rsidR="00662074" w:rsidRPr="00AD0433" w:rsidRDefault="00662074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 xml:space="preserve">2,777 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F20A3" w14:textId="77777777" w:rsidR="00662074" w:rsidRPr="00AD0433" w:rsidRDefault="00662074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40A91" w14:textId="23BDF70E" w:rsidR="00662074" w:rsidRPr="00AD0433" w:rsidRDefault="00662074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 xml:space="preserve">2,777 </w:t>
            </w:r>
          </w:p>
        </w:tc>
      </w:tr>
      <w:tr w:rsidR="00A23E48" w:rsidRPr="00AD0433" w14:paraId="470C0C78" w14:textId="77777777" w:rsidTr="00A23E48">
        <w:trPr>
          <w:trHeight w:val="410"/>
        </w:trPr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F3CFD" w14:textId="77777777" w:rsidR="00662074" w:rsidRPr="00AD0433" w:rsidRDefault="0066207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378BE" w14:textId="77777777" w:rsidR="00662074" w:rsidRPr="00AD0433" w:rsidRDefault="0066207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C1220" w14:textId="32D5F1E6" w:rsidR="00662074" w:rsidRPr="00AD0433" w:rsidRDefault="00662074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 xml:space="preserve">1,441 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02E30" w14:textId="77777777" w:rsidR="00662074" w:rsidRPr="00AD0433" w:rsidRDefault="00662074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8DC1A" w14:textId="6281358B" w:rsidR="00662074" w:rsidRPr="00AD0433" w:rsidRDefault="00662074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(1,386)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0A43E" w14:textId="77777777" w:rsidR="00662074" w:rsidRPr="00AD0433" w:rsidRDefault="00662074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9AD5A" w14:textId="571A53AF" w:rsidR="00662074" w:rsidRPr="00AD0433" w:rsidRDefault="00662074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 xml:space="preserve">55 </w:t>
            </w:r>
          </w:p>
        </w:tc>
      </w:tr>
      <w:tr w:rsidR="00A23E48" w:rsidRPr="00AD0433" w14:paraId="5529FBFB" w14:textId="77777777" w:rsidTr="00A23E48">
        <w:trPr>
          <w:trHeight w:val="410"/>
        </w:trPr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728F8" w14:textId="77777777" w:rsidR="00662074" w:rsidRPr="00AD0433" w:rsidRDefault="0066207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B6F9D" w14:textId="77777777" w:rsidR="00662074" w:rsidRPr="00AD0433" w:rsidRDefault="0066207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F59261" w14:textId="47975572" w:rsidR="00662074" w:rsidRPr="00AD0433" w:rsidRDefault="00662074" w:rsidP="002D7C8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106,275 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D83DA" w14:textId="77777777" w:rsidR="00662074" w:rsidRPr="00AD0433" w:rsidRDefault="00662074" w:rsidP="002D7C8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B8429F" w14:textId="4668B83D" w:rsidR="00662074" w:rsidRPr="00AD0433" w:rsidRDefault="00662074" w:rsidP="002D7C8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1,460 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0B47D" w14:textId="77777777" w:rsidR="00662074" w:rsidRPr="00AD0433" w:rsidRDefault="00662074" w:rsidP="002D7C8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78FA5F" w14:textId="0294A7B8" w:rsidR="00662074" w:rsidRPr="00AD0433" w:rsidRDefault="00662074" w:rsidP="002D7C8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107,735 </w:t>
            </w:r>
          </w:p>
        </w:tc>
      </w:tr>
      <w:tr w:rsidR="00A23E48" w:rsidRPr="00AD0433" w14:paraId="2F251ADF" w14:textId="77777777" w:rsidTr="00A23E48">
        <w:trPr>
          <w:trHeight w:val="110"/>
        </w:trPr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4B48F" w14:textId="6318BE68" w:rsidR="00FB5EF5" w:rsidRPr="00AD0433" w:rsidRDefault="0060576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FACC4" w14:textId="77777777" w:rsidR="00662074" w:rsidRPr="00AD0433" w:rsidRDefault="0066207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39460" w14:textId="77777777" w:rsidR="00662074" w:rsidRPr="00AD0433" w:rsidRDefault="00662074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FF10D" w14:textId="77777777" w:rsidR="00662074" w:rsidRPr="00AD0433" w:rsidRDefault="00662074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F792E" w14:textId="77777777" w:rsidR="00662074" w:rsidRPr="00AD0433" w:rsidRDefault="00662074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8C47C" w14:textId="77777777" w:rsidR="00662074" w:rsidRPr="00AD0433" w:rsidRDefault="00662074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69CAB" w14:textId="77777777" w:rsidR="00662074" w:rsidRPr="00AD0433" w:rsidRDefault="00662074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23E48" w:rsidRPr="00AD0433" w14:paraId="53405A0E" w14:textId="77777777" w:rsidTr="00A23E48">
        <w:trPr>
          <w:trHeight w:val="410"/>
        </w:trPr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4B32E" w14:textId="77777777" w:rsidR="00662074" w:rsidRPr="00AD0433" w:rsidRDefault="0066207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AC135" w14:textId="77777777" w:rsidR="00662074" w:rsidRPr="00AD0433" w:rsidRDefault="0066207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2CB66" w14:textId="77777777" w:rsidR="00662074" w:rsidRPr="00AD0433" w:rsidRDefault="00662074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1C3ED" w14:textId="77777777" w:rsidR="00662074" w:rsidRPr="00AD0433" w:rsidRDefault="00662074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61398" w14:textId="77777777" w:rsidR="00662074" w:rsidRPr="00AD0433" w:rsidRDefault="00662074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A866A" w14:textId="77777777" w:rsidR="00662074" w:rsidRPr="00AD0433" w:rsidRDefault="00662074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33BF8" w14:textId="77777777" w:rsidR="00662074" w:rsidRPr="00AD0433" w:rsidRDefault="00662074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23E48" w:rsidRPr="00AD0433" w14:paraId="7B76000E" w14:textId="77777777" w:rsidTr="00A23E48">
        <w:trPr>
          <w:trHeight w:val="410"/>
        </w:trPr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BB76E" w14:textId="77777777" w:rsidR="00662074" w:rsidRPr="00AD0433" w:rsidRDefault="0066207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8E9D4" w14:textId="77777777" w:rsidR="00662074" w:rsidRPr="00AD0433" w:rsidRDefault="0066207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F2EF2" w14:textId="55931762" w:rsidR="00662074" w:rsidRPr="00AD0433" w:rsidRDefault="00662074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 xml:space="preserve">73,506 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8FE50" w14:textId="77777777" w:rsidR="00662074" w:rsidRPr="00AD0433" w:rsidRDefault="00662074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11B68" w14:textId="6BE2BB07" w:rsidR="00662074" w:rsidRPr="00AD0433" w:rsidRDefault="00662074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 xml:space="preserve">34 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51E2D" w14:textId="77777777" w:rsidR="00662074" w:rsidRPr="00AD0433" w:rsidRDefault="00662074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3836E" w14:textId="4F6AE644" w:rsidR="00662074" w:rsidRPr="00AD0433" w:rsidRDefault="00662074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 xml:space="preserve">73,540 </w:t>
            </w:r>
          </w:p>
        </w:tc>
      </w:tr>
      <w:tr w:rsidR="00A23E48" w:rsidRPr="00AD0433" w14:paraId="789CFEDB" w14:textId="77777777" w:rsidTr="00A23E48">
        <w:trPr>
          <w:trHeight w:val="410"/>
        </w:trPr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D04E8" w14:textId="77777777" w:rsidR="00662074" w:rsidRPr="00AD0433" w:rsidRDefault="0066207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220CF" w14:textId="77777777" w:rsidR="00662074" w:rsidRPr="00AD0433" w:rsidRDefault="0066207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167A8" w14:textId="2356A8A3" w:rsidR="00662074" w:rsidRPr="00AD0433" w:rsidRDefault="00662074" w:rsidP="00BE2001">
            <w:pPr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 xml:space="preserve">-   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29CA8" w14:textId="77777777" w:rsidR="00662074" w:rsidRPr="00AD0433" w:rsidRDefault="00662074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09FFD" w14:textId="538DA853" w:rsidR="00662074" w:rsidRPr="00AD0433" w:rsidRDefault="00662074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 xml:space="preserve">586 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68747" w14:textId="77777777" w:rsidR="00662074" w:rsidRPr="00AD0433" w:rsidRDefault="00662074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06485" w14:textId="47E0915C" w:rsidR="00662074" w:rsidRPr="00AD0433" w:rsidRDefault="00662074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 xml:space="preserve">586 </w:t>
            </w:r>
          </w:p>
        </w:tc>
      </w:tr>
      <w:tr w:rsidR="00A23E48" w:rsidRPr="00AD0433" w14:paraId="3147B8E1" w14:textId="77777777" w:rsidTr="00A23E48">
        <w:trPr>
          <w:trHeight w:val="410"/>
        </w:trPr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A0EC5" w14:textId="77777777" w:rsidR="00662074" w:rsidRPr="00AD0433" w:rsidRDefault="0066207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5751B" w14:textId="77777777" w:rsidR="00662074" w:rsidRPr="00AD0433" w:rsidRDefault="0066207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A68F8" w14:textId="6A912182" w:rsidR="00662074" w:rsidRPr="00AD0433" w:rsidRDefault="00662074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 xml:space="preserve">16,225 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9DBF7" w14:textId="77777777" w:rsidR="00662074" w:rsidRPr="00AD0433" w:rsidRDefault="00662074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885E6" w14:textId="6B1888BB" w:rsidR="00662074" w:rsidRPr="00AD0433" w:rsidRDefault="00662074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(47)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58313" w14:textId="77777777" w:rsidR="00662074" w:rsidRPr="00AD0433" w:rsidRDefault="00662074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2446C" w14:textId="4D359386" w:rsidR="00662074" w:rsidRPr="00AD0433" w:rsidRDefault="00662074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 xml:space="preserve">16,178 </w:t>
            </w:r>
          </w:p>
        </w:tc>
      </w:tr>
      <w:tr w:rsidR="00A23E48" w:rsidRPr="00AD0433" w14:paraId="27F970B2" w14:textId="77777777" w:rsidTr="00A23E48">
        <w:trPr>
          <w:trHeight w:val="410"/>
        </w:trPr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C5AD1" w14:textId="77777777" w:rsidR="00662074" w:rsidRPr="00AD0433" w:rsidRDefault="0066207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4DDEA" w14:textId="77777777" w:rsidR="00662074" w:rsidRPr="00AD0433" w:rsidRDefault="0066207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2399D" w14:textId="5E903119" w:rsidR="00662074" w:rsidRPr="00AD0433" w:rsidRDefault="00662074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 xml:space="preserve">21,378 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9338C" w14:textId="77777777" w:rsidR="00662074" w:rsidRPr="00AD0433" w:rsidRDefault="00662074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B50D6" w14:textId="21631207" w:rsidR="00662074" w:rsidRPr="00AD0433" w:rsidRDefault="00662074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 xml:space="preserve">1,190 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8E674" w14:textId="77777777" w:rsidR="00662074" w:rsidRPr="00AD0433" w:rsidRDefault="00662074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3DB946" w14:textId="6DD112FD" w:rsidR="00662074" w:rsidRPr="00AD0433" w:rsidRDefault="00662074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 xml:space="preserve">22,568 </w:t>
            </w:r>
          </w:p>
        </w:tc>
      </w:tr>
      <w:tr w:rsidR="00A23E48" w:rsidRPr="00AD0433" w14:paraId="39CBBE17" w14:textId="77777777" w:rsidTr="00A23E48">
        <w:trPr>
          <w:trHeight w:val="410"/>
        </w:trPr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53455" w14:textId="77777777" w:rsidR="00662074" w:rsidRPr="00AD0433" w:rsidRDefault="0066207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56848" w14:textId="77777777" w:rsidR="00662074" w:rsidRPr="00AD0433" w:rsidRDefault="0066207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CE9655" w14:textId="1E2A9DFE" w:rsidR="00662074" w:rsidRPr="00AD0433" w:rsidRDefault="00662074" w:rsidP="002D7C8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111,109 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9FE3D" w14:textId="77777777" w:rsidR="00662074" w:rsidRPr="00AD0433" w:rsidRDefault="00662074" w:rsidP="002D7C8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4B4F50" w14:textId="706100A7" w:rsidR="00662074" w:rsidRPr="00AD0433" w:rsidRDefault="00662074" w:rsidP="002D7C8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1,763 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E9225" w14:textId="77777777" w:rsidR="00662074" w:rsidRPr="00AD0433" w:rsidRDefault="00662074" w:rsidP="002D7C8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A96670" w14:textId="790F6CE0" w:rsidR="00662074" w:rsidRPr="00AD0433" w:rsidRDefault="00662074" w:rsidP="002D7C8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112,872 </w:t>
            </w:r>
          </w:p>
        </w:tc>
      </w:tr>
      <w:tr w:rsidR="00A23E48" w:rsidRPr="00AD0433" w14:paraId="0FC660B7" w14:textId="77777777" w:rsidTr="00A23E48">
        <w:trPr>
          <w:trHeight w:val="410"/>
        </w:trPr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490D9" w14:textId="7893C608" w:rsidR="00662074" w:rsidRPr="00AD0433" w:rsidRDefault="0066207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ขาดทุนจากกิจกรรมดำเนินงาน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59CAF" w14:textId="77777777" w:rsidR="00662074" w:rsidRPr="00AD0433" w:rsidRDefault="0066207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8ED32" w14:textId="0744172F" w:rsidR="00662074" w:rsidRPr="00AD0433" w:rsidRDefault="00662074" w:rsidP="002D7C8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(4,834)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06850" w14:textId="77777777" w:rsidR="00662074" w:rsidRPr="00AD0433" w:rsidRDefault="00662074" w:rsidP="002D7C8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E940A" w14:textId="45962F34" w:rsidR="00662074" w:rsidRPr="00AD0433" w:rsidRDefault="00662074" w:rsidP="002D7C8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(303)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20858" w14:textId="77777777" w:rsidR="00662074" w:rsidRPr="00AD0433" w:rsidRDefault="00662074" w:rsidP="002D7C8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6E11A" w14:textId="6D38AF3B" w:rsidR="00662074" w:rsidRPr="00AD0433" w:rsidRDefault="00662074" w:rsidP="002D7C8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(5,137)</w:t>
            </w:r>
          </w:p>
        </w:tc>
      </w:tr>
      <w:tr w:rsidR="00A23E48" w:rsidRPr="00AD0433" w14:paraId="599330BB" w14:textId="77777777" w:rsidTr="00A23E48">
        <w:trPr>
          <w:trHeight w:val="410"/>
        </w:trPr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8FDC8" w14:textId="43045D8C" w:rsidR="00662074" w:rsidRPr="00AD0433" w:rsidRDefault="0066207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CCF6D" w14:textId="77777777" w:rsidR="00662074" w:rsidRPr="00AD0433" w:rsidRDefault="0066207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E6668" w14:textId="365C5DA8" w:rsidR="00662074" w:rsidRPr="00AD0433" w:rsidRDefault="00662074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(1,804)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B8D81" w14:textId="77777777" w:rsidR="00662074" w:rsidRPr="00AD0433" w:rsidRDefault="00662074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07305" w14:textId="02667B21" w:rsidR="00662074" w:rsidRPr="00AD0433" w:rsidRDefault="00662074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(427)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94289" w14:textId="77777777" w:rsidR="00662074" w:rsidRPr="00AD0433" w:rsidRDefault="00662074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A52B1" w14:textId="1B10BAE3" w:rsidR="00662074" w:rsidRPr="00AD0433" w:rsidRDefault="00662074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(2,231)</w:t>
            </w:r>
          </w:p>
        </w:tc>
      </w:tr>
      <w:tr w:rsidR="00A23E48" w:rsidRPr="00AD0433" w14:paraId="08492FF2" w14:textId="77777777" w:rsidTr="003D28A0">
        <w:trPr>
          <w:trHeight w:val="410"/>
        </w:trPr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16D5E" w14:textId="3E12B101" w:rsidR="00662074" w:rsidRPr="00AD0433" w:rsidRDefault="0066207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ผลกำไรจากการวัดมูลค่าสินทรัพย์</w:t>
            </w:r>
            <w:r w:rsidR="00A23E48" w:rsidRPr="00AD0433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D9D84" w14:textId="77777777" w:rsidR="00662074" w:rsidRPr="00AD0433" w:rsidRDefault="0066207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0C039" w14:textId="6733D124" w:rsidR="00662074" w:rsidRPr="00AD0433" w:rsidRDefault="00662074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 xml:space="preserve">732 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B1A6E" w14:textId="77777777" w:rsidR="00662074" w:rsidRPr="00AD0433" w:rsidRDefault="00662074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1D1FD" w14:textId="089D327A" w:rsidR="00662074" w:rsidRPr="00AD0433" w:rsidRDefault="00662074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 xml:space="preserve">3,447 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1C3A1" w14:textId="77777777" w:rsidR="00662074" w:rsidRPr="00AD0433" w:rsidRDefault="00662074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AE6E8" w14:textId="68BEE486" w:rsidR="00662074" w:rsidRPr="00AD0433" w:rsidRDefault="00662074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 xml:space="preserve">4,179 </w:t>
            </w:r>
          </w:p>
        </w:tc>
      </w:tr>
      <w:tr w:rsidR="00A23E48" w:rsidRPr="00AD0433" w14:paraId="5392739C" w14:textId="77777777" w:rsidTr="003D28A0">
        <w:trPr>
          <w:trHeight w:val="410"/>
        </w:trPr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10C56" w14:textId="0B9DBBD0" w:rsidR="00662074" w:rsidRPr="00AD0433" w:rsidRDefault="0066207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  <w:r w:rsidR="004553AA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  <w:r w:rsidR="00A23E48" w:rsidRPr="00AD0433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ซึ่งเป็นไปตาม </w:t>
            </w:r>
            <w:r w:rsidRPr="00AD0433">
              <w:rPr>
                <w:rFonts w:asciiTheme="majorBidi" w:hAnsiTheme="majorBidi" w:cstheme="majorBidi"/>
                <w:sz w:val="30"/>
                <w:szCs w:val="30"/>
              </w:rPr>
              <w:t>TFRS 9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32CA3" w14:textId="77777777" w:rsidR="00662074" w:rsidRPr="00AD0433" w:rsidRDefault="0066207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D44A8C" w14:textId="6472C2BE" w:rsidR="00662074" w:rsidRPr="00AD0433" w:rsidRDefault="00662074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 xml:space="preserve">38 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CB4D4" w14:textId="77777777" w:rsidR="00662074" w:rsidRPr="00AD0433" w:rsidRDefault="00662074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F1E5F0" w14:textId="658E4A2D" w:rsidR="00662074" w:rsidRPr="00AD0433" w:rsidRDefault="00662074" w:rsidP="00BE2001">
            <w:pPr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 xml:space="preserve">-   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ECF27" w14:textId="77777777" w:rsidR="00662074" w:rsidRPr="00AD0433" w:rsidRDefault="00662074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2DD008" w14:textId="0C663B06" w:rsidR="00662074" w:rsidRPr="00AD0433" w:rsidRDefault="00662074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 xml:space="preserve">38 </w:t>
            </w:r>
          </w:p>
        </w:tc>
      </w:tr>
      <w:tr w:rsidR="00A23E48" w:rsidRPr="00AD0433" w14:paraId="3E13E0BA" w14:textId="77777777" w:rsidTr="003D28A0">
        <w:trPr>
          <w:trHeight w:val="410"/>
        </w:trPr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64332" w14:textId="618A6C84" w:rsidR="00662074" w:rsidRPr="00AD0433" w:rsidRDefault="0066207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 </w:t>
            </w:r>
            <w:r w:rsidR="004553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ขาดทุน) ก่อนภาษีเงินได้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C88DE" w14:textId="77777777" w:rsidR="00662074" w:rsidRPr="00AD0433" w:rsidRDefault="0066207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B6CDC" w14:textId="09097791" w:rsidR="00662074" w:rsidRPr="00AD0433" w:rsidRDefault="00662074" w:rsidP="002D7C8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(5,868)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C2751" w14:textId="77777777" w:rsidR="00662074" w:rsidRPr="00AD0433" w:rsidRDefault="00662074" w:rsidP="002D7C8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CF769" w14:textId="66CAE768" w:rsidR="00662074" w:rsidRPr="00AD0433" w:rsidRDefault="00662074" w:rsidP="002D7C8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2,717 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C5EB2" w14:textId="77777777" w:rsidR="00662074" w:rsidRPr="00AD0433" w:rsidRDefault="00662074" w:rsidP="002D7C8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9AD8D" w14:textId="1A6FDDA3" w:rsidR="00662074" w:rsidRPr="00AD0433" w:rsidRDefault="00662074" w:rsidP="002D7C8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(3,151)</w:t>
            </w:r>
          </w:p>
        </w:tc>
      </w:tr>
      <w:tr w:rsidR="00A23E48" w:rsidRPr="00AD0433" w14:paraId="72545651" w14:textId="77777777" w:rsidTr="00A23E48">
        <w:trPr>
          <w:trHeight w:val="410"/>
        </w:trPr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105A1" w14:textId="77777777" w:rsidR="00662074" w:rsidRPr="00AD0433" w:rsidRDefault="0066207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รายได้ (ค่าใช้จ่าย)</w:t>
            </w:r>
            <w:r w:rsidRPr="00AD043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1C4F6" w14:textId="77777777" w:rsidR="00662074" w:rsidRPr="00AD0433" w:rsidRDefault="0066207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DD22E" w14:textId="26B36982" w:rsidR="00662074" w:rsidRPr="00AD0433" w:rsidRDefault="00662074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 xml:space="preserve">1,159 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50D1F" w14:textId="77777777" w:rsidR="00662074" w:rsidRPr="00AD0433" w:rsidRDefault="00662074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53301" w14:textId="4644BD1B" w:rsidR="00662074" w:rsidRPr="00AD0433" w:rsidRDefault="00662074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(796)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297EA" w14:textId="77777777" w:rsidR="00662074" w:rsidRPr="00AD0433" w:rsidRDefault="00662074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AAAB9" w14:textId="574C5B1A" w:rsidR="00662074" w:rsidRPr="00AD0433" w:rsidRDefault="00662074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 xml:space="preserve">363 </w:t>
            </w:r>
          </w:p>
        </w:tc>
      </w:tr>
      <w:tr w:rsidR="00A23E48" w:rsidRPr="00AD0433" w14:paraId="1B4263B1" w14:textId="77777777" w:rsidTr="00A23E48">
        <w:trPr>
          <w:trHeight w:val="410"/>
        </w:trPr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05CD6" w14:textId="77777777" w:rsidR="00662074" w:rsidRPr="00AD0433" w:rsidRDefault="0066207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 (ขาดทุน) สำหรับงวด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63783" w14:textId="77777777" w:rsidR="00662074" w:rsidRPr="00AD0433" w:rsidRDefault="0066207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3C7827" w14:textId="6FCC91DE" w:rsidR="00662074" w:rsidRPr="00AD0433" w:rsidRDefault="00662074" w:rsidP="002D7C8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(4,709)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A48A9" w14:textId="77777777" w:rsidR="00662074" w:rsidRPr="00AD0433" w:rsidRDefault="00662074" w:rsidP="002D7C8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2242BA" w14:textId="7137245A" w:rsidR="00662074" w:rsidRPr="00AD0433" w:rsidRDefault="00662074" w:rsidP="002D7C8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1,921 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6B069" w14:textId="77777777" w:rsidR="00662074" w:rsidRPr="00AD0433" w:rsidRDefault="00662074" w:rsidP="002D7C8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8A99FD" w14:textId="2DFF3AB9" w:rsidR="00662074" w:rsidRPr="00AD0433" w:rsidRDefault="00662074" w:rsidP="002D7C8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(2,788)</w:t>
            </w:r>
          </w:p>
        </w:tc>
      </w:tr>
      <w:tr w:rsidR="00A23E48" w:rsidRPr="00AD0433" w14:paraId="5F2CBABA" w14:textId="77777777" w:rsidTr="00A23E48">
        <w:trPr>
          <w:trHeight w:val="410"/>
        </w:trPr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D2DC9" w14:textId="1BA15006" w:rsidR="00662074" w:rsidRPr="00AD0433" w:rsidRDefault="0066207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 (ขาดทุน)</w:t>
            </w: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เบ็ดเสร็จอื่นสำหรับงวด </w:t>
            </w:r>
            <w:r w:rsidR="00A23E48"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 xml:space="preserve">   </w:t>
            </w: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สุทธิจากภาษี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240B2" w14:textId="77777777" w:rsidR="00662074" w:rsidRPr="00AD0433" w:rsidRDefault="0066207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B8F435" w14:textId="508645F4" w:rsidR="00662074" w:rsidRPr="00AD0433" w:rsidRDefault="00662074" w:rsidP="00BE2001">
            <w:pPr>
              <w:ind w:right="2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-   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D85B8" w14:textId="77777777" w:rsidR="00662074" w:rsidRPr="00AD0433" w:rsidRDefault="00662074" w:rsidP="00BE2001">
            <w:pPr>
              <w:ind w:right="2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7FD655" w14:textId="3385D16A" w:rsidR="00662074" w:rsidRPr="00AD0433" w:rsidRDefault="00662074" w:rsidP="00BE2001">
            <w:pPr>
              <w:ind w:right="2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-   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E69B3" w14:textId="77777777" w:rsidR="00662074" w:rsidRPr="00AD0433" w:rsidRDefault="00662074" w:rsidP="00BE2001">
            <w:pPr>
              <w:ind w:right="2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39C44E" w14:textId="7713A2A3" w:rsidR="00662074" w:rsidRPr="00AD0433" w:rsidRDefault="00662074" w:rsidP="00BE2001">
            <w:pPr>
              <w:ind w:right="2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-   </w:t>
            </w:r>
          </w:p>
        </w:tc>
      </w:tr>
      <w:tr w:rsidR="00A23E48" w:rsidRPr="00AD0433" w14:paraId="4909AA9A" w14:textId="77777777" w:rsidTr="00A23E48">
        <w:trPr>
          <w:trHeight w:val="410"/>
        </w:trPr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4A314" w14:textId="77777777" w:rsidR="00662074" w:rsidRPr="00AD0433" w:rsidRDefault="0066207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 (ขาดทุน)</w:t>
            </w: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เบ็ดเสร็จรวมสำหรับงวด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10072" w14:textId="77777777" w:rsidR="00662074" w:rsidRPr="00AD0433" w:rsidRDefault="0066207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2AE883" w14:textId="059FC748" w:rsidR="00662074" w:rsidRPr="00AD0433" w:rsidRDefault="00662074" w:rsidP="002D7C8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(4,709)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6ADED" w14:textId="77777777" w:rsidR="00662074" w:rsidRPr="00AD0433" w:rsidRDefault="00662074" w:rsidP="002D7C8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1" w:type="pct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EB29C0" w14:textId="726DBAF6" w:rsidR="00662074" w:rsidRPr="00AD0433" w:rsidRDefault="00662074" w:rsidP="002D7C8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1,921 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D7DA0" w14:textId="77777777" w:rsidR="00662074" w:rsidRPr="00AD0433" w:rsidRDefault="00662074" w:rsidP="002D7C8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B9128F" w14:textId="52447A93" w:rsidR="00662074" w:rsidRPr="00AD0433" w:rsidRDefault="00662074" w:rsidP="002D7C8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(2,788)</w:t>
            </w:r>
          </w:p>
        </w:tc>
      </w:tr>
      <w:tr w:rsidR="006A6240" w:rsidRPr="00AD0433" w14:paraId="384EF6D1" w14:textId="77777777" w:rsidTr="00A23E48">
        <w:trPr>
          <w:trHeight w:val="410"/>
        </w:trPr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5DF5AF" w14:textId="77777777" w:rsidR="006A6240" w:rsidRPr="00AD0433" w:rsidRDefault="006A624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A71C48" w14:textId="77777777" w:rsidR="006A6240" w:rsidRPr="00AD0433" w:rsidRDefault="006A624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F4CA99" w14:textId="77777777" w:rsidR="006A6240" w:rsidRPr="00AD0433" w:rsidRDefault="006A6240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0D449E" w14:textId="77777777" w:rsidR="006A6240" w:rsidRPr="00AD0433" w:rsidRDefault="006A6240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0E56F7" w14:textId="77777777" w:rsidR="006A6240" w:rsidRPr="00AD0433" w:rsidRDefault="006A6240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2AF4FC" w14:textId="77777777" w:rsidR="006A6240" w:rsidRPr="00AD0433" w:rsidRDefault="006A6240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052451" w14:textId="77777777" w:rsidR="006A6240" w:rsidRPr="00AD0433" w:rsidRDefault="006A6240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23E48" w:rsidRPr="00AD0433" w14:paraId="240865F3" w14:textId="77777777" w:rsidTr="00A23E48">
        <w:trPr>
          <w:trHeight w:val="410"/>
        </w:trPr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89819" w14:textId="77777777" w:rsidR="00662074" w:rsidRPr="00AD0433" w:rsidRDefault="0066207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การแบ่งปันกำไร</w:t>
            </w: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ขาดทุน)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FCC5A" w14:textId="77777777" w:rsidR="00662074" w:rsidRPr="00AD0433" w:rsidRDefault="0066207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F674C" w14:textId="77777777" w:rsidR="00662074" w:rsidRPr="00AD0433" w:rsidRDefault="00662074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A96D8" w14:textId="77777777" w:rsidR="00662074" w:rsidRPr="00AD0433" w:rsidRDefault="00662074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993D7" w14:textId="77777777" w:rsidR="00662074" w:rsidRPr="00AD0433" w:rsidRDefault="00662074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981DC" w14:textId="77777777" w:rsidR="00662074" w:rsidRPr="00AD0433" w:rsidRDefault="00662074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7BE33" w14:textId="77777777" w:rsidR="00662074" w:rsidRPr="00AD0433" w:rsidRDefault="00662074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23E48" w:rsidRPr="00AD0433" w14:paraId="4A921E19" w14:textId="77777777" w:rsidTr="00A23E48">
        <w:trPr>
          <w:trHeight w:val="410"/>
        </w:trPr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BD053" w14:textId="77777777" w:rsidR="00662074" w:rsidRPr="00AD0433" w:rsidRDefault="0066207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ส่วนที่เป็นของบริษัทใหญ่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3FC93" w14:textId="77777777" w:rsidR="00662074" w:rsidRPr="00AD0433" w:rsidRDefault="0066207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D4B5F" w14:textId="2DB6B1B8" w:rsidR="00662074" w:rsidRPr="00AD0433" w:rsidRDefault="00662074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(4,709)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16FA7" w14:textId="77777777" w:rsidR="00662074" w:rsidRPr="00AD0433" w:rsidRDefault="00662074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5221F" w14:textId="38EF691A" w:rsidR="00662074" w:rsidRPr="00AD0433" w:rsidRDefault="00662074" w:rsidP="00BE2001">
            <w:pPr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 xml:space="preserve">-   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AF1E7" w14:textId="77777777" w:rsidR="00662074" w:rsidRPr="00AD0433" w:rsidRDefault="00662074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F014F" w14:textId="208196E5" w:rsidR="00662074" w:rsidRPr="00AD0433" w:rsidRDefault="00662074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(4,709)</w:t>
            </w:r>
          </w:p>
        </w:tc>
      </w:tr>
      <w:tr w:rsidR="00A23E48" w:rsidRPr="00AD0433" w14:paraId="235BAD66" w14:textId="77777777" w:rsidTr="00A23E48">
        <w:trPr>
          <w:trHeight w:val="410"/>
        </w:trPr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66620" w14:textId="1530239B" w:rsidR="00662074" w:rsidRPr="00AD0433" w:rsidRDefault="0066207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ส่วนที่เป็นของบริษัทอื่นในกลุ่มก่อน</w:t>
            </w:r>
            <w:r w:rsidR="00AD5573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     </w:t>
            </w: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การจัดโครงสร้างธุรกิจ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8ACCD" w14:textId="77777777" w:rsidR="00662074" w:rsidRPr="00AD0433" w:rsidRDefault="0066207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9F06B" w14:textId="14695A3E" w:rsidR="00662074" w:rsidRPr="00AD0433" w:rsidRDefault="00662074" w:rsidP="00BE2001">
            <w:pPr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 xml:space="preserve">-   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8F856" w14:textId="77777777" w:rsidR="00662074" w:rsidRPr="00AD0433" w:rsidRDefault="00662074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BCF50" w14:textId="27B9F455" w:rsidR="00662074" w:rsidRPr="00AD0433" w:rsidRDefault="00662074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 xml:space="preserve">1,921 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D0242" w14:textId="77777777" w:rsidR="00662074" w:rsidRPr="00AD0433" w:rsidRDefault="00662074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C81C8" w14:textId="0B14D1AB" w:rsidR="00662074" w:rsidRPr="00AD0433" w:rsidRDefault="00662074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 xml:space="preserve">1,921 </w:t>
            </w:r>
          </w:p>
        </w:tc>
      </w:tr>
      <w:tr w:rsidR="00A23E48" w:rsidRPr="00AD0433" w14:paraId="40C528F5" w14:textId="77777777" w:rsidTr="00A23E48">
        <w:trPr>
          <w:trHeight w:val="410"/>
        </w:trPr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7F06F" w14:textId="77777777" w:rsidR="00662074" w:rsidRPr="00AD0433" w:rsidRDefault="0066207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F85A7" w14:textId="77777777" w:rsidR="00662074" w:rsidRPr="00AD0433" w:rsidRDefault="0066207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671B67" w14:textId="43A0158C" w:rsidR="00662074" w:rsidRPr="00AD0433" w:rsidRDefault="00662074" w:rsidP="002D7C8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(4,709)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3200D" w14:textId="77777777" w:rsidR="00662074" w:rsidRPr="00AD0433" w:rsidRDefault="00662074" w:rsidP="002D7C8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416034" w14:textId="60797D60" w:rsidR="00662074" w:rsidRPr="00AD0433" w:rsidRDefault="00662074" w:rsidP="002D7C8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1,921 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45754" w14:textId="77777777" w:rsidR="00662074" w:rsidRPr="00AD0433" w:rsidRDefault="00662074" w:rsidP="002D7C8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66D9F9" w14:textId="23F4564D" w:rsidR="00662074" w:rsidRPr="00AD0433" w:rsidRDefault="00662074" w:rsidP="002D7C8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(2,788)</w:t>
            </w:r>
          </w:p>
        </w:tc>
      </w:tr>
      <w:tr w:rsidR="00A23E48" w:rsidRPr="00AD0433" w14:paraId="6DA36FD2" w14:textId="77777777" w:rsidTr="00A23E48">
        <w:trPr>
          <w:trHeight w:val="410"/>
        </w:trPr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51AEA" w14:textId="1C4D4012" w:rsidR="00662074" w:rsidRPr="00AD0433" w:rsidRDefault="0066207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การแบ่งปันกำไร</w:t>
            </w: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ขาดทุน) เบ็ดเสร็จรวม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640E7" w14:textId="77777777" w:rsidR="00662074" w:rsidRPr="00AD0433" w:rsidRDefault="0066207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492BE" w14:textId="77777777" w:rsidR="00662074" w:rsidRPr="00AD0433" w:rsidRDefault="00662074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E5F09" w14:textId="77777777" w:rsidR="00662074" w:rsidRPr="00AD0433" w:rsidRDefault="00662074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0B835" w14:textId="77777777" w:rsidR="00662074" w:rsidRPr="00AD0433" w:rsidRDefault="00662074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79E39" w14:textId="77777777" w:rsidR="00662074" w:rsidRPr="00AD0433" w:rsidRDefault="00662074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DC9CB" w14:textId="77777777" w:rsidR="00662074" w:rsidRPr="00AD0433" w:rsidRDefault="00662074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23E48" w:rsidRPr="00AD0433" w14:paraId="0B8C6EA4" w14:textId="77777777" w:rsidTr="00A23E48">
        <w:trPr>
          <w:trHeight w:val="410"/>
        </w:trPr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5CDE4" w14:textId="77777777" w:rsidR="00662074" w:rsidRPr="00AD0433" w:rsidRDefault="0066207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ส่วนที่เป็นของบริษัทใหญ่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86E62" w14:textId="77777777" w:rsidR="00662074" w:rsidRPr="00AD0433" w:rsidRDefault="0066207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F752C" w14:textId="51B68106" w:rsidR="00662074" w:rsidRPr="00AD0433" w:rsidRDefault="00662074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(4,709)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F1571" w14:textId="77777777" w:rsidR="00662074" w:rsidRPr="00AD0433" w:rsidRDefault="00662074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65EA7" w14:textId="2D3E8780" w:rsidR="00662074" w:rsidRPr="00AD0433" w:rsidRDefault="00662074" w:rsidP="00BE2001">
            <w:pPr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 xml:space="preserve">-   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9F4E6" w14:textId="77777777" w:rsidR="00662074" w:rsidRPr="00AD0433" w:rsidRDefault="00662074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4F949" w14:textId="6B0F2B87" w:rsidR="00662074" w:rsidRPr="00AD0433" w:rsidRDefault="00662074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(4,709)</w:t>
            </w:r>
          </w:p>
        </w:tc>
      </w:tr>
      <w:tr w:rsidR="00A23E48" w:rsidRPr="00AD0433" w14:paraId="46DDB77A" w14:textId="77777777" w:rsidTr="00A23E48">
        <w:trPr>
          <w:trHeight w:val="410"/>
        </w:trPr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A63E8" w14:textId="3245FA4E" w:rsidR="00662074" w:rsidRPr="00AD0433" w:rsidRDefault="0066207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ส่วนที่เป็นของบริษัทอื่นในกลุ่มก่อน</w:t>
            </w:r>
            <w:r w:rsidR="00AD5573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     </w:t>
            </w: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การจัดโครงสร้างธุรกิจ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78190" w14:textId="77777777" w:rsidR="00662074" w:rsidRPr="00AD0433" w:rsidRDefault="0066207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259B0" w14:textId="1CE4D8DA" w:rsidR="00662074" w:rsidRPr="00AD0433" w:rsidRDefault="00662074" w:rsidP="00BE2001">
            <w:pPr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 xml:space="preserve">-   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78FD3" w14:textId="77777777" w:rsidR="00662074" w:rsidRPr="00AD0433" w:rsidRDefault="00662074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57828" w14:textId="192CBF92" w:rsidR="00662074" w:rsidRPr="00AD0433" w:rsidRDefault="00662074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 xml:space="preserve">1,921 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F5C96" w14:textId="77777777" w:rsidR="00662074" w:rsidRPr="00AD0433" w:rsidRDefault="00662074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FE053" w14:textId="4521786C" w:rsidR="00662074" w:rsidRPr="00AD0433" w:rsidRDefault="00662074" w:rsidP="002D7C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 xml:space="preserve">1,921 </w:t>
            </w:r>
          </w:p>
        </w:tc>
      </w:tr>
      <w:tr w:rsidR="00A23E48" w:rsidRPr="00AD0433" w14:paraId="038090C8" w14:textId="77777777" w:rsidTr="00A23E48">
        <w:trPr>
          <w:trHeight w:val="410"/>
        </w:trPr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4AFAB" w14:textId="77777777" w:rsidR="00662074" w:rsidRPr="00AD0433" w:rsidRDefault="0066207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3FF9F" w14:textId="77777777" w:rsidR="00662074" w:rsidRPr="00AD0433" w:rsidRDefault="0066207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52620F" w14:textId="1C984E7F" w:rsidR="00662074" w:rsidRPr="00AD0433" w:rsidRDefault="00662074" w:rsidP="002D7C8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(4,709)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8B77C" w14:textId="77777777" w:rsidR="00662074" w:rsidRPr="00AD0433" w:rsidRDefault="00662074" w:rsidP="002D7C8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F3E850" w14:textId="3BAEA2D0" w:rsidR="00662074" w:rsidRPr="00AD0433" w:rsidRDefault="00662074" w:rsidP="002D7C8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1,921 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41DD9" w14:textId="77777777" w:rsidR="00662074" w:rsidRPr="00AD0433" w:rsidRDefault="00662074" w:rsidP="002D7C8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9A1767" w14:textId="7C102659" w:rsidR="00662074" w:rsidRPr="00AD0433" w:rsidRDefault="00662074" w:rsidP="002D7C8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(2,788)</w:t>
            </w:r>
          </w:p>
        </w:tc>
      </w:tr>
      <w:tr w:rsidR="00A23E48" w:rsidRPr="00AD0433" w14:paraId="04E08D3D" w14:textId="77777777" w:rsidTr="00A23E48">
        <w:trPr>
          <w:trHeight w:val="500"/>
        </w:trPr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7AD52" w14:textId="485F7D07" w:rsidR="00662074" w:rsidRPr="00AD0433" w:rsidRDefault="0066207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ขาดทุนต่อหุ้นขั้นพื้นฐาน</w:t>
            </w:r>
            <w:r w:rsidRPr="00AD04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(</w:t>
            </w:r>
            <w:r w:rsidRPr="00AD04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10121" w14:textId="77777777" w:rsidR="00662074" w:rsidRPr="00AD0433" w:rsidRDefault="0066207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84F666" w14:textId="2D8D770C" w:rsidR="00662074" w:rsidRPr="00AD0433" w:rsidRDefault="00662074" w:rsidP="002D7C8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(0.01)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D95B9" w14:textId="77777777" w:rsidR="00662074" w:rsidRPr="00AD0433" w:rsidRDefault="00662074" w:rsidP="002D7C8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1" w:type="pct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95BEE9" w14:textId="1F937D88" w:rsidR="00662074" w:rsidRPr="002809FA" w:rsidRDefault="002809FA" w:rsidP="002809FA">
            <w:pPr>
              <w:ind w:right="2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09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9CF47" w14:textId="77777777" w:rsidR="00662074" w:rsidRPr="00AD0433" w:rsidRDefault="00662074" w:rsidP="002D7C8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21C072" w14:textId="6234C5F4" w:rsidR="00662074" w:rsidRPr="00AD0433" w:rsidRDefault="00662074" w:rsidP="002D7C8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(0.01)</w:t>
            </w:r>
          </w:p>
        </w:tc>
      </w:tr>
      <w:tr w:rsidR="002809FA" w:rsidRPr="00AD0433" w14:paraId="7200EF0C" w14:textId="77777777" w:rsidTr="00A23E48">
        <w:trPr>
          <w:trHeight w:val="470"/>
        </w:trPr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BDA9F" w14:textId="124C4BDD" w:rsidR="002809FA" w:rsidRPr="00AD0433" w:rsidRDefault="002809FA" w:rsidP="002809F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ขาดทุนต่อหุ้นปรับลด</w:t>
            </w: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D04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AD04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EB92B" w14:textId="77777777" w:rsidR="002809FA" w:rsidRPr="00AD0433" w:rsidRDefault="002809FA" w:rsidP="002809F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024AF7" w14:textId="156F579F" w:rsidR="002809FA" w:rsidRPr="00AD0433" w:rsidRDefault="002809FA" w:rsidP="002809FA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(0.01)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29CE0" w14:textId="77777777" w:rsidR="002809FA" w:rsidRPr="00AD0433" w:rsidRDefault="002809FA" w:rsidP="002809FA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1" w:type="pct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493198" w14:textId="09BECD3A" w:rsidR="002809FA" w:rsidRPr="002809FA" w:rsidRDefault="002809FA" w:rsidP="002809FA">
            <w:pPr>
              <w:ind w:right="2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09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03D21" w14:textId="77777777" w:rsidR="002809FA" w:rsidRPr="00AD0433" w:rsidRDefault="002809FA" w:rsidP="002809FA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35FB92" w14:textId="72D7278D" w:rsidR="002809FA" w:rsidRPr="00AD0433" w:rsidRDefault="002809FA" w:rsidP="002809FA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(0.01)</w:t>
            </w:r>
          </w:p>
        </w:tc>
      </w:tr>
    </w:tbl>
    <w:p w14:paraId="134BC795" w14:textId="1F715ADC" w:rsidR="007F19C0" w:rsidRDefault="007F19C0" w:rsidP="007E17E2">
      <w:pPr>
        <w:tabs>
          <w:tab w:val="left" w:pos="562"/>
        </w:tabs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5AB77380" w14:textId="77777777" w:rsidR="007F19C0" w:rsidRDefault="007F19C0">
      <w:pPr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270"/>
        <w:gridCol w:w="1530"/>
        <w:gridCol w:w="270"/>
        <w:gridCol w:w="1530"/>
        <w:gridCol w:w="270"/>
        <w:gridCol w:w="1350"/>
      </w:tblGrid>
      <w:tr w:rsidR="007F19C0" w:rsidRPr="00AD0433" w14:paraId="6014A89C" w14:textId="77777777" w:rsidTr="00984181">
        <w:trPr>
          <w:trHeight w:val="257"/>
          <w:tblHeader/>
        </w:trPr>
        <w:tc>
          <w:tcPr>
            <w:tcW w:w="387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0A34A" w14:textId="572E53C4" w:rsidR="007F19C0" w:rsidRPr="00AD0433" w:rsidRDefault="007F19C0" w:rsidP="00AF766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งบกำไรขาดทุนเบ็ดเสร็จสำหรับงวดเก้าเดือน</w:t>
            </w:r>
            <w:r w:rsidR="00AE1C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AD04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AD04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AD04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กันยายน </w:t>
            </w:r>
            <w:r w:rsidRPr="00AD04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27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50841" w14:textId="77777777" w:rsidR="007F19C0" w:rsidRPr="00AD0433" w:rsidRDefault="007F19C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A6C32" w14:textId="77777777" w:rsidR="007F19C0" w:rsidRPr="00AD0433" w:rsidRDefault="007F19C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ที่รายงานไว้เดิม</w:t>
            </w:r>
          </w:p>
        </w:tc>
        <w:tc>
          <w:tcPr>
            <w:tcW w:w="27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5AF0D" w14:textId="77777777" w:rsidR="007F19C0" w:rsidRPr="00AD0433" w:rsidRDefault="007F19C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96D59" w14:textId="067CBB49" w:rsidR="007F19C0" w:rsidRPr="00AD0433" w:rsidRDefault="007F19C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4D143" w14:textId="77777777" w:rsidR="007F19C0" w:rsidRPr="00AD0433" w:rsidRDefault="007F19C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CE0B0" w14:textId="77777777" w:rsidR="007F19C0" w:rsidRPr="00AD0433" w:rsidRDefault="007F19C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ปรับปรุงใหม่</w:t>
            </w:r>
          </w:p>
        </w:tc>
      </w:tr>
      <w:tr w:rsidR="007F19C0" w:rsidRPr="00AD0433" w14:paraId="552144F4" w14:textId="77777777" w:rsidTr="00984181">
        <w:trPr>
          <w:trHeight w:val="256"/>
          <w:tblHeader/>
        </w:trPr>
        <w:tc>
          <w:tcPr>
            <w:tcW w:w="387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902707" w14:textId="77777777" w:rsidR="007F19C0" w:rsidRPr="00AD0433" w:rsidRDefault="007F19C0" w:rsidP="00AF766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36246B" w14:textId="77777777" w:rsidR="007F19C0" w:rsidRPr="00AD0433" w:rsidRDefault="007F19C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1FCD80" w14:textId="77777777" w:rsidR="007F19C0" w:rsidRPr="00AD0433" w:rsidRDefault="007F19C0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1B7CEB" w14:textId="77777777" w:rsidR="007F19C0" w:rsidRPr="00AD0433" w:rsidRDefault="007F19C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941FE8" w14:textId="7A1D706F" w:rsidR="007F19C0" w:rsidRPr="00AD0433" w:rsidRDefault="007F19C0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27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98EDA2" w14:textId="77777777" w:rsidR="007F19C0" w:rsidRPr="00AD0433" w:rsidRDefault="007F19C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E13E56" w14:textId="77777777" w:rsidR="007F19C0" w:rsidRPr="00AD0433" w:rsidRDefault="007F19C0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F7664" w:rsidRPr="00AD0433" w14:paraId="3FCB7E39" w14:textId="77777777" w:rsidTr="006D609A">
        <w:trPr>
          <w:trHeight w:val="410"/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55F5C" w14:textId="77777777" w:rsidR="00AF7664" w:rsidRPr="00AD0433" w:rsidRDefault="00AF766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81B78" w14:textId="77777777" w:rsidR="00AF7664" w:rsidRPr="00AD0433" w:rsidRDefault="00AF766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2BCA2" w14:textId="77777777" w:rsidR="00AF7664" w:rsidRPr="00AD0433" w:rsidRDefault="00AF766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D043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AF7664" w:rsidRPr="00AD0433" w14:paraId="7FD308B9" w14:textId="77777777" w:rsidTr="006D609A">
        <w:trPr>
          <w:trHeight w:val="41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635C8" w14:textId="77777777" w:rsidR="00AF7664" w:rsidRPr="00AD0433" w:rsidRDefault="00AF766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</w:t>
            </w:r>
            <w:r w:rsidRPr="00AD0433">
              <w:rPr>
                <w:rFonts w:asciiTheme="majorBidi" w:hAnsiTheme="majorBidi" w:cstheme="majorBidi"/>
                <w:b/>
                <w:bCs/>
                <w:i/>
                <w:iCs/>
                <w:color w:val="FF0000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A3B21" w14:textId="77777777" w:rsidR="00AF7664" w:rsidRPr="00AD0433" w:rsidRDefault="00AF766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B5C65" w14:textId="77777777" w:rsidR="00AF7664" w:rsidRPr="00AD0433" w:rsidRDefault="00AF766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46ED4" w14:textId="77777777" w:rsidR="00AF7664" w:rsidRPr="00AD0433" w:rsidRDefault="00AF766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C7037" w14:textId="77777777" w:rsidR="00AF7664" w:rsidRPr="00AD0433" w:rsidRDefault="00AF766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9C678" w14:textId="77777777" w:rsidR="00AF7664" w:rsidRPr="00AD0433" w:rsidRDefault="00AF766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FD74A" w14:textId="77777777" w:rsidR="00AF7664" w:rsidRPr="00AD0433" w:rsidRDefault="00AF766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F7664" w:rsidRPr="00AD0433" w14:paraId="059FD452" w14:textId="77777777" w:rsidTr="006D609A">
        <w:trPr>
          <w:trHeight w:val="41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28F0D" w14:textId="77777777" w:rsidR="00AF7664" w:rsidRPr="00AD0433" w:rsidRDefault="00AF766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6CAA7" w14:textId="77777777" w:rsidR="00AF7664" w:rsidRPr="00AD0433" w:rsidRDefault="00AF766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935D9" w14:textId="0178106C" w:rsidR="00AF7664" w:rsidRPr="00AD0433" w:rsidRDefault="00AF7664" w:rsidP="00466CA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 xml:space="preserve">287,169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37CC1" w14:textId="77777777" w:rsidR="00AF7664" w:rsidRPr="00AD0433" w:rsidRDefault="00AF7664" w:rsidP="00466CA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5D76C" w14:textId="10947149" w:rsidR="00AF7664" w:rsidRPr="00AD0433" w:rsidRDefault="00AF7664" w:rsidP="00466CA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 xml:space="preserve">83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625DE" w14:textId="77777777" w:rsidR="00AF7664" w:rsidRPr="00AD0433" w:rsidRDefault="00AF7664" w:rsidP="00466CA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7BB78" w14:textId="4F2A7BA4" w:rsidR="00AF7664" w:rsidRPr="00AD0433" w:rsidRDefault="00AF7664" w:rsidP="00466CA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 xml:space="preserve">287,252 </w:t>
            </w:r>
          </w:p>
        </w:tc>
      </w:tr>
      <w:tr w:rsidR="00AF7664" w:rsidRPr="00AD0433" w14:paraId="2DC84360" w14:textId="77777777" w:rsidTr="006D609A">
        <w:trPr>
          <w:trHeight w:val="41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10C94" w14:textId="77777777" w:rsidR="00AF7664" w:rsidRPr="00AD0433" w:rsidRDefault="00AF766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C6BD9" w14:textId="77777777" w:rsidR="00AF7664" w:rsidRPr="00AD0433" w:rsidRDefault="00AF766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234C2" w14:textId="4C82E68B" w:rsidR="00AF7664" w:rsidRPr="00AD0433" w:rsidRDefault="00AF7664" w:rsidP="00BE2001">
            <w:pPr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 xml:space="preserve">-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EB08C" w14:textId="77777777" w:rsidR="00AF7664" w:rsidRPr="00AD0433" w:rsidRDefault="00AF7664" w:rsidP="00466CA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7BBEF" w14:textId="75BC6451" w:rsidR="00AF7664" w:rsidRPr="00AD0433" w:rsidRDefault="00AF7664" w:rsidP="00466CA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 xml:space="preserve">15,322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187D4" w14:textId="77777777" w:rsidR="00AF7664" w:rsidRPr="00AD0433" w:rsidRDefault="00AF7664" w:rsidP="00466CA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4BF36" w14:textId="3D4F85A7" w:rsidR="00AF7664" w:rsidRPr="00AD0433" w:rsidRDefault="00AF7664" w:rsidP="00466CA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 xml:space="preserve">15,322 </w:t>
            </w:r>
          </w:p>
        </w:tc>
      </w:tr>
      <w:tr w:rsidR="00AF7664" w:rsidRPr="00AD0433" w14:paraId="4BEA7CC5" w14:textId="77777777" w:rsidTr="006D609A">
        <w:trPr>
          <w:trHeight w:val="41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D7BA9" w14:textId="77777777" w:rsidR="00AF7664" w:rsidRPr="00AD0433" w:rsidRDefault="00AF766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DEEAA" w14:textId="77777777" w:rsidR="00AF7664" w:rsidRPr="00AD0433" w:rsidRDefault="00AF766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9DBBA" w14:textId="4DB95576" w:rsidR="00AF7664" w:rsidRPr="00AD0433" w:rsidRDefault="00AF7664" w:rsidP="00466CA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 xml:space="preserve">4,240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F64F4" w14:textId="77777777" w:rsidR="00AF7664" w:rsidRPr="00AD0433" w:rsidRDefault="00AF7664" w:rsidP="00466CA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0E48A" w14:textId="4EE788E3" w:rsidR="00AF7664" w:rsidRPr="00AD0433" w:rsidRDefault="00AF7664" w:rsidP="00466CA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(22)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C84BB" w14:textId="77777777" w:rsidR="00AF7664" w:rsidRPr="00AD0433" w:rsidRDefault="00AF7664" w:rsidP="00466CA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CEADB" w14:textId="78E77C0F" w:rsidR="00AF7664" w:rsidRPr="00AD0433" w:rsidRDefault="00AF7664" w:rsidP="00466CA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 xml:space="preserve">4,218 </w:t>
            </w:r>
          </w:p>
        </w:tc>
      </w:tr>
      <w:tr w:rsidR="00AF7664" w:rsidRPr="00AD0433" w14:paraId="17D0765B" w14:textId="77777777" w:rsidTr="006D609A">
        <w:trPr>
          <w:trHeight w:val="41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167A8" w14:textId="77777777" w:rsidR="00AF7664" w:rsidRPr="00AD0433" w:rsidRDefault="00AF766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28CEA" w14:textId="77777777" w:rsidR="00AF7664" w:rsidRPr="00AD0433" w:rsidRDefault="00AF766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D4FAFE" w14:textId="60DD445D" w:rsidR="00AF7664" w:rsidRPr="00AD0433" w:rsidRDefault="00AF7664" w:rsidP="00466CA6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291,409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DEA92" w14:textId="77777777" w:rsidR="00AF7664" w:rsidRPr="00AD0433" w:rsidRDefault="00AF7664" w:rsidP="00466CA6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0CA61A" w14:textId="19B4DBBD" w:rsidR="00AF7664" w:rsidRPr="00AD0433" w:rsidRDefault="00AF7664" w:rsidP="00466CA6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15,383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CFCBB" w14:textId="77777777" w:rsidR="00AF7664" w:rsidRPr="00AD0433" w:rsidRDefault="00AF7664" w:rsidP="00466CA6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8837C6" w14:textId="29BD0804" w:rsidR="00AF7664" w:rsidRPr="00AD0433" w:rsidRDefault="00AF7664" w:rsidP="00466CA6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306,792 </w:t>
            </w:r>
          </w:p>
        </w:tc>
      </w:tr>
      <w:tr w:rsidR="00AD0433" w:rsidRPr="00AD0433" w14:paraId="1C397E1B" w14:textId="77777777" w:rsidTr="009F2038">
        <w:trPr>
          <w:trHeight w:val="41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572C8E" w14:textId="77777777" w:rsidR="00AD0433" w:rsidRPr="00AD0433" w:rsidRDefault="00AD043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550C1E" w14:textId="77777777" w:rsidR="00AD0433" w:rsidRPr="00AD0433" w:rsidRDefault="00AD043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BEAE26" w14:textId="77777777" w:rsidR="00AD0433" w:rsidRPr="00AD0433" w:rsidRDefault="00AD0433" w:rsidP="00466CA6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2B93B6" w14:textId="77777777" w:rsidR="00AD0433" w:rsidRPr="00AD0433" w:rsidRDefault="00AD0433" w:rsidP="00466CA6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CE97E4" w14:textId="77777777" w:rsidR="00AD0433" w:rsidRPr="00AD0433" w:rsidRDefault="00AD0433" w:rsidP="00466CA6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A5D986" w14:textId="77777777" w:rsidR="00AD0433" w:rsidRPr="00AD0433" w:rsidRDefault="00AD0433" w:rsidP="00466CA6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96BF65" w14:textId="77777777" w:rsidR="00AD0433" w:rsidRPr="00AD0433" w:rsidRDefault="00AD0433" w:rsidP="00466CA6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F7664" w:rsidRPr="00AD0433" w14:paraId="542F5036" w14:textId="77777777" w:rsidTr="006D609A">
        <w:trPr>
          <w:trHeight w:val="41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406A9" w14:textId="77777777" w:rsidR="00AF7664" w:rsidRPr="00AD0433" w:rsidRDefault="00AF766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030AC" w14:textId="77777777" w:rsidR="00AF7664" w:rsidRPr="00AD0433" w:rsidRDefault="00AF766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827EE" w14:textId="77777777" w:rsidR="00AF7664" w:rsidRPr="00AD0433" w:rsidRDefault="00AF7664" w:rsidP="00466CA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0893D" w14:textId="77777777" w:rsidR="00AF7664" w:rsidRPr="00AD0433" w:rsidRDefault="00AF7664" w:rsidP="00466CA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DB058" w14:textId="77777777" w:rsidR="00AF7664" w:rsidRPr="00AD0433" w:rsidRDefault="00AF7664" w:rsidP="00466CA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2F682" w14:textId="77777777" w:rsidR="00AF7664" w:rsidRPr="00AD0433" w:rsidRDefault="00AF7664" w:rsidP="00466CA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7D191" w14:textId="77777777" w:rsidR="00AF7664" w:rsidRPr="00AD0433" w:rsidRDefault="00AF7664" w:rsidP="00466CA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F7664" w:rsidRPr="00AD0433" w14:paraId="594FF178" w14:textId="77777777" w:rsidTr="006D609A">
        <w:trPr>
          <w:trHeight w:val="41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50BB9" w14:textId="77777777" w:rsidR="00AF7664" w:rsidRPr="00AD0433" w:rsidRDefault="00AF766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F8575" w14:textId="77777777" w:rsidR="00AF7664" w:rsidRPr="00AD0433" w:rsidRDefault="00AF766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FBDC3" w14:textId="61C452B3" w:rsidR="00AF7664" w:rsidRPr="00AD0433" w:rsidRDefault="00AF7664" w:rsidP="00466CA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 xml:space="preserve">212,411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F96AA" w14:textId="77777777" w:rsidR="00AF7664" w:rsidRPr="00AD0433" w:rsidRDefault="00AF7664" w:rsidP="00466CA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3D3C6" w14:textId="56E41E31" w:rsidR="00AF7664" w:rsidRPr="00AD0433" w:rsidRDefault="00AF7664" w:rsidP="00466CA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 xml:space="preserve">58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00882" w14:textId="77777777" w:rsidR="00AF7664" w:rsidRPr="00AD0433" w:rsidRDefault="00AF7664" w:rsidP="00466CA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311D5" w14:textId="5D8AE6A7" w:rsidR="00AF7664" w:rsidRPr="00AD0433" w:rsidRDefault="00AF7664" w:rsidP="00466CA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 xml:space="preserve">212,469 </w:t>
            </w:r>
          </w:p>
        </w:tc>
      </w:tr>
      <w:tr w:rsidR="00AF7664" w:rsidRPr="00AD0433" w14:paraId="668F79F0" w14:textId="77777777" w:rsidTr="006D609A">
        <w:trPr>
          <w:trHeight w:val="41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F614E" w14:textId="77777777" w:rsidR="00AF7664" w:rsidRPr="00AD0433" w:rsidRDefault="00AF766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4EFEF" w14:textId="77777777" w:rsidR="00AF7664" w:rsidRPr="00AD0433" w:rsidRDefault="00AF766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594BE" w14:textId="4FF9B7B3" w:rsidR="00AF7664" w:rsidRPr="00AD0433" w:rsidRDefault="00AF7664" w:rsidP="00BE2001">
            <w:pPr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 xml:space="preserve">-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80CAD" w14:textId="77777777" w:rsidR="00AF7664" w:rsidRPr="00AD0433" w:rsidRDefault="00AF7664" w:rsidP="00466CA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AFF8C" w14:textId="787E15DB" w:rsidR="00AF7664" w:rsidRPr="00AD0433" w:rsidRDefault="00AF7664" w:rsidP="00466CA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 xml:space="preserve">1,908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A6843" w14:textId="77777777" w:rsidR="00AF7664" w:rsidRPr="00AD0433" w:rsidRDefault="00AF7664" w:rsidP="00466CA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EBA58" w14:textId="1AE5CCAE" w:rsidR="00AF7664" w:rsidRPr="00AD0433" w:rsidRDefault="00AF7664" w:rsidP="00466CA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 xml:space="preserve">1,908 </w:t>
            </w:r>
          </w:p>
        </w:tc>
      </w:tr>
      <w:tr w:rsidR="00AF7664" w:rsidRPr="00AD0433" w14:paraId="51C3ACFD" w14:textId="77777777" w:rsidTr="006D609A">
        <w:trPr>
          <w:trHeight w:val="41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5E054" w14:textId="77777777" w:rsidR="00AF7664" w:rsidRPr="00AD0433" w:rsidRDefault="00AF766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BBED1" w14:textId="77777777" w:rsidR="00AF7664" w:rsidRPr="00AD0433" w:rsidRDefault="00AF766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462FE" w14:textId="5B462458" w:rsidR="00AF7664" w:rsidRPr="00AD0433" w:rsidRDefault="00AF7664" w:rsidP="00466CA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 xml:space="preserve">58,072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688E9" w14:textId="77777777" w:rsidR="00AF7664" w:rsidRPr="00AD0433" w:rsidRDefault="00AF7664" w:rsidP="00466CA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F15EE" w14:textId="75F1A9BC" w:rsidR="00AF7664" w:rsidRPr="00AD0433" w:rsidRDefault="00AF7664" w:rsidP="00466CA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 xml:space="preserve">137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929A5" w14:textId="77777777" w:rsidR="00AF7664" w:rsidRPr="00AD0433" w:rsidRDefault="00AF7664" w:rsidP="00466CA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F8525" w14:textId="5BF557FC" w:rsidR="00AF7664" w:rsidRPr="00AD0433" w:rsidRDefault="00AF7664" w:rsidP="00466CA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 xml:space="preserve">58,209 </w:t>
            </w:r>
          </w:p>
        </w:tc>
      </w:tr>
      <w:tr w:rsidR="00AF7664" w:rsidRPr="00AD0433" w14:paraId="45F5D8C6" w14:textId="77777777" w:rsidTr="006D609A">
        <w:trPr>
          <w:trHeight w:val="41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049DD" w14:textId="77777777" w:rsidR="00AF7664" w:rsidRPr="00AD0433" w:rsidRDefault="00AF766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E88F8" w14:textId="77777777" w:rsidR="00AF7664" w:rsidRPr="00AD0433" w:rsidRDefault="00AF766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931DD" w14:textId="63F13899" w:rsidR="00AF7664" w:rsidRPr="00AD0433" w:rsidRDefault="00AF7664" w:rsidP="00466CA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 xml:space="preserve">51,888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AC5BA" w14:textId="77777777" w:rsidR="00AF7664" w:rsidRPr="00AD0433" w:rsidRDefault="00AF7664" w:rsidP="00466CA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02D43" w14:textId="4068D854" w:rsidR="00AF7664" w:rsidRPr="00AD0433" w:rsidRDefault="00AF7664" w:rsidP="00466CA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 xml:space="preserve">6,493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54220" w14:textId="77777777" w:rsidR="00AF7664" w:rsidRPr="00AD0433" w:rsidRDefault="00AF7664" w:rsidP="00466CA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A696D9" w14:textId="1E1AE50A" w:rsidR="00AF7664" w:rsidRPr="00AD0433" w:rsidRDefault="00AF7664" w:rsidP="00466CA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 xml:space="preserve">58,381 </w:t>
            </w:r>
          </w:p>
        </w:tc>
      </w:tr>
      <w:tr w:rsidR="00AF7664" w:rsidRPr="00AD0433" w14:paraId="78C8FF1B" w14:textId="77777777" w:rsidTr="006D609A">
        <w:trPr>
          <w:trHeight w:val="41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A0AE3" w14:textId="77777777" w:rsidR="00AF7664" w:rsidRPr="00AD0433" w:rsidRDefault="00AF766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0499B" w14:textId="77777777" w:rsidR="00AF7664" w:rsidRPr="00AD0433" w:rsidRDefault="00AF766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A4A06B" w14:textId="42626DE4" w:rsidR="00AF7664" w:rsidRPr="00AD0433" w:rsidRDefault="00AF7664" w:rsidP="00466CA6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322,371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AEBEE" w14:textId="77777777" w:rsidR="00AF7664" w:rsidRPr="00AD0433" w:rsidRDefault="00AF7664" w:rsidP="00466CA6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29F91B" w14:textId="200C33FD" w:rsidR="00AF7664" w:rsidRPr="00AD0433" w:rsidRDefault="00AF7664" w:rsidP="00466CA6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8,596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64D02" w14:textId="77777777" w:rsidR="00AF7664" w:rsidRPr="00AD0433" w:rsidRDefault="00AF7664" w:rsidP="00466CA6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053B84" w14:textId="4DE7F751" w:rsidR="00AF7664" w:rsidRPr="00AD0433" w:rsidRDefault="00AF7664" w:rsidP="00466CA6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330,967 </w:t>
            </w:r>
          </w:p>
        </w:tc>
      </w:tr>
      <w:tr w:rsidR="00AF7664" w:rsidRPr="00AD0433" w14:paraId="741416E9" w14:textId="77777777" w:rsidTr="006D609A">
        <w:trPr>
          <w:trHeight w:val="41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86F43" w14:textId="77777777" w:rsidR="00AF7664" w:rsidRPr="00AD0433" w:rsidRDefault="00AF766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 (ขาดทุน)</w:t>
            </w: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จากกิจกรรมดำเนินงาน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11D8D" w14:textId="77777777" w:rsidR="00AF7664" w:rsidRPr="00AD0433" w:rsidRDefault="00AF766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79D9D" w14:textId="37F6EDDC" w:rsidR="00AF7664" w:rsidRPr="00AD0433" w:rsidRDefault="00AF7664" w:rsidP="00466CA6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(30,962)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65F63" w14:textId="77777777" w:rsidR="00AF7664" w:rsidRPr="00AD0433" w:rsidRDefault="00AF7664" w:rsidP="00466CA6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61A27" w14:textId="2F276367" w:rsidR="00AF7664" w:rsidRPr="00AD0433" w:rsidRDefault="00AF7664" w:rsidP="00466CA6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6,787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6250E" w14:textId="77777777" w:rsidR="00AF7664" w:rsidRPr="00AD0433" w:rsidRDefault="00AF7664" w:rsidP="00466CA6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87097" w14:textId="49E2947B" w:rsidR="00AF7664" w:rsidRPr="00AD0433" w:rsidRDefault="00AF7664" w:rsidP="00466CA6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(24,175)</w:t>
            </w:r>
          </w:p>
        </w:tc>
      </w:tr>
      <w:tr w:rsidR="00AF7664" w:rsidRPr="00AD0433" w14:paraId="3F8C52FE" w14:textId="77777777" w:rsidTr="006D609A">
        <w:trPr>
          <w:trHeight w:val="41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FE27A" w14:textId="77777777" w:rsidR="00AF7664" w:rsidRPr="00AD0433" w:rsidRDefault="00AF766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049A5" w14:textId="77777777" w:rsidR="00AF7664" w:rsidRPr="00AD0433" w:rsidRDefault="00AF766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62B49" w14:textId="6BE0D98B" w:rsidR="00AF7664" w:rsidRPr="00AD0433" w:rsidRDefault="00AF7664" w:rsidP="00466CA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(5,438)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78288" w14:textId="77777777" w:rsidR="00AF7664" w:rsidRPr="00AD0433" w:rsidRDefault="00AF7664" w:rsidP="00466CA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794B7" w14:textId="30815BCC" w:rsidR="00AF7664" w:rsidRPr="00AD0433" w:rsidRDefault="00AF7664" w:rsidP="00466CA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(1,367)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10D3D" w14:textId="77777777" w:rsidR="00AF7664" w:rsidRPr="00AD0433" w:rsidRDefault="00AF7664" w:rsidP="00466CA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5D86C" w14:textId="067E9A2B" w:rsidR="00AF7664" w:rsidRPr="00AD0433" w:rsidRDefault="00AF7664" w:rsidP="00466CA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(6,805)</w:t>
            </w:r>
          </w:p>
        </w:tc>
      </w:tr>
      <w:tr w:rsidR="00AF7664" w:rsidRPr="00AD0433" w14:paraId="17BEF737" w14:textId="77777777" w:rsidTr="00C82E20">
        <w:trPr>
          <w:trHeight w:val="41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8B71D" w14:textId="7C14EF12" w:rsidR="00AF7664" w:rsidRPr="00AD0433" w:rsidRDefault="00AF766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ผลกำไรจากการวัดมูลค่าสินทรัพย์</w:t>
            </w:r>
            <w:r w:rsidR="006D609A" w:rsidRPr="00AD0433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58909" w14:textId="77777777" w:rsidR="00AF7664" w:rsidRPr="00AD0433" w:rsidRDefault="00AF766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6EC45" w14:textId="07DC48F4" w:rsidR="00AF7664" w:rsidRPr="00AD0433" w:rsidRDefault="00AF7664" w:rsidP="00466CA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 xml:space="preserve">1,089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2F048" w14:textId="77777777" w:rsidR="00AF7664" w:rsidRPr="00AD0433" w:rsidRDefault="00AF7664" w:rsidP="00466CA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8AC23" w14:textId="31782415" w:rsidR="00AF7664" w:rsidRPr="00AD0433" w:rsidRDefault="00AF7664" w:rsidP="00466CA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 xml:space="preserve">7,540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0741D" w14:textId="77777777" w:rsidR="00AF7664" w:rsidRPr="00AD0433" w:rsidRDefault="00AF7664" w:rsidP="00466CA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33542" w14:textId="011BB557" w:rsidR="00AF7664" w:rsidRPr="00AD0433" w:rsidRDefault="00AF7664" w:rsidP="00466CA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 xml:space="preserve">8,629 </w:t>
            </w:r>
          </w:p>
        </w:tc>
      </w:tr>
      <w:tr w:rsidR="00AF7664" w:rsidRPr="00AD0433" w14:paraId="4AEE8470" w14:textId="77777777" w:rsidTr="00C82E20">
        <w:trPr>
          <w:trHeight w:val="41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EA6BA" w14:textId="72F860B3" w:rsidR="00AF7664" w:rsidRPr="00AD0433" w:rsidRDefault="00AF766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กลับรายการขาดทุนจากการด้อยค่า</w:t>
            </w:r>
            <w:r w:rsidR="006D609A" w:rsidRPr="00AD0433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ซึ่งเป็นไปตาม </w:t>
            </w:r>
            <w:r w:rsidRPr="00AD0433">
              <w:rPr>
                <w:rFonts w:asciiTheme="majorBidi" w:hAnsiTheme="majorBidi" w:cstheme="majorBidi"/>
                <w:sz w:val="30"/>
                <w:szCs w:val="30"/>
              </w:rPr>
              <w:t>TFRS 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EF011" w14:textId="77777777" w:rsidR="00AF7664" w:rsidRPr="00AD0433" w:rsidRDefault="00AF766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7CB11A" w14:textId="216B26F7" w:rsidR="00AF7664" w:rsidRPr="00AD0433" w:rsidRDefault="00AF7664" w:rsidP="00466CA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 xml:space="preserve">713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30A7D" w14:textId="77777777" w:rsidR="00AF7664" w:rsidRPr="00AD0433" w:rsidRDefault="00AF7664" w:rsidP="00466CA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D6214C" w14:textId="12E4C724" w:rsidR="00AF7664" w:rsidRPr="00AD0433" w:rsidRDefault="00AF7664" w:rsidP="00BE2001">
            <w:pPr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 xml:space="preserve">-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829D0" w14:textId="77777777" w:rsidR="00AF7664" w:rsidRPr="00AD0433" w:rsidRDefault="00AF7664" w:rsidP="00466CA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F8FC28" w14:textId="044EDAA5" w:rsidR="00AF7664" w:rsidRPr="00AD0433" w:rsidRDefault="00AF7664" w:rsidP="00466CA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 xml:space="preserve">713 </w:t>
            </w:r>
          </w:p>
        </w:tc>
      </w:tr>
      <w:tr w:rsidR="00AF7664" w:rsidRPr="00AD0433" w14:paraId="1DBBC622" w14:textId="77777777" w:rsidTr="00C82E20">
        <w:trPr>
          <w:trHeight w:val="41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53B06" w14:textId="77777777" w:rsidR="00AF7664" w:rsidRPr="00AD0433" w:rsidRDefault="00AF766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 (ขาดทุน) ก่อนภาษีเงินได้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60009" w14:textId="77777777" w:rsidR="00AF7664" w:rsidRPr="00AD0433" w:rsidRDefault="00AF766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C5594" w14:textId="5365E063" w:rsidR="00AF7664" w:rsidRPr="00AD0433" w:rsidRDefault="00AF7664" w:rsidP="00466CA6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(34,598)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BCF6D" w14:textId="77777777" w:rsidR="00AF7664" w:rsidRPr="00AD0433" w:rsidRDefault="00AF7664" w:rsidP="00466CA6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17F6E" w14:textId="137692C9" w:rsidR="00AF7664" w:rsidRPr="00AD0433" w:rsidRDefault="00AF7664" w:rsidP="00466CA6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12,960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2A24F" w14:textId="77777777" w:rsidR="00AF7664" w:rsidRPr="00AD0433" w:rsidRDefault="00AF7664" w:rsidP="00466CA6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99A93" w14:textId="0236D23F" w:rsidR="00AF7664" w:rsidRPr="00AD0433" w:rsidRDefault="00AF7664" w:rsidP="00466CA6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(21,638)</w:t>
            </w:r>
          </w:p>
        </w:tc>
      </w:tr>
      <w:tr w:rsidR="00AF7664" w:rsidRPr="00AD0433" w14:paraId="6673D7CB" w14:textId="77777777" w:rsidTr="006D609A">
        <w:trPr>
          <w:trHeight w:val="41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CB9D4" w14:textId="77777777" w:rsidR="00AF7664" w:rsidRPr="00AD0433" w:rsidRDefault="00AF766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 (ค่าใช้จ่าย)</w:t>
            </w:r>
            <w:r w:rsidRPr="00AD043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1CBB0" w14:textId="77777777" w:rsidR="00AF7664" w:rsidRPr="00AD0433" w:rsidRDefault="00AF766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FF853" w14:textId="7E27AC82" w:rsidR="00AF7664" w:rsidRPr="00AD0433" w:rsidRDefault="00AF7664" w:rsidP="00466CA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 xml:space="preserve">6,454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67CBE" w14:textId="77777777" w:rsidR="00AF7664" w:rsidRPr="00AD0433" w:rsidRDefault="00AF7664" w:rsidP="00466CA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C50C7" w14:textId="1FCC19F0" w:rsidR="00AF7664" w:rsidRPr="00AD0433" w:rsidRDefault="00AF7664" w:rsidP="00466CA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(3,979)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3AE45" w14:textId="77777777" w:rsidR="00AF7664" w:rsidRPr="00AD0433" w:rsidRDefault="00AF7664" w:rsidP="00466CA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16DF2" w14:textId="54EFB64C" w:rsidR="00AF7664" w:rsidRPr="00AD0433" w:rsidRDefault="00AF7664" w:rsidP="00466CA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 xml:space="preserve">2,475 </w:t>
            </w:r>
          </w:p>
        </w:tc>
      </w:tr>
      <w:tr w:rsidR="00AF7664" w:rsidRPr="00AD0433" w14:paraId="5F2468B8" w14:textId="77777777" w:rsidTr="006D609A">
        <w:trPr>
          <w:trHeight w:val="41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A82C2" w14:textId="77777777" w:rsidR="00AF7664" w:rsidRPr="00AD0433" w:rsidRDefault="00AF766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 (ขาดทุน) สำหรับงวด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6F131" w14:textId="77777777" w:rsidR="00AF7664" w:rsidRPr="00AD0433" w:rsidRDefault="00AF766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BFBECB" w14:textId="60298C90" w:rsidR="00AF7664" w:rsidRPr="00AD0433" w:rsidRDefault="00AF7664" w:rsidP="00466CA6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(28,144)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72AFF" w14:textId="77777777" w:rsidR="00AF7664" w:rsidRPr="00AD0433" w:rsidRDefault="00AF7664" w:rsidP="00466CA6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09236C" w14:textId="733C8F35" w:rsidR="00AF7664" w:rsidRPr="00AD0433" w:rsidRDefault="00AF7664" w:rsidP="00466CA6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8,981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0B535" w14:textId="77777777" w:rsidR="00AF7664" w:rsidRPr="00AD0433" w:rsidRDefault="00AF7664" w:rsidP="00466CA6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549D54" w14:textId="52954890" w:rsidR="00AF7664" w:rsidRPr="00AD0433" w:rsidRDefault="00AF7664" w:rsidP="00466CA6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(19,163)</w:t>
            </w:r>
          </w:p>
        </w:tc>
      </w:tr>
      <w:tr w:rsidR="00AF7664" w:rsidRPr="00AD0433" w14:paraId="1DAAF66C" w14:textId="77777777" w:rsidTr="006D609A">
        <w:trPr>
          <w:trHeight w:val="41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F0C50" w14:textId="08EE949E" w:rsidR="00AF7664" w:rsidRPr="00AD0433" w:rsidRDefault="00AF766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 (ขาดทุน)</w:t>
            </w: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เบ็ดเสร็จอื่นสำหรับงวด </w:t>
            </w:r>
            <w:r w:rsidR="006D609A"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 xml:space="preserve">   </w:t>
            </w: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สุทธิจากภาษี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81693" w14:textId="77777777" w:rsidR="00AF7664" w:rsidRPr="00AD0433" w:rsidRDefault="00AF766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E70A79" w14:textId="657A338D" w:rsidR="00AF7664" w:rsidRPr="00AD0433" w:rsidRDefault="00AF7664" w:rsidP="00BE2001">
            <w:pPr>
              <w:ind w:right="2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-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9B494" w14:textId="77777777" w:rsidR="00AF7664" w:rsidRPr="00AD0433" w:rsidRDefault="00AF7664" w:rsidP="00BE2001">
            <w:pPr>
              <w:ind w:right="2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E14578" w14:textId="0E5CF3D7" w:rsidR="00AF7664" w:rsidRPr="00AD0433" w:rsidRDefault="00AF7664" w:rsidP="00BE2001">
            <w:pPr>
              <w:ind w:right="2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-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2CCCF" w14:textId="77777777" w:rsidR="00AF7664" w:rsidRPr="00AD0433" w:rsidRDefault="00AF7664" w:rsidP="00BE2001">
            <w:pPr>
              <w:ind w:right="2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E7EE3A" w14:textId="01FC7B0A" w:rsidR="00AF7664" w:rsidRPr="00AD0433" w:rsidRDefault="00AF7664" w:rsidP="00BE2001">
            <w:pPr>
              <w:ind w:right="2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-   </w:t>
            </w:r>
          </w:p>
        </w:tc>
      </w:tr>
      <w:tr w:rsidR="00AF7664" w:rsidRPr="00AD0433" w14:paraId="0A498E0C" w14:textId="77777777" w:rsidTr="006D609A">
        <w:trPr>
          <w:trHeight w:val="41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FEC4B" w14:textId="77777777" w:rsidR="00AF7664" w:rsidRPr="00AD0433" w:rsidRDefault="00AF766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 (ขาดทุน)</w:t>
            </w: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เบ็ดเสร็จรวมสำหรับงวด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8D749" w14:textId="77777777" w:rsidR="00AF7664" w:rsidRPr="00AD0433" w:rsidRDefault="00AF766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D7BD6D" w14:textId="460092DA" w:rsidR="00AF7664" w:rsidRPr="00AD0433" w:rsidRDefault="00AF7664" w:rsidP="00466CA6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(28,144)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AB107" w14:textId="77777777" w:rsidR="00AF7664" w:rsidRPr="00AD0433" w:rsidRDefault="00AF7664" w:rsidP="00466CA6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B61662" w14:textId="00540932" w:rsidR="00AF7664" w:rsidRPr="00AD0433" w:rsidRDefault="00AF7664" w:rsidP="00466CA6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8,981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59A53" w14:textId="77777777" w:rsidR="00AF7664" w:rsidRPr="00AD0433" w:rsidRDefault="00AF7664" w:rsidP="00466CA6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7E2B22" w14:textId="06B0EE30" w:rsidR="00AF7664" w:rsidRPr="00AD0433" w:rsidRDefault="00AF7664" w:rsidP="00466CA6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(19,163)</w:t>
            </w:r>
          </w:p>
        </w:tc>
      </w:tr>
      <w:tr w:rsidR="00AF7664" w:rsidRPr="00AD0433" w14:paraId="7329B7AB" w14:textId="77777777" w:rsidTr="006D609A">
        <w:trPr>
          <w:trHeight w:val="1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60057" w14:textId="77777777" w:rsidR="00DE268A" w:rsidRDefault="00DE268A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B08824C" w14:textId="77777777" w:rsidR="00DE268A" w:rsidRDefault="00DE268A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A3E7F9F" w14:textId="5448A023" w:rsidR="00AF7664" w:rsidRDefault="006D609A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  <w:p w14:paraId="01344E23" w14:textId="77777777" w:rsidR="002C6218" w:rsidRDefault="002C621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2DB1BE8" w14:textId="647E3EDD" w:rsidR="00F844A6" w:rsidRPr="00AD0433" w:rsidRDefault="00F844A6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A59F0" w14:textId="77777777" w:rsidR="00AF7664" w:rsidRPr="00AD0433" w:rsidRDefault="00AF766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9310A" w14:textId="77777777" w:rsidR="00AF7664" w:rsidRPr="00AD0433" w:rsidRDefault="00AF7664" w:rsidP="00466CA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B395A" w14:textId="77777777" w:rsidR="00AF7664" w:rsidRPr="00AD0433" w:rsidRDefault="00AF7664" w:rsidP="00466CA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4211E" w14:textId="77777777" w:rsidR="00AF7664" w:rsidRPr="00AD0433" w:rsidRDefault="00AF7664" w:rsidP="00466CA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73333" w14:textId="77777777" w:rsidR="00AF7664" w:rsidRPr="00AD0433" w:rsidRDefault="00AF7664" w:rsidP="00466CA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3E0F3" w14:textId="77777777" w:rsidR="00AF7664" w:rsidRPr="00AD0433" w:rsidRDefault="00AF7664" w:rsidP="00466CA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F7664" w:rsidRPr="00AD0433" w14:paraId="69BBD732" w14:textId="77777777" w:rsidTr="006D609A">
        <w:trPr>
          <w:trHeight w:val="41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822D2" w14:textId="77777777" w:rsidR="00AF7664" w:rsidRPr="00AD0433" w:rsidRDefault="00AF766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การแบ่งปันกำไร</w:t>
            </w: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C83F7" w14:textId="77777777" w:rsidR="00AF7664" w:rsidRPr="00AD0433" w:rsidRDefault="00AF766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F84FB" w14:textId="77777777" w:rsidR="00AF7664" w:rsidRPr="00AD0433" w:rsidRDefault="00AF7664" w:rsidP="00466CA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D5A89" w14:textId="77777777" w:rsidR="00AF7664" w:rsidRPr="00AD0433" w:rsidRDefault="00AF7664" w:rsidP="00466CA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7334F" w14:textId="77777777" w:rsidR="00AF7664" w:rsidRPr="00AD0433" w:rsidRDefault="00AF7664" w:rsidP="00466CA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802CA" w14:textId="77777777" w:rsidR="00AF7664" w:rsidRPr="00AD0433" w:rsidRDefault="00AF7664" w:rsidP="00466CA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FD5D9" w14:textId="77777777" w:rsidR="00AF7664" w:rsidRPr="00AD0433" w:rsidRDefault="00AF7664" w:rsidP="00466CA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F7664" w:rsidRPr="00AD0433" w14:paraId="2F954C1E" w14:textId="77777777" w:rsidTr="006D609A">
        <w:trPr>
          <w:trHeight w:val="41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B928C" w14:textId="77777777" w:rsidR="00AF7664" w:rsidRPr="00AD0433" w:rsidRDefault="00AF766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ส่วนที่เป็นของบริษัทใหญ่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1E897" w14:textId="77777777" w:rsidR="00AF7664" w:rsidRPr="00AD0433" w:rsidRDefault="00AF766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4B9A1" w14:textId="55D102FC" w:rsidR="00AF7664" w:rsidRPr="00AD0433" w:rsidRDefault="00AF7664" w:rsidP="00466CA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(28,144)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227FD" w14:textId="77777777" w:rsidR="00AF7664" w:rsidRPr="00AD0433" w:rsidRDefault="00AF7664" w:rsidP="00466CA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4C7DC" w14:textId="4FCB33D4" w:rsidR="00AF7664" w:rsidRPr="00AD0433" w:rsidRDefault="00AF7664" w:rsidP="00BE2001">
            <w:pPr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 xml:space="preserve">-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4308B" w14:textId="77777777" w:rsidR="00AF7664" w:rsidRPr="00AD0433" w:rsidRDefault="00AF7664" w:rsidP="00466CA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7145E" w14:textId="6BED04CF" w:rsidR="00AF7664" w:rsidRPr="00AD0433" w:rsidRDefault="00AF7664" w:rsidP="00466CA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(28,144)</w:t>
            </w:r>
          </w:p>
        </w:tc>
      </w:tr>
      <w:tr w:rsidR="00AF7664" w:rsidRPr="00AD0433" w14:paraId="56099814" w14:textId="77777777" w:rsidTr="006D609A">
        <w:trPr>
          <w:trHeight w:val="41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2E009" w14:textId="19853C79" w:rsidR="00AF7664" w:rsidRPr="00AD0433" w:rsidRDefault="00AF766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ส่วนที่เป็นของบริษัทอื่นในกลุ่มก่อน</w:t>
            </w:r>
            <w:r w:rsidR="00DE268A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     </w:t>
            </w: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การจัดโครงสร้างธุรกิจ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98C5D" w14:textId="77777777" w:rsidR="00AF7664" w:rsidRPr="00AD0433" w:rsidRDefault="00AF766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AB67B" w14:textId="3F262207" w:rsidR="00AF7664" w:rsidRPr="00AD0433" w:rsidRDefault="00AF7664" w:rsidP="00BE2001">
            <w:pPr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 xml:space="preserve">-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77FB3" w14:textId="77777777" w:rsidR="00AF7664" w:rsidRPr="00AD0433" w:rsidRDefault="00AF7664" w:rsidP="00466CA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AC8E6" w14:textId="163708DA" w:rsidR="00AF7664" w:rsidRPr="00AD0433" w:rsidRDefault="00AF7664" w:rsidP="00466CA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 xml:space="preserve">8,981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9F55A" w14:textId="77777777" w:rsidR="00AF7664" w:rsidRPr="00AD0433" w:rsidRDefault="00AF7664" w:rsidP="00466CA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6305A" w14:textId="21BF637D" w:rsidR="00AF7664" w:rsidRPr="00AD0433" w:rsidRDefault="00AF7664" w:rsidP="00850F39">
            <w:pPr>
              <w:tabs>
                <w:tab w:val="left" w:pos="1058"/>
              </w:tabs>
              <w:ind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 xml:space="preserve">8,981 </w:t>
            </w:r>
          </w:p>
        </w:tc>
      </w:tr>
      <w:tr w:rsidR="00AF7664" w:rsidRPr="00AD0433" w14:paraId="6558ADEE" w14:textId="77777777" w:rsidTr="006D609A">
        <w:trPr>
          <w:trHeight w:val="41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C17A0" w14:textId="77777777" w:rsidR="00AF7664" w:rsidRPr="00AD0433" w:rsidRDefault="00AF766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31F3A" w14:textId="77777777" w:rsidR="00AF7664" w:rsidRPr="00AD0433" w:rsidRDefault="00AF766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91E690" w14:textId="282E12E9" w:rsidR="00AF7664" w:rsidRPr="00AD0433" w:rsidRDefault="00AF7664" w:rsidP="00466CA6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(28,144)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6EAC5" w14:textId="77777777" w:rsidR="00AF7664" w:rsidRPr="00AD0433" w:rsidRDefault="00AF7664" w:rsidP="00466CA6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A953D9" w14:textId="2CBAAA3A" w:rsidR="00AF7664" w:rsidRPr="00AD0433" w:rsidRDefault="00AF7664" w:rsidP="00466CA6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8,981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25BDD" w14:textId="77777777" w:rsidR="00AF7664" w:rsidRPr="00AD0433" w:rsidRDefault="00AF7664" w:rsidP="00466CA6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8AF152" w14:textId="4F43F3B1" w:rsidR="00AF7664" w:rsidRPr="00AD0433" w:rsidRDefault="00AF7664" w:rsidP="00466CA6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(19,163)</w:t>
            </w:r>
          </w:p>
        </w:tc>
      </w:tr>
      <w:tr w:rsidR="00AF7664" w:rsidRPr="00AD0433" w14:paraId="36AB5926" w14:textId="77777777" w:rsidTr="006D609A">
        <w:trPr>
          <w:trHeight w:val="41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E6A2D" w14:textId="77777777" w:rsidR="00AF7664" w:rsidRPr="00AD0433" w:rsidRDefault="00AF766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การแบ่งปันกำไร</w:t>
            </w: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ขาดทุน) เบ็ดเสร็จรวม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C0BCE" w14:textId="77777777" w:rsidR="00AF7664" w:rsidRPr="00AD0433" w:rsidRDefault="00AF766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D8DF1" w14:textId="77777777" w:rsidR="00AF7664" w:rsidRPr="00AD0433" w:rsidRDefault="00AF7664" w:rsidP="00466CA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B218D" w14:textId="77777777" w:rsidR="00AF7664" w:rsidRPr="00AD0433" w:rsidRDefault="00AF7664" w:rsidP="00466CA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3179A" w14:textId="77777777" w:rsidR="00AF7664" w:rsidRPr="00AD0433" w:rsidRDefault="00AF7664" w:rsidP="00466CA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D790A" w14:textId="77777777" w:rsidR="00AF7664" w:rsidRPr="00AD0433" w:rsidRDefault="00AF7664" w:rsidP="00466CA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9457B" w14:textId="77777777" w:rsidR="00AF7664" w:rsidRPr="00AD0433" w:rsidRDefault="00AF7664" w:rsidP="00466CA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F7664" w:rsidRPr="00AD0433" w14:paraId="431CA4B5" w14:textId="77777777" w:rsidTr="006D609A">
        <w:trPr>
          <w:trHeight w:val="41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7DBFF" w14:textId="77777777" w:rsidR="00AF7664" w:rsidRPr="00AD0433" w:rsidRDefault="00AF766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ส่วนที่เป็นของบริษัทใหญ่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FB3A3" w14:textId="77777777" w:rsidR="00AF7664" w:rsidRPr="00AD0433" w:rsidRDefault="00AF766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B1A34" w14:textId="3C438585" w:rsidR="00AF7664" w:rsidRPr="00AD0433" w:rsidRDefault="00AF7664" w:rsidP="00466CA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(28,144)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91A41" w14:textId="77777777" w:rsidR="00AF7664" w:rsidRPr="00AD0433" w:rsidRDefault="00AF7664" w:rsidP="00466CA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0EF87" w14:textId="4138A0CE" w:rsidR="00AF7664" w:rsidRPr="00AD0433" w:rsidRDefault="00AF7664" w:rsidP="00BE2001">
            <w:pPr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 xml:space="preserve">-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1E590" w14:textId="77777777" w:rsidR="00AF7664" w:rsidRPr="00AD0433" w:rsidRDefault="00AF7664" w:rsidP="00466CA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07EC8" w14:textId="29EF491C" w:rsidR="00AF7664" w:rsidRPr="00AD0433" w:rsidRDefault="00AF7664" w:rsidP="00466CA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(28,144)</w:t>
            </w:r>
          </w:p>
        </w:tc>
      </w:tr>
      <w:tr w:rsidR="00AF7664" w:rsidRPr="00AD0433" w14:paraId="19252470" w14:textId="77777777" w:rsidTr="006D609A">
        <w:trPr>
          <w:trHeight w:val="41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22FC7" w14:textId="726BF1C8" w:rsidR="00AF7664" w:rsidRPr="00AD0433" w:rsidRDefault="00AF766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ส่วนที่เป็นของบริษัทอื่นในกลุ่มก่อน</w:t>
            </w:r>
            <w:r w:rsidR="00DE268A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     </w:t>
            </w: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การจัดโครงสร้างธุรกิจ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FA8E2" w14:textId="77777777" w:rsidR="00AF7664" w:rsidRPr="00AD0433" w:rsidRDefault="00AF766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E9370" w14:textId="6A75DB95" w:rsidR="00AF7664" w:rsidRPr="00AD0433" w:rsidRDefault="00AF7664" w:rsidP="00BE2001">
            <w:pPr>
              <w:ind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 xml:space="preserve">-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ADF0C" w14:textId="77777777" w:rsidR="00AF7664" w:rsidRPr="00AD0433" w:rsidRDefault="00AF7664" w:rsidP="00466CA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B7B0A" w14:textId="77967395" w:rsidR="00AF7664" w:rsidRPr="00AD0433" w:rsidRDefault="00AF7664" w:rsidP="00466CA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 xml:space="preserve">8,981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C2ADD" w14:textId="77777777" w:rsidR="00AF7664" w:rsidRPr="00AD0433" w:rsidRDefault="00AF7664" w:rsidP="00466CA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5406A" w14:textId="54BD291A" w:rsidR="00AF7664" w:rsidRPr="00AD0433" w:rsidRDefault="00AF7664" w:rsidP="00850F39">
            <w:pPr>
              <w:ind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 xml:space="preserve">8,981 </w:t>
            </w:r>
          </w:p>
        </w:tc>
      </w:tr>
      <w:tr w:rsidR="00AF7664" w:rsidRPr="00AD0433" w14:paraId="63B3921F" w14:textId="77777777" w:rsidTr="006D609A">
        <w:trPr>
          <w:trHeight w:val="41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38EF7" w14:textId="77777777" w:rsidR="00AF7664" w:rsidRPr="00AD0433" w:rsidRDefault="00AF766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06EFF" w14:textId="77777777" w:rsidR="00AF7664" w:rsidRPr="00AD0433" w:rsidRDefault="00AF766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6F219A" w14:textId="7C4110F2" w:rsidR="00AF7664" w:rsidRPr="00AD0433" w:rsidRDefault="00AF7664" w:rsidP="00466CA6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(28,144)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8D92C" w14:textId="77777777" w:rsidR="00AF7664" w:rsidRPr="00AD0433" w:rsidRDefault="00AF7664" w:rsidP="00466CA6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607115" w14:textId="2AA6FBE2" w:rsidR="00AF7664" w:rsidRPr="00AD0433" w:rsidRDefault="00AF7664" w:rsidP="00466CA6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8,981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F1575" w14:textId="77777777" w:rsidR="00AF7664" w:rsidRPr="00AD0433" w:rsidRDefault="00AF7664" w:rsidP="00466CA6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4719C0" w14:textId="77FDD322" w:rsidR="00AF7664" w:rsidRPr="00AD0433" w:rsidRDefault="00AF7664" w:rsidP="00466CA6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(19,163)</w:t>
            </w:r>
          </w:p>
        </w:tc>
      </w:tr>
      <w:tr w:rsidR="00AF7664" w:rsidRPr="00AD0433" w14:paraId="56DF0492" w14:textId="77777777" w:rsidTr="006D609A">
        <w:trPr>
          <w:trHeight w:val="50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78FD0" w14:textId="77777777" w:rsidR="00AF7664" w:rsidRPr="00AD0433" w:rsidRDefault="00AF766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ขาดทุนต่อหุ้นขั้นพื้นฐาน</w:t>
            </w: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6A62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6A62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51B05" w14:textId="77777777" w:rsidR="00AF7664" w:rsidRPr="00AD0433" w:rsidRDefault="00AF766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CA5D6B" w14:textId="74847358" w:rsidR="00AF7664" w:rsidRPr="00AD0433" w:rsidRDefault="00AF7664" w:rsidP="00466CA6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E9A1A" w14:textId="77777777" w:rsidR="00AF7664" w:rsidRPr="00AD0433" w:rsidRDefault="00AF7664" w:rsidP="00466CA6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1AB52E" w14:textId="38DE95D4" w:rsidR="00AF7664" w:rsidRPr="00AD0433" w:rsidRDefault="00AF7664" w:rsidP="00BE2001">
            <w:pPr>
              <w:ind w:right="2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-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58878" w14:textId="77777777" w:rsidR="00AF7664" w:rsidRPr="00AD0433" w:rsidRDefault="00AF7664" w:rsidP="00466CA6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712680" w14:textId="4CA33924" w:rsidR="00AF7664" w:rsidRPr="00AD0433" w:rsidRDefault="00AF7664" w:rsidP="00466CA6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(0.06)</w:t>
            </w:r>
          </w:p>
        </w:tc>
      </w:tr>
      <w:tr w:rsidR="00AF7664" w:rsidRPr="00AD0433" w14:paraId="07A0F9CB" w14:textId="77777777" w:rsidTr="006D609A">
        <w:trPr>
          <w:trHeight w:val="47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97921" w14:textId="77777777" w:rsidR="00AF7664" w:rsidRPr="00AD0433" w:rsidRDefault="00AF766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ขาดทุนต่อหุ้นปรับลด</w:t>
            </w: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6A62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6A62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8E23F" w14:textId="77777777" w:rsidR="00AF7664" w:rsidRPr="00AD0433" w:rsidRDefault="00AF766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5C5D16" w14:textId="66BBB095" w:rsidR="00AF7664" w:rsidRPr="00AD0433" w:rsidRDefault="00AF7664" w:rsidP="00466CA6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BD26E" w14:textId="77777777" w:rsidR="00AF7664" w:rsidRPr="00AD0433" w:rsidRDefault="00AF7664" w:rsidP="00466CA6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74C411" w14:textId="60E3B7DE" w:rsidR="00AF7664" w:rsidRPr="00AD0433" w:rsidRDefault="00AF7664" w:rsidP="00BE2001">
            <w:pPr>
              <w:ind w:right="2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-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29D02" w14:textId="77777777" w:rsidR="00AF7664" w:rsidRPr="00AD0433" w:rsidRDefault="00AF7664" w:rsidP="00466CA6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9E57F3" w14:textId="7F233684" w:rsidR="00AF7664" w:rsidRPr="00AD0433" w:rsidRDefault="00AF7664" w:rsidP="00466CA6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(0.06)</w:t>
            </w:r>
          </w:p>
        </w:tc>
      </w:tr>
    </w:tbl>
    <w:p w14:paraId="4CF31CE3" w14:textId="77777777" w:rsidR="00662074" w:rsidRPr="00AD0433" w:rsidRDefault="00662074" w:rsidP="007E17E2">
      <w:pPr>
        <w:tabs>
          <w:tab w:val="left" w:pos="562"/>
        </w:tabs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15EF35EA" w14:textId="7CF07B11" w:rsidR="00B80112" w:rsidRPr="00AD0433" w:rsidRDefault="005F2EB9" w:rsidP="007E17E2">
      <w:pPr>
        <w:tabs>
          <w:tab w:val="left" w:pos="562"/>
        </w:tabs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AD0433">
        <w:rPr>
          <w:rFonts w:asciiTheme="majorBidi" w:hAnsiTheme="majorBidi" w:cstheme="majorBidi"/>
          <w:b/>
          <w:bCs/>
          <w:sz w:val="30"/>
          <w:szCs w:val="30"/>
        </w:rPr>
        <w:t>4</w:t>
      </w:r>
      <w:r w:rsidR="007E17E2" w:rsidRPr="00AD0433">
        <w:rPr>
          <w:rFonts w:asciiTheme="majorBidi" w:hAnsiTheme="majorBidi" w:cstheme="majorBidi"/>
          <w:b/>
          <w:bCs/>
          <w:sz w:val="30"/>
          <w:szCs w:val="30"/>
        </w:rPr>
        <w:tab/>
      </w:r>
      <w:r w:rsidR="002B43CC" w:rsidRPr="00AD0433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59CB19E3" w14:textId="05226689" w:rsidR="00577854" w:rsidRPr="00AD0433" w:rsidRDefault="00577854" w:rsidP="002F69AA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44835CCA" w14:textId="188EB4A8" w:rsidR="00FC480B" w:rsidRPr="00AD0433" w:rsidRDefault="00D90509" w:rsidP="009C363B">
      <w:pPr>
        <w:ind w:left="540" w:right="45"/>
        <w:jc w:val="thaiDistribute"/>
        <w:rPr>
          <w:rFonts w:asciiTheme="majorBidi" w:hAnsiTheme="majorBidi" w:cstheme="majorBidi"/>
          <w:sz w:val="30"/>
          <w:szCs w:val="30"/>
        </w:rPr>
      </w:pPr>
      <w:r w:rsidRPr="00AD0433">
        <w:rPr>
          <w:rFonts w:asciiTheme="majorBidi" w:hAnsiTheme="majorBidi" w:cstheme="majorBidi"/>
          <w:sz w:val="30"/>
          <w:szCs w:val="30"/>
          <w:cs/>
        </w:rPr>
        <w:t>ความสัมพันธ์ที่มีกับ</w:t>
      </w:r>
      <w:r w:rsidR="00821023">
        <w:rPr>
          <w:rFonts w:asciiTheme="majorBidi" w:hAnsiTheme="majorBidi" w:cstheme="majorBidi" w:hint="cs"/>
          <w:sz w:val="30"/>
          <w:szCs w:val="30"/>
          <w:cs/>
        </w:rPr>
        <w:t>บริษัทร่วมและ</w:t>
      </w:r>
      <w:r w:rsidRPr="00AD0433">
        <w:rPr>
          <w:rFonts w:asciiTheme="majorBidi" w:hAnsiTheme="majorBidi" w:cstheme="majorBidi"/>
          <w:sz w:val="30"/>
          <w:szCs w:val="30"/>
          <w:cs/>
        </w:rPr>
        <w:t>บริษัทย่อยที่มีการเปลี่ยนแปลงอย่างมีสาระสำคัญได้เปิดเผยในหมายเหตุ</w:t>
      </w:r>
      <w:r w:rsidR="00E20759">
        <w:rPr>
          <w:rFonts w:asciiTheme="majorBidi" w:hAnsiTheme="majorBidi" w:cstheme="majorBidi" w:hint="cs"/>
          <w:sz w:val="30"/>
          <w:szCs w:val="30"/>
          <w:cs/>
        </w:rPr>
        <w:t xml:space="preserve">   </w:t>
      </w:r>
      <w:r w:rsidRPr="00AD0433">
        <w:rPr>
          <w:rFonts w:asciiTheme="majorBidi" w:hAnsiTheme="majorBidi" w:cstheme="majorBidi"/>
          <w:sz w:val="30"/>
          <w:szCs w:val="30"/>
          <w:cs/>
        </w:rPr>
        <w:t>ข้อ</w:t>
      </w:r>
      <w:r w:rsidR="00821023">
        <w:rPr>
          <w:rFonts w:asciiTheme="majorBidi" w:hAnsiTheme="majorBidi" w:cstheme="majorBidi"/>
          <w:sz w:val="30"/>
          <w:szCs w:val="30"/>
        </w:rPr>
        <w:t xml:space="preserve"> 5 </w:t>
      </w:r>
      <w:r w:rsidR="00821023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E2075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F44BB" w:rsidRPr="00AD0433">
        <w:rPr>
          <w:rFonts w:asciiTheme="majorBidi" w:hAnsiTheme="majorBidi" w:cstheme="majorBidi"/>
          <w:sz w:val="30"/>
          <w:szCs w:val="30"/>
        </w:rPr>
        <w:t>6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C66E4" w:rsidRPr="00AD0433">
        <w:rPr>
          <w:rFonts w:asciiTheme="majorBidi" w:hAnsiTheme="majorBidi" w:cstheme="majorBidi"/>
          <w:sz w:val="30"/>
          <w:szCs w:val="30"/>
          <w:cs/>
        </w:rPr>
        <w:t>สำหรับบุคคลหรือกิจการอื่นที่เกี่ยวข้องกันที่ความสัมพันธ์เปลี่ยนแปลงอย่างมีสาระสำคัญและ</w:t>
      </w:r>
      <w:r w:rsidR="00401F4E">
        <w:rPr>
          <w:rFonts w:asciiTheme="majorBidi" w:hAnsiTheme="majorBidi" w:cstheme="majorBidi"/>
          <w:sz w:val="30"/>
          <w:szCs w:val="30"/>
          <w:cs/>
        </w:rPr>
        <w:br/>
      </w:r>
      <w:r w:rsidR="00FC66E4" w:rsidRPr="00AD0433">
        <w:rPr>
          <w:rFonts w:asciiTheme="majorBidi" w:hAnsiTheme="majorBidi" w:cstheme="majorBidi"/>
          <w:sz w:val="30"/>
          <w:szCs w:val="30"/>
          <w:cs/>
        </w:rPr>
        <w:t>กลุ่มบริษัทมีรายการระหว่างกันที่มีนัยสำคัญในระหว่างงวดมีดังต่อไปนี้</w:t>
      </w:r>
    </w:p>
    <w:p w14:paraId="6DD0D3DB" w14:textId="77777777" w:rsidR="00FC66E4" w:rsidRPr="00AD0433" w:rsidRDefault="00FC66E4" w:rsidP="00FC66E4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80"/>
        <w:gridCol w:w="1822"/>
        <w:gridCol w:w="4009"/>
      </w:tblGrid>
      <w:tr w:rsidR="00FC66E4" w:rsidRPr="00AD0433" w14:paraId="3B1C42C9" w14:textId="77777777" w:rsidTr="009606EB">
        <w:trPr>
          <w:trHeight w:val="19"/>
          <w:tblHeader/>
        </w:trPr>
        <w:tc>
          <w:tcPr>
            <w:tcW w:w="3280" w:type="dxa"/>
          </w:tcPr>
          <w:p w14:paraId="2BA589D0" w14:textId="5301F9EB" w:rsidR="00FC66E4" w:rsidRPr="00AD0433" w:rsidRDefault="00FC66E4" w:rsidP="00FC66E4">
            <w:pPr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822" w:type="dxa"/>
          </w:tcPr>
          <w:p w14:paraId="08A4BE0B" w14:textId="77777777" w:rsidR="00FC66E4" w:rsidRPr="00AD0433" w:rsidRDefault="00FC66E4" w:rsidP="00FC66E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4009" w:type="dxa"/>
          </w:tcPr>
          <w:p w14:paraId="331B586E" w14:textId="77777777" w:rsidR="00FC66E4" w:rsidRPr="00AD0433" w:rsidRDefault="00FC66E4" w:rsidP="00FC66E4">
            <w:pPr>
              <w:ind w:left="252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FC66E4" w:rsidRPr="00AD0433" w14:paraId="4F81A2D1" w14:textId="77777777" w:rsidTr="009606EB">
        <w:trPr>
          <w:trHeight w:val="19"/>
        </w:trPr>
        <w:tc>
          <w:tcPr>
            <w:tcW w:w="3280" w:type="dxa"/>
          </w:tcPr>
          <w:p w14:paraId="463AF628" w14:textId="135AA9F1" w:rsidR="00FC66E4" w:rsidRPr="00AD0433" w:rsidRDefault="00FC66E4" w:rsidP="00FC66E4">
            <w:pPr>
              <w:ind w:left="76" w:right="-108" w:hanging="76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เซเว่นเดย์ ไดอะ</w:t>
            </w:r>
            <w:r w:rsidR="00326FB9" w:rsidRPr="00AD0433">
              <w:rPr>
                <w:rFonts w:asciiTheme="majorBidi" w:hAnsiTheme="majorBidi" w:cstheme="majorBidi"/>
                <w:sz w:val="30"/>
                <w:szCs w:val="30"/>
              </w:rPr>
              <w:t>ลิ</w:t>
            </w: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ซิส จำกัด</w:t>
            </w:r>
          </w:p>
        </w:tc>
        <w:tc>
          <w:tcPr>
            <w:tcW w:w="1822" w:type="dxa"/>
          </w:tcPr>
          <w:p w14:paraId="5F022DE7" w14:textId="77777777" w:rsidR="00FC66E4" w:rsidRPr="00AD0433" w:rsidRDefault="00FC66E4" w:rsidP="00FC66E4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09" w:type="dxa"/>
          </w:tcPr>
          <w:p w14:paraId="71A7DACB" w14:textId="744F8ED4" w:rsidR="00FC66E4" w:rsidRPr="00AD0433" w:rsidRDefault="00FC66E4" w:rsidP="00582CDD">
            <w:pPr>
              <w:ind w:left="430" w:right="-18" w:hanging="18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14:paraId="1ACE2204" w14:textId="5397B764" w:rsidR="00DD5DB2" w:rsidRDefault="00DD5DB2" w:rsidP="00DD390F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7E634D6B" w14:textId="77777777" w:rsidR="00DD5DB2" w:rsidRDefault="00DD5DB2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tbl>
      <w:tblPr>
        <w:tblW w:w="90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71"/>
        <w:gridCol w:w="1083"/>
        <w:gridCol w:w="269"/>
        <w:gridCol w:w="991"/>
        <w:gridCol w:w="269"/>
        <w:gridCol w:w="985"/>
      </w:tblGrid>
      <w:tr w:rsidR="00207AAC" w:rsidRPr="00AD0433" w14:paraId="5A86F364" w14:textId="77777777" w:rsidTr="00AD3FAF">
        <w:trPr>
          <w:tblHeader/>
        </w:trPr>
        <w:tc>
          <w:tcPr>
            <w:tcW w:w="2278" w:type="pct"/>
          </w:tcPr>
          <w:p w14:paraId="1472882C" w14:textId="5CDE2472" w:rsidR="00207AAC" w:rsidRPr="00AD0433" w:rsidRDefault="00AD3FAF" w:rsidP="005A7B66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39" w:type="pct"/>
            <w:gridSpan w:val="3"/>
            <w:vAlign w:val="bottom"/>
          </w:tcPr>
          <w:p w14:paraId="08DEB5DD" w14:textId="4C13183C" w:rsidR="00207AAC" w:rsidRPr="00AD0433" w:rsidRDefault="00207AAC" w:rsidP="005A7B6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62F38366" w14:textId="77777777" w:rsidR="00207AAC" w:rsidRPr="00AD0433" w:rsidRDefault="00207AAC" w:rsidP="005A7B6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pct"/>
            <w:gridSpan w:val="3"/>
            <w:vAlign w:val="bottom"/>
          </w:tcPr>
          <w:p w14:paraId="3304CF06" w14:textId="6EA9F6F2" w:rsidR="00207AAC" w:rsidRPr="00AD0433" w:rsidRDefault="00207AAC" w:rsidP="005A7B6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7B66" w:rsidRPr="00AD0433" w14:paraId="47092CB9" w14:textId="77777777" w:rsidTr="00AD3FAF">
        <w:trPr>
          <w:tblHeader/>
        </w:trPr>
        <w:tc>
          <w:tcPr>
            <w:tcW w:w="2278" w:type="pct"/>
          </w:tcPr>
          <w:p w14:paraId="7AA6E18F" w14:textId="721E225D" w:rsidR="005A7B66" w:rsidRPr="00AD0433" w:rsidRDefault="005A7B66" w:rsidP="005A7B66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สำหรับงวดเก้าเดือนสิ้นสุดวันที่</w:t>
            </w:r>
            <w:r w:rsidRPr="00AD04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30</w:t>
            </w:r>
            <w:r w:rsidRPr="00AD04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594" w:type="pct"/>
          </w:tcPr>
          <w:p w14:paraId="4B2FE8FF" w14:textId="2A65D5F9" w:rsidR="005A7B66" w:rsidRPr="00AD0433" w:rsidRDefault="005A7B66" w:rsidP="005A7B6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9" w:type="pct"/>
          </w:tcPr>
          <w:p w14:paraId="593AFF79" w14:textId="68A63443" w:rsidR="005A7B66" w:rsidRPr="00AD0433" w:rsidRDefault="005A7B66" w:rsidP="005A7B6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2FB1A825" w14:textId="5A9255BF" w:rsidR="005A7B66" w:rsidRPr="00AD0433" w:rsidRDefault="005A7B66" w:rsidP="005A7B6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8" w:type="pct"/>
          </w:tcPr>
          <w:p w14:paraId="4D8C63FD" w14:textId="77777777" w:rsidR="005A7B66" w:rsidRPr="00AD0433" w:rsidRDefault="005A7B66" w:rsidP="005A7B6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1DE4C4DE" w14:textId="636A9FFE" w:rsidR="005A7B66" w:rsidRPr="00AD0433" w:rsidRDefault="005A7B66" w:rsidP="005A7B6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8" w:type="pct"/>
          </w:tcPr>
          <w:p w14:paraId="6C6137F6" w14:textId="77777777" w:rsidR="005A7B66" w:rsidRPr="00AD0433" w:rsidRDefault="005A7B66" w:rsidP="005A7B6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68ACC4DC" w14:textId="7406D074" w:rsidR="005A7B66" w:rsidRPr="00AD0433" w:rsidRDefault="005A7B66" w:rsidP="005A7B6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5A7B66" w:rsidRPr="00AD0433" w14:paraId="6AD62910" w14:textId="77777777" w:rsidTr="00454074">
        <w:trPr>
          <w:tblHeader/>
        </w:trPr>
        <w:tc>
          <w:tcPr>
            <w:tcW w:w="2278" w:type="pct"/>
          </w:tcPr>
          <w:p w14:paraId="5378123A" w14:textId="77777777" w:rsidR="005A7B66" w:rsidRPr="00AD0433" w:rsidRDefault="005A7B66" w:rsidP="005A7B66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14:paraId="40602EAF" w14:textId="77777777" w:rsidR="005A7B66" w:rsidRPr="00AD0433" w:rsidRDefault="005A7B66" w:rsidP="005A7B6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3" w:type="pct"/>
            <w:gridSpan w:val="3"/>
          </w:tcPr>
          <w:p w14:paraId="3EFA71E7" w14:textId="6AEAAD74" w:rsidR="005A7B66" w:rsidRPr="00AD0433" w:rsidRDefault="005A7B66" w:rsidP="005A7B6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545" w:type="pct"/>
          </w:tcPr>
          <w:p w14:paraId="28F086DB" w14:textId="77777777" w:rsidR="005A7B66" w:rsidRPr="00AD0433" w:rsidRDefault="005A7B66" w:rsidP="005A7B6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2E725487" w14:textId="77777777" w:rsidR="005A7B66" w:rsidRPr="00AD0433" w:rsidRDefault="005A7B66" w:rsidP="005A7B6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73219821" w14:textId="77777777" w:rsidR="005A7B66" w:rsidRPr="00AD0433" w:rsidRDefault="005A7B66" w:rsidP="005A7B6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A7B66" w:rsidRPr="00AD0433" w14:paraId="5C9699D9" w14:textId="77777777" w:rsidTr="00AD3FAF">
        <w:trPr>
          <w:tblHeader/>
        </w:trPr>
        <w:tc>
          <w:tcPr>
            <w:tcW w:w="2278" w:type="pct"/>
          </w:tcPr>
          <w:p w14:paraId="46059843" w14:textId="77777777" w:rsidR="005A7B66" w:rsidRPr="00AD0433" w:rsidRDefault="005A7B66" w:rsidP="00F94949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22" w:type="pct"/>
            <w:gridSpan w:val="7"/>
          </w:tcPr>
          <w:p w14:paraId="5FAF211F" w14:textId="4767A996" w:rsidR="005A7B66" w:rsidRPr="00AD0433" w:rsidRDefault="005A7B66" w:rsidP="00F94949">
            <w:pPr>
              <w:pStyle w:val="BodyText"/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A7B66" w:rsidRPr="00AD0433" w14:paraId="0BC2761D" w14:textId="77777777" w:rsidTr="00AD3FAF">
        <w:tc>
          <w:tcPr>
            <w:tcW w:w="2278" w:type="pct"/>
          </w:tcPr>
          <w:p w14:paraId="1898EFC7" w14:textId="77777777" w:rsidR="005A7B66" w:rsidRPr="00AD0433" w:rsidRDefault="005A7B66" w:rsidP="00F94949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594" w:type="pct"/>
          </w:tcPr>
          <w:p w14:paraId="7FD1B9DE" w14:textId="77777777" w:rsidR="005A7B66" w:rsidRPr="00AD0433" w:rsidRDefault="005A7B66" w:rsidP="00F9494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7C53D2DB" w14:textId="6CFB4D4F" w:rsidR="005A7B66" w:rsidRPr="00AD0433" w:rsidRDefault="005A7B66" w:rsidP="00F9494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0ACC136B" w14:textId="643C674D" w:rsidR="005A7B66" w:rsidRPr="00AD0433" w:rsidRDefault="005A7B66" w:rsidP="00F9494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211B2EE" w14:textId="77777777" w:rsidR="005A7B66" w:rsidRPr="00AD0433" w:rsidRDefault="005A7B66" w:rsidP="00F9494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0C0A441C" w14:textId="77777777" w:rsidR="005A7B66" w:rsidRPr="00AD0433" w:rsidRDefault="005A7B66" w:rsidP="00F9494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00E38C04" w14:textId="77777777" w:rsidR="005A7B66" w:rsidRPr="00AD0433" w:rsidRDefault="005A7B66" w:rsidP="00F9494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347F1E84" w14:textId="77777777" w:rsidR="005A7B66" w:rsidRPr="00AD0433" w:rsidRDefault="005A7B66" w:rsidP="00F9494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A7B66" w:rsidRPr="00AD0433" w14:paraId="1851D4A6" w14:textId="77777777" w:rsidTr="00AD3FAF">
        <w:tc>
          <w:tcPr>
            <w:tcW w:w="2278" w:type="pct"/>
          </w:tcPr>
          <w:p w14:paraId="3E39F271" w14:textId="77777777" w:rsidR="005A7B66" w:rsidRPr="00AD0433" w:rsidRDefault="005A7B66" w:rsidP="00510429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594" w:type="pct"/>
          </w:tcPr>
          <w:p w14:paraId="138C9857" w14:textId="0C25E7D8" w:rsidR="005A7B66" w:rsidRPr="00AD0433" w:rsidRDefault="008E7A67" w:rsidP="00510429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888</w:t>
            </w:r>
          </w:p>
        </w:tc>
        <w:tc>
          <w:tcPr>
            <w:tcW w:w="149" w:type="pct"/>
          </w:tcPr>
          <w:p w14:paraId="735BD448" w14:textId="2BD488B0" w:rsidR="005A7B66" w:rsidRPr="00AD0433" w:rsidRDefault="005A7B66" w:rsidP="00510429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03A4D469" w14:textId="1D5A1FFF" w:rsidR="005A7B66" w:rsidRPr="00AD0433" w:rsidRDefault="004B5BB8" w:rsidP="00510429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906</w:t>
            </w:r>
          </w:p>
        </w:tc>
        <w:tc>
          <w:tcPr>
            <w:tcW w:w="148" w:type="pct"/>
          </w:tcPr>
          <w:p w14:paraId="65756A1A" w14:textId="77777777" w:rsidR="005A7B66" w:rsidRPr="00AD0433" w:rsidRDefault="005A7B66" w:rsidP="0051042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64745CDB" w14:textId="4280E69C" w:rsidR="005A7B66" w:rsidRPr="00AD0433" w:rsidRDefault="00E43E94" w:rsidP="00510429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888</w:t>
            </w:r>
          </w:p>
        </w:tc>
        <w:tc>
          <w:tcPr>
            <w:tcW w:w="148" w:type="pct"/>
          </w:tcPr>
          <w:p w14:paraId="5F1B2F99" w14:textId="77777777" w:rsidR="005A7B66" w:rsidRPr="00AD0433" w:rsidRDefault="005A7B66" w:rsidP="0051042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30FDEBF5" w14:textId="7EBCC394" w:rsidR="005A7B66" w:rsidRPr="00AD0433" w:rsidRDefault="004B5BB8" w:rsidP="00510429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906</w:t>
            </w:r>
          </w:p>
        </w:tc>
      </w:tr>
      <w:tr w:rsidR="005A7B66" w:rsidRPr="00AD0433" w14:paraId="61090033" w14:textId="77777777" w:rsidTr="00AD3FAF">
        <w:tc>
          <w:tcPr>
            <w:tcW w:w="2278" w:type="pct"/>
          </w:tcPr>
          <w:p w14:paraId="489BFD02" w14:textId="77777777" w:rsidR="005A7B66" w:rsidRPr="00AD0433" w:rsidRDefault="005A7B66" w:rsidP="0051042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14:paraId="52805EE5" w14:textId="77777777" w:rsidR="005A7B66" w:rsidRPr="00AD0433" w:rsidRDefault="005A7B66" w:rsidP="00510429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00E34497" w14:textId="13BCF143" w:rsidR="005A7B66" w:rsidRPr="00AD0433" w:rsidRDefault="005A7B66" w:rsidP="00510429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23460B99" w14:textId="24EBB09D" w:rsidR="005A7B66" w:rsidRPr="00AD0433" w:rsidRDefault="005A7B66" w:rsidP="00510429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137A633" w14:textId="77777777" w:rsidR="005A7B66" w:rsidRPr="00AD0433" w:rsidRDefault="005A7B66" w:rsidP="0051042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5EEFE684" w14:textId="77777777" w:rsidR="005A7B66" w:rsidRPr="00AD0433" w:rsidRDefault="005A7B66" w:rsidP="00510429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346B36B0" w14:textId="77777777" w:rsidR="005A7B66" w:rsidRPr="00AD0433" w:rsidRDefault="005A7B66" w:rsidP="0051042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101DC486" w14:textId="77777777" w:rsidR="005A7B66" w:rsidRPr="00AD0433" w:rsidRDefault="005A7B66" w:rsidP="00510429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A7B66" w:rsidRPr="00AD0433" w14:paraId="4777B7BC" w14:textId="77777777" w:rsidTr="00AD3FAF">
        <w:tc>
          <w:tcPr>
            <w:tcW w:w="2278" w:type="pct"/>
          </w:tcPr>
          <w:p w14:paraId="57597D33" w14:textId="77777777" w:rsidR="005A7B66" w:rsidRPr="00AD0433" w:rsidRDefault="005A7B66" w:rsidP="00510429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4" w:type="pct"/>
          </w:tcPr>
          <w:p w14:paraId="2C7172AC" w14:textId="77777777" w:rsidR="005A7B66" w:rsidRPr="00AD0433" w:rsidRDefault="005A7B66" w:rsidP="00510429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6D0896AE" w14:textId="21C562F1" w:rsidR="005A7B66" w:rsidRPr="00AD0433" w:rsidRDefault="005A7B66" w:rsidP="00510429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2C9D2048" w14:textId="29CB0842" w:rsidR="005A7B66" w:rsidRPr="00AD0433" w:rsidRDefault="005A7B66" w:rsidP="00510429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22EC3BD5" w14:textId="77777777" w:rsidR="005A7B66" w:rsidRPr="00AD0433" w:rsidRDefault="005A7B66" w:rsidP="0051042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5BC00D67" w14:textId="77777777" w:rsidR="005A7B66" w:rsidRPr="00AD0433" w:rsidRDefault="005A7B66" w:rsidP="00510429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71CF1D01" w14:textId="77777777" w:rsidR="005A7B66" w:rsidRPr="00AD0433" w:rsidRDefault="005A7B66" w:rsidP="0051042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3198A17B" w14:textId="77777777" w:rsidR="005A7B66" w:rsidRPr="00AD0433" w:rsidRDefault="005A7B66" w:rsidP="00510429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43E94" w:rsidRPr="00AD0433" w14:paraId="61BBB1E0" w14:textId="77777777" w:rsidTr="00AD3FAF">
        <w:tc>
          <w:tcPr>
            <w:tcW w:w="2278" w:type="pct"/>
          </w:tcPr>
          <w:p w14:paraId="2B9C45D8" w14:textId="0A8E02D9" w:rsidR="00E43E94" w:rsidRPr="00AD0433" w:rsidRDefault="00E43E94" w:rsidP="0051042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4" w:type="pct"/>
          </w:tcPr>
          <w:p w14:paraId="25302E09" w14:textId="3FD52B98" w:rsidR="00E43E94" w:rsidRPr="00AD0433" w:rsidRDefault="00206E61" w:rsidP="00510429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4462DC72" w14:textId="77777777" w:rsidR="00E43E94" w:rsidRPr="00AD0433" w:rsidRDefault="00E43E94" w:rsidP="00510429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1FAFDEB4" w14:textId="5FE8EE72" w:rsidR="00E43E94" w:rsidRPr="00AD0433" w:rsidRDefault="00206E61" w:rsidP="00510429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8FF5856" w14:textId="77777777" w:rsidR="00E43E94" w:rsidRPr="00AD0433" w:rsidRDefault="00E43E94" w:rsidP="0051042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36ECB6E1" w14:textId="70AB930C" w:rsidR="00E43E94" w:rsidRPr="00AD0433" w:rsidRDefault="00E43E94" w:rsidP="00510429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457</w:t>
            </w:r>
          </w:p>
        </w:tc>
        <w:tc>
          <w:tcPr>
            <w:tcW w:w="148" w:type="pct"/>
          </w:tcPr>
          <w:p w14:paraId="3230B533" w14:textId="77777777" w:rsidR="00E43E94" w:rsidRPr="00AD0433" w:rsidRDefault="00E43E94" w:rsidP="0051042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11A428BE" w14:textId="01352987" w:rsidR="00E43E94" w:rsidRPr="00AD0433" w:rsidRDefault="00E43E94" w:rsidP="00510429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A7B66" w:rsidRPr="00AD0433" w14:paraId="62285FB4" w14:textId="77777777" w:rsidTr="00AD3FAF">
        <w:tc>
          <w:tcPr>
            <w:tcW w:w="2278" w:type="pct"/>
          </w:tcPr>
          <w:p w14:paraId="56D08F25" w14:textId="77777777" w:rsidR="005A7B66" w:rsidRPr="00AD0433" w:rsidRDefault="005A7B66" w:rsidP="00510429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4" w:type="pct"/>
          </w:tcPr>
          <w:p w14:paraId="642CF137" w14:textId="6FF6386A" w:rsidR="005A7B66" w:rsidRPr="00AD0433" w:rsidRDefault="00206E61" w:rsidP="00510429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1E22B93F" w14:textId="1748F007" w:rsidR="005A7B66" w:rsidRPr="00AD0433" w:rsidRDefault="005A7B66" w:rsidP="00510429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69BAAF33" w14:textId="7D897A38" w:rsidR="005A7B66" w:rsidRPr="00AD0433" w:rsidRDefault="005A7B66" w:rsidP="00510429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9E02346" w14:textId="77777777" w:rsidR="005A7B66" w:rsidRPr="00AD0433" w:rsidRDefault="005A7B66" w:rsidP="0051042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66B615E9" w14:textId="3E86C5C1" w:rsidR="005A7B66" w:rsidRPr="00AD0433" w:rsidRDefault="00E43E94" w:rsidP="00510429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1,644</w:t>
            </w:r>
          </w:p>
        </w:tc>
        <w:tc>
          <w:tcPr>
            <w:tcW w:w="148" w:type="pct"/>
          </w:tcPr>
          <w:p w14:paraId="7273718B" w14:textId="77777777" w:rsidR="005A7B66" w:rsidRPr="00AD0433" w:rsidRDefault="005A7B66" w:rsidP="0051042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51D7E2E6" w14:textId="3F574EE1" w:rsidR="005A7B66" w:rsidRPr="00AD0433" w:rsidRDefault="005A7B66" w:rsidP="00206E61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5A7B66" w:rsidRPr="00AD0433" w14:paraId="055E8230" w14:textId="77777777" w:rsidTr="00AD3FAF">
        <w:tc>
          <w:tcPr>
            <w:tcW w:w="2278" w:type="pct"/>
          </w:tcPr>
          <w:p w14:paraId="3A93785F" w14:textId="193E81DB" w:rsidR="005A7B66" w:rsidRPr="00AD0433" w:rsidRDefault="005A7B66" w:rsidP="0051042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4" w:type="pct"/>
          </w:tcPr>
          <w:p w14:paraId="3B72500D" w14:textId="53DF1E50" w:rsidR="005A7B66" w:rsidRPr="00AD0433" w:rsidRDefault="00206E61" w:rsidP="00510429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103900BC" w14:textId="2B2EBF6C" w:rsidR="005A7B66" w:rsidRPr="00AD0433" w:rsidRDefault="005A7B66" w:rsidP="00510429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467DA80F" w14:textId="352965F4" w:rsidR="005A7B66" w:rsidRPr="00AD0433" w:rsidRDefault="005A7B66" w:rsidP="00510429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8" w:type="pct"/>
          </w:tcPr>
          <w:p w14:paraId="5DA50F3B" w14:textId="77777777" w:rsidR="005A7B66" w:rsidRPr="00AD0433" w:rsidRDefault="005A7B66" w:rsidP="0051042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204624B9" w14:textId="21D1DCCE" w:rsidR="005A7B66" w:rsidRPr="00AD0433" w:rsidRDefault="00E43E94" w:rsidP="00510429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148" w:type="pct"/>
          </w:tcPr>
          <w:p w14:paraId="3DFBA253" w14:textId="77777777" w:rsidR="005A7B66" w:rsidRPr="00AD0433" w:rsidRDefault="005A7B66" w:rsidP="0051042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798F312D" w14:textId="5B5A4995" w:rsidR="005A7B66" w:rsidRPr="00AD0433" w:rsidRDefault="005A7B66" w:rsidP="00510429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E43E94" w:rsidRPr="00AD0433" w14:paraId="6647235A" w14:textId="77777777" w:rsidTr="00AD3FAF">
        <w:tc>
          <w:tcPr>
            <w:tcW w:w="2278" w:type="pct"/>
          </w:tcPr>
          <w:p w14:paraId="2CB177DE" w14:textId="29C3FACE" w:rsidR="00E43E94" w:rsidRPr="00AD0433" w:rsidRDefault="00E43E94" w:rsidP="0051042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94" w:type="pct"/>
          </w:tcPr>
          <w:p w14:paraId="2F505CB6" w14:textId="319ABACE" w:rsidR="00E43E94" w:rsidRPr="00AD0433" w:rsidRDefault="00206E61" w:rsidP="00510429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39017C86" w14:textId="77777777" w:rsidR="00E43E94" w:rsidRPr="00AD0433" w:rsidRDefault="00E43E94" w:rsidP="00510429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0912E252" w14:textId="0610713F" w:rsidR="00E43E94" w:rsidRPr="00AD0433" w:rsidRDefault="00206E61" w:rsidP="00510429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4811BC3" w14:textId="77777777" w:rsidR="00E43E94" w:rsidRPr="00AD0433" w:rsidRDefault="00E43E94" w:rsidP="0051042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5812D59D" w14:textId="428092D2" w:rsidR="00E43E94" w:rsidRPr="00AD0433" w:rsidRDefault="00E43E94" w:rsidP="00510429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157</w:t>
            </w:r>
          </w:p>
        </w:tc>
        <w:tc>
          <w:tcPr>
            <w:tcW w:w="148" w:type="pct"/>
          </w:tcPr>
          <w:p w14:paraId="6599D6B4" w14:textId="77777777" w:rsidR="00E43E94" w:rsidRPr="00AD0433" w:rsidRDefault="00E43E94" w:rsidP="0051042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59CE9C18" w14:textId="17FD3F37" w:rsidR="00E43E94" w:rsidRPr="00AD0433" w:rsidRDefault="00206E61" w:rsidP="00510429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61988" w:rsidRPr="00AD0433" w14:paraId="47EE18BF" w14:textId="77777777" w:rsidTr="00AD3FAF">
        <w:tc>
          <w:tcPr>
            <w:tcW w:w="2278" w:type="pct"/>
          </w:tcPr>
          <w:p w14:paraId="34474028" w14:textId="77777777" w:rsidR="00561988" w:rsidRPr="00AD0433" w:rsidRDefault="00561988" w:rsidP="0051042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14:paraId="2C7510CE" w14:textId="77777777" w:rsidR="00561988" w:rsidRPr="00AD0433" w:rsidRDefault="00561988" w:rsidP="00510429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2212733F" w14:textId="77777777" w:rsidR="00561988" w:rsidRPr="00AD0433" w:rsidRDefault="00561988" w:rsidP="00510429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38DC0B82" w14:textId="77777777" w:rsidR="00561988" w:rsidRPr="00AD0433" w:rsidRDefault="00561988" w:rsidP="00510429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6CB248F9" w14:textId="77777777" w:rsidR="00561988" w:rsidRPr="00AD0433" w:rsidRDefault="00561988" w:rsidP="0051042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0EA674FE" w14:textId="77777777" w:rsidR="00561988" w:rsidRPr="00AD0433" w:rsidRDefault="00561988" w:rsidP="00510429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22E2E38E" w14:textId="77777777" w:rsidR="00561988" w:rsidRPr="00AD0433" w:rsidRDefault="00561988" w:rsidP="0051042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754089A9" w14:textId="77777777" w:rsidR="00561988" w:rsidRPr="00AD0433" w:rsidRDefault="00561988" w:rsidP="00510429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43E94" w:rsidRPr="00AD0433" w14:paraId="2D86665D" w14:textId="77777777" w:rsidTr="00AD3FAF">
        <w:tc>
          <w:tcPr>
            <w:tcW w:w="2278" w:type="pct"/>
          </w:tcPr>
          <w:p w14:paraId="0FAE0479" w14:textId="2A3A3225" w:rsidR="00E43E94" w:rsidRPr="00AD0433" w:rsidRDefault="00E43E94" w:rsidP="00E43E94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4" w:type="pct"/>
          </w:tcPr>
          <w:p w14:paraId="21EE544D" w14:textId="77777777" w:rsidR="00E43E94" w:rsidRPr="00AD0433" w:rsidRDefault="00E43E94" w:rsidP="00E43E94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4F24C63E" w14:textId="77777777" w:rsidR="00E43E94" w:rsidRPr="00AD0433" w:rsidRDefault="00E43E94" w:rsidP="00E43E94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50D6222C" w14:textId="77777777" w:rsidR="00E43E94" w:rsidRPr="00AD0433" w:rsidRDefault="00E43E94" w:rsidP="00E43E94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41E9D02B" w14:textId="77777777" w:rsidR="00E43E94" w:rsidRPr="00AD0433" w:rsidRDefault="00E43E94" w:rsidP="00E43E9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41E3E7D3" w14:textId="77777777" w:rsidR="00E43E94" w:rsidRPr="00AD0433" w:rsidRDefault="00E43E94" w:rsidP="00E43E94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F415A33" w14:textId="77777777" w:rsidR="00E43E94" w:rsidRPr="00AD0433" w:rsidRDefault="00E43E94" w:rsidP="00E43E9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692E3A7B" w14:textId="77777777" w:rsidR="00E43E94" w:rsidRPr="00AD0433" w:rsidRDefault="00E43E94" w:rsidP="00E43E94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43E94" w:rsidRPr="00AD0433" w14:paraId="666503BD" w14:textId="77777777" w:rsidTr="00AD3FAF">
        <w:tc>
          <w:tcPr>
            <w:tcW w:w="2278" w:type="pct"/>
          </w:tcPr>
          <w:p w14:paraId="73D7B56B" w14:textId="14DB46E3" w:rsidR="00E43E94" w:rsidRPr="00AD0433" w:rsidRDefault="00E43E94" w:rsidP="00E43E94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  <w:r w:rsidR="00B66BA3"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รับ</w:t>
            </w:r>
          </w:p>
        </w:tc>
        <w:tc>
          <w:tcPr>
            <w:tcW w:w="594" w:type="pct"/>
          </w:tcPr>
          <w:p w14:paraId="3557B64B" w14:textId="6575069E" w:rsidR="00E43E94" w:rsidRPr="00AD0433" w:rsidRDefault="00E66330" w:rsidP="00B66BA3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617</w:t>
            </w:r>
          </w:p>
        </w:tc>
        <w:tc>
          <w:tcPr>
            <w:tcW w:w="149" w:type="pct"/>
          </w:tcPr>
          <w:p w14:paraId="00F92ECC" w14:textId="77777777" w:rsidR="00E43E94" w:rsidRPr="00AD0433" w:rsidRDefault="00E43E94" w:rsidP="00E43E94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7284E986" w14:textId="08FFD083" w:rsidR="00E43E94" w:rsidRPr="00AD0433" w:rsidRDefault="00206E61" w:rsidP="00E43E94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FFFBA55" w14:textId="77777777" w:rsidR="00E43E94" w:rsidRPr="00AD0433" w:rsidRDefault="00E43E94" w:rsidP="00E43E9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409C2F9D" w14:textId="2E9DE01E" w:rsidR="00E43E94" w:rsidRPr="00AD0433" w:rsidRDefault="00E43E94" w:rsidP="00E43E94">
            <w:pPr>
              <w:pStyle w:val="BodyText"/>
              <w:tabs>
                <w:tab w:val="decimal" w:pos="25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2DB60B1" w14:textId="77777777" w:rsidR="00E43E94" w:rsidRPr="00AD0433" w:rsidRDefault="00E43E94" w:rsidP="00E43E9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75194B27" w14:textId="79ABA614" w:rsidR="00E43E94" w:rsidRPr="00AD0433" w:rsidRDefault="00E43E94" w:rsidP="00E43E94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43E94" w:rsidRPr="00AD0433" w14:paraId="42E00502" w14:textId="77777777" w:rsidTr="00AD3FAF">
        <w:tc>
          <w:tcPr>
            <w:tcW w:w="2278" w:type="pct"/>
          </w:tcPr>
          <w:p w14:paraId="2A132D27" w14:textId="77777777" w:rsidR="00E43E94" w:rsidRPr="00AD0433" w:rsidRDefault="00E43E94" w:rsidP="00E43E94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14:paraId="3CB7F86D" w14:textId="77777777" w:rsidR="00E43E94" w:rsidRPr="00AD0433" w:rsidRDefault="00E43E94" w:rsidP="00E43E94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78C23D78" w14:textId="77777777" w:rsidR="00E43E94" w:rsidRPr="00AD0433" w:rsidRDefault="00E43E94" w:rsidP="00E43E94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4EBD168F" w14:textId="77777777" w:rsidR="00E43E94" w:rsidRPr="00AD0433" w:rsidRDefault="00E43E94" w:rsidP="00E43E94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4717506E" w14:textId="77777777" w:rsidR="00E43E94" w:rsidRPr="00AD0433" w:rsidRDefault="00E43E94" w:rsidP="00E43E9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647555B0" w14:textId="77777777" w:rsidR="00E43E94" w:rsidRPr="00AD0433" w:rsidRDefault="00E43E94" w:rsidP="00E43E94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046536F4" w14:textId="77777777" w:rsidR="00E43E94" w:rsidRPr="00AD0433" w:rsidRDefault="00E43E94" w:rsidP="00E43E9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39F9E557" w14:textId="77777777" w:rsidR="00E43E94" w:rsidRPr="00AD0433" w:rsidRDefault="00E43E94" w:rsidP="00E43E94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43E94" w:rsidRPr="00AD0433" w14:paraId="7C643FC5" w14:textId="77777777" w:rsidTr="00AD3FAF">
        <w:tc>
          <w:tcPr>
            <w:tcW w:w="2278" w:type="pct"/>
            <w:shd w:val="clear" w:color="auto" w:fill="FFFFFF"/>
          </w:tcPr>
          <w:p w14:paraId="5EA67D49" w14:textId="77777777" w:rsidR="00E43E94" w:rsidRPr="00AD0433" w:rsidRDefault="00E43E94" w:rsidP="00E43E94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594" w:type="pct"/>
          </w:tcPr>
          <w:p w14:paraId="571F8B34" w14:textId="77777777" w:rsidR="00E43E94" w:rsidRPr="00AD0433" w:rsidRDefault="00E43E94" w:rsidP="00E43E94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4F95E462" w14:textId="0A040424" w:rsidR="00E43E94" w:rsidRPr="00AD0433" w:rsidRDefault="00E43E94" w:rsidP="00E43E94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342152D4" w14:textId="15B8049E" w:rsidR="00E43E94" w:rsidRPr="00AD0433" w:rsidRDefault="00E43E94" w:rsidP="00E43E94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7D736BC6" w14:textId="77777777" w:rsidR="00E43E94" w:rsidRPr="00AD0433" w:rsidRDefault="00E43E94" w:rsidP="00E43E9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4FFA8630" w14:textId="77777777" w:rsidR="00E43E94" w:rsidRPr="00AD0433" w:rsidRDefault="00E43E94" w:rsidP="00E43E94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8FAB1A2" w14:textId="77777777" w:rsidR="00E43E94" w:rsidRPr="00AD0433" w:rsidRDefault="00E43E94" w:rsidP="00E43E9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247D77A8" w14:textId="77777777" w:rsidR="00E43E94" w:rsidRPr="00AD0433" w:rsidRDefault="00E43E94" w:rsidP="00E43E94">
            <w:pPr>
              <w:pStyle w:val="BodyText"/>
              <w:tabs>
                <w:tab w:val="decimal" w:pos="7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53DF9" w:rsidRPr="00AD0433" w14:paraId="74F20BF5" w14:textId="77777777" w:rsidTr="00AD3FAF">
        <w:tc>
          <w:tcPr>
            <w:tcW w:w="2278" w:type="pct"/>
            <w:shd w:val="clear" w:color="auto" w:fill="FFFFFF"/>
          </w:tcPr>
          <w:p w14:paraId="2CEF5D4E" w14:textId="77777777" w:rsidR="00C53DF9" w:rsidRPr="00AD0433" w:rsidRDefault="00C53DF9" w:rsidP="00C53DF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4" w:type="pct"/>
          </w:tcPr>
          <w:p w14:paraId="6B5D4C55" w14:textId="217393C8" w:rsidR="00C53DF9" w:rsidRPr="00AD0433" w:rsidRDefault="00C53DF9" w:rsidP="00C53DF9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8,993</w:t>
            </w:r>
          </w:p>
        </w:tc>
        <w:tc>
          <w:tcPr>
            <w:tcW w:w="149" w:type="pct"/>
          </w:tcPr>
          <w:p w14:paraId="4EB1B01E" w14:textId="702C3795" w:rsidR="00C53DF9" w:rsidRPr="00AD0433" w:rsidRDefault="00C53DF9" w:rsidP="00C53DF9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75DB532C" w14:textId="0C579A73" w:rsidR="00C53DF9" w:rsidRPr="00AD0433" w:rsidRDefault="00C53DF9" w:rsidP="00C53DF9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8" w:type="pct"/>
          </w:tcPr>
          <w:p w14:paraId="7A12B704" w14:textId="77777777" w:rsidR="00C53DF9" w:rsidRPr="00AD0433" w:rsidRDefault="00C53DF9" w:rsidP="00C53DF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3B04145B" w14:textId="7BECC6F8" w:rsidR="00C53DF9" w:rsidRPr="00AD0433" w:rsidRDefault="00C53DF9" w:rsidP="00C53DF9">
            <w:pPr>
              <w:pStyle w:val="BodyText"/>
              <w:tabs>
                <w:tab w:val="decimal" w:pos="25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68DC34C" w14:textId="77777777" w:rsidR="00C53DF9" w:rsidRPr="00AD0433" w:rsidRDefault="00C53DF9" w:rsidP="00C53DF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278A0517" w14:textId="75C11E1F" w:rsidR="00C53DF9" w:rsidRPr="00AD0433" w:rsidRDefault="00C53DF9" w:rsidP="00705887">
            <w:pPr>
              <w:pStyle w:val="BodyText"/>
              <w:tabs>
                <w:tab w:val="decimal" w:pos="19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705887" w:rsidRPr="00AD0433" w14:paraId="13BCEEFB" w14:textId="77777777" w:rsidTr="00AD3FAF">
        <w:tc>
          <w:tcPr>
            <w:tcW w:w="2278" w:type="pct"/>
            <w:shd w:val="clear" w:color="auto" w:fill="FFFFFF"/>
          </w:tcPr>
          <w:p w14:paraId="13DFBB3E" w14:textId="77777777" w:rsidR="00705887" w:rsidRPr="00AD0433" w:rsidRDefault="00705887" w:rsidP="0070588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94" w:type="pct"/>
          </w:tcPr>
          <w:p w14:paraId="4801394C" w14:textId="5FC5D617" w:rsidR="00705887" w:rsidRPr="00AD0433" w:rsidRDefault="00705887" w:rsidP="00705887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  <w:tc>
          <w:tcPr>
            <w:tcW w:w="149" w:type="pct"/>
          </w:tcPr>
          <w:p w14:paraId="4C923218" w14:textId="1E65F1FD" w:rsidR="00705887" w:rsidRPr="00AD0433" w:rsidRDefault="00705887" w:rsidP="00705887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091EFAA4" w14:textId="493915C2" w:rsidR="00705887" w:rsidRPr="00AD0433" w:rsidRDefault="00705887" w:rsidP="00705887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4821323" w14:textId="77777777" w:rsidR="00705887" w:rsidRPr="00AD0433" w:rsidRDefault="00705887" w:rsidP="0070588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0D24E9FA" w14:textId="77777777" w:rsidR="00705887" w:rsidRPr="00AD0433" w:rsidRDefault="00705887" w:rsidP="00705887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C30E181" w14:textId="77777777" w:rsidR="00705887" w:rsidRPr="00AD0433" w:rsidRDefault="00705887" w:rsidP="0070588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5A47E8DB" w14:textId="1B593ED6" w:rsidR="00705887" w:rsidRPr="00AD0433" w:rsidRDefault="00705887" w:rsidP="00705887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53DF9" w:rsidRPr="00AD0433" w14:paraId="244A22CF" w14:textId="77777777" w:rsidTr="00AD3FAF">
        <w:tc>
          <w:tcPr>
            <w:tcW w:w="2278" w:type="pct"/>
            <w:shd w:val="clear" w:color="auto" w:fill="FFFFFF"/>
          </w:tcPr>
          <w:p w14:paraId="49131F16" w14:textId="3EC4F04E" w:rsidR="00C53DF9" w:rsidRPr="00AD0433" w:rsidRDefault="00C53DF9" w:rsidP="00C53DF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94" w:type="pct"/>
          </w:tcPr>
          <w:p w14:paraId="7D9C63CF" w14:textId="523583A9" w:rsidR="00C53DF9" w:rsidRPr="00AD0433" w:rsidRDefault="00C53DF9" w:rsidP="00C53DF9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73ADEDB6" w14:textId="77777777" w:rsidR="00C53DF9" w:rsidRPr="00AD0433" w:rsidRDefault="00C53DF9" w:rsidP="00C53DF9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72856683" w14:textId="08D85BEC" w:rsidR="00C53DF9" w:rsidRPr="00AD0433" w:rsidRDefault="00C53DF9" w:rsidP="00C53DF9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115</w:t>
            </w:r>
          </w:p>
        </w:tc>
        <w:tc>
          <w:tcPr>
            <w:tcW w:w="148" w:type="pct"/>
          </w:tcPr>
          <w:p w14:paraId="02BA9220" w14:textId="77777777" w:rsidR="00C53DF9" w:rsidRPr="00AD0433" w:rsidRDefault="00C53DF9" w:rsidP="00C53DF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4A8483B5" w14:textId="68A9414C" w:rsidR="00C53DF9" w:rsidRPr="00AD0433" w:rsidRDefault="00C53DF9" w:rsidP="00C53DF9">
            <w:pPr>
              <w:pStyle w:val="BodyText"/>
              <w:tabs>
                <w:tab w:val="decimal" w:pos="22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8BD856E" w14:textId="77777777" w:rsidR="00C53DF9" w:rsidRPr="00AD0433" w:rsidRDefault="00C53DF9" w:rsidP="00C53DF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79B4B329" w14:textId="52257A94" w:rsidR="00C53DF9" w:rsidRPr="00AD0433" w:rsidRDefault="00C53DF9" w:rsidP="00705887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115</w:t>
            </w:r>
          </w:p>
        </w:tc>
      </w:tr>
      <w:tr w:rsidR="00E43E94" w:rsidRPr="00AD0433" w14:paraId="720D0C69" w14:textId="77777777" w:rsidTr="00AD3FAF">
        <w:tc>
          <w:tcPr>
            <w:tcW w:w="2278" w:type="pct"/>
            <w:shd w:val="clear" w:color="auto" w:fill="FFFFFF"/>
          </w:tcPr>
          <w:p w14:paraId="683C2D8B" w14:textId="2052E983" w:rsidR="00AD3FAF" w:rsidRPr="00AD0433" w:rsidRDefault="00AD3FAF" w:rsidP="00E43E94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14:paraId="02A33BDA" w14:textId="77777777" w:rsidR="00E43E94" w:rsidRPr="00AD0433" w:rsidRDefault="00E43E94" w:rsidP="00E43E94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3BE07573" w14:textId="71FFEFE6" w:rsidR="00E43E94" w:rsidRPr="00AD0433" w:rsidRDefault="00E43E94" w:rsidP="00E43E94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67AC2455" w14:textId="7615A1A2" w:rsidR="00E43E94" w:rsidRPr="00AD0433" w:rsidRDefault="00E43E94" w:rsidP="00E43E94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1FAADDD" w14:textId="77777777" w:rsidR="00E43E94" w:rsidRPr="00AD0433" w:rsidRDefault="00E43E94" w:rsidP="00E43E9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18ECE116" w14:textId="77777777" w:rsidR="00E43E94" w:rsidRPr="00AD0433" w:rsidRDefault="00E43E94" w:rsidP="00E43E94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283CEC0" w14:textId="77777777" w:rsidR="00E43E94" w:rsidRPr="00AD0433" w:rsidRDefault="00E43E94" w:rsidP="00E43E9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259F79B6" w14:textId="36E6C31C" w:rsidR="00E43E94" w:rsidRPr="00AD0433" w:rsidRDefault="00E43E94" w:rsidP="00E43E94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43E94" w:rsidRPr="004364CA" w14:paraId="3E2D7610" w14:textId="77777777" w:rsidTr="00AD3FAF">
        <w:tc>
          <w:tcPr>
            <w:tcW w:w="2278" w:type="pct"/>
            <w:shd w:val="clear" w:color="auto" w:fill="FFFFFF"/>
          </w:tcPr>
          <w:p w14:paraId="14226083" w14:textId="77777777" w:rsidR="00E43E94" w:rsidRPr="00AD0433" w:rsidRDefault="00E43E94" w:rsidP="00E43E94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94" w:type="pct"/>
          </w:tcPr>
          <w:p w14:paraId="4E3D28F4" w14:textId="77777777" w:rsidR="00E43E94" w:rsidRPr="00AD0433" w:rsidRDefault="00E43E94" w:rsidP="00E43E94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71AD32FB" w14:textId="4B3BBFE2" w:rsidR="00E43E94" w:rsidRPr="00AD0433" w:rsidRDefault="00E43E94" w:rsidP="00E43E94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38A9FF80" w14:textId="2D069C76" w:rsidR="00E43E94" w:rsidRPr="00AD0433" w:rsidRDefault="00E43E94" w:rsidP="00E43E94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6CBB95E8" w14:textId="77777777" w:rsidR="00E43E94" w:rsidRPr="00AD0433" w:rsidRDefault="00E43E94" w:rsidP="00E43E9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7372DF43" w14:textId="77777777" w:rsidR="00E43E94" w:rsidRPr="00AD0433" w:rsidRDefault="00E43E94" w:rsidP="00E43E94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18EC0275" w14:textId="77777777" w:rsidR="00E43E94" w:rsidRPr="00AD0433" w:rsidRDefault="00E43E94" w:rsidP="00E43E9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3126F262" w14:textId="77777777" w:rsidR="00E43E94" w:rsidRPr="00AD0433" w:rsidRDefault="00E43E94" w:rsidP="00E43E94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43E94" w:rsidRPr="00AD0433" w14:paraId="2EC46E3B" w14:textId="77777777" w:rsidTr="00AD3FAF">
        <w:tc>
          <w:tcPr>
            <w:tcW w:w="2278" w:type="pct"/>
            <w:shd w:val="clear" w:color="auto" w:fill="FFFFFF"/>
          </w:tcPr>
          <w:p w14:paraId="71172332" w14:textId="77777777" w:rsidR="00E43E94" w:rsidRPr="00AD0433" w:rsidRDefault="00E43E94" w:rsidP="00E43E94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594" w:type="pct"/>
          </w:tcPr>
          <w:p w14:paraId="406372F3" w14:textId="6C7808CD" w:rsidR="00E43E94" w:rsidRPr="00AD0433" w:rsidRDefault="00B66BA3" w:rsidP="00E43E94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2,320</w:t>
            </w:r>
          </w:p>
        </w:tc>
        <w:tc>
          <w:tcPr>
            <w:tcW w:w="149" w:type="pct"/>
          </w:tcPr>
          <w:p w14:paraId="6A740C93" w14:textId="1B59000B" w:rsidR="00E43E94" w:rsidRPr="00AD0433" w:rsidRDefault="00E43E94" w:rsidP="00E43E94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537F76DE" w14:textId="415442F2" w:rsidR="00E43E94" w:rsidRPr="00AD0433" w:rsidRDefault="004B5BB8" w:rsidP="00E43E94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166DC" w:rsidRPr="00AD04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D0433">
              <w:rPr>
                <w:rFonts w:asciiTheme="majorBidi" w:hAnsiTheme="majorBidi" w:cstheme="majorBidi"/>
                <w:sz w:val="30"/>
                <w:szCs w:val="30"/>
              </w:rPr>
              <w:t>366</w:t>
            </w:r>
          </w:p>
        </w:tc>
        <w:tc>
          <w:tcPr>
            <w:tcW w:w="148" w:type="pct"/>
          </w:tcPr>
          <w:p w14:paraId="5BFFF67E" w14:textId="77777777" w:rsidR="00E43E94" w:rsidRPr="00AD0433" w:rsidRDefault="00E43E94" w:rsidP="00E43E9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05A0236F" w14:textId="710788AB" w:rsidR="00E43E94" w:rsidRPr="00AD0433" w:rsidRDefault="00E43E94" w:rsidP="00E43E94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2,320</w:t>
            </w:r>
          </w:p>
        </w:tc>
        <w:tc>
          <w:tcPr>
            <w:tcW w:w="148" w:type="pct"/>
          </w:tcPr>
          <w:p w14:paraId="6B7BFCC3" w14:textId="77777777" w:rsidR="00E43E94" w:rsidRPr="00AD0433" w:rsidRDefault="00E43E94" w:rsidP="00E43E94">
            <w:pPr>
              <w:pStyle w:val="BodyText"/>
              <w:tabs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</w:tcPr>
          <w:p w14:paraId="0E9CC1D3" w14:textId="2AEB6085" w:rsidR="00E43E94" w:rsidRPr="00AD0433" w:rsidRDefault="004B5BB8" w:rsidP="00E43E94">
            <w:pPr>
              <w:pStyle w:val="BodyText"/>
              <w:tabs>
                <w:tab w:val="decimal" w:pos="7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2,366</w:t>
            </w:r>
          </w:p>
        </w:tc>
      </w:tr>
      <w:tr w:rsidR="00E43E94" w:rsidRPr="00AD0433" w14:paraId="6429B251" w14:textId="77777777" w:rsidTr="00AD3FAF">
        <w:tc>
          <w:tcPr>
            <w:tcW w:w="2278" w:type="pct"/>
            <w:shd w:val="clear" w:color="auto" w:fill="FFFFFF"/>
          </w:tcPr>
          <w:p w14:paraId="4B966F7F" w14:textId="5265365D" w:rsidR="00E43E94" w:rsidRPr="00AD0433" w:rsidRDefault="00E43E94" w:rsidP="00E43E94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94" w:type="pct"/>
          </w:tcPr>
          <w:p w14:paraId="50AFC4B4" w14:textId="50FF827B" w:rsidR="00E43E94" w:rsidRPr="00AD0433" w:rsidRDefault="00B66BA3" w:rsidP="00E43E94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118</w:t>
            </w:r>
          </w:p>
        </w:tc>
        <w:tc>
          <w:tcPr>
            <w:tcW w:w="149" w:type="pct"/>
          </w:tcPr>
          <w:p w14:paraId="5DE439DF" w14:textId="423D9CA9" w:rsidR="00E43E94" w:rsidRPr="00AD0433" w:rsidRDefault="00E43E94" w:rsidP="00E43E94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65403DE4" w14:textId="3124696E" w:rsidR="00E43E94" w:rsidRPr="00AD0433" w:rsidRDefault="00D166DC" w:rsidP="00D166DC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C933D1A" w14:textId="77777777" w:rsidR="00E43E94" w:rsidRPr="00AD0433" w:rsidRDefault="00E43E94" w:rsidP="00E43E9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679BF026" w14:textId="2ACBE971" w:rsidR="00E43E94" w:rsidRPr="00AD0433" w:rsidRDefault="00E43E94" w:rsidP="00E43E94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458DC9C" w14:textId="77777777" w:rsidR="00E43E94" w:rsidRPr="00AD0433" w:rsidRDefault="00E43E94" w:rsidP="00E43E94">
            <w:pPr>
              <w:pStyle w:val="BodyText"/>
              <w:tabs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</w:tcPr>
          <w:p w14:paraId="401441B6" w14:textId="6BC75037" w:rsidR="00E43E94" w:rsidRPr="00AD0433" w:rsidRDefault="00E43E94" w:rsidP="00E43E94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43E94" w:rsidRPr="00AD0433" w14:paraId="4496084E" w14:textId="77777777" w:rsidTr="00AD3FAF">
        <w:tc>
          <w:tcPr>
            <w:tcW w:w="2278" w:type="pct"/>
            <w:shd w:val="clear" w:color="auto" w:fill="FFFFFF"/>
          </w:tcPr>
          <w:p w14:paraId="402D5680" w14:textId="77777777" w:rsidR="00E43E94" w:rsidRPr="00AD0433" w:rsidRDefault="00E43E94" w:rsidP="00E43E94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4" w:type="pct"/>
          </w:tcPr>
          <w:p w14:paraId="3BAE12F1" w14:textId="77777777" w:rsidR="00E43E94" w:rsidRPr="00AD0433" w:rsidRDefault="00E43E94" w:rsidP="00E43E94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165CDD34" w14:textId="021A07E8" w:rsidR="00E43E94" w:rsidRPr="00AD0433" w:rsidRDefault="00E43E94" w:rsidP="00E43E94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79138B77" w14:textId="178CF9EE" w:rsidR="00E43E94" w:rsidRPr="00AD0433" w:rsidRDefault="00E43E94" w:rsidP="00E43E94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7DDA472B" w14:textId="77777777" w:rsidR="00E43E94" w:rsidRPr="00AD0433" w:rsidRDefault="00E43E94" w:rsidP="00E43E9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39E92F0A" w14:textId="77777777" w:rsidR="00E43E94" w:rsidRPr="00AD0433" w:rsidRDefault="00E43E94" w:rsidP="00E43E94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41BE5432" w14:textId="77777777" w:rsidR="00E43E94" w:rsidRPr="00AD0433" w:rsidRDefault="00E43E94" w:rsidP="00E43E94">
            <w:pPr>
              <w:pStyle w:val="BodyText"/>
              <w:tabs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</w:tcPr>
          <w:p w14:paraId="3DB0D988" w14:textId="77777777" w:rsidR="00E43E94" w:rsidRPr="00AD0433" w:rsidRDefault="00E43E94" w:rsidP="00E43E94">
            <w:pPr>
              <w:pStyle w:val="BodyText"/>
              <w:tabs>
                <w:tab w:val="decimal" w:pos="7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5BB8" w:rsidRPr="00AD0433" w14:paraId="5501C0DC" w14:textId="77777777" w:rsidTr="00AD3FAF">
        <w:tc>
          <w:tcPr>
            <w:tcW w:w="2278" w:type="pct"/>
            <w:shd w:val="clear" w:color="auto" w:fill="FFFFFF"/>
          </w:tcPr>
          <w:p w14:paraId="4AC96044" w14:textId="77777777" w:rsidR="004B5BB8" w:rsidRPr="00AD0433" w:rsidRDefault="004B5BB8" w:rsidP="004B5BB8">
            <w:pPr>
              <w:ind w:lef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94" w:type="pct"/>
          </w:tcPr>
          <w:p w14:paraId="0DA56095" w14:textId="7C0AD6DB" w:rsidR="004B5BB8" w:rsidRPr="00AD0433" w:rsidRDefault="004B5BB8" w:rsidP="004B5BB8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17,066</w:t>
            </w:r>
          </w:p>
        </w:tc>
        <w:tc>
          <w:tcPr>
            <w:tcW w:w="149" w:type="pct"/>
          </w:tcPr>
          <w:p w14:paraId="01300656" w14:textId="20198238" w:rsidR="004B5BB8" w:rsidRPr="00AD0433" w:rsidRDefault="004B5BB8" w:rsidP="004B5BB8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5027BE04" w14:textId="0326E491" w:rsidR="004B5BB8" w:rsidRPr="00AD0433" w:rsidRDefault="004B5BB8" w:rsidP="004B5BB8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16,705</w:t>
            </w:r>
          </w:p>
        </w:tc>
        <w:tc>
          <w:tcPr>
            <w:tcW w:w="148" w:type="pct"/>
          </w:tcPr>
          <w:p w14:paraId="1FB18F40" w14:textId="77777777" w:rsidR="004B5BB8" w:rsidRPr="00AD0433" w:rsidRDefault="004B5BB8" w:rsidP="004B5BB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79D13E06" w14:textId="20586519" w:rsidR="004B5BB8" w:rsidRPr="00AD0433" w:rsidRDefault="004B5BB8" w:rsidP="004B5BB8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16,368</w:t>
            </w:r>
          </w:p>
        </w:tc>
        <w:tc>
          <w:tcPr>
            <w:tcW w:w="148" w:type="pct"/>
          </w:tcPr>
          <w:p w14:paraId="6B4559B9" w14:textId="77777777" w:rsidR="004B5BB8" w:rsidRPr="00AD0433" w:rsidRDefault="004B5BB8" w:rsidP="004B5BB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5E8FFDA0" w14:textId="47036F21" w:rsidR="004B5BB8" w:rsidRPr="00AD0433" w:rsidRDefault="004B5BB8" w:rsidP="004B5BB8">
            <w:pPr>
              <w:pStyle w:val="BodyText"/>
              <w:tabs>
                <w:tab w:val="decimal" w:pos="7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16,705</w:t>
            </w:r>
          </w:p>
        </w:tc>
      </w:tr>
      <w:tr w:rsidR="004B5BB8" w:rsidRPr="00AD0433" w14:paraId="57ACCA00" w14:textId="77777777" w:rsidTr="00AD3FAF">
        <w:tc>
          <w:tcPr>
            <w:tcW w:w="2278" w:type="pct"/>
            <w:shd w:val="clear" w:color="auto" w:fill="FFFFFF"/>
          </w:tcPr>
          <w:p w14:paraId="3F509AAD" w14:textId="77777777" w:rsidR="004B5BB8" w:rsidRPr="00AD0433" w:rsidRDefault="004B5BB8" w:rsidP="004B5BB8">
            <w:pPr>
              <w:ind w:lef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1BE75138" w14:textId="46E19348" w:rsidR="004B5BB8" w:rsidRPr="00AD0433" w:rsidRDefault="004B5BB8" w:rsidP="004B5BB8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344</w:t>
            </w:r>
          </w:p>
        </w:tc>
        <w:tc>
          <w:tcPr>
            <w:tcW w:w="149" w:type="pct"/>
          </w:tcPr>
          <w:p w14:paraId="1D0E5631" w14:textId="1C76FD7C" w:rsidR="004B5BB8" w:rsidRPr="00AD0433" w:rsidRDefault="004B5BB8" w:rsidP="004B5BB8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54D2B489" w14:textId="648AFBE8" w:rsidR="004B5BB8" w:rsidRPr="00AD0433" w:rsidRDefault="004B5BB8" w:rsidP="004B5BB8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219</w:t>
            </w:r>
          </w:p>
        </w:tc>
        <w:tc>
          <w:tcPr>
            <w:tcW w:w="148" w:type="pct"/>
          </w:tcPr>
          <w:p w14:paraId="3264E0CF" w14:textId="77777777" w:rsidR="004B5BB8" w:rsidRPr="00AD0433" w:rsidRDefault="004B5BB8" w:rsidP="004B5BB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</w:tcPr>
          <w:p w14:paraId="63113466" w14:textId="458A4B22" w:rsidR="004B5BB8" w:rsidRPr="00AD0433" w:rsidRDefault="004B5BB8" w:rsidP="004B5BB8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316</w:t>
            </w:r>
          </w:p>
        </w:tc>
        <w:tc>
          <w:tcPr>
            <w:tcW w:w="148" w:type="pct"/>
          </w:tcPr>
          <w:p w14:paraId="261406AC" w14:textId="77777777" w:rsidR="004B5BB8" w:rsidRPr="00AD0433" w:rsidRDefault="004B5BB8" w:rsidP="004B5BB8">
            <w:pPr>
              <w:pStyle w:val="BodyText"/>
              <w:tabs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</w:tcPr>
          <w:p w14:paraId="6950B140" w14:textId="30B25975" w:rsidR="004B5BB8" w:rsidRPr="00AD0433" w:rsidRDefault="004B5BB8" w:rsidP="004B5BB8">
            <w:pPr>
              <w:pStyle w:val="BodyText"/>
              <w:tabs>
                <w:tab w:val="decimal" w:pos="7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219</w:t>
            </w:r>
          </w:p>
        </w:tc>
      </w:tr>
      <w:tr w:rsidR="004B5BB8" w:rsidRPr="00AD0433" w14:paraId="777C1066" w14:textId="77777777" w:rsidTr="00AD3FAF">
        <w:tc>
          <w:tcPr>
            <w:tcW w:w="2278" w:type="pct"/>
            <w:shd w:val="clear" w:color="auto" w:fill="FFFFFF"/>
          </w:tcPr>
          <w:p w14:paraId="1ACE5578" w14:textId="77777777" w:rsidR="004B5BB8" w:rsidRPr="00AD0433" w:rsidRDefault="004B5BB8" w:rsidP="004B5BB8">
            <w:pPr>
              <w:ind w:lef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353D54D6" w14:textId="56DC1795" w:rsidR="004B5BB8" w:rsidRPr="00AD0433" w:rsidRDefault="004B5BB8" w:rsidP="004B5BB8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17,410</w:t>
            </w:r>
          </w:p>
        </w:tc>
        <w:tc>
          <w:tcPr>
            <w:tcW w:w="149" w:type="pct"/>
          </w:tcPr>
          <w:p w14:paraId="7CCAB2FD" w14:textId="14239CA6" w:rsidR="004B5BB8" w:rsidRPr="00AD0433" w:rsidRDefault="004B5BB8" w:rsidP="004B5BB8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491C8438" w14:textId="79ADF4A1" w:rsidR="004B5BB8" w:rsidRPr="00AD0433" w:rsidRDefault="004B5BB8" w:rsidP="004B5BB8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16,924</w:t>
            </w:r>
          </w:p>
        </w:tc>
        <w:tc>
          <w:tcPr>
            <w:tcW w:w="148" w:type="pct"/>
          </w:tcPr>
          <w:p w14:paraId="6609424A" w14:textId="77777777" w:rsidR="004B5BB8" w:rsidRPr="00AD0433" w:rsidRDefault="004B5BB8" w:rsidP="004B5BB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</w:tcPr>
          <w:p w14:paraId="0C410AF2" w14:textId="344EC975" w:rsidR="004B5BB8" w:rsidRPr="00AD0433" w:rsidRDefault="004B5BB8" w:rsidP="004B5BB8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16,684</w:t>
            </w:r>
          </w:p>
        </w:tc>
        <w:tc>
          <w:tcPr>
            <w:tcW w:w="148" w:type="pct"/>
          </w:tcPr>
          <w:p w14:paraId="364D9545" w14:textId="77777777" w:rsidR="004B5BB8" w:rsidRPr="00AD0433" w:rsidRDefault="004B5BB8" w:rsidP="004B5BB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</w:tcPr>
          <w:p w14:paraId="59644A1D" w14:textId="426A4ACF" w:rsidR="004B5BB8" w:rsidRPr="00AD0433" w:rsidRDefault="004B5BB8" w:rsidP="004B5BB8">
            <w:pPr>
              <w:pStyle w:val="BodyText"/>
              <w:tabs>
                <w:tab w:val="decimal" w:pos="7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16,924</w:t>
            </w:r>
          </w:p>
        </w:tc>
      </w:tr>
    </w:tbl>
    <w:p w14:paraId="7BC0FFC4" w14:textId="337473E0" w:rsidR="00AA52DD" w:rsidRPr="00AD0433" w:rsidRDefault="00AA52DD">
      <w:pPr>
        <w:rPr>
          <w:rFonts w:asciiTheme="majorBidi" w:hAnsiTheme="majorBidi" w:cstheme="majorBidi"/>
          <w:sz w:val="30"/>
          <w:szCs w:val="30"/>
        </w:rPr>
      </w:pPr>
    </w:p>
    <w:p w14:paraId="5CCDAF59" w14:textId="77777777" w:rsidR="00FA0A26" w:rsidRDefault="00FA0A26">
      <w:pPr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BC171DA" w14:textId="12658C8D" w:rsidR="00AD5FBE" w:rsidRPr="00AD0433" w:rsidRDefault="00AD5FBE" w:rsidP="00E742FC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AD0433">
        <w:rPr>
          <w:rFonts w:asciiTheme="majorBidi" w:hAnsiTheme="majorBidi" w:cstheme="majorBidi"/>
          <w:sz w:val="30"/>
          <w:szCs w:val="30"/>
          <w:cs/>
        </w:rPr>
        <w:lastRenderedPageBreak/>
        <w:t>ยอดคงเหลือกับบุคคลหรือกิจการที่เกี่ยวข้องกัน ณ วันที่</w:t>
      </w:r>
      <w:r w:rsidRPr="00AD0433">
        <w:rPr>
          <w:rFonts w:asciiTheme="majorBidi" w:hAnsiTheme="majorBidi" w:cstheme="majorBidi"/>
          <w:sz w:val="30"/>
          <w:szCs w:val="30"/>
        </w:rPr>
        <w:t xml:space="preserve"> </w:t>
      </w:r>
      <w:r w:rsidR="005E6A9E" w:rsidRPr="00AD0433">
        <w:rPr>
          <w:rFonts w:asciiTheme="majorBidi" w:hAnsiTheme="majorBidi" w:cstheme="majorBidi"/>
          <w:sz w:val="30"/>
          <w:szCs w:val="30"/>
        </w:rPr>
        <w:t>30</w:t>
      </w:r>
      <w:r w:rsidR="00326E07" w:rsidRPr="00AD0433">
        <w:rPr>
          <w:rFonts w:asciiTheme="majorBidi" w:hAnsiTheme="majorBidi" w:cstheme="majorBidi"/>
          <w:sz w:val="30"/>
          <w:szCs w:val="30"/>
        </w:rPr>
        <w:t xml:space="preserve"> </w:t>
      </w:r>
      <w:r w:rsidR="005A7B66" w:rsidRPr="00AD0433">
        <w:rPr>
          <w:rFonts w:asciiTheme="majorBidi" w:hAnsiTheme="majorBidi" w:cstheme="majorBidi"/>
          <w:sz w:val="30"/>
          <w:szCs w:val="30"/>
          <w:cs/>
        </w:rPr>
        <w:t>กันยา</w:t>
      </w:r>
      <w:r w:rsidR="005E6A9E" w:rsidRPr="00AD0433">
        <w:rPr>
          <w:rFonts w:asciiTheme="majorBidi" w:hAnsiTheme="majorBidi" w:cstheme="majorBidi"/>
          <w:sz w:val="30"/>
          <w:szCs w:val="30"/>
          <w:cs/>
        </w:rPr>
        <w:t>ยน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D0433">
        <w:rPr>
          <w:rFonts w:asciiTheme="majorBidi" w:hAnsiTheme="majorBidi" w:cstheme="majorBidi"/>
          <w:sz w:val="30"/>
          <w:szCs w:val="30"/>
        </w:rPr>
        <w:t>256</w:t>
      </w:r>
      <w:r w:rsidR="00510429" w:rsidRPr="00AD0433">
        <w:rPr>
          <w:rFonts w:asciiTheme="majorBidi" w:hAnsiTheme="majorBidi" w:cstheme="majorBidi"/>
          <w:sz w:val="30"/>
          <w:szCs w:val="30"/>
        </w:rPr>
        <w:t>6</w:t>
      </w:r>
      <w:r w:rsidRPr="00AD0433">
        <w:rPr>
          <w:rFonts w:asciiTheme="majorBidi" w:hAnsiTheme="majorBidi" w:cstheme="majorBidi"/>
          <w:sz w:val="30"/>
          <w:szCs w:val="30"/>
        </w:rPr>
        <w:t xml:space="preserve"> </w:t>
      </w:r>
      <w:r w:rsidRPr="00AD0433">
        <w:rPr>
          <w:rFonts w:asciiTheme="majorBidi" w:hAnsiTheme="majorBidi" w:cstheme="majorBidi"/>
          <w:sz w:val="30"/>
          <w:szCs w:val="30"/>
          <w:cs/>
        </w:rPr>
        <w:t>และ</w:t>
      </w:r>
      <w:r w:rsidRPr="00AD0433">
        <w:rPr>
          <w:rFonts w:asciiTheme="majorBidi" w:hAnsiTheme="majorBidi" w:cstheme="majorBidi"/>
          <w:sz w:val="30"/>
          <w:szCs w:val="30"/>
        </w:rPr>
        <w:t xml:space="preserve"> 31 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AD0433">
        <w:rPr>
          <w:rFonts w:asciiTheme="majorBidi" w:hAnsiTheme="majorBidi" w:cstheme="majorBidi"/>
          <w:sz w:val="30"/>
          <w:szCs w:val="30"/>
        </w:rPr>
        <w:t>256</w:t>
      </w:r>
      <w:r w:rsidR="00510429" w:rsidRPr="00AD0433">
        <w:rPr>
          <w:rFonts w:asciiTheme="majorBidi" w:hAnsiTheme="majorBidi" w:cstheme="majorBidi"/>
          <w:sz w:val="30"/>
          <w:szCs w:val="30"/>
        </w:rPr>
        <w:t>5</w:t>
      </w:r>
      <w:r w:rsidRPr="00AD0433">
        <w:rPr>
          <w:rFonts w:asciiTheme="majorBidi" w:hAnsiTheme="majorBidi" w:cstheme="majorBidi"/>
          <w:sz w:val="30"/>
          <w:szCs w:val="30"/>
        </w:rPr>
        <w:t xml:space="preserve"> </w:t>
      </w:r>
      <w:r w:rsidRPr="00AD0433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37085621" w14:textId="6790EBBE" w:rsidR="002C4FD1" w:rsidRPr="00AD0433" w:rsidRDefault="002C4FD1" w:rsidP="00E742FC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pPr w:leftFromText="180" w:rightFromText="180" w:vertAnchor="text" w:tblpX="450" w:tblpY="1"/>
        <w:tblOverlap w:val="never"/>
        <w:tblW w:w="9181" w:type="dxa"/>
        <w:tblLayout w:type="fixed"/>
        <w:tblLook w:val="0000" w:firstRow="0" w:lastRow="0" w:firstColumn="0" w:lastColumn="0" w:noHBand="0" w:noVBand="0"/>
      </w:tblPr>
      <w:tblGrid>
        <w:gridCol w:w="4138"/>
        <w:gridCol w:w="1081"/>
        <w:gridCol w:w="272"/>
        <w:gridCol w:w="1080"/>
        <w:gridCol w:w="275"/>
        <w:gridCol w:w="992"/>
        <w:gridCol w:w="272"/>
        <w:gridCol w:w="1071"/>
      </w:tblGrid>
      <w:tr w:rsidR="0092202C" w:rsidRPr="00AD0433" w14:paraId="590D8CA3" w14:textId="77777777" w:rsidTr="0096554F">
        <w:trPr>
          <w:tblHeader/>
        </w:trPr>
        <w:tc>
          <w:tcPr>
            <w:tcW w:w="2254" w:type="pct"/>
          </w:tcPr>
          <w:p w14:paraId="697420C5" w14:textId="77777777" w:rsidR="0092202C" w:rsidRPr="00AD0433" w:rsidRDefault="0092202C" w:rsidP="005B5BA7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5" w:type="pct"/>
            <w:gridSpan w:val="3"/>
            <w:vAlign w:val="bottom"/>
          </w:tcPr>
          <w:p w14:paraId="0A0310AB" w14:textId="10EEB39C" w:rsidR="0092202C" w:rsidRPr="00AD0433" w:rsidRDefault="0092202C" w:rsidP="005B5BA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32A32E2A" w14:textId="77777777" w:rsidR="0092202C" w:rsidRPr="00AD0433" w:rsidRDefault="0092202C" w:rsidP="005B5BA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2" w:type="pct"/>
            <w:gridSpan w:val="3"/>
            <w:vAlign w:val="bottom"/>
          </w:tcPr>
          <w:p w14:paraId="1B4FA22E" w14:textId="4236EF45" w:rsidR="0092202C" w:rsidRPr="00AD0433" w:rsidRDefault="0092202C" w:rsidP="005B5BA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D3FAF" w:rsidRPr="00AD0433" w14:paraId="79853CAD" w14:textId="77777777" w:rsidTr="0096554F">
        <w:trPr>
          <w:tblHeader/>
        </w:trPr>
        <w:tc>
          <w:tcPr>
            <w:tcW w:w="2254" w:type="pct"/>
          </w:tcPr>
          <w:p w14:paraId="7F25077E" w14:textId="523F0C56" w:rsidR="00510429" w:rsidRPr="00AD0433" w:rsidRDefault="00510429" w:rsidP="005B5BA7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14:paraId="70EA0F67" w14:textId="5DEC5212" w:rsidR="00510429" w:rsidRPr="00AD0433" w:rsidRDefault="005E6A9E" w:rsidP="005B5BA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5A7B66"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8" w:type="pct"/>
          </w:tcPr>
          <w:p w14:paraId="35F2D134" w14:textId="359A0622" w:rsidR="00510429" w:rsidRPr="00AD0433" w:rsidRDefault="00510429" w:rsidP="005B5BA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3050B8F7" w14:textId="4F60D0CC" w:rsidR="00510429" w:rsidRPr="00AD0433" w:rsidRDefault="00510429" w:rsidP="005B5BA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0" w:type="pct"/>
          </w:tcPr>
          <w:p w14:paraId="23D4B51F" w14:textId="77777777" w:rsidR="00510429" w:rsidRPr="00AD0433" w:rsidRDefault="00510429" w:rsidP="005B5BA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3235347D" w14:textId="5AF779B8" w:rsidR="00510429" w:rsidRPr="00AD0433" w:rsidRDefault="005E6A9E" w:rsidP="005B5BA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5A7B66"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กันยา</w:t>
            </w: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ยน</w:t>
            </w:r>
          </w:p>
        </w:tc>
        <w:tc>
          <w:tcPr>
            <w:tcW w:w="148" w:type="pct"/>
          </w:tcPr>
          <w:p w14:paraId="3E2B6B2A" w14:textId="77777777" w:rsidR="00510429" w:rsidRPr="00AD0433" w:rsidRDefault="00510429" w:rsidP="005B5BA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2BAF63D" w14:textId="10EC3F24" w:rsidR="00510429" w:rsidRPr="00AD0433" w:rsidRDefault="00510429" w:rsidP="005B5BA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AD3FAF" w:rsidRPr="00AD0433" w14:paraId="24D8FBCB" w14:textId="77777777" w:rsidTr="0096554F">
        <w:trPr>
          <w:tblHeader/>
        </w:trPr>
        <w:tc>
          <w:tcPr>
            <w:tcW w:w="2254" w:type="pct"/>
          </w:tcPr>
          <w:p w14:paraId="19F861F5" w14:textId="57C92B4A" w:rsidR="00510429" w:rsidRPr="00AD0433" w:rsidRDefault="00510429" w:rsidP="005B5BA7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14:paraId="535E58FD" w14:textId="50370F81" w:rsidR="00510429" w:rsidRPr="00AD0433" w:rsidRDefault="00510429" w:rsidP="005B5BA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8" w:type="pct"/>
          </w:tcPr>
          <w:p w14:paraId="0F6C9632" w14:textId="5E5DE671" w:rsidR="00510429" w:rsidRPr="00AD0433" w:rsidRDefault="00510429" w:rsidP="005B5BA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0C406BB5" w14:textId="1019BB22" w:rsidR="00510429" w:rsidRPr="00AD0433" w:rsidRDefault="00510429" w:rsidP="005B5BA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50" w:type="pct"/>
          </w:tcPr>
          <w:p w14:paraId="1E70B647" w14:textId="77777777" w:rsidR="00510429" w:rsidRPr="00AD0433" w:rsidRDefault="00510429" w:rsidP="005B5BA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650D8C1F" w14:textId="775DBE2B" w:rsidR="00510429" w:rsidRPr="00AD0433" w:rsidRDefault="00510429" w:rsidP="005B5BA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8" w:type="pct"/>
          </w:tcPr>
          <w:p w14:paraId="53C5624B" w14:textId="77777777" w:rsidR="00510429" w:rsidRPr="00AD0433" w:rsidRDefault="00510429" w:rsidP="005B5BA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5658B9B3" w14:textId="022DBF10" w:rsidR="00510429" w:rsidRPr="00AD0433" w:rsidRDefault="00510429" w:rsidP="005B5BA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5A7B66" w:rsidRPr="00AD0433" w14:paraId="0921FBA3" w14:textId="77777777" w:rsidTr="0096554F">
        <w:trPr>
          <w:trHeight w:val="258"/>
          <w:tblHeader/>
        </w:trPr>
        <w:tc>
          <w:tcPr>
            <w:tcW w:w="2254" w:type="pct"/>
          </w:tcPr>
          <w:p w14:paraId="73C8C104" w14:textId="77777777" w:rsidR="005A7B66" w:rsidRPr="00AD0433" w:rsidRDefault="005A7B66" w:rsidP="005B5BA7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14:paraId="77A1B933" w14:textId="77777777" w:rsidR="005A7B66" w:rsidRPr="00AD0433" w:rsidRDefault="005A7B66" w:rsidP="005B5BA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6" w:type="pct"/>
            <w:gridSpan w:val="3"/>
          </w:tcPr>
          <w:p w14:paraId="4DECFD89" w14:textId="5CC97DC0" w:rsidR="005A7B66" w:rsidRPr="00AD0433" w:rsidRDefault="005A7B66" w:rsidP="005B5BA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540" w:type="pct"/>
          </w:tcPr>
          <w:p w14:paraId="17C75A7F" w14:textId="77777777" w:rsidR="005A7B66" w:rsidRPr="00AD0433" w:rsidRDefault="005A7B66" w:rsidP="005B5BA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5E778ED" w14:textId="77777777" w:rsidR="005A7B66" w:rsidRPr="00AD0433" w:rsidRDefault="005A7B66" w:rsidP="005B5BA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C16FE2E" w14:textId="77777777" w:rsidR="005A7B66" w:rsidRPr="00AD0433" w:rsidRDefault="005A7B66" w:rsidP="005B5BA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0429" w:rsidRPr="00AD0433" w14:paraId="57ACD72D" w14:textId="77777777" w:rsidTr="00AD3FAF">
        <w:trPr>
          <w:tblHeader/>
        </w:trPr>
        <w:tc>
          <w:tcPr>
            <w:tcW w:w="2254" w:type="pct"/>
          </w:tcPr>
          <w:p w14:paraId="7DEF5B43" w14:textId="77777777" w:rsidR="00510429" w:rsidRPr="00AD0433" w:rsidRDefault="00510429" w:rsidP="005B5BA7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46" w:type="pct"/>
            <w:gridSpan w:val="7"/>
          </w:tcPr>
          <w:p w14:paraId="628D095B" w14:textId="53CAC691" w:rsidR="00510429" w:rsidRPr="00AD0433" w:rsidRDefault="00510429" w:rsidP="005B5BA7">
            <w:pPr>
              <w:pStyle w:val="BodyText"/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D3FAF" w:rsidRPr="00AD0433" w14:paraId="38546117" w14:textId="77777777" w:rsidTr="0096554F">
        <w:tc>
          <w:tcPr>
            <w:tcW w:w="2254" w:type="pct"/>
          </w:tcPr>
          <w:p w14:paraId="78432D2D" w14:textId="565870DC" w:rsidR="0023503E" w:rsidRPr="00AD0433" w:rsidRDefault="0061374E" w:rsidP="005B5BA7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89" w:type="pct"/>
          </w:tcPr>
          <w:p w14:paraId="44290019" w14:textId="77777777" w:rsidR="0023503E" w:rsidRPr="00AD0433" w:rsidRDefault="0023503E" w:rsidP="005B5BA7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73F59685" w14:textId="77777777" w:rsidR="0023503E" w:rsidRPr="00AD0433" w:rsidRDefault="0023503E" w:rsidP="005B5BA7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2F9C6B8C" w14:textId="77777777" w:rsidR="0023503E" w:rsidRPr="00AD0433" w:rsidRDefault="0023503E" w:rsidP="005B5BA7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1ED69DD2" w14:textId="77777777" w:rsidR="0023503E" w:rsidRPr="00AD0433" w:rsidRDefault="0023503E" w:rsidP="005B5BA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2A715177" w14:textId="77777777" w:rsidR="0023503E" w:rsidRPr="00AD0433" w:rsidRDefault="0023503E" w:rsidP="005B5BA7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84F0358" w14:textId="77777777" w:rsidR="0023503E" w:rsidRPr="00AD0433" w:rsidRDefault="0023503E" w:rsidP="005B5BA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6A401AE3" w14:textId="77777777" w:rsidR="0023503E" w:rsidRPr="00AD0433" w:rsidRDefault="0023503E" w:rsidP="005B5BA7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3FAF" w:rsidRPr="00AD0433" w14:paraId="4A0D08B1" w14:textId="77777777" w:rsidTr="0096554F">
        <w:tc>
          <w:tcPr>
            <w:tcW w:w="2254" w:type="pct"/>
          </w:tcPr>
          <w:p w14:paraId="1B1E01BB" w14:textId="0399EDAC" w:rsidR="0061374E" w:rsidRPr="00AD0433" w:rsidRDefault="0061374E" w:rsidP="0061374E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9" w:type="pct"/>
          </w:tcPr>
          <w:p w14:paraId="6935326E" w14:textId="3D12BB67" w:rsidR="0061374E" w:rsidRPr="00AD0433" w:rsidRDefault="0061374E" w:rsidP="00244EE7">
            <w:pPr>
              <w:pStyle w:val="BodyText"/>
              <w:tabs>
                <w:tab w:val="decimal" w:pos="34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8DC9B73" w14:textId="77777777" w:rsidR="0061374E" w:rsidRPr="00AD0433" w:rsidRDefault="0061374E" w:rsidP="00244EE7">
            <w:pPr>
              <w:pStyle w:val="BodyText"/>
              <w:tabs>
                <w:tab w:val="decimal" w:pos="34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02445D6D" w14:textId="12AC20BC" w:rsidR="0061374E" w:rsidRPr="00AD0433" w:rsidRDefault="0061374E" w:rsidP="00244EE7">
            <w:pPr>
              <w:pStyle w:val="BodyText"/>
              <w:tabs>
                <w:tab w:val="decimal" w:pos="34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13C0DF7D" w14:textId="77777777" w:rsidR="0061374E" w:rsidRPr="00AD0433" w:rsidRDefault="0061374E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694A7D6D" w14:textId="69567A90" w:rsidR="0061374E" w:rsidRPr="00AD0433" w:rsidRDefault="002D1629" w:rsidP="0061374E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415</w:t>
            </w:r>
          </w:p>
        </w:tc>
        <w:tc>
          <w:tcPr>
            <w:tcW w:w="148" w:type="pct"/>
          </w:tcPr>
          <w:p w14:paraId="69BAA639" w14:textId="77777777" w:rsidR="0061374E" w:rsidRPr="00AD0433" w:rsidRDefault="0061374E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3887BA90" w14:textId="25759107" w:rsidR="0061374E" w:rsidRPr="00AD0433" w:rsidRDefault="0061374E" w:rsidP="0061374E">
            <w:pPr>
              <w:pStyle w:val="BodyText"/>
              <w:tabs>
                <w:tab w:val="decimal" w:pos="34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D3FAF" w:rsidRPr="00AD0433" w14:paraId="75717604" w14:textId="77777777" w:rsidTr="0096554F">
        <w:tc>
          <w:tcPr>
            <w:tcW w:w="2254" w:type="pct"/>
          </w:tcPr>
          <w:p w14:paraId="4920F737" w14:textId="48823B3B" w:rsidR="0061374E" w:rsidRPr="00AD0433" w:rsidRDefault="0061374E" w:rsidP="0061374E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589" w:type="pct"/>
          </w:tcPr>
          <w:p w14:paraId="10B8D465" w14:textId="1CBBDF10" w:rsidR="0061374E" w:rsidRPr="00AD0433" w:rsidRDefault="0061374E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4,257</w:t>
            </w:r>
          </w:p>
        </w:tc>
        <w:tc>
          <w:tcPr>
            <w:tcW w:w="148" w:type="pct"/>
          </w:tcPr>
          <w:p w14:paraId="1DB8F13F" w14:textId="77777777" w:rsidR="0061374E" w:rsidRPr="00AD0433" w:rsidRDefault="0061374E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5B0BCD76" w14:textId="6E692A4C" w:rsidR="0061374E" w:rsidRPr="00AD0433" w:rsidRDefault="0061374E" w:rsidP="0061374E">
            <w:pPr>
              <w:pStyle w:val="BodyText"/>
              <w:tabs>
                <w:tab w:val="decimal" w:pos="34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6ED5FDF5" w14:textId="77777777" w:rsidR="0061374E" w:rsidRPr="00AD0433" w:rsidRDefault="0061374E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227C94E5" w14:textId="53889C5F" w:rsidR="0061374E" w:rsidRPr="00AD0433" w:rsidRDefault="0061374E" w:rsidP="00244EE7">
            <w:pPr>
              <w:pStyle w:val="BodyText"/>
              <w:tabs>
                <w:tab w:val="decimal" w:pos="34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068D675" w14:textId="77777777" w:rsidR="0061374E" w:rsidRPr="00AD0433" w:rsidRDefault="0061374E" w:rsidP="00244EE7">
            <w:pPr>
              <w:pStyle w:val="BodyText"/>
              <w:tabs>
                <w:tab w:val="decimal" w:pos="34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70F801FF" w14:textId="3AE3BE9B" w:rsidR="0061374E" w:rsidRPr="00AD0433" w:rsidRDefault="0061374E" w:rsidP="0061374E">
            <w:pPr>
              <w:pStyle w:val="BodyText"/>
              <w:tabs>
                <w:tab w:val="decimal" w:pos="34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D3FAF" w:rsidRPr="00AD0433" w14:paraId="35DCC736" w14:textId="77777777" w:rsidTr="0096554F">
        <w:tc>
          <w:tcPr>
            <w:tcW w:w="2254" w:type="pct"/>
          </w:tcPr>
          <w:p w14:paraId="4100C2D0" w14:textId="77777777" w:rsidR="0061374E" w:rsidRPr="00AD0433" w:rsidRDefault="0061374E" w:rsidP="0061374E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553E81CC" w14:textId="27B6B8A3" w:rsidR="0061374E" w:rsidRPr="00AD0433" w:rsidRDefault="0061374E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4,257</w:t>
            </w:r>
          </w:p>
        </w:tc>
        <w:tc>
          <w:tcPr>
            <w:tcW w:w="148" w:type="pct"/>
          </w:tcPr>
          <w:p w14:paraId="5A065FF3" w14:textId="77777777" w:rsidR="0061374E" w:rsidRPr="00AD0433" w:rsidRDefault="0061374E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419BDC3F" w14:textId="77777777" w:rsidR="0061374E" w:rsidRPr="00AD0433" w:rsidRDefault="0061374E" w:rsidP="0061374E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135D371A" w14:textId="77777777" w:rsidR="0061374E" w:rsidRPr="00AD0433" w:rsidRDefault="0061374E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7A17AE98" w14:textId="083081E1" w:rsidR="0061374E" w:rsidRPr="00AD0433" w:rsidRDefault="002D1629" w:rsidP="0061374E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415</w:t>
            </w:r>
          </w:p>
        </w:tc>
        <w:tc>
          <w:tcPr>
            <w:tcW w:w="148" w:type="pct"/>
          </w:tcPr>
          <w:p w14:paraId="7991E85D" w14:textId="77777777" w:rsidR="0061374E" w:rsidRPr="00AD0433" w:rsidRDefault="0061374E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6D8C2E65" w14:textId="77777777" w:rsidR="0061374E" w:rsidRPr="00AD0433" w:rsidRDefault="0061374E" w:rsidP="0061374E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AD3FAF" w:rsidRPr="00AD0433" w14:paraId="658E88E7" w14:textId="77777777" w:rsidTr="0096554F">
        <w:tc>
          <w:tcPr>
            <w:tcW w:w="2254" w:type="pct"/>
          </w:tcPr>
          <w:p w14:paraId="236A0448" w14:textId="77777777" w:rsidR="0061374E" w:rsidRPr="00AD0433" w:rsidRDefault="0061374E" w:rsidP="0061374E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14:paraId="3532F1EF" w14:textId="77777777" w:rsidR="0061374E" w:rsidRPr="00AD0433" w:rsidRDefault="0061374E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7E782501" w14:textId="77777777" w:rsidR="0061374E" w:rsidRPr="00AD0433" w:rsidRDefault="0061374E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623086A1" w14:textId="77777777" w:rsidR="0061374E" w:rsidRPr="00AD0433" w:rsidRDefault="0061374E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7AA9C4A6" w14:textId="77777777" w:rsidR="0061374E" w:rsidRPr="00AD0433" w:rsidRDefault="0061374E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5DE9FF4D" w14:textId="77777777" w:rsidR="0061374E" w:rsidRPr="00AD0433" w:rsidRDefault="0061374E" w:rsidP="0061374E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74F4157F" w14:textId="77777777" w:rsidR="0061374E" w:rsidRPr="00AD0433" w:rsidRDefault="0061374E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52E991E3" w14:textId="77777777" w:rsidR="0061374E" w:rsidRPr="00AD0433" w:rsidRDefault="0061374E" w:rsidP="0061374E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3FAF" w:rsidRPr="00AD0433" w14:paraId="35F51DC4" w14:textId="77777777" w:rsidTr="0096554F">
        <w:tc>
          <w:tcPr>
            <w:tcW w:w="2254" w:type="pct"/>
          </w:tcPr>
          <w:p w14:paraId="2D011C4C" w14:textId="6946751F" w:rsidR="0061374E" w:rsidRPr="00AD0433" w:rsidRDefault="0061374E" w:rsidP="0061374E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ลูกหนี้ตามสัญญาเช่าการเงิน</w:t>
            </w:r>
            <w:r w:rsidRPr="00AD04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D04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- หมุนเวียน</w:t>
            </w:r>
          </w:p>
        </w:tc>
        <w:tc>
          <w:tcPr>
            <w:tcW w:w="589" w:type="pct"/>
          </w:tcPr>
          <w:p w14:paraId="1EA76D6C" w14:textId="77777777" w:rsidR="0061374E" w:rsidRPr="00AD0433" w:rsidRDefault="0061374E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181D8B99" w14:textId="77777777" w:rsidR="0061374E" w:rsidRPr="00AD0433" w:rsidRDefault="0061374E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40812B5F" w14:textId="77777777" w:rsidR="0061374E" w:rsidRPr="00AD0433" w:rsidRDefault="0061374E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3669BD98" w14:textId="77777777" w:rsidR="0061374E" w:rsidRPr="00AD0433" w:rsidRDefault="0061374E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119B4125" w14:textId="77777777" w:rsidR="0061374E" w:rsidRPr="00AD0433" w:rsidRDefault="0061374E" w:rsidP="0061374E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0C1EE284" w14:textId="77777777" w:rsidR="0061374E" w:rsidRPr="00AD0433" w:rsidRDefault="0061374E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17E48CAA" w14:textId="77777777" w:rsidR="0061374E" w:rsidRPr="00AD0433" w:rsidRDefault="0061374E" w:rsidP="0061374E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3FAF" w:rsidRPr="00AD0433" w14:paraId="20957FA5" w14:textId="77777777" w:rsidTr="0096554F">
        <w:tc>
          <w:tcPr>
            <w:tcW w:w="2254" w:type="pct"/>
          </w:tcPr>
          <w:p w14:paraId="13F27CD8" w14:textId="5C4C7533" w:rsidR="0061374E" w:rsidRPr="00AD0433" w:rsidRDefault="0061374E" w:rsidP="0061374E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9" w:type="pct"/>
          </w:tcPr>
          <w:p w14:paraId="58AC1F84" w14:textId="6C759D6F" w:rsidR="0061374E" w:rsidRPr="00AD0433" w:rsidRDefault="0061374E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2,849</w:t>
            </w:r>
          </w:p>
        </w:tc>
        <w:tc>
          <w:tcPr>
            <w:tcW w:w="148" w:type="pct"/>
          </w:tcPr>
          <w:p w14:paraId="5E41FBDE" w14:textId="77777777" w:rsidR="0061374E" w:rsidRPr="00AD0433" w:rsidRDefault="0061374E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24686996" w14:textId="7725AF1F" w:rsidR="0061374E" w:rsidRPr="00AD0433" w:rsidRDefault="0061374E" w:rsidP="0061374E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54A77595" w14:textId="77777777" w:rsidR="0061374E" w:rsidRPr="00AD0433" w:rsidRDefault="0061374E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3756CA05" w14:textId="7BBC2594" w:rsidR="0061374E" w:rsidRPr="00AD0433" w:rsidRDefault="0061374E" w:rsidP="0061374E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790E315" w14:textId="77777777" w:rsidR="0061374E" w:rsidRPr="00AD0433" w:rsidRDefault="0061374E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C645820" w14:textId="7BFA9F90" w:rsidR="0061374E" w:rsidRPr="00AD0433" w:rsidRDefault="0061374E" w:rsidP="0061374E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D3FAF" w:rsidRPr="00AD0433" w14:paraId="3E242CA0" w14:textId="77777777" w:rsidTr="0096554F">
        <w:tc>
          <w:tcPr>
            <w:tcW w:w="2254" w:type="pct"/>
          </w:tcPr>
          <w:p w14:paraId="6F558593" w14:textId="5DFF927F" w:rsidR="0061374E" w:rsidRPr="00AD0433" w:rsidRDefault="0061374E" w:rsidP="0061374E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3EF24F17" w14:textId="2F09509F" w:rsidR="0061374E" w:rsidRPr="00AD0433" w:rsidRDefault="0061374E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2,849</w:t>
            </w:r>
          </w:p>
        </w:tc>
        <w:tc>
          <w:tcPr>
            <w:tcW w:w="148" w:type="pct"/>
          </w:tcPr>
          <w:p w14:paraId="70D0F467" w14:textId="77777777" w:rsidR="0061374E" w:rsidRPr="00AD0433" w:rsidRDefault="0061374E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1B3D0576" w14:textId="1BB7A676" w:rsidR="0061374E" w:rsidRPr="00AD0433" w:rsidRDefault="0061374E" w:rsidP="0061374E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0F074508" w14:textId="77777777" w:rsidR="0061374E" w:rsidRPr="00AD0433" w:rsidRDefault="0061374E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24EFEA1F" w14:textId="43A80478" w:rsidR="0061374E" w:rsidRPr="00AD0433" w:rsidRDefault="0061374E" w:rsidP="0061374E">
            <w:pPr>
              <w:pStyle w:val="BodyText"/>
              <w:tabs>
                <w:tab w:val="decimal" w:pos="34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2F5732B" w14:textId="77777777" w:rsidR="0061374E" w:rsidRPr="00AD0433" w:rsidRDefault="0061374E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3D4FEC2C" w14:textId="2BE2E8AF" w:rsidR="0061374E" w:rsidRPr="00AD0433" w:rsidRDefault="0061374E" w:rsidP="0061374E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AD3FAF" w:rsidRPr="00AD0433" w14:paraId="71B4B588" w14:textId="77777777" w:rsidTr="0096554F">
        <w:tc>
          <w:tcPr>
            <w:tcW w:w="2254" w:type="pct"/>
          </w:tcPr>
          <w:p w14:paraId="3E4464F1" w14:textId="413D0043" w:rsidR="00AD3FAF" w:rsidRPr="00AD0433" w:rsidRDefault="00AD3FAF" w:rsidP="0061374E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</w:tcPr>
          <w:p w14:paraId="60E15534" w14:textId="77777777" w:rsidR="0061374E" w:rsidRPr="00AD0433" w:rsidRDefault="0061374E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3F8E9C0F" w14:textId="77777777" w:rsidR="0061374E" w:rsidRPr="00AD0433" w:rsidRDefault="0061374E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</w:tcPr>
          <w:p w14:paraId="5D05C211" w14:textId="77777777" w:rsidR="0061374E" w:rsidRPr="00AD0433" w:rsidRDefault="0061374E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40F2DF1E" w14:textId="77777777" w:rsidR="0061374E" w:rsidRPr="00AD0433" w:rsidRDefault="0061374E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double" w:sz="4" w:space="0" w:color="auto"/>
            </w:tcBorders>
          </w:tcPr>
          <w:p w14:paraId="40664CAD" w14:textId="77777777" w:rsidR="0061374E" w:rsidRPr="00AD0433" w:rsidRDefault="0061374E" w:rsidP="0061374E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2F986D54" w14:textId="77777777" w:rsidR="0061374E" w:rsidRPr="00AD0433" w:rsidRDefault="0061374E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05A6F940" w14:textId="77777777" w:rsidR="0061374E" w:rsidRPr="00AD0433" w:rsidRDefault="0061374E" w:rsidP="0061374E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3FAF" w:rsidRPr="00AD0433" w14:paraId="0B48BED1" w14:textId="77777777" w:rsidTr="0096554F">
        <w:tc>
          <w:tcPr>
            <w:tcW w:w="2254" w:type="pct"/>
          </w:tcPr>
          <w:p w14:paraId="5246A297" w14:textId="1CC5245E" w:rsidR="0061374E" w:rsidRPr="00AD0433" w:rsidRDefault="0061374E" w:rsidP="0061374E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ลูกหนี้ตามสัญญาเช่าการเงิน</w:t>
            </w:r>
            <w:r w:rsidRPr="00AD04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D04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- ไม่หมุนเวียน</w:t>
            </w:r>
          </w:p>
        </w:tc>
        <w:tc>
          <w:tcPr>
            <w:tcW w:w="589" w:type="pct"/>
          </w:tcPr>
          <w:p w14:paraId="7AD85D4F" w14:textId="77777777" w:rsidR="0061374E" w:rsidRPr="00AD0433" w:rsidRDefault="0061374E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9809376" w14:textId="77777777" w:rsidR="0061374E" w:rsidRPr="00AD0433" w:rsidRDefault="0061374E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34A60822" w14:textId="77777777" w:rsidR="0061374E" w:rsidRPr="00AD0433" w:rsidRDefault="0061374E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6092DA44" w14:textId="77777777" w:rsidR="0061374E" w:rsidRPr="00AD0433" w:rsidRDefault="0061374E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7CCC3B57" w14:textId="77777777" w:rsidR="0061374E" w:rsidRPr="00AD0433" w:rsidRDefault="0061374E" w:rsidP="0061374E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420D743D" w14:textId="77777777" w:rsidR="0061374E" w:rsidRPr="00AD0433" w:rsidRDefault="0061374E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193116EA" w14:textId="77777777" w:rsidR="0061374E" w:rsidRPr="00AD0433" w:rsidRDefault="0061374E" w:rsidP="0061374E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3FAF" w:rsidRPr="00AD0433" w14:paraId="1AF3BE81" w14:textId="77777777" w:rsidTr="0096554F">
        <w:tc>
          <w:tcPr>
            <w:tcW w:w="2254" w:type="pct"/>
          </w:tcPr>
          <w:p w14:paraId="207EC4B1" w14:textId="6165B478" w:rsidR="0061374E" w:rsidRPr="00AD0433" w:rsidRDefault="0061374E" w:rsidP="0061374E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3A4C71E6" w14:textId="0C2B1ABD" w:rsidR="0061374E" w:rsidRPr="00AD0433" w:rsidRDefault="0061374E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6,06</w:t>
            </w:r>
            <w:r w:rsidR="00AD3FAF" w:rsidRPr="00AD043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8" w:type="pct"/>
          </w:tcPr>
          <w:p w14:paraId="21BA55DB" w14:textId="77777777" w:rsidR="0061374E" w:rsidRPr="00AD0433" w:rsidRDefault="0061374E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047C691C" w14:textId="4B718D6C" w:rsidR="0061374E" w:rsidRPr="00AD0433" w:rsidRDefault="0061374E" w:rsidP="0061374E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33D913A4" w14:textId="77777777" w:rsidR="0061374E" w:rsidRPr="00AD0433" w:rsidRDefault="0061374E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29D34476" w14:textId="067DC83D" w:rsidR="0061374E" w:rsidRPr="00AD0433" w:rsidRDefault="0061374E" w:rsidP="0061374E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8F61A17" w14:textId="77777777" w:rsidR="0061374E" w:rsidRPr="00AD0433" w:rsidRDefault="0061374E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0453B92E" w14:textId="5FBE46FC" w:rsidR="0061374E" w:rsidRPr="00AD0433" w:rsidRDefault="0061374E" w:rsidP="0061374E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D3FAF" w:rsidRPr="00AD0433" w14:paraId="10709707" w14:textId="77777777" w:rsidTr="0096554F">
        <w:tc>
          <w:tcPr>
            <w:tcW w:w="2254" w:type="pct"/>
          </w:tcPr>
          <w:p w14:paraId="09C58EF1" w14:textId="458AC2CD" w:rsidR="0061374E" w:rsidRPr="00AD0433" w:rsidRDefault="0061374E" w:rsidP="0061374E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</w:tcBorders>
          </w:tcPr>
          <w:p w14:paraId="7B09569D" w14:textId="0FB27A5F" w:rsidR="0061374E" w:rsidRPr="00AD0433" w:rsidRDefault="0061374E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6,06</w:t>
            </w:r>
            <w:r w:rsidR="00AD3FAF"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8" w:type="pct"/>
          </w:tcPr>
          <w:p w14:paraId="304CC58A" w14:textId="77777777" w:rsidR="0061374E" w:rsidRPr="00AD0433" w:rsidRDefault="0061374E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0C430665" w14:textId="3A40F0AF" w:rsidR="0061374E" w:rsidRPr="00AD0433" w:rsidRDefault="0061374E" w:rsidP="0061374E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0258FA35" w14:textId="77777777" w:rsidR="0061374E" w:rsidRPr="00AD0433" w:rsidRDefault="0061374E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</w:tcBorders>
          </w:tcPr>
          <w:p w14:paraId="2A83687F" w14:textId="22778F39" w:rsidR="0061374E" w:rsidRPr="00AD0433" w:rsidRDefault="0061374E" w:rsidP="0061374E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E4C8E2F" w14:textId="77777777" w:rsidR="0061374E" w:rsidRPr="00AD0433" w:rsidRDefault="0061374E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29F7547A" w14:textId="21B6241D" w:rsidR="0061374E" w:rsidRPr="00AD0433" w:rsidRDefault="0061374E" w:rsidP="0061374E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AD3FAF" w:rsidRPr="00AD0433" w14:paraId="4ACC6775" w14:textId="77777777" w:rsidTr="0096554F">
        <w:trPr>
          <w:trHeight w:val="170"/>
        </w:trPr>
        <w:tc>
          <w:tcPr>
            <w:tcW w:w="2254" w:type="pct"/>
          </w:tcPr>
          <w:p w14:paraId="367C4E08" w14:textId="77777777" w:rsidR="0061374E" w:rsidRPr="00AD0433" w:rsidRDefault="0061374E" w:rsidP="0061374E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</w:tcPr>
          <w:p w14:paraId="59CA6451" w14:textId="77777777" w:rsidR="0061374E" w:rsidRPr="00AD0433" w:rsidRDefault="0061374E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44776858" w14:textId="77777777" w:rsidR="0061374E" w:rsidRPr="00AD0433" w:rsidRDefault="0061374E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</w:tcPr>
          <w:p w14:paraId="33EAC78B" w14:textId="77777777" w:rsidR="0061374E" w:rsidRPr="00AD0433" w:rsidRDefault="0061374E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50F5F597" w14:textId="77777777" w:rsidR="0061374E" w:rsidRPr="00AD0433" w:rsidRDefault="0061374E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double" w:sz="4" w:space="0" w:color="auto"/>
            </w:tcBorders>
          </w:tcPr>
          <w:p w14:paraId="06DB7062" w14:textId="77777777" w:rsidR="0061374E" w:rsidRPr="00AD0433" w:rsidRDefault="0061374E" w:rsidP="0061374E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2B7320DE" w14:textId="77777777" w:rsidR="0061374E" w:rsidRPr="00AD0433" w:rsidRDefault="0061374E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7AC0A023" w14:textId="77777777" w:rsidR="0061374E" w:rsidRPr="00AD0433" w:rsidRDefault="0061374E" w:rsidP="0061374E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3FAF" w:rsidRPr="00AD0433" w14:paraId="7A1CFF16" w14:textId="77777777" w:rsidTr="0096554F">
        <w:tc>
          <w:tcPr>
            <w:tcW w:w="2254" w:type="pct"/>
          </w:tcPr>
          <w:p w14:paraId="11C7AD32" w14:textId="35502D4B" w:rsidR="0061374E" w:rsidRPr="00AD0433" w:rsidRDefault="0061374E" w:rsidP="0061374E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589" w:type="pct"/>
          </w:tcPr>
          <w:p w14:paraId="0D66892C" w14:textId="77777777" w:rsidR="0061374E" w:rsidRPr="00AD0433" w:rsidRDefault="0061374E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37BEA7DA" w14:textId="552BD3BB" w:rsidR="0061374E" w:rsidRPr="00AD0433" w:rsidRDefault="0061374E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6AA76B54" w14:textId="532B1B2E" w:rsidR="0061374E" w:rsidRPr="00AD0433" w:rsidRDefault="0061374E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33CD6037" w14:textId="77777777" w:rsidR="0061374E" w:rsidRPr="00AD0433" w:rsidRDefault="0061374E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68F0EAA1" w14:textId="77777777" w:rsidR="0061374E" w:rsidRPr="00AD0433" w:rsidRDefault="0061374E" w:rsidP="0061374E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7D661BB8" w14:textId="77777777" w:rsidR="0061374E" w:rsidRPr="00AD0433" w:rsidRDefault="0061374E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51425E00" w14:textId="77777777" w:rsidR="0061374E" w:rsidRPr="00AD0433" w:rsidRDefault="0061374E" w:rsidP="0061374E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3FAF" w:rsidRPr="00AD0433" w14:paraId="53E387D0" w14:textId="77777777" w:rsidTr="0096554F">
        <w:tc>
          <w:tcPr>
            <w:tcW w:w="2254" w:type="pct"/>
          </w:tcPr>
          <w:p w14:paraId="43F8A3FD" w14:textId="77777777" w:rsidR="0061374E" w:rsidRPr="00AD0433" w:rsidRDefault="0061374E" w:rsidP="0061374E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415BC8D6" w14:textId="6533E5D4" w:rsidR="0061374E" w:rsidRPr="00AD0433" w:rsidRDefault="0061374E" w:rsidP="0061374E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8B0F934" w14:textId="31A92777" w:rsidR="0061374E" w:rsidRPr="00AD0433" w:rsidRDefault="0061374E" w:rsidP="0061374E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2E9A8867" w14:textId="1304F2D9" w:rsidR="0061374E" w:rsidRPr="00AD0433" w:rsidRDefault="0061374E" w:rsidP="0061374E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796FB4C7" w14:textId="77777777" w:rsidR="0061374E" w:rsidRPr="00AD0433" w:rsidRDefault="0061374E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4D771C92" w14:textId="5A21E8CF" w:rsidR="0061374E" w:rsidRPr="00AD0433" w:rsidRDefault="0061374E" w:rsidP="0061374E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68,800</w:t>
            </w:r>
          </w:p>
        </w:tc>
        <w:tc>
          <w:tcPr>
            <w:tcW w:w="148" w:type="pct"/>
          </w:tcPr>
          <w:p w14:paraId="6D8FE4A1" w14:textId="77777777" w:rsidR="0061374E" w:rsidRPr="00AD0433" w:rsidRDefault="0061374E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4442DB4A" w14:textId="5F09AA0F" w:rsidR="0061374E" w:rsidRPr="00AD0433" w:rsidRDefault="0061374E" w:rsidP="0061374E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13,500</w:t>
            </w:r>
          </w:p>
        </w:tc>
      </w:tr>
      <w:tr w:rsidR="00AD3FAF" w:rsidRPr="00AD0433" w14:paraId="3E2786F9" w14:textId="77777777" w:rsidTr="0096554F">
        <w:tc>
          <w:tcPr>
            <w:tcW w:w="2254" w:type="pct"/>
          </w:tcPr>
          <w:p w14:paraId="318047B2" w14:textId="77777777" w:rsidR="0061374E" w:rsidRPr="00AD0433" w:rsidRDefault="0061374E" w:rsidP="0061374E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711CEC27" w14:textId="53924276" w:rsidR="0061374E" w:rsidRPr="00AD0433" w:rsidRDefault="0061374E" w:rsidP="0061374E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480E455" w14:textId="793493F4" w:rsidR="0061374E" w:rsidRPr="00AD0433" w:rsidRDefault="0061374E" w:rsidP="0061374E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05789E57" w14:textId="2D0C78D1" w:rsidR="0061374E" w:rsidRPr="00AD0433" w:rsidRDefault="0061374E" w:rsidP="0061374E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7F5F2327" w14:textId="77777777" w:rsidR="0061374E" w:rsidRPr="00AD0433" w:rsidRDefault="0061374E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7FD48E2B" w14:textId="466B1ED9" w:rsidR="0061374E" w:rsidRPr="00AD0433" w:rsidRDefault="0061374E" w:rsidP="0061374E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68,800</w:t>
            </w:r>
          </w:p>
        </w:tc>
        <w:tc>
          <w:tcPr>
            <w:tcW w:w="148" w:type="pct"/>
          </w:tcPr>
          <w:p w14:paraId="185F0355" w14:textId="77777777" w:rsidR="0061374E" w:rsidRPr="00AD0433" w:rsidRDefault="0061374E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100F8329" w14:textId="2D8BCCC2" w:rsidR="0061374E" w:rsidRPr="00AD0433" w:rsidRDefault="0061374E" w:rsidP="0061374E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13,500</w:t>
            </w:r>
          </w:p>
        </w:tc>
      </w:tr>
      <w:tr w:rsidR="00AD3FAF" w:rsidRPr="00AD0433" w14:paraId="32839F13" w14:textId="77777777" w:rsidTr="0096554F">
        <w:tc>
          <w:tcPr>
            <w:tcW w:w="2254" w:type="pct"/>
          </w:tcPr>
          <w:p w14:paraId="1E5667DB" w14:textId="77777777" w:rsidR="0061374E" w:rsidRPr="00AD0433" w:rsidRDefault="0061374E" w:rsidP="0061374E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9" w:type="pct"/>
          </w:tcPr>
          <w:p w14:paraId="73DB03AA" w14:textId="77777777" w:rsidR="0061374E" w:rsidRPr="00AD0433" w:rsidRDefault="0061374E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3428790F" w14:textId="77777777" w:rsidR="0061374E" w:rsidRPr="00AD0433" w:rsidRDefault="0061374E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0FB9084C" w14:textId="77777777" w:rsidR="0061374E" w:rsidRPr="00AD0433" w:rsidRDefault="0061374E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488008E7" w14:textId="77777777" w:rsidR="0061374E" w:rsidRPr="00AD0433" w:rsidRDefault="0061374E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72E24FB8" w14:textId="77777777" w:rsidR="0061374E" w:rsidRPr="00AD0433" w:rsidRDefault="0061374E" w:rsidP="0061374E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6F1942D2" w14:textId="77777777" w:rsidR="0061374E" w:rsidRPr="00AD0433" w:rsidRDefault="0061374E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37257198" w14:textId="77777777" w:rsidR="0061374E" w:rsidRPr="00AD0433" w:rsidRDefault="0061374E" w:rsidP="0061374E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3FAF" w:rsidRPr="00AD0433" w14:paraId="4242BD3B" w14:textId="77777777" w:rsidTr="0096554F">
        <w:tc>
          <w:tcPr>
            <w:tcW w:w="2254" w:type="pct"/>
          </w:tcPr>
          <w:p w14:paraId="491FEDE3" w14:textId="0FAB43FE" w:rsidR="0061374E" w:rsidRPr="00AD0433" w:rsidRDefault="0061374E" w:rsidP="0061374E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589" w:type="pct"/>
          </w:tcPr>
          <w:p w14:paraId="68F5F3EE" w14:textId="77777777" w:rsidR="0061374E" w:rsidRPr="00AD0433" w:rsidRDefault="0061374E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3E9BE2D4" w14:textId="77777777" w:rsidR="0061374E" w:rsidRPr="00AD0433" w:rsidRDefault="0061374E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7D59B208" w14:textId="77777777" w:rsidR="0061374E" w:rsidRPr="00AD0433" w:rsidRDefault="0061374E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750FE6FF" w14:textId="77777777" w:rsidR="0061374E" w:rsidRPr="00AD0433" w:rsidRDefault="0061374E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7E1DBBD8" w14:textId="77777777" w:rsidR="0061374E" w:rsidRPr="00AD0433" w:rsidRDefault="0061374E" w:rsidP="0061374E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5BC4D5F" w14:textId="77777777" w:rsidR="0061374E" w:rsidRPr="00AD0433" w:rsidRDefault="0061374E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33F111C0" w14:textId="77777777" w:rsidR="0061374E" w:rsidRPr="00AD0433" w:rsidRDefault="0061374E" w:rsidP="0061374E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3FAF" w:rsidRPr="00AD0433" w14:paraId="2D250C00" w14:textId="77777777" w:rsidTr="0096554F">
        <w:tc>
          <w:tcPr>
            <w:tcW w:w="2254" w:type="pct"/>
          </w:tcPr>
          <w:p w14:paraId="105D6E27" w14:textId="24F73E28" w:rsidR="0061374E" w:rsidRPr="00A7032D" w:rsidRDefault="0061374E" w:rsidP="0061374E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032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9" w:type="pct"/>
          </w:tcPr>
          <w:p w14:paraId="6B5776C7" w14:textId="4C304583" w:rsidR="0061374E" w:rsidRPr="00AD0433" w:rsidRDefault="0061374E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  <w:tc>
          <w:tcPr>
            <w:tcW w:w="148" w:type="pct"/>
          </w:tcPr>
          <w:p w14:paraId="15749B5E" w14:textId="77777777" w:rsidR="0061374E" w:rsidRPr="00AD0433" w:rsidRDefault="0061374E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35792E5B" w14:textId="11157EE8" w:rsidR="0061374E" w:rsidRPr="00AD0433" w:rsidRDefault="0061374E" w:rsidP="0061374E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04F41E4C" w14:textId="77777777" w:rsidR="0061374E" w:rsidRPr="00AD0433" w:rsidRDefault="0061374E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243AF6CB" w14:textId="00B251D8" w:rsidR="0061374E" w:rsidRPr="00AD0433" w:rsidRDefault="0061374E" w:rsidP="0061374E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51A9188" w14:textId="77777777" w:rsidR="0061374E" w:rsidRPr="00AD0433" w:rsidRDefault="0061374E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674DC254" w14:textId="53FA6A7D" w:rsidR="0061374E" w:rsidRPr="00AD0433" w:rsidRDefault="0061374E" w:rsidP="0061374E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D3FAF" w:rsidRPr="00AD0433" w14:paraId="31F8A782" w14:textId="77777777" w:rsidTr="0096554F">
        <w:tc>
          <w:tcPr>
            <w:tcW w:w="2254" w:type="pct"/>
          </w:tcPr>
          <w:p w14:paraId="668AB4F4" w14:textId="5D35FDFE" w:rsidR="0061374E" w:rsidRPr="00A7032D" w:rsidRDefault="0061374E" w:rsidP="0061374E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7032D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9" w:type="pct"/>
          </w:tcPr>
          <w:p w14:paraId="724CF298" w14:textId="62CF9069" w:rsidR="0061374E" w:rsidRPr="00AD0433" w:rsidRDefault="0061374E" w:rsidP="0061374E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8" w:type="pct"/>
          </w:tcPr>
          <w:p w14:paraId="0D039806" w14:textId="77777777" w:rsidR="0061374E" w:rsidRPr="00AD0433" w:rsidRDefault="0061374E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5DEBD9BF" w14:textId="44F90BE0" w:rsidR="0061374E" w:rsidRPr="00AD0433" w:rsidRDefault="0061374E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7032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AD0433">
              <w:rPr>
                <w:rFonts w:asciiTheme="majorBidi" w:hAnsiTheme="majorBidi" w:cstheme="majorBidi"/>
                <w:sz w:val="30"/>
                <w:szCs w:val="30"/>
              </w:rPr>
              <w:t>0,</w:t>
            </w:r>
            <w:r w:rsidR="00A7032D">
              <w:rPr>
                <w:rFonts w:asciiTheme="majorBidi" w:hAnsiTheme="majorBidi" w:cstheme="majorBidi"/>
                <w:sz w:val="30"/>
                <w:szCs w:val="30"/>
              </w:rPr>
              <w:t>686</w:t>
            </w:r>
          </w:p>
        </w:tc>
        <w:tc>
          <w:tcPr>
            <w:tcW w:w="150" w:type="pct"/>
          </w:tcPr>
          <w:p w14:paraId="3C0D5DBD" w14:textId="77777777" w:rsidR="0061374E" w:rsidRPr="00AD0433" w:rsidRDefault="0061374E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67D1DDF8" w14:textId="5A8F11AF" w:rsidR="0061374E" w:rsidRPr="00AD0433" w:rsidRDefault="0061374E" w:rsidP="0061374E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8" w:type="pct"/>
          </w:tcPr>
          <w:p w14:paraId="793D69C7" w14:textId="77777777" w:rsidR="0061374E" w:rsidRPr="00AD0433" w:rsidRDefault="0061374E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440FECB5" w14:textId="4A7961F7" w:rsidR="0061374E" w:rsidRPr="00AD0433" w:rsidRDefault="0061374E" w:rsidP="0061374E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AD3FAF" w:rsidRPr="00AD0433" w14:paraId="4DE09638" w14:textId="77777777" w:rsidTr="00CB4028">
        <w:tc>
          <w:tcPr>
            <w:tcW w:w="2254" w:type="pct"/>
          </w:tcPr>
          <w:p w14:paraId="5378F46E" w14:textId="76E68950" w:rsidR="0061374E" w:rsidRPr="00AD0433" w:rsidRDefault="004553AA" w:rsidP="0061374E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6245F6E0" w14:textId="7898983E" w:rsidR="0061374E" w:rsidRPr="00AD0433" w:rsidRDefault="0061374E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5,000</w:t>
            </w:r>
          </w:p>
        </w:tc>
        <w:tc>
          <w:tcPr>
            <w:tcW w:w="148" w:type="pct"/>
          </w:tcPr>
          <w:p w14:paraId="311CE430" w14:textId="77777777" w:rsidR="0061374E" w:rsidRPr="00AD0433" w:rsidRDefault="0061374E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3C6AE618" w14:textId="0904D1BD" w:rsidR="0061374E" w:rsidRPr="00AD0433" w:rsidRDefault="0061374E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100,686</w:t>
            </w:r>
          </w:p>
        </w:tc>
        <w:tc>
          <w:tcPr>
            <w:tcW w:w="150" w:type="pct"/>
          </w:tcPr>
          <w:p w14:paraId="6C0A0CB2" w14:textId="77777777" w:rsidR="0061374E" w:rsidRPr="00AD0433" w:rsidRDefault="0061374E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5895EAAB" w14:textId="30047D08" w:rsidR="0061374E" w:rsidRPr="00AD0433" w:rsidRDefault="0061374E" w:rsidP="0061374E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8" w:type="pct"/>
          </w:tcPr>
          <w:p w14:paraId="0A589271" w14:textId="77777777" w:rsidR="0061374E" w:rsidRPr="00AD0433" w:rsidRDefault="0061374E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02F6B73F" w14:textId="59203764" w:rsidR="0061374E" w:rsidRPr="00AD0433" w:rsidRDefault="0061374E" w:rsidP="0061374E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CB4028" w:rsidRPr="00AD0433" w14:paraId="5F5A80C0" w14:textId="77777777" w:rsidTr="00CB4028">
        <w:tc>
          <w:tcPr>
            <w:tcW w:w="2254" w:type="pct"/>
          </w:tcPr>
          <w:p w14:paraId="500FE432" w14:textId="77777777" w:rsidR="00454074" w:rsidRDefault="00454074" w:rsidP="0061374E">
            <w:pPr>
              <w:ind w:right="6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2B4EC887" w14:textId="77777777" w:rsidR="00454074" w:rsidRDefault="00454074" w:rsidP="0061374E">
            <w:pPr>
              <w:ind w:right="6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0786E5FC" w14:textId="0CB232AD" w:rsidR="00454074" w:rsidRPr="00AD0433" w:rsidRDefault="00454074" w:rsidP="0061374E">
            <w:pPr>
              <w:ind w:right="6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14:paraId="5D31AFF7" w14:textId="77777777" w:rsidR="00CB4028" w:rsidRPr="00AD0433" w:rsidRDefault="00CB4028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6387224" w14:textId="77777777" w:rsidR="00CB4028" w:rsidRPr="00AD0433" w:rsidRDefault="00CB4028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4E7FBFFF" w14:textId="77777777" w:rsidR="00CB4028" w:rsidRPr="00AD0433" w:rsidRDefault="00CB4028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15F56937" w14:textId="77777777" w:rsidR="00CB4028" w:rsidRPr="00AD0433" w:rsidRDefault="00CB4028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02D212B7" w14:textId="77777777" w:rsidR="00CB4028" w:rsidRPr="00AD0433" w:rsidRDefault="00CB4028" w:rsidP="0061374E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0249EA4" w14:textId="77777777" w:rsidR="00CB4028" w:rsidRPr="00AD0433" w:rsidRDefault="00CB4028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7E6E135" w14:textId="77777777" w:rsidR="00CB4028" w:rsidRPr="00AD0433" w:rsidRDefault="00CB4028" w:rsidP="0061374E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032D" w:rsidRPr="00AD0433" w14:paraId="51CDDF42" w14:textId="77777777" w:rsidTr="00CB4028">
        <w:tc>
          <w:tcPr>
            <w:tcW w:w="2254" w:type="pct"/>
          </w:tcPr>
          <w:p w14:paraId="7741B806" w14:textId="3DE89673" w:rsidR="00A7032D" w:rsidRPr="00AD0433" w:rsidRDefault="00A7032D" w:rsidP="0061374E">
            <w:pPr>
              <w:ind w:right="6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ดอกเบี้ยค้างรับ</w:t>
            </w:r>
          </w:p>
        </w:tc>
        <w:tc>
          <w:tcPr>
            <w:tcW w:w="589" w:type="pct"/>
          </w:tcPr>
          <w:p w14:paraId="2F3DB2EB" w14:textId="77777777" w:rsidR="00A7032D" w:rsidRPr="00AD0433" w:rsidRDefault="00A7032D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6D05BB35" w14:textId="77777777" w:rsidR="00A7032D" w:rsidRPr="00AD0433" w:rsidRDefault="00A7032D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0FEBD84B" w14:textId="77777777" w:rsidR="00A7032D" w:rsidRPr="00AD0433" w:rsidRDefault="00A7032D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65D5686C" w14:textId="77777777" w:rsidR="00A7032D" w:rsidRPr="00AD0433" w:rsidRDefault="00A7032D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4713D365" w14:textId="77777777" w:rsidR="00A7032D" w:rsidRPr="00AD0433" w:rsidRDefault="00A7032D" w:rsidP="0061374E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EA1B390" w14:textId="77777777" w:rsidR="00A7032D" w:rsidRPr="00AD0433" w:rsidRDefault="00A7032D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7C728E66" w14:textId="77777777" w:rsidR="00A7032D" w:rsidRPr="00AD0433" w:rsidRDefault="00A7032D" w:rsidP="0061374E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3FAF" w:rsidRPr="00AD0433" w14:paraId="3B27EB03" w14:textId="77777777" w:rsidTr="0096554F">
        <w:tc>
          <w:tcPr>
            <w:tcW w:w="2254" w:type="pct"/>
          </w:tcPr>
          <w:p w14:paraId="385E0931" w14:textId="64FB1CB1" w:rsidR="0061374E" w:rsidRPr="00AD0433" w:rsidRDefault="0061374E" w:rsidP="0061374E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9" w:type="pct"/>
          </w:tcPr>
          <w:p w14:paraId="0A936EB3" w14:textId="10888E8A" w:rsidR="0061374E" w:rsidRPr="00AD0433" w:rsidRDefault="0061374E" w:rsidP="0061374E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50A90F5" w14:textId="77777777" w:rsidR="0061374E" w:rsidRPr="00AD0433" w:rsidRDefault="0061374E" w:rsidP="0061374E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1167EF3B" w14:textId="61D10E9C" w:rsidR="0061374E" w:rsidRPr="00AD0433" w:rsidRDefault="0061374E" w:rsidP="0061374E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5B51774F" w14:textId="77777777" w:rsidR="0061374E" w:rsidRPr="00AD0433" w:rsidRDefault="0061374E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5F5AF979" w14:textId="2C2A65A4" w:rsidR="0061374E" w:rsidRPr="00AD0433" w:rsidRDefault="0061374E" w:rsidP="0061374E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265</w:t>
            </w:r>
          </w:p>
        </w:tc>
        <w:tc>
          <w:tcPr>
            <w:tcW w:w="148" w:type="pct"/>
          </w:tcPr>
          <w:p w14:paraId="402186C0" w14:textId="77777777" w:rsidR="0061374E" w:rsidRPr="00AD0433" w:rsidRDefault="0061374E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613B4DE3" w14:textId="718A1ECA" w:rsidR="0061374E" w:rsidRPr="00AD0433" w:rsidRDefault="0061374E" w:rsidP="0061374E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</w:tr>
      <w:tr w:rsidR="00AD3FAF" w:rsidRPr="00AD0433" w14:paraId="5F95C0CE" w14:textId="77777777" w:rsidTr="0096554F">
        <w:tc>
          <w:tcPr>
            <w:tcW w:w="2254" w:type="pct"/>
          </w:tcPr>
          <w:p w14:paraId="7F9C06A4" w14:textId="07156329" w:rsidR="0061374E" w:rsidRPr="00AD0433" w:rsidRDefault="0061374E" w:rsidP="0061374E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643386FF" w14:textId="744CBC86" w:rsidR="0061374E" w:rsidRPr="00AD0433" w:rsidRDefault="0061374E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323</w:t>
            </w:r>
          </w:p>
        </w:tc>
        <w:tc>
          <w:tcPr>
            <w:tcW w:w="148" w:type="pct"/>
          </w:tcPr>
          <w:p w14:paraId="30474849" w14:textId="01E5B3E8" w:rsidR="0061374E" w:rsidRPr="00AD0433" w:rsidRDefault="0061374E" w:rsidP="0061374E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5FBB6FA0" w14:textId="1AE8C7D5" w:rsidR="0061374E" w:rsidRPr="00AD0433" w:rsidRDefault="0061374E" w:rsidP="0061374E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34B62C82" w14:textId="77777777" w:rsidR="0061374E" w:rsidRPr="00AD0433" w:rsidRDefault="0061374E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4BD659D5" w14:textId="1174867B" w:rsidR="0061374E" w:rsidRPr="00AD0433" w:rsidRDefault="0061374E" w:rsidP="0061374E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9411BB7" w14:textId="77777777" w:rsidR="0061374E" w:rsidRPr="00AD0433" w:rsidRDefault="0061374E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51D1256E" w14:textId="499489AC" w:rsidR="0061374E" w:rsidRPr="00AD0433" w:rsidRDefault="0061374E" w:rsidP="0061374E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D3FAF" w:rsidRPr="00AD0433" w14:paraId="4EAB13C3" w14:textId="77777777" w:rsidTr="0096554F">
        <w:tc>
          <w:tcPr>
            <w:tcW w:w="2254" w:type="pct"/>
          </w:tcPr>
          <w:p w14:paraId="2095D907" w14:textId="77777777" w:rsidR="0061374E" w:rsidRPr="00AD0433" w:rsidRDefault="0061374E" w:rsidP="0061374E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45D7E42C" w14:textId="021EDD86" w:rsidR="0061374E" w:rsidRPr="00AD0433" w:rsidRDefault="0061374E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323</w:t>
            </w:r>
          </w:p>
        </w:tc>
        <w:tc>
          <w:tcPr>
            <w:tcW w:w="148" w:type="pct"/>
          </w:tcPr>
          <w:p w14:paraId="3B44E04F" w14:textId="27CEDBED" w:rsidR="0061374E" w:rsidRPr="00AD0433" w:rsidRDefault="0061374E" w:rsidP="0061374E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2FB95BCD" w14:textId="5B72FBD4" w:rsidR="0061374E" w:rsidRPr="00AD0433" w:rsidRDefault="0061374E" w:rsidP="0061374E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750388BB" w14:textId="77777777" w:rsidR="0061374E" w:rsidRPr="00AD0433" w:rsidRDefault="0061374E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23A17628" w14:textId="0C5AFA45" w:rsidR="0061374E" w:rsidRPr="00AD0433" w:rsidRDefault="0061374E" w:rsidP="0061374E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265</w:t>
            </w:r>
          </w:p>
        </w:tc>
        <w:tc>
          <w:tcPr>
            <w:tcW w:w="148" w:type="pct"/>
          </w:tcPr>
          <w:p w14:paraId="043E98B4" w14:textId="77777777" w:rsidR="0061374E" w:rsidRPr="00AD0433" w:rsidRDefault="0061374E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7074DF65" w14:textId="5A1656AE" w:rsidR="0061374E" w:rsidRPr="00AD0433" w:rsidRDefault="0061374E" w:rsidP="0061374E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</w:t>
            </w:r>
          </w:p>
        </w:tc>
      </w:tr>
      <w:tr w:rsidR="00AD3FAF" w:rsidRPr="00AD0433" w14:paraId="71EA6F94" w14:textId="77777777" w:rsidTr="0096554F">
        <w:tc>
          <w:tcPr>
            <w:tcW w:w="2254" w:type="pct"/>
          </w:tcPr>
          <w:p w14:paraId="1CF9FC78" w14:textId="5AB3ABCD" w:rsidR="00202DEA" w:rsidRPr="00AD0433" w:rsidRDefault="00202DEA" w:rsidP="00454074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14:paraId="3D574808" w14:textId="77777777" w:rsidR="0061374E" w:rsidRPr="00AD0433" w:rsidRDefault="0061374E" w:rsidP="00454074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8733CD6" w14:textId="77777777" w:rsidR="0061374E" w:rsidRPr="00AD0433" w:rsidRDefault="0061374E" w:rsidP="00454074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57F1C717" w14:textId="77777777" w:rsidR="0061374E" w:rsidRPr="00AD0433" w:rsidRDefault="0061374E" w:rsidP="00454074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716FA607" w14:textId="77777777" w:rsidR="0061374E" w:rsidRPr="00AD0433" w:rsidRDefault="0061374E" w:rsidP="0045407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6341513A" w14:textId="77777777" w:rsidR="0061374E" w:rsidRPr="00AD0433" w:rsidRDefault="0061374E" w:rsidP="00454074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BD6137B" w14:textId="77777777" w:rsidR="0061374E" w:rsidRPr="00AD0433" w:rsidRDefault="0061374E" w:rsidP="0045407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3EB647BA" w14:textId="77777777" w:rsidR="0061374E" w:rsidRPr="00AD0433" w:rsidRDefault="0061374E" w:rsidP="00454074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3FAF" w:rsidRPr="00AD0433" w14:paraId="5A2BB7CA" w14:textId="77777777" w:rsidTr="0096554F">
        <w:tc>
          <w:tcPr>
            <w:tcW w:w="2254" w:type="pct"/>
          </w:tcPr>
          <w:p w14:paraId="7CE0317F" w14:textId="20735B8D" w:rsidR="0061374E" w:rsidRPr="00AD0433" w:rsidRDefault="0061374E" w:rsidP="0061374E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89" w:type="pct"/>
          </w:tcPr>
          <w:p w14:paraId="3FD7C0A9" w14:textId="77777777" w:rsidR="0061374E" w:rsidRPr="00AD0433" w:rsidRDefault="0061374E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306E00C" w14:textId="77777777" w:rsidR="0061374E" w:rsidRPr="00AD0433" w:rsidRDefault="0061374E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49CDFF3B" w14:textId="77777777" w:rsidR="0061374E" w:rsidRPr="00AD0433" w:rsidRDefault="0061374E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7EC55039" w14:textId="77777777" w:rsidR="0061374E" w:rsidRPr="00AD0433" w:rsidRDefault="0061374E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72A39A15" w14:textId="77777777" w:rsidR="0061374E" w:rsidRPr="00AD0433" w:rsidRDefault="0061374E" w:rsidP="0061374E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095B0FBE" w14:textId="77777777" w:rsidR="0061374E" w:rsidRPr="00AD0433" w:rsidRDefault="0061374E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0577A619" w14:textId="77777777" w:rsidR="0061374E" w:rsidRPr="00AD0433" w:rsidRDefault="0061374E" w:rsidP="0061374E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3FAF" w:rsidRPr="00AD0433" w14:paraId="5342D5CB" w14:textId="77777777" w:rsidTr="0096554F">
        <w:tc>
          <w:tcPr>
            <w:tcW w:w="2254" w:type="pct"/>
          </w:tcPr>
          <w:p w14:paraId="5775E434" w14:textId="404BD49D" w:rsidR="0061374E" w:rsidRPr="00AD0433" w:rsidRDefault="0061374E" w:rsidP="0061374E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60C0786E" w14:textId="1EE167B2" w:rsidR="0061374E" w:rsidRPr="00AD0433" w:rsidRDefault="0061374E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2,368</w:t>
            </w:r>
          </w:p>
        </w:tc>
        <w:tc>
          <w:tcPr>
            <w:tcW w:w="148" w:type="pct"/>
          </w:tcPr>
          <w:p w14:paraId="52D8F01F" w14:textId="77777777" w:rsidR="0061374E" w:rsidRPr="00AD0433" w:rsidRDefault="0061374E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6780BF22" w14:textId="4A1B9985" w:rsidR="0061374E" w:rsidRPr="00AD0433" w:rsidRDefault="0061374E" w:rsidP="0061374E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51316E71" w14:textId="77777777" w:rsidR="0061374E" w:rsidRPr="00AD0433" w:rsidRDefault="0061374E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7066BEE3" w14:textId="64739ADD" w:rsidR="0061374E" w:rsidRPr="00AD0433" w:rsidRDefault="0061374E" w:rsidP="0061374E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0B60280" w14:textId="77777777" w:rsidR="0061374E" w:rsidRPr="00AD0433" w:rsidRDefault="0061374E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518AC20A" w14:textId="24D8FAE5" w:rsidR="0061374E" w:rsidRPr="00AD0433" w:rsidRDefault="0061374E" w:rsidP="0061374E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D3FAF" w:rsidRPr="00AD0433" w14:paraId="170AC070" w14:textId="77777777" w:rsidTr="0096554F">
        <w:tc>
          <w:tcPr>
            <w:tcW w:w="2254" w:type="pct"/>
          </w:tcPr>
          <w:p w14:paraId="5E41DCE0" w14:textId="79B3D9DE" w:rsidR="0061374E" w:rsidRPr="00AD0433" w:rsidRDefault="0061374E" w:rsidP="0061374E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1FC373D7" w14:textId="5122E593" w:rsidR="0061374E" w:rsidRPr="00AD0433" w:rsidRDefault="0061374E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2,368</w:t>
            </w:r>
          </w:p>
        </w:tc>
        <w:tc>
          <w:tcPr>
            <w:tcW w:w="148" w:type="pct"/>
          </w:tcPr>
          <w:p w14:paraId="283FB940" w14:textId="77777777" w:rsidR="0061374E" w:rsidRPr="00AD0433" w:rsidRDefault="0061374E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2FB2A44B" w14:textId="17251F02" w:rsidR="0061374E" w:rsidRPr="00AD0433" w:rsidRDefault="0061374E" w:rsidP="0061374E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73559521" w14:textId="77777777" w:rsidR="0061374E" w:rsidRPr="00AD0433" w:rsidRDefault="0061374E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3547028F" w14:textId="420904B9" w:rsidR="0061374E" w:rsidRPr="00AD0433" w:rsidRDefault="0061374E" w:rsidP="0061374E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039ED43" w14:textId="77777777" w:rsidR="0061374E" w:rsidRPr="00AD0433" w:rsidRDefault="0061374E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494FD77D" w14:textId="7D32D72E" w:rsidR="0061374E" w:rsidRPr="00AD0433" w:rsidRDefault="0061374E" w:rsidP="0061374E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AD3FAF" w:rsidRPr="00AD0433" w14:paraId="720540DD" w14:textId="77777777" w:rsidTr="0096554F">
        <w:tc>
          <w:tcPr>
            <w:tcW w:w="2254" w:type="pct"/>
          </w:tcPr>
          <w:p w14:paraId="48E741FE" w14:textId="77777777" w:rsidR="0061374E" w:rsidRPr="00AD0433" w:rsidRDefault="0061374E" w:rsidP="0061374E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</w:tcPr>
          <w:p w14:paraId="6ADB95A5" w14:textId="77777777" w:rsidR="0061374E" w:rsidRPr="00AD0433" w:rsidRDefault="0061374E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0508DC1F" w14:textId="77777777" w:rsidR="0061374E" w:rsidRPr="00AD0433" w:rsidRDefault="0061374E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</w:tcPr>
          <w:p w14:paraId="3FF14A6F" w14:textId="77777777" w:rsidR="0061374E" w:rsidRPr="00AD0433" w:rsidRDefault="0061374E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26C14E81" w14:textId="77777777" w:rsidR="0061374E" w:rsidRPr="00AD0433" w:rsidRDefault="0061374E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double" w:sz="4" w:space="0" w:color="auto"/>
            </w:tcBorders>
          </w:tcPr>
          <w:p w14:paraId="60ED7DF5" w14:textId="77777777" w:rsidR="0061374E" w:rsidRPr="00AD0433" w:rsidRDefault="0061374E" w:rsidP="0061374E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12060AB4" w14:textId="77777777" w:rsidR="0061374E" w:rsidRPr="00AD0433" w:rsidRDefault="0061374E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0CD5680C" w14:textId="77777777" w:rsidR="0061374E" w:rsidRPr="00AD0433" w:rsidRDefault="0061374E" w:rsidP="0061374E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3FAF" w:rsidRPr="00AD0433" w14:paraId="0E1133FE" w14:textId="77777777" w:rsidTr="0096554F">
        <w:tc>
          <w:tcPr>
            <w:tcW w:w="2254" w:type="pct"/>
          </w:tcPr>
          <w:p w14:paraId="3ABF783B" w14:textId="6EACB9CB" w:rsidR="0061374E" w:rsidRPr="00AD0433" w:rsidRDefault="0061374E" w:rsidP="0061374E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89" w:type="pct"/>
          </w:tcPr>
          <w:p w14:paraId="5E743BC9" w14:textId="77777777" w:rsidR="0061374E" w:rsidRPr="00AD0433" w:rsidRDefault="0061374E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2C266B62" w14:textId="77777777" w:rsidR="0061374E" w:rsidRPr="00AD0433" w:rsidRDefault="0061374E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58F24E84" w14:textId="77777777" w:rsidR="0061374E" w:rsidRPr="00AD0433" w:rsidRDefault="0061374E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62BAF578" w14:textId="77777777" w:rsidR="0061374E" w:rsidRPr="00AD0433" w:rsidRDefault="0061374E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3967DC6E" w14:textId="77777777" w:rsidR="0061374E" w:rsidRPr="00AD0433" w:rsidRDefault="0061374E" w:rsidP="0061374E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608027A6" w14:textId="77777777" w:rsidR="0061374E" w:rsidRPr="00AD0433" w:rsidRDefault="0061374E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F7DF448" w14:textId="77777777" w:rsidR="0061374E" w:rsidRPr="00AD0433" w:rsidRDefault="0061374E" w:rsidP="0061374E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3FAF" w:rsidRPr="00AD0433" w14:paraId="2C92C7FA" w14:textId="77777777" w:rsidTr="0096554F">
        <w:tc>
          <w:tcPr>
            <w:tcW w:w="2254" w:type="pct"/>
          </w:tcPr>
          <w:p w14:paraId="2C918AA1" w14:textId="39A283D8" w:rsidR="0061374E" w:rsidRPr="00AD0433" w:rsidRDefault="0061374E" w:rsidP="0061374E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9" w:type="pct"/>
          </w:tcPr>
          <w:p w14:paraId="667FFA88" w14:textId="31028F36" w:rsidR="0061374E" w:rsidRPr="00AD0433" w:rsidRDefault="00F333DA" w:rsidP="00F333DA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6BB2E83" w14:textId="77777777" w:rsidR="0061374E" w:rsidRPr="00AD0433" w:rsidRDefault="0061374E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65F44223" w14:textId="4A3CEA3A" w:rsidR="0061374E" w:rsidRPr="00AD0433" w:rsidRDefault="00F333DA" w:rsidP="00F333DA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669A1DCB" w14:textId="77777777" w:rsidR="0061374E" w:rsidRPr="00AD0433" w:rsidRDefault="0061374E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4175CFDC" w14:textId="2EA0FF0D" w:rsidR="0061374E" w:rsidRPr="00AD0433" w:rsidRDefault="0061374E" w:rsidP="0061374E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161</w:t>
            </w:r>
          </w:p>
        </w:tc>
        <w:tc>
          <w:tcPr>
            <w:tcW w:w="148" w:type="pct"/>
          </w:tcPr>
          <w:p w14:paraId="5FB3FFF7" w14:textId="77777777" w:rsidR="0061374E" w:rsidRPr="00AD0433" w:rsidRDefault="0061374E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176F86CB" w14:textId="1DF28438" w:rsidR="0061374E" w:rsidRPr="00AD0433" w:rsidRDefault="00F333DA" w:rsidP="00F333DA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D3FAF" w:rsidRPr="00AD0433" w14:paraId="5F7B1D68" w14:textId="77777777" w:rsidTr="0096554F">
        <w:tc>
          <w:tcPr>
            <w:tcW w:w="2254" w:type="pct"/>
          </w:tcPr>
          <w:p w14:paraId="545D5C32" w14:textId="77777777" w:rsidR="0061374E" w:rsidRPr="00AD0433" w:rsidRDefault="0061374E" w:rsidP="0061374E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1CA6C02F" w14:textId="5E686F59" w:rsidR="0061374E" w:rsidRPr="00AD0433" w:rsidRDefault="0061374E" w:rsidP="00244EE7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42792A1" w14:textId="77777777" w:rsidR="0061374E" w:rsidRPr="00AD0433" w:rsidRDefault="0061374E" w:rsidP="0061374E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3D31163C" w14:textId="77777777" w:rsidR="0061374E" w:rsidRPr="00AD0433" w:rsidRDefault="0061374E" w:rsidP="0061374E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1F2EDD48" w14:textId="77777777" w:rsidR="0061374E" w:rsidRPr="00AD0433" w:rsidRDefault="0061374E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63EBD2B2" w14:textId="3C10D79E" w:rsidR="0061374E" w:rsidRPr="00AD0433" w:rsidRDefault="0061374E" w:rsidP="0061374E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161</w:t>
            </w:r>
          </w:p>
        </w:tc>
        <w:tc>
          <w:tcPr>
            <w:tcW w:w="148" w:type="pct"/>
          </w:tcPr>
          <w:p w14:paraId="68FED1B3" w14:textId="77777777" w:rsidR="0061374E" w:rsidRPr="00AD0433" w:rsidRDefault="0061374E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12BFB478" w14:textId="69B528AB" w:rsidR="0061374E" w:rsidRPr="00AD0433" w:rsidRDefault="0061374E" w:rsidP="00244EE7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AD3FAF" w:rsidRPr="00AD0433" w14:paraId="282E8B28" w14:textId="77777777" w:rsidTr="0096554F">
        <w:tc>
          <w:tcPr>
            <w:tcW w:w="2254" w:type="pct"/>
          </w:tcPr>
          <w:p w14:paraId="5C75CE95" w14:textId="1124195E" w:rsidR="0061374E" w:rsidRPr="00AD0433" w:rsidRDefault="0061374E" w:rsidP="0061374E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</w:tcPr>
          <w:p w14:paraId="2E830684" w14:textId="77777777" w:rsidR="0061374E" w:rsidRPr="00AD0433" w:rsidRDefault="0061374E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739DCE5E" w14:textId="77777777" w:rsidR="0061374E" w:rsidRPr="00AD0433" w:rsidRDefault="0061374E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</w:tcPr>
          <w:p w14:paraId="0802D2E1" w14:textId="77777777" w:rsidR="0061374E" w:rsidRPr="00AD0433" w:rsidRDefault="0061374E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6F60B669" w14:textId="77777777" w:rsidR="0061374E" w:rsidRPr="00AD0433" w:rsidRDefault="0061374E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double" w:sz="4" w:space="0" w:color="auto"/>
            </w:tcBorders>
          </w:tcPr>
          <w:p w14:paraId="6C42CE95" w14:textId="77777777" w:rsidR="0061374E" w:rsidRPr="00AD0433" w:rsidRDefault="0061374E" w:rsidP="0061374E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9FC0E75" w14:textId="77777777" w:rsidR="0061374E" w:rsidRPr="00AD0433" w:rsidRDefault="0061374E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35C380BC" w14:textId="77777777" w:rsidR="0061374E" w:rsidRPr="00AD0433" w:rsidRDefault="0061374E" w:rsidP="0061374E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3FAF" w:rsidRPr="00AD0433" w14:paraId="4FD268FF" w14:textId="77777777" w:rsidTr="0096554F">
        <w:tc>
          <w:tcPr>
            <w:tcW w:w="2254" w:type="pct"/>
          </w:tcPr>
          <w:p w14:paraId="1CC7C180" w14:textId="778E6700" w:rsidR="0061374E" w:rsidRPr="00AD0433" w:rsidRDefault="0061374E" w:rsidP="0061374E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589" w:type="pct"/>
          </w:tcPr>
          <w:p w14:paraId="65D829FE" w14:textId="77777777" w:rsidR="0061374E" w:rsidRPr="00AD0433" w:rsidRDefault="0061374E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7947CE84" w14:textId="107EA6F8" w:rsidR="0061374E" w:rsidRPr="00AD0433" w:rsidRDefault="0061374E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50911244" w14:textId="1342807C" w:rsidR="0061374E" w:rsidRPr="00AD0433" w:rsidRDefault="0061374E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6876985D" w14:textId="77777777" w:rsidR="0061374E" w:rsidRPr="00AD0433" w:rsidRDefault="0061374E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28C00393" w14:textId="77777777" w:rsidR="0061374E" w:rsidRPr="00AD0433" w:rsidRDefault="0061374E" w:rsidP="0061374E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6955E56F" w14:textId="77777777" w:rsidR="0061374E" w:rsidRPr="00AD0433" w:rsidRDefault="0061374E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1F4FB4A9" w14:textId="77777777" w:rsidR="0061374E" w:rsidRPr="00AD0433" w:rsidRDefault="0061374E" w:rsidP="0061374E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3FAF" w:rsidRPr="00AD0433" w14:paraId="2BFC9655" w14:textId="77777777" w:rsidTr="0096554F">
        <w:tc>
          <w:tcPr>
            <w:tcW w:w="2254" w:type="pct"/>
          </w:tcPr>
          <w:p w14:paraId="5612E1EA" w14:textId="7A54E954" w:rsidR="0061374E" w:rsidRPr="00AD0433" w:rsidRDefault="0061374E" w:rsidP="0061374E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34E0DCCE" w14:textId="7718A918" w:rsidR="0061374E" w:rsidRPr="00AD0433" w:rsidRDefault="0061374E" w:rsidP="0061374E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4,026</w:t>
            </w:r>
          </w:p>
        </w:tc>
        <w:tc>
          <w:tcPr>
            <w:tcW w:w="148" w:type="pct"/>
          </w:tcPr>
          <w:p w14:paraId="3E37037D" w14:textId="30CFF46E" w:rsidR="0061374E" w:rsidRPr="00AD0433" w:rsidRDefault="0061374E" w:rsidP="0061374E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01C83F89" w14:textId="3C722118" w:rsidR="0061374E" w:rsidRPr="00AD0433" w:rsidRDefault="0061374E" w:rsidP="0061374E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1,556</w:t>
            </w:r>
          </w:p>
        </w:tc>
        <w:tc>
          <w:tcPr>
            <w:tcW w:w="150" w:type="pct"/>
          </w:tcPr>
          <w:p w14:paraId="7A3A20CB" w14:textId="77777777" w:rsidR="0061374E" w:rsidRPr="00AD0433" w:rsidRDefault="0061374E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2308F28A" w14:textId="00E0142A" w:rsidR="0061374E" w:rsidRPr="00AD0433" w:rsidRDefault="0061374E" w:rsidP="0061374E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1,200</w:t>
            </w:r>
          </w:p>
        </w:tc>
        <w:tc>
          <w:tcPr>
            <w:tcW w:w="148" w:type="pct"/>
          </w:tcPr>
          <w:p w14:paraId="294D53DA" w14:textId="77777777" w:rsidR="0061374E" w:rsidRPr="00AD0433" w:rsidRDefault="0061374E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1696A31F" w14:textId="5DFD41F0" w:rsidR="0061374E" w:rsidRPr="00AD0433" w:rsidRDefault="0061374E" w:rsidP="0061374E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1,556</w:t>
            </w:r>
          </w:p>
        </w:tc>
      </w:tr>
      <w:tr w:rsidR="00AD3FAF" w:rsidRPr="00AD0433" w14:paraId="4859DA9E" w14:textId="77777777" w:rsidTr="0096554F">
        <w:tc>
          <w:tcPr>
            <w:tcW w:w="2254" w:type="pct"/>
          </w:tcPr>
          <w:p w14:paraId="50BC1225" w14:textId="5F68BFC8" w:rsidR="0061374E" w:rsidRPr="00AD0433" w:rsidRDefault="0061374E" w:rsidP="0061374E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1F65F426" w14:textId="13A13019" w:rsidR="0061374E" w:rsidRPr="00AD0433" w:rsidRDefault="0061374E" w:rsidP="0061374E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4,026</w:t>
            </w:r>
          </w:p>
        </w:tc>
        <w:tc>
          <w:tcPr>
            <w:tcW w:w="148" w:type="pct"/>
          </w:tcPr>
          <w:p w14:paraId="582D0F65" w14:textId="31839132" w:rsidR="0061374E" w:rsidRPr="00AD0433" w:rsidRDefault="0061374E" w:rsidP="0061374E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105F48CC" w14:textId="24A4F835" w:rsidR="0061374E" w:rsidRPr="00AD0433" w:rsidRDefault="0061374E" w:rsidP="0061374E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1,556</w:t>
            </w:r>
          </w:p>
        </w:tc>
        <w:tc>
          <w:tcPr>
            <w:tcW w:w="150" w:type="pct"/>
          </w:tcPr>
          <w:p w14:paraId="327864BF" w14:textId="77777777" w:rsidR="0061374E" w:rsidRPr="00AD0433" w:rsidRDefault="0061374E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4FBDB46D" w14:textId="3BE99BBA" w:rsidR="0061374E" w:rsidRPr="00AD0433" w:rsidRDefault="0061374E" w:rsidP="0061374E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1,200</w:t>
            </w:r>
          </w:p>
        </w:tc>
        <w:tc>
          <w:tcPr>
            <w:tcW w:w="148" w:type="pct"/>
          </w:tcPr>
          <w:p w14:paraId="3BBF868D" w14:textId="77777777" w:rsidR="0061374E" w:rsidRPr="00AD0433" w:rsidRDefault="0061374E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3D99979B" w14:textId="78D212B0" w:rsidR="0061374E" w:rsidRPr="00AD0433" w:rsidRDefault="0061374E" w:rsidP="0061374E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1,556</w:t>
            </w:r>
          </w:p>
        </w:tc>
      </w:tr>
      <w:tr w:rsidR="00AD3FAF" w:rsidRPr="00AD0433" w14:paraId="5BC0D3AF" w14:textId="77777777" w:rsidTr="0096554F">
        <w:tc>
          <w:tcPr>
            <w:tcW w:w="2254" w:type="pct"/>
          </w:tcPr>
          <w:p w14:paraId="6401ACEA" w14:textId="2663EDCC" w:rsidR="0061374E" w:rsidRPr="00AD0433" w:rsidRDefault="0061374E" w:rsidP="0061374E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14:paraId="2F5375C2" w14:textId="77777777" w:rsidR="0061374E" w:rsidRPr="00AD0433" w:rsidRDefault="0061374E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2FD96AC5" w14:textId="77777777" w:rsidR="0061374E" w:rsidRPr="00AD0433" w:rsidRDefault="0061374E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42E1D27F" w14:textId="77777777" w:rsidR="0061374E" w:rsidRPr="00AD0433" w:rsidRDefault="0061374E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6C551E30" w14:textId="77777777" w:rsidR="0061374E" w:rsidRPr="00AD0433" w:rsidRDefault="0061374E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1873FF4A" w14:textId="77777777" w:rsidR="0061374E" w:rsidRPr="00AD0433" w:rsidRDefault="0061374E" w:rsidP="0061374E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35158A6F" w14:textId="77777777" w:rsidR="0061374E" w:rsidRPr="00AD0433" w:rsidRDefault="0061374E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166C81EB" w14:textId="77777777" w:rsidR="0061374E" w:rsidRPr="00AD0433" w:rsidRDefault="0061374E" w:rsidP="0061374E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3FAF" w:rsidRPr="00AD0433" w14:paraId="407DF894" w14:textId="77777777" w:rsidTr="0096554F">
        <w:tc>
          <w:tcPr>
            <w:tcW w:w="2254" w:type="pct"/>
          </w:tcPr>
          <w:p w14:paraId="366D48AB" w14:textId="0DF1FBBA" w:rsidR="0061374E" w:rsidRPr="00AD0433" w:rsidRDefault="0061374E" w:rsidP="0061374E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589" w:type="pct"/>
          </w:tcPr>
          <w:p w14:paraId="19898D82" w14:textId="77777777" w:rsidR="0061374E" w:rsidRPr="00AD0433" w:rsidRDefault="0061374E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4D066F58" w14:textId="77777777" w:rsidR="0061374E" w:rsidRPr="00AD0433" w:rsidRDefault="0061374E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0AEA68E0" w14:textId="77777777" w:rsidR="0061374E" w:rsidRPr="00AD0433" w:rsidRDefault="0061374E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5DC60E0C" w14:textId="77777777" w:rsidR="0061374E" w:rsidRPr="00AD0433" w:rsidRDefault="0061374E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1215D6CD" w14:textId="77777777" w:rsidR="0061374E" w:rsidRPr="00AD0433" w:rsidRDefault="0061374E" w:rsidP="0061374E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6ADE3449" w14:textId="77777777" w:rsidR="0061374E" w:rsidRPr="00AD0433" w:rsidRDefault="0061374E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6988CF1A" w14:textId="77777777" w:rsidR="0061374E" w:rsidRPr="00AD0433" w:rsidRDefault="0061374E" w:rsidP="0061374E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3FAF" w:rsidRPr="00AD0433" w14:paraId="187B1255" w14:textId="77777777" w:rsidTr="0096554F">
        <w:tc>
          <w:tcPr>
            <w:tcW w:w="2254" w:type="pct"/>
          </w:tcPr>
          <w:p w14:paraId="3BB62154" w14:textId="2EE79294" w:rsidR="0061374E" w:rsidRPr="00AD0433" w:rsidRDefault="0061374E" w:rsidP="0061374E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9" w:type="pct"/>
          </w:tcPr>
          <w:p w14:paraId="55296C01" w14:textId="5503362C" w:rsidR="0061374E" w:rsidRPr="00AD0433" w:rsidRDefault="0061374E" w:rsidP="0061374E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6,000</w:t>
            </w:r>
          </w:p>
        </w:tc>
        <w:tc>
          <w:tcPr>
            <w:tcW w:w="148" w:type="pct"/>
          </w:tcPr>
          <w:p w14:paraId="3121500F" w14:textId="77777777" w:rsidR="0061374E" w:rsidRPr="00AD0433" w:rsidRDefault="0061374E" w:rsidP="0061374E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6609264A" w14:textId="7023BB01" w:rsidR="0061374E" w:rsidRPr="00AD0433" w:rsidRDefault="0061374E" w:rsidP="0061374E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080ED2BB" w14:textId="77777777" w:rsidR="0061374E" w:rsidRPr="00AD0433" w:rsidRDefault="0061374E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3BB70E59" w14:textId="0787FCA1" w:rsidR="0061374E" w:rsidRPr="00AD0433" w:rsidRDefault="0061374E" w:rsidP="0061374E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8AE51EF" w14:textId="77777777" w:rsidR="0061374E" w:rsidRPr="00AD0433" w:rsidRDefault="0061374E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528A235A" w14:textId="3B053DBE" w:rsidR="0061374E" w:rsidRPr="00AD0433" w:rsidRDefault="0061374E" w:rsidP="0061374E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D3FAF" w:rsidRPr="00AD0433" w14:paraId="5419D0E3" w14:textId="77777777" w:rsidTr="0096554F">
        <w:tc>
          <w:tcPr>
            <w:tcW w:w="2254" w:type="pct"/>
          </w:tcPr>
          <w:p w14:paraId="447B0A2A" w14:textId="6A72083F" w:rsidR="0061374E" w:rsidRPr="00AD0433" w:rsidRDefault="0061374E" w:rsidP="0061374E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3F41CB71" w14:textId="12EE6CFA" w:rsidR="0061374E" w:rsidRPr="00AD0433" w:rsidRDefault="0061374E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4,000</w:t>
            </w:r>
          </w:p>
        </w:tc>
        <w:tc>
          <w:tcPr>
            <w:tcW w:w="148" w:type="pct"/>
          </w:tcPr>
          <w:p w14:paraId="5A269440" w14:textId="77777777" w:rsidR="0061374E" w:rsidRPr="00AD0433" w:rsidRDefault="0061374E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1512522A" w14:textId="25CA0BC1" w:rsidR="0061374E" w:rsidRPr="00AD0433" w:rsidRDefault="0061374E" w:rsidP="0061374E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7AE6D2D8" w14:textId="77777777" w:rsidR="0061374E" w:rsidRPr="00AD0433" w:rsidRDefault="0061374E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0433B484" w14:textId="06F36896" w:rsidR="0061374E" w:rsidRPr="00AD0433" w:rsidRDefault="0061374E" w:rsidP="0061374E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EA0CBCC" w14:textId="77777777" w:rsidR="0061374E" w:rsidRPr="00AD0433" w:rsidRDefault="0061374E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09B73285" w14:textId="531E7664" w:rsidR="0061374E" w:rsidRPr="00AD0433" w:rsidRDefault="0061374E" w:rsidP="0061374E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D3FAF" w:rsidRPr="00AD0433" w14:paraId="5E276F47" w14:textId="77777777" w:rsidTr="0096554F">
        <w:tc>
          <w:tcPr>
            <w:tcW w:w="2254" w:type="pct"/>
          </w:tcPr>
          <w:p w14:paraId="7D6F739F" w14:textId="77777777" w:rsidR="0061374E" w:rsidRPr="00AD0433" w:rsidRDefault="0061374E" w:rsidP="0061374E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37B38ED4" w14:textId="415AB0A5" w:rsidR="0061374E" w:rsidRPr="00AD0433" w:rsidRDefault="0061374E" w:rsidP="0061374E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10,000</w:t>
            </w:r>
          </w:p>
        </w:tc>
        <w:tc>
          <w:tcPr>
            <w:tcW w:w="148" w:type="pct"/>
          </w:tcPr>
          <w:p w14:paraId="7E7B1C6D" w14:textId="77777777" w:rsidR="0061374E" w:rsidRPr="00AD0433" w:rsidRDefault="0061374E" w:rsidP="0061374E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53FE7164" w14:textId="5331A9D4" w:rsidR="0061374E" w:rsidRPr="00AD0433" w:rsidRDefault="0061374E" w:rsidP="0061374E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6350E377" w14:textId="77777777" w:rsidR="0061374E" w:rsidRPr="00AD0433" w:rsidRDefault="0061374E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313339C7" w14:textId="42FFE988" w:rsidR="0061374E" w:rsidRPr="00AD0433" w:rsidRDefault="0061374E" w:rsidP="0061374E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53C5033" w14:textId="77777777" w:rsidR="0061374E" w:rsidRPr="00AD0433" w:rsidRDefault="0061374E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45DD8440" w14:textId="52B0C866" w:rsidR="0061374E" w:rsidRPr="00AD0433" w:rsidRDefault="0061374E" w:rsidP="0061374E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AD3FAF" w:rsidRPr="00AD0433" w14:paraId="25A89B64" w14:textId="77777777" w:rsidTr="00454074">
        <w:trPr>
          <w:trHeight w:val="191"/>
        </w:trPr>
        <w:tc>
          <w:tcPr>
            <w:tcW w:w="2254" w:type="pct"/>
          </w:tcPr>
          <w:p w14:paraId="18A1CD43" w14:textId="77777777" w:rsidR="00454074" w:rsidRDefault="00454074" w:rsidP="0061374E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12443190" w14:textId="77777777" w:rsidR="00BC16D0" w:rsidRDefault="00BC16D0" w:rsidP="0061374E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4FB76ED3" w14:textId="77777777" w:rsidR="00BC16D0" w:rsidRDefault="00BC16D0" w:rsidP="0061374E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2AC298E5" w14:textId="77777777" w:rsidR="00BC16D0" w:rsidRDefault="00BC16D0" w:rsidP="0061374E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607CB9A8" w14:textId="4B237815" w:rsidR="00BC16D0" w:rsidRPr="00AD0433" w:rsidRDefault="00BC16D0" w:rsidP="0061374E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14:paraId="2BEB5CB1" w14:textId="77777777" w:rsidR="0061374E" w:rsidRPr="00AD0433" w:rsidRDefault="0061374E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7F4FB309" w14:textId="77777777" w:rsidR="0061374E" w:rsidRPr="00AD0433" w:rsidRDefault="0061374E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2F945E13" w14:textId="77777777" w:rsidR="0061374E" w:rsidRPr="00AD0433" w:rsidRDefault="0061374E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69E9D7D7" w14:textId="77777777" w:rsidR="0061374E" w:rsidRPr="00AD0433" w:rsidRDefault="0061374E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4B0A443F" w14:textId="77777777" w:rsidR="0061374E" w:rsidRPr="00AD0433" w:rsidRDefault="0061374E" w:rsidP="0061374E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63E9095D" w14:textId="77777777" w:rsidR="0061374E" w:rsidRPr="00AD0433" w:rsidRDefault="0061374E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7E1924E0" w14:textId="77777777" w:rsidR="0061374E" w:rsidRPr="00AD0433" w:rsidRDefault="0061374E" w:rsidP="0061374E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374B9" w:rsidRPr="00AD0433" w14:paraId="712B10E1" w14:textId="77777777" w:rsidTr="0096554F">
        <w:tc>
          <w:tcPr>
            <w:tcW w:w="2254" w:type="pct"/>
          </w:tcPr>
          <w:p w14:paraId="031EE3E2" w14:textId="36F66CF4" w:rsidR="008374B9" w:rsidRPr="00AD0433" w:rsidRDefault="008374B9" w:rsidP="0061374E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ดอกเบี้ยค้างจ่าย</w:t>
            </w:r>
          </w:p>
        </w:tc>
        <w:tc>
          <w:tcPr>
            <w:tcW w:w="589" w:type="pct"/>
          </w:tcPr>
          <w:p w14:paraId="531900C9" w14:textId="77777777" w:rsidR="008374B9" w:rsidRPr="00AD0433" w:rsidRDefault="008374B9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013FF4E5" w14:textId="77777777" w:rsidR="008374B9" w:rsidRPr="00AD0433" w:rsidRDefault="008374B9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0DA29F74" w14:textId="77777777" w:rsidR="008374B9" w:rsidRPr="00AD0433" w:rsidRDefault="008374B9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32CBE9B4" w14:textId="77777777" w:rsidR="008374B9" w:rsidRPr="00AD0433" w:rsidRDefault="008374B9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53D16516" w14:textId="77777777" w:rsidR="008374B9" w:rsidRPr="00AD0433" w:rsidRDefault="008374B9" w:rsidP="0061374E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231FD226" w14:textId="77777777" w:rsidR="008374B9" w:rsidRPr="00AD0433" w:rsidRDefault="008374B9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16CDD32D" w14:textId="77777777" w:rsidR="008374B9" w:rsidRPr="00AD0433" w:rsidRDefault="008374B9" w:rsidP="0061374E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3FAF" w:rsidRPr="00AD0433" w14:paraId="7FBB5314" w14:textId="77777777" w:rsidTr="008374B9">
        <w:tc>
          <w:tcPr>
            <w:tcW w:w="2254" w:type="pct"/>
          </w:tcPr>
          <w:p w14:paraId="505E021A" w14:textId="6CA41C61" w:rsidR="0061374E" w:rsidRPr="00AD0433" w:rsidRDefault="0061374E" w:rsidP="0061374E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9" w:type="pct"/>
          </w:tcPr>
          <w:p w14:paraId="418370D1" w14:textId="1EF3E240" w:rsidR="0061374E" w:rsidRPr="00AD0433" w:rsidRDefault="0061374E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148" w:type="pct"/>
          </w:tcPr>
          <w:p w14:paraId="6A8BE5CE" w14:textId="77777777" w:rsidR="0061374E" w:rsidRPr="00AD0433" w:rsidRDefault="0061374E" w:rsidP="0061374E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13FBEE8C" w14:textId="334D0521" w:rsidR="0061374E" w:rsidRPr="00AD0433" w:rsidRDefault="0061374E" w:rsidP="0061374E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42FB3B1D" w14:textId="77777777" w:rsidR="0061374E" w:rsidRPr="00AD0433" w:rsidRDefault="0061374E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3B17A199" w14:textId="6EAED23B" w:rsidR="0061374E" w:rsidRPr="00AD0433" w:rsidRDefault="0061374E" w:rsidP="0061374E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49F5129" w14:textId="77777777" w:rsidR="0061374E" w:rsidRPr="00AD0433" w:rsidRDefault="0061374E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3EF95EEC" w14:textId="6304C460" w:rsidR="0061374E" w:rsidRPr="00AD0433" w:rsidRDefault="0061374E" w:rsidP="0061374E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D3FAF" w:rsidRPr="00AD0433" w14:paraId="56E1F79E" w14:textId="77777777" w:rsidTr="008374B9">
        <w:tc>
          <w:tcPr>
            <w:tcW w:w="2254" w:type="pct"/>
          </w:tcPr>
          <w:p w14:paraId="787F9B02" w14:textId="6EE19AEA" w:rsidR="0061374E" w:rsidRPr="00AD0433" w:rsidRDefault="0061374E" w:rsidP="0061374E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589" w:type="pct"/>
          </w:tcPr>
          <w:p w14:paraId="526A9496" w14:textId="3C62D06C" w:rsidR="0061374E" w:rsidRPr="00AD0433" w:rsidRDefault="0061374E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148" w:type="pct"/>
          </w:tcPr>
          <w:p w14:paraId="5DD317E1" w14:textId="77777777" w:rsidR="0061374E" w:rsidRPr="00AD0433" w:rsidRDefault="0061374E" w:rsidP="0061374E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06480755" w14:textId="2CCA9809" w:rsidR="0061374E" w:rsidRPr="00AD0433" w:rsidRDefault="0061374E" w:rsidP="0061374E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144DED45" w14:textId="77777777" w:rsidR="0061374E" w:rsidRPr="00AD0433" w:rsidRDefault="0061374E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0C943C0C" w14:textId="32314AB2" w:rsidR="0061374E" w:rsidRPr="00AD0433" w:rsidRDefault="0061374E" w:rsidP="0061374E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DD052E1" w14:textId="77777777" w:rsidR="0061374E" w:rsidRPr="00AD0433" w:rsidRDefault="0061374E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C085642" w14:textId="280B5300" w:rsidR="0061374E" w:rsidRPr="00AD0433" w:rsidRDefault="0061374E" w:rsidP="0061374E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D3FAF" w:rsidRPr="00AD0433" w14:paraId="3B47AC43" w14:textId="77777777" w:rsidTr="0096554F">
        <w:tc>
          <w:tcPr>
            <w:tcW w:w="2254" w:type="pct"/>
          </w:tcPr>
          <w:p w14:paraId="506F342E" w14:textId="77777777" w:rsidR="0061374E" w:rsidRPr="00AD0433" w:rsidRDefault="0061374E" w:rsidP="0061374E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5531A3BF" w14:textId="62BFD2F5" w:rsidR="0061374E" w:rsidRPr="00AD0433" w:rsidRDefault="0061374E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</w:t>
            </w:r>
          </w:p>
        </w:tc>
        <w:tc>
          <w:tcPr>
            <w:tcW w:w="148" w:type="pct"/>
          </w:tcPr>
          <w:p w14:paraId="6C63CAD3" w14:textId="77777777" w:rsidR="0061374E" w:rsidRPr="00AD0433" w:rsidRDefault="0061374E" w:rsidP="0061374E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4B68E4D5" w14:textId="73374AF6" w:rsidR="0061374E" w:rsidRPr="00AD0433" w:rsidRDefault="0061374E" w:rsidP="0061374E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121F93AD" w14:textId="77777777" w:rsidR="0061374E" w:rsidRPr="00AD0433" w:rsidRDefault="0061374E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60711496" w14:textId="43C41ABE" w:rsidR="0061374E" w:rsidRPr="00AD0433" w:rsidRDefault="0061374E" w:rsidP="0061374E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D2F95EE" w14:textId="77777777" w:rsidR="0061374E" w:rsidRPr="00AD0433" w:rsidRDefault="0061374E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5597CAB0" w14:textId="48EE701D" w:rsidR="0061374E" w:rsidRPr="00AD0433" w:rsidRDefault="0061374E" w:rsidP="0061374E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454074" w:rsidRPr="00AD0433" w14:paraId="32DF5352" w14:textId="77777777" w:rsidTr="0096554F">
        <w:tc>
          <w:tcPr>
            <w:tcW w:w="2254" w:type="pct"/>
          </w:tcPr>
          <w:p w14:paraId="717BEC08" w14:textId="1FCB63EC" w:rsidR="00454074" w:rsidRPr="00AD0433" w:rsidRDefault="00454074" w:rsidP="0061374E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14:paraId="3A1AE9F0" w14:textId="77777777" w:rsidR="00454074" w:rsidRPr="00AD0433" w:rsidRDefault="00454074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358D7FEB" w14:textId="77777777" w:rsidR="00454074" w:rsidRPr="00AD0433" w:rsidRDefault="00454074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10712B26" w14:textId="77777777" w:rsidR="00454074" w:rsidRPr="00AD0433" w:rsidRDefault="00454074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6090FCF0" w14:textId="77777777" w:rsidR="00454074" w:rsidRPr="00AD0433" w:rsidRDefault="00454074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35445C81" w14:textId="77777777" w:rsidR="00454074" w:rsidRPr="00AD0433" w:rsidRDefault="00454074" w:rsidP="0061374E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1A9D881F" w14:textId="77777777" w:rsidR="00454074" w:rsidRPr="00AD0433" w:rsidRDefault="00454074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87BDD23" w14:textId="77777777" w:rsidR="00454074" w:rsidRPr="00AD0433" w:rsidRDefault="00454074" w:rsidP="0061374E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C16D0" w:rsidRPr="00AD0433" w14:paraId="281640DC" w14:textId="77777777" w:rsidTr="0096554F">
        <w:tc>
          <w:tcPr>
            <w:tcW w:w="2254" w:type="pct"/>
          </w:tcPr>
          <w:p w14:paraId="4AD1CF9A" w14:textId="58C5153F" w:rsidR="00BC16D0" w:rsidRPr="00AD0433" w:rsidRDefault="00BC16D0" w:rsidP="0061374E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89" w:type="pct"/>
          </w:tcPr>
          <w:p w14:paraId="6E1616E4" w14:textId="77777777" w:rsidR="00BC16D0" w:rsidRPr="00AD0433" w:rsidRDefault="00BC16D0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607921C3" w14:textId="77777777" w:rsidR="00BC16D0" w:rsidRPr="00AD0433" w:rsidRDefault="00BC16D0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22111646" w14:textId="77777777" w:rsidR="00BC16D0" w:rsidRPr="00AD0433" w:rsidRDefault="00BC16D0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04904C82" w14:textId="77777777" w:rsidR="00BC16D0" w:rsidRPr="00AD0433" w:rsidRDefault="00BC16D0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2ED3B8DF" w14:textId="77777777" w:rsidR="00BC16D0" w:rsidRPr="00AD0433" w:rsidRDefault="00BC16D0" w:rsidP="0061374E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0B680BD8" w14:textId="77777777" w:rsidR="00BC16D0" w:rsidRPr="00AD0433" w:rsidRDefault="00BC16D0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319B263A" w14:textId="77777777" w:rsidR="00BC16D0" w:rsidRPr="00AD0433" w:rsidRDefault="00BC16D0" w:rsidP="0061374E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3FAF" w:rsidRPr="00AD0433" w14:paraId="0FD04202" w14:textId="77777777" w:rsidTr="0096554F">
        <w:tc>
          <w:tcPr>
            <w:tcW w:w="2254" w:type="pct"/>
          </w:tcPr>
          <w:p w14:paraId="79FBB6E5" w14:textId="7384BB0E" w:rsidR="0061374E" w:rsidRPr="00AD0433" w:rsidRDefault="0061374E" w:rsidP="0061374E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589" w:type="pct"/>
          </w:tcPr>
          <w:p w14:paraId="59283255" w14:textId="178DD8DC" w:rsidR="0061374E" w:rsidRPr="00AD0433" w:rsidRDefault="0061374E" w:rsidP="0061374E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26,</w:t>
            </w:r>
            <w:r w:rsidR="00E51C67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148" w:type="pct"/>
          </w:tcPr>
          <w:p w14:paraId="08C157E3" w14:textId="60488521" w:rsidR="0061374E" w:rsidRPr="00AD0433" w:rsidRDefault="0061374E" w:rsidP="0061374E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30E72735" w14:textId="61FA4EAF" w:rsidR="0061374E" w:rsidRPr="00AD0433" w:rsidRDefault="0061374E" w:rsidP="0061374E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26,911</w:t>
            </w:r>
          </w:p>
        </w:tc>
        <w:tc>
          <w:tcPr>
            <w:tcW w:w="150" w:type="pct"/>
          </w:tcPr>
          <w:p w14:paraId="2ED7F9B1" w14:textId="77777777" w:rsidR="0061374E" w:rsidRPr="00AD0433" w:rsidRDefault="0061374E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2E92C22F" w14:textId="5A6112F5" w:rsidR="0061374E" w:rsidRPr="00AD0433" w:rsidRDefault="0061374E" w:rsidP="0061374E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26,</w:t>
            </w:r>
            <w:r w:rsidR="00E51C67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148" w:type="pct"/>
          </w:tcPr>
          <w:p w14:paraId="4F305878" w14:textId="77777777" w:rsidR="0061374E" w:rsidRPr="00AD0433" w:rsidRDefault="0061374E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0CBED3CE" w14:textId="051346A9" w:rsidR="0061374E" w:rsidRPr="00AD0433" w:rsidRDefault="0061374E" w:rsidP="0061374E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26,911</w:t>
            </w:r>
          </w:p>
        </w:tc>
      </w:tr>
      <w:tr w:rsidR="00AD3FAF" w:rsidRPr="00AD0433" w14:paraId="7920E1C6" w14:textId="77777777" w:rsidTr="0096554F">
        <w:tc>
          <w:tcPr>
            <w:tcW w:w="2254" w:type="pct"/>
          </w:tcPr>
          <w:p w14:paraId="4380F4BC" w14:textId="42548985" w:rsidR="0061374E" w:rsidRPr="00AD0433" w:rsidRDefault="0061374E" w:rsidP="0061374E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3AB869F3" w14:textId="0166E27F" w:rsidR="0061374E" w:rsidRPr="00AD0433" w:rsidRDefault="0061374E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69,</w:t>
            </w:r>
            <w:r w:rsidR="00E51C67">
              <w:rPr>
                <w:rFonts w:asciiTheme="majorBidi" w:hAnsiTheme="majorBidi" w:cstheme="majorBidi"/>
                <w:sz w:val="30"/>
                <w:szCs w:val="30"/>
              </w:rPr>
              <w:t>214</w:t>
            </w:r>
          </w:p>
        </w:tc>
        <w:tc>
          <w:tcPr>
            <w:tcW w:w="148" w:type="pct"/>
          </w:tcPr>
          <w:p w14:paraId="72C5BD6A" w14:textId="761FBD91" w:rsidR="0061374E" w:rsidRPr="00AD0433" w:rsidRDefault="0061374E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2343DFD1" w14:textId="321543F9" w:rsidR="0061374E" w:rsidRPr="00AD0433" w:rsidRDefault="0061374E" w:rsidP="0061374E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70,290</w:t>
            </w:r>
          </w:p>
        </w:tc>
        <w:tc>
          <w:tcPr>
            <w:tcW w:w="150" w:type="pct"/>
          </w:tcPr>
          <w:p w14:paraId="7DEE1536" w14:textId="77777777" w:rsidR="0061374E" w:rsidRPr="00AD0433" w:rsidRDefault="0061374E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31B0B2FA" w14:textId="2DCB5719" w:rsidR="0061374E" w:rsidRPr="00AD0433" w:rsidRDefault="0061374E" w:rsidP="0061374E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69,</w:t>
            </w:r>
            <w:r w:rsidR="00E51C67">
              <w:rPr>
                <w:rFonts w:asciiTheme="majorBidi" w:hAnsiTheme="majorBidi" w:cstheme="majorBidi"/>
                <w:sz w:val="30"/>
                <w:szCs w:val="30"/>
              </w:rPr>
              <w:t>214</w:t>
            </w:r>
          </w:p>
        </w:tc>
        <w:tc>
          <w:tcPr>
            <w:tcW w:w="148" w:type="pct"/>
          </w:tcPr>
          <w:p w14:paraId="62CEEC1F" w14:textId="77777777" w:rsidR="0061374E" w:rsidRPr="00AD0433" w:rsidRDefault="0061374E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37455028" w14:textId="64ED2595" w:rsidR="0061374E" w:rsidRPr="00AD0433" w:rsidRDefault="0061374E" w:rsidP="0061374E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70,290</w:t>
            </w:r>
          </w:p>
        </w:tc>
      </w:tr>
      <w:tr w:rsidR="00AD3FAF" w:rsidRPr="00AD0433" w14:paraId="6A4E44FE" w14:textId="77777777" w:rsidTr="0096554F">
        <w:tc>
          <w:tcPr>
            <w:tcW w:w="2254" w:type="pct"/>
          </w:tcPr>
          <w:p w14:paraId="5F321A4C" w14:textId="77777777" w:rsidR="0061374E" w:rsidRPr="00AD0433" w:rsidRDefault="0061374E" w:rsidP="0061374E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607E96AD" w14:textId="44DFF6AA" w:rsidR="0061374E" w:rsidRPr="00AD0433" w:rsidRDefault="0061374E" w:rsidP="0061374E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E51C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E51C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714</w:t>
            </w:r>
          </w:p>
        </w:tc>
        <w:tc>
          <w:tcPr>
            <w:tcW w:w="148" w:type="pct"/>
          </w:tcPr>
          <w:p w14:paraId="5A615DD9" w14:textId="4FC555EF" w:rsidR="0061374E" w:rsidRPr="00AD0433" w:rsidRDefault="0061374E" w:rsidP="0061374E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5DEC228B" w14:textId="6D187BEC" w:rsidR="0061374E" w:rsidRPr="00AD0433" w:rsidRDefault="0061374E" w:rsidP="0061374E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97,201</w:t>
            </w:r>
          </w:p>
        </w:tc>
        <w:tc>
          <w:tcPr>
            <w:tcW w:w="150" w:type="pct"/>
          </w:tcPr>
          <w:p w14:paraId="46F605B6" w14:textId="77777777" w:rsidR="0061374E" w:rsidRPr="00AD0433" w:rsidRDefault="0061374E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67460170" w14:textId="1DF3EAFB" w:rsidR="0061374E" w:rsidRPr="00AD0433" w:rsidRDefault="0061374E" w:rsidP="0061374E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E51C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E51C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714</w:t>
            </w:r>
          </w:p>
        </w:tc>
        <w:tc>
          <w:tcPr>
            <w:tcW w:w="148" w:type="pct"/>
          </w:tcPr>
          <w:p w14:paraId="03B21C3A" w14:textId="77777777" w:rsidR="0061374E" w:rsidRPr="00AD0433" w:rsidRDefault="0061374E" w:rsidP="006137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62F19E2E" w14:textId="7C39AEEC" w:rsidR="0061374E" w:rsidRPr="00AD0433" w:rsidRDefault="0061374E" w:rsidP="0061374E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97,201</w:t>
            </w:r>
          </w:p>
        </w:tc>
      </w:tr>
    </w:tbl>
    <w:p w14:paraId="164FFF5F" w14:textId="77777777" w:rsidR="002A4225" w:rsidRDefault="002A4225" w:rsidP="00326E07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88BEABC" w14:textId="07E5CF57" w:rsidR="002C4FD1" w:rsidRPr="00AD0433" w:rsidRDefault="002C4FD1" w:rsidP="00326E07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D043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</w:t>
      </w:r>
      <w:r w:rsidR="000C68D6" w:rsidRPr="00AD043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สำคัญที่ทำกับบุคคลหรือกิจการที่เกี่ยวข้องกัน</w:t>
      </w:r>
    </w:p>
    <w:p w14:paraId="3A0127DE" w14:textId="135D9EF1" w:rsidR="000C68D6" w:rsidRPr="00AD0433" w:rsidRDefault="000C68D6" w:rsidP="00326E07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AD9EC47" w14:textId="6AFF5390" w:rsidR="005B5BA7" w:rsidRPr="00AD0433" w:rsidRDefault="00114F6B" w:rsidP="00B0040F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AD0433">
        <w:rPr>
          <w:rFonts w:asciiTheme="majorBidi" w:hAnsiTheme="majorBidi" w:cstheme="majorBidi"/>
          <w:sz w:val="30"/>
          <w:szCs w:val="30"/>
          <w:cs/>
        </w:rPr>
        <w:t>ในระหว่างงวด</w:t>
      </w:r>
      <w:r w:rsidR="00AF2A4F" w:rsidRPr="00AD0433">
        <w:rPr>
          <w:rFonts w:asciiTheme="majorBidi" w:hAnsiTheme="majorBidi" w:cstheme="majorBidi"/>
          <w:sz w:val="30"/>
          <w:szCs w:val="30"/>
          <w:cs/>
        </w:rPr>
        <w:t>เก้า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AD0433">
        <w:rPr>
          <w:rFonts w:asciiTheme="majorBidi" w:hAnsiTheme="majorBidi" w:cstheme="majorBidi"/>
          <w:sz w:val="30"/>
          <w:szCs w:val="30"/>
        </w:rPr>
        <w:t xml:space="preserve">30 </w:t>
      </w:r>
      <w:r w:rsidR="00AF2A4F" w:rsidRPr="00AD0433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D0433">
        <w:rPr>
          <w:rFonts w:asciiTheme="majorBidi" w:hAnsiTheme="majorBidi" w:cstheme="majorBidi"/>
          <w:sz w:val="30"/>
          <w:szCs w:val="30"/>
        </w:rPr>
        <w:t xml:space="preserve">2566 </w:t>
      </w:r>
      <w:r w:rsidR="002F5B1C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AD0433">
        <w:rPr>
          <w:rFonts w:asciiTheme="majorBidi" w:hAnsiTheme="majorBidi" w:cstheme="majorBidi"/>
          <w:sz w:val="30"/>
          <w:szCs w:val="30"/>
          <w:cs/>
        </w:rPr>
        <w:t>บริษัทมีสัญญาที่สำคัญที่เกิดขึ้นใหม่กับบุคคลและกิจการที่เกี่ยวข้องกัน ดังนี้</w:t>
      </w:r>
    </w:p>
    <w:p w14:paraId="64FD594E" w14:textId="77777777" w:rsidR="005B5BA7" w:rsidRPr="00AD0433" w:rsidRDefault="005B5BA7" w:rsidP="0098297E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3FFBDC6" w14:textId="6EBD7289" w:rsidR="0098297E" w:rsidRPr="00AD0433" w:rsidRDefault="0098297E" w:rsidP="0098297E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D043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สัญญาให้กู้ยืมเงินระยะสั้น</w:t>
      </w:r>
    </w:p>
    <w:p w14:paraId="594C5EB1" w14:textId="77777777" w:rsidR="00114F6B" w:rsidRPr="00AD0433" w:rsidRDefault="00114F6B" w:rsidP="00114F6B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7457DB5" w14:textId="6DBDCD15" w:rsidR="00114F6B" w:rsidRPr="00AD0433" w:rsidRDefault="00114F6B" w:rsidP="00114F6B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D0433">
        <w:rPr>
          <w:rFonts w:asciiTheme="majorBidi" w:hAnsiTheme="majorBidi" w:cstheme="majorBidi"/>
          <w:b/>
          <w:bCs/>
          <w:sz w:val="30"/>
          <w:szCs w:val="30"/>
          <w:cs/>
        </w:rPr>
        <w:t>บริษัทย่อย</w:t>
      </w:r>
    </w:p>
    <w:p w14:paraId="0FF44D3E" w14:textId="77777777" w:rsidR="00114F6B" w:rsidRPr="00AD0433" w:rsidRDefault="00114F6B" w:rsidP="00114F6B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AFB1904" w14:textId="05016F70" w:rsidR="00362F7A" w:rsidRDefault="00362F7A" w:rsidP="00362F7A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 w:cstheme="majorBidi"/>
          <w:sz w:val="30"/>
          <w:szCs w:val="30"/>
        </w:rPr>
        <w:t xml:space="preserve">23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>
        <w:rPr>
          <w:rFonts w:asciiTheme="majorBidi" w:hAnsiTheme="majorBidi" w:cstheme="majorBidi"/>
          <w:sz w:val="30"/>
          <w:szCs w:val="30"/>
        </w:rPr>
        <w:t xml:space="preserve">2566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บริษัทในฐานะผู้ให้กู้ได้ทำสัญญาให้กู้ยืมเงินระยะสั้น ประเภทตั๋วสัญญาใช้เงินกับบริษัทย่อยเพื่อใช้ในการดำเนินงานในจำนวนเงินรวมไม่เกิน </w:t>
      </w:r>
      <w:r>
        <w:rPr>
          <w:rFonts w:asciiTheme="majorBidi" w:hAnsiTheme="majorBidi" w:cstheme="majorBidi"/>
          <w:sz w:val="30"/>
          <w:szCs w:val="30"/>
        </w:rPr>
        <w:t xml:space="preserve">20.0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ล้านบาท โดยมีอัตราดอกเบี้ยร้อยละ </w:t>
      </w:r>
      <w:r>
        <w:rPr>
          <w:rFonts w:asciiTheme="majorBidi" w:hAnsiTheme="majorBidi" w:cstheme="majorBidi"/>
          <w:sz w:val="30"/>
          <w:szCs w:val="30"/>
        </w:rPr>
        <w:t xml:space="preserve">5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ต่อปี </w:t>
      </w:r>
      <w:r>
        <w:rPr>
          <w:rFonts w:asciiTheme="majorBidi" w:hAnsiTheme="majorBidi" w:cstheme="majorBidi"/>
          <w:sz w:val="30"/>
          <w:szCs w:val="30"/>
        </w:rPr>
        <w:t xml:space="preserve">  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ณ </w:t>
      </w:r>
      <w:r w:rsidRPr="00772B3C"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 w:rsidRPr="00772B3C">
        <w:rPr>
          <w:rFonts w:asciiTheme="majorBidi" w:hAnsiTheme="majorBidi" w:cstheme="majorBidi"/>
          <w:sz w:val="30"/>
          <w:szCs w:val="30"/>
        </w:rPr>
        <w:t xml:space="preserve">30 </w:t>
      </w:r>
      <w:r w:rsidR="00772B3C" w:rsidRPr="00772B3C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Pr="00772B3C">
        <w:rPr>
          <w:rFonts w:asciiTheme="majorBidi" w:hAnsiTheme="majorBidi" w:cstheme="majorBidi"/>
          <w:sz w:val="30"/>
          <w:szCs w:val="30"/>
        </w:rPr>
        <w:t xml:space="preserve">2566 </w:t>
      </w:r>
      <w:r w:rsidRPr="00772B3C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ย่อยเบิกรับเงินกู้จากสัญญาให้กู้ยืมระยะสั้นดังกล่าวจำนวน </w:t>
      </w:r>
      <w:r>
        <w:rPr>
          <w:rFonts w:asciiTheme="majorBidi" w:hAnsiTheme="majorBidi" w:cstheme="majorBidi"/>
          <w:sz w:val="30"/>
          <w:szCs w:val="30"/>
        </w:rPr>
        <w:t xml:space="preserve">20.0 </w:t>
      </w:r>
      <w:r>
        <w:rPr>
          <w:rFonts w:asciiTheme="majorBidi" w:hAnsiTheme="majorBidi" w:cstheme="majorBidi" w:hint="cs"/>
          <w:sz w:val="30"/>
          <w:szCs w:val="30"/>
          <w:cs/>
        </w:rPr>
        <w:t>ล้านบาท โดยมีกำหนดชำระคืนทั้งจำนวน</w:t>
      </w:r>
      <w:bookmarkStart w:id="2" w:name="_Hlk150549208"/>
      <w:r>
        <w:rPr>
          <w:rFonts w:asciiTheme="majorBidi" w:hAnsiTheme="majorBidi" w:cstheme="majorBidi" w:hint="cs"/>
          <w:sz w:val="30"/>
          <w:szCs w:val="30"/>
          <w:cs/>
        </w:rPr>
        <w:t xml:space="preserve">ภายในเดือนกันยายนถึงตุลาคม </w:t>
      </w:r>
      <w:r>
        <w:rPr>
          <w:rFonts w:asciiTheme="majorBidi" w:hAnsiTheme="majorBidi" w:cstheme="majorBidi"/>
          <w:sz w:val="30"/>
          <w:szCs w:val="30"/>
        </w:rPr>
        <w:t>2566</w:t>
      </w:r>
      <w:bookmarkEnd w:id="2"/>
    </w:p>
    <w:p w14:paraId="7DFB7A34" w14:textId="2DB7159D" w:rsidR="00362F7A" w:rsidRDefault="00362F7A" w:rsidP="00362F7A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3C4F6B5" w14:textId="77777777" w:rsidR="00454074" w:rsidRDefault="00454074" w:rsidP="00362F7A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0B4BDFC" w14:textId="13D2EBAC" w:rsidR="00362F7A" w:rsidRPr="00725A49" w:rsidRDefault="00362F7A" w:rsidP="00362F7A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725A49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เมื่อวันที่ </w:t>
      </w:r>
      <w:r w:rsidRPr="00725A49">
        <w:rPr>
          <w:rFonts w:asciiTheme="majorBidi" w:hAnsiTheme="majorBidi" w:cstheme="majorBidi"/>
          <w:sz w:val="30"/>
          <w:szCs w:val="30"/>
        </w:rPr>
        <w:t xml:space="preserve">5 </w:t>
      </w:r>
      <w:r w:rsidRPr="00725A49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563CF4" w:rsidRPr="00725A49">
        <w:rPr>
          <w:rFonts w:asciiTheme="majorBidi" w:hAnsiTheme="majorBidi" w:cstheme="majorBidi"/>
          <w:sz w:val="30"/>
          <w:szCs w:val="30"/>
        </w:rPr>
        <w:t xml:space="preserve"> 2566 </w:t>
      </w:r>
      <w:r w:rsidRPr="00725A49">
        <w:rPr>
          <w:rFonts w:asciiTheme="majorBidi" w:hAnsiTheme="majorBidi" w:cstheme="majorBidi"/>
          <w:sz w:val="30"/>
          <w:szCs w:val="30"/>
          <w:cs/>
        </w:rPr>
        <w:t xml:space="preserve">บริษัทได้ทำบันทึกข้อตกลงเพิ่มเติมสำหรับสัญญาให้กู้ยืมเงินระยะสั้น ประเภทตั๋วสัญญาใช้เงินกับบริษัทย่อยจำนวนเงินรวมไม่เกิน </w:t>
      </w:r>
      <w:r w:rsidRPr="00725A49">
        <w:rPr>
          <w:rFonts w:asciiTheme="majorBidi" w:hAnsiTheme="majorBidi" w:cstheme="majorBidi"/>
          <w:sz w:val="30"/>
          <w:szCs w:val="30"/>
        </w:rPr>
        <w:t xml:space="preserve">20.0 </w:t>
      </w:r>
      <w:r w:rsidRPr="00725A49">
        <w:rPr>
          <w:rFonts w:asciiTheme="majorBidi" w:hAnsiTheme="majorBidi" w:cstheme="majorBidi"/>
          <w:sz w:val="30"/>
          <w:szCs w:val="30"/>
          <w:cs/>
        </w:rPr>
        <w:t xml:space="preserve">ล้านบาท โดยแก้ไขอัตราดอกเบี้ยจากร้อยละ </w:t>
      </w:r>
      <w:r w:rsidRPr="00725A49">
        <w:rPr>
          <w:rFonts w:asciiTheme="majorBidi" w:hAnsiTheme="majorBidi" w:cstheme="majorBidi"/>
          <w:sz w:val="30"/>
          <w:szCs w:val="30"/>
        </w:rPr>
        <w:t xml:space="preserve">5 </w:t>
      </w:r>
      <w:r w:rsidRPr="00725A49">
        <w:rPr>
          <w:rFonts w:asciiTheme="majorBidi" w:hAnsiTheme="majorBidi" w:cstheme="majorBidi"/>
          <w:sz w:val="30"/>
          <w:szCs w:val="30"/>
          <w:cs/>
        </w:rPr>
        <w:t>ต่อปี</w:t>
      </w:r>
      <w:r w:rsidRPr="00725A49">
        <w:rPr>
          <w:rFonts w:asciiTheme="majorBidi" w:hAnsiTheme="majorBidi" w:cstheme="majorBidi"/>
          <w:sz w:val="30"/>
          <w:szCs w:val="30"/>
        </w:rPr>
        <w:t xml:space="preserve"> </w:t>
      </w:r>
      <w:r w:rsidRPr="00725A49">
        <w:rPr>
          <w:rFonts w:asciiTheme="majorBidi" w:hAnsiTheme="majorBidi" w:cstheme="majorBidi"/>
          <w:sz w:val="30"/>
          <w:szCs w:val="30"/>
          <w:cs/>
        </w:rPr>
        <w:t xml:space="preserve">เป็นอัตราดอกเบี้ยขั้นต่ำต่อปีที่ธนาคารกำหนดเรียกเก็บจากลูกค้ารายใหญ่ชั้นดี </w:t>
      </w:r>
      <w:r w:rsidRPr="00725A49">
        <w:rPr>
          <w:rFonts w:asciiTheme="majorBidi" w:hAnsiTheme="majorBidi" w:cstheme="majorBidi"/>
          <w:sz w:val="30"/>
          <w:szCs w:val="30"/>
        </w:rPr>
        <w:t xml:space="preserve">(MLR) </w:t>
      </w:r>
      <w:r w:rsidRPr="00725A49">
        <w:rPr>
          <w:rFonts w:asciiTheme="majorBidi" w:hAnsiTheme="majorBidi" w:cstheme="majorBidi"/>
          <w:sz w:val="30"/>
          <w:szCs w:val="30"/>
          <w:cs/>
        </w:rPr>
        <w:t xml:space="preserve">เฉลี่ยจากธนาคารพาณิชย์ </w:t>
      </w:r>
      <w:r w:rsidRPr="00725A49">
        <w:rPr>
          <w:rFonts w:asciiTheme="majorBidi" w:hAnsiTheme="majorBidi" w:cstheme="majorBidi"/>
          <w:sz w:val="30"/>
          <w:szCs w:val="30"/>
        </w:rPr>
        <w:br/>
        <w:t xml:space="preserve">4 </w:t>
      </w:r>
      <w:r w:rsidRPr="00725A49">
        <w:rPr>
          <w:rFonts w:asciiTheme="majorBidi" w:hAnsiTheme="majorBidi" w:cstheme="majorBidi"/>
          <w:sz w:val="30"/>
          <w:szCs w:val="30"/>
          <w:cs/>
        </w:rPr>
        <w:t xml:space="preserve">แห่ง บวกส่วนเพิ่มร้อยละ </w:t>
      </w:r>
      <w:r w:rsidRPr="00725A49">
        <w:rPr>
          <w:rFonts w:asciiTheme="majorBidi" w:hAnsiTheme="majorBidi" w:cstheme="majorBidi"/>
          <w:sz w:val="30"/>
          <w:szCs w:val="30"/>
        </w:rPr>
        <w:t xml:space="preserve">0.7 </w:t>
      </w:r>
      <w:r w:rsidRPr="00725A49">
        <w:rPr>
          <w:rFonts w:asciiTheme="majorBidi" w:hAnsiTheme="majorBidi" w:cstheme="majorBidi"/>
          <w:sz w:val="30"/>
          <w:szCs w:val="30"/>
          <w:cs/>
        </w:rPr>
        <w:t>ต่อปี</w:t>
      </w:r>
      <w:r w:rsidRPr="00725A49">
        <w:rPr>
          <w:rFonts w:asciiTheme="majorBidi" w:hAnsiTheme="majorBidi" w:cstheme="majorBidi"/>
          <w:sz w:val="30"/>
          <w:szCs w:val="30"/>
        </w:rPr>
        <w:t xml:space="preserve"> </w:t>
      </w:r>
      <w:r w:rsidRPr="00725A49">
        <w:rPr>
          <w:rFonts w:asciiTheme="majorBidi" w:hAnsiTheme="majorBidi" w:cstheme="majorBidi" w:hint="cs"/>
          <w:sz w:val="30"/>
          <w:szCs w:val="30"/>
          <w:cs/>
        </w:rPr>
        <w:t>และขยายกำหนดชำระคืนทั้งจำนวนจาก</w:t>
      </w:r>
      <w:r w:rsidR="0021321A" w:rsidRPr="00725A49">
        <w:rPr>
          <w:rFonts w:asciiTheme="majorBidi" w:hAnsiTheme="majorBidi" w:cstheme="majorBidi" w:hint="cs"/>
          <w:sz w:val="30"/>
          <w:szCs w:val="30"/>
          <w:cs/>
        </w:rPr>
        <w:t>ภายในเดือนกันยายนถึงตุลาคม</w:t>
      </w:r>
      <w:r w:rsidR="0021321A" w:rsidRPr="00725A4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5423A">
        <w:rPr>
          <w:rFonts w:asciiTheme="majorBidi" w:hAnsiTheme="majorBidi" w:cstheme="majorBidi"/>
          <w:sz w:val="30"/>
          <w:szCs w:val="30"/>
        </w:rPr>
        <w:t xml:space="preserve">2566 </w:t>
      </w:r>
      <w:r w:rsidRPr="00725A49">
        <w:rPr>
          <w:rFonts w:asciiTheme="majorBidi" w:hAnsiTheme="majorBidi" w:cstheme="majorBidi" w:hint="cs"/>
          <w:sz w:val="30"/>
          <w:szCs w:val="30"/>
          <w:cs/>
        </w:rPr>
        <w:t xml:space="preserve">เป็นภายในเดือนมกราคม </w:t>
      </w:r>
      <w:r w:rsidRPr="00725A49">
        <w:rPr>
          <w:rFonts w:asciiTheme="majorBidi" w:hAnsiTheme="majorBidi" w:cstheme="majorBidi"/>
          <w:sz w:val="30"/>
          <w:szCs w:val="30"/>
        </w:rPr>
        <w:t>2567</w:t>
      </w:r>
      <w:r w:rsidR="00D5423A">
        <w:rPr>
          <w:rFonts w:asciiTheme="majorBidi" w:hAnsiTheme="majorBidi" w:cstheme="majorBidi"/>
          <w:sz w:val="30"/>
          <w:szCs w:val="30"/>
        </w:rPr>
        <w:t xml:space="preserve"> </w:t>
      </w:r>
    </w:p>
    <w:p w14:paraId="384024BF" w14:textId="77777777" w:rsidR="00362F7A" w:rsidRPr="00725A49" w:rsidRDefault="00362F7A" w:rsidP="00362F7A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38C0F3B" w14:textId="387CF23D" w:rsidR="00362F7A" w:rsidRPr="00725A49" w:rsidRDefault="00362F7A" w:rsidP="00362F7A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725A49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Pr="00725A49">
        <w:rPr>
          <w:rFonts w:asciiTheme="majorBidi" w:hAnsiTheme="majorBidi" w:cstheme="majorBidi"/>
          <w:sz w:val="30"/>
          <w:szCs w:val="30"/>
        </w:rPr>
        <w:t xml:space="preserve">30 </w:t>
      </w:r>
      <w:r w:rsidRPr="00725A49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Pr="00725A49">
        <w:rPr>
          <w:rFonts w:asciiTheme="majorBidi" w:hAnsiTheme="majorBidi" w:cstheme="majorBidi"/>
          <w:sz w:val="30"/>
          <w:szCs w:val="30"/>
        </w:rPr>
        <w:t xml:space="preserve">2566 </w:t>
      </w:r>
      <w:r w:rsidRPr="00725A49">
        <w:rPr>
          <w:rFonts w:asciiTheme="majorBidi" w:hAnsiTheme="majorBidi" w:cstheme="majorBidi" w:hint="cs"/>
          <w:sz w:val="30"/>
          <w:szCs w:val="30"/>
          <w:cs/>
        </w:rPr>
        <w:t xml:space="preserve">บริษัทในฐานะผู้ให้กู้ได้ทำสัญญาให้กู้ยืมเงินระยะสั้น ประเภทตั๋วสัญญาใช้เงินกับบริษัทย่อยเพื่อใช้ในการดำเนินงานในจำนวนเงินรวมไม่เกิน </w:t>
      </w:r>
      <w:r w:rsidRPr="00725A49">
        <w:rPr>
          <w:rFonts w:asciiTheme="majorBidi" w:hAnsiTheme="majorBidi" w:cstheme="majorBidi"/>
          <w:sz w:val="30"/>
          <w:szCs w:val="30"/>
        </w:rPr>
        <w:t xml:space="preserve">10.0 </w:t>
      </w:r>
      <w:r w:rsidRPr="00725A49">
        <w:rPr>
          <w:rFonts w:asciiTheme="majorBidi" w:hAnsiTheme="majorBidi" w:cstheme="majorBidi" w:hint="cs"/>
          <w:sz w:val="30"/>
          <w:szCs w:val="30"/>
          <w:cs/>
        </w:rPr>
        <w:t xml:space="preserve">ล้านบาท โดยมีอัตราดอกเบี้ยร้อยละ </w:t>
      </w:r>
      <w:r w:rsidRPr="00725A49">
        <w:rPr>
          <w:rFonts w:asciiTheme="majorBidi" w:hAnsiTheme="majorBidi" w:cstheme="majorBidi"/>
          <w:sz w:val="30"/>
          <w:szCs w:val="30"/>
        </w:rPr>
        <w:t xml:space="preserve">5 </w:t>
      </w:r>
      <w:r w:rsidRPr="00725A49">
        <w:rPr>
          <w:rFonts w:asciiTheme="majorBidi" w:hAnsiTheme="majorBidi" w:cstheme="majorBidi" w:hint="cs"/>
          <w:sz w:val="30"/>
          <w:szCs w:val="30"/>
          <w:cs/>
        </w:rPr>
        <w:t xml:space="preserve">ต่อปี </w:t>
      </w:r>
      <w:r w:rsidRPr="00725A49">
        <w:rPr>
          <w:rFonts w:asciiTheme="majorBidi" w:hAnsiTheme="majorBidi" w:cstheme="majorBidi"/>
          <w:sz w:val="30"/>
          <w:szCs w:val="30"/>
        </w:rPr>
        <w:t xml:space="preserve">   </w:t>
      </w:r>
      <w:r w:rsidRPr="00725A49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Pr="00725A49">
        <w:rPr>
          <w:rFonts w:asciiTheme="majorBidi" w:hAnsiTheme="majorBidi" w:cstheme="majorBidi"/>
          <w:sz w:val="30"/>
          <w:szCs w:val="30"/>
        </w:rPr>
        <w:t xml:space="preserve">30 </w:t>
      </w:r>
      <w:r w:rsidR="006D4E47" w:rsidRPr="00725A49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Pr="00725A49">
        <w:rPr>
          <w:rFonts w:asciiTheme="majorBidi" w:hAnsiTheme="majorBidi" w:cstheme="majorBidi"/>
          <w:sz w:val="30"/>
          <w:szCs w:val="30"/>
        </w:rPr>
        <w:t xml:space="preserve">2566 </w:t>
      </w:r>
      <w:r w:rsidRPr="00725A49">
        <w:rPr>
          <w:rFonts w:asciiTheme="majorBidi" w:hAnsiTheme="majorBidi" w:cstheme="majorBidi" w:hint="cs"/>
          <w:sz w:val="30"/>
          <w:szCs w:val="30"/>
          <w:cs/>
        </w:rPr>
        <w:t xml:space="preserve">บริษัทย่อยเบิกรับเงินกู้จากสัญญาให้กู้ยืมระยะสั้นดังกล่าวจำนวน </w:t>
      </w:r>
      <w:r w:rsidRPr="00725A49">
        <w:rPr>
          <w:rFonts w:asciiTheme="majorBidi" w:hAnsiTheme="majorBidi" w:cstheme="majorBidi"/>
          <w:sz w:val="30"/>
          <w:szCs w:val="30"/>
        </w:rPr>
        <w:t xml:space="preserve">8.8 </w:t>
      </w:r>
      <w:r w:rsidRPr="00725A49">
        <w:rPr>
          <w:rFonts w:asciiTheme="majorBidi" w:hAnsiTheme="majorBidi" w:cstheme="majorBidi" w:hint="cs"/>
          <w:sz w:val="30"/>
          <w:szCs w:val="30"/>
          <w:cs/>
        </w:rPr>
        <w:t xml:space="preserve">ล้านบาท โดยมีกำหนดชำระคืนทั้งจำนวนภายในเดือนตุลาคม </w:t>
      </w:r>
      <w:r w:rsidRPr="00725A49">
        <w:rPr>
          <w:rFonts w:asciiTheme="majorBidi" w:hAnsiTheme="majorBidi" w:cstheme="majorBidi"/>
          <w:sz w:val="30"/>
          <w:szCs w:val="30"/>
        </w:rPr>
        <w:t>2566</w:t>
      </w:r>
    </w:p>
    <w:p w14:paraId="5B7D6886" w14:textId="78216C9E" w:rsidR="00362F7A" w:rsidRDefault="00362F7A" w:rsidP="00114F6B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B8071BA" w14:textId="77777777" w:rsidR="00CB22B1" w:rsidRPr="00AD0433" w:rsidRDefault="00CB22B1" w:rsidP="00CB22B1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AD0433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AD0433">
        <w:rPr>
          <w:rFonts w:asciiTheme="majorBidi" w:hAnsiTheme="majorBidi" w:cstheme="majorBidi"/>
          <w:sz w:val="30"/>
          <w:szCs w:val="30"/>
        </w:rPr>
        <w:t xml:space="preserve">5 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AD0433">
        <w:rPr>
          <w:rFonts w:asciiTheme="majorBidi" w:hAnsiTheme="majorBidi" w:cstheme="majorBidi"/>
          <w:sz w:val="30"/>
          <w:szCs w:val="30"/>
        </w:rPr>
        <w:t xml:space="preserve">2566 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บริษัทได้ทำบันทึกข้อตกลงเพิ่มเติมสำหรับสัญญาให้กู้ยืมเงินระยะสั้น ประเภทตั๋วสัญญาใช้เงินกับบริษัทย่อยจำนวนเงินรวมไม่เกิน </w:t>
      </w:r>
      <w:r w:rsidRPr="00AD0433">
        <w:rPr>
          <w:rFonts w:asciiTheme="majorBidi" w:hAnsiTheme="majorBidi" w:cstheme="majorBidi"/>
          <w:sz w:val="30"/>
          <w:szCs w:val="30"/>
        </w:rPr>
        <w:t xml:space="preserve">10.0 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ล้านบาท โดยแก้ไขอัตราดอกเบี้ยจากร้อยละ </w:t>
      </w:r>
      <w:r w:rsidRPr="00AD0433">
        <w:rPr>
          <w:rFonts w:asciiTheme="majorBidi" w:hAnsiTheme="majorBidi" w:cstheme="majorBidi"/>
          <w:sz w:val="30"/>
          <w:szCs w:val="30"/>
        </w:rPr>
        <w:t xml:space="preserve">5 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ต่อปี เป็นร้อยละ </w:t>
      </w:r>
      <w:r w:rsidRPr="00AD0433">
        <w:rPr>
          <w:rFonts w:asciiTheme="majorBidi" w:hAnsiTheme="majorBidi" w:cstheme="majorBidi"/>
          <w:sz w:val="30"/>
          <w:szCs w:val="30"/>
        </w:rPr>
        <w:t xml:space="preserve">5.5 </w:t>
      </w:r>
      <w:r w:rsidRPr="00AD0433">
        <w:rPr>
          <w:rFonts w:asciiTheme="majorBidi" w:hAnsiTheme="majorBidi" w:cstheme="majorBidi"/>
          <w:sz w:val="30"/>
          <w:szCs w:val="30"/>
          <w:cs/>
        </w:rPr>
        <w:t>ต่อปี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และขยายกำหนดชำระคืนทั้งจำนวนจากภายในเดือนตุลาคม </w:t>
      </w:r>
      <w:r>
        <w:rPr>
          <w:rFonts w:asciiTheme="majorBidi" w:hAnsiTheme="majorBidi" w:cstheme="majorBidi"/>
          <w:sz w:val="30"/>
          <w:szCs w:val="30"/>
        </w:rPr>
        <w:t xml:space="preserve">2566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เป็นภายในเดือนมกราคม </w:t>
      </w:r>
      <w:r>
        <w:rPr>
          <w:rFonts w:asciiTheme="majorBidi" w:hAnsiTheme="majorBidi" w:cstheme="majorBidi"/>
          <w:sz w:val="30"/>
          <w:szCs w:val="30"/>
        </w:rPr>
        <w:t>2567</w:t>
      </w:r>
    </w:p>
    <w:p w14:paraId="1C07F3D1" w14:textId="77777777" w:rsidR="00CB22B1" w:rsidRDefault="00CB22B1" w:rsidP="00114F6B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3C03DCA" w14:textId="77777777" w:rsidR="00CB22B1" w:rsidRPr="00AD0433" w:rsidRDefault="00CB22B1" w:rsidP="00CB22B1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AD0433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AD0433">
        <w:rPr>
          <w:rFonts w:asciiTheme="majorBidi" w:hAnsiTheme="majorBidi" w:cstheme="majorBidi"/>
          <w:sz w:val="30"/>
          <w:szCs w:val="30"/>
        </w:rPr>
        <w:t xml:space="preserve">5 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AD0433">
        <w:rPr>
          <w:rFonts w:asciiTheme="majorBidi" w:hAnsiTheme="majorBidi" w:cstheme="majorBidi"/>
          <w:sz w:val="30"/>
          <w:szCs w:val="30"/>
        </w:rPr>
        <w:t xml:space="preserve">2566 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บริษัทในฐานะผู้ให้กู้ได้ทำสัญญาให้กู้ยืมเงินระยะสั้น ประเภทตั๋วสัญญาใช้เงินกับบริษัทย่อยเพื่อใช้ในการดำเนินงานในจำนวนเงินรวมไม่เกิน </w:t>
      </w:r>
      <w:r w:rsidRPr="00AD0433">
        <w:rPr>
          <w:rFonts w:asciiTheme="majorBidi" w:hAnsiTheme="majorBidi" w:cstheme="majorBidi"/>
          <w:sz w:val="30"/>
          <w:szCs w:val="30"/>
        </w:rPr>
        <w:t xml:space="preserve">30.0 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ล้านบาท โดยมีอัตราดอกเบี้ยเป็นอัตราดอกเบี้ยขั้นต่ำต่อปีที่ธนาคารกำหนดเรียกเก็บจากลูกค้ารายใหญ่ชั้นดี </w:t>
      </w:r>
      <w:r w:rsidRPr="00AD0433">
        <w:rPr>
          <w:rFonts w:asciiTheme="majorBidi" w:hAnsiTheme="majorBidi" w:cstheme="majorBidi"/>
          <w:sz w:val="30"/>
          <w:szCs w:val="30"/>
        </w:rPr>
        <w:t xml:space="preserve">(MLR) 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เฉลี่ยจากธนาคารพาณิชย์ </w:t>
      </w:r>
      <w:r w:rsidRPr="00AD0433">
        <w:rPr>
          <w:rFonts w:asciiTheme="majorBidi" w:hAnsiTheme="majorBidi" w:cstheme="majorBidi"/>
          <w:sz w:val="30"/>
          <w:szCs w:val="30"/>
        </w:rPr>
        <w:t xml:space="preserve">4 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แห่ง บวกส่วนเพิ่มร้อยละ </w:t>
      </w:r>
      <w:r w:rsidRPr="00AD0433">
        <w:rPr>
          <w:rFonts w:asciiTheme="majorBidi" w:hAnsiTheme="majorBidi" w:cstheme="majorBidi"/>
          <w:sz w:val="30"/>
          <w:szCs w:val="30"/>
        </w:rPr>
        <w:t xml:space="preserve">0.7 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ต่อปี ณ วันที่ </w:t>
      </w:r>
      <w:r w:rsidRPr="00AD0433">
        <w:rPr>
          <w:rFonts w:asciiTheme="majorBidi" w:hAnsiTheme="majorBidi" w:cstheme="majorBidi"/>
          <w:sz w:val="30"/>
          <w:szCs w:val="30"/>
        </w:rPr>
        <w:t xml:space="preserve">30 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AD0433">
        <w:rPr>
          <w:rFonts w:asciiTheme="majorBidi" w:hAnsiTheme="majorBidi" w:cstheme="majorBidi"/>
          <w:sz w:val="30"/>
          <w:szCs w:val="30"/>
        </w:rPr>
        <w:t xml:space="preserve">2566 </w:t>
      </w:r>
      <w:r w:rsidRPr="00AD0433">
        <w:rPr>
          <w:rFonts w:asciiTheme="majorBidi" w:hAnsiTheme="majorBidi" w:cstheme="majorBidi"/>
          <w:sz w:val="30"/>
          <w:szCs w:val="30"/>
          <w:cs/>
        </w:rPr>
        <w:t>บริษัทย่อยยังไม่ได้เบิกรับเงินกู้จากสัญญาให้กู้ยืมระยะสั้นดังกล่าว</w:t>
      </w:r>
    </w:p>
    <w:p w14:paraId="44BE0A28" w14:textId="77777777" w:rsidR="0003545F" w:rsidRPr="00CB22B1" w:rsidRDefault="0003545F" w:rsidP="00114F6B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1CD3AB2" w14:textId="6C293834" w:rsidR="0098297E" w:rsidRPr="00AD0433" w:rsidRDefault="0098297E" w:rsidP="0098297E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D043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สัญญาให้กู้ยืมเงินระยะยาว</w:t>
      </w:r>
    </w:p>
    <w:p w14:paraId="3739DC82" w14:textId="77777777" w:rsidR="0098297E" w:rsidRPr="00AD0433" w:rsidRDefault="0098297E" w:rsidP="00114F6B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EF6BB1C" w14:textId="507D87CA" w:rsidR="00D54765" w:rsidRPr="00AD0433" w:rsidRDefault="00D54765" w:rsidP="00D54765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D0433">
        <w:rPr>
          <w:rFonts w:asciiTheme="majorBidi" w:hAnsiTheme="majorBidi" w:cstheme="majorBidi"/>
          <w:b/>
          <w:bCs/>
          <w:sz w:val="30"/>
          <w:szCs w:val="30"/>
          <w:cs/>
        </w:rPr>
        <w:t>บริษัทร่วม</w:t>
      </w:r>
    </w:p>
    <w:p w14:paraId="5A751070" w14:textId="597D54F1" w:rsidR="00D54765" w:rsidRPr="00AD0433" w:rsidRDefault="00D54765" w:rsidP="005B5BA7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8048ED9" w14:textId="2DA6E73D" w:rsidR="00D54765" w:rsidRDefault="00645C87" w:rsidP="00D54765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DD5DB2">
        <w:rPr>
          <w:rFonts w:asciiTheme="majorBidi" w:hAnsiTheme="majorBidi" w:cstheme="majorBidi" w:hint="cs"/>
          <w:sz w:val="30"/>
          <w:szCs w:val="30"/>
          <w:cs/>
        </w:rPr>
        <w:t>เมื่อวันที่</w:t>
      </w:r>
      <w:r w:rsidR="00DD5DB2">
        <w:rPr>
          <w:rFonts w:asciiTheme="majorBidi" w:hAnsiTheme="majorBidi" w:cstheme="majorBidi"/>
          <w:sz w:val="30"/>
          <w:szCs w:val="30"/>
        </w:rPr>
        <w:t xml:space="preserve"> 28 </w:t>
      </w:r>
      <w:r w:rsidRPr="00DD5DB2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DD5DB2">
        <w:rPr>
          <w:rFonts w:asciiTheme="majorBidi" w:hAnsiTheme="majorBidi" w:cstheme="majorBidi"/>
          <w:sz w:val="30"/>
          <w:szCs w:val="30"/>
        </w:rPr>
        <w:t xml:space="preserve"> 2565 </w:t>
      </w:r>
      <w:r w:rsidRPr="00DD5DB2">
        <w:rPr>
          <w:rFonts w:asciiTheme="majorBidi" w:hAnsiTheme="majorBidi" w:cstheme="majorBidi" w:hint="cs"/>
          <w:sz w:val="30"/>
          <w:szCs w:val="30"/>
          <w:cs/>
        </w:rPr>
        <w:t>บริษัทย่อยได้ทำสัญญาให้กู้ยืมระยะยาวกับบริษัทร่วมเพื่อใช้ในการดำเนินงาน</w:t>
      </w:r>
      <w:r w:rsidRPr="00DD5D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D5DB2">
        <w:rPr>
          <w:rFonts w:asciiTheme="majorBidi" w:hAnsiTheme="majorBidi" w:cstheme="majorBidi" w:hint="cs"/>
          <w:sz w:val="30"/>
          <w:szCs w:val="30"/>
          <w:cs/>
        </w:rPr>
        <w:t>วงเงินจำนวน</w:t>
      </w:r>
      <w:r w:rsidR="00DD5DB2">
        <w:rPr>
          <w:rFonts w:asciiTheme="majorBidi" w:hAnsiTheme="majorBidi" w:cstheme="majorBidi"/>
          <w:sz w:val="30"/>
          <w:szCs w:val="30"/>
        </w:rPr>
        <w:t xml:space="preserve"> 5.0 </w:t>
      </w:r>
      <w:r w:rsidRPr="00DD5DB2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DD5D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D5DB2">
        <w:rPr>
          <w:rFonts w:asciiTheme="majorBidi" w:hAnsiTheme="majorBidi" w:cstheme="majorBidi" w:hint="cs"/>
          <w:sz w:val="30"/>
          <w:szCs w:val="30"/>
          <w:cs/>
        </w:rPr>
        <w:t>ในอัตราดอกเบี้ยร้อยละ</w:t>
      </w:r>
      <w:r w:rsidR="00DD5DB2">
        <w:rPr>
          <w:rFonts w:asciiTheme="majorBidi" w:hAnsiTheme="majorBidi" w:cstheme="majorBidi"/>
          <w:sz w:val="30"/>
          <w:szCs w:val="30"/>
        </w:rPr>
        <w:t xml:space="preserve"> 8.5 </w:t>
      </w:r>
      <w:r w:rsidRPr="00DD5DB2">
        <w:rPr>
          <w:rFonts w:asciiTheme="majorBidi" w:hAnsiTheme="majorBidi" w:cstheme="majorBidi" w:hint="cs"/>
          <w:sz w:val="30"/>
          <w:szCs w:val="30"/>
          <w:cs/>
        </w:rPr>
        <w:t>ต่อปี</w:t>
      </w:r>
      <w:r w:rsidRPr="00DD5D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D5DB2">
        <w:rPr>
          <w:rFonts w:asciiTheme="majorBidi" w:hAnsiTheme="majorBidi" w:cstheme="majorBidi" w:hint="cs"/>
          <w:sz w:val="30"/>
          <w:szCs w:val="30"/>
          <w:cs/>
        </w:rPr>
        <w:t>ครบกำหนดชำระคืนเงินกู้ยืมทั้งหมดภายใน</w:t>
      </w:r>
      <w:r w:rsidR="00DD5DB2">
        <w:rPr>
          <w:rFonts w:asciiTheme="majorBidi" w:hAnsiTheme="majorBidi" w:cstheme="majorBidi"/>
          <w:sz w:val="30"/>
          <w:szCs w:val="30"/>
        </w:rPr>
        <w:br/>
      </w:r>
      <w:r w:rsidRPr="00DD5DB2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="00DD5DB2">
        <w:rPr>
          <w:rFonts w:asciiTheme="majorBidi" w:hAnsiTheme="majorBidi" w:cstheme="majorBidi"/>
          <w:sz w:val="30"/>
          <w:szCs w:val="30"/>
        </w:rPr>
        <w:t xml:space="preserve"> 28</w:t>
      </w:r>
      <w:r w:rsidRPr="00DD5D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D5DB2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="00DD5DB2">
        <w:rPr>
          <w:rFonts w:asciiTheme="majorBidi" w:hAnsiTheme="majorBidi" w:cstheme="majorBidi"/>
          <w:sz w:val="30"/>
          <w:szCs w:val="30"/>
        </w:rPr>
        <w:t xml:space="preserve"> 2568 </w:t>
      </w:r>
      <w:r w:rsidRPr="00DD5DB2">
        <w:rPr>
          <w:rFonts w:asciiTheme="majorBidi" w:hAnsiTheme="majorBidi" w:cstheme="majorBidi" w:hint="cs"/>
          <w:sz w:val="30"/>
          <w:szCs w:val="30"/>
          <w:cs/>
        </w:rPr>
        <w:t>ทั้งนี้</w:t>
      </w:r>
      <w:r w:rsidRPr="00DD5D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D5DB2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DD5D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D5DB2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="00DD5DB2">
        <w:rPr>
          <w:rFonts w:asciiTheme="majorBidi" w:hAnsiTheme="majorBidi" w:cstheme="majorBidi"/>
          <w:sz w:val="30"/>
          <w:szCs w:val="30"/>
        </w:rPr>
        <w:t xml:space="preserve"> 31 </w:t>
      </w:r>
      <w:r w:rsidRPr="00DD5DB2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="00DD5DB2">
        <w:rPr>
          <w:rFonts w:asciiTheme="majorBidi" w:hAnsiTheme="majorBidi" w:cstheme="majorBidi"/>
          <w:sz w:val="30"/>
          <w:szCs w:val="30"/>
        </w:rPr>
        <w:t xml:space="preserve"> 2565 </w:t>
      </w:r>
      <w:r w:rsidRPr="00DD5DB2">
        <w:rPr>
          <w:rFonts w:asciiTheme="majorBidi" w:hAnsiTheme="majorBidi" w:cstheme="majorBidi" w:hint="cs"/>
          <w:sz w:val="30"/>
          <w:szCs w:val="30"/>
          <w:cs/>
        </w:rPr>
        <w:t>บริษัทร่วมเบิกรับเงินกู้ยืมระยะยาวดังกล่าวแล้วจำนวน</w:t>
      </w:r>
      <w:r w:rsidR="00DD5DB2">
        <w:rPr>
          <w:rFonts w:asciiTheme="majorBidi" w:hAnsiTheme="majorBidi" w:cstheme="majorBidi"/>
          <w:sz w:val="30"/>
          <w:szCs w:val="30"/>
        </w:rPr>
        <w:t xml:space="preserve"> 3.0 </w:t>
      </w:r>
      <w:r w:rsidRPr="00DD5DB2">
        <w:rPr>
          <w:rFonts w:asciiTheme="majorBidi" w:hAnsiTheme="majorBidi" w:cstheme="majorBidi" w:hint="cs"/>
          <w:sz w:val="30"/>
          <w:szCs w:val="30"/>
          <w:cs/>
        </w:rPr>
        <w:t xml:space="preserve">ล้านบาทโดยแสดงรายการเป็น </w:t>
      </w:r>
      <w:r w:rsidR="00A25388" w:rsidRPr="00DD5DB2">
        <w:rPr>
          <w:rFonts w:asciiTheme="majorBidi" w:hAnsiTheme="majorBidi" w:cstheme="majorBidi"/>
          <w:i/>
          <w:iCs/>
          <w:sz w:val="30"/>
          <w:szCs w:val="30"/>
          <w:cs/>
        </w:rPr>
        <w:t>“</w:t>
      </w:r>
      <w:r w:rsidR="00D54765" w:rsidRPr="00DD5DB2">
        <w:rPr>
          <w:rFonts w:asciiTheme="majorBidi" w:hAnsiTheme="majorBidi" w:cstheme="majorBidi"/>
          <w:i/>
          <w:iCs/>
          <w:sz w:val="30"/>
          <w:szCs w:val="30"/>
          <w:cs/>
        </w:rPr>
        <w:t>เงินให้กู้ยืมระยะยาวจากกิจการที่ไม่เกี่ยวข้อง</w:t>
      </w:r>
      <w:r w:rsidR="00A25388" w:rsidRPr="00DD5DB2">
        <w:rPr>
          <w:rFonts w:asciiTheme="majorBidi" w:hAnsiTheme="majorBidi" w:cstheme="majorBidi"/>
          <w:i/>
          <w:iCs/>
          <w:sz w:val="30"/>
          <w:szCs w:val="30"/>
          <w:cs/>
        </w:rPr>
        <w:t>กัน”</w:t>
      </w:r>
      <w:r w:rsidR="00D54765" w:rsidRPr="00AD0433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C64BBF5" w14:textId="2F8B69D1" w:rsidR="00645C87" w:rsidRDefault="00645C87" w:rsidP="00D54765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D651A6A" w14:textId="057F037A" w:rsidR="00454074" w:rsidRDefault="00645C87" w:rsidP="00AE1CC5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45C87">
        <w:rPr>
          <w:rFonts w:ascii="Angsana New" w:hAnsi="Angsana New" w:cs="Angsana New" w:hint="cs"/>
          <w:sz w:val="30"/>
          <w:szCs w:val="30"/>
          <w:cs/>
        </w:rPr>
        <w:lastRenderedPageBreak/>
        <w:t>เมื่อวันที่</w:t>
      </w:r>
      <w:r w:rsidRPr="00645C87">
        <w:rPr>
          <w:rFonts w:asciiTheme="majorBidi" w:hAnsiTheme="majorBidi"/>
          <w:sz w:val="30"/>
          <w:szCs w:val="30"/>
          <w:cs/>
        </w:rPr>
        <w:t xml:space="preserve"> </w:t>
      </w:r>
      <w:r w:rsidRPr="00645C87">
        <w:rPr>
          <w:rFonts w:asciiTheme="majorBidi" w:hAnsiTheme="majorBidi" w:cs="Angsana New"/>
          <w:sz w:val="30"/>
          <w:szCs w:val="30"/>
        </w:rPr>
        <w:t xml:space="preserve">1 </w:t>
      </w:r>
      <w:r w:rsidRPr="00645C87">
        <w:rPr>
          <w:rFonts w:ascii="Angsana New" w:hAnsi="Angsana New" w:cs="Angsana New" w:hint="cs"/>
          <w:sz w:val="30"/>
          <w:szCs w:val="30"/>
          <w:cs/>
        </w:rPr>
        <w:t>กุมภาพันธ์</w:t>
      </w:r>
      <w:r w:rsidRPr="00645C87">
        <w:rPr>
          <w:rFonts w:asciiTheme="majorBidi" w:hAnsiTheme="majorBidi"/>
          <w:sz w:val="30"/>
          <w:szCs w:val="30"/>
          <w:cs/>
        </w:rPr>
        <w:t xml:space="preserve"> </w:t>
      </w:r>
      <w:r w:rsidRPr="00645C87">
        <w:rPr>
          <w:rFonts w:asciiTheme="majorBidi" w:hAnsiTheme="majorBidi" w:cs="Angsana New"/>
          <w:sz w:val="30"/>
          <w:szCs w:val="30"/>
        </w:rPr>
        <w:t xml:space="preserve">2566 </w:t>
      </w:r>
      <w:r w:rsidRPr="005D5DD9">
        <w:rPr>
          <w:rFonts w:ascii="Angsana New" w:hAnsi="Angsana New" w:cs="Angsana New" w:hint="cs"/>
          <w:sz w:val="30"/>
          <w:szCs w:val="30"/>
          <w:cs/>
        </w:rPr>
        <w:t>บริษัทร่วมเบิกรับเงินกู้ยืมระยะยาวอีก</w:t>
      </w:r>
      <w:r w:rsidRPr="00645C87">
        <w:rPr>
          <w:rFonts w:ascii="Angsana New" w:hAnsi="Angsana New" w:cs="Angsana New" w:hint="cs"/>
          <w:sz w:val="30"/>
          <w:szCs w:val="30"/>
          <w:cs/>
        </w:rPr>
        <w:t>จำนวน</w:t>
      </w:r>
      <w:r w:rsidR="00602D03">
        <w:rPr>
          <w:rFonts w:asciiTheme="majorBidi" w:hAnsiTheme="majorBidi" w:cstheme="minorBidi" w:hint="cs"/>
          <w:sz w:val="30"/>
          <w:szCs w:val="30"/>
          <w:cs/>
        </w:rPr>
        <w:t xml:space="preserve"> </w:t>
      </w:r>
      <w:r w:rsidRPr="00645C87">
        <w:rPr>
          <w:rFonts w:asciiTheme="majorBidi" w:hAnsiTheme="majorBidi" w:cs="Angsana New"/>
          <w:sz w:val="30"/>
          <w:szCs w:val="30"/>
        </w:rPr>
        <w:t xml:space="preserve">2.0 </w:t>
      </w:r>
      <w:r w:rsidRPr="00645C87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645C87">
        <w:rPr>
          <w:rFonts w:asciiTheme="majorBidi" w:hAnsiTheme="majorBidi"/>
          <w:sz w:val="30"/>
          <w:szCs w:val="30"/>
          <w:cs/>
        </w:rPr>
        <w:t xml:space="preserve"> </w:t>
      </w:r>
      <w:r w:rsidRPr="00645C87">
        <w:rPr>
          <w:rFonts w:ascii="Angsana New" w:hAnsi="Angsana New" w:cs="Angsana New" w:hint="cs"/>
          <w:sz w:val="30"/>
          <w:szCs w:val="30"/>
          <w:cs/>
        </w:rPr>
        <w:t>ณ</w:t>
      </w:r>
      <w:r w:rsidRPr="00645C87">
        <w:rPr>
          <w:rFonts w:asciiTheme="majorBidi" w:hAnsiTheme="majorBidi"/>
          <w:sz w:val="30"/>
          <w:szCs w:val="30"/>
          <w:cs/>
        </w:rPr>
        <w:t xml:space="preserve"> </w:t>
      </w:r>
      <w:r w:rsidRPr="00645C87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645C87">
        <w:rPr>
          <w:rFonts w:asciiTheme="majorBidi" w:hAnsiTheme="majorBidi" w:cs="Angsana New"/>
          <w:sz w:val="30"/>
          <w:szCs w:val="30"/>
        </w:rPr>
        <w:t> 30</w:t>
      </w:r>
      <w:r w:rsidR="00602D03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645C87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645C87">
        <w:rPr>
          <w:rFonts w:asciiTheme="majorBidi" w:hAnsiTheme="majorBidi" w:cs="Angsana New"/>
          <w:sz w:val="30"/>
          <w:szCs w:val="30"/>
        </w:rPr>
        <w:t> 2566</w:t>
      </w:r>
      <w:r w:rsidR="00AE1CC5">
        <w:rPr>
          <w:rFonts w:asciiTheme="majorBidi" w:hAnsiTheme="majorBidi" w:cs="Angsana New"/>
          <w:sz w:val="30"/>
          <w:szCs w:val="30"/>
        </w:rPr>
        <w:t xml:space="preserve"> </w:t>
      </w:r>
      <w:r w:rsidRPr="00645C87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E4469A">
        <w:rPr>
          <w:rFonts w:ascii="Angsana New" w:hAnsi="Angsana New" w:cs="Angsana New" w:hint="cs"/>
          <w:sz w:val="30"/>
          <w:szCs w:val="30"/>
          <w:cs/>
        </w:rPr>
        <w:t>ย่อย</w:t>
      </w:r>
      <w:r w:rsidRPr="00645C87">
        <w:rPr>
          <w:rFonts w:ascii="Angsana New" w:hAnsi="Angsana New" w:cs="Angsana New" w:hint="cs"/>
          <w:sz w:val="30"/>
          <w:szCs w:val="30"/>
          <w:cs/>
        </w:rPr>
        <w:t>มีเงินให้กู้ยืมระยะยาวจำนวน</w:t>
      </w:r>
      <w:r w:rsidRPr="00645C87">
        <w:rPr>
          <w:rFonts w:asciiTheme="majorBidi" w:hAnsiTheme="majorBidi" w:cs="Angsana New"/>
          <w:sz w:val="30"/>
          <w:szCs w:val="30"/>
        </w:rPr>
        <w:t> 5.0</w:t>
      </w:r>
      <w:r w:rsidR="00AE1CC5">
        <w:rPr>
          <w:rFonts w:asciiTheme="majorBidi" w:hAnsiTheme="majorBidi" w:cs="Angsana New"/>
          <w:sz w:val="30"/>
          <w:szCs w:val="30"/>
        </w:rPr>
        <w:t xml:space="preserve"> </w:t>
      </w:r>
      <w:r w:rsidRPr="00645C87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645C87">
        <w:rPr>
          <w:rFonts w:asciiTheme="majorBidi" w:hAnsiTheme="majorBidi" w:cs="Angsana New"/>
          <w:sz w:val="30"/>
          <w:szCs w:val="30"/>
        </w:rPr>
        <w:t> </w:t>
      </w:r>
      <w:r w:rsidRPr="00645C87">
        <w:rPr>
          <w:rFonts w:ascii="Angsana New" w:hAnsi="Angsana New" w:cs="Angsana New" w:hint="cs"/>
          <w:sz w:val="30"/>
          <w:szCs w:val="30"/>
          <w:cs/>
        </w:rPr>
        <w:t>โดยแสดงรายการเป็น</w:t>
      </w:r>
      <w:r w:rsidR="00AE1CC5">
        <w:rPr>
          <w:rFonts w:ascii="Angsana New" w:hAnsi="Angsana New" w:cs="Angsana New"/>
          <w:sz w:val="30"/>
          <w:szCs w:val="30"/>
        </w:rPr>
        <w:t xml:space="preserve"> </w:t>
      </w:r>
      <w:r w:rsidRPr="00AD0433">
        <w:rPr>
          <w:rFonts w:asciiTheme="majorBidi" w:hAnsiTheme="majorBidi" w:cstheme="majorBidi"/>
          <w:i/>
          <w:iCs/>
          <w:sz w:val="30"/>
          <w:szCs w:val="30"/>
          <w:cs/>
        </w:rPr>
        <w:t>“เงินให้กู้ยืมระยะยาวจากกิจการที่เกี่ยวข้องกัน</w:t>
      </w:r>
    </w:p>
    <w:p w14:paraId="6B356A0D" w14:textId="77777777" w:rsidR="00BC16D0" w:rsidRDefault="00BC16D0" w:rsidP="00BC16D0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="Angsana New"/>
          <w:sz w:val="30"/>
          <w:szCs w:val="30"/>
        </w:rPr>
      </w:pPr>
    </w:p>
    <w:p w14:paraId="51D81E91" w14:textId="0F274FAA" w:rsidR="00D54765" w:rsidRPr="00AD0433" w:rsidRDefault="00D54765" w:rsidP="00114F6B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D0433">
        <w:rPr>
          <w:rFonts w:asciiTheme="majorBidi" w:hAnsiTheme="majorBidi" w:cstheme="majorBidi"/>
          <w:b/>
          <w:bCs/>
          <w:sz w:val="30"/>
          <w:szCs w:val="30"/>
          <w:cs/>
        </w:rPr>
        <w:t>ผู้บริหารสำคัญ</w:t>
      </w:r>
    </w:p>
    <w:p w14:paraId="4A501934" w14:textId="77777777" w:rsidR="00D54765" w:rsidRPr="00AD0433" w:rsidRDefault="00D54765" w:rsidP="00114F6B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5BE1AB3" w14:textId="039D5F03" w:rsidR="00BF26AB" w:rsidRPr="00AD0433" w:rsidRDefault="009F3499" w:rsidP="00114F6B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AD0433">
        <w:rPr>
          <w:rFonts w:asciiTheme="majorBidi" w:hAnsiTheme="majorBidi" w:cstheme="majorBidi"/>
          <w:sz w:val="30"/>
          <w:szCs w:val="30"/>
          <w:cs/>
        </w:rPr>
        <w:t xml:space="preserve">ในระหว่างปี </w:t>
      </w:r>
      <w:r w:rsidRPr="00AD0433">
        <w:rPr>
          <w:rFonts w:asciiTheme="majorBidi" w:hAnsiTheme="majorBidi" w:cstheme="majorBidi"/>
          <w:sz w:val="30"/>
          <w:szCs w:val="30"/>
        </w:rPr>
        <w:t>2558</w:t>
      </w:r>
      <w:r w:rsidR="003F1630" w:rsidRPr="00AD0433">
        <w:rPr>
          <w:rFonts w:asciiTheme="majorBidi" w:hAnsiTheme="majorBidi" w:cstheme="majorBidi"/>
          <w:sz w:val="30"/>
          <w:szCs w:val="30"/>
        </w:rPr>
        <w:t xml:space="preserve"> </w:t>
      </w:r>
      <w:r w:rsidR="003F1630" w:rsidRPr="00AD0433">
        <w:rPr>
          <w:rFonts w:asciiTheme="majorBidi" w:hAnsiTheme="majorBidi" w:cstheme="majorBidi"/>
          <w:sz w:val="30"/>
          <w:szCs w:val="30"/>
          <w:cs/>
        </w:rPr>
        <w:t>ถึง</w:t>
      </w:r>
      <w:r w:rsidR="00AD3FAF" w:rsidRPr="00AD0433">
        <w:rPr>
          <w:rFonts w:asciiTheme="majorBidi" w:hAnsiTheme="majorBidi" w:cstheme="majorBidi"/>
          <w:sz w:val="30"/>
          <w:szCs w:val="30"/>
          <w:cs/>
        </w:rPr>
        <w:t>ปี</w:t>
      </w:r>
      <w:r w:rsidR="003F1630" w:rsidRPr="00AD04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D0433">
        <w:rPr>
          <w:rFonts w:asciiTheme="majorBidi" w:hAnsiTheme="majorBidi" w:cstheme="majorBidi"/>
          <w:sz w:val="30"/>
          <w:szCs w:val="30"/>
        </w:rPr>
        <w:t>2566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 บริษัทย่อยได้ทำสัญญา</w:t>
      </w:r>
      <w:r w:rsidR="008D7E9E">
        <w:rPr>
          <w:rFonts w:asciiTheme="majorBidi" w:hAnsiTheme="majorBidi" w:cstheme="majorBidi" w:hint="cs"/>
          <w:sz w:val="30"/>
          <w:szCs w:val="30"/>
          <w:cs/>
        </w:rPr>
        <w:t>ให้</w:t>
      </w:r>
      <w:r w:rsidRPr="00AD0433">
        <w:rPr>
          <w:rFonts w:asciiTheme="majorBidi" w:hAnsiTheme="majorBidi" w:cstheme="majorBidi"/>
          <w:sz w:val="30"/>
          <w:szCs w:val="30"/>
          <w:cs/>
        </w:rPr>
        <w:t>กู้ยืมเงินระยะยาวกับ</w:t>
      </w:r>
      <w:r w:rsidR="00334F52">
        <w:rPr>
          <w:rFonts w:asciiTheme="majorBidi" w:hAnsiTheme="majorBidi" w:cstheme="majorBidi" w:hint="cs"/>
          <w:sz w:val="30"/>
          <w:szCs w:val="30"/>
          <w:cs/>
        </w:rPr>
        <w:t>บริษัทใหญ่ในลำดับสูงสุดและ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ผู้บริหารสำคัญหลายฉบับจำนวนเงินรวม </w:t>
      </w:r>
      <w:r w:rsidRPr="00AD0433">
        <w:rPr>
          <w:rFonts w:asciiTheme="majorBidi" w:hAnsiTheme="majorBidi" w:cstheme="majorBidi"/>
          <w:sz w:val="30"/>
          <w:szCs w:val="30"/>
        </w:rPr>
        <w:t xml:space="preserve">204.4 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ล้านบาท มีกำหนดชำระคืนในปี </w:t>
      </w:r>
      <w:r w:rsidRPr="00AD0433">
        <w:rPr>
          <w:rFonts w:asciiTheme="majorBidi" w:hAnsiTheme="majorBidi" w:cstheme="majorBidi"/>
          <w:sz w:val="30"/>
          <w:szCs w:val="30"/>
        </w:rPr>
        <w:t xml:space="preserve">2571 </w:t>
      </w:r>
      <w:r w:rsidRPr="00AD0433">
        <w:rPr>
          <w:rFonts w:asciiTheme="majorBidi" w:hAnsiTheme="majorBidi" w:cstheme="majorBidi"/>
          <w:sz w:val="30"/>
          <w:szCs w:val="30"/>
          <w:cs/>
        </w:rPr>
        <w:t>โดยไม่มีการคิดดอกเบี้ย</w:t>
      </w:r>
      <w:r w:rsidR="000B0B60">
        <w:rPr>
          <w:rFonts w:asciiTheme="majorBidi" w:hAnsiTheme="majorBidi" w:cstheme="majorBidi" w:hint="cs"/>
          <w:sz w:val="30"/>
          <w:szCs w:val="30"/>
          <w:cs/>
        </w:rPr>
        <w:t xml:space="preserve">ระหว่างกัน บริษัทรับรู้รายได้หรือรายจ่ายในแต่ละงวดตามอายุของเงินให้กู้ด้วยวิธีอัตราดอกเบี้ยที่แท้จริงตามมาตรฐานการรายงานทางการเงินที่เกี่ยวข้อง 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AD0433">
        <w:rPr>
          <w:rFonts w:asciiTheme="majorBidi" w:hAnsiTheme="majorBidi" w:cstheme="majorBidi"/>
          <w:sz w:val="30"/>
          <w:szCs w:val="30"/>
        </w:rPr>
        <w:t xml:space="preserve">31 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AD0433">
        <w:rPr>
          <w:rFonts w:asciiTheme="majorBidi" w:hAnsiTheme="majorBidi" w:cstheme="majorBidi"/>
          <w:sz w:val="30"/>
          <w:szCs w:val="30"/>
        </w:rPr>
        <w:t xml:space="preserve">2565 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บริษัทย่อยมีเงินให้กู้ยืมระยะยาวจำนวน </w:t>
      </w:r>
      <w:r w:rsidRPr="00AD0433">
        <w:rPr>
          <w:rFonts w:asciiTheme="majorBidi" w:hAnsiTheme="majorBidi" w:cstheme="majorBidi"/>
          <w:sz w:val="30"/>
          <w:szCs w:val="30"/>
        </w:rPr>
        <w:t>1</w:t>
      </w:r>
      <w:r w:rsidR="00D01383">
        <w:rPr>
          <w:rFonts w:asciiTheme="majorBidi" w:hAnsiTheme="majorBidi" w:cstheme="majorBidi"/>
          <w:sz w:val="30"/>
          <w:szCs w:val="30"/>
        </w:rPr>
        <w:t>50</w:t>
      </w:r>
      <w:r w:rsidRPr="00AD0433">
        <w:rPr>
          <w:rFonts w:asciiTheme="majorBidi" w:hAnsiTheme="majorBidi" w:cstheme="majorBidi"/>
          <w:sz w:val="30"/>
          <w:szCs w:val="30"/>
        </w:rPr>
        <w:t>.</w:t>
      </w:r>
      <w:r w:rsidR="00D01383">
        <w:rPr>
          <w:rFonts w:asciiTheme="majorBidi" w:hAnsiTheme="majorBidi" w:cstheme="majorBidi"/>
          <w:sz w:val="30"/>
          <w:szCs w:val="30"/>
        </w:rPr>
        <w:t>3</w:t>
      </w:r>
      <w:r w:rsidRPr="00AD0433">
        <w:rPr>
          <w:rFonts w:asciiTheme="majorBidi" w:hAnsiTheme="majorBidi" w:cstheme="majorBidi"/>
          <w:sz w:val="30"/>
          <w:szCs w:val="30"/>
        </w:rPr>
        <w:t xml:space="preserve"> </w:t>
      </w:r>
      <w:r w:rsidRPr="00AD0433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20704346" w14:textId="77777777" w:rsidR="009F3499" w:rsidRPr="00AD0433" w:rsidRDefault="009F3499" w:rsidP="00114F6B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4F105EA" w14:textId="7C7AE3E5" w:rsidR="00B74546" w:rsidRPr="00AD0433" w:rsidRDefault="00B74546" w:rsidP="00114F6B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AD0433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AD0433">
        <w:rPr>
          <w:rFonts w:asciiTheme="majorBidi" w:hAnsiTheme="majorBidi" w:cstheme="majorBidi"/>
          <w:sz w:val="30"/>
          <w:szCs w:val="30"/>
        </w:rPr>
        <w:t xml:space="preserve">17 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สิงหาคม </w:t>
      </w:r>
      <w:r w:rsidRPr="00AD0433">
        <w:rPr>
          <w:rFonts w:asciiTheme="majorBidi" w:hAnsiTheme="majorBidi" w:cstheme="majorBidi"/>
          <w:sz w:val="30"/>
          <w:szCs w:val="30"/>
        </w:rPr>
        <w:t xml:space="preserve">2566 </w:t>
      </w:r>
      <w:r w:rsidR="009F3499" w:rsidRPr="00AD0433">
        <w:rPr>
          <w:rFonts w:asciiTheme="majorBidi" w:hAnsiTheme="majorBidi" w:cstheme="majorBidi"/>
          <w:sz w:val="30"/>
          <w:szCs w:val="30"/>
          <w:cs/>
        </w:rPr>
        <w:t>บริษัทย่อยได้ทำบันทึกข้อตกลง</w:t>
      </w:r>
      <w:r w:rsidR="00373BC5">
        <w:rPr>
          <w:rFonts w:asciiTheme="majorBidi" w:hAnsiTheme="majorBidi" w:cstheme="majorBidi" w:hint="cs"/>
          <w:sz w:val="30"/>
          <w:szCs w:val="30"/>
          <w:cs/>
        </w:rPr>
        <w:t>รับ</w:t>
      </w:r>
      <w:r w:rsidR="009F3499" w:rsidRPr="00AD0433">
        <w:rPr>
          <w:rFonts w:asciiTheme="majorBidi" w:hAnsiTheme="majorBidi" w:cstheme="majorBidi"/>
          <w:sz w:val="30"/>
          <w:szCs w:val="30"/>
          <w:cs/>
        </w:rPr>
        <w:t>ชำระเงินกู้</w:t>
      </w:r>
      <w:r w:rsidR="00373BC5">
        <w:rPr>
          <w:rFonts w:asciiTheme="majorBidi" w:hAnsiTheme="majorBidi" w:cstheme="majorBidi" w:hint="cs"/>
          <w:sz w:val="30"/>
          <w:szCs w:val="30"/>
          <w:cs/>
        </w:rPr>
        <w:t>คืน</w:t>
      </w:r>
      <w:r w:rsidR="009F3499" w:rsidRPr="00AD0433">
        <w:rPr>
          <w:rFonts w:asciiTheme="majorBidi" w:hAnsiTheme="majorBidi" w:cstheme="majorBidi"/>
          <w:sz w:val="30"/>
          <w:szCs w:val="30"/>
          <w:cs/>
        </w:rPr>
        <w:t>กับ</w:t>
      </w:r>
      <w:r w:rsidR="00373BC5">
        <w:rPr>
          <w:rFonts w:asciiTheme="majorBidi" w:hAnsiTheme="majorBidi" w:cstheme="majorBidi" w:hint="cs"/>
          <w:sz w:val="30"/>
          <w:szCs w:val="30"/>
          <w:cs/>
        </w:rPr>
        <w:t>บริษัทใหญ่ในลำดับสูงสุดและ</w:t>
      </w:r>
      <w:r w:rsidR="009F3499" w:rsidRPr="00AD0433">
        <w:rPr>
          <w:rFonts w:asciiTheme="majorBidi" w:hAnsiTheme="majorBidi" w:cstheme="majorBidi"/>
          <w:sz w:val="30"/>
          <w:szCs w:val="30"/>
          <w:cs/>
        </w:rPr>
        <w:t>ผู้บริหารสำคัญ โดย</w:t>
      </w:r>
      <w:r w:rsidRPr="00AD0433">
        <w:rPr>
          <w:rFonts w:asciiTheme="majorBidi" w:hAnsiTheme="majorBidi" w:cstheme="majorBidi"/>
          <w:sz w:val="30"/>
          <w:szCs w:val="30"/>
          <w:cs/>
        </w:rPr>
        <w:t>บริษัทย่อยได้</w:t>
      </w:r>
      <w:r w:rsidR="009F3499" w:rsidRPr="00AD0433">
        <w:rPr>
          <w:rFonts w:asciiTheme="majorBidi" w:hAnsiTheme="majorBidi" w:cstheme="majorBidi"/>
          <w:sz w:val="30"/>
          <w:szCs w:val="30"/>
          <w:cs/>
        </w:rPr>
        <w:t>รับชำระ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เงินให้กู้ยืมระยะยาวจำนวน </w:t>
      </w:r>
      <w:r w:rsidRPr="00AD0433">
        <w:rPr>
          <w:rFonts w:asciiTheme="majorBidi" w:hAnsiTheme="majorBidi" w:cstheme="majorBidi"/>
          <w:sz w:val="30"/>
          <w:szCs w:val="30"/>
        </w:rPr>
        <w:t xml:space="preserve">132.1 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9F3499" w:rsidRPr="00AD0433">
        <w:rPr>
          <w:rFonts w:asciiTheme="majorBidi" w:hAnsiTheme="majorBidi" w:cstheme="majorBidi"/>
          <w:sz w:val="30"/>
          <w:szCs w:val="30"/>
          <w:cs/>
        </w:rPr>
        <w:t xml:space="preserve">เป็นหุ้นสามัญของบริษัท เมดิส คอร์ปอเรชั่น จำกัด จำนวน </w:t>
      </w:r>
      <w:r w:rsidR="009F3499" w:rsidRPr="00AD0433">
        <w:rPr>
          <w:rFonts w:asciiTheme="majorBidi" w:hAnsiTheme="majorBidi" w:cstheme="majorBidi"/>
          <w:sz w:val="30"/>
          <w:szCs w:val="30"/>
        </w:rPr>
        <w:t xml:space="preserve">44,000 </w:t>
      </w:r>
      <w:r w:rsidR="009F3499" w:rsidRPr="00AD0433">
        <w:rPr>
          <w:rFonts w:asciiTheme="majorBidi" w:hAnsiTheme="majorBidi" w:cstheme="majorBidi"/>
          <w:sz w:val="30"/>
          <w:szCs w:val="30"/>
          <w:cs/>
        </w:rPr>
        <w:t>หุ้น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 ซึ่ง</w:t>
      </w:r>
      <w:r w:rsidR="00AE43FC" w:rsidRPr="00AD0433">
        <w:rPr>
          <w:rFonts w:asciiTheme="majorBidi" w:hAnsiTheme="majorBidi" w:cstheme="majorBidi"/>
          <w:sz w:val="30"/>
          <w:szCs w:val="30"/>
          <w:cs/>
        </w:rPr>
        <w:t>เท่ากับ</w:t>
      </w:r>
      <w:r w:rsidRPr="00AD0433">
        <w:rPr>
          <w:rFonts w:asciiTheme="majorBidi" w:hAnsiTheme="majorBidi" w:cstheme="majorBidi"/>
          <w:sz w:val="30"/>
          <w:szCs w:val="30"/>
          <w:cs/>
        </w:rPr>
        <w:t>มูลค่ายุติธรรมของหุ้นสามัญที่ประเมินโดยที่ปรึกษาทางการเงินอิสระ</w:t>
      </w:r>
      <w:r w:rsidR="00AE43FC" w:rsidRPr="00AD0433">
        <w:rPr>
          <w:rFonts w:asciiTheme="majorBidi" w:hAnsiTheme="majorBidi" w:cstheme="majorBidi"/>
          <w:sz w:val="30"/>
          <w:szCs w:val="30"/>
          <w:cs/>
        </w:rPr>
        <w:t xml:space="preserve"> และบริษัทย่อยได้รับชำระเงินกู้ยืมระยะยาวที่เหลือจำนวน </w:t>
      </w:r>
      <w:r w:rsidR="00AE43FC" w:rsidRPr="00AD0433">
        <w:rPr>
          <w:rFonts w:asciiTheme="majorBidi" w:hAnsiTheme="majorBidi" w:cstheme="majorBidi"/>
          <w:sz w:val="30"/>
          <w:szCs w:val="30"/>
        </w:rPr>
        <w:t xml:space="preserve">18.2 </w:t>
      </w:r>
      <w:r w:rsidR="00AE43FC" w:rsidRPr="00AD0433">
        <w:rPr>
          <w:rFonts w:asciiTheme="majorBidi" w:hAnsiTheme="majorBidi" w:cstheme="majorBidi"/>
          <w:sz w:val="30"/>
          <w:szCs w:val="30"/>
          <w:cs/>
        </w:rPr>
        <w:t>ล้านบาท เป็นเงินสด</w:t>
      </w:r>
      <w:r w:rsidRPr="00AD0433">
        <w:rPr>
          <w:rFonts w:asciiTheme="majorBidi" w:hAnsiTheme="majorBidi" w:cstheme="majorBidi"/>
          <w:sz w:val="30"/>
          <w:szCs w:val="30"/>
          <w:cs/>
        </w:rPr>
        <w:t>ในระหว่าง</w:t>
      </w:r>
      <w:r w:rsidR="00AE43FC" w:rsidRPr="00AD0433">
        <w:rPr>
          <w:rFonts w:asciiTheme="majorBidi" w:hAnsiTheme="majorBidi" w:cstheme="majorBidi"/>
          <w:sz w:val="30"/>
          <w:szCs w:val="30"/>
          <w:cs/>
        </w:rPr>
        <w:t>ง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วดเก้าเดือนสิ้นสุดวันที่ </w:t>
      </w:r>
      <w:r w:rsidRPr="00AD0433">
        <w:rPr>
          <w:rFonts w:asciiTheme="majorBidi" w:hAnsiTheme="majorBidi" w:cstheme="majorBidi"/>
          <w:sz w:val="30"/>
          <w:szCs w:val="30"/>
        </w:rPr>
        <w:t xml:space="preserve">30 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AD0433">
        <w:rPr>
          <w:rFonts w:asciiTheme="majorBidi" w:hAnsiTheme="majorBidi" w:cstheme="majorBidi"/>
          <w:sz w:val="30"/>
          <w:szCs w:val="30"/>
        </w:rPr>
        <w:t>2566</w:t>
      </w:r>
    </w:p>
    <w:p w14:paraId="7F54326B" w14:textId="7B427640" w:rsidR="00BC16D0" w:rsidRDefault="00BC16D0" w:rsidP="00B33CA4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1EFE39C" w14:textId="6B40B8D1" w:rsidR="00D54765" w:rsidRPr="00AD0433" w:rsidRDefault="00D54765" w:rsidP="00D54765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D043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สัญญากู้ยืมเงินระยะยาว</w:t>
      </w:r>
    </w:p>
    <w:p w14:paraId="1393CEC0" w14:textId="77777777" w:rsidR="00D54765" w:rsidRPr="00AD0433" w:rsidRDefault="00D54765" w:rsidP="00114F6B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736D974" w14:textId="22A4E2EE" w:rsidR="0041115A" w:rsidRPr="00AD0433" w:rsidRDefault="0041115A" w:rsidP="0041115A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D0433">
        <w:rPr>
          <w:rFonts w:asciiTheme="majorBidi" w:hAnsiTheme="majorBidi" w:cstheme="majorBidi"/>
          <w:b/>
          <w:bCs/>
          <w:sz w:val="30"/>
          <w:szCs w:val="30"/>
          <w:cs/>
        </w:rPr>
        <w:t>ผู้บริหารสำคัญ</w:t>
      </w:r>
    </w:p>
    <w:p w14:paraId="277352F5" w14:textId="77777777" w:rsidR="005A4B80" w:rsidRPr="00AD0433" w:rsidRDefault="005A4B80" w:rsidP="00114F6B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AF1E3A9" w14:textId="3E110476" w:rsidR="00454074" w:rsidRDefault="00B8573E" w:rsidP="00BC16D0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AD0433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326FB9" w:rsidRPr="00AD0433">
        <w:rPr>
          <w:rFonts w:asciiTheme="majorBidi" w:hAnsiTheme="majorBidi" w:cstheme="majorBidi"/>
          <w:sz w:val="30"/>
          <w:szCs w:val="30"/>
        </w:rPr>
        <w:t xml:space="preserve">1 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0F0B7B" w:rsidRPr="00AD0433">
        <w:rPr>
          <w:rFonts w:asciiTheme="majorBidi" w:hAnsiTheme="majorBidi" w:cstheme="majorBidi"/>
          <w:sz w:val="30"/>
          <w:szCs w:val="30"/>
        </w:rPr>
        <w:t>256</w:t>
      </w:r>
      <w:r w:rsidR="005A250C" w:rsidRPr="00AD0433">
        <w:rPr>
          <w:rFonts w:asciiTheme="majorBidi" w:hAnsiTheme="majorBidi" w:cstheme="majorBidi"/>
          <w:sz w:val="30"/>
          <w:szCs w:val="30"/>
        </w:rPr>
        <w:t>5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 บริษัทย่อยได้ทำสัญญากู้ยืมเงินกับผู้บริหารสำคัญเพื่อใช้ในการดำเนินงานจำนวน </w:t>
      </w:r>
      <w:r w:rsidR="00AE1CC5">
        <w:rPr>
          <w:rFonts w:asciiTheme="majorBidi" w:hAnsiTheme="majorBidi" w:cstheme="majorBidi"/>
          <w:sz w:val="30"/>
          <w:szCs w:val="30"/>
        </w:rPr>
        <w:br/>
      </w:r>
      <w:r w:rsidR="00D70209" w:rsidRPr="00AD0433">
        <w:rPr>
          <w:rFonts w:asciiTheme="majorBidi" w:hAnsiTheme="majorBidi" w:cstheme="majorBidi"/>
          <w:sz w:val="30"/>
          <w:szCs w:val="30"/>
        </w:rPr>
        <w:t xml:space="preserve">6.0 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ล้านบาท เป็นระยะเวลา </w:t>
      </w:r>
      <w:r w:rsidR="000F0B7B" w:rsidRPr="00AD0433">
        <w:rPr>
          <w:rFonts w:asciiTheme="majorBidi" w:hAnsiTheme="majorBidi" w:cstheme="majorBidi"/>
          <w:sz w:val="30"/>
          <w:szCs w:val="30"/>
        </w:rPr>
        <w:t>3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 ปี โดยมีอัตราดอกเบี้ยร้อยละ </w:t>
      </w:r>
      <w:r w:rsidR="000F0B7B" w:rsidRPr="00AD0433">
        <w:rPr>
          <w:rFonts w:asciiTheme="majorBidi" w:hAnsiTheme="majorBidi" w:cstheme="majorBidi"/>
          <w:sz w:val="30"/>
          <w:szCs w:val="30"/>
        </w:rPr>
        <w:t xml:space="preserve">5.5 </w:t>
      </w:r>
      <w:r w:rsidRPr="00AD0433">
        <w:rPr>
          <w:rFonts w:asciiTheme="majorBidi" w:hAnsiTheme="majorBidi" w:cstheme="majorBidi"/>
          <w:sz w:val="30"/>
          <w:szCs w:val="30"/>
          <w:cs/>
        </w:rPr>
        <w:t>ต่อปี</w:t>
      </w:r>
    </w:p>
    <w:p w14:paraId="1106D117" w14:textId="77777777" w:rsidR="00BC16D0" w:rsidRDefault="00BC16D0" w:rsidP="00BC16D0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9A46FF3" w14:textId="3963B2EF" w:rsidR="00F06388" w:rsidRPr="00AD0433" w:rsidRDefault="00F06388" w:rsidP="00F06388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D0433">
        <w:rPr>
          <w:rFonts w:asciiTheme="majorBidi" w:hAnsiTheme="majorBidi" w:cstheme="majorBidi"/>
          <w:b/>
          <w:bCs/>
          <w:sz w:val="30"/>
          <w:szCs w:val="30"/>
          <w:cs/>
        </w:rPr>
        <w:t>บุคคลและกิจการอื่นที่เกี่ยวข้องกัน</w:t>
      </w:r>
    </w:p>
    <w:p w14:paraId="046762AC" w14:textId="77777777" w:rsidR="00F06388" w:rsidRPr="00AD0433" w:rsidRDefault="00F06388" w:rsidP="00F06388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7828E62" w14:textId="77777777" w:rsidR="006565E0" w:rsidRPr="00AD0433" w:rsidRDefault="00F06388" w:rsidP="00C11508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AD0433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AD0433">
        <w:rPr>
          <w:rFonts w:asciiTheme="majorBidi" w:hAnsiTheme="majorBidi" w:cstheme="majorBidi"/>
          <w:sz w:val="30"/>
          <w:szCs w:val="30"/>
        </w:rPr>
        <w:t xml:space="preserve">1 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0F0B7B" w:rsidRPr="00AD0433">
        <w:rPr>
          <w:rFonts w:asciiTheme="majorBidi" w:hAnsiTheme="majorBidi" w:cstheme="majorBidi"/>
          <w:sz w:val="30"/>
          <w:szCs w:val="30"/>
        </w:rPr>
        <w:t>256</w:t>
      </w:r>
      <w:r w:rsidR="005A250C" w:rsidRPr="00AD0433">
        <w:rPr>
          <w:rFonts w:asciiTheme="majorBidi" w:hAnsiTheme="majorBidi" w:cstheme="majorBidi"/>
          <w:sz w:val="30"/>
          <w:szCs w:val="30"/>
        </w:rPr>
        <w:t>5</w:t>
      </w:r>
      <w:r w:rsidRPr="00AD0433">
        <w:rPr>
          <w:rFonts w:asciiTheme="majorBidi" w:hAnsiTheme="majorBidi" w:cstheme="majorBidi"/>
          <w:sz w:val="30"/>
          <w:szCs w:val="30"/>
        </w:rPr>
        <w:t xml:space="preserve"> </w:t>
      </w:r>
      <w:r w:rsidRPr="00AD0433">
        <w:rPr>
          <w:rFonts w:asciiTheme="majorBidi" w:hAnsiTheme="majorBidi" w:cstheme="majorBidi"/>
          <w:sz w:val="30"/>
          <w:szCs w:val="30"/>
          <w:cs/>
        </w:rPr>
        <w:t>บริษัทย่อยได้ทำสัญญากู้ยืมเงินกับบุคคลและกิจการที่เกี่ยวข้องกันเพื่อใช้ในการดำเนินงานจำนวน</w:t>
      </w:r>
      <w:r w:rsidR="00DC1D24" w:rsidRPr="00AD0433">
        <w:rPr>
          <w:rFonts w:asciiTheme="majorBidi" w:hAnsiTheme="majorBidi" w:cstheme="majorBidi"/>
          <w:sz w:val="30"/>
          <w:szCs w:val="30"/>
        </w:rPr>
        <w:t xml:space="preserve"> 4.0 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ล้านบาท เป็นระยะเวลา </w:t>
      </w:r>
      <w:r w:rsidRPr="00AD0433">
        <w:rPr>
          <w:rFonts w:asciiTheme="majorBidi" w:hAnsiTheme="majorBidi" w:cstheme="majorBidi"/>
          <w:sz w:val="30"/>
          <w:szCs w:val="30"/>
        </w:rPr>
        <w:t xml:space="preserve">3 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ปี โดยมีอัตราดอกเบี้ยร้อยละ </w:t>
      </w:r>
      <w:r w:rsidRPr="00AD0433">
        <w:rPr>
          <w:rFonts w:asciiTheme="majorBidi" w:hAnsiTheme="majorBidi" w:cstheme="majorBidi"/>
          <w:sz w:val="30"/>
          <w:szCs w:val="30"/>
        </w:rPr>
        <w:t xml:space="preserve">5.5 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ต่อปี </w:t>
      </w:r>
    </w:p>
    <w:p w14:paraId="4F57F8CE" w14:textId="6C2C02A1" w:rsidR="00B33CA4" w:rsidRDefault="00B33CA4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7CF0DE02" w14:textId="77777777" w:rsidR="00B33CA4" w:rsidRPr="00AD0433" w:rsidRDefault="00B33CA4" w:rsidP="00B33CA4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D043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สัญญาเช่า</w:t>
      </w:r>
    </w:p>
    <w:p w14:paraId="3F81F780" w14:textId="77777777" w:rsidR="00B33CA4" w:rsidRPr="00AD0433" w:rsidRDefault="00B33CA4" w:rsidP="00B33CA4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800BE3E" w14:textId="77777777" w:rsidR="00B33CA4" w:rsidRPr="00AD0433" w:rsidRDefault="00B33CA4" w:rsidP="00B33CA4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D0433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AD0433">
        <w:rPr>
          <w:rFonts w:asciiTheme="majorBidi" w:hAnsiTheme="majorBidi" w:cstheme="majorBidi"/>
          <w:sz w:val="30"/>
          <w:szCs w:val="30"/>
        </w:rPr>
        <w:t xml:space="preserve">30 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กรกฎาคม </w:t>
      </w:r>
      <w:r w:rsidRPr="00AD0433">
        <w:rPr>
          <w:rFonts w:asciiTheme="majorBidi" w:hAnsiTheme="majorBidi" w:cstheme="majorBidi"/>
          <w:sz w:val="30"/>
          <w:szCs w:val="30"/>
        </w:rPr>
        <w:t xml:space="preserve">2565 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บริษัทย่อยในฐานะผู้ให้เช่าได้ทำสัญญาเช่ากับบริษัทร่วมเพื่อเช่าอุปกรณ์ มีระยะเวลาเช่า </w:t>
      </w:r>
      <w:r w:rsidRPr="00AD0433">
        <w:rPr>
          <w:rFonts w:asciiTheme="majorBidi" w:hAnsiTheme="majorBidi" w:cstheme="majorBidi"/>
          <w:sz w:val="30"/>
          <w:szCs w:val="30"/>
        </w:rPr>
        <w:t xml:space="preserve">5 </w:t>
      </w:r>
      <w:r w:rsidRPr="00AD0433">
        <w:rPr>
          <w:rFonts w:asciiTheme="majorBidi" w:hAnsiTheme="majorBidi" w:cstheme="majorBidi"/>
          <w:sz w:val="30"/>
          <w:szCs w:val="30"/>
          <w:cs/>
        </w:rPr>
        <w:t>ปี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Pr="00AD0433">
        <w:rPr>
          <w:rFonts w:asciiTheme="majorBidi" w:hAnsiTheme="majorBidi" w:cstheme="majorBidi"/>
          <w:sz w:val="30"/>
          <w:szCs w:val="30"/>
        </w:rPr>
        <w:t xml:space="preserve">15 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สิงหาคม </w:t>
      </w:r>
      <w:r w:rsidRPr="00AD0433">
        <w:rPr>
          <w:rFonts w:asciiTheme="majorBidi" w:hAnsiTheme="majorBidi" w:cstheme="majorBidi"/>
          <w:sz w:val="30"/>
          <w:szCs w:val="30"/>
        </w:rPr>
        <w:t xml:space="preserve">2565 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ถึงวันที่ </w:t>
      </w:r>
      <w:r w:rsidRPr="00AD0433">
        <w:rPr>
          <w:rFonts w:asciiTheme="majorBidi" w:hAnsiTheme="majorBidi" w:cstheme="majorBidi"/>
          <w:sz w:val="30"/>
          <w:szCs w:val="30"/>
        </w:rPr>
        <w:t xml:space="preserve">14 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สิงหาคม </w:t>
      </w:r>
      <w:r w:rsidRPr="00AD0433">
        <w:rPr>
          <w:rFonts w:asciiTheme="majorBidi" w:hAnsiTheme="majorBidi" w:cstheme="majorBidi"/>
          <w:sz w:val="30"/>
          <w:szCs w:val="30"/>
        </w:rPr>
        <w:t xml:space="preserve">2570 </w:t>
      </w:r>
      <w:r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มีค่าเช่าเดือนละ </w:t>
      </w:r>
      <w:r w:rsidRPr="00AD0433">
        <w:rPr>
          <w:rFonts w:asciiTheme="majorBidi" w:hAnsiTheme="majorBidi" w:cstheme="majorBidi"/>
          <w:sz w:val="30"/>
          <w:szCs w:val="30"/>
        </w:rPr>
        <w:t>0.</w:t>
      </w:r>
      <w:r>
        <w:rPr>
          <w:rFonts w:asciiTheme="majorBidi" w:hAnsiTheme="majorBidi" w:cstheme="majorBidi"/>
          <w:sz w:val="30"/>
          <w:szCs w:val="30"/>
        </w:rPr>
        <w:t>1</w:t>
      </w:r>
      <w:r w:rsidRPr="00AD0433">
        <w:rPr>
          <w:rFonts w:asciiTheme="majorBidi" w:hAnsiTheme="majorBidi" w:cstheme="majorBidi"/>
          <w:sz w:val="30"/>
          <w:szCs w:val="30"/>
        </w:rPr>
        <w:t xml:space="preserve"> 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ล้านบาท และให้สิทธิแก่ผู้เช่าในการซื้ออุปกรณ์ในราคา </w:t>
      </w:r>
      <w:r w:rsidRPr="00AD0433">
        <w:rPr>
          <w:rFonts w:asciiTheme="majorBidi" w:hAnsiTheme="majorBidi" w:cstheme="majorBidi"/>
          <w:sz w:val="30"/>
          <w:szCs w:val="30"/>
        </w:rPr>
        <w:t xml:space="preserve">0.3 </w:t>
      </w:r>
      <w:r w:rsidRPr="00AD0433">
        <w:rPr>
          <w:rFonts w:asciiTheme="majorBidi" w:hAnsiTheme="majorBidi" w:cstheme="majorBidi"/>
          <w:sz w:val="30"/>
          <w:szCs w:val="30"/>
          <w:cs/>
        </w:rPr>
        <w:t>ล้านบาท เมื่อครบกำหนดสัญญา</w:t>
      </w:r>
    </w:p>
    <w:p w14:paraId="4F8F3B12" w14:textId="77777777" w:rsidR="00B33CA4" w:rsidRPr="00AD0433" w:rsidRDefault="00B33CA4" w:rsidP="00B33CA4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4DA06C4" w14:textId="77777777" w:rsidR="00B33CA4" w:rsidRPr="00AD0433" w:rsidRDefault="00B33CA4" w:rsidP="00B33CA4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D0433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AD0433">
        <w:rPr>
          <w:rFonts w:asciiTheme="majorBidi" w:hAnsiTheme="majorBidi" w:cstheme="majorBidi"/>
          <w:sz w:val="30"/>
          <w:szCs w:val="30"/>
        </w:rPr>
        <w:t xml:space="preserve">30 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กรกฎาคม </w:t>
      </w:r>
      <w:r w:rsidRPr="00AD0433">
        <w:rPr>
          <w:rFonts w:asciiTheme="majorBidi" w:hAnsiTheme="majorBidi" w:cstheme="majorBidi"/>
          <w:sz w:val="30"/>
          <w:szCs w:val="30"/>
        </w:rPr>
        <w:t xml:space="preserve">2565 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บริษัทย่อยในฐานะผู้ให้เช่าได้ทำสัญญาเช่ากับบริษัทร่วมเพื่อเช่าอุปกรณ์ มีระยะเวลาเช่า </w:t>
      </w:r>
      <w:r w:rsidRPr="00AD0433">
        <w:rPr>
          <w:rFonts w:asciiTheme="majorBidi" w:hAnsiTheme="majorBidi" w:cstheme="majorBidi"/>
          <w:sz w:val="30"/>
          <w:szCs w:val="30"/>
        </w:rPr>
        <w:t xml:space="preserve">5 </w:t>
      </w:r>
      <w:r w:rsidRPr="00AD0433">
        <w:rPr>
          <w:rFonts w:asciiTheme="majorBidi" w:hAnsiTheme="majorBidi" w:cstheme="majorBidi"/>
          <w:sz w:val="30"/>
          <w:szCs w:val="30"/>
          <w:cs/>
        </w:rPr>
        <w:t>ปี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Pr="00AD0433">
        <w:rPr>
          <w:rFonts w:asciiTheme="majorBidi" w:hAnsiTheme="majorBidi" w:cstheme="majorBidi"/>
          <w:sz w:val="30"/>
          <w:szCs w:val="30"/>
        </w:rPr>
        <w:t xml:space="preserve">1 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AD0433">
        <w:rPr>
          <w:rFonts w:asciiTheme="majorBidi" w:hAnsiTheme="majorBidi" w:cstheme="majorBidi"/>
          <w:sz w:val="30"/>
          <w:szCs w:val="30"/>
        </w:rPr>
        <w:t xml:space="preserve">2565 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ถึงวันที่ </w:t>
      </w:r>
      <w:r w:rsidRPr="00AD0433">
        <w:rPr>
          <w:rFonts w:asciiTheme="majorBidi" w:hAnsiTheme="majorBidi" w:cstheme="majorBidi"/>
          <w:sz w:val="30"/>
          <w:szCs w:val="30"/>
        </w:rPr>
        <w:t xml:space="preserve">31 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สิงหาคม </w:t>
      </w:r>
      <w:r w:rsidRPr="00AD0433">
        <w:rPr>
          <w:rFonts w:asciiTheme="majorBidi" w:hAnsiTheme="majorBidi" w:cstheme="majorBidi"/>
          <w:sz w:val="30"/>
          <w:szCs w:val="30"/>
        </w:rPr>
        <w:t xml:space="preserve">2570 </w:t>
      </w:r>
      <w:r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มีค่าเช่าเดือนละ </w:t>
      </w:r>
      <w:r w:rsidRPr="00AD0433">
        <w:rPr>
          <w:rFonts w:asciiTheme="majorBidi" w:hAnsiTheme="majorBidi" w:cstheme="majorBidi"/>
          <w:sz w:val="30"/>
          <w:szCs w:val="30"/>
        </w:rPr>
        <w:t xml:space="preserve">0.1 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ล้านบาท และให้สิทธิแก่ผู้เช่าในการซื้ออุปกรณ์ในราคา </w:t>
      </w:r>
      <w:r w:rsidRPr="00AD0433">
        <w:rPr>
          <w:rFonts w:asciiTheme="majorBidi" w:hAnsiTheme="majorBidi" w:cstheme="majorBidi"/>
          <w:sz w:val="30"/>
          <w:szCs w:val="30"/>
        </w:rPr>
        <w:t xml:space="preserve">0.5 </w:t>
      </w:r>
      <w:r w:rsidRPr="00AD0433">
        <w:rPr>
          <w:rFonts w:asciiTheme="majorBidi" w:hAnsiTheme="majorBidi" w:cstheme="majorBidi"/>
          <w:sz w:val="30"/>
          <w:szCs w:val="30"/>
          <w:cs/>
        </w:rPr>
        <w:t>ล้านบาท เมื่อครบกำหนดสัญญา</w:t>
      </w:r>
    </w:p>
    <w:p w14:paraId="17FDA459" w14:textId="486286C2" w:rsidR="001D6F39" w:rsidRPr="00AD0433" w:rsidRDefault="001D6F39" w:rsidP="00B90C2C">
      <w:pPr>
        <w:tabs>
          <w:tab w:val="left" w:pos="567"/>
        </w:tabs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5DED2D84" w14:textId="1C1CCD53" w:rsidR="00B90C2C" w:rsidRPr="00AD0433" w:rsidRDefault="00C11508" w:rsidP="00B90C2C">
      <w:pPr>
        <w:tabs>
          <w:tab w:val="left" w:pos="567"/>
        </w:tabs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AD0433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5</w:t>
      </w:r>
      <w:r w:rsidR="00B90C2C" w:rsidRPr="00AD0433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  <w:t>เงินลงทุนในบริษัทร่วม</w:t>
      </w:r>
    </w:p>
    <w:p w14:paraId="6EF7FED6" w14:textId="77777777" w:rsidR="00B90C2C" w:rsidRPr="00AD0433" w:rsidRDefault="00B90C2C" w:rsidP="00B90C2C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3AF8486F" w14:textId="57A58BCC" w:rsidR="00B90C2C" w:rsidRPr="00AD0433" w:rsidRDefault="00B90C2C" w:rsidP="00B90C2C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AD0433">
        <w:rPr>
          <w:rFonts w:asciiTheme="majorBidi" w:hAnsiTheme="majorBidi" w:cstheme="majorBidi"/>
          <w:sz w:val="30"/>
          <w:szCs w:val="30"/>
          <w:cs/>
        </w:rPr>
        <w:t>รายละเอียดการเพิ่มขึ้นของเงินลงทุนในบริษัท</w:t>
      </w:r>
      <w:r w:rsidR="00926638" w:rsidRPr="00AD0433">
        <w:rPr>
          <w:rFonts w:asciiTheme="majorBidi" w:hAnsiTheme="majorBidi" w:cstheme="majorBidi"/>
          <w:sz w:val="30"/>
          <w:szCs w:val="30"/>
          <w:cs/>
        </w:rPr>
        <w:t>ร่วม</w:t>
      </w:r>
      <w:r w:rsidRPr="00AD0433">
        <w:rPr>
          <w:rFonts w:asciiTheme="majorBidi" w:hAnsiTheme="majorBidi" w:cstheme="majorBidi"/>
          <w:sz w:val="30"/>
          <w:szCs w:val="30"/>
          <w:cs/>
        </w:rPr>
        <w:t>ในงบการเงิน</w:t>
      </w:r>
      <w:r w:rsidR="00926638" w:rsidRPr="00AD0433">
        <w:rPr>
          <w:rFonts w:asciiTheme="majorBidi" w:hAnsiTheme="majorBidi" w:cstheme="majorBidi"/>
          <w:sz w:val="30"/>
          <w:szCs w:val="30"/>
          <w:cs/>
        </w:rPr>
        <w:t>รวม</w:t>
      </w:r>
      <w:r w:rsidRPr="00AD0433">
        <w:rPr>
          <w:rFonts w:asciiTheme="majorBidi" w:hAnsiTheme="majorBidi" w:cstheme="majorBidi"/>
          <w:sz w:val="30"/>
          <w:szCs w:val="30"/>
          <w:cs/>
        </w:rPr>
        <w:t>ระหว่างงวดเก้าเดือนสิ้นสุดวันที่</w:t>
      </w:r>
      <w:r w:rsidRPr="00AD0433">
        <w:rPr>
          <w:rFonts w:asciiTheme="majorBidi" w:hAnsiTheme="majorBidi" w:cstheme="majorBidi"/>
          <w:sz w:val="30"/>
          <w:szCs w:val="30"/>
        </w:rPr>
        <w:br/>
        <w:t xml:space="preserve">30 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AD0433">
        <w:rPr>
          <w:rFonts w:asciiTheme="majorBidi" w:hAnsiTheme="majorBidi" w:cstheme="majorBidi"/>
          <w:sz w:val="30"/>
          <w:szCs w:val="30"/>
        </w:rPr>
        <w:t xml:space="preserve">2566 </w:t>
      </w:r>
      <w:r w:rsidRPr="00AD0433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61FFAB5B" w14:textId="77777777" w:rsidR="00B90C2C" w:rsidRPr="00AD0433" w:rsidRDefault="00B90C2C" w:rsidP="00B90C2C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82"/>
        <w:gridCol w:w="1015"/>
        <w:gridCol w:w="255"/>
        <w:gridCol w:w="2248"/>
      </w:tblGrid>
      <w:tr w:rsidR="00B90C2C" w:rsidRPr="00AD0433" w14:paraId="387ADEFB" w14:textId="77777777" w:rsidTr="001277DF">
        <w:tc>
          <w:tcPr>
            <w:tcW w:w="5482" w:type="dxa"/>
          </w:tcPr>
          <w:p w14:paraId="285DA484" w14:textId="77777777" w:rsidR="00B90C2C" w:rsidRPr="00AD0433" w:rsidRDefault="00B90C2C" w:rsidP="001277DF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015" w:type="dxa"/>
          </w:tcPr>
          <w:p w14:paraId="2B7D295B" w14:textId="277B51DE" w:rsidR="00B90C2C" w:rsidRPr="00AD0433" w:rsidRDefault="00B90C2C" w:rsidP="001277DF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5" w:type="dxa"/>
          </w:tcPr>
          <w:p w14:paraId="7BA853E2" w14:textId="77777777" w:rsidR="00B90C2C" w:rsidRPr="00AD0433" w:rsidRDefault="00B90C2C" w:rsidP="001277DF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48" w:type="dxa"/>
            <w:vAlign w:val="center"/>
          </w:tcPr>
          <w:p w14:paraId="03A6FE6A" w14:textId="4C5F04EE" w:rsidR="00B90C2C" w:rsidRPr="00AD0433" w:rsidRDefault="00B90C2C" w:rsidP="001277DF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90C2C" w:rsidRPr="00AD0433" w14:paraId="31E9218F" w14:textId="77777777" w:rsidTr="001277DF">
        <w:tc>
          <w:tcPr>
            <w:tcW w:w="5482" w:type="dxa"/>
          </w:tcPr>
          <w:p w14:paraId="5CC91F0B" w14:textId="77777777" w:rsidR="00B90C2C" w:rsidRPr="00AD0433" w:rsidRDefault="00B90C2C" w:rsidP="001277DF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15" w:type="dxa"/>
          </w:tcPr>
          <w:p w14:paraId="2AB8DD5D" w14:textId="77777777" w:rsidR="00B90C2C" w:rsidRPr="00AD0433" w:rsidRDefault="00B90C2C" w:rsidP="001277DF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5" w:type="dxa"/>
          </w:tcPr>
          <w:p w14:paraId="1110EFA3" w14:textId="77777777" w:rsidR="00B90C2C" w:rsidRPr="00AD0433" w:rsidRDefault="00B90C2C" w:rsidP="001277DF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48" w:type="dxa"/>
            <w:vAlign w:val="center"/>
          </w:tcPr>
          <w:p w14:paraId="51C5F231" w14:textId="77777777" w:rsidR="00B90C2C" w:rsidRPr="00AD0433" w:rsidRDefault="00B90C2C" w:rsidP="001277DF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90C2C" w:rsidRPr="00AD0433" w14:paraId="07808151" w14:textId="77777777" w:rsidTr="001277DF">
        <w:tc>
          <w:tcPr>
            <w:tcW w:w="5482" w:type="dxa"/>
            <w:hideMark/>
          </w:tcPr>
          <w:p w14:paraId="57B94A08" w14:textId="78621C47" w:rsidR="00B90C2C" w:rsidRPr="00AD0433" w:rsidRDefault="00B90C2C" w:rsidP="00B90C2C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ซื้อเงินลงทุนในบริษัท เมดิส คอร์ปอเรชั่น จำกัด</w:t>
            </w:r>
          </w:p>
        </w:tc>
        <w:tc>
          <w:tcPr>
            <w:tcW w:w="1015" w:type="dxa"/>
          </w:tcPr>
          <w:p w14:paraId="7A5A0200" w14:textId="410070D0" w:rsidR="00B90C2C" w:rsidRPr="00AD0433" w:rsidRDefault="00B90C2C" w:rsidP="001277DF">
            <w:pPr>
              <w:pStyle w:val="acctfourfigures"/>
              <w:tabs>
                <w:tab w:val="clear" w:pos="765"/>
              </w:tabs>
              <w:spacing w:line="240" w:lineRule="atLeast"/>
              <w:ind w:left="-79" w:right="-10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55" w:type="dxa"/>
          </w:tcPr>
          <w:p w14:paraId="6A0BA5D2" w14:textId="77777777" w:rsidR="00B90C2C" w:rsidRPr="00AD0433" w:rsidRDefault="00B90C2C" w:rsidP="001277DF">
            <w:pPr>
              <w:pStyle w:val="acctfourfigures"/>
              <w:tabs>
                <w:tab w:val="clear" w:pos="765"/>
                <w:tab w:val="decimal" w:pos="223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248" w:type="dxa"/>
          </w:tcPr>
          <w:p w14:paraId="5BE551D0" w14:textId="455385AC" w:rsidR="00B90C2C" w:rsidRPr="00AD0433" w:rsidRDefault="00B90C2C" w:rsidP="001277DF">
            <w:pPr>
              <w:pStyle w:val="acctfourfigures"/>
              <w:tabs>
                <w:tab w:val="clear" w:pos="765"/>
                <w:tab w:val="decimal" w:pos="223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132,144</w:t>
            </w:r>
          </w:p>
        </w:tc>
      </w:tr>
    </w:tbl>
    <w:p w14:paraId="74F6430A" w14:textId="77777777" w:rsidR="00B90C2C" w:rsidRPr="00AD0433" w:rsidRDefault="00B90C2C" w:rsidP="00B90C2C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2EADD5BB" w14:textId="0FB6329A" w:rsidR="00B90C2C" w:rsidRPr="00AD0433" w:rsidRDefault="00B90C2C" w:rsidP="00B90C2C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AD0433">
        <w:rPr>
          <w:rFonts w:asciiTheme="majorBidi" w:hAnsiTheme="majorBidi" w:cstheme="majorBidi"/>
          <w:sz w:val="30"/>
          <w:szCs w:val="30"/>
          <w:cs/>
        </w:rPr>
        <w:t>ในเดือนสิงหาคม</w:t>
      </w:r>
      <w:r w:rsidR="00AD3FAF" w:rsidRPr="00AD04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D3FAF" w:rsidRPr="00AD0433">
        <w:rPr>
          <w:rFonts w:asciiTheme="majorBidi" w:hAnsiTheme="majorBidi" w:cstheme="majorBidi"/>
          <w:sz w:val="30"/>
          <w:szCs w:val="30"/>
        </w:rPr>
        <w:t>2566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 กลุ่มบริษัทได้หุ้นสามัญในบริษัท เมดิส คอร์ปอเรชั่น จำกัด จำนวน</w:t>
      </w:r>
      <w:r w:rsidR="00AD3FAF" w:rsidRPr="00AD0433">
        <w:rPr>
          <w:rFonts w:asciiTheme="majorBidi" w:hAnsiTheme="majorBidi" w:cstheme="majorBidi"/>
          <w:sz w:val="30"/>
          <w:szCs w:val="30"/>
        </w:rPr>
        <w:t xml:space="preserve"> 44,000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 หุ้น คิดเป็นร้อยละ</w:t>
      </w:r>
      <w:r w:rsidR="00AD3FAF" w:rsidRPr="00AD0433">
        <w:rPr>
          <w:rFonts w:asciiTheme="majorBidi" w:hAnsiTheme="majorBidi" w:cstheme="majorBidi"/>
          <w:sz w:val="30"/>
          <w:szCs w:val="30"/>
        </w:rPr>
        <w:t xml:space="preserve"> 44.0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 ของทุนจดทะเบียนและชำระแล้ว เป็นจำนวนเงินรวม</w:t>
      </w:r>
      <w:r w:rsidR="00AD3FAF" w:rsidRPr="00AD0433">
        <w:rPr>
          <w:rFonts w:asciiTheme="majorBidi" w:hAnsiTheme="majorBidi" w:cstheme="majorBidi"/>
          <w:sz w:val="30"/>
          <w:szCs w:val="30"/>
        </w:rPr>
        <w:t xml:space="preserve"> 132.1 </w:t>
      </w:r>
      <w:r w:rsidRPr="00AD0433">
        <w:rPr>
          <w:rFonts w:asciiTheme="majorBidi" w:hAnsiTheme="majorBidi" w:cstheme="majorBidi"/>
          <w:sz w:val="30"/>
          <w:szCs w:val="30"/>
          <w:cs/>
        </w:rPr>
        <w:t>ล้านบาท โดยเป็นการรับชำระเงินให้กู้ยืมระยะยาวแก่ผู้บริหารสำคัญของบริษัทย่อย (ดูหมายเหตุข้อ</w:t>
      </w:r>
      <w:r w:rsidR="00AD3FAF" w:rsidRPr="00AD0433">
        <w:rPr>
          <w:rFonts w:asciiTheme="majorBidi" w:hAnsiTheme="majorBidi" w:cstheme="majorBidi"/>
          <w:sz w:val="30"/>
          <w:szCs w:val="30"/>
        </w:rPr>
        <w:t xml:space="preserve"> 4</w:t>
      </w:r>
      <w:r w:rsidRPr="00AD0433">
        <w:rPr>
          <w:rFonts w:asciiTheme="majorBidi" w:hAnsiTheme="majorBidi" w:cstheme="majorBidi"/>
          <w:sz w:val="30"/>
          <w:szCs w:val="30"/>
          <w:cs/>
        </w:rPr>
        <w:t>)</w:t>
      </w:r>
    </w:p>
    <w:p w14:paraId="7EA900AD" w14:textId="449BD133" w:rsidR="00B90C2C" w:rsidRPr="00AD0433" w:rsidRDefault="00B90C2C" w:rsidP="00B90C2C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5004E7ED" w14:textId="77777777" w:rsidR="00B90C2C" w:rsidRPr="00AD0433" w:rsidRDefault="00B90C2C" w:rsidP="00B90C2C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AD0433">
        <w:rPr>
          <w:rFonts w:asciiTheme="majorBidi" w:hAnsiTheme="majorBidi" w:cstheme="majorBidi"/>
          <w:sz w:val="30"/>
          <w:szCs w:val="30"/>
          <w:cs/>
        </w:rPr>
        <w:t>กลุ่มบริษัทไม่มีเงินลงทุนในบริษัทร่วม ซึ่งจดทะเบียนในตลาดหลักทรัพย์ ดังนั้นจึงไม่มีราคาที่เปิดเผยต่อสาธารณะชน</w:t>
      </w:r>
    </w:p>
    <w:p w14:paraId="28B55830" w14:textId="4EC6450F" w:rsidR="00B90C2C" w:rsidRPr="00AD0433" w:rsidRDefault="00B90C2C" w:rsidP="00B90C2C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62BC0C7E" w14:textId="482A06DB" w:rsidR="00BC16D0" w:rsidRDefault="00B90C2C" w:rsidP="00B90C2C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AD0433">
        <w:rPr>
          <w:rFonts w:asciiTheme="majorBidi" w:hAnsiTheme="majorBidi" w:cstheme="majorBidi"/>
          <w:sz w:val="30"/>
          <w:szCs w:val="30"/>
          <w:cs/>
        </w:rPr>
        <w:t>กลุ่มบริษัทรับรู้ส่วนแบ่ง</w:t>
      </w:r>
      <w:r w:rsidR="00A25388" w:rsidRPr="00AD0433">
        <w:rPr>
          <w:rFonts w:asciiTheme="majorBidi" w:hAnsiTheme="majorBidi" w:cstheme="majorBidi"/>
          <w:sz w:val="30"/>
          <w:szCs w:val="30"/>
          <w:cs/>
        </w:rPr>
        <w:t>กำไร</w:t>
      </w:r>
      <w:r w:rsidRPr="00AD0433">
        <w:rPr>
          <w:rFonts w:asciiTheme="majorBidi" w:hAnsiTheme="majorBidi" w:cstheme="majorBidi"/>
          <w:sz w:val="30"/>
          <w:szCs w:val="30"/>
          <w:cs/>
        </w:rPr>
        <w:t>ของเงินลงทุนที่บันทึกตามวิธีส่วนได้เสียเพิ่มเติมจาก</w:t>
      </w:r>
      <w:r w:rsidR="00A25388" w:rsidRPr="00AD0433">
        <w:rPr>
          <w:rFonts w:asciiTheme="majorBidi" w:hAnsiTheme="majorBidi" w:cstheme="majorBidi"/>
          <w:sz w:val="30"/>
          <w:szCs w:val="30"/>
          <w:cs/>
        </w:rPr>
        <w:t>กำไร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ของบริษัทร่วมจำนวน </w:t>
      </w:r>
      <w:r w:rsidRPr="00AD0433">
        <w:rPr>
          <w:rFonts w:asciiTheme="majorBidi" w:hAnsiTheme="majorBidi" w:cstheme="majorBidi"/>
          <w:sz w:val="30"/>
          <w:szCs w:val="30"/>
        </w:rPr>
        <w:t xml:space="preserve">61,633 </w:t>
      </w:r>
      <w:r w:rsidRPr="00AD0433">
        <w:rPr>
          <w:rFonts w:asciiTheme="majorBidi" w:hAnsiTheme="majorBidi" w:cstheme="majorBidi"/>
          <w:sz w:val="30"/>
          <w:szCs w:val="30"/>
          <w:cs/>
        </w:rPr>
        <w:t>บาท</w:t>
      </w:r>
      <w:r w:rsidRPr="008073D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(</w:t>
      </w:r>
      <w:r w:rsidRPr="008073DC">
        <w:rPr>
          <w:rFonts w:asciiTheme="majorBidi" w:hAnsiTheme="majorBidi" w:cstheme="majorBidi"/>
          <w:i/>
          <w:iCs/>
          <w:sz w:val="30"/>
          <w:szCs w:val="30"/>
        </w:rPr>
        <w:t xml:space="preserve">2565 : </w:t>
      </w:r>
      <w:r w:rsidRPr="008073DC">
        <w:rPr>
          <w:rFonts w:asciiTheme="majorBidi" w:hAnsiTheme="majorBidi" w:cstheme="majorBidi"/>
          <w:i/>
          <w:iCs/>
          <w:sz w:val="30"/>
          <w:szCs w:val="30"/>
          <w:cs/>
        </w:rPr>
        <w:t>ไม่มี)</w:t>
      </w:r>
    </w:p>
    <w:p w14:paraId="0F55E491" w14:textId="77777777" w:rsidR="00BC16D0" w:rsidRDefault="00BC16D0">
      <w:pPr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4836EAE6" w14:textId="3DA99B0B" w:rsidR="00114F6B" w:rsidRPr="00AD0433" w:rsidRDefault="007A6C3F" w:rsidP="00114F6B">
      <w:pPr>
        <w:tabs>
          <w:tab w:val="left" w:pos="567"/>
        </w:tabs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AD0433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6</w:t>
      </w:r>
      <w:r w:rsidR="00114F6B" w:rsidRPr="00AD0433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  <w:t>เงินลงทุนในบริษัทย่อย</w:t>
      </w:r>
    </w:p>
    <w:p w14:paraId="1B5A3957" w14:textId="77777777" w:rsidR="00114F6B" w:rsidRPr="00AD0433" w:rsidRDefault="00114F6B" w:rsidP="00114F6B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5ED975D1" w14:textId="135E8211" w:rsidR="00114F6B" w:rsidRPr="00AD0433" w:rsidRDefault="00114F6B" w:rsidP="00B0040F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AD0433">
        <w:rPr>
          <w:rFonts w:asciiTheme="majorBidi" w:hAnsiTheme="majorBidi" w:cstheme="majorBidi"/>
          <w:sz w:val="30"/>
          <w:szCs w:val="30"/>
          <w:cs/>
        </w:rPr>
        <w:t>รายละเอียดการเพิ่มขึ้นของเงินลงทุนในบริษัทย่อยใน</w:t>
      </w:r>
      <w:r w:rsidR="00B0040F" w:rsidRPr="00AD0433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7E42D8" w:rsidRPr="00AD0433">
        <w:rPr>
          <w:rFonts w:asciiTheme="majorBidi" w:hAnsiTheme="majorBidi" w:cstheme="majorBidi"/>
          <w:sz w:val="30"/>
          <w:szCs w:val="30"/>
          <w:cs/>
        </w:rPr>
        <w:t>เฉพาะกิจการ</w:t>
      </w:r>
      <w:r w:rsidRPr="00AD0433">
        <w:rPr>
          <w:rFonts w:asciiTheme="majorBidi" w:hAnsiTheme="majorBidi" w:cstheme="majorBidi"/>
          <w:sz w:val="30"/>
          <w:szCs w:val="30"/>
          <w:cs/>
        </w:rPr>
        <w:t>ระหว่างงวด</w:t>
      </w:r>
      <w:r w:rsidR="007A6C3F" w:rsidRPr="00AD0433">
        <w:rPr>
          <w:rFonts w:asciiTheme="majorBidi" w:hAnsiTheme="majorBidi" w:cstheme="majorBidi"/>
          <w:sz w:val="30"/>
          <w:szCs w:val="30"/>
          <w:cs/>
        </w:rPr>
        <w:t>เก้า</w:t>
      </w:r>
      <w:r w:rsidRPr="00AD0433">
        <w:rPr>
          <w:rFonts w:asciiTheme="majorBidi" w:hAnsiTheme="majorBidi" w:cstheme="majorBidi"/>
          <w:sz w:val="30"/>
          <w:szCs w:val="30"/>
          <w:cs/>
        </w:rPr>
        <w:t>เดือนสิ้นสุด</w:t>
      </w:r>
      <w:r w:rsidR="008073DC">
        <w:rPr>
          <w:rFonts w:asciiTheme="majorBidi" w:hAnsiTheme="majorBidi" w:cstheme="majorBidi"/>
          <w:sz w:val="30"/>
          <w:szCs w:val="30"/>
        </w:rPr>
        <w:br/>
      </w:r>
      <w:r w:rsidRPr="00AD0433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B0040F" w:rsidRPr="00AD04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D0433">
        <w:rPr>
          <w:rFonts w:asciiTheme="majorBidi" w:hAnsiTheme="majorBidi" w:cstheme="majorBidi"/>
          <w:sz w:val="30"/>
          <w:szCs w:val="30"/>
        </w:rPr>
        <w:t xml:space="preserve">30 </w:t>
      </w:r>
      <w:r w:rsidR="007A6C3F" w:rsidRPr="00AD0433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D0433">
        <w:rPr>
          <w:rFonts w:asciiTheme="majorBidi" w:hAnsiTheme="majorBidi" w:cstheme="majorBidi"/>
          <w:sz w:val="30"/>
          <w:szCs w:val="30"/>
        </w:rPr>
        <w:t>256</w:t>
      </w:r>
      <w:r w:rsidR="009833FA" w:rsidRPr="00AD0433">
        <w:rPr>
          <w:rFonts w:asciiTheme="majorBidi" w:hAnsiTheme="majorBidi" w:cstheme="majorBidi"/>
          <w:sz w:val="30"/>
          <w:szCs w:val="30"/>
        </w:rPr>
        <w:t>6</w:t>
      </w:r>
      <w:r w:rsidRPr="00AD0433">
        <w:rPr>
          <w:rFonts w:asciiTheme="majorBidi" w:hAnsiTheme="majorBidi" w:cstheme="majorBidi"/>
          <w:sz w:val="30"/>
          <w:szCs w:val="30"/>
        </w:rPr>
        <w:t xml:space="preserve"> </w:t>
      </w:r>
      <w:r w:rsidRPr="00AD0433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789AF89" w14:textId="77777777" w:rsidR="00114F6B" w:rsidRPr="00AD0433" w:rsidRDefault="00114F6B" w:rsidP="005A4B80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220"/>
        <w:gridCol w:w="1260"/>
        <w:gridCol w:w="270"/>
        <w:gridCol w:w="2250"/>
      </w:tblGrid>
      <w:tr w:rsidR="00D07ADA" w:rsidRPr="00AD0433" w14:paraId="2A6A52EF" w14:textId="77777777" w:rsidTr="00D07ADA">
        <w:trPr>
          <w:trHeight w:val="299"/>
        </w:trPr>
        <w:tc>
          <w:tcPr>
            <w:tcW w:w="5220" w:type="dxa"/>
          </w:tcPr>
          <w:p w14:paraId="58200817" w14:textId="22680087" w:rsidR="00D07ADA" w:rsidRPr="00AD0433" w:rsidRDefault="00D07ADA" w:rsidP="00F94949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298A8CA8" w14:textId="275E24DB" w:rsidR="00D07ADA" w:rsidRPr="00AD0433" w:rsidRDefault="00D07ADA" w:rsidP="00F94949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14:paraId="3F2C3A80" w14:textId="77777777" w:rsidR="00D07ADA" w:rsidRPr="00AD0433" w:rsidRDefault="00D07ADA" w:rsidP="00F949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vAlign w:val="center"/>
          </w:tcPr>
          <w:p w14:paraId="5FE334B8" w14:textId="499B2BFC" w:rsidR="00D07ADA" w:rsidRPr="00AD0433" w:rsidRDefault="00D07ADA" w:rsidP="00F949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7ADA" w:rsidRPr="00AD0433" w14:paraId="5077ED1A" w14:textId="77777777" w:rsidTr="00D07ADA">
        <w:tc>
          <w:tcPr>
            <w:tcW w:w="5220" w:type="dxa"/>
          </w:tcPr>
          <w:p w14:paraId="4BFC575E" w14:textId="77777777" w:rsidR="00D07ADA" w:rsidRPr="00AD0433" w:rsidRDefault="00D07ADA" w:rsidP="00D07ADA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</w:tcPr>
          <w:p w14:paraId="781795E8" w14:textId="77777777" w:rsidR="00D07ADA" w:rsidRPr="00AD0433" w:rsidRDefault="00D07ADA" w:rsidP="00D07ADA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17FCF9E" w14:textId="6F3436FC" w:rsidR="00D07ADA" w:rsidRPr="00AD0433" w:rsidRDefault="00D07ADA" w:rsidP="00D07ADA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2AB081FF" w14:textId="1AF115ED" w:rsidR="00D07ADA" w:rsidRPr="00AD0433" w:rsidRDefault="00D07ADA" w:rsidP="00D07ADA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07ADA" w:rsidRPr="00AD0433" w14:paraId="7D1C9DF7" w14:textId="77777777" w:rsidTr="00D07ADA">
        <w:tc>
          <w:tcPr>
            <w:tcW w:w="5220" w:type="dxa"/>
            <w:hideMark/>
          </w:tcPr>
          <w:p w14:paraId="23CFD3A4" w14:textId="10811610" w:rsidR="00D07ADA" w:rsidRPr="00AD0433" w:rsidRDefault="00D07ADA" w:rsidP="00D07ADA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ซื้อเงินลงทุนในบริษัท เกรซ วอเทอร์ เมด จำกัด</w:t>
            </w:r>
          </w:p>
        </w:tc>
        <w:tc>
          <w:tcPr>
            <w:tcW w:w="1260" w:type="dxa"/>
          </w:tcPr>
          <w:p w14:paraId="6D50C33F" w14:textId="673FCF3E" w:rsidR="00D07ADA" w:rsidRPr="00AD0433" w:rsidRDefault="00D07ADA" w:rsidP="00D07ADA">
            <w:pPr>
              <w:pStyle w:val="acctfourfigures"/>
              <w:tabs>
                <w:tab w:val="clear" w:pos="765"/>
              </w:tabs>
              <w:spacing w:line="240" w:lineRule="atLeast"/>
              <w:ind w:left="-79" w:right="-10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AD043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6E736E6A" w14:textId="77777777" w:rsidR="00D07ADA" w:rsidRPr="00AD0433" w:rsidRDefault="00D07ADA" w:rsidP="00D07ADA">
            <w:pPr>
              <w:pStyle w:val="acctfourfigures"/>
              <w:tabs>
                <w:tab w:val="clear" w:pos="765"/>
                <w:tab w:val="decimal" w:pos="223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250" w:type="dxa"/>
          </w:tcPr>
          <w:p w14:paraId="76F70235" w14:textId="66949DB7" w:rsidR="00D07ADA" w:rsidRPr="00AD0433" w:rsidRDefault="00D07ADA" w:rsidP="00D07ADA">
            <w:pPr>
              <w:pStyle w:val="acctfourfigures"/>
              <w:tabs>
                <w:tab w:val="clear" w:pos="765"/>
                <w:tab w:val="decimal" w:pos="223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43,900</w:t>
            </w:r>
          </w:p>
        </w:tc>
      </w:tr>
      <w:tr w:rsidR="00D07ADA" w:rsidRPr="00AD0433" w14:paraId="6F41F6F7" w14:textId="77777777" w:rsidTr="00D07ADA">
        <w:tc>
          <w:tcPr>
            <w:tcW w:w="5220" w:type="dxa"/>
          </w:tcPr>
          <w:p w14:paraId="7A41B5C1" w14:textId="6E98F4D1" w:rsidR="00D07ADA" w:rsidRPr="00AD0433" w:rsidRDefault="00D07ADA" w:rsidP="00D07ADA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ลงทุนใหม่ในบริษัท เจเอสพี ฟาร์มา โฮลดิ้ง จำกัด</w:t>
            </w:r>
          </w:p>
        </w:tc>
        <w:tc>
          <w:tcPr>
            <w:tcW w:w="1260" w:type="dxa"/>
          </w:tcPr>
          <w:p w14:paraId="45E6AFDD" w14:textId="7E6349E9" w:rsidR="00D07ADA" w:rsidRPr="00AD0433" w:rsidRDefault="00D07ADA" w:rsidP="00D07ADA">
            <w:pPr>
              <w:pStyle w:val="acctfourfigures"/>
              <w:tabs>
                <w:tab w:val="clear" w:pos="765"/>
              </w:tabs>
              <w:spacing w:line="240" w:lineRule="atLeast"/>
              <w:ind w:left="-79" w:right="-10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C4106F5" w14:textId="77777777" w:rsidR="00D07ADA" w:rsidRPr="00AD0433" w:rsidRDefault="00D07ADA" w:rsidP="00D07ADA">
            <w:pPr>
              <w:pStyle w:val="acctfourfigures"/>
              <w:tabs>
                <w:tab w:val="clear" w:pos="765"/>
                <w:tab w:val="decimal" w:pos="223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250" w:type="dxa"/>
          </w:tcPr>
          <w:p w14:paraId="0FB35EA1" w14:textId="5D5FB8CA" w:rsidR="00D07ADA" w:rsidRPr="00AD0433" w:rsidRDefault="00D07ADA" w:rsidP="00D07ADA">
            <w:pPr>
              <w:pStyle w:val="acctfourfigures"/>
              <w:tabs>
                <w:tab w:val="clear" w:pos="765"/>
                <w:tab w:val="decimal" w:pos="223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200,000</w:t>
            </w:r>
          </w:p>
        </w:tc>
      </w:tr>
    </w:tbl>
    <w:p w14:paraId="4DE51087" w14:textId="555B6A8E" w:rsidR="00114F6B" w:rsidRPr="00AD0433" w:rsidRDefault="00114F6B" w:rsidP="00114F6B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24"/>
          <w:szCs w:val="24"/>
          <w:lang w:val="en-GB"/>
        </w:rPr>
      </w:pPr>
    </w:p>
    <w:p w14:paraId="6905D4CA" w14:textId="3C9A987F" w:rsidR="002676A1" w:rsidRPr="00AD0433" w:rsidRDefault="002676A1" w:rsidP="0061415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D0433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AD0433">
        <w:rPr>
          <w:rFonts w:asciiTheme="majorBidi" w:hAnsiTheme="majorBidi" w:cstheme="majorBidi"/>
          <w:sz w:val="30"/>
          <w:szCs w:val="30"/>
        </w:rPr>
        <w:t xml:space="preserve">23 </w:t>
      </w:r>
      <w:r w:rsidRPr="00AD0433">
        <w:rPr>
          <w:rFonts w:asciiTheme="majorBidi" w:hAnsiTheme="majorBidi" w:cstheme="majorBidi"/>
          <w:sz w:val="30"/>
          <w:szCs w:val="30"/>
          <w:cs/>
        </w:rPr>
        <w:t>พฤษภาคม</w:t>
      </w:r>
      <w:r w:rsidRPr="00AD0433">
        <w:rPr>
          <w:rFonts w:asciiTheme="majorBidi" w:hAnsiTheme="majorBidi" w:cstheme="majorBidi"/>
          <w:sz w:val="30"/>
          <w:szCs w:val="30"/>
        </w:rPr>
        <w:t xml:space="preserve"> 2566 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บริษัทได้ลงทุนร้อยละ </w:t>
      </w:r>
      <w:r w:rsidRPr="00AD0433">
        <w:rPr>
          <w:rFonts w:asciiTheme="majorBidi" w:hAnsiTheme="majorBidi" w:cstheme="majorBidi"/>
          <w:sz w:val="30"/>
          <w:szCs w:val="30"/>
        </w:rPr>
        <w:t xml:space="preserve">52.8 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ในบริษัท เกรซ วอเทอร์ เมด จำกัด ซึ่งเป็นบริษัทที่จัดตั้งขึ้นในประเทศไทย มีทุนจดทะเบียนและทุนที่ชำระแล้วเป็นจำนวน </w:t>
      </w:r>
      <w:r w:rsidRPr="00AD0433">
        <w:rPr>
          <w:rFonts w:asciiTheme="majorBidi" w:hAnsiTheme="majorBidi" w:cstheme="majorBidi"/>
          <w:sz w:val="30"/>
          <w:szCs w:val="30"/>
        </w:rPr>
        <w:t xml:space="preserve">40.0 </w:t>
      </w:r>
      <w:r w:rsidRPr="00AD0433">
        <w:rPr>
          <w:rFonts w:asciiTheme="majorBidi" w:hAnsiTheme="majorBidi" w:cstheme="majorBidi"/>
          <w:sz w:val="30"/>
          <w:szCs w:val="30"/>
          <w:cs/>
        </w:rPr>
        <w:t>ล้านบาท (แบ่งออกเป็นหุ้นสามัญจำนวน</w:t>
      </w:r>
      <w:r w:rsidRPr="00AD0433">
        <w:rPr>
          <w:rFonts w:asciiTheme="majorBidi" w:hAnsiTheme="majorBidi" w:cstheme="majorBidi"/>
          <w:sz w:val="30"/>
          <w:szCs w:val="30"/>
        </w:rPr>
        <w:t xml:space="preserve"> 40,000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 หุ้น มูลค่าที่ตราไว้หุ้นละ</w:t>
      </w:r>
      <w:r w:rsidRPr="00AD0433">
        <w:rPr>
          <w:rFonts w:asciiTheme="majorBidi" w:hAnsiTheme="majorBidi" w:cstheme="majorBidi"/>
          <w:sz w:val="30"/>
          <w:szCs w:val="30"/>
        </w:rPr>
        <w:t xml:space="preserve"> 1,000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 บาท)</w:t>
      </w:r>
    </w:p>
    <w:p w14:paraId="29B3B7A3" w14:textId="6E98A07C" w:rsidR="00ED03E5" w:rsidRDefault="00ED03E5" w:rsidP="007A6C3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0519EB1" w14:textId="64922690" w:rsidR="00BC16D0" w:rsidRDefault="00ED03E5" w:rsidP="00ED03E5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03E5">
        <w:rPr>
          <w:rFonts w:asciiTheme="majorBidi" w:hAnsiTheme="majorBidi" w:cs="Angsana New" w:hint="cs"/>
          <w:sz w:val="30"/>
          <w:szCs w:val="30"/>
          <w:cs/>
        </w:rPr>
        <w:t>เมื่อวันที่</w:t>
      </w:r>
      <w:r w:rsidRPr="00ED03E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03E5">
        <w:rPr>
          <w:rFonts w:asciiTheme="majorBidi" w:hAnsiTheme="majorBidi" w:cstheme="majorBidi"/>
          <w:sz w:val="30"/>
          <w:szCs w:val="30"/>
        </w:rPr>
        <w:t xml:space="preserve">2 </w:t>
      </w:r>
      <w:r w:rsidRPr="00ED03E5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Pr="00ED03E5">
        <w:rPr>
          <w:rFonts w:asciiTheme="majorBidi" w:hAnsiTheme="majorBidi" w:cstheme="majorBidi"/>
          <w:sz w:val="30"/>
          <w:szCs w:val="30"/>
        </w:rPr>
        <w:t xml:space="preserve">2566 </w:t>
      </w:r>
      <w:r w:rsidRPr="00ED03E5">
        <w:rPr>
          <w:rFonts w:asciiTheme="majorBidi" w:hAnsiTheme="majorBidi" w:cs="Angsana New" w:hint="cs"/>
          <w:sz w:val="30"/>
          <w:szCs w:val="30"/>
          <w:cs/>
        </w:rPr>
        <w:t>คณะกรรมการของบริษัทมีมติอนุมัติให้จัดตั้งบริษัท</w:t>
      </w:r>
      <w:r w:rsidRPr="00ED03E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03E5">
        <w:rPr>
          <w:rFonts w:asciiTheme="majorBidi" w:hAnsiTheme="majorBidi" w:cs="Angsana New" w:hint="cs"/>
          <w:sz w:val="30"/>
          <w:szCs w:val="30"/>
          <w:cs/>
        </w:rPr>
        <w:t>เจเอสพี</w:t>
      </w:r>
      <w:r w:rsidRPr="00ED03E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03E5">
        <w:rPr>
          <w:rFonts w:asciiTheme="majorBidi" w:hAnsiTheme="majorBidi" w:cs="Angsana New" w:hint="cs"/>
          <w:sz w:val="30"/>
          <w:szCs w:val="30"/>
          <w:cs/>
        </w:rPr>
        <w:t>ฟาร์มา</w:t>
      </w:r>
      <w:r w:rsidRPr="00ED03E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03E5">
        <w:rPr>
          <w:rFonts w:asciiTheme="majorBidi" w:hAnsiTheme="majorBidi" w:cs="Angsana New" w:hint="cs"/>
          <w:sz w:val="30"/>
          <w:szCs w:val="30"/>
          <w:cs/>
        </w:rPr>
        <w:t>โฮลดิ้ง</w:t>
      </w:r>
      <w:r w:rsidRPr="00ED03E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03E5">
        <w:rPr>
          <w:rFonts w:asciiTheme="majorBidi" w:hAnsiTheme="majorBidi" w:cs="Angsana New" w:hint="cs"/>
          <w:sz w:val="30"/>
          <w:szCs w:val="30"/>
          <w:cs/>
        </w:rPr>
        <w:t>จำกัด</w:t>
      </w:r>
      <w:r w:rsidRPr="00ED03E5">
        <w:rPr>
          <w:rFonts w:asciiTheme="majorBidi" w:hAnsiTheme="majorBidi" w:cs="Angsana New"/>
          <w:sz w:val="30"/>
          <w:szCs w:val="30"/>
        </w:rPr>
        <w:t xml:space="preserve"> </w:t>
      </w:r>
      <w:r w:rsidRPr="00ED03E5">
        <w:rPr>
          <w:rFonts w:asciiTheme="majorBidi" w:hAnsiTheme="majorBidi" w:cs="Angsana New" w:hint="cs"/>
          <w:sz w:val="30"/>
          <w:szCs w:val="30"/>
          <w:cs/>
        </w:rPr>
        <w:t>เพื่อ</w:t>
      </w:r>
      <w:r w:rsidR="00F15222">
        <w:rPr>
          <w:rFonts w:asciiTheme="majorBidi" w:hAnsiTheme="majorBidi" w:cs="Angsana New" w:hint="cs"/>
          <w:sz w:val="30"/>
          <w:szCs w:val="30"/>
          <w:cs/>
        </w:rPr>
        <w:t>ประกอบธุรกิจ</w:t>
      </w:r>
      <w:r w:rsidRPr="00ED03E5">
        <w:rPr>
          <w:rFonts w:asciiTheme="majorBidi" w:hAnsiTheme="majorBidi" w:cs="Angsana New" w:hint="cs"/>
          <w:sz w:val="30"/>
          <w:szCs w:val="30"/>
          <w:cs/>
        </w:rPr>
        <w:t>ร่วมลงทุนในนิติบุคคล</w:t>
      </w:r>
      <w:r w:rsidR="00F15222">
        <w:rPr>
          <w:rFonts w:asciiTheme="majorBidi" w:hAnsiTheme="majorBidi" w:cs="Angsana New" w:hint="cs"/>
          <w:sz w:val="30"/>
          <w:szCs w:val="30"/>
          <w:cs/>
        </w:rPr>
        <w:t>อื่น</w:t>
      </w:r>
      <w:r w:rsidR="00F15222">
        <w:rPr>
          <w:rFonts w:asciiTheme="majorBidi" w:hAnsiTheme="majorBidi" w:cs="Angsana New"/>
          <w:sz w:val="30"/>
          <w:szCs w:val="30"/>
        </w:rPr>
        <w:t xml:space="preserve"> </w:t>
      </w:r>
      <w:r w:rsidRPr="00ED03E5">
        <w:rPr>
          <w:rFonts w:asciiTheme="majorBidi" w:hAnsiTheme="majorBidi" w:cs="Angsana New" w:hint="cs"/>
          <w:sz w:val="30"/>
          <w:szCs w:val="30"/>
          <w:cs/>
        </w:rPr>
        <w:t>โดยมีทุนจดทะเบียนจำนวน</w:t>
      </w:r>
      <w:r w:rsidRPr="00ED03E5">
        <w:rPr>
          <w:rFonts w:asciiTheme="majorBidi" w:hAnsiTheme="majorBidi" w:cs="Angsana New"/>
          <w:sz w:val="30"/>
          <w:szCs w:val="30"/>
        </w:rPr>
        <w:t xml:space="preserve"> </w:t>
      </w:r>
      <w:r w:rsidRPr="00ED03E5">
        <w:rPr>
          <w:rFonts w:asciiTheme="majorBidi" w:hAnsiTheme="majorBidi" w:cstheme="majorBidi"/>
          <w:sz w:val="30"/>
          <w:szCs w:val="30"/>
        </w:rPr>
        <w:t xml:space="preserve">200.0 </w:t>
      </w:r>
      <w:r w:rsidRPr="00ED03E5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ED03E5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ED03E5">
        <w:rPr>
          <w:rFonts w:asciiTheme="majorBidi" w:hAnsiTheme="majorBidi" w:cs="Angsana New" w:hint="cs"/>
          <w:sz w:val="30"/>
          <w:szCs w:val="30"/>
          <w:cs/>
        </w:rPr>
        <w:t>แบ่งออกเป็นหุ้นสามัญจำนวน</w:t>
      </w:r>
      <w:r w:rsidRPr="00ED03E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03E5">
        <w:rPr>
          <w:rFonts w:asciiTheme="majorBidi" w:hAnsiTheme="majorBidi" w:cs="Angsana New"/>
          <w:sz w:val="30"/>
          <w:szCs w:val="30"/>
        </w:rPr>
        <w:t>2,000</w:t>
      </w:r>
      <w:r w:rsidRPr="00ED03E5">
        <w:rPr>
          <w:rFonts w:asciiTheme="majorBidi" w:hAnsiTheme="majorBidi" w:cstheme="majorBidi"/>
          <w:sz w:val="30"/>
          <w:szCs w:val="30"/>
        </w:rPr>
        <w:t xml:space="preserve">,000 </w:t>
      </w:r>
      <w:r w:rsidRPr="00ED03E5">
        <w:rPr>
          <w:rFonts w:asciiTheme="majorBidi" w:hAnsiTheme="majorBidi" w:cs="Angsana New" w:hint="cs"/>
          <w:sz w:val="30"/>
          <w:szCs w:val="30"/>
          <w:cs/>
        </w:rPr>
        <w:t>หุ้น</w:t>
      </w:r>
      <w:r w:rsidRPr="00ED03E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03E5">
        <w:rPr>
          <w:rFonts w:asciiTheme="majorBidi" w:hAnsiTheme="majorBidi" w:cs="Angsana New" w:hint="cs"/>
          <w:sz w:val="30"/>
          <w:szCs w:val="30"/>
          <w:cs/>
        </w:rPr>
        <w:t>มูลค่าที่ตราไว้หุ้นละ</w:t>
      </w:r>
      <w:r w:rsidRPr="00ED03E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03E5">
        <w:rPr>
          <w:rFonts w:asciiTheme="majorBidi" w:hAnsiTheme="majorBidi" w:cstheme="majorBidi"/>
          <w:sz w:val="30"/>
          <w:szCs w:val="30"/>
        </w:rPr>
        <w:t xml:space="preserve">100 </w:t>
      </w:r>
      <w:r w:rsidRPr="00ED03E5">
        <w:rPr>
          <w:rFonts w:asciiTheme="majorBidi" w:hAnsiTheme="majorBidi" w:cs="Angsana New" w:hint="cs"/>
          <w:sz w:val="30"/>
          <w:szCs w:val="30"/>
          <w:cs/>
        </w:rPr>
        <w:t>บาท</w:t>
      </w:r>
      <w:r w:rsidRPr="00ED03E5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ED03E5">
        <w:rPr>
          <w:rFonts w:asciiTheme="majorBidi" w:hAnsiTheme="majorBidi" w:cs="Angsana New" w:hint="cs"/>
          <w:sz w:val="30"/>
          <w:szCs w:val="30"/>
          <w:cs/>
        </w:rPr>
        <w:t>และให้เรียกชำระค่าหุ้นในอัตราร้อยละ</w:t>
      </w:r>
      <w:r w:rsidRPr="00ED03E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03E5">
        <w:rPr>
          <w:rFonts w:asciiTheme="majorBidi" w:hAnsiTheme="majorBidi" w:cstheme="majorBidi"/>
          <w:sz w:val="30"/>
          <w:szCs w:val="30"/>
        </w:rPr>
        <w:t xml:space="preserve">100 </w:t>
      </w:r>
      <w:r w:rsidRPr="00ED03E5">
        <w:rPr>
          <w:rFonts w:asciiTheme="majorBidi" w:hAnsiTheme="majorBidi" w:cs="Angsana New" w:hint="cs"/>
          <w:sz w:val="30"/>
          <w:szCs w:val="30"/>
          <w:cs/>
        </w:rPr>
        <w:t>คิดเป็นจำนวนเงิน</w:t>
      </w:r>
      <w:r w:rsidRPr="00ED03E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03E5">
        <w:rPr>
          <w:rFonts w:asciiTheme="majorBidi" w:hAnsiTheme="majorBidi" w:cstheme="majorBidi"/>
          <w:sz w:val="30"/>
          <w:szCs w:val="30"/>
        </w:rPr>
        <w:t xml:space="preserve">200.0 </w:t>
      </w:r>
      <w:r w:rsidRPr="00ED03E5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ED03E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03E5">
        <w:rPr>
          <w:rFonts w:asciiTheme="majorBidi" w:hAnsiTheme="majorBidi" w:cs="Angsana New" w:hint="cs"/>
          <w:sz w:val="30"/>
          <w:szCs w:val="30"/>
          <w:cs/>
        </w:rPr>
        <w:t>บริษัทมีสัดส่วนเงินลงทุนในบริษัทย่อยดังกล่าวคิดเป็นอัตราร้อยละ</w:t>
      </w:r>
      <w:r w:rsidRPr="00ED03E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03E5">
        <w:rPr>
          <w:rFonts w:asciiTheme="majorBidi" w:hAnsiTheme="majorBidi" w:cstheme="majorBidi"/>
          <w:sz w:val="30"/>
          <w:szCs w:val="30"/>
        </w:rPr>
        <w:t xml:space="preserve">99.99 </w:t>
      </w:r>
      <w:r w:rsidRPr="00ED03E5">
        <w:rPr>
          <w:rFonts w:asciiTheme="majorBidi" w:hAnsiTheme="majorBidi" w:cs="Angsana New" w:hint="cs"/>
          <w:sz w:val="30"/>
          <w:szCs w:val="30"/>
          <w:cs/>
        </w:rPr>
        <w:t>ของทุนที่ชำระแล้ว</w:t>
      </w:r>
      <w:r w:rsidRPr="00ED03E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03E5">
        <w:rPr>
          <w:rFonts w:asciiTheme="majorBidi" w:hAnsiTheme="majorBidi" w:cs="Angsana New" w:hint="cs"/>
          <w:sz w:val="30"/>
          <w:szCs w:val="30"/>
          <w:cs/>
        </w:rPr>
        <w:t>การดำเนินการจดทะเบียนกับกระทรวงพาณิชย</w:t>
      </w:r>
      <w:r w:rsidR="007A35D6">
        <w:rPr>
          <w:rFonts w:asciiTheme="majorBidi" w:hAnsiTheme="majorBidi" w:cs="Angsana New" w:hint="cs"/>
          <w:sz w:val="30"/>
          <w:szCs w:val="30"/>
          <w:cs/>
        </w:rPr>
        <w:t>์</w:t>
      </w:r>
      <w:r w:rsidR="007A35D6" w:rsidRPr="00ED03E5">
        <w:rPr>
          <w:rFonts w:asciiTheme="majorBidi" w:hAnsiTheme="majorBidi" w:cs="Angsana New" w:hint="cs"/>
          <w:sz w:val="30"/>
          <w:szCs w:val="30"/>
          <w:cs/>
        </w:rPr>
        <w:t>และชำระค่าหุ้นได้แล้วเสร็จ</w:t>
      </w:r>
      <w:r w:rsidR="007902AC" w:rsidRPr="00ED03E5">
        <w:rPr>
          <w:rFonts w:asciiTheme="majorBidi" w:hAnsiTheme="majorBidi" w:cs="Angsana New" w:hint="cs"/>
          <w:sz w:val="30"/>
          <w:szCs w:val="30"/>
          <w:cs/>
        </w:rPr>
        <w:t>เมื่อวันที่</w:t>
      </w:r>
      <w:r w:rsidR="007902AC" w:rsidRPr="00ED03E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902AC" w:rsidRPr="00ED03E5">
        <w:rPr>
          <w:rFonts w:asciiTheme="majorBidi" w:hAnsiTheme="majorBidi" w:cstheme="majorBidi"/>
          <w:sz w:val="30"/>
          <w:szCs w:val="30"/>
        </w:rPr>
        <w:t xml:space="preserve">18 </w:t>
      </w:r>
      <w:r w:rsidR="007902AC" w:rsidRPr="00ED03E5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="007A35D6">
        <w:rPr>
          <w:rFonts w:asciiTheme="majorBidi" w:hAnsiTheme="majorBidi" w:cs="Angsana New"/>
          <w:sz w:val="30"/>
          <w:szCs w:val="30"/>
        </w:rPr>
        <w:t>2566</w:t>
      </w:r>
      <w:r w:rsidR="007A35D6">
        <w:rPr>
          <w:rFonts w:asciiTheme="majorBidi" w:hAnsiTheme="majorBidi" w:cs="Angsana New" w:hint="cs"/>
          <w:sz w:val="30"/>
          <w:szCs w:val="30"/>
          <w:cs/>
        </w:rPr>
        <w:t>และเมื่อ</w:t>
      </w:r>
      <w:r w:rsidRPr="00ED03E5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Pr="00ED03E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902AC">
        <w:rPr>
          <w:rFonts w:asciiTheme="majorBidi" w:hAnsiTheme="majorBidi" w:cstheme="majorBidi"/>
          <w:sz w:val="30"/>
          <w:szCs w:val="30"/>
        </w:rPr>
        <w:t>21</w:t>
      </w:r>
      <w:r w:rsidRPr="00ED03E5">
        <w:rPr>
          <w:rFonts w:asciiTheme="majorBidi" w:hAnsiTheme="majorBidi" w:cstheme="majorBidi"/>
          <w:sz w:val="30"/>
          <w:szCs w:val="30"/>
        </w:rPr>
        <w:t xml:space="preserve"> </w:t>
      </w:r>
      <w:r w:rsidRPr="00ED03E5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Pr="00ED03E5">
        <w:rPr>
          <w:rFonts w:asciiTheme="majorBidi" w:hAnsiTheme="majorBidi" w:cstheme="majorBidi"/>
          <w:sz w:val="30"/>
          <w:szCs w:val="30"/>
        </w:rPr>
        <w:t>2566</w:t>
      </w:r>
      <w:r w:rsidR="007A35D6">
        <w:rPr>
          <w:rFonts w:asciiTheme="majorBidi" w:hAnsiTheme="majorBidi" w:cstheme="majorBidi" w:hint="cs"/>
          <w:sz w:val="30"/>
          <w:szCs w:val="30"/>
          <w:cs/>
        </w:rPr>
        <w:t xml:space="preserve"> ตามลำดับ</w:t>
      </w:r>
    </w:p>
    <w:p w14:paraId="7B45EEB1" w14:textId="77777777" w:rsidR="00BC16D0" w:rsidRDefault="00BC16D0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644F09BF" w14:textId="48520B6B" w:rsidR="00F54FE5" w:rsidRPr="00AD0433" w:rsidRDefault="00EB3868" w:rsidP="00F54FE5">
      <w:pPr>
        <w:tabs>
          <w:tab w:val="left" w:pos="567"/>
        </w:tabs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AD0433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7</w:t>
      </w:r>
      <w:r w:rsidR="00F54FE5" w:rsidRPr="00AD0433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  <w:t>ที่ดิน อาคารและอุปกรณ์</w:t>
      </w:r>
    </w:p>
    <w:p w14:paraId="4C0B94E8" w14:textId="3D6E17A9" w:rsidR="002C4FD1" w:rsidRPr="00AD0433" w:rsidRDefault="002C4FD1" w:rsidP="002C4FD1">
      <w:pPr>
        <w:ind w:left="562"/>
        <w:jc w:val="thaiDistribute"/>
        <w:rPr>
          <w:rFonts w:asciiTheme="majorBidi" w:hAnsiTheme="majorBidi" w:cstheme="majorBidi"/>
          <w:lang w:val="en-GB"/>
        </w:rPr>
      </w:pPr>
    </w:p>
    <w:tbl>
      <w:tblPr>
        <w:tblW w:w="892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951"/>
        <w:gridCol w:w="178"/>
        <w:gridCol w:w="1351"/>
        <w:gridCol w:w="180"/>
        <w:gridCol w:w="1260"/>
      </w:tblGrid>
      <w:tr w:rsidR="005A4B80" w:rsidRPr="00AD0433" w14:paraId="6D3781DA" w14:textId="77777777" w:rsidTr="00AB01B4">
        <w:trPr>
          <w:cantSplit/>
          <w:trHeight w:val="788"/>
          <w:tblHeader/>
        </w:trPr>
        <w:tc>
          <w:tcPr>
            <w:tcW w:w="5951" w:type="dxa"/>
            <w:vAlign w:val="bottom"/>
          </w:tcPr>
          <w:p w14:paraId="493214C1" w14:textId="413CF6FA" w:rsidR="005A4B80" w:rsidRPr="00AD0433" w:rsidRDefault="005A4B80" w:rsidP="00561DBF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AD04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3062A4" w:rsidRPr="00AD04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Pr="00AD04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AD04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="003062A4" w:rsidRPr="00AD04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กันยายน</w:t>
            </w:r>
            <w:r w:rsidRPr="00AD04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Pr="00AD04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78" w:type="dxa"/>
            <w:vAlign w:val="bottom"/>
          </w:tcPr>
          <w:p w14:paraId="215305FC" w14:textId="77777777" w:rsidR="005A4B80" w:rsidRPr="00AD0433" w:rsidRDefault="005A4B80" w:rsidP="00F9494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351" w:type="dxa"/>
            <w:vAlign w:val="bottom"/>
          </w:tcPr>
          <w:p w14:paraId="09194E2C" w14:textId="1248ADCA" w:rsidR="005A4B80" w:rsidRPr="00AD0433" w:rsidRDefault="005A4B80" w:rsidP="00F94949">
            <w:pPr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2AD89540" w14:textId="77777777" w:rsidR="005A4B80" w:rsidRPr="00AD0433" w:rsidRDefault="005A4B80" w:rsidP="00F9494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1E2729E" w14:textId="77777777" w:rsidR="005A4B80" w:rsidRPr="00AD0433" w:rsidRDefault="005A4B80" w:rsidP="00F94949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77540457" w14:textId="0F437779" w:rsidR="005A4B80" w:rsidRPr="00AD0433" w:rsidRDefault="005A4B80" w:rsidP="00F94949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AD043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A4B80" w:rsidRPr="00AD0433" w14:paraId="7F2075B6" w14:textId="77777777" w:rsidTr="00AB01B4">
        <w:trPr>
          <w:cantSplit/>
          <w:trHeight w:val="389"/>
        </w:trPr>
        <w:tc>
          <w:tcPr>
            <w:tcW w:w="5951" w:type="dxa"/>
          </w:tcPr>
          <w:p w14:paraId="057D78F7" w14:textId="77777777" w:rsidR="005A4B80" w:rsidRPr="00AD0433" w:rsidRDefault="005A4B80" w:rsidP="00561DB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8" w:type="dxa"/>
          </w:tcPr>
          <w:p w14:paraId="39965D71" w14:textId="77777777" w:rsidR="005A4B80" w:rsidRPr="00AD0433" w:rsidRDefault="005A4B80" w:rsidP="00F94949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91" w:type="dxa"/>
            <w:gridSpan w:val="3"/>
          </w:tcPr>
          <w:p w14:paraId="588B9D5A" w14:textId="78978368" w:rsidR="005A4B80" w:rsidRPr="00AD0433" w:rsidRDefault="005A4B80" w:rsidP="00F9494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D043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A4B80" w:rsidRPr="00AD0433" w14:paraId="127B0162" w14:textId="77777777" w:rsidTr="00AB01B4">
        <w:trPr>
          <w:cantSplit/>
          <w:trHeight w:val="389"/>
        </w:trPr>
        <w:tc>
          <w:tcPr>
            <w:tcW w:w="5951" w:type="dxa"/>
          </w:tcPr>
          <w:p w14:paraId="1B50B62A" w14:textId="77777777" w:rsidR="005A4B80" w:rsidRPr="00AD0433" w:rsidRDefault="005A4B80" w:rsidP="00561DB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78" w:type="dxa"/>
          </w:tcPr>
          <w:p w14:paraId="0269243B" w14:textId="77777777" w:rsidR="005A4B80" w:rsidRPr="00AD0433" w:rsidRDefault="005A4B80" w:rsidP="00F94949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1" w:type="dxa"/>
          </w:tcPr>
          <w:p w14:paraId="169F9D0A" w14:textId="00B45B68" w:rsidR="005A4B80" w:rsidRPr="00AD0433" w:rsidRDefault="00561DBF" w:rsidP="00F94949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="002338DC" w:rsidRPr="00AD04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</w:t>
            </w:r>
            <w:r w:rsidR="00F62B9B" w:rsidRPr="00AD04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</w:t>
            </w:r>
          </w:p>
        </w:tc>
        <w:tc>
          <w:tcPr>
            <w:tcW w:w="180" w:type="dxa"/>
          </w:tcPr>
          <w:p w14:paraId="0458458E" w14:textId="77777777" w:rsidR="005A4B80" w:rsidRPr="00AD0433" w:rsidRDefault="005A4B80" w:rsidP="00F9494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71168D" w14:textId="28381F9D" w:rsidR="005A4B80" w:rsidRPr="00AD0433" w:rsidRDefault="002338DC" w:rsidP="00F9494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125,900</w:t>
            </w:r>
          </w:p>
        </w:tc>
      </w:tr>
      <w:tr w:rsidR="00561DBF" w:rsidRPr="00AD0433" w14:paraId="4C98BA10" w14:textId="77777777" w:rsidTr="00AB01B4">
        <w:trPr>
          <w:cantSplit/>
          <w:trHeight w:val="379"/>
        </w:trPr>
        <w:tc>
          <w:tcPr>
            <w:tcW w:w="5951" w:type="dxa"/>
          </w:tcPr>
          <w:p w14:paraId="4C419095" w14:textId="16E239B4" w:rsidR="00561DBF" w:rsidRPr="00AD0433" w:rsidRDefault="00561DBF" w:rsidP="00561DB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สินทรัพย์ได้มาจากการ</w:t>
            </w:r>
            <w:r w:rsidR="00E3427E"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ซื้อบริษัทย่อย</w:t>
            </w: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296994"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ราคาตามบัญชี</w:t>
            </w:r>
            <w:r w:rsidR="00574B1C"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78" w:type="dxa"/>
          </w:tcPr>
          <w:p w14:paraId="0A548BC2" w14:textId="77777777" w:rsidR="00561DBF" w:rsidRPr="00AD0433" w:rsidRDefault="00561DBF" w:rsidP="00F94949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1" w:type="dxa"/>
          </w:tcPr>
          <w:p w14:paraId="68824CF8" w14:textId="523CF3F9" w:rsidR="00561DBF" w:rsidRPr="00AD0433" w:rsidRDefault="00561DBF" w:rsidP="00F94949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27,943</w:t>
            </w:r>
          </w:p>
        </w:tc>
        <w:tc>
          <w:tcPr>
            <w:tcW w:w="180" w:type="dxa"/>
          </w:tcPr>
          <w:p w14:paraId="69CFA879" w14:textId="77777777" w:rsidR="00561DBF" w:rsidRPr="00AD0433" w:rsidRDefault="00561DBF" w:rsidP="00F9494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E7F16C0" w14:textId="4E0B740E" w:rsidR="00561DBF" w:rsidRPr="00AD0433" w:rsidRDefault="00561DBF" w:rsidP="00574B1C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703D4" w:rsidRPr="00AD0433" w14:paraId="19D4C31B" w14:textId="77777777" w:rsidTr="00AB01B4">
        <w:trPr>
          <w:cantSplit/>
          <w:trHeight w:val="379"/>
        </w:trPr>
        <w:tc>
          <w:tcPr>
            <w:tcW w:w="5951" w:type="dxa"/>
          </w:tcPr>
          <w:p w14:paraId="52D2CAD7" w14:textId="40BC32D1" w:rsidR="002703D4" w:rsidRPr="00AD0433" w:rsidRDefault="002703D4" w:rsidP="00561DB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สินทรัพย์ได้มาจากการรวมธุรกิจภายใต้การควบคุมเดียวกัน - </w:t>
            </w: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ราคาตามบัญชีสุทธิ</w:t>
            </w:r>
          </w:p>
        </w:tc>
        <w:tc>
          <w:tcPr>
            <w:tcW w:w="178" w:type="dxa"/>
          </w:tcPr>
          <w:p w14:paraId="7BBC6D0C" w14:textId="77777777" w:rsidR="002703D4" w:rsidRPr="00AD0433" w:rsidRDefault="002703D4" w:rsidP="00F94949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1" w:type="dxa"/>
          </w:tcPr>
          <w:p w14:paraId="41EE8242" w14:textId="77777777" w:rsidR="002F2285" w:rsidRPr="00AD0433" w:rsidRDefault="002F2285" w:rsidP="00F94949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6B0687D" w14:textId="6001D8FE" w:rsidR="002703D4" w:rsidRPr="00AD0433" w:rsidRDefault="006521FA" w:rsidP="00F94949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1,068</w:t>
            </w:r>
          </w:p>
        </w:tc>
        <w:tc>
          <w:tcPr>
            <w:tcW w:w="180" w:type="dxa"/>
          </w:tcPr>
          <w:p w14:paraId="38A53217" w14:textId="77777777" w:rsidR="002703D4" w:rsidRPr="00AD0433" w:rsidRDefault="002703D4" w:rsidP="00F9494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1ABC6B" w14:textId="77777777" w:rsidR="002F2285" w:rsidRPr="00AD0433" w:rsidRDefault="002F2285" w:rsidP="00574B1C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47F7C6A" w14:textId="1D45354E" w:rsidR="002703D4" w:rsidRPr="00AD0433" w:rsidRDefault="002703D4" w:rsidP="00574B1C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561DBF" w:rsidRPr="00AD0433" w14:paraId="57C09F32" w14:textId="77777777" w:rsidTr="00AB01B4">
        <w:trPr>
          <w:cantSplit/>
          <w:trHeight w:val="389"/>
        </w:trPr>
        <w:tc>
          <w:tcPr>
            <w:tcW w:w="5951" w:type="dxa"/>
          </w:tcPr>
          <w:p w14:paraId="04C3606C" w14:textId="69367C84" w:rsidR="00561DBF" w:rsidRPr="00AD0433" w:rsidRDefault="00561DBF" w:rsidP="00561DB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 - ราคาทุน</w:t>
            </w:r>
          </w:p>
        </w:tc>
        <w:tc>
          <w:tcPr>
            <w:tcW w:w="178" w:type="dxa"/>
          </w:tcPr>
          <w:p w14:paraId="5656B752" w14:textId="77777777" w:rsidR="00561DBF" w:rsidRPr="00AD0433" w:rsidRDefault="00561DBF" w:rsidP="00F94949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1" w:type="dxa"/>
          </w:tcPr>
          <w:p w14:paraId="57C3A572" w14:textId="27C9D0AC" w:rsidR="00561DBF" w:rsidRPr="00AD0433" w:rsidRDefault="007926A1" w:rsidP="00F94949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4,310</w:t>
            </w:r>
          </w:p>
        </w:tc>
        <w:tc>
          <w:tcPr>
            <w:tcW w:w="180" w:type="dxa"/>
          </w:tcPr>
          <w:p w14:paraId="07AEEC65" w14:textId="77777777" w:rsidR="00561DBF" w:rsidRPr="00AD0433" w:rsidRDefault="00561DBF" w:rsidP="00F9494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5CAF9A55" w14:textId="01508413" w:rsidR="00561DBF" w:rsidRPr="00AD0433" w:rsidRDefault="007926A1" w:rsidP="002703D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2,903</w:t>
            </w:r>
          </w:p>
        </w:tc>
      </w:tr>
      <w:tr w:rsidR="00307572" w:rsidRPr="00AD0433" w14:paraId="2CFB519D" w14:textId="77777777" w:rsidTr="00AB01B4">
        <w:trPr>
          <w:cantSplit/>
          <w:trHeight w:val="389"/>
        </w:trPr>
        <w:tc>
          <w:tcPr>
            <w:tcW w:w="5951" w:type="dxa"/>
          </w:tcPr>
          <w:p w14:paraId="5654C3CD" w14:textId="12CE2175" w:rsidR="00307572" w:rsidRPr="00AD0433" w:rsidRDefault="00307572" w:rsidP="00561DB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ตัดจำหน่ายสินทรัพย์สิทธิการใช้ - ราคาทุน</w:t>
            </w:r>
          </w:p>
        </w:tc>
        <w:tc>
          <w:tcPr>
            <w:tcW w:w="178" w:type="dxa"/>
          </w:tcPr>
          <w:p w14:paraId="0CE880FE" w14:textId="77777777" w:rsidR="00307572" w:rsidRPr="00AD0433" w:rsidRDefault="00307572" w:rsidP="00F94949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1" w:type="dxa"/>
          </w:tcPr>
          <w:p w14:paraId="4EA94ADE" w14:textId="023DCC44" w:rsidR="00307572" w:rsidRPr="00AD0433" w:rsidRDefault="00FC442F" w:rsidP="0010331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(1,391)</w:t>
            </w:r>
          </w:p>
        </w:tc>
        <w:tc>
          <w:tcPr>
            <w:tcW w:w="180" w:type="dxa"/>
          </w:tcPr>
          <w:p w14:paraId="4FAA0223" w14:textId="77777777" w:rsidR="00307572" w:rsidRPr="00AD0433" w:rsidRDefault="00307572" w:rsidP="00F9494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4820CA3D" w14:textId="081566A0" w:rsidR="00307572" w:rsidRPr="00AD0433" w:rsidRDefault="00FC442F" w:rsidP="0030757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(1,391)</w:t>
            </w:r>
          </w:p>
        </w:tc>
      </w:tr>
      <w:tr w:rsidR="00561DBF" w:rsidRPr="00AD0433" w14:paraId="5F5E06F1" w14:textId="77777777" w:rsidTr="00AB01B4">
        <w:trPr>
          <w:cantSplit/>
          <w:trHeight w:val="389"/>
        </w:trPr>
        <w:tc>
          <w:tcPr>
            <w:tcW w:w="5951" w:type="dxa"/>
          </w:tcPr>
          <w:p w14:paraId="66323D11" w14:textId="081A97F3" w:rsidR="00561DBF" w:rsidRPr="00AD0433" w:rsidRDefault="00561DBF" w:rsidP="00561DB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สินทรัพย์สิทธิการใช้ได้มา</w:t>
            </w:r>
            <w:r w:rsidR="00574B1C"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</w:t>
            </w:r>
            <w:r w:rsidR="00E3427E"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ซื้อบริษัทย่อย</w:t>
            </w:r>
            <w:r w:rsidR="00574B1C"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ราคาตามบัญชีสุทธิ</w:t>
            </w:r>
          </w:p>
        </w:tc>
        <w:tc>
          <w:tcPr>
            <w:tcW w:w="178" w:type="dxa"/>
          </w:tcPr>
          <w:p w14:paraId="305D9A2E" w14:textId="77777777" w:rsidR="00561DBF" w:rsidRPr="00AD0433" w:rsidRDefault="00561DBF" w:rsidP="00F94949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1" w:type="dxa"/>
          </w:tcPr>
          <w:p w14:paraId="11F0AADC" w14:textId="04EDFEBD" w:rsidR="00561DBF" w:rsidRPr="00AD0433" w:rsidRDefault="00574B1C" w:rsidP="00F94949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21,367</w:t>
            </w:r>
          </w:p>
        </w:tc>
        <w:tc>
          <w:tcPr>
            <w:tcW w:w="180" w:type="dxa"/>
          </w:tcPr>
          <w:p w14:paraId="58D76CB9" w14:textId="77777777" w:rsidR="00561DBF" w:rsidRPr="00AD0433" w:rsidRDefault="00561DBF" w:rsidP="00F9494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B72D4E4" w14:textId="39524D56" w:rsidR="00561DBF" w:rsidRPr="00AD0433" w:rsidRDefault="00574B1C" w:rsidP="00574B1C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703D4" w:rsidRPr="00AD0433" w14:paraId="5006C631" w14:textId="77777777" w:rsidTr="00AB01B4">
        <w:trPr>
          <w:cantSplit/>
          <w:trHeight w:val="389"/>
        </w:trPr>
        <w:tc>
          <w:tcPr>
            <w:tcW w:w="5951" w:type="dxa"/>
          </w:tcPr>
          <w:p w14:paraId="299922A7" w14:textId="71F93673" w:rsidR="002703D4" w:rsidRPr="00AD0433" w:rsidRDefault="002703D4" w:rsidP="00561DB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สินทรัพย์สิทธิการใช้ได้มาจากการการรวมธุรกิจภายใต้</w:t>
            </w: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การควบคุมเดียวกัน - ราคาตามบัญชีสุทธิ</w:t>
            </w:r>
          </w:p>
        </w:tc>
        <w:tc>
          <w:tcPr>
            <w:tcW w:w="178" w:type="dxa"/>
          </w:tcPr>
          <w:p w14:paraId="72D32D04" w14:textId="77777777" w:rsidR="002703D4" w:rsidRPr="00AD0433" w:rsidRDefault="002703D4" w:rsidP="00F94949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1" w:type="dxa"/>
          </w:tcPr>
          <w:p w14:paraId="2941CFC0" w14:textId="77777777" w:rsidR="002F2285" w:rsidRPr="00AD0433" w:rsidRDefault="002F2285" w:rsidP="00F94949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A72F62E" w14:textId="33BB087F" w:rsidR="002703D4" w:rsidRPr="00AD0433" w:rsidRDefault="006521FA" w:rsidP="00F94949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393</w:t>
            </w:r>
          </w:p>
        </w:tc>
        <w:tc>
          <w:tcPr>
            <w:tcW w:w="180" w:type="dxa"/>
          </w:tcPr>
          <w:p w14:paraId="175B02C7" w14:textId="77777777" w:rsidR="002703D4" w:rsidRPr="00AD0433" w:rsidRDefault="002703D4" w:rsidP="00F9494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EC0060B" w14:textId="77777777" w:rsidR="002F2285" w:rsidRPr="00AD0433" w:rsidRDefault="002F2285" w:rsidP="00574B1C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9864B63" w14:textId="5CCBBA89" w:rsidR="002703D4" w:rsidRPr="00AD0433" w:rsidRDefault="002703D4" w:rsidP="00574B1C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5A4B80" w:rsidRPr="00AD0433" w14:paraId="5186B079" w14:textId="77777777" w:rsidTr="00AB01B4">
        <w:trPr>
          <w:cantSplit/>
          <w:trHeight w:val="389"/>
        </w:trPr>
        <w:tc>
          <w:tcPr>
            <w:tcW w:w="5951" w:type="dxa"/>
          </w:tcPr>
          <w:p w14:paraId="74AE862E" w14:textId="77777777" w:rsidR="005A4B80" w:rsidRPr="00AD0433" w:rsidRDefault="005A4B80" w:rsidP="00561DB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78" w:type="dxa"/>
          </w:tcPr>
          <w:p w14:paraId="665E8B0B" w14:textId="77777777" w:rsidR="005A4B80" w:rsidRPr="00AD0433" w:rsidRDefault="005A4B80" w:rsidP="00F94949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1" w:type="dxa"/>
          </w:tcPr>
          <w:p w14:paraId="54091A68" w14:textId="0A71EE7D" w:rsidR="005A4B80" w:rsidRPr="00AD0433" w:rsidRDefault="00561DBF" w:rsidP="00F94949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574B1C" w:rsidRPr="00AD04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C54F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  <w:r w:rsidRPr="00AD04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14:paraId="7C46F9D2" w14:textId="77777777" w:rsidR="005A4B80" w:rsidRPr="00AD0433" w:rsidRDefault="005A4B80" w:rsidP="00F9494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EAD8A9" w14:textId="1C6CA6C4" w:rsidR="005A4B80" w:rsidRPr="00AD0433" w:rsidRDefault="00574B1C" w:rsidP="00106E4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703D4" w:rsidRPr="00AD04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C54F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</w:t>
            </w:r>
            <w:r w:rsidRPr="00AD043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54F7A" w:rsidRPr="00AD0433" w14:paraId="733334C7" w14:textId="77777777" w:rsidTr="00AB01B4">
        <w:trPr>
          <w:cantSplit/>
          <w:trHeight w:val="389"/>
        </w:trPr>
        <w:tc>
          <w:tcPr>
            <w:tcW w:w="5951" w:type="dxa"/>
          </w:tcPr>
          <w:p w14:paraId="5F886BF5" w14:textId="3F4A1DF5" w:rsidR="00C54F7A" w:rsidRPr="00AD0433" w:rsidRDefault="00C54F7A" w:rsidP="00561DBF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ตัดจำหน่ายสินทรัพย์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78" w:type="dxa"/>
          </w:tcPr>
          <w:p w14:paraId="0FA26FFF" w14:textId="77777777" w:rsidR="00C54F7A" w:rsidRPr="00AD0433" w:rsidRDefault="00C54F7A" w:rsidP="00F94949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1" w:type="dxa"/>
          </w:tcPr>
          <w:p w14:paraId="65AF42E1" w14:textId="6189F51E" w:rsidR="00C54F7A" w:rsidRPr="00AD0433" w:rsidRDefault="00C54F7A" w:rsidP="00F94949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(14)</w:t>
            </w:r>
          </w:p>
        </w:tc>
        <w:tc>
          <w:tcPr>
            <w:tcW w:w="180" w:type="dxa"/>
          </w:tcPr>
          <w:p w14:paraId="0FA5A941" w14:textId="77777777" w:rsidR="00C54F7A" w:rsidRPr="00AD0433" w:rsidRDefault="00C54F7A" w:rsidP="00F9494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15ACB39" w14:textId="270ECB39" w:rsidR="00C54F7A" w:rsidRPr="00AD0433" w:rsidRDefault="00C54F7A" w:rsidP="00106E4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(14)</w:t>
            </w:r>
          </w:p>
        </w:tc>
      </w:tr>
    </w:tbl>
    <w:p w14:paraId="1966C5E3" w14:textId="77777777" w:rsidR="0037440C" w:rsidRDefault="0037440C" w:rsidP="007E42D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E7757F8" w14:textId="446608A7" w:rsidR="007E42D8" w:rsidRPr="00AD0433" w:rsidRDefault="007E42D8" w:rsidP="007E42D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D0433">
        <w:rPr>
          <w:rFonts w:asciiTheme="majorBidi" w:hAnsiTheme="majorBidi" w:cstheme="majorBidi"/>
          <w:sz w:val="30"/>
          <w:szCs w:val="30"/>
          <w:cs/>
        </w:rPr>
        <w:t>ในระหว่างงวด</w:t>
      </w:r>
      <w:r w:rsidR="006521FA" w:rsidRPr="00AD0433">
        <w:rPr>
          <w:rFonts w:asciiTheme="majorBidi" w:hAnsiTheme="majorBidi" w:cstheme="majorBidi"/>
          <w:sz w:val="30"/>
          <w:szCs w:val="30"/>
          <w:cs/>
        </w:rPr>
        <w:t>เก้า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AD0433">
        <w:rPr>
          <w:rFonts w:asciiTheme="majorBidi" w:hAnsiTheme="majorBidi" w:cstheme="majorBidi"/>
          <w:sz w:val="30"/>
          <w:szCs w:val="30"/>
        </w:rPr>
        <w:t xml:space="preserve">30 </w:t>
      </w:r>
      <w:r w:rsidR="006521FA" w:rsidRPr="00AD0433">
        <w:rPr>
          <w:rFonts w:asciiTheme="majorBidi" w:hAnsiTheme="majorBidi" w:cstheme="majorBidi"/>
          <w:sz w:val="30"/>
          <w:szCs w:val="30"/>
          <w:cs/>
        </w:rPr>
        <w:t>กันย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ายน </w:t>
      </w:r>
      <w:r w:rsidRPr="00AD0433">
        <w:rPr>
          <w:rFonts w:asciiTheme="majorBidi" w:hAnsiTheme="majorBidi" w:cstheme="majorBidi"/>
          <w:sz w:val="30"/>
          <w:szCs w:val="30"/>
        </w:rPr>
        <w:t>2566</w:t>
      </w:r>
      <w:r w:rsidR="0045576C" w:rsidRPr="00AD0433">
        <w:rPr>
          <w:rFonts w:asciiTheme="majorBidi" w:hAnsiTheme="majorBidi" w:cstheme="majorBidi"/>
          <w:sz w:val="30"/>
          <w:szCs w:val="30"/>
        </w:rPr>
        <w:t xml:space="preserve"> 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บริษัทได้ยกเลิกสัญญาเช่ากับผู้เช่ารายหนึ่ง จึงทำให้สินทรัพย์สิทธิการใช้ลดลงจำนวน </w:t>
      </w:r>
      <w:r w:rsidRPr="00AD0433">
        <w:rPr>
          <w:rFonts w:asciiTheme="majorBidi" w:hAnsiTheme="majorBidi" w:cstheme="majorBidi"/>
          <w:sz w:val="30"/>
          <w:szCs w:val="30"/>
        </w:rPr>
        <w:t xml:space="preserve">1.4 </w:t>
      </w:r>
      <w:r w:rsidRPr="00AD0433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41115A" w:rsidRPr="00AD0433">
        <w:rPr>
          <w:rFonts w:asciiTheme="majorBidi" w:hAnsiTheme="majorBidi" w:cstheme="majorBidi"/>
          <w:sz w:val="30"/>
          <w:szCs w:val="30"/>
        </w:rPr>
        <w:t xml:space="preserve"> </w:t>
      </w:r>
      <w:r w:rsidR="0041115A" w:rsidRPr="00AD0433">
        <w:rPr>
          <w:rFonts w:asciiTheme="majorBidi" w:hAnsiTheme="majorBidi" w:cstheme="majorBidi"/>
          <w:sz w:val="30"/>
          <w:szCs w:val="30"/>
          <w:cs/>
        </w:rPr>
        <w:t xml:space="preserve">กลุ่มบริษัทบันทึกกำไรจากการยกเลิกสัญญาเช่าดังกล่าวจำนวน </w:t>
      </w:r>
      <w:r w:rsidR="0041115A" w:rsidRPr="00AD0433">
        <w:rPr>
          <w:rFonts w:asciiTheme="majorBidi" w:hAnsiTheme="majorBidi" w:cstheme="majorBidi"/>
          <w:sz w:val="30"/>
          <w:szCs w:val="30"/>
        </w:rPr>
        <w:t xml:space="preserve">0.03 </w:t>
      </w:r>
      <w:r w:rsidR="0041115A" w:rsidRPr="00AD0433">
        <w:rPr>
          <w:rFonts w:asciiTheme="majorBidi" w:hAnsiTheme="majorBidi" w:cstheme="majorBidi"/>
          <w:sz w:val="30"/>
          <w:szCs w:val="30"/>
          <w:cs/>
        </w:rPr>
        <w:t>ล้านบาท ในงบกำไรขาดทุนเบ็ดเสร็จ</w:t>
      </w:r>
    </w:p>
    <w:p w14:paraId="47E4B95D" w14:textId="77777777" w:rsidR="007E42D8" w:rsidRPr="00AD0433" w:rsidRDefault="007E42D8" w:rsidP="007E42D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6882222" w14:textId="61D60FBE" w:rsidR="00250784" w:rsidRPr="00AD0433" w:rsidRDefault="007E42D8" w:rsidP="0016653A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D0433">
        <w:rPr>
          <w:rFonts w:asciiTheme="majorBidi" w:hAnsiTheme="majorBidi" w:cstheme="majorBidi"/>
          <w:sz w:val="30"/>
          <w:szCs w:val="30"/>
          <w:cs/>
        </w:rPr>
        <w:t>ในระหว่างงวด</w:t>
      </w:r>
      <w:r w:rsidR="006521FA" w:rsidRPr="00AD0433">
        <w:rPr>
          <w:rFonts w:asciiTheme="majorBidi" w:hAnsiTheme="majorBidi" w:cstheme="majorBidi"/>
          <w:sz w:val="30"/>
          <w:szCs w:val="30"/>
          <w:cs/>
        </w:rPr>
        <w:t>เก้า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AD0433">
        <w:rPr>
          <w:rFonts w:asciiTheme="majorBidi" w:hAnsiTheme="majorBidi" w:cstheme="majorBidi"/>
          <w:sz w:val="30"/>
          <w:szCs w:val="30"/>
        </w:rPr>
        <w:t xml:space="preserve">30 </w:t>
      </w:r>
      <w:r w:rsidR="006521FA" w:rsidRPr="00AD0433">
        <w:rPr>
          <w:rFonts w:asciiTheme="majorBidi" w:hAnsiTheme="majorBidi" w:cstheme="majorBidi"/>
          <w:sz w:val="30"/>
          <w:szCs w:val="30"/>
          <w:cs/>
        </w:rPr>
        <w:t>กันย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ายน </w:t>
      </w:r>
      <w:r w:rsidRPr="00AD0433">
        <w:rPr>
          <w:rFonts w:asciiTheme="majorBidi" w:hAnsiTheme="majorBidi" w:cstheme="majorBidi"/>
          <w:sz w:val="30"/>
          <w:szCs w:val="30"/>
        </w:rPr>
        <w:t>2566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1115A" w:rsidRPr="00AD0433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กลุ่มบริษัทได้ทำสัญญาเช่าที่ดินและอาคารเป็นระยะเวลา </w:t>
      </w:r>
      <w:r w:rsidR="00C92102" w:rsidRPr="00AD0433">
        <w:rPr>
          <w:rFonts w:asciiTheme="majorBidi" w:hAnsiTheme="majorBidi" w:cstheme="majorBidi"/>
          <w:sz w:val="30"/>
          <w:szCs w:val="30"/>
        </w:rPr>
        <w:t xml:space="preserve">  </w:t>
      </w:r>
      <w:r w:rsidR="0078425A" w:rsidRPr="00AD0433">
        <w:rPr>
          <w:rFonts w:asciiTheme="majorBidi" w:hAnsiTheme="majorBidi" w:cstheme="majorBidi"/>
          <w:sz w:val="30"/>
          <w:szCs w:val="30"/>
        </w:rPr>
        <w:t>2</w:t>
      </w:r>
      <w:r w:rsidR="0041115A" w:rsidRPr="00AD0433">
        <w:rPr>
          <w:rFonts w:asciiTheme="majorBidi" w:hAnsiTheme="majorBidi" w:cstheme="majorBidi"/>
          <w:sz w:val="30"/>
          <w:szCs w:val="30"/>
          <w:cs/>
        </w:rPr>
        <w:t xml:space="preserve"> ปี สิ้นสุดในปี </w:t>
      </w:r>
      <w:r w:rsidR="0041115A" w:rsidRPr="00AD0433">
        <w:rPr>
          <w:rFonts w:asciiTheme="majorBidi" w:hAnsiTheme="majorBidi" w:cstheme="majorBidi"/>
          <w:sz w:val="30"/>
          <w:szCs w:val="30"/>
        </w:rPr>
        <w:t>2568</w:t>
      </w:r>
      <w:r w:rsidR="0041115A" w:rsidRPr="00AD04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D35D1" w:rsidRPr="00AD0433">
        <w:rPr>
          <w:rFonts w:asciiTheme="majorBidi" w:hAnsiTheme="majorBidi" w:cstheme="majorBidi"/>
          <w:sz w:val="30"/>
          <w:szCs w:val="30"/>
          <w:cs/>
        </w:rPr>
        <w:t>กลุ่ม</w:t>
      </w:r>
      <w:r w:rsidR="0041115A" w:rsidRPr="00AD0433">
        <w:rPr>
          <w:rFonts w:asciiTheme="majorBidi" w:hAnsiTheme="majorBidi" w:cstheme="majorBidi"/>
          <w:sz w:val="30"/>
          <w:szCs w:val="30"/>
          <w:cs/>
        </w:rPr>
        <w:t xml:space="preserve">บริษัทมีสิทธิต่ออายุสัญญาได้อีกสองครั้งคราวละ </w:t>
      </w:r>
      <w:r w:rsidR="0041115A" w:rsidRPr="00AD0433">
        <w:rPr>
          <w:rFonts w:asciiTheme="majorBidi" w:hAnsiTheme="majorBidi" w:cstheme="majorBidi"/>
          <w:sz w:val="30"/>
          <w:szCs w:val="30"/>
        </w:rPr>
        <w:t>3</w:t>
      </w:r>
      <w:r w:rsidR="0041115A" w:rsidRPr="00AD0433">
        <w:rPr>
          <w:rFonts w:asciiTheme="majorBidi" w:hAnsiTheme="majorBidi" w:cstheme="majorBidi"/>
          <w:sz w:val="30"/>
          <w:szCs w:val="30"/>
          <w:cs/>
        </w:rPr>
        <w:t xml:space="preserve"> ปี และ </w:t>
      </w:r>
      <w:r w:rsidR="0041115A" w:rsidRPr="00AD0433">
        <w:rPr>
          <w:rFonts w:asciiTheme="majorBidi" w:hAnsiTheme="majorBidi" w:cstheme="majorBidi"/>
          <w:sz w:val="30"/>
          <w:szCs w:val="30"/>
        </w:rPr>
        <w:t>1</w:t>
      </w:r>
      <w:r w:rsidR="0041115A" w:rsidRPr="00AD0433">
        <w:rPr>
          <w:rFonts w:asciiTheme="majorBidi" w:hAnsiTheme="majorBidi" w:cstheme="majorBidi"/>
          <w:sz w:val="30"/>
          <w:szCs w:val="30"/>
          <w:cs/>
        </w:rPr>
        <w:t xml:space="preserve"> ปีตามลำดับนับจากวันสิ้นสุดสัญญาแต่ละครั้ง โดยค่าเช่าจะปรับเพิ่มขึ้นร้อยละ </w:t>
      </w:r>
      <w:r w:rsidR="0041115A" w:rsidRPr="00AD0433">
        <w:rPr>
          <w:rFonts w:asciiTheme="majorBidi" w:hAnsiTheme="majorBidi" w:cstheme="majorBidi"/>
          <w:sz w:val="30"/>
          <w:szCs w:val="30"/>
        </w:rPr>
        <w:t>10</w:t>
      </w:r>
      <w:r w:rsidR="0041115A" w:rsidRPr="00AD0433">
        <w:rPr>
          <w:rFonts w:asciiTheme="majorBidi" w:hAnsiTheme="majorBidi" w:cstheme="majorBidi"/>
          <w:sz w:val="30"/>
          <w:szCs w:val="30"/>
          <w:cs/>
        </w:rPr>
        <w:t xml:space="preserve"> สำหรับการต่ออายุสัญญาเช่าแต่ละครั้ง</w:t>
      </w:r>
    </w:p>
    <w:p w14:paraId="57AAC3C2" w14:textId="506E482B" w:rsidR="00454074" w:rsidRDefault="00454074">
      <w:pPr>
        <w:rPr>
          <w:rFonts w:asciiTheme="majorBidi" w:hAnsiTheme="majorBidi" w:cstheme="majorBidi"/>
          <w:sz w:val="30"/>
          <w:szCs w:val="30"/>
        </w:rPr>
      </w:pPr>
    </w:p>
    <w:p w14:paraId="52F5A293" w14:textId="0C4CB9D6" w:rsidR="002C4FD1" w:rsidRPr="00AD0433" w:rsidRDefault="00EB3868" w:rsidP="00F81910">
      <w:pPr>
        <w:tabs>
          <w:tab w:val="left" w:pos="540"/>
        </w:tabs>
        <w:rPr>
          <w:rFonts w:asciiTheme="majorBidi" w:hAnsiTheme="majorBidi" w:cstheme="majorBidi"/>
          <w:sz w:val="30"/>
          <w:szCs w:val="30"/>
          <w:cs/>
        </w:rPr>
      </w:pPr>
      <w:r w:rsidRPr="00AD0433">
        <w:rPr>
          <w:rFonts w:asciiTheme="majorBidi" w:hAnsiTheme="majorBidi" w:cstheme="majorBidi"/>
          <w:b/>
          <w:bCs/>
          <w:sz w:val="30"/>
          <w:szCs w:val="30"/>
        </w:rPr>
        <w:t>8</w:t>
      </w:r>
      <w:r w:rsidR="002C4FD1" w:rsidRPr="00AD0433">
        <w:rPr>
          <w:rFonts w:asciiTheme="majorBidi" w:hAnsiTheme="majorBidi" w:cstheme="majorBidi"/>
          <w:b/>
          <w:bCs/>
          <w:sz w:val="30"/>
          <w:szCs w:val="30"/>
        </w:rPr>
        <w:tab/>
      </w:r>
      <w:r w:rsidR="002C4FD1" w:rsidRPr="00AD0433">
        <w:rPr>
          <w:rFonts w:asciiTheme="majorBidi" w:hAnsiTheme="majorBidi" w:cstheme="majorBidi"/>
          <w:b/>
          <w:bCs/>
          <w:sz w:val="30"/>
          <w:szCs w:val="30"/>
          <w:cs/>
        </w:rPr>
        <w:t>หนี้สินที่มีภาระดอกเบี้ย</w:t>
      </w:r>
    </w:p>
    <w:p w14:paraId="346ACF53" w14:textId="77777777" w:rsidR="002C4FD1" w:rsidRPr="00AD0433" w:rsidRDefault="002C4FD1" w:rsidP="00B070A3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019DFA5" w14:textId="7592FAE9" w:rsidR="00296994" w:rsidRDefault="002C4FD1" w:rsidP="00FD57D9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D0433">
        <w:rPr>
          <w:rFonts w:asciiTheme="majorBidi" w:hAnsiTheme="majorBidi" w:cstheme="majorBidi"/>
          <w:sz w:val="30"/>
          <w:szCs w:val="30"/>
          <w:cs/>
        </w:rPr>
        <w:t xml:space="preserve">หนี้สินที่มีภาระดอกเบี้ยซึ่งแสดงตามระยะเวลาครบกำหนดการจ่ายชำระ ณ วันที่ </w:t>
      </w:r>
      <w:r w:rsidR="007E42D8" w:rsidRPr="00AD0433">
        <w:rPr>
          <w:rFonts w:asciiTheme="majorBidi" w:hAnsiTheme="majorBidi" w:cstheme="majorBidi"/>
          <w:sz w:val="30"/>
          <w:szCs w:val="30"/>
        </w:rPr>
        <w:t>30</w:t>
      </w:r>
      <w:r w:rsidRPr="00AD0433">
        <w:rPr>
          <w:rFonts w:asciiTheme="majorBidi" w:hAnsiTheme="majorBidi" w:cstheme="majorBidi"/>
          <w:sz w:val="30"/>
          <w:szCs w:val="30"/>
        </w:rPr>
        <w:t xml:space="preserve"> </w:t>
      </w:r>
      <w:r w:rsidR="006521FA" w:rsidRPr="00AD0433">
        <w:rPr>
          <w:rFonts w:asciiTheme="majorBidi" w:hAnsiTheme="majorBidi" w:cstheme="majorBidi"/>
          <w:sz w:val="30"/>
          <w:szCs w:val="30"/>
          <w:cs/>
        </w:rPr>
        <w:t>กันยา</w:t>
      </w:r>
      <w:r w:rsidR="007E42D8" w:rsidRPr="00AD0433">
        <w:rPr>
          <w:rFonts w:asciiTheme="majorBidi" w:hAnsiTheme="majorBidi" w:cstheme="majorBidi"/>
          <w:sz w:val="30"/>
          <w:szCs w:val="30"/>
          <w:cs/>
        </w:rPr>
        <w:t>ยน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30071" w:rsidRPr="00AD0433">
        <w:rPr>
          <w:rFonts w:asciiTheme="majorBidi" w:hAnsiTheme="majorBidi" w:cstheme="majorBidi"/>
          <w:sz w:val="30"/>
          <w:szCs w:val="30"/>
        </w:rPr>
        <w:t>256</w:t>
      </w:r>
      <w:r w:rsidR="00704F03" w:rsidRPr="00AD0433">
        <w:rPr>
          <w:rFonts w:asciiTheme="majorBidi" w:hAnsiTheme="majorBidi" w:cstheme="majorBidi"/>
          <w:sz w:val="30"/>
          <w:szCs w:val="30"/>
        </w:rPr>
        <w:t>6</w:t>
      </w:r>
      <w:r w:rsidR="00F30071" w:rsidRPr="00AD0433">
        <w:rPr>
          <w:rFonts w:asciiTheme="majorBidi" w:hAnsiTheme="majorBidi" w:cstheme="majorBidi"/>
          <w:sz w:val="30"/>
          <w:szCs w:val="30"/>
        </w:rPr>
        <w:t xml:space="preserve"> </w:t>
      </w:r>
      <w:r w:rsidR="00F30071" w:rsidRPr="00AD0433">
        <w:rPr>
          <w:rFonts w:asciiTheme="majorBidi" w:hAnsiTheme="majorBidi" w:cstheme="majorBidi"/>
          <w:sz w:val="30"/>
          <w:szCs w:val="30"/>
          <w:cs/>
        </w:rPr>
        <w:t xml:space="preserve">และวันที่ </w:t>
      </w:r>
      <w:r w:rsidR="00F30071" w:rsidRPr="00AD0433">
        <w:rPr>
          <w:rFonts w:asciiTheme="majorBidi" w:hAnsiTheme="majorBidi" w:cstheme="majorBidi"/>
          <w:sz w:val="30"/>
          <w:szCs w:val="30"/>
        </w:rPr>
        <w:t xml:space="preserve">      31 </w:t>
      </w:r>
      <w:r w:rsidR="00F30071" w:rsidRPr="00AD043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F30071" w:rsidRPr="00AD0433">
        <w:rPr>
          <w:rFonts w:asciiTheme="majorBidi" w:hAnsiTheme="majorBidi" w:cstheme="majorBidi"/>
          <w:sz w:val="30"/>
          <w:szCs w:val="30"/>
        </w:rPr>
        <w:t>256</w:t>
      </w:r>
      <w:r w:rsidR="00704F03" w:rsidRPr="00AD0433">
        <w:rPr>
          <w:rFonts w:asciiTheme="majorBidi" w:hAnsiTheme="majorBidi" w:cstheme="majorBidi"/>
          <w:sz w:val="30"/>
          <w:szCs w:val="30"/>
        </w:rPr>
        <w:t>5</w:t>
      </w:r>
      <w:r w:rsidR="00F30071" w:rsidRPr="00AD0433">
        <w:rPr>
          <w:rFonts w:asciiTheme="majorBidi" w:hAnsiTheme="majorBidi" w:cstheme="majorBidi"/>
          <w:sz w:val="30"/>
          <w:szCs w:val="30"/>
        </w:rPr>
        <w:t xml:space="preserve"> </w:t>
      </w:r>
      <w:r w:rsidRPr="00AD0433">
        <w:rPr>
          <w:rFonts w:asciiTheme="majorBidi" w:hAnsiTheme="majorBidi" w:cstheme="majorBidi"/>
          <w:sz w:val="30"/>
          <w:szCs w:val="30"/>
          <w:cs/>
        </w:rPr>
        <w:t>ได้ดังนี้</w:t>
      </w:r>
    </w:p>
    <w:p w14:paraId="22B0A146" w14:textId="77777777" w:rsidR="00290A3C" w:rsidRPr="00AD0433" w:rsidRDefault="00290A3C" w:rsidP="00FD57D9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02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044"/>
        <w:gridCol w:w="267"/>
        <w:gridCol w:w="979"/>
        <w:gridCol w:w="238"/>
        <w:gridCol w:w="881"/>
        <w:gridCol w:w="236"/>
        <w:gridCol w:w="881"/>
        <w:gridCol w:w="240"/>
        <w:gridCol w:w="876"/>
        <w:gridCol w:w="239"/>
        <w:gridCol w:w="890"/>
      </w:tblGrid>
      <w:tr w:rsidR="0092202C" w:rsidRPr="00AD0433" w14:paraId="4E73757C" w14:textId="77777777" w:rsidTr="002A710E">
        <w:trPr>
          <w:trHeight w:val="395"/>
          <w:tblHeader/>
        </w:trPr>
        <w:tc>
          <w:tcPr>
            <w:tcW w:w="2250" w:type="dxa"/>
            <w:vAlign w:val="bottom"/>
          </w:tcPr>
          <w:p w14:paraId="29BAC882" w14:textId="77777777" w:rsidR="0092202C" w:rsidRPr="00AD0433" w:rsidRDefault="0092202C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6771" w:type="dxa"/>
            <w:gridSpan w:val="11"/>
            <w:vAlign w:val="bottom"/>
          </w:tcPr>
          <w:p w14:paraId="1BB373F0" w14:textId="751F767B" w:rsidR="0092202C" w:rsidRPr="00AD0433" w:rsidRDefault="0092202C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งบการเงินรวม</w:t>
            </w:r>
          </w:p>
        </w:tc>
      </w:tr>
      <w:tr w:rsidR="00791C5B" w:rsidRPr="00AD0433" w14:paraId="580FCBF6" w14:textId="77777777" w:rsidTr="00DB0B9B">
        <w:trPr>
          <w:trHeight w:val="395"/>
          <w:tblHeader/>
        </w:trPr>
        <w:tc>
          <w:tcPr>
            <w:tcW w:w="2250" w:type="dxa"/>
            <w:vAlign w:val="bottom"/>
          </w:tcPr>
          <w:p w14:paraId="39E324D7" w14:textId="77777777" w:rsidR="00791C5B" w:rsidRPr="00AD0433" w:rsidRDefault="00791C5B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409" w:type="dxa"/>
            <w:gridSpan w:val="5"/>
            <w:tcBorders>
              <w:bottom w:val="single" w:sz="4" w:space="0" w:color="auto"/>
            </w:tcBorders>
            <w:vAlign w:val="bottom"/>
          </w:tcPr>
          <w:p w14:paraId="18AD41F7" w14:textId="477CA7AD" w:rsidR="00791C5B" w:rsidRPr="00AD0433" w:rsidRDefault="007E42D8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D043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30</w:t>
            </w:r>
            <w:r w:rsidR="00704F03" w:rsidRPr="00AD043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 </w:t>
            </w:r>
            <w:r w:rsidR="00C929B5" w:rsidRPr="00AD0433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กันยา</w:t>
            </w:r>
            <w:r w:rsidRPr="00AD0433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ยน</w:t>
            </w:r>
            <w:r w:rsidR="00704F03" w:rsidRPr="00AD0433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 xml:space="preserve"> </w:t>
            </w:r>
            <w:r w:rsidR="00704F03" w:rsidRPr="00AD043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2566</w:t>
            </w:r>
          </w:p>
        </w:tc>
        <w:tc>
          <w:tcPr>
            <w:tcW w:w="236" w:type="dxa"/>
            <w:vAlign w:val="center"/>
          </w:tcPr>
          <w:p w14:paraId="49C8709B" w14:textId="77777777" w:rsidR="00791C5B" w:rsidRPr="00AD0433" w:rsidRDefault="00791C5B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126" w:type="dxa"/>
            <w:gridSpan w:val="5"/>
            <w:vAlign w:val="bottom"/>
          </w:tcPr>
          <w:p w14:paraId="2A13E39D" w14:textId="3F02070E" w:rsidR="00791C5B" w:rsidRPr="00AD0433" w:rsidRDefault="00704F03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D043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31 </w:t>
            </w:r>
            <w:r w:rsidRPr="00AD0433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 xml:space="preserve">ธันวาคม </w:t>
            </w:r>
            <w:r w:rsidRPr="00AD043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2565</w:t>
            </w:r>
            <w:r w:rsidR="008073D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</w:t>
            </w:r>
            <w:r w:rsidR="008073DC" w:rsidRPr="00AD0433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(ปรับปรุงใหม่)</w:t>
            </w:r>
          </w:p>
        </w:tc>
      </w:tr>
      <w:tr w:rsidR="007671EF" w:rsidRPr="00AD0433" w14:paraId="24D618DF" w14:textId="77777777" w:rsidTr="00DB0B9B">
        <w:trPr>
          <w:trHeight w:val="770"/>
          <w:tblHeader/>
        </w:trPr>
        <w:tc>
          <w:tcPr>
            <w:tcW w:w="2250" w:type="dxa"/>
            <w:vAlign w:val="bottom"/>
            <w:hideMark/>
          </w:tcPr>
          <w:p w14:paraId="2F67BEB6" w14:textId="41E1BB40" w:rsidR="00362AC8" w:rsidRPr="00AD0433" w:rsidRDefault="00362AC8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A0C0A4F" w14:textId="77777777" w:rsidR="00362AC8" w:rsidRPr="00AD0433" w:rsidRDefault="00362AC8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AD0433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ส่วนที่หมุนเวียน</w:t>
            </w:r>
          </w:p>
        </w:tc>
        <w:tc>
          <w:tcPr>
            <w:tcW w:w="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F44965" w14:textId="77777777" w:rsidR="00362AC8" w:rsidRPr="00AD0433" w:rsidRDefault="00362AC8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8B09996" w14:textId="77777777" w:rsidR="00362AC8" w:rsidRPr="00AD0433" w:rsidRDefault="00362AC8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AD0433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ส่วนที่ไม่หมุนเวียน</w:t>
            </w:r>
          </w:p>
        </w:tc>
        <w:tc>
          <w:tcPr>
            <w:tcW w:w="2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00C690" w14:textId="77777777" w:rsidR="00362AC8" w:rsidRPr="00AD0433" w:rsidRDefault="00362AC8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ACE6F90" w14:textId="77777777" w:rsidR="00362AC8" w:rsidRPr="00AD0433" w:rsidRDefault="00362AC8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AD0433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รวม</w:t>
            </w:r>
          </w:p>
        </w:tc>
        <w:tc>
          <w:tcPr>
            <w:tcW w:w="236" w:type="dxa"/>
            <w:vAlign w:val="center"/>
          </w:tcPr>
          <w:p w14:paraId="2C9A947F" w14:textId="77777777" w:rsidR="00362AC8" w:rsidRPr="00AD0433" w:rsidRDefault="00362AC8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13F93EB" w14:textId="77777777" w:rsidR="00362AC8" w:rsidRPr="00AD0433" w:rsidRDefault="00362AC8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AD0433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ส่วนที่หมุนเวียน</w:t>
            </w:r>
          </w:p>
        </w:tc>
        <w:tc>
          <w:tcPr>
            <w:tcW w:w="2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1A78A9" w14:textId="77777777" w:rsidR="00362AC8" w:rsidRPr="00AD0433" w:rsidRDefault="00362AC8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593C083" w14:textId="77777777" w:rsidR="00362AC8" w:rsidRPr="00AD0433" w:rsidRDefault="00362AC8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AD0433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ส่วนที่ไม่หมุนเวียน</w:t>
            </w:r>
          </w:p>
        </w:tc>
        <w:tc>
          <w:tcPr>
            <w:tcW w:w="2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4D489E" w14:textId="77777777" w:rsidR="00362AC8" w:rsidRPr="00AD0433" w:rsidRDefault="00362AC8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FE7A5F2" w14:textId="77777777" w:rsidR="00362AC8" w:rsidRPr="00AD0433" w:rsidRDefault="00362AC8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AD0433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รวม</w:t>
            </w:r>
          </w:p>
        </w:tc>
      </w:tr>
      <w:tr w:rsidR="00791C5B" w:rsidRPr="00AD0433" w14:paraId="07D751D5" w14:textId="77777777" w:rsidTr="00DB0B9B">
        <w:trPr>
          <w:trHeight w:val="385"/>
          <w:tblHeader/>
        </w:trPr>
        <w:tc>
          <w:tcPr>
            <w:tcW w:w="2250" w:type="dxa"/>
            <w:vAlign w:val="bottom"/>
          </w:tcPr>
          <w:p w14:paraId="2E94B367" w14:textId="77777777" w:rsidR="00791C5B" w:rsidRPr="00AD0433" w:rsidRDefault="00791C5B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6771" w:type="dxa"/>
            <w:gridSpan w:val="11"/>
            <w:vAlign w:val="bottom"/>
          </w:tcPr>
          <w:p w14:paraId="6BD93BC8" w14:textId="078ADFE1" w:rsidR="00791C5B" w:rsidRPr="00AD0433" w:rsidRDefault="00791C5B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AD0433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eastAsia="en-GB"/>
              </w:rPr>
              <w:t>(</w:t>
            </w:r>
            <w:r w:rsidRPr="00AD043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 w:eastAsia="en-GB"/>
              </w:rPr>
              <w:t>พันบาท)</w:t>
            </w:r>
          </w:p>
        </w:tc>
      </w:tr>
      <w:tr w:rsidR="007671EF" w:rsidRPr="00AD0433" w14:paraId="77A45347" w14:textId="77777777" w:rsidTr="00DB0B9B">
        <w:trPr>
          <w:trHeight w:val="287"/>
        </w:trPr>
        <w:tc>
          <w:tcPr>
            <w:tcW w:w="2250" w:type="dxa"/>
            <w:vAlign w:val="bottom"/>
          </w:tcPr>
          <w:p w14:paraId="117C8B5A" w14:textId="0DA62A6C" w:rsidR="00362AC8" w:rsidRPr="00AD0433" w:rsidRDefault="00046687" w:rsidP="00E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 w:eastAsia="en-GB"/>
              </w:rPr>
            </w:pPr>
            <w:r w:rsidRPr="00AD043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71FAA3C7" w14:textId="77777777" w:rsidR="00362AC8" w:rsidRPr="00AD0433" w:rsidRDefault="00362AC8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67" w:type="dxa"/>
            <w:vAlign w:val="bottom"/>
          </w:tcPr>
          <w:p w14:paraId="376A1051" w14:textId="77777777" w:rsidR="00362AC8" w:rsidRPr="00AD0433" w:rsidRDefault="00362AC8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979" w:type="dxa"/>
            <w:vAlign w:val="bottom"/>
          </w:tcPr>
          <w:p w14:paraId="7B00B330" w14:textId="77777777" w:rsidR="00362AC8" w:rsidRPr="00AD0433" w:rsidRDefault="00362AC8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8" w:type="dxa"/>
            <w:vAlign w:val="bottom"/>
          </w:tcPr>
          <w:p w14:paraId="64E72861" w14:textId="77777777" w:rsidR="00362AC8" w:rsidRPr="00AD0433" w:rsidRDefault="00362AC8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81" w:type="dxa"/>
            <w:vAlign w:val="bottom"/>
          </w:tcPr>
          <w:p w14:paraId="1304F977" w14:textId="77777777" w:rsidR="00362AC8" w:rsidRPr="00AD0433" w:rsidRDefault="00362AC8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40E3171B" w14:textId="77777777" w:rsidR="00362AC8" w:rsidRPr="00AD0433" w:rsidRDefault="00362AC8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81" w:type="dxa"/>
            <w:vAlign w:val="bottom"/>
          </w:tcPr>
          <w:p w14:paraId="62FA4E95" w14:textId="77777777" w:rsidR="00362AC8" w:rsidRPr="00AD0433" w:rsidRDefault="00362AC8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40" w:type="dxa"/>
            <w:vAlign w:val="bottom"/>
          </w:tcPr>
          <w:p w14:paraId="37A599EC" w14:textId="77777777" w:rsidR="00362AC8" w:rsidRPr="00AD0433" w:rsidRDefault="00362AC8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76" w:type="dxa"/>
            <w:vAlign w:val="bottom"/>
          </w:tcPr>
          <w:p w14:paraId="670ECCDF" w14:textId="77777777" w:rsidR="00362AC8" w:rsidRPr="00AD0433" w:rsidRDefault="00362AC8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39" w:type="dxa"/>
            <w:vAlign w:val="bottom"/>
          </w:tcPr>
          <w:p w14:paraId="3DD6748F" w14:textId="77777777" w:rsidR="00362AC8" w:rsidRPr="00AD0433" w:rsidRDefault="00362AC8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90" w:type="dxa"/>
            <w:vAlign w:val="bottom"/>
          </w:tcPr>
          <w:p w14:paraId="67425ADA" w14:textId="77777777" w:rsidR="00362AC8" w:rsidRPr="00AD0433" w:rsidRDefault="00362AC8" w:rsidP="001E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</w:tr>
      <w:tr w:rsidR="00C929B5" w:rsidRPr="00AD0433" w14:paraId="087655BA" w14:textId="77777777" w:rsidTr="00DB0B9B">
        <w:trPr>
          <w:trHeight w:val="50"/>
        </w:trPr>
        <w:tc>
          <w:tcPr>
            <w:tcW w:w="2250" w:type="dxa"/>
            <w:vAlign w:val="bottom"/>
          </w:tcPr>
          <w:p w14:paraId="336F9613" w14:textId="0ECAF67F" w:rsidR="00C929B5" w:rsidRPr="00AD0433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0433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 (ก)</w:t>
            </w:r>
          </w:p>
        </w:tc>
        <w:tc>
          <w:tcPr>
            <w:tcW w:w="1044" w:type="dxa"/>
            <w:vAlign w:val="bottom"/>
          </w:tcPr>
          <w:p w14:paraId="5ADD1757" w14:textId="10A04E30" w:rsidR="00C929B5" w:rsidRPr="00AD0433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D043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49,138</w:t>
            </w:r>
          </w:p>
        </w:tc>
        <w:tc>
          <w:tcPr>
            <w:tcW w:w="267" w:type="dxa"/>
            <w:vAlign w:val="bottom"/>
          </w:tcPr>
          <w:p w14:paraId="6ED54689" w14:textId="77777777" w:rsidR="00C929B5" w:rsidRPr="00AD0433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79" w:type="dxa"/>
            <w:vAlign w:val="bottom"/>
          </w:tcPr>
          <w:p w14:paraId="06FFDF1F" w14:textId="2CFB281F" w:rsidR="00C929B5" w:rsidRPr="00AD0433" w:rsidRDefault="00C929B5" w:rsidP="00C92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D043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8" w:type="dxa"/>
            <w:vAlign w:val="bottom"/>
          </w:tcPr>
          <w:p w14:paraId="211F6ABA" w14:textId="77777777" w:rsidR="00C929B5" w:rsidRPr="00AD0433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4D4E1977" w14:textId="0141BCCA" w:rsidR="00C929B5" w:rsidRPr="00AD0433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D043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49,138</w:t>
            </w:r>
          </w:p>
        </w:tc>
        <w:tc>
          <w:tcPr>
            <w:tcW w:w="236" w:type="dxa"/>
            <w:vAlign w:val="bottom"/>
          </w:tcPr>
          <w:p w14:paraId="4833D767" w14:textId="77777777" w:rsidR="00C929B5" w:rsidRPr="00AD0433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07DB56D9" w14:textId="76D57A42" w:rsidR="00C929B5" w:rsidRPr="00AD0433" w:rsidRDefault="006D69C6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D043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19,391</w:t>
            </w:r>
          </w:p>
        </w:tc>
        <w:tc>
          <w:tcPr>
            <w:tcW w:w="240" w:type="dxa"/>
            <w:vAlign w:val="bottom"/>
          </w:tcPr>
          <w:p w14:paraId="049F80CD" w14:textId="77777777" w:rsidR="00C929B5" w:rsidRPr="00AD0433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76" w:type="dxa"/>
            <w:vAlign w:val="bottom"/>
          </w:tcPr>
          <w:p w14:paraId="761CF443" w14:textId="46501B71" w:rsidR="00C929B5" w:rsidRPr="00AD0433" w:rsidRDefault="006D69C6" w:rsidP="00566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D043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9" w:type="dxa"/>
            <w:vAlign w:val="bottom"/>
          </w:tcPr>
          <w:p w14:paraId="4FD3AC98" w14:textId="77777777" w:rsidR="00C929B5" w:rsidRPr="00AD0433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90" w:type="dxa"/>
            <w:vAlign w:val="bottom"/>
          </w:tcPr>
          <w:p w14:paraId="06911F9C" w14:textId="552D9B59" w:rsidR="00C929B5" w:rsidRPr="00AD0433" w:rsidRDefault="006D69C6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D043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19,391</w:t>
            </w:r>
          </w:p>
        </w:tc>
      </w:tr>
      <w:tr w:rsidR="00C929B5" w:rsidRPr="00AD0433" w14:paraId="09E9041F" w14:textId="77777777" w:rsidTr="00DB0B9B">
        <w:trPr>
          <w:trHeight w:val="781"/>
        </w:trPr>
        <w:tc>
          <w:tcPr>
            <w:tcW w:w="2250" w:type="dxa"/>
            <w:vAlign w:val="bottom"/>
          </w:tcPr>
          <w:p w14:paraId="0D957A37" w14:textId="5A5FA341" w:rsidR="00C929B5" w:rsidRPr="00AD0433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AD0433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</w:t>
            </w:r>
          </w:p>
          <w:p w14:paraId="58B78BD3" w14:textId="3A7E3898" w:rsidR="00C929B5" w:rsidRPr="00AD0433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0433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AD0433">
              <w:rPr>
                <w:rFonts w:asciiTheme="majorBidi" w:hAnsiTheme="majorBidi" w:cstheme="majorBidi"/>
                <w:sz w:val="28"/>
                <w:szCs w:val="28"/>
                <w:cs/>
              </w:rPr>
              <w:t>สถาบันการเงิน (ก)</w:t>
            </w:r>
          </w:p>
        </w:tc>
        <w:tc>
          <w:tcPr>
            <w:tcW w:w="1044" w:type="dxa"/>
            <w:vAlign w:val="bottom"/>
          </w:tcPr>
          <w:p w14:paraId="147BF82B" w14:textId="4DB23C20" w:rsidR="00C929B5" w:rsidRPr="00AD0433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D043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30,000</w:t>
            </w:r>
          </w:p>
        </w:tc>
        <w:tc>
          <w:tcPr>
            <w:tcW w:w="267" w:type="dxa"/>
            <w:vAlign w:val="bottom"/>
          </w:tcPr>
          <w:p w14:paraId="72EC4D47" w14:textId="77777777" w:rsidR="00C929B5" w:rsidRPr="00AD0433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79" w:type="dxa"/>
            <w:vAlign w:val="bottom"/>
          </w:tcPr>
          <w:p w14:paraId="6E5D9DD1" w14:textId="3A3EEAC7" w:rsidR="00C929B5" w:rsidRPr="00AD0433" w:rsidRDefault="00C929B5" w:rsidP="00C92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D043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8" w:type="dxa"/>
            <w:vAlign w:val="bottom"/>
          </w:tcPr>
          <w:p w14:paraId="187C530A" w14:textId="77777777" w:rsidR="00C929B5" w:rsidRPr="00AD0433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748A60B3" w14:textId="042E50BF" w:rsidR="00C929B5" w:rsidRPr="00AD0433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D043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30,000</w:t>
            </w:r>
          </w:p>
        </w:tc>
        <w:tc>
          <w:tcPr>
            <w:tcW w:w="236" w:type="dxa"/>
            <w:vAlign w:val="bottom"/>
          </w:tcPr>
          <w:p w14:paraId="7BACAA76" w14:textId="77777777" w:rsidR="00C929B5" w:rsidRPr="00AD0433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2A145F63" w14:textId="099B19A6" w:rsidR="00C929B5" w:rsidRPr="00AD0433" w:rsidRDefault="006D69C6" w:rsidP="00566E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D043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40" w:type="dxa"/>
            <w:vAlign w:val="bottom"/>
          </w:tcPr>
          <w:p w14:paraId="6A9C2FCE" w14:textId="77777777" w:rsidR="00C929B5" w:rsidRPr="00AD0433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76" w:type="dxa"/>
            <w:vAlign w:val="bottom"/>
          </w:tcPr>
          <w:p w14:paraId="04E2DFAF" w14:textId="40012544" w:rsidR="00C929B5" w:rsidRPr="00AD0433" w:rsidRDefault="006D69C6" w:rsidP="00566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D043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9" w:type="dxa"/>
            <w:vAlign w:val="bottom"/>
          </w:tcPr>
          <w:p w14:paraId="0EABFAFE" w14:textId="77777777" w:rsidR="00C929B5" w:rsidRPr="00AD0433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90" w:type="dxa"/>
            <w:vAlign w:val="bottom"/>
          </w:tcPr>
          <w:p w14:paraId="76C8A183" w14:textId="12FF6BFD" w:rsidR="00C929B5" w:rsidRPr="00AD0433" w:rsidRDefault="006D69C6" w:rsidP="00566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D043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C929B5" w:rsidRPr="00AD0433" w14:paraId="4F3C4145" w14:textId="77777777" w:rsidTr="00DB0B9B">
        <w:trPr>
          <w:trHeight w:val="781"/>
        </w:trPr>
        <w:tc>
          <w:tcPr>
            <w:tcW w:w="2250" w:type="dxa"/>
            <w:vAlign w:val="bottom"/>
          </w:tcPr>
          <w:p w14:paraId="132BBDFE" w14:textId="77777777" w:rsidR="00C929B5" w:rsidRPr="00AD0433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AD0433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</w:t>
            </w:r>
          </w:p>
          <w:p w14:paraId="75AB35D1" w14:textId="467FC470" w:rsidR="00C929B5" w:rsidRPr="00AD0433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AD0433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AD0433">
              <w:rPr>
                <w:rFonts w:asciiTheme="majorBidi" w:hAnsiTheme="majorBidi" w:cstheme="majorBidi"/>
                <w:sz w:val="28"/>
                <w:szCs w:val="28"/>
                <w:cs/>
              </w:rPr>
              <w:t>สถาบันการเงิน (ข)</w:t>
            </w:r>
          </w:p>
        </w:tc>
        <w:tc>
          <w:tcPr>
            <w:tcW w:w="1044" w:type="dxa"/>
            <w:vAlign w:val="bottom"/>
          </w:tcPr>
          <w:p w14:paraId="443C98AC" w14:textId="6241C744" w:rsidR="00C929B5" w:rsidRPr="00AD0433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D043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9,747</w:t>
            </w:r>
          </w:p>
        </w:tc>
        <w:tc>
          <w:tcPr>
            <w:tcW w:w="267" w:type="dxa"/>
            <w:vAlign w:val="bottom"/>
          </w:tcPr>
          <w:p w14:paraId="63B9E12A" w14:textId="77777777" w:rsidR="00C929B5" w:rsidRPr="00AD0433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79" w:type="dxa"/>
            <w:vAlign w:val="bottom"/>
          </w:tcPr>
          <w:p w14:paraId="6CFFEA90" w14:textId="75E7E2E2" w:rsidR="00C929B5" w:rsidRPr="00AD0433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D043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49,58</w:t>
            </w:r>
            <w:r w:rsidR="003C57B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9</w:t>
            </w:r>
          </w:p>
        </w:tc>
        <w:tc>
          <w:tcPr>
            <w:tcW w:w="238" w:type="dxa"/>
            <w:vAlign w:val="bottom"/>
          </w:tcPr>
          <w:p w14:paraId="30D67C24" w14:textId="77777777" w:rsidR="00C929B5" w:rsidRPr="00AD0433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2F654539" w14:textId="52768016" w:rsidR="00C929B5" w:rsidRPr="00AD0433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D043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59,33</w:t>
            </w:r>
            <w:r w:rsidR="003C57B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</w:t>
            </w:r>
          </w:p>
        </w:tc>
        <w:tc>
          <w:tcPr>
            <w:tcW w:w="236" w:type="dxa"/>
            <w:vAlign w:val="bottom"/>
          </w:tcPr>
          <w:p w14:paraId="5B1D74DF" w14:textId="77777777" w:rsidR="00C929B5" w:rsidRPr="00AD0433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14196EB3" w14:textId="75AC51DB" w:rsidR="00C929B5" w:rsidRPr="00AD0433" w:rsidRDefault="006D69C6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D043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10,056</w:t>
            </w:r>
          </w:p>
        </w:tc>
        <w:tc>
          <w:tcPr>
            <w:tcW w:w="240" w:type="dxa"/>
            <w:vAlign w:val="bottom"/>
          </w:tcPr>
          <w:p w14:paraId="2EB87AC8" w14:textId="77777777" w:rsidR="00C929B5" w:rsidRPr="00AD0433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76" w:type="dxa"/>
            <w:vAlign w:val="bottom"/>
          </w:tcPr>
          <w:p w14:paraId="764B1582" w14:textId="41C743E8" w:rsidR="00C929B5" w:rsidRPr="00AD0433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D043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37,622</w:t>
            </w:r>
          </w:p>
        </w:tc>
        <w:tc>
          <w:tcPr>
            <w:tcW w:w="239" w:type="dxa"/>
            <w:vAlign w:val="bottom"/>
          </w:tcPr>
          <w:p w14:paraId="398507AD" w14:textId="77777777" w:rsidR="00C929B5" w:rsidRPr="00AD0433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90" w:type="dxa"/>
            <w:vAlign w:val="bottom"/>
          </w:tcPr>
          <w:p w14:paraId="3F843D9B" w14:textId="3AD9B65C" w:rsidR="00C929B5" w:rsidRPr="00AD0433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D043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</w:t>
            </w:r>
            <w:r w:rsidR="006D69C6" w:rsidRPr="00AD043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</w:t>
            </w:r>
            <w:r w:rsidRPr="00AD043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="006D69C6" w:rsidRPr="00AD043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678</w:t>
            </w:r>
          </w:p>
        </w:tc>
      </w:tr>
      <w:tr w:rsidR="00C929B5" w:rsidRPr="00AD0433" w14:paraId="0A297E71" w14:textId="77777777" w:rsidTr="00DB0B9B">
        <w:trPr>
          <w:trHeight w:val="385"/>
        </w:trPr>
        <w:tc>
          <w:tcPr>
            <w:tcW w:w="2250" w:type="dxa"/>
            <w:vAlign w:val="bottom"/>
            <w:hideMark/>
          </w:tcPr>
          <w:p w14:paraId="115C5BF7" w14:textId="45EA1FB9" w:rsidR="00C929B5" w:rsidRPr="00AD0433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D043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  <w:r w:rsidRPr="00AD043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</w:t>
            </w:r>
            <w:r w:rsidRPr="00AD0433">
              <w:rPr>
                <w:rFonts w:asciiTheme="majorBidi" w:hAnsiTheme="majorBidi" w:cstheme="majorBidi"/>
                <w:sz w:val="28"/>
                <w:szCs w:val="28"/>
                <w:cs/>
              </w:rPr>
              <w:t>(ค)</w:t>
            </w:r>
          </w:p>
        </w:tc>
        <w:tc>
          <w:tcPr>
            <w:tcW w:w="1044" w:type="dxa"/>
            <w:vAlign w:val="bottom"/>
          </w:tcPr>
          <w:p w14:paraId="1F40C11D" w14:textId="798ADD4A" w:rsidR="00C929B5" w:rsidRPr="00AD0433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D043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10,194</w:t>
            </w:r>
          </w:p>
        </w:tc>
        <w:tc>
          <w:tcPr>
            <w:tcW w:w="267" w:type="dxa"/>
            <w:vAlign w:val="bottom"/>
          </w:tcPr>
          <w:p w14:paraId="123D39B9" w14:textId="77777777" w:rsidR="00C929B5" w:rsidRPr="00AD0433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79" w:type="dxa"/>
            <w:vAlign w:val="bottom"/>
          </w:tcPr>
          <w:p w14:paraId="51DC2CEC" w14:textId="1CC16706" w:rsidR="00C929B5" w:rsidRPr="00AD0433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D043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128,272</w:t>
            </w:r>
          </w:p>
        </w:tc>
        <w:tc>
          <w:tcPr>
            <w:tcW w:w="238" w:type="dxa"/>
            <w:vAlign w:val="bottom"/>
          </w:tcPr>
          <w:p w14:paraId="06B434DA" w14:textId="77777777" w:rsidR="00C929B5" w:rsidRPr="00AD0433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4A5C3DE0" w14:textId="04EDA94D" w:rsidR="00C929B5" w:rsidRPr="00AD0433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D043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138,466</w:t>
            </w:r>
          </w:p>
        </w:tc>
        <w:tc>
          <w:tcPr>
            <w:tcW w:w="236" w:type="dxa"/>
            <w:vAlign w:val="bottom"/>
          </w:tcPr>
          <w:p w14:paraId="4FBE9A6F" w14:textId="77777777" w:rsidR="00C929B5" w:rsidRPr="00AD0433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5E3768EB" w14:textId="0B258002" w:rsidR="00C929B5" w:rsidRPr="00AD0433" w:rsidRDefault="00A02F11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D043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8</w:t>
            </w:r>
            <w:r w:rsidR="006D69C6" w:rsidRPr="00AD043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AD043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063</w:t>
            </w:r>
          </w:p>
        </w:tc>
        <w:tc>
          <w:tcPr>
            <w:tcW w:w="240" w:type="dxa"/>
            <w:vAlign w:val="bottom"/>
          </w:tcPr>
          <w:p w14:paraId="0EC0DBFC" w14:textId="77777777" w:rsidR="00C929B5" w:rsidRPr="00AD0433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76" w:type="dxa"/>
            <w:vAlign w:val="bottom"/>
          </w:tcPr>
          <w:p w14:paraId="17C41982" w14:textId="10D0288C" w:rsidR="00C929B5" w:rsidRPr="00AD0433" w:rsidRDefault="006D69C6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D043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11</w:t>
            </w:r>
            <w:r w:rsidR="00A02F11" w:rsidRPr="00AD043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</w:t>
            </w:r>
            <w:r w:rsidRPr="00AD043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="00A02F11" w:rsidRPr="00AD043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9</w:t>
            </w:r>
            <w:r w:rsidRPr="00AD043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88</w:t>
            </w:r>
          </w:p>
        </w:tc>
        <w:tc>
          <w:tcPr>
            <w:tcW w:w="239" w:type="dxa"/>
            <w:vAlign w:val="bottom"/>
          </w:tcPr>
          <w:p w14:paraId="5913443A" w14:textId="77777777" w:rsidR="00C929B5" w:rsidRPr="00AD0433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90" w:type="dxa"/>
            <w:vAlign w:val="bottom"/>
          </w:tcPr>
          <w:p w14:paraId="532D4128" w14:textId="57D9FB3E" w:rsidR="00C929B5" w:rsidRPr="00AD0433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D043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</w:t>
            </w:r>
            <w:r w:rsidR="006D69C6" w:rsidRPr="00AD043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22</w:t>
            </w:r>
            <w:r w:rsidRPr="00AD043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="006D69C6" w:rsidRPr="00AD043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05</w:t>
            </w:r>
            <w:r w:rsidR="00A02F11" w:rsidRPr="00AD043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</w:t>
            </w:r>
          </w:p>
        </w:tc>
      </w:tr>
      <w:tr w:rsidR="00C929B5" w:rsidRPr="00AD0433" w14:paraId="6F33ACF7" w14:textId="77777777" w:rsidTr="00DB0B9B">
        <w:trPr>
          <w:trHeight w:val="385"/>
        </w:trPr>
        <w:tc>
          <w:tcPr>
            <w:tcW w:w="2250" w:type="dxa"/>
            <w:vAlign w:val="bottom"/>
          </w:tcPr>
          <w:p w14:paraId="713CBDFB" w14:textId="4FE811D9" w:rsidR="00C929B5" w:rsidRPr="00AD0433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07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D043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044" w:type="dxa"/>
            <w:vAlign w:val="bottom"/>
          </w:tcPr>
          <w:p w14:paraId="42513394" w14:textId="77777777" w:rsidR="00C929B5" w:rsidRPr="00AD0433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67" w:type="dxa"/>
            <w:vAlign w:val="bottom"/>
          </w:tcPr>
          <w:p w14:paraId="40349619" w14:textId="77777777" w:rsidR="00C929B5" w:rsidRPr="00AD0433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79" w:type="dxa"/>
            <w:vAlign w:val="bottom"/>
          </w:tcPr>
          <w:p w14:paraId="3C6F150C" w14:textId="77777777" w:rsidR="00C929B5" w:rsidRPr="00AD0433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8" w:type="dxa"/>
            <w:vAlign w:val="bottom"/>
          </w:tcPr>
          <w:p w14:paraId="0C8750A5" w14:textId="77777777" w:rsidR="00C929B5" w:rsidRPr="00AD0433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3E2D70E8" w14:textId="77777777" w:rsidR="00C929B5" w:rsidRPr="00AD0433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70513923" w14:textId="77777777" w:rsidR="00C929B5" w:rsidRPr="00AD0433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7709F124" w14:textId="77777777" w:rsidR="00C929B5" w:rsidRPr="00AD0433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5374F4FA" w14:textId="77777777" w:rsidR="00C929B5" w:rsidRPr="00AD0433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76" w:type="dxa"/>
            <w:vAlign w:val="bottom"/>
          </w:tcPr>
          <w:p w14:paraId="48E7013F" w14:textId="77777777" w:rsidR="00C929B5" w:rsidRPr="00AD0433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9" w:type="dxa"/>
            <w:vAlign w:val="bottom"/>
          </w:tcPr>
          <w:p w14:paraId="6127B357" w14:textId="77777777" w:rsidR="00C929B5" w:rsidRPr="00AD0433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90" w:type="dxa"/>
            <w:vAlign w:val="bottom"/>
          </w:tcPr>
          <w:p w14:paraId="4B17E832" w14:textId="77777777" w:rsidR="00C929B5" w:rsidRPr="00AD0433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C929B5" w:rsidRPr="00AD0433" w14:paraId="000CF0A2" w14:textId="77777777" w:rsidTr="00DB0B9B">
        <w:trPr>
          <w:trHeight w:val="385"/>
        </w:trPr>
        <w:tc>
          <w:tcPr>
            <w:tcW w:w="2250" w:type="dxa"/>
            <w:vAlign w:val="bottom"/>
          </w:tcPr>
          <w:p w14:paraId="6B5CBBFD" w14:textId="48CA6BD4" w:rsidR="00C929B5" w:rsidRPr="00AD0433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043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เงินกู้ยืมจากบุคคลและกิจการที่เกี่ยวข้องกัน </w:t>
            </w:r>
            <w:r w:rsidRPr="00AD0433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(ดูหมายเหตุข้อ </w:t>
            </w:r>
            <w:r w:rsidRPr="00AD0433">
              <w:rPr>
                <w:rFonts w:asciiTheme="majorBidi" w:hAnsiTheme="majorBidi" w:cstheme="majorBidi"/>
                <w:sz w:val="28"/>
                <w:szCs w:val="28"/>
              </w:rPr>
              <w:t>4)</w:t>
            </w:r>
          </w:p>
        </w:tc>
        <w:tc>
          <w:tcPr>
            <w:tcW w:w="1044" w:type="dxa"/>
            <w:vAlign w:val="bottom"/>
          </w:tcPr>
          <w:p w14:paraId="5FA4D284" w14:textId="18977F22" w:rsidR="00C929B5" w:rsidRPr="00AD0433" w:rsidRDefault="00C929B5" w:rsidP="00C92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D043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67" w:type="dxa"/>
            <w:vAlign w:val="bottom"/>
          </w:tcPr>
          <w:p w14:paraId="512D0AA9" w14:textId="77777777" w:rsidR="00C929B5" w:rsidRPr="00AD0433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79" w:type="dxa"/>
            <w:vAlign w:val="bottom"/>
          </w:tcPr>
          <w:p w14:paraId="47FEE723" w14:textId="06F4EA09" w:rsidR="00C929B5" w:rsidRPr="00AD0433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D043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10,000</w:t>
            </w:r>
          </w:p>
        </w:tc>
        <w:tc>
          <w:tcPr>
            <w:tcW w:w="238" w:type="dxa"/>
            <w:vAlign w:val="bottom"/>
          </w:tcPr>
          <w:p w14:paraId="18F5F937" w14:textId="77777777" w:rsidR="00C929B5" w:rsidRPr="00AD0433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2F66821B" w14:textId="7CC314F6" w:rsidR="00C929B5" w:rsidRPr="00AD0433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D043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10,000</w:t>
            </w:r>
          </w:p>
        </w:tc>
        <w:tc>
          <w:tcPr>
            <w:tcW w:w="236" w:type="dxa"/>
            <w:vAlign w:val="bottom"/>
          </w:tcPr>
          <w:p w14:paraId="0A9A1875" w14:textId="77777777" w:rsidR="00C929B5" w:rsidRPr="00AD0433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54A90164" w14:textId="63081C53" w:rsidR="00C929B5" w:rsidRPr="00AD0433" w:rsidRDefault="00C929B5" w:rsidP="00C92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D043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40" w:type="dxa"/>
            <w:vAlign w:val="bottom"/>
          </w:tcPr>
          <w:p w14:paraId="72A73EB4" w14:textId="77777777" w:rsidR="00C929B5" w:rsidRPr="00AD0433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76" w:type="dxa"/>
            <w:vAlign w:val="bottom"/>
          </w:tcPr>
          <w:p w14:paraId="151D7661" w14:textId="493378D7" w:rsidR="00C929B5" w:rsidRPr="00AD0433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D043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9" w:type="dxa"/>
            <w:vAlign w:val="bottom"/>
          </w:tcPr>
          <w:p w14:paraId="26532BCD" w14:textId="77777777" w:rsidR="00C929B5" w:rsidRPr="00AD0433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90" w:type="dxa"/>
            <w:vAlign w:val="bottom"/>
          </w:tcPr>
          <w:p w14:paraId="5FC412AA" w14:textId="56AF9E08" w:rsidR="00C929B5" w:rsidRPr="00AD0433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D043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C929B5" w:rsidRPr="00AD0433" w14:paraId="7FB97BF3" w14:textId="77777777" w:rsidTr="00DB0B9B">
        <w:trPr>
          <w:trHeight w:val="289"/>
        </w:trPr>
        <w:tc>
          <w:tcPr>
            <w:tcW w:w="2250" w:type="dxa"/>
            <w:vAlign w:val="bottom"/>
            <w:hideMark/>
          </w:tcPr>
          <w:p w14:paraId="3B279850" w14:textId="08FBF6A6" w:rsidR="00C929B5" w:rsidRPr="00AD0433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6" w:right="-110" w:hanging="270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  <w:cs/>
                <w:lang w:val="en-GB" w:eastAsia="en-GB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รวมหนี้สินที่มีภาระดอกเบี้ย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0B0220" w14:textId="16D48CE3" w:rsidR="00C929B5" w:rsidRPr="00AD0433" w:rsidRDefault="006D69C6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99,079</w:t>
            </w:r>
          </w:p>
        </w:tc>
        <w:tc>
          <w:tcPr>
            <w:tcW w:w="267" w:type="dxa"/>
            <w:vAlign w:val="bottom"/>
          </w:tcPr>
          <w:p w14:paraId="365D7724" w14:textId="77777777" w:rsidR="00C929B5" w:rsidRPr="00AD0433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B0811C" w14:textId="11494B99" w:rsidR="00C929B5" w:rsidRPr="00AD0433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187,</w:t>
            </w:r>
            <w:r w:rsidR="006D69C6" w:rsidRPr="00AD0433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86</w:t>
            </w:r>
            <w:r w:rsidR="003C57B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</w:t>
            </w:r>
          </w:p>
        </w:tc>
        <w:tc>
          <w:tcPr>
            <w:tcW w:w="238" w:type="dxa"/>
            <w:vAlign w:val="bottom"/>
          </w:tcPr>
          <w:p w14:paraId="2055F1A1" w14:textId="77777777" w:rsidR="00C929B5" w:rsidRPr="00AD0433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237AE4" w14:textId="4806DE6B" w:rsidR="00C929B5" w:rsidRPr="00AD0433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</w:t>
            </w:r>
            <w:r w:rsidR="006D69C6" w:rsidRPr="00AD0433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86</w:t>
            </w:r>
            <w:r w:rsidRPr="00AD0433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 w:rsidR="006D69C6" w:rsidRPr="00AD0433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9</w:t>
            </w:r>
            <w:r w:rsidR="003C57B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40</w:t>
            </w:r>
          </w:p>
        </w:tc>
        <w:tc>
          <w:tcPr>
            <w:tcW w:w="236" w:type="dxa"/>
            <w:vAlign w:val="bottom"/>
          </w:tcPr>
          <w:p w14:paraId="182E48A9" w14:textId="77777777" w:rsidR="00C929B5" w:rsidRPr="00AD0433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A627FA" w14:textId="22373578" w:rsidR="00C929B5" w:rsidRPr="00AD0433" w:rsidRDefault="006D69C6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37,</w:t>
            </w:r>
            <w:r w:rsidR="00A02F11" w:rsidRPr="00AD0433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510</w:t>
            </w:r>
          </w:p>
        </w:tc>
        <w:tc>
          <w:tcPr>
            <w:tcW w:w="240" w:type="dxa"/>
            <w:vAlign w:val="bottom"/>
          </w:tcPr>
          <w:p w14:paraId="7B587E94" w14:textId="77777777" w:rsidR="00C929B5" w:rsidRPr="00AD0433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FCEF07" w14:textId="2D5B2759" w:rsidR="00C929B5" w:rsidRPr="00AD0433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</w:t>
            </w:r>
            <w:r w:rsidR="006D69C6" w:rsidRPr="00AD0433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51</w:t>
            </w:r>
            <w:r w:rsidRPr="00AD0433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 w:rsidR="00A02F11" w:rsidRPr="00AD0433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6</w:t>
            </w:r>
            <w:r w:rsidR="006D69C6" w:rsidRPr="00AD0433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10</w:t>
            </w:r>
          </w:p>
        </w:tc>
        <w:tc>
          <w:tcPr>
            <w:tcW w:w="239" w:type="dxa"/>
            <w:vAlign w:val="bottom"/>
          </w:tcPr>
          <w:p w14:paraId="5E6A8B60" w14:textId="77777777" w:rsidR="00C929B5" w:rsidRPr="00AD0433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71C5AE" w14:textId="327C729D" w:rsidR="00C929B5" w:rsidRPr="00AD0433" w:rsidRDefault="00C929B5" w:rsidP="00C9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</w:t>
            </w:r>
            <w:r w:rsidR="006D69C6" w:rsidRPr="00AD0433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89</w:t>
            </w:r>
            <w:r w:rsidRPr="00AD0433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 w:rsidR="006D69C6" w:rsidRPr="00AD0433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</w:t>
            </w:r>
            <w:r w:rsidR="00A02F11" w:rsidRPr="00AD0433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20</w:t>
            </w:r>
          </w:p>
        </w:tc>
      </w:tr>
    </w:tbl>
    <w:p w14:paraId="38EDCEFB" w14:textId="10EC3C67" w:rsidR="00CA6D94" w:rsidRPr="00AD0433" w:rsidRDefault="00CA6D94" w:rsidP="00FB6C4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Style w:val="TableGrid"/>
        <w:tblW w:w="902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89"/>
        <w:gridCol w:w="1105"/>
        <w:gridCol w:w="267"/>
        <w:gridCol w:w="979"/>
        <w:gridCol w:w="238"/>
        <w:gridCol w:w="881"/>
        <w:gridCol w:w="236"/>
        <w:gridCol w:w="881"/>
        <w:gridCol w:w="240"/>
        <w:gridCol w:w="876"/>
        <w:gridCol w:w="239"/>
        <w:gridCol w:w="890"/>
      </w:tblGrid>
      <w:tr w:rsidR="00296994" w:rsidRPr="00AD0433" w14:paraId="6FCA22AD" w14:textId="77777777" w:rsidTr="00F94949">
        <w:trPr>
          <w:trHeight w:val="395"/>
          <w:tblHeader/>
        </w:trPr>
        <w:tc>
          <w:tcPr>
            <w:tcW w:w="2189" w:type="dxa"/>
            <w:vAlign w:val="bottom"/>
          </w:tcPr>
          <w:p w14:paraId="0AD25DDB" w14:textId="631FCF0B" w:rsidR="00296994" w:rsidRPr="00AD0433" w:rsidRDefault="00CA6D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6832" w:type="dxa"/>
            <w:gridSpan w:val="11"/>
            <w:vAlign w:val="bottom"/>
          </w:tcPr>
          <w:p w14:paraId="43675F91" w14:textId="1BBAB081" w:rsidR="00296994" w:rsidRPr="00AD0433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296994" w:rsidRPr="00AD0433" w14:paraId="6B41EB78" w14:textId="77777777" w:rsidTr="00F94949">
        <w:trPr>
          <w:trHeight w:val="395"/>
          <w:tblHeader/>
        </w:trPr>
        <w:tc>
          <w:tcPr>
            <w:tcW w:w="2189" w:type="dxa"/>
            <w:vAlign w:val="bottom"/>
          </w:tcPr>
          <w:p w14:paraId="38A1415B" w14:textId="77777777" w:rsidR="00296994" w:rsidRPr="00AD0433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470" w:type="dxa"/>
            <w:gridSpan w:val="5"/>
            <w:tcBorders>
              <w:bottom w:val="single" w:sz="4" w:space="0" w:color="auto"/>
            </w:tcBorders>
            <w:vAlign w:val="bottom"/>
          </w:tcPr>
          <w:p w14:paraId="1D55194D" w14:textId="20DE4E7D" w:rsidR="00296994" w:rsidRPr="00AD0433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D043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30 </w:t>
            </w:r>
            <w:r w:rsidR="006D69C6" w:rsidRPr="00AD0433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กันยา</w:t>
            </w:r>
            <w:r w:rsidRPr="00AD0433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 xml:space="preserve">ยน </w:t>
            </w:r>
            <w:r w:rsidRPr="00AD043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2566</w:t>
            </w:r>
          </w:p>
        </w:tc>
        <w:tc>
          <w:tcPr>
            <w:tcW w:w="236" w:type="dxa"/>
            <w:vAlign w:val="center"/>
          </w:tcPr>
          <w:p w14:paraId="64B85F42" w14:textId="77777777" w:rsidR="00296994" w:rsidRPr="00AD0433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3126" w:type="dxa"/>
            <w:gridSpan w:val="5"/>
            <w:vAlign w:val="bottom"/>
          </w:tcPr>
          <w:p w14:paraId="102B6156" w14:textId="77777777" w:rsidR="00296994" w:rsidRPr="00AD0433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D043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31 </w:t>
            </w:r>
            <w:r w:rsidRPr="00AD0433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 xml:space="preserve">ธันวาคม </w:t>
            </w:r>
            <w:r w:rsidRPr="00AD043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2565</w:t>
            </w:r>
          </w:p>
        </w:tc>
      </w:tr>
      <w:tr w:rsidR="00296994" w:rsidRPr="00AD0433" w14:paraId="26D2310E" w14:textId="77777777" w:rsidTr="00F94949">
        <w:trPr>
          <w:trHeight w:val="770"/>
          <w:tblHeader/>
        </w:trPr>
        <w:tc>
          <w:tcPr>
            <w:tcW w:w="2189" w:type="dxa"/>
            <w:vAlign w:val="bottom"/>
            <w:hideMark/>
          </w:tcPr>
          <w:p w14:paraId="5AF34285" w14:textId="77777777" w:rsidR="00296994" w:rsidRPr="00AD0433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14BBFC2" w14:textId="77777777" w:rsidR="00296994" w:rsidRPr="00AD0433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AD0433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ส่วนที่หมุนเวียน</w:t>
            </w:r>
          </w:p>
        </w:tc>
        <w:tc>
          <w:tcPr>
            <w:tcW w:w="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084E58" w14:textId="77777777" w:rsidR="00296994" w:rsidRPr="00AD0433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3B249C7" w14:textId="77777777" w:rsidR="00296994" w:rsidRPr="00AD0433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AD0433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ส่วนที่ไม่หมุนเวียน</w:t>
            </w:r>
          </w:p>
        </w:tc>
        <w:tc>
          <w:tcPr>
            <w:tcW w:w="2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C53FE5" w14:textId="77777777" w:rsidR="00296994" w:rsidRPr="00AD0433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F30FD8C" w14:textId="77777777" w:rsidR="00296994" w:rsidRPr="00AD0433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AD0433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รวม</w:t>
            </w:r>
          </w:p>
        </w:tc>
        <w:tc>
          <w:tcPr>
            <w:tcW w:w="236" w:type="dxa"/>
            <w:vAlign w:val="center"/>
          </w:tcPr>
          <w:p w14:paraId="057BB709" w14:textId="77777777" w:rsidR="00296994" w:rsidRPr="00AD0433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6297935" w14:textId="77777777" w:rsidR="00296994" w:rsidRPr="00AD0433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AD0433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ส่วนที่หมุนเวียน</w:t>
            </w:r>
          </w:p>
        </w:tc>
        <w:tc>
          <w:tcPr>
            <w:tcW w:w="2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1BD526" w14:textId="77777777" w:rsidR="00296994" w:rsidRPr="00AD0433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6CCE60D" w14:textId="77777777" w:rsidR="00296994" w:rsidRPr="00AD0433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AD0433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ส่วนที่ไม่หมุนเวียน</w:t>
            </w:r>
          </w:p>
        </w:tc>
        <w:tc>
          <w:tcPr>
            <w:tcW w:w="2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A252FE" w14:textId="77777777" w:rsidR="00296994" w:rsidRPr="00AD0433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756C50D" w14:textId="77777777" w:rsidR="00296994" w:rsidRPr="00AD0433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AD0433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รวม</w:t>
            </w:r>
          </w:p>
        </w:tc>
      </w:tr>
      <w:tr w:rsidR="00296994" w:rsidRPr="00AD0433" w14:paraId="27FF76F9" w14:textId="77777777" w:rsidTr="00F94949">
        <w:trPr>
          <w:trHeight w:val="385"/>
          <w:tblHeader/>
        </w:trPr>
        <w:tc>
          <w:tcPr>
            <w:tcW w:w="2189" w:type="dxa"/>
            <w:vAlign w:val="bottom"/>
          </w:tcPr>
          <w:p w14:paraId="68B0BBCD" w14:textId="77777777" w:rsidR="00296994" w:rsidRPr="00AD0433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6832" w:type="dxa"/>
            <w:gridSpan w:val="11"/>
            <w:vAlign w:val="bottom"/>
          </w:tcPr>
          <w:p w14:paraId="5F219FE1" w14:textId="77777777" w:rsidR="00296994" w:rsidRPr="00AD0433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AD0433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eastAsia="en-GB"/>
              </w:rPr>
              <w:t>(</w:t>
            </w:r>
            <w:r w:rsidRPr="00AD043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 w:eastAsia="en-GB"/>
              </w:rPr>
              <w:t>พันบาท)</w:t>
            </w:r>
          </w:p>
        </w:tc>
      </w:tr>
      <w:tr w:rsidR="00296994" w:rsidRPr="00AD0433" w14:paraId="02E83305" w14:textId="77777777" w:rsidTr="00F94949">
        <w:trPr>
          <w:trHeight w:val="287"/>
        </w:trPr>
        <w:tc>
          <w:tcPr>
            <w:tcW w:w="2189" w:type="dxa"/>
            <w:vAlign w:val="bottom"/>
          </w:tcPr>
          <w:p w14:paraId="0E83E815" w14:textId="77777777" w:rsidR="00296994" w:rsidRPr="00AD0433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 w:eastAsia="en-GB"/>
              </w:rPr>
            </w:pPr>
            <w:r w:rsidRPr="00AD043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756B14E3" w14:textId="77777777" w:rsidR="00296994" w:rsidRPr="00AD0433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67" w:type="dxa"/>
            <w:vAlign w:val="bottom"/>
          </w:tcPr>
          <w:p w14:paraId="280D4F90" w14:textId="77777777" w:rsidR="00296994" w:rsidRPr="00AD0433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979" w:type="dxa"/>
            <w:vAlign w:val="bottom"/>
          </w:tcPr>
          <w:p w14:paraId="21B20DF9" w14:textId="77777777" w:rsidR="00296994" w:rsidRPr="00AD0433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8" w:type="dxa"/>
            <w:vAlign w:val="bottom"/>
          </w:tcPr>
          <w:p w14:paraId="46CEC7F2" w14:textId="77777777" w:rsidR="00296994" w:rsidRPr="00AD0433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81" w:type="dxa"/>
            <w:vAlign w:val="bottom"/>
          </w:tcPr>
          <w:p w14:paraId="05D97B7D" w14:textId="77777777" w:rsidR="00296994" w:rsidRPr="00AD0433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03632575" w14:textId="77777777" w:rsidR="00296994" w:rsidRPr="00AD0433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81" w:type="dxa"/>
            <w:vAlign w:val="bottom"/>
          </w:tcPr>
          <w:p w14:paraId="0DA0B214" w14:textId="77777777" w:rsidR="00296994" w:rsidRPr="00AD0433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40" w:type="dxa"/>
            <w:vAlign w:val="bottom"/>
          </w:tcPr>
          <w:p w14:paraId="68DC620F" w14:textId="77777777" w:rsidR="00296994" w:rsidRPr="00AD0433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76" w:type="dxa"/>
            <w:vAlign w:val="bottom"/>
          </w:tcPr>
          <w:p w14:paraId="69AACD83" w14:textId="77777777" w:rsidR="00296994" w:rsidRPr="00AD0433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39" w:type="dxa"/>
            <w:vAlign w:val="bottom"/>
          </w:tcPr>
          <w:p w14:paraId="589B024A" w14:textId="77777777" w:rsidR="00296994" w:rsidRPr="00AD0433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90" w:type="dxa"/>
            <w:vAlign w:val="bottom"/>
          </w:tcPr>
          <w:p w14:paraId="4DB3B9B5" w14:textId="77777777" w:rsidR="00296994" w:rsidRPr="00AD0433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</w:tr>
      <w:tr w:rsidR="006D69C6" w:rsidRPr="00AD0433" w14:paraId="07B8E2B7" w14:textId="77777777" w:rsidTr="006D69C6">
        <w:trPr>
          <w:trHeight w:val="50"/>
        </w:trPr>
        <w:tc>
          <w:tcPr>
            <w:tcW w:w="2189" w:type="dxa"/>
            <w:vAlign w:val="bottom"/>
          </w:tcPr>
          <w:p w14:paraId="27CC051B" w14:textId="226EBA0A" w:rsidR="006D69C6" w:rsidRPr="00AD0433" w:rsidRDefault="006D69C6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0433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 (ก)</w:t>
            </w:r>
          </w:p>
        </w:tc>
        <w:tc>
          <w:tcPr>
            <w:tcW w:w="1105" w:type="dxa"/>
            <w:vAlign w:val="bottom"/>
          </w:tcPr>
          <w:p w14:paraId="58ECB453" w14:textId="3F236FAF" w:rsidR="006D69C6" w:rsidRPr="00AD0433" w:rsidRDefault="006D69C6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D043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29,842</w:t>
            </w:r>
          </w:p>
        </w:tc>
        <w:tc>
          <w:tcPr>
            <w:tcW w:w="267" w:type="dxa"/>
            <w:vAlign w:val="bottom"/>
          </w:tcPr>
          <w:p w14:paraId="0BCEB3FD" w14:textId="77777777" w:rsidR="006D69C6" w:rsidRPr="00AD0433" w:rsidRDefault="006D69C6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79" w:type="dxa"/>
            <w:vAlign w:val="bottom"/>
          </w:tcPr>
          <w:p w14:paraId="13DBB09A" w14:textId="4D805EEC" w:rsidR="006D69C6" w:rsidRPr="00AD0433" w:rsidRDefault="006D69C6" w:rsidP="00566E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D043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8" w:type="dxa"/>
            <w:vAlign w:val="bottom"/>
          </w:tcPr>
          <w:p w14:paraId="6E12C68E" w14:textId="77777777" w:rsidR="006D69C6" w:rsidRPr="00AD0433" w:rsidRDefault="006D69C6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615821C8" w14:textId="6FCA4556" w:rsidR="006D69C6" w:rsidRPr="00AD0433" w:rsidRDefault="006D69C6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D043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29,842</w:t>
            </w:r>
          </w:p>
        </w:tc>
        <w:tc>
          <w:tcPr>
            <w:tcW w:w="236" w:type="dxa"/>
            <w:vAlign w:val="bottom"/>
          </w:tcPr>
          <w:p w14:paraId="0D14DA97" w14:textId="77777777" w:rsidR="006D69C6" w:rsidRPr="00AD0433" w:rsidRDefault="006D69C6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741279AA" w14:textId="558DE90A" w:rsidR="006D69C6" w:rsidRPr="00AD0433" w:rsidRDefault="00566EC6" w:rsidP="00566E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D043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40" w:type="dxa"/>
            <w:vAlign w:val="bottom"/>
          </w:tcPr>
          <w:p w14:paraId="03D27269" w14:textId="77777777" w:rsidR="006D69C6" w:rsidRPr="00AD0433" w:rsidRDefault="006D69C6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76" w:type="dxa"/>
            <w:vAlign w:val="bottom"/>
          </w:tcPr>
          <w:p w14:paraId="3B7BDF2A" w14:textId="403212ED" w:rsidR="006D69C6" w:rsidRPr="00AD0433" w:rsidRDefault="00566EC6" w:rsidP="00566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D043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9" w:type="dxa"/>
            <w:vAlign w:val="bottom"/>
          </w:tcPr>
          <w:p w14:paraId="1A2D30DE" w14:textId="77777777" w:rsidR="006D69C6" w:rsidRPr="00AD0433" w:rsidRDefault="006D69C6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90" w:type="dxa"/>
            <w:vAlign w:val="bottom"/>
          </w:tcPr>
          <w:p w14:paraId="52B8699F" w14:textId="5C0CF652" w:rsidR="006D69C6" w:rsidRPr="00AD0433" w:rsidRDefault="00566EC6" w:rsidP="00566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D043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6D69C6" w:rsidRPr="00AD0433" w14:paraId="3F6494E3" w14:textId="77777777" w:rsidTr="006D69C6">
        <w:trPr>
          <w:trHeight w:val="50"/>
        </w:trPr>
        <w:tc>
          <w:tcPr>
            <w:tcW w:w="2189" w:type="dxa"/>
            <w:vAlign w:val="bottom"/>
          </w:tcPr>
          <w:p w14:paraId="7164EC17" w14:textId="5EBAF845" w:rsidR="006D69C6" w:rsidRPr="00AD0433" w:rsidRDefault="006D69C6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0433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</w:t>
            </w:r>
            <w:r w:rsidRPr="00AD0433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สถาบันการเงิน (ก)</w:t>
            </w:r>
          </w:p>
        </w:tc>
        <w:tc>
          <w:tcPr>
            <w:tcW w:w="1105" w:type="dxa"/>
            <w:vAlign w:val="bottom"/>
          </w:tcPr>
          <w:p w14:paraId="47C23587" w14:textId="70602C67" w:rsidR="006D69C6" w:rsidRPr="00AD0433" w:rsidRDefault="006D69C6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D043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30,000</w:t>
            </w:r>
          </w:p>
        </w:tc>
        <w:tc>
          <w:tcPr>
            <w:tcW w:w="267" w:type="dxa"/>
            <w:vAlign w:val="bottom"/>
          </w:tcPr>
          <w:p w14:paraId="008C4999" w14:textId="77777777" w:rsidR="006D69C6" w:rsidRPr="00AD0433" w:rsidRDefault="006D69C6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79" w:type="dxa"/>
            <w:vAlign w:val="bottom"/>
          </w:tcPr>
          <w:p w14:paraId="20F025FC" w14:textId="50C65D7F" w:rsidR="006D69C6" w:rsidRPr="00AD0433" w:rsidRDefault="006D69C6" w:rsidP="00566E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D043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8" w:type="dxa"/>
            <w:vAlign w:val="bottom"/>
          </w:tcPr>
          <w:p w14:paraId="37EDFF41" w14:textId="77777777" w:rsidR="006D69C6" w:rsidRPr="00AD0433" w:rsidRDefault="006D69C6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40662343" w14:textId="6AAB6FE8" w:rsidR="006D69C6" w:rsidRPr="00AD0433" w:rsidRDefault="006D69C6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D043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30,000</w:t>
            </w:r>
          </w:p>
        </w:tc>
        <w:tc>
          <w:tcPr>
            <w:tcW w:w="236" w:type="dxa"/>
            <w:vAlign w:val="bottom"/>
          </w:tcPr>
          <w:p w14:paraId="29639DCE" w14:textId="77777777" w:rsidR="006D69C6" w:rsidRPr="00AD0433" w:rsidRDefault="006D69C6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6DA9A0DB" w14:textId="78529B07" w:rsidR="006D69C6" w:rsidRPr="00AD0433" w:rsidRDefault="00566EC6" w:rsidP="00566E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D043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40" w:type="dxa"/>
            <w:vAlign w:val="bottom"/>
          </w:tcPr>
          <w:p w14:paraId="1F8CD42B" w14:textId="77777777" w:rsidR="006D69C6" w:rsidRPr="00AD0433" w:rsidRDefault="006D69C6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76" w:type="dxa"/>
            <w:vAlign w:val="bottom"/>
          </w:tcPr>
          <w:p w14:paraId="78B42A98" w14:textId="14124352" w:rsidR="006D69C6" w:rsidRPr="00AD0433" w:rsidRDefault="00566EC6" w:rsidP="00566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D043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9" w:type="dxa"/>
            <w:vAlign w:val="bottom"/>
          </w:tcPr>
          <w:p w14:paraId="32D2F32B" w14:textId="77777777" w:rsidR="006D69C6" w:rsidRPr="00AD0433" w:rsidRDefault="006D69C6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90" w:type="dxa"/>
            <w:vAlign w:val="bottom"/>
          </w:tcPr>
          <w:p w14:paraId="61C78C77" w14:textId="1BAD6A4C" w:rsidR="006D69C6" w:rsidRPr="00AD0433" w:rsidRDefault="00566EC6" w:rsidP="00566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D043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296994" w:rsidRPr="00AD0433" w14:paraId="0C5720C3" w14:textId="77777777" w:rsidTr="00F94949">
        <w:trPr>
          <w:trHeight w:val="781"/>
        </w:trPr>
        <w:tc>
          <w:tcPr>
            <w:tcW w:w="2189" w:type="dxa"/>
            <w:vAlign w:val="bottom"/>
          </w:tcPr>
          <w:p w14:paraId="20F9E743" w14:textId="77777777" w:rsidR="00296994" w:rsidRPr="00AD0433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AD0433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</w:t>
            </w:r>
          </w:p>
          <w:p w14:paraId="2E29C1C5" w14:textId="57920794" w:rsidR="00296994" w:rsidRPr="00AD0433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AD0433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AD0433">
              <w:rPr>
                <w:rFonts w:asciiTheme="majorBidi" w:hAnsiTheme="majorBidi" w:cstheme="majorBidi"/>
                <w:sz w:val="28"/>
                <w:szCs w:val="28"/>
                <w:cs/>
              </w:rPr>
              <w:t>สถาบันการเงิน (</w:t>
            </w:r>
            <w:r w:rsidR="006D69C6" w:rsidRPr="00AD0433">
              <w:rPr>
                <w:rFonts w:asciiTheme="majorBidi" w:hAnsiTheme="majorBidi" w:cstheme="majorBidi"/>
                <w:sz w:val="28"/>
                <w:szCs w:val="28"/>
                <w:cs/>
              </w:rPr>
              <w:t>ข</w:t>
            </w:r>
            <w:r w:rsidRPr="00AD043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05" w:type="dxa"/>
            <w:vAlign w:val="bottom"/>
          </w:tcPr>
          <w:p w14:paraId="12FB778A" w14:textId="624CB453" w:rsidR="00296994" w:rsidRPr="00AD0433" w:rsidRDefault="006D69C6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D043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9,747</w:t>
            </w:r>
          </w:p>
        </w:tc>
        <w:tc>
          <w:tcPr>
            <w:tcW w:w="267" w:type="dxa"/>
            <w:vAlign w:val="bottom"/>
          </w:tcPr>
          <w:p w14:paraId="54259BDC" w14:textId="77777777" w:rsidR="00296994" w:rsidRPr="00AD0433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79" w:type="dxa"/>
            <w:vAlign w:val="bottom"/>
          </w:tcPr>
          <w:p w14:paraId="41D91FA3" w14:textId="4ECB67AA" w:rsidR="00296994" w:rsidRPr="00AD0433" w:rsidRDefault="006D69C6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D043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49,58</w:t>
            </w:r>
            <w:r w:rsidR="00E260F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9</w:t>
            </w:r>
          </w:p>
        </w:tc>
        <w:tc>
          <w:tcPr>
            <w:tcW w:w="238" w:type="dxa"/>
            <w:vAlign w:val="bottom"/>
          </w:tcPr>
          <w:p w14:paraId="419F8C74" w14:textId="77777777" w:rsidR="00296994" w:rsidRPr="00AD0433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20DC089F" w14:textId="09C09D96" w:rsidR="00296994" w:rsidRPr="00AD0433" w:rsidRDefault="006D69C6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D043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59,33</w:t>
            </w:r>
            <w:r w:rsidR="00E260F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</w:t>
            </w:r>
          </w:p>
        </w:tc>
        <w:tc>
          <w:tcPr>
            <w:tcW w:w="236" w:type="dxa"/>
            <w:vAlign w:val="bottom"/>
          </w:tcPr>
          <w:p w14:paraId="3443845E" w14:textId="77777777" w:rsidR="00296994" w:rsidRPr="00AD0433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1D39E45D" w14:textId="77777777" w:rsidR="00296994" w:rsidRPr="00AD0433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D043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6,592</w:t>
            </w:r>
          </w:p>
        </w:tc>
        <w:tc>
          <w:tcPr>
            <w:tcW w:w="240" w:type="dxa"/>
            <w:vAlign w:val="bottom"/>
          </w:tcPr>
          <w:p w14:paraId="50FA91EF" w14:textId="77777777" w:rsidR="00296994" w:rsidRPr="00AD0433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76" w:type="dxa"/>
            <w:vAlign w:val="bottom"/>
          </w:tcPr>
          <w:p w14:paraId="37BD68F9" w14:textId="77777777" w:rsidR="00296994" w:rsidRPr="00AD0433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D043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37,622</w:t>
            </w:r>
          </w:p>
        </w:tc>
        <w:tc>
          <w:tcPr>
            <w:tcW w:w="239" w:type="dxa"/>
            <w:vAlign w:val="bottom"/>
          </w:tcPr>
          <w:p w14:paraId="7870E88D" w14:textId="77777777" w:rsidR="00296994" w:rsidRPr="00AD0433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90" w:type="dxa"/>
            <w:vAlign w:val="bottom"/>
          </w:tcPr>
          <w:p w14:paraId="1E967019" w14:textId="77777777" w:rsidR="00296994" w:rsidRPr="00AD0433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D043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44,214</w:t>
            </w:r>
          </w:p>
        </w:tc>
      </w:tr>
      <w:tr w:rsidR="00296994" w:rsidRPr="00AD0433" w14:paraId="6250BB2E" w14:textId="77777777" w:rsidTr="00F94949">
        <w:trPr>
          <w:trHeight w:val="385"/>
        </w:trPr>
        <w:tc>
          <w:tcPr>
            <w:tcW w:w="2189" w:type="dxa"/>
            <w:vAlign w:val="bottom"/>
            <w:hideMark/>
          </w:tcPr>
          <w:p w14:paraId="1C611405" w14:textId="760D1B35" w:rsidR="00296994" w:rsidRPr="00AD0433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D043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  <w:r w:rsidRPr="00AD043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</w:t>
            </w:r>
            <w:r w:rsidRPr="00AD0433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6D69C6" w:rsidRPr="00AD0433">
              <w:rPr>
                <w:rFonts w:asciiTheme="majorBidi" w:hAnsiTheme="majorBidi" w:cstheme="majorBidi"/>
                <w:sz w:val="28"/>
                <w:szCs w:val="28"/>
                <w:cs/>
              </w:rPr>
              <w:t>ค</w:t>
            </w:r>
            <w:r w:rsidRPr="00AD043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05" w:type="dxa"/>
            <w:vAlign w:val="bottom"/>
          </w:tcPr>
          <w:p w14:paraId="5349BA5D" w14:textId="39C89716" w:rsidR="00296994" w:rsidRPr="00AD0433" w:rsidRDefault="006D69C6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D043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7,230</w:t>
            </w:r>
          </w:p>
        </w:tc>
        <w:tc>
          <w:tcPr>
            <w:tcW w:w="267" w:type="dxa"/>
            <w:vAlign w:val="bottom"/>
          </w:tcPr>
          <w:p w14:paraId="4E7F649D" w14:textId="77777777" w:rsidR="00296994" w:rsidRPr="00AD0433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79" w:type="dxa"/>
            <w:vAlign w:val="bottom"/>
          </w:tcPr>
          <w:p w14:paraId="0843CB48" w14:textId="6124E4CE" w:rsidR="00296994" w:rsidRPr="00AD0433" w:rsidRDefault="006D69C6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D043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103,935</w:t>
            </w:r>
          </w:p>
        </w:tc>
        <w:tc>
          <w:tcPr>
            <w:tcW w:w="238" w:type="dxa"/>
            <w:vAlign w:val="bottom"/>
          </w:tcPr>
          <w:p w14:paraId="2BDA4061" w14:textId="77777777" w:rsidR="00296994" w:rsidRPr="00AD0433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6EE49E0E" w14:textId="6DCEBA33" w:rsidR="00296994" w:rsidRPr="00AD0433" w:rsidRDefault="00FB6C4F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D043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111,</w:t>
            </w:r>
            <w:r w:rsidR="00DB4F1E" w:rsidRPr="00AD043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</w:t>
            </w:r>
            <w:r w:rsidR="006D69C6" w:rsidRPr="00AD043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65</w:t>
            </w:r>
          </w:p>
        </w:tc>
        <w:tc>
          <w:tcPr>
            <w:tcW w:w="236" w:type="dxa"/>
            <w:vAlign w:val="bottom"/>
          </w:tcPr>
          <w:p w14:paraId="5390709A" w14:textId="77777777" w:rsidR="00296994" w:rsidRPr="00AD0433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vAlign w:val="bottom"/>
          </w:tcPr>
          <w:p w14:paraId="673CA4FA" w14:textId="77777777" w:rsidR="00296994" w:rsidRPr="00AD0433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D043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6,454</w:t>
            </w:r>
          </w:p>
        </w:tc>
        <w:tc>
          <w:tcPr>
            <w:tcW w:w="240" w:type="dxa"/>
            <w:vAlign w:val="bottom"/>
          </w:tcPr>
          <w:p w14:paraId="1C91ED47" w14:textId="77777777" w:rsidR="00296994" w:rsidRPr="00AD0433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76" w:type="dxa"/>
            <w:vAlign w:val="bottom"/>
          </w:tcPr>
          <w:p w14:paraId="25488A32" w14:textId="77777777" w:rsidR="00296994" w:rsidRPr="00AD0433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D043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109,426</w:t>
            </w:r>
          </w:p>
        </w:tc>
        <w:tc>
          <w:tcPr>
            <w:tcW w:w="239" w:type="dxa"/>
            <w:vAlign w:val="bottom"/>
          </w:tcPr>
          <w:p w14:paraId="6AEA6BFD" w14:textId="77777777" w:rsidR="00296994" w:rsidRPr="00AD0433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90" w:type="dxa"/>
            <w:vAlign w:val="bottom"/>
          </w:tcPr>
          <w:p w14:paraId="3E3DC238" w14:textId="77777777" w:rsidR="00296994" w:rsidRPr="00AD0433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D043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115,880</w:t>
            </w:r>
          </w:p>
        </w:tc>
      </w:tr>
      <w:tr w:rsidR="00296994" w:rsidRPr="00AD0433" w14:paraId="09CEC3C6" w14:textId="77777777" w:rsidTr="00FB6C4F">
        <w:trPr>
          <w:trHeight w:val="60"/>
        </w:trPr>
        <w:tc>
          <w:tcPr>
            <w:tcW w:w="2189" w:type="dxa"/>
            <w:vAlign w:val="bottom"/>
            <w:hideMark/>
          </w:tcPr>
          <w:p w14:paraId="4E29AF93" w14:textId="77777777" w:rsidR="00296994" w:rsidRPr="00AD0433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6" w:right="-110" w:hanging="270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  <w:cs/>
                <w:lang w:val="en-GB" w:eastAsia="en-GB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รวมหนี้สินที่มีภาระดอกเบี้ย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416867" w14:textId="2753783B" w:rsidR="00296994" w:rsidRPr="00AD0433" w:rsidRDefault="006D69C6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76,819</w:t>
            </w:r>
          </w:p>
        </w:tc>
        <w:tc>
          <w:tcPr>
            <w:tcW w:w="267" w:type="dxa"/>
            <w:vAlign w:val="bottom"/>
          </w:tcPr>
          <w:p w14:paraId="584F14A1" w14:textId="77777777" w:rsidR="00296994" w:rsidRPr="00AD0433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D73CD4" w14:textId="0BF8300C" w:rsidR="00296994" w:rsidRPr="00AD0433" w:rsidRDefault="00FB6C4F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15</w:t>
            </w:r>
            <w:r w:rsidR="006D69C6" w:rsidRPr="00AD0433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3</w:t>
            </w:r>
            <w:r w:rsidRPr="00AD0433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 w:rsidR="006D69C6" w:rsidRPr="00AD0433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52</w:t>
            </w:r>
            <w:r w:rsidR="00E260F0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4</w:t>
            </w:r>
          </w:p>
        </w:tc>
        <w:tc>
          <w:tcPr>
            <w:tcW w:w="238" w:type="dxa"/>
            <w:vAlign w:val="bottom"/>
          </w:tcPr>
          <w:p w14:paraId="184570C7" w14:textId="77777777" w:rsidR="00296994" w:rsidRPr="00AD0433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043B2A" w14:textId="30E241B6" w:rsidR="00296994" w:rsidRPr="00AD0433" w:rsidRDefault="006D69C6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230,34</w:t>
            </w:r>
            <w:r w:rsidR="00E260F0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3</w:t>
            </w:r>
          </w:p>
        </w:tc>
        <w:tc>
          <w:tcPr>
            <w:tcW w:w="236" w:type="dxa"/>
            <w:vAlign w:val="bottom"/>
          </w:tcPr>
          <w:p w14:paraId="2C5E8EEE" w14:textId="77777777" w:rsidR="00296994" w:rsidRPr="00AD0433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9DFDAD" w14:textId="77777777" w:rsidR="00296994" w:rsidRPr="00AD0433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13,046</w:t>
            </w:r>
          </w:p>
        </w:tc>
        <w:tc>
          <w:tcPr>
            <w:tcW w:w="240" w:type="dxa"/>
            <w:vAlign w:val="bottom"/>
          </w:tcPr>
          <w:p w14:paraId="4219BF0C" w14:textId="77777777" w:rsidR="00296994" w:rsidRPr="00AD0433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C30A18" w14:textId="77777777" w:rsidR="00296994" w:rsidRPr="00AD0433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147,048</w:t>
            </w:r>
          </w:p>
        </w:tc>
        <w:tc>
          <w:tcPr>
            <w:tcW w:w="239" w:type="dxa"/>
            <w:vAlign w:val="bottom"/>
          </w:tcPr>
          <w:p w14:paraId="056739A7" w14:textId="77777777" w:rsidR="00296994" w:rsidRPr="00AD0433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1B63C1" w14:textId="77777777" w:rsidR="00296994" w:rsidRPr="00AD0433" w:rsidRDefault="00296994" w:rsidP="00F9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ind w:left="-110" w:right="-137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160,094</w:t>
            </w:r>
          </w:p>
        </w:tc>
      </w:tr>
    </w:tbl>
    <w:p w14:paraId="573ECCEA" w14:textId="77777777" w:rsidR="005F6758" w:rsidRDefault="005F6758" w:rsidP="00B070A3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B926DEA" w14:textId="6C5014E7" w:rsidR="00805A41" w:rsidRPr="00AD0433" w:rsidRDefault="00805A41" w:rsidP="00B070A3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D0433">
        <w:rPr>
          <w:rFonts w:asciiTheme="majorBidi" w:hAnsiTheme="majorBidi" w:cstheme="majorBidi"/>
          <w:sz w:val="30"/>
          <w:szCs w:val="30"/>
          <w:cs/>
        </w:rPr>
        <w:lastRenderedPageBreak/>
        <w:t>หนี้สินที่มีภาระดอกเบี้ยส่วนที่มีหลักประกัน</w:t>
      </w:r>
      <w:r w:rsidR="00BA6586" w:rsidRPr="00AD0433">
        <w:rPr>
          <w:rFonts w:asciiTheme="majorBidi" w:hAnsiTheme="majorBidi" w:cstheme="majorBidi"/>
          <w:sz w:val="30"/>
          <w:szCs w:val="30"/>
          <w:cs/>
        </w:rPr>
        <w:t>ไม่รวมหนี้สินตามสัญญาเช่า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D7B6A" w:rsidRPr="00AD043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653176" w:rsidRPr="00AD0433">
        <w:rPr>
          <w:rFonts w:asciiTheme="majorBidi" w:hAnsiTheme="majorBidi" w:cstheme="majorBidi"/>
          <w:sz w:val="30"/>
          <w:szCs w:val="30"/>
        </w:rPr>
        <w:t>3</w:t>
      </w:r>
      <w:r w:rsidR="00780D16" w:rsidRPr="00AD0433">
        <w:rPr>
          <w:rFonts w:asciiTheme="majorBidi" w:hAnsiTheme="majorBidi" w:cstheme="majorBidi"/>
          <w:sz w:val="30"/>
          <w:szCs w:val="30"/>
        </w:rPr>
        <w:t>0</w:t>
      </w:r>
      <w:r w:rsidR="00653176" w:rsidRPr="00AD0433">
        <w:rPr>
          <w:rFonts w:asciiTheme="majorBidi" w:hAnsiTheme="majorBidi" w:cstheme="majorBidi"/>
          <w:sz w:val="30"/>
          <w:szCs w:val="30"/>
        </w:rPr>
        <w:t xml:space="preserve"> </w:t>
      </w:r>
      <w:r w:rsidR="006D69C6" w:rsidRPr="00AD0433">
        <w:rPr>
          <w:rFonts w:asciiTheme="majorBidi" w:hAnsiTheme="majorBidi" w:cstheme="majorBidi"/>
          <w:sz w:val="30"/>
          <w:szCs w:val="30"/>
          <w:cs/>
        </w:rPr>
        <w:t>กันยา</w:t>
      </w:r>
      <w:r w:rsidR="00780D16" w:rsidRPr="00AD0433">
        <w:rPr>
          <w:rFonts w:asciiTheme="majorBidi" w:hAnsiTheme="majorBidi" w:cstheme="majorBidi"/>
          <w:sz w:val="30"/>
          <w:szCs w:val="30"/>
          <w:cs/>
        </w:rPr>
        <w:t xml:space="preserve">ยน </w:t>
      </w:r>
      <w:r w:rsidR="005D7B6A" w:rsidRPr="00AD0433">
        <w:rPr>
          <w:rFonts w:asciiTheme="majorBidi" w:hAnsiTheme="majorBidi" w:cstheme="majorBidi"/>
          <w:sz w:val="30"/>
          <w:szCs w:val="30"/>
        </w:rPr>
        <w:t>256</w:t>
      </w:r>
      <w:r w:rsidR="00E70C97" w:rsidRPr="00AD0433">
        <w:rPr>
          <w:rFonts w:asciiTheme="majorBidi" w:hAnsiTheme="majorBidi" w:cstheme="majorBidi"/>
          <w:sz w:val="30"/>
          <w:szCs w:val="30"/>
        </w:rPr>
        <w:t>6</w:t>
      </w:r>
      <w:r w:rsidR="005D7B6A" w:rsidRPr="00AD0433">
        <w:rPr>
          <w:rFonts w:asciiTheme="majorBidi" w:hAnsiTheme="majorBidi" w:cstheme="majorBidi"/>
          <w:sz w:val="30"/>
          <w:szCs w:val="30"/>
        </w:rPr>
        <w:t xml:space="preserve"> </w:t>
      </w:r>
      <w:r w:rsidR="005D7B6A" w:rsidRPr="00AD0433">
        <w:rPr>
          <w:rFonts w:asciiTheme="majorBidi" w:hAnsiTheme="majorBidi" w:cstheme="majorBidi"/>
          <w:sz w:val="30"/>
          <w:szCs w:val="30"/>
          <w:cs/>
        </w:rPr>
        <w:t xml:space="preserve">และวันที่ </w:t>
      </w:r>
      <w:r w:rsidR="005D7B6A" w:rsidRPr="00AD0433">
        <w:rPr>
          <w:rFonts w:asciiTheme="majorBidi" w:hAnsiTheme="majorBidi" w:cstheme="majorBidi"/>
          <w:sz w:val="30"/>
          <w:szCs w:val="30"/>
        </w:rPr>
        <w:t xml:space="preserve">      31 </w:t>
      </w:r>
      <w:r w:rsidR="005D7B6A" w:rsidRPr="00AD043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5D7B6A" w:rsidRPr="00AD0433">
        <w:rPr>
          <w:rFonts w:asciiTheme="majorBidi" w:hAnsiTheme="majorBidi" w:cstheme="majorBidi"/>
          <w:sz w:val="30"/>
          <w:szCs w:val="30"/>
        </w:rPr>
        <w:t>256</w:t>
      </w:r>
      <w:r w:rsidR="00E70C97" w:rsidRPr="00AD0433">
        <w:rPr>
          <w:rFonts w:asciiTheme="majorBidi" w:hAnsiTheme="majorBidi" w:cstheme="majorBidi"/>
          <w:sz w:val="30"/>
          <w:szCs w:val="30"/>
        </w:rPr>
        <w:t>5</w:t>
      </w:r>
      <w:r w:rsidR="005D7B6A" w:rsidRPr="00AD0433">
        <w:rPr>
          <w:rFonts w:asciiTheme="majorBidi" w:hAnsiTheme="majorBidi" w:cstheme="majorBidi"/>
          <w:sz w:val="30"/>
          <w:szCs w:val="30"/>
        </w:rPr>
        <w:t xml:space="preserve"> </w:t>
      </w:r>
      <w:r w:rsidRPr="00AD0433">
        <w:rPr>
          <w:rFonts w:asciiTheme="majorBidi" w:hAnsiTheme="majorBidi" w:cstheme="majorBidi"/>
          <w:sz w:val="30"/>
          <w:szCs w:val="30"/>
          <w:cs/>
        </w:rPr>
        <w:t>มีรายละเอียดของหลักประกันซึ่งเป็นสินทรัพย์ของ</w:t>
      </w:r>
      <w:r w:rsidR="00B070A3" w:rsidRPr="00AD0433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AD0433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B070A3" w:rsidRPr="00AD0433">
        <w:rPr>
          <w:rFonts w:asciiTheme="majorBidi" w:hAnsiTheme="majorBidi" w:cstheme="majorBidi"/>
          <w:sz w:val="30"/>
          <w:szCs w:val="30"/>
          <w:cs/>
        </w:rPr>
        <w:t>และบริษัท</w:t>
      </w:r>
      <w:r w:rsidRPr="00AD0433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2D910158" w14:textId="079455C3" w:rsidR="005D7B6A" w:rsidRPr="00AD0433" w:rsidRDefault="005D7B6A" w:rsidP="00B070A3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9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71"/>
        <w:gridCol w:w="1161"/>
        <w:gridCol w:w="271"/>
        <w:gridCol w:w="1165"/>
        <w:gridCol w:w="269"/>
        <w:gridCol w:w="1163"/>
        <w:gridCol w:w="264"/>
        <w:gridCol w:w="1109"/>
      </w:tblGrid>
      <w:tr w:rsidR="0092202C" w:rsidRPr="00AD0433" w14:paraId="0C78322C" w14:textId="77777777" w:rsidTr="0092202C">
        <w:trPr>
          <w:trHeight w:val="405"/>
          <w:tblHeader/>
        </w:trPr>
        <w:tc>
          <w:tcPr>
            <w:tcW w:w="1990" w:type="pct"/>
          </w:tcPr>
          <w:p w14:paraId="16A5F0B8" w14:textId="77777777" w:rsidR="0092202C" w:rsidRPr="00AD0433" w:rsidRDefault="0092202C" w:rsidP="00F94949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7" w:type="pct"/>
            <w:gridSpan w:val="3"/>
          </w:tcPr>
          <w:p w14:paraId="65D272D2" w14:textId="671D36AA" w:rsidR="0092202C" w:rsidRPr="00AD0433" w:rsidRDefault="0092202C" w:rsidP="00F949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558BC9B0" w14:textId="77777777" w:rsidR="0092202C" w:rsidRPr="00AD0433" w:rsidRDefault="0092202C" w:rsidP="00F949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3" w:type="pct"/>
            <w:gridSpan w:val="3"/>
            <w:vAlign w:val="bottom"/>
          </w:tcPr>
          <w:p w14:paraId="1D096519" w14:textId="1F3CAC4A" w:rsidR="0092202C" w:rsidRPr="00AD0433" w:rsidRDefault="0092202C" w:rsidP="006D69C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0C97" w:rsidRPr="00AD0433" w14:paraId="632C7AE9" w14:textId="77777777" w:rsidTr="006D69C6">
        <w:trPr>
          <w:trHeight w:val="405"/>
          <w:tblHeader/>
        </w:trPr>
        <w:tc>
          <w:tcPr>
            <w:tcW w:w="1990" w:type="pct"/>
          </w:tcPr>
          <w:p w14:paraId="50672B67" w14:textId="77777777" w:rsidR="00E70C97" w:rsidRPr="00AD0433" w:rsidRDefault="00E70C97" w:rsidP="00F94949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7" w:type="pct"/>
          </w:tcPr>
          <w:p w14:paraId="20F8FC91" w14:textId="05B64D6A" w:rsidR="00E70C97" w:rsidRPr="00AD0433" w:rsidRDefault="00FB6C4F" w:rsidP="00F949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6D69C6"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1" w:type="pct"/>
          </w:tcPr>
          <w:p w14:paraId="0AFDFA9B" w14:textId="77777777" w:rsidR="00E70C97" w:rsidRPr="00AD0433" w:rsidRDefault="00E70C97" w:rsidP="00F949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</w:tcPr>
          <w:p w14:paraId="4C83BB10" w14:textId="77777777" w:rsidR="00E70C97" w:rsidRPr="00AD0433" w:rsidRDefault="00E70C97" w:rsidP="00F949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0" w:type="pct"/>
          </w:tcPr>
          <w:p w14:paraId="74AC3BD6" w14:textId="77777777" w:rsidR="00E70C97" w:rsidRPr="00AD0433" w:rsidRDefault="00E70C97" w:rsidP="00F949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0E807795" w14:textId="6B3794BD" w:rsidR="00E70C97" w:rsidRPr="00AD0433" w:rsidRDefault="00FB6C4F" w:rsidP="00F949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6D69C6"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</w:tcPr>
          <w:p w14:paraId="717845E6" w14:textId="77777777" w:rsidR="00E70C97" w:rsidRPr="00AD0433" w:rsidRDefault="00E70C97" w:rsidP="00F949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2E1E804B" w14:textId="77777777" w:rsidR="00E70C97" w:rsidRPr="00AD0433" w:rsidRDefault="00E70C97" w:rsidP="00F949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E70C97" w:rsidRPr="00AD0433" w14:paraId="1E36D7AB" w14:textId="77777777" w:rsidTr="006D69C6">
        <w:trPr>
          <w:trHeight w:val="395"/>
          <w:tblHeader/>
        </w:trPr>
        <w:tc>
          <w:tcPr>
            <w:tcW w:w="1990" w:type="pct"/>
          </w:tcPr>
          <w:p w14:paraId="3C74294B" w14:textId="77777777" w:rsidR="00E70C97" w:rsidRPr="00AD0433" w:rsidRDefault="00E70C97" w:rsidP="00F94949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7" w:type="pct"/>
          </w:tcPr>
          <w:p w14:paraId="4F60E442" w14:textId="77777777" w:rsidR="00E70C97" w:rsidRPr="00AD0433" w:rsidRDefault="00E70C97" w:rsidP="00F949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1" w:type="pct"/>
          </w:tcPr>
          <w:p w14:paraId="532192CA" w14:textId="77777777" w:rsidR="00E70C97" w:rsidRPr="00AD0433" w:rsidRDefault="00E70C97" w:rsidP="00F949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</w:tcPr>
          <w:p w14:paraId="4A092EEB" w14:textId="77777777" w:rsidR="00E70C97" w:rsidRPr="00AD0433" w:rsidRDefault="00E70C97" w:rsidP="00F949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50" w:type="pct"/>
          </w:tcPr>
          <w:p w14:paraId="5D59B78C" w14:textId="77777777" w:rsidR="00E70C97" w:rsidRPr="00AD0433" w:rsidRDefault="00E70C97" w:rsidP="00F949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55E36F51" w14:textId="77777777" w:rsidR="00E70C97" w:rsidRPr="00AD0433" w:rsidRDefault="00E70C97" w:rsidP="00F949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7" w:type="pct"/>
          </w:tcPr>
          <w:p w14:paraId="11326120" w14:textId="77777777" w:rsidR="00E70C97" w:rsidRPr="00AD0433" w:rsidRDefault="00E70C97" w:rsidP="00F949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54C4D547" w14:textId="77777777" w:rsidR="00E70C97" w:rsidRPr="00AD0433" w:rsidRDefault="00E70C97" w:rsidP="00F949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6D69C6" w:rsidRPr="00AD0433" w14:paraId="6C6C04EB" w14:textId="77777777" w:rsidTr="006D69C6">
        <w:trPr>
          <w:trHeight w:val="395"/>
          <w:tblHeader/>
        </w:trPr>
        <w:tc>
          <w:tcPr>
            <w:tcW w:w="1990" w:type="pct"/>
          </w:tcPr>
          <w:p w14:paraId="7A6E2080" w14:textId="77777777" w:rsidR="006D69C6" w:rsidRPr="00AD0433" w:rsidRDefault="006D69C6" w:rsidP="00F94949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7" w:type="pct"/>
          </w:tcPr>
          <w:p w14:paraId="6DE1C350" w14:textId="77777777" w:rsidR="006D69C6" w:rsidRPr="00AD0433" w:rsidRDefault="006D69C6" w:rsidP="00F949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pct"/>
            <w:gridSpan w:val="3"/>
          </w:tcPr>
          <w:p w14:paraId="2C68900F" w14:textId="0F9BED7E" w:rsidR="006D69C6" w:rsidRPr="00AD0433" w:rsidRDefault="006D69C6" w:rsidP="00F949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648" w:type="pct"/>
          </w:tcPr>
          <w:p w14:paraId="426B55A8" w14:textId="77777777" w:rsidR="006D69C6" w:rsidRPr="00AD0433" w:rsidRDefault="006D69C6" w:rsidP="00F949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2AC1EF71" w14:textId="77777777" w:rsidR="006D69C6" w:rsidRPr="00AD0433" w:rsidRDefault="006D69C6" w:rsidP="00F949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6D0B7A9F" w14:textId="77777777" w:rsidR="006D69C6" w:rsidRPr="00AD0433" w:rsidRDefault="006D69C6" w:rsidP="00F949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0C97" w:rsidRPr="00AD0433" w14:paraId="2FFB01E9" w14:textId="77777777" w:rsidTr="001D008A">
        <w:trPr>
          <w:trHeight w:val="395"/>
          <w:tblHeader/>
        </w:trPr>
        <w:tc>
          <w:tcPr>
            <w:tcW w:w="1990" w:type="pct"/>
          </w:tcPr>
          <w:p w14:paraId="38FC6A8D" w14:textId="77777777" w:rsidR="00E70C97" w:rsidRPr="00AD0433" w:rsidRDefault="00E70C97" w:rsidP="00F94949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10" w:type="pct"/>
            <w:gridSpan w:val="7"/>
          </w:tcPr>
          <w:p w14:paraId="46907C3D" w14:textId="77777777" w:rsidR="00E70C97" w:rsidRPr="00AD0433" w:rsidRDefault="00E70C97" w:rsidP="00F94949">
            <w:pPr>
              <w:pStyle w:val="BodyText"/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70C97" w:rsidRPr="00AD0433" w14:paraId="00F1DC9B" w14:textId="77777777" w:rsidTr="006D69C6">
        <w:trPr>
          <w:trHeight w:val="376"/>
        </w:trPr>
        <w:tc>
          <w:tcPr>
            <w:tcW w:w="1990" w:type="pct"/>
          </w:tcPr>
          <w:p w14:paraId="3B6ED82D" w14:textId="4991525C" w:rsidR="00E70C97" w:rsidRPr="00AD0433" w:rsidRDefault="00E70C97" w:rsidP="00E70C97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647" w:type="pct"/>
          </w:tcPr>
          <w:p w14:paraId="2667F72A" w14:textId="240CC1B3" w:rsidR="00E70C97" w:rsidRPr="00AD0433" w:rsidRDefault="00FB6C4F" w:rsidP="00D65FF6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8,567</w:t>
            </w:r>
          </w:p>
        </w:tc>
        <w:tc>
          <w:tcPr>
            <w:tcW w:w="151" w:type="pct"/>
          </w:tcPr>
          <w:p w14:paraId="7D81BE4D" w14:textId="77777777" w:rsidR="00E70C97" w:rsidRPr="00AD0433" w:rsidRDefault="00E70C97" w:rsidP="00E70C97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9" w:type="pct"/>
          </w:tcPr>
          <w:p w14:paraId="756E8B14" w14:textId="6CAE2EB7" w:rsidR="00E70C97" w:rsidRPr="00863125" w:rsidRDefault="001500D3" w:rsidP="000C6281">
            <w:pPr>
              <w:pStyle w:val="BodyText"/>
              <w:tabs>
                <w:tab w:val="decimal" w:pos="74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3125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3A05F9" w:rsidRPr="00863125">
              <w:rPr>
                <w:rFonts w:asciiTheme="majorBidi" w:hAnsiTheme="majorBidi" w:cstheme="majorBidi"/>
                <w:sz w:val="30"/>
                <w:szCs w:val="30"/>
              </w:rPr>
              <w:t>,9</w:t>
            </w:r>
            <w:r w:rsidRPr="00863125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150" w:type="pct"/>
          </w:tcPr>
          <w:p w14:paraId="2CDA68E4" w14:textId="77777777" w:rsidR="00E70C97" w:rsidRPr="00AD0433" w:rsidRDefault="00E70C97" w:rsidP="00E70C9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51F6B896" w14:textId="52F4F3A4" w:rsidR="00E70C97" w:rsidRPr="00AD0433" w:rsidRDefault="00FB6C4F" w:rsidP="000C6281">
            <w:pPr>
              <w:pStyle w:val="BodyText"/>
              <w:tabs>
                <w:tab w:val="decimal" w:pos="74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8,567</w:t>
            </w:r>
          </w:p>
        </w:tc>
        <w:tc>
          <w:tcPr>
            <w:tcW w:w="147" w:type="pct"/>
          </w:tcPr>
          <w:p w14:paraId="01143075" w14:textId="77777777" w:rsidR="00E70C97" w:rsidRPr="00AD0433" w:rsidRDefault="00E70C97" w:rsidP="00E70C9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7E93A36F" w14:textId="627BE13A" w:rsidR="00E70C97" w:rsidRPr="00AD0433" w:rsidRDefault="00E70C97" w:rsidP="000C6281">
            <w:pPr>
              <w:pStyle w:val="BodyText"/>
              <w:tabs>
                <w:tab w:val="decimal" w:pos="76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8,9</w:t>
            </w:r>
            <w:r w:rsidR="00F40205" w:rsidRPr="00AD0433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</w:tr>
      <w:tr w:rsidR="00E70C97" w:rsidRPr="00AD0433" w14:paraId="3082462F" w14:textId="77777777" w:rsidTr="006D69C6">
        <w:trPr>
          <w:trHeight w:val="386"/>
        </w:trPr>
        <w:tc>
          <w:tcPr>
            <w:tcW w:w="1990" w:type="pct"/>
          </w:tcPr>
          <w:p w14:paraId="59307C6B" w14:textId="671172F4" w:rsidR="00E70C97" w:rsidRPr="00AD0433" w:rsidRDefault="00E70C97" w:rsidP="00E70C9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  <w:r w:rsidRPr="00AD0433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647" w:type="pct"/>
            <w:tcBorders>
              <w:bottom w:val="single" w:sz="4" w:space="0" w:color="auto"/>
            </w:tcBorders>
          </w:tcPr>
          <w:p w14:paraId="3421EEDC" w14:textId="42AAAF27" w:rsidR="00E70C97" w:rsidRPr="00AD0433" w:rsidRDefault="001903AA" w:rsidP="00D65FF6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151,534</w:t>
            </w:r>
          </w:p>
        </w:tc>
        <w:tc>
          <w:tcPr>
            <w:tcW w:w="151" w:type="pct"/>
          </w:tcPr>
          <w:p w14:paraId="14D54D89" w14:textId="77777777" w:rsidR="00E70C97" w:rsidRPr="00AD0433" w:rsidRDefault="00E70C97" w:rsidP="00E70C97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</w:tcPr>
          <w:p w14:paraId="560C2B8D" w14:textId="31DAFF6B" w:rsidR="00E70C97" w:rsidRPr="00863125" w:rsidRDefault="001903AA" w:rsidP="000C6281">
            <w:pPr>
              <w:pStyle w:val="BodyText"/>
              <w:tabs>
                <w:tab w:val="decimal" w:pos="74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3125">
              <w:rPr>
                <w:rFonts w:asciiTheme="majorBidi" w:hAnsiTheme="majorBidi" w:cstheme="majorBidi"/>
                <w:sz w:val="30"/>
                <w:szCs w:val="30"/>
              </w:rPr>
              <w:t>70,087</w:t>
            </w:r>
          </w:p>
        </w:tc>
        <w:tc>
          <w:tcPr>
            <w:tcW w:w="150" w:type="pct"/>
          </w:tcPr>
          <w:p w14:paraId="2BEFB590" w14:textId="77777777" w:rsidR="00E70C97" w:rsidRPr="00AD0433" w:rsidRDefault="00E70C97" w:rsidP="00E70C9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26151A06" w14:textId="7D82FF5A" w:rsidR="00E70C97" w:rsidRPr="00AD0433" w:rsidRDefault="001903AA" w:rsidP="000C6281">
            <w:pPr>
              <w:pStyle w:val="BodyText"/>
              <w:tabs>
                <w:tab w:val="decimal" w:pos="74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D1D98" w:rsidRPr="00AD0433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Pr="00AD04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D1D98" w:rsidRPr="00AD0433">
              <w:rPr>
                <w:rFonts w:asciiTheme="majorBidi" w:hAnsiTheme="majorBidi" w:cstheme="majorBidi"/>
                <w:sz w:val="30"/>
                <w:szCs w:val="30"/>
              </w:rPr>
              <w:t>104</w:t>
            </w:r>
          </w:p>
        </w:tc>
        <w:tc>
          <w:tcPr>
            <w:tcW w:w="147" w:type="pct"/>
          </w:tcPr>
          <w:p w14:paraId="12942150" w14:textId="77777777" w:rsidR="00E70C97" w:rsidRPr="00AD0433" w:rsidRDefault="00E70C97" w:rsidP="00E70C9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57CEB854" w14:textId="63B5914B" w:rsidR="00E70C97" w:rsidRPr="00AD0433" w:rsidRDefault="00D65FF6" w:rsidP="000C6281">
            <w:pPr>
              <w:pStyle w:val="BodyText"/>
              <w:tabs>
                <w:tab w:val="decimal" w:pos="76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70,087</w:t>
            </w:r>
          </w:p>
        </w:tc>
      </w:tr>
      <w:tr w:rsidR="00E70C97" w:rsidRPr="00AD0433" w14:paraId="2E2DF17A" w14:textId="77777777" w:rsidTr="006D69C6">
        <w:trPr>
          <w:trHeight w:val="386"/>
        </w:trPr>
        <w:tc>
          <w:tcPr>
            <w:tcW w:w="1990" w:type="pct"/>
          </w:tcPr>
          <w:p w14:paraId="59A8C7F3" w14:textId="31123D2C" w:rsidR="00E70C97" w:rsidRPr="00AD0433" w:rsidRDefault="00E70C97" w:rsidP="00E70C97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</w:tcPr>
          <w:p w14:paraId="3B0BA479" w14:textId="3FE0B3D9" w:rsidR="00E70C97" w:rsidRPr="00AD0433" w:rsidRDefault="001903AA" w:rsidP="001D008A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160,101</w:t>
            </w:r>
          </w:p>
        </w:tc>
        <w:tc>
          <w:tcPr>
            <w:tcW w:w="151" w:type="pct"/>
          </w:tcPr>
          <w:p w14:paraId="48B18A2D" w14:textId="77777777" w:rsidR="00E70C97" w:rsidRPr="00AD0433" w:rsidRDefault="00E70C97" w:rsidP="00E70C97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</w:tcPr>
          <w:p w14:paraId="5E0EC07B" w14:textId="1124B3B7" w:rsidR="00E70C97" w:rsidRPr="00863125" w:rsidRDefault="001500D3" w:rsidP="000C6281">
            <w:pPr>
              <w:pStyle w:val="BodyText"/>
              <w:tabs>
                <w:tab w:val="decimal" w:pos="74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31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</w:t>
            </w:r>
            <w:r w:rsidR="00D65FF6" w:rsidRPr="008631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631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033</w:t>
            </w:r>
          </w:p>
        </w:tc>
        <w:tc>
          <w:tcPr>
            <w:tcW w:w="150" w:type="pct"/>
          </w:tcPr>
          <w:p w14:paraId="76FB0A3E" w14:textId="77777777" w:rsidR="00E70C97" w:rsidRPr="00AD0433" w:rsidRDefault="00E70C97" w:rsidP="00E70C9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17C4EB61" w14:textId="32839E4A" w:rsidR="00E70C97" w:rsidRPr="00AD0433" w:rsidRDefault="001903AA" w:rsidP="000C6281">
            <w:pPr>
              <w:pStyle w:val="BodyText"/>
              <w:tabs>
                <w:tab w:val="decimal" w:pos="74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DD1D98"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</w:t>
            </w: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D1D98"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</w:t>
            </w: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14:paraId="7886AFA4" w14:textId="77777777" w:rsidR="00E70C97" w:rsidRPr="00AD0433" w:rsidRDefault="00E70C97" w:rsidP="00E70C9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620D2AC0" w14:textId="52C561D3" w:rsidR="00E70C97" w:rsidRPr="00AD0433" w:rsidRDefault="00D65FF6" w:rsidP="000C6281">
            <w:pPr>
              <w:pStyle w:val="BodyText"/>
              <w:tabs>
                <w:tab w:val="decimal" w:pos="76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79,033</w:t>
            </w:r>
          </w:p>
        </w:tc>
      </w:tr>
    </w:tbl>
    <w:p w14:paraId="498A3D69" w14:textId="24A9B190" w:rsidR="00D07ADA" w:rsidRPr="00AD0433" w:rsidRDefault="00D07ADA">
      <w:pPr>
        <w:rPr>
          <w:rFonts w:asciiTheme="majorBidi" w:hAnsiTheme="majorBidi" w:cstheme="majorBidi"/>
          <w:sz w:val="30"/>
          <w:szCs w:val="30"/>
          <w:cs/>
        </w:rPr>
      </w:pPr>
    </w:p>
    <w:p w14:paraId="7E384BDE" w14:textId="513AC056" w:rsidR="00EB24A9" w:rsidRPr="00AD0433" w:rsidRDefault="004F56AB" w:rsidP="00854EF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D0433">
        <w:rPr>
          <w:rFonts w:asciiTheme="majorBidi" w:hAnsiTheme="majorBidi" w:cstheme="majorBidi"/>
          <w:sz w:val="30"/>
          <w:szCs w:val="30"/>
          <w:cs/>
        </w:rPr>
        <w:t xml:space="preserve">หนี้สินที่มีภาระดอกเบี้ยซึ่งไม่รวมหนี้สินตามสัญญาเช่า แสดงตามระยะเวลาครบกำหนดการจ่ายชำระ ณ วันที่ </w:t>
      </w:r>
      <w:r w:rsidR="002B1612" w:rsidRPr="00AD0433">
        <w:rPr>
          <w:rFonts w:asciiTheme="majorBidi" w:hAnsiTheme="majorBidi" w:cstheme="majorBidi"/>
          <w:sz w:val="30"/>
          <w:szCs w:val="30"/>
        </w:rPr>
        <w:t xml:space="preserve">  </w:t>
      </w:r>
      <w:r w:rsidR="00FB6C4F" w:rsidRPr="00AD0433">
        <w:rPr>
          <w:rFonts w:asciiTheme="majorBidi" w:hAnsiTheme="majorBidi" w:cstheme="majorBidi"/>
          <w:sz w:val="30"/>
          <w:szCs w:val="30"/>
        </w:rPr>
        <w:t>30</w:t>
      </w:r>
      <w:r w:rsidR="00D65FF6" w:rsidRPr="00AD0433">
        <w:rPr>
          <w:rFonts w:asciiTheme="majorBidi" w:hAnsiTheme="majorBidi" w:cstheme="majorBidi"/>
          <w:sz w:val="30"/>
          <w:szCs w:val="30"/>
        </w:rPr>
        <w:t xml:space="preserve"> </w:t>
      </w:r>
      <w:r w:rsidR="003A05F9" w:rsidRPr="00AD0433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D65FF6" w:rsidRPr="00AD0433">
        <w:rPr>
          <w:rFonts w:asciiTheme="majorBidi" w:hAnsiTheme="majorBidi" w:cstheme="majorBidi"/>
          <w:sz w:val="30"/>
          <w:szCs w:val="30"/>
        </w:rPr>
        <w:t xml:space="preserve"> 2566</w:t>
      </w:r>
      <w:r w:rsidR="005D7B6A" w:rsidRPr="00AD0433">
        <w:rPr>
          <w:rFonts w:asciiTheme="majorBidi" w:hAnsiTheme="majorBidi" w:cstheme="majorBidi"/>
          <w:sz w:val="30"/>
          <w:szCs w:val="30"/>
        </w:rPr>
        <w:t xml:space="preserve"> </w:t>
      </w:r>
      <w:r w:rsidR="005D7B6A" w:rsidRPr="00AD0433">
        <w:rPr>
          <w:rFonts w:asciiTheme="majorBidi" w:hAnsiTheme="majorBidi" w:cstheme="majorBidi"/>
          <w:sz w:val="30"/>
          <w:szCs w:val="30"/>
          <w:cs/>
        </w:rPr>
        <w:t xml:space="preserve">และวันที่ </w:t>
      </w:r>
      <w:r w:rsidR="005D7B6A" w:rsidRPr="00AD0433">
        <w:rPr>
          <w:rFonts w:asciiTheme="majorBidi" w:hAnsiTheme="majorBidi" w:cstheme="majorBidi"/>
          <w:sz w:val="30"/>
          <w:szCs w:val="30"/>
        </w:rPr>
        <w:t xml:space="preserve">31 </w:t>
      </w:r>
      <w:r w:rsidR="005D7B6A" w:rsidRPr="00AD043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5D7B6A" w:rsidRPr="00AD0433">
        <w:rPr>
          <w:rFonts w:asciiTheme="majorBidi" w:hAnsiTheme="majorBidi" w:cstheme="majorBidi"/>
          <w:sz w:val="30"/>
          <w:szCs w:val="30"/>
        </w:rPr>
        <w:t>256</w:t>
      </w:r>
      <w:r w:rsidR="00D65FF6" w:rsidRPr="00AD0433">
        <w:rPr>
          <w:rFonts w:asciiTheme="majorBidi" w:hAnsiTheme="majorBidi" w:cstheme="majorBidi"/>
          <w:sz w:val="30"/>
          <w:szCs w:val="30"/>
        </w:rPr>
        <w:t>5</w:t>
      </w:r>
      <w:r w:rsidR="005D7B6A" w:rsidRPr="00AD0433">
        <w:rPr>
          <w:rFonts w:asciiTheme="majorBidi" w:hAnsiTheme="majorBidi" w:cstheme="majorBidi"/>
          <w:sz w:val="30"/>
          <w:szCs w:val="30"/>
        </w:rPr>
        <w:t xml:space="preserve"> </w:t>
      </w:r>
      <w:r w:rsidRPr="00AD0433">
        <w:rPr>
          <w:rFonts w:asciiTheme="majorBidi" w:hAnsiTheme="majorBidi" w:cstheme="majorBidi"/>
          <w:sz w:val="30"/>
          <w:szCs w:val="30"/>
          <w:cs/>
        </w:rPr>
        <w:t>ได้ดังนี้</w:t>
      </w:r>
    </w:p>
    <w:p w14:paraId="272F72C7" w14:textId="77777777" w:rsidR="002C4FD1" w:rsidRPr="00AD0433" w:rsidRDefault="002C4FD1" w:rsidP="00FB6C4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9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63"/>
        <w:gridCol w:w="1162"/>
        <w:gridCol w:w="271"/>
        <w:gridCol w:w="1188"/>
        <w:gridCol w:w="242"/>
        <w:gridCol w:w="1162"/>
        <w:gridCol w:w="264"/>
        <w:gridCol w:w="1111"/>
      </w:tblGrid>
      <w:tr w:rsidR="0092202C" w:rsidRPr="00AD0433" w14:paraId="737F10C1" w14:textId="77777777" w:rsidTr="00C92102">
        <w:trPr>
          <w:trHeight w:val="427"/>
          <w:tblHeader/>
        </w:trPr>
        <w:tc>
          <w:tcPr>
            <w:tcW w:w="1988" w:type="pct"/>
          </w:tcPr>
          <w:p w14:paraId="44B22DFA" w14:textId="77777777" w:rsidR="0092202C" w:rsidRPr="00AD0433" w:rsidRDefault="0092202C" w:rsidP="003A05F9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62" w:type="pct"/>
            <w:gridSpan w:val="3"/>
          </w:tcPr>
          <w:p w14:paraId="241A9EE0" w14:textId="45F5D451" w:rsidR="0092202C" w:rsidRPr="00AD0433" w:rsidRDefault="0092202C" w:rsidP="003A05F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5" w:type="pct"/>
          </w:tcPr>
          <w:p w14:paraId="2C4DCE83" w14:textId="77777777" w:rsidR="0092202C" w:rsidRPr="00AD0433" w:rsidRDefault="0092202C" w:rsidP="003A05F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5" w:type="pct"/>
            <w:gridSpan w:val="3"/>
            <w:vAlign w:val="bottom"/>
          </w:tcPr>
          <w:p w14:paraId="70A48B40" w14:textId="3DD8A698" w:rsidR="0092202C" w:rsidRPr="00AD0433" w:rsidRDefault="0092202C" w:rsidP="003A05F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A05F9" w:rsidRPr="00AD0433" w14:paraId="56F98775" w14:textId="77777777" w:rsidTr="00C92102">
        <w:trPr>
          <w:trHeight w:val="427"/>
          <w:tblHeader/>
        </w:trPr>
        <w:tc>
          <w:tcPr>
            <w:tcW w:w="1988" w:type="pct"/>
          </w:tcPr>
          <w:p w14:paraId="01F0ECCD" w14:textId="77777777" w:rsidR="003A05F9" w:rsidRPr="00AD0433" w:rsidRDefault="003A05F9" w:rsidP="003A05F9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8" w:type="pct"/>
          </w:tcPr>
          <w:p w14:paraId="12B91884" w14:textId="170EF27C" w:rsidR="003A05F9" w:rsidRPr="00AD0433" w:rsidRDefault="003A05F9" w:rsidP="003A05F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1" w:type="pct"/>
          </w:tcPr>
          <w:p w14:paraId="61EE4197" w14:textId="77777777" w:rsidR="003A05F9" w:rsidRPr="00AD0433" w:rsidRDefault="003A05F9" w:rsidP="003A05F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0C573332" w14:textId="77777777" w:rsidR="003A05F9" w:rsidRPr="00AD0433" w:rsidRDefault="003A05F9" w:rsidP="003A05F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5" w:type="pct"/>
          </w:tcPr>
          <w:p w14:paraId="0853C9E1" w14:textId="77777777" w:rsidR="003A05F9" w:rsidRPr="00AD0433" w:rsidRDefault="003A05F9" w:rsidP="003A05F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11745F82" w14:textId="31148B36" w:rsidR="003A05F9" w:rsidRPr="00AD0433" w:rsidRDefault="003A05F9" w:rsidP="003A05F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</w:tcPr>
          <w:p w14:paraId="3880BC7E" w14:textId="77777777" w:rsidR="003A05F9" w:rsidRPr="00AD0433" w:rsidRDefault="003A05F9" w:rsidP="003A05F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3DCC0571" w14:textId="77777777" w:rsidR="003A05F9" w:rsidRPr="00AD0433" w:rsidRDefault="003A05F9" w:rsidP="003A05F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3A05F9" w:rsidRPr="00AD0433" w14:paraId="2FF35C0E" w14:textId="77777777" w:rsidTr="00C92102">
        <w:trPr>
          <w:trHeight w:val="417"/>
          <w:tblHeader/>
        </w:trPr>
        <w:tc>
          <w:tcPr>
            <w:tcW w:w="1988" w:type="pct"/>
          </w:tcPr>
          <w:p w14:paraId="3DCE7151" w14:textId="77777777" w:rsidR="003A05F9" w:rsidRPr="00AD0433" w:rsidRDefault="003A05F9" w:rsidP="003A05F9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8" w:type="pct"/>
          </w:tcPr>
          <w:p w14:paraId="33DDF3CA" w14:textId="77777777" w:rsidR="003A05F9" w:rsidRPr="00AD0433" w:rsidRDefault="003A05F9" w:rsidP="003A05F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1" w:type="pct"/>
          </w:tcPr>
          <w:p w14:paraId="64DE4B2C" w14:textId="77777777" w:rsidR="003A05F9" w:rsidRPr="00AD0433" w:rsidRDefault="003A05F9" w:rsidP="003A05F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3EF6B911" w14:textId="77777777" w:rsidR="003A05F9" w:rsidRPr="00AD0433" w:rsidRDefault="003A05F9" w:rsidP="003A05F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5" w:type="pct"/>
          </w:tcPr>
          <w:p w14:paraId="1A26921A" w14:textId="77777777" w:rsidR="003A05F9" w:rsidRPr="00AD0433" w:rsidRDefault="003A05F9" w:rsidP="003A05F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54BFA984" w14:textId="77777777" w:rsidR="003A05F9" w:rsidRPr="00AD0433" w:rsidRDefault="003A05F9" w:rsidP="003A05F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7" w:type="pct"/>
          </w:tcPr>
          <w:p w14:paraId="57D6FE06" w14:textId="77777777" w:rsidR="003A05F9" w:rsidRPr="00AD0433" w:rsidRDefault="003A05F9" w:rsidP="003A05F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6DDC1A8C" w14:textId="77777777" w:rsidR="003A05F9" w:rsidRPr="00AD0433" w:rsidRDefault="003A05F9" w:rsidP="003A05F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3A05F9" w:rsidRPr="00AD0433" w14:paraId="2325D25A" w14:textId="77777777" w:rsidTr="003A05F9">
        <w:trPr>
          <w:trHeight w:val="417"/>
          <w:tblHeader/>
        </w:trPr>
        <w:tc>
          <w:tcPr>
            <w:tcW w:w="1988" w:type="pct"/>
          </w:tcPr>
          <w:p w14:paraId="27DB6F34" w14:textId="77777777" w:rsidR="003A05F9" w:rsidRPr="00AD0433" w:rsidRDefault="003A05F9" w:rsidP="003A05F9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8" w:type="pct"/>
          </w:tcPr>
          <w:p w14:paraId="2845D647" w14:textId="77777777" w:rsidR="003A05F9" w:rsidRPr="00AD0433" w:rsidRDefault="003A05F9" w:rsidP="003A05F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pct"/>
            <w:gridSpan w:val="3"/>
          </w:tcPr>
          <w:p w14:paraId="3B9C47B8" w14:textId="3CC9F61D" w:rsidR="003A05F9" w:rsidRPr="00AD0433" w:rsidRDefault="003A05F9" w:rsidP="003A05F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648" w:type="pct"/>
          </w:tcPr>
          <w:p w14:paraId="75782912" w14:textId="77777777" w:rsidR="003A05F9" w:rsidRPr="00AD0433" w:rsidRDefault="003A05F9" w:rsidP="003A05F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1DCC7F78" w14:textId="77777777" w:rsidR="003A05F9" w:rsidRPr="00AD0433" w:rsidRDefault="003A05F9" w:rsidP="003A05F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4942CFAC" w14:textId="77777777" w:rsidR="003A05F9" w:rsidRPr="00AD0433" w:rsidRDefault="003A05F9" w:rsidP="003A05F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A05F9" w:rsidRPr="00AD0433" w14:paraId="2AA7BEE3" w14:textId="77777777" w:rsidTr="003A05F9">
        <w:trPr>
          <w:trHeight w:val="417"/>
          <w:tblHeader/>
        </w:trPr>
        <w:tc>
          <w:tcPr>
            <w:tcW w:w="1988" w:type="pct"/>
          </w:tcPr>
          <w:p w14:paraId="261F4DD8" w14:textId="77777777" w:rsidR="003A05F9" w:rsidRPr="00AD0433" w:rsidRDefault="003A05F9" w:rsidP="003A05F9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12" w:type="pct"/>
            <w:gridSpan w:val="7"/>
          </w:tcPr>
          <w:p w14:paraId="19FA1942" w14:textId="77777777" w:rsidR="003A05F9" w:rsidRPr="00AD0433" w:rsidRDefault="003A05F9" w:rsidP="003A05F9">
            <w:pPr>
              <w:pStyle w:val="BodyText"/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A05F9" w:rsidRPr="00AD0433" w14:paraId="3EE6A1CD" w14:textId="77777777" w:rsidTr="00C92102">
        <w:trPr>
          <w:trHeight w:val="397"/>
        </w:trPr>
        <w:tc>
          <w:tcPr>
            <w:tcW w:w="1988" w:type="pct"/>
          </w:tcPr>
          <w:p w14:paraId="0052D001" w14:textId="13397335" w:rsidR="003A05F9" w:rsidRPr="00AD0433" w:rsidRDefault="003A05F9" w:rsidP="003A05F9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ครบกำหนดภายในหนึ่งปี</w:t>
            </w:r>
            <w:r w:rsidRPr="00AD043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648" w:type="pct"/>
          </w:tcPr>
          <w:p w14:paraId="0402590F" w14:textId="413D872F" w:rsidR="003A05F9" w:rsidRPr="00AD0433" w:rsidRDefault="00165F0A" w:rsidP="003A05F9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88,885</w:t>
            </w:r>
          </w:p>
        </w:tc>
        <w:tc>
          <w:tcPr>
            <w:tcW w:w="151" w:type="pct"/>
          </w:tcPr>
          <w:p w14:paraId="691F4BBF" w14:textId="77777777" w:rsidR="003A05F9" w:rsidRPr="00AD0433" w:rsidRDefault="003A05F9" w:rsidP="003A05F9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</w:tcPr>
          <w:p w14:paraId="70A9C88B" w14:textId="0A1ACAF0" w:rsidR="003A05F9" w:rsidRPr="00AD0433" w:rsidRDefault="00566EC6" w:rsidP="003A05F9">
            <w:pPr>
              <w:pStyle w:val="BodyText"/>
              <w:tabs>
                <w:tab w:val="decimal" w:pos="74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29,447</w:t>
            </w:r>
          </w:p>
        </w:tc>
        <w:tc>
          <w:tcPr>
            <w:tcW w:w="135" w:type="pct"/>
          </w:tcPr>
          <w:p w14:paraId="3C7F749B" w14:textId="77777777" w:rsidR="003A05F9" w:rsidRPr="00AD0433" w:rsidRDefault="003A05F9" w:rsidP="003A05F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00A93EBF" w14:textId="5BD90605" w:rsidR="003A05F9" w:rsidRPr="00AD0433" w:rsidRDefault="00566EC6" w:rsidP="003A05F9">
            <w:pPr>
              <w:pStyle w:val="BodyText"/>
              <w:tabs>
                <w:tab w:val="decimal" w:pos="74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69,589</w:t>
            </w:r>
          </w:p>
        </w:tc>
        <w:tc>
          <w:tcPr>
            <w:tcW w:w="147" w:type="pct"/>
          </w:tcPr>
          <w:p w14:paraId="77D8D018" w14:textId="77777777" w:rsidR="003A05F9" w:rsidRPr="00AD0433" w:rsidRDefault="003A05F9" w:rsidP="003A05F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53B41717" w14:textId="3AEB5DC2" w:rsidR="003A05F9" w:rsidRPr="00AD0433" w:rsidRDefault="003A05F9" w:rsidP="003A05F9">
            <w:pPr>
              <w:pStyle w:val="BodyText"/>
              <w:tabs>
                <w:tab w:val="decimal" w:pos="76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6,592</w:t>
            </w:r>
          </w:p>
        </w:tc>
      </w:tr>
      <w:tr w:rsidR="003A05F9" w:rsidRPr="00AD0433" w14:paraId="3A24E5D4" w14:textId="77777777" w:rsidTr="00C92102">
        <w:trPr>
          <w:trHeight w:val="407"/>
        </w:trPr>
        <w:tc>
          <w:tcPr>
            <w:tcW w:w="1988" w:type="pct"/>
          </w:tcPr>
          <w:p w14:paraId="76148A14" w14:textId="1E0585B2" w:rsidR="003A05F9" w:rsidRPr="00AD0433" w:rsidRDefault="003A05F9" w:rsidP="003A05F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ครบกำหนดหลังจากหนึ่งปีแต่ไม่เกินห้าปี</w:t>
            </w:r>
          </w:p>
        </w:tc>
        <w:tc>
          <w:tcPr>
            <w:tcW w:w="648" w:type="pct"/>
          </w:tcPr>
          <w:p w14:paraId="0D0206F2" w14:textId="76D31D1E" w:rsidR="003A05F9" w:rsidRPr="00AD0433" w:rsidRDefault="00165F0A" w:rsidP="003A05F9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52,871</w:t>
            </w:r>
          </w:p>
        </w:tc>
        <w:tc>
          <w:tcPr>
            <w:tcW w:w="151" w:type="pct"/>
          </w:tcPr>
          <w:p w14:paraId="21D13820" w14:textId="77777777" w:rsidR="003A05F9" w:rsidRPr="00AD0433" w:rsidRDefault="003A05F9" w:rsidP="003A05F9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3" w:type="pct"/>
          </w:tcPr>
          <w:p w14:paraId="7262DEAA" w14:textId="0B0BB993" w:rsidR="003A05F9" w:rsidRPr="00AD0433" w:rsidRDefault="003A05F9" w:rsidP="003A05F9">
            <w:pPr>
              <w:pStyle w:val="BodyText"/>
              <w:tabs>
                <w:tab w:val="decimal" w:pos="74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28,884</w:t>
            </w:r>
          </w:p>
        </w:tc>
        <w:tc>
          <w:tcPr>
            <w:tcW w:w="135" w:type="pct"/>
          </w:tcPr>
          <w:p w14:paraId="5605250E" w14:textId="77777777" w:rsidR="003A05F9" w:rsidRPr="00AD0433" w:rsidRDefault="003A05F9" w:rsidP="003A05F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1E6B6952" w14:textId="2CB5F30E" w:rsidR="003A05F9" w:rsidRPr="00AD0433" w:rsidRDefault="00566EC6" w:rsidP="003A05F9">
            <w:pPr>
              <w:pStyle w:val="BodyText"/>
              <w:tabs>
                <w:tab w:val="decimal" w:pos="74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42,871</w:t>
            </w:r>
          </w:p>
        </w:tc>
        <w:tc>
          <w:tcPr>
            <w:tcW w:w="147" w:type="pct"/>
          </w:tcPr>
          <w:p w14:paraId="19B44376" w14:textId="77777777" w:rsidR="003A05F9" w:rsidRPr="00AD0433" w:rsidRDefault="003A05F9" w:rsidP="003A05F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338CC316" w14:textId="72789D09" w:rsidR="003A05F9" w:rsidRPr="00AD0433" w:rsidRDefault="003A05F9" w:rsidP="003A05F9">
            <w:pPr>
              <w:pStyle w:val="BodyText"/>
              <w:tabs>
                <w:tab w:val="decimal" w:pos="76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28,884</w:t>
            </w:r>
          </w:p>
        </w:tc>
      </w:tr>
      <w:tr w:rsidR="003A05F9" w:rsidRPr="00AD0433" w14:paraId="5C05D102" w14:textId="77777777" w:rsidTr="00C92102">
        <w:trPr>
          <w:trHeight w:val="397"/>
        </w:trPr>
        <w:tc>
          <w:tcPr>
            <w:tcW w:w="1988" w:type="pct"/>
          </w:tcPr>
          <w:p w14:paraId="30DA0426" w14:textId="327284D0" w:rsidR="003A05F9" w:rsidRPr="00AD0433" w:rsidRDefault="003A05F9" w:rsidP="003A05F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ครบกำหนดหลังจากห้าปี</w:t>
            </w: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36DDF501" w14:textId="580C5428" w:rsidR="003A05F9" w:rsidRPr="00AD0433" w:rsidRDefault="00165F0A" w:rsidP="003A05F9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6,71</w:t>
            </w:r>
            <w:r w:rsidR="00E260F0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51" w:type="pct"/>
          </w:tcPr>
          <w:p w14:paraId="7C0D00F9" w14:textId="77777777" w:rsidR="003A05F9" w:rsidRPr="00AD0433" w:rsidRDefault="003A05F9" w:rsidP="003A05F9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19EB59F4" w14:textId="79E95421" w:rsidR="003A05F9" w:rsidRPr="00AD0433" w:rsidRDefault="003A05F9" w:rsidP="003A05F9">
            <w:pPr>
              <w:pStyle w:val="BodyText"/>
              <w:tabs>
                <w:tab w:val="decimal" w:pos="74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8,738</w:t>
            </w:r>
          </w:p>
        </w:tc>
        <w:tc>
          <w:tcPr>
            <w:tcW w:w="135" w:type="pct"/>
          </w:tcPr>
          <w:p w14:paraId="74E6A51A" w14:textId="77777777" w:rsidR="003A05F9" w:rsidRPr="00AD0433" w:rsidRDefault="003A05F9" w:rsidP="003A05F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4F58D0E1" w14:textId="27F154F1" w:rsidR="003A05F9" w:rsidRPr="00AD0433" w:rsidRDefault="00566EC6" w:rsidP="003A05F9">
            <w:pPr>
              <w:pStyle w:val="BodyText"/>
              <w:tabs>
                <w:tab w:val="decimal" w:pos="74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6,71</w:t>
            </w:r>
            <w:r w:rsidR="00E260F0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7" w:type="pct"/>
          </w:tcPr>
          <w:p w14:paraId="1D521A16" w14:textId="77777777" w:rsidR="003A05F9" w:rsidRPr="00AD0433" w:rsidRDefault="003A05F9" w:rsidP="003A05F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71BF895E" w14:textId="1FC8B20C" w:rsidR="003A05F9" w:rsidRPr="00AD0433" w:rsidRDefault="003A05F9" w:rsidP="003A05F9">
            <w:pPr>
              <w:pStyle w:val="BodyText"/>
              <w:tabs>
                <w:tab w:val="decimal" w:pos="76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8,738</w:t>
            </w:r>
          </w:p>
        </w:tc>
      </w:tr>
      <w:tr w:rsidR="003A05F9" w:rsidRPr="00AD0433" w14:paraId="55768BD0" w14:textId="77777777" w:rsidTr="00C92102">
        <w:trPr>
          <w:trHeight w:val="417"/>
        </w:trPr>
        <w:tc>
          <w:tcPr>
            <w:tcW w:w="1988" w:type="pct"/>
          </w:tcPr>
          <w:p w14:paraId="66302F49" w14:textId="77777777" w:rsidR="003A05F9" w:rsidRPr="00AD0433" w:rsidRDefault="003A05F9" w:rsidP="003A05F9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6193037F" w14:textId="6E9F3B97" w:rsidR="003A05F9" w:rsidRPr="00AD0433" w:rsidRDefault="00165F0A" w:rsidP="003A05F9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148,47</w:t>
            </w:r>
            <w:r w:rsidR="00E260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51" w:type="pct"/>
          </w:tcPr>
          <w:p w14:paraId="5FFA0244" w14:textId="77777777" w:rsidR="003A05F9" w:rsidRPr="00AD0433" w:rsidRDefault="003A05F9" w:rsidP="003A05F9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</w:tcPr>
          <w:p w14:paraId="1535D075" w14:textId="450B1769" w:rsidR="003A05F9" w:rsidRPr="00AD0433" w:rsidRDefault="00566EC6" w:rsidP="003A05F9">
            <w:pPr>
              <w:pStyle w:val="BodyText"/>
              <w:tabs>
                <w:tab w:val="decimal" w:pos="74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67,069</w:t>
            </w:r>
          </w:p>
        </w:tc>
        <w:tc>
          <w:tcPr>
            <w:tcW w:w="135" w:type="pct"/>
          </w:tcPr>
          <w:p w14:paraId="4C8AE59B" w14:textId="77777777" w:rsidR="003A05F9" w:rsidRPr="00AD0433" w:rsidRDefault="003A05F9" w:rsidP="003A05F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079741A1" w14:textId="2F63E23B" w:rsidR="003A05F9" w:rsidRPr="00AD0433" w:rsidRDefault="00566EC6" w:rsidP="003A05F9">
            <w:pPr>
              <w:pStyle w:val="BodyText"/>
              <w:tabs>
                <w:tab w:val="decimal" w:pos="74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119,17</w:t>
            </w:r>
            <w:r w:rsidR="00E260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7" w:type="pct"/>
          </w:tcPr>
          <w:p w14:paraId="50BD7A8E" w14:textId="77777777" w:rsidR="003A05F9" w:rsidRPr="00AD0433" w:rsidRDefault="003A05F9" w:rsidP="003A05F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101374DA" w14:textId="09702D0F" w:rsidR="003A05F9" w:rsidRPr="00AD0433" w:rsidRDefault="003A05F9" w:rsidP="003A05F9">
            <w:pPr>
              <w:pStyle w:val="BodyText"/>
              <w:tabs>
                <w:tab w:val="decimal" w:pos="76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44,214</w:t>
            </w:r>
          </w:p>
        </w:tc>
      </w:tr>
    </w:tbl>
    <w:p w14:paraId="340E55CC" w14:textId="77777777" w:rsidR="00FB6C4F" w:rsidRPr="00AD0433" w:rsidRDefault="00FB6C4F" w:rsidP="00FB6C4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02D862" w14:textId="4B80DC4E" w:rsidR="001B2173" w:rsidRPr="00AD0433" w:rsidRDefault="008B2830" w:rsidP="007D5667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D043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6932D4" w:rsidRPr="00AD0433">
        <w:rPr>
          <w:rFonts w:asciiTheme="majorBidi" w:hAnsiTheme="majorBidi" w:cstheme="majorBidi"/>
          <w:sz w:val="30"/>
          <w:szCs w:val="30"/>
        </w:rPr>
        <w:t>3</w:t>
      </w:r>
      <w:r w:rsidR="00FB6C4F" w:rsidRPr="00AD0433">
        <w:rPr>
          <w:rFonts w:asciiTheme="majorBidi" w:hAnsiTheme="majorBidi" w:cstheme="majorBidi"/>
          <w:sz w:val="30"/>
          <w:szCs w:val="30"/>
        </w:rPr>
        <w:t>0</w:t>
      </w:r>
      <w:r w:rsidRPr="00AD0433">
        <w:rPr>
          <w:rFonts w:asciiTheme="majorBidi" w:hAnsiTheme="majorBidi" w:cstheme="majorBidi"/>
          <w:sz w:val="30"/>
          <w:szCs w:val="30"/>
        </w:rPr>
        <w:t xml:space="preserve"> </w:t>
      </w:r>
      <w:r w:rsidR="00566EC6" w:rsidRPr="00AD0433">
        <w:rPr>
          <w:rFonts w:asciiTheme="majorBidi" w:hAnsiTheme="majorBidi" w:cstheme="majorBidi"/>
          <w:sz w:val="30"/>
          <w:szCs w:val="30"/>
          <w:cs/>
        </w:rPr>
        <w:t>กันยา</w:t>
      </w:r>
      <w:r w:rsidR="00FB6C4F" w:rsidRPr="00AD0433">
        <w:rPr>
          <w:rFonts w:asciiTheme="majorBidi" w:hAnsiTheme="majorBidi" w:cstheme="majorBidi"/>
          <w:sz w:val="30"/>
          <w:szCs w:val="30"/>
          <w:cs/>
        </w:rPr>
        <w:t>ยน</w:t>
      </w:r>
      <w:r w:rsidR="00D65FF6" w:rsidRPr="00AD0433">
        <w:rPr>
          <w:rFonts w:asciiTheme="majorBidi" w:hAnsiTheme="majorBidi" w:cstheme="majorBidi"/>
          <w:sz w:val="30"/>
          <w:szCs w:val="30"/>
        </w:rPr>
        <w:t xml:space="preserve"> 2566</w:t>
      </w:r>
      <w:r w:rsidR="00E91C47" w:rsidRPr="00AD0433">
        <w:rPr>
          <w:rFonts w:asciiTheme="majorBidi" w:hAnsiTheme="majorBidi" w:cstheme="majorBidi"/>
          <w:sz w:val="30"/>
          <w:szCs w:val="30"/>
        </w:rPr>
        <w:t xml:space="preserve"> </w:t>
      </w:r>
      <w:r w:rsidR="00B070A3" w:rsidRPr="00AD0433">
        <w:rPr>
          <w:rFonts w:asciiTheme="majorBidi" w:hAnsiTheme="majorBidi" w:cstheme="majorBidi"/>
          <w:sz w:val="30"/>
          <w:szCs w:val="30"/>
          <w:cs/>
        </w:rPr>
        <w:t>กลุ่มบริษัทและ</w:t>
      </w:r>
      <w:r w:rsidRPr="00AD0433">
        <w:rPr>
          <w:rFonts w:asciiTheme="majorBidi" w:hAnsiTheme="majorBidi" w:cstheme="majorBidi"/>
          <w:sz w:val="30"/>
          <w:szCs w:val="30"/>
          <w:cs/>
        </w:rPr>
        <w:t>บริษัทมีวงเงินสินเชื่อที่ยังมิได้เบิกใช้</w:t>
      </w:r>
      <w:r w:rsidR="00CF7BB9" w:rsidRPr="00AD0433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9C3CAE" w:rsidRPr="00AD0433">
        <w:rPr>
          <w:rFonts w:asciiTheme="majorBidi" w:hAnsiTheme="majorBidi" w:cstheme="majorBidi"/>
          <w:sz w:val="30"/>
          <w:szCs w:val="30"/>
        </w:rPr>
        <w:t>77.2</w:t>
      </w:r>
      <w:r w:rsidR="00CF7BB9" w:rsidRPr="00AD0433">
        <w:rPr>
          <w:rFonts w:asciiTheme="majorBidi" w:hAnsiTheme="majorBidi" w:cstheme="majorBidi"/>
          <w:sz w:val="30"/>
          <w:szCs w:val="30"/>
        </w:rPr>
        <w:t xml:space="preserve"> </w:t>
      </w:r>
      <w:r w:rsidR="004036DA" w:rsidRPr="00AD0433">
        <w:rPr>
          <w:rFonts w:asciiTheme="majorBidi" w:hAnsiTheme="majorBidi" w:cstheme="majorBidi"/>
          <w:sz w:val="30"/>
          <w:szCs w:val="30"/>
          <w:cs/>
        </w:rPr>
        <w:t>ล้าน</w:t>
      </w:r>
      <w:r w:rsidR="00CF7BB9" w:rsidRPr="00AD0433">
        <w:rPr>
          <w:rFonts w:asciiTheme="majorBidi" w:hAnsiTheme="majorBidi" w:cstheme="majorBidi"/>
          <w:sz w:val="30"/>
          <w:szCs w:val="30"/>
          <w:cs/>
        </w:rPr>
        <w:t>บาท</w:t>
      </w:r>
      <w:r w:rsidR="002D447D" w:rsidRPr="00AD04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A373C" w:rsidRPr="00AD0433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E1131B" w:rsidRPr="00AD0433">
        <w:rPr>
          <w:rFonts w:asciiTheme="majorBidi" w:hAnsiTheme="majorBidi" w:cstheme="majorBidi"/>
          <w:sz w:val="30"/>
          <w:szCs w:val="30"/>
          <w:cs/>
        </w:rPr>
        <w:t xml:space="preserve">                 </w:t>
      </w:r>
      <w:r w:rsidR="009C3CAE" w:rsidRPr="00AD0433">
        <w:rPr>
          <w:rFonts w:asciiTheme="majorBidi" w:hAnsiTheme="majorBidi" w:cstheme="majorBidi"/>
          <w:sz w:val="30"/>
          <w:szCs w:val="30"/>
        </w:rPr>
        <w:t>71.7</w:t>
      </w:r>
      <w:r w:rsidR="00CA373C" w:rsidRPr="00AD0433">
        <w:rPr>
          <w:rFonts w:asciiTheme="majorBidi" w:hAnsiTheme="majorBidi" w:cstheme="majorBidi"/>
          <w:sz w:val="30"/>
          <w:szCs w:val="30"/>
        </w:rPr>
        <w:t xml:space="preserve"> </w:t>
      </w:r>
      <w:r w:rsidR="00CA373C" w:rsidRPr="00AD0433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  <w:r w:rsidR="002125DB" w:rsidRPr="00AD0433">
        <w:rPr>
          <w:rFonts w:asciiTheme="majorBidi" w:hAnsiTheme="majorBidi" w:cstheme="majorBidi"/>
          <w:i/>
          <w:iCs/>
          <w:sz w:val="30"/>
          <w:szCs w:val="30"/>
          <w:lang w:eastAsia="x-none"/>
        </w:rPr>
        <w:t xml:space="preserve"> (31 </w:t>
      </w:r>
      <w:r w:rsidR="002125DB" w:rsidRPr="00AD0433">
        <w:rPr>
          <w:rFonts w:asciiTheme="majorBidi" w:hAnsiTheme="majorBidi" w:cstheme="majorBidi"/>
          <w:i/>
          <w:iCs/>
          <w:sz w:val="30"/>
          <w:szCs w:val="30"/>
          <w:cs/>
          <w:lang w:eastAsia="x-none"/>
        </w:rPr>
        <w:t xml:space="preserve">ธันวาคม </w:t>
      </w:r>
      <w:r w:rsidR="002125DB" w:rsidRPr="00AD0433">
        <w:rPr>
          <w:rFonts w:asciiTheme="majorBidi" w:hAnsiTheme="majorBidi" w:cstheme="majorBidi"/>
          <w:i/>
          <w:iCs/>
          <w:sz w:val="30"/>
          <w:szCs w:val="30"/>
          <w:lang w:eastAsia="x-none"/>
        </w:rPr>
        <w:t>256</w:t>
      </w:r>
      <w:r w:rsidR="00D65FF6" w:rsidRPr="00AD0433">
        <w:rPr>
          <w:rFonts w:asciiTheme="majorBidi" w:hAnsiTheme="majorBidi" w:cstheme="majorBidi"/>
          <w:i/>
          <w:iCs/>
          <w:sz w:val="30"/>
          <w:szCs w:val="30"/>
          <w:lang w:eastAsia="x-none"/>
        </w:rPr>
        <w:t>5</w:t>
      </w:r>
      <w:r w:rsidR="002125DB" w:rsidRPr="00AD0433">
        <w:rPr>
          <w:rFonts w:asciiTheme="majorBidi" w:hAnsiTheme="majorBidi" w:cstheme="majorBidi"/>
          <w:i/>
          <w:iCs/>
          <w:sz w:val="30"/>
          <w:szCs w:val="30"/>
          <w:lang w:eastAsia="x-none"/>
        </w:rPr>
        <w:t>:</w:t>
      </w:r>
      <w:r w:rsidR="00911556" w:rsidRPr="00AD0433">
        <w:rPr>
          <w:rFonts w:asciiTheme="majorBidi" w:hAnsiTheme="majorBidi" w:cstheme="majorBidi"/>
          <w:i/>
          <w:iCs/>
          <w:sz w:val="30"/>
          <w:szCs w:val="30"/>
          <w:lang w:eastAsia="x-none"/>
        </w:rPr>
        <w:t xml:space="preserve"> </w:t>
      </w:r>
      <w:r w:rsidR="009C3CAE" w:rsidRPr="00AD0433">
        <w:rPr>
          <w:rFonts w:asciiTheme="majorBidi" w:hAnsiTheme="majorBidi" w:cstheme="majorBidi"/>
          <w:i/>
          <w:iCs/>
          <w:sz w:val="30"/>
          <w:szCs w:val="30"/>
          <w:lang w:eastAsia="x-none"/>
        </w:rPr>
        <w:t>72.3</w:t>
      </w:r>
      <w:r w:rsidR="002125DB" w:rsidRPr="00AD0433">
        <w:rPr>
          <w:rFonts w:asciiTheme="majorBidi" w:hAnsiTheme="majorBidi" w:cstheme="majorBidi"/>
          <w:i/>
          <w:iCs/>
          <w:sz w:val="30"/>
          <w:szCs w:val="30"/>
          <w:lang w:eastAsia="x-none"/>
        </w:rPr>
        <w:t xml:space="preserve"> </w:t>
      </w:r>
      <w:r w:rsidR="002125DB" w:rsidRPr="00AD0433">
        <w:rPr>
          <w:rFonts w:asciiTheme="majorBidi" w:hAnsiTheme="majorBidi" w:cstheme="majorBidi"/>
          <w:i/>
          <w:iCs/>
          <w:sz w:val="30"/>
          <w:szCs w:val="30"/>
          <w:cs/>
          <w:lang w:eastAsia="x-none"/>
        </w:rPr>
        <w:t>ล้านบาท</w:t>
      </w:r>
      <w:r w:rsidR="00D65FF6" w:rsidRPr="00AD0433">
        <w:rPr>
          <w:rFonts w:asciiTheme="majorBidi" w:hAnsiTheme="majorBidi" w:cstheme="majorBidi"/>
          <w:i/>
          <w:iCs/>
          <w:sz w:val="30"/>
          <w:szCs w:val="30"/>
          <w:lang w:eastAsia="x-none"/>
        </w:rPr>
        <w:t xml:space="preserve"> </w:t>
      </w:r>
      <w:r w:rsidR="00D65FF6" w:rsidRPr="00AD0433">
        <w:rPr>
          <w:rFonts w:asciiTheme="majorBidi" w:hAnsiTheme="majorBidi" w:cstheme="majorBidi"/>
          <w:i/>
          <w:iCs/>
          <w:sz w:val="30"/>
          <w:szCs w:val="30"/>
          <w:cs/>
          <w:lang w:eastAsia="x-none"/>
        </w:rPr>
        <w:t xml:space="preserve">และ </w:t>
      </w:r>
      <w:r w:rsidR="00D65FF6" w:rsidRPr="00AD0433">
        <w:rPr>
          <w:rFonts w:asciiTheme="majorBidi" w:hAnsiTheme="majorBidi" w:cstheme="majorBidi"/>
          <w:i/>
          <w:iCs/>
          <w:sz w:val="30"/>
          <w:szCs w:val="30"/>
          <w:lang w:eastAsia="x-none"/>
        </w:rPr>
        <w:t xml:space="preserve">71.5 </w:t>
      </w:r>
      <w:r w:rsidR="00D65FF6" w:rsidRPr="00AD0433">
        <w:rPr>
          <w:rFonts w:asciiTheme="majorBidi" w:hAnsiTheme="majorBidi" w:cstheme="majorBidi"/>
          <w:i/>
          <w:iCs/>
          <w:sz w:val="30"/>
          <w:szCs w:val="30"/>
          <w:cs/>
          <w:lang w:eastAsia="x-none"/>
        </w:rPr>
        <w:t>ล้านบาท ตามลำดับ</w:t>
      </w:r>
      <w:r w:rsidR="002125DB" w:rsidRPr="00AD0433">
        <w:rPr>
          <w:rFonts w:asciiTheme="majorBidi" w:hAnsiTheme="majorBidi" w:cstheme="majorBidi"/>
          <w:i/>
          <w:iCs/>
          <w:sz w:val="30"/>
          <w:szCs w:val="30"/>
          <w:lang w:eastAsia="x-none"/>
        </w:rPr>
        <w:t>)</w:t>
      </w:r>
    </w:p>
    <w:p w14:paraId="7DB150E8" w14:textId="4F829AB3" w:rsidR="00BC16D0" w:rsidRDefault="00BC16D0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703F49FB" w14:textId="7F5C2199" w:rsidR="009C3CAE" w:rsidRPr="00AD0433" w:rsidRDefault="009C3CAE" w:rsidP="009C3CAE">
      <w:pPr>
        <w:pStyle w:val="FSContent"/>
        <w:numPr>
          <w:ilvl w:val="0"/>
          <w:numId w:val="43"/>
        </w:numPr>
        <w:ind w:left="540" w:hanging="540"/>
        <w:rPr>
          <w:rFonts w:asciiTheme="majorBidi" w:hAnsiTheme="majorBidi" w:cstheme="majorBidi"/>
          <w:b/>
          <w:bCs/>
          <w:i/>
          <w:iCs/>
          <w:lang w:val="en-US"/>
        </w:rPr>
      </w:pPr>
      <w:r w:rsidRPr="00AD0433">
        <w:rPr>
          <w:rFonts w:asciiTheme="majorBidi" w:hAnsiTheme="majorBidi" w:cstheme="majorBidi"/>
          <w:b/>
          <w:bCs/>
          <w:i/>
          <w:iCs/>
          <w:cs/>
          <w:lang w:val="en-US"/>
        </w:rPr>
        <w:lastRenderedPageBreak/>
        <w:t>เงินเบิกเกินบัญชีและเงินกู้ยืมระยะสั้นจากสถาบันการเงิน</w:t>
      </w:r>
    </w:p>
    <w:p w14:paraId="6D0191B2" w14:textId="77777777" w:rsidR="009C3CAE" w:rsidRPr="00AD0433" w:rsidRDefault="009C3CAE" w:rsidP="00421242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35DDDFB" w14:textId="755D71E6" w:rsidR="009C3CAE" w:rsidRPr="00AD0433" w:rsidRDefault="009C3CAE" w:rsidP="00421242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D043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AD0433">
        <w:rPr>
          <w:rFonts w:asciiTheme="majorBidi" w:hAnsiTheme="majorBidi" w:cstheme="majorBidi"/>
          <w:sz w:val="30"/>
          <w:szCs w:val="30"/>
        </w:rPr>
        <w:t xml:space="preserve">30 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AD0433">
        <w:rPr>
          <w:rFonts w:asciiTheme="majorBidi" w:hAnsiTheme="majorBidi" w:cstheme="majorBidi"/>
          <w:sz w:val="30"/>
          <w:szCs w:val="30"/>
        </w:rPr>
        <w:t xml:space="preserve">2566 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กลุ่มบริษัทมีเงินเบิกเกินบัญชีจำนวน </w:t>
      </w:r>
      <w:r w:rsidRPr="00AD0433">
        <w:rPr>
          <w:rFonts w:asciiTheme="majorBidi" w:hAnsiTheme="majorBidi" w:cstheme="majorBidi"/>
          <w:sz w:val="30"/>
          <w:szCs w:val="30"/>
        </w:rPr>
        <w:t xml:space="preserve">49.1 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ล้านบาท มีอัตราดอกเบี้ย </w:t>
      </w:r>
      <w:r w:rsidRPr="00AD0433">
        <w:rPr>
          <w:rFonts w:asciiTheme="majorBidi" w:hAnsiTheme="majorBidi" w:cstheme="majorBidi"/>
          <w:sz w:val="30"/>
          <w:szCs w:val="30"/>
        </w:rPr>
        <w:t xml:space="preserve">MOR-2.55% 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AD0433">
        <w:rPr>
          <w:rFonts w:asciiTheme="majorBidi" w:hAnsiTheme="majorBidi" w:cstheme="majorBidi"/>
          <w:sz w:val="30"/>
          <w:szCs w:val="30"/>
        </w:rPr>
        <w:t xml:space="preserve">MOR+1% </w:t>
      </w:r>
      <w:r w:rsidR="0055567F">
        <w:rPr>
          <w:rFonts w:asciiTheme="majorBidi" w:hAnsiTheme="majorBidi" w:cstheme="majorBidi" w:hint="cs"/>
          <w:sz w:val="30"/>
          <w:szCs w:val="30"/>
          <w:cs/>
        </w:rPr>
        <w:t xml:space="preserve">ต่อปี 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โดยได้รับการค้ำประกันจากที่ดินที่เป็นกรรมสิทธิ์ของกลุ่มบริษัทและบรรษัทประกันสินเชื่ออุตสาหกรรมขนาดย่อม (บสย.) </w:t>
      </w:r>
      <w:r w:rsidRPr="00AD0433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AD0433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Pr="00AD0433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AD0433">
        <w:rPr>
          <w:rFonts w:asciiTheme="majorBidi" w:hAnsiTheme="majorBidi" w:cstheme="majorBidi"/>
          <w:i/>
          <w:iCs/>
          <w:sz w:val="30"/>
          <w:szCs w:val="30"/>
        </w:rPr>
        <w:t>2565</w:t>
      </w:r>
      <w:r w:rsidR="006B6234" w:rsidRPr="00AD043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AD0433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6B6234" w:rsidRPr="00AD043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AD0433">
        <w:rPr>
          <w:rFonts w:asciiTheme="majorBidi" w:hAnsiTheme="majorBidi" w:cstheme="majorBidi"/>
          <w:i/>
          <w:iCs/>
          <w:sz w:val="30"/>
          <w:szCs w:val="30"/>
        </w:rPr>
        <w:t xml:space="preserve">19.4 </w:t>
      </w:r>
      <w:r w:rsidRPr="00AD0433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</w:t>
      </w:r>
      <w:r w:rsidR="00D47C2A" w:rsidRPr="00AD0433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อัตราดอกเบี้ย </w:t>
      </w:r>
      <w:r w:rsidR="00D47C2A" w:rsidRPr="00AD0433">
        <w:rPr>
          <w:rFonts w:asciiTheme="majorBidi" w:hAnsiTheme="majorBidi" w:cstheme="majorBidi"/>
          <w:i/>
          <w:iCs/>
          <w:sz w:val="30"/>
          <w:szCs w:val="30"/>
        </w:rPr>
        <w:t>MOR+1%</w:t>
      </w:r>
      <w:r w:rsidR="00823A3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823A3A">
        <w:rPr>
          <w:rFonts w:asciiTheme="majorBidi" w:hAnsiTheme="majorBidi" w:cstheme="majorBidi" w:hint="cs"/>
          <w:i/>
          <w:iCs/>
          <w:sz w:val="30"/>
          <w:szCs w:val="30"/>
          <w:cs/>
        </w:rPr>
        <w:t>ต่อปี</w:t>
      </w:r>
      <w:r w:rsidRPr="00AD0433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7CDA4401" w14:textId="77777777" w:rsidR="009C3CAE" w:rsidRPr="00AD0433" w:rsidRDefault="009C3CAE" w:rsidP="00421242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EC1BA6D" w14:textId="6831FB6B" w:rsidR="009C3CAE" w:rsidRPr="00AD0433" w:rsidRDefault="009C3CAE" w:rsidP="009C3CA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D043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AD0433">
        <w:rPr>
          <w:rFonts w:asciiTheme="majorBidi" w:hAnsiTheme="majorBidi" w:cstheme="majorBidi"/>
          <w:sz w:val="30"/>
          <w:szCs w:val="30"/>
        </w:rPr>
        <w:t xml:space="preserve">30 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AD0433">
        <w:rPr>
          <w:rFonts w:asciiTheme="majorBidi" w:hAnsiTheme="majorBidi" w:cstheme="majorBidi"/>
          <w:sz w:val="30"/>
          <w:szCs w:val="30"/>
        </w:rPr>
        <w:t xml:space="preserve">2566 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บริษัทมีเงินเบิกเกินบัญชีจำนวน </w:t>
      </w:r>
      <w:r w:rsidRPr="00AD0433">
        <w:rPr>
          <w:rFonts w:asciiTheme="majorBidi" w:hAnsiTheme="majorBidi" w:cstheme="majorBidi"/>
          <w:sz w:val="30"/>
          <w:szCs w:val="30"/>
        </w:rPr>
        <w:t xml:space="preserve">29.8 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ล้านบาท มีอัตราดอกเบี้ย </w:t>
      </w:r>
      <w:r w:rsidRPr="00AD0433">
        <w:rPr>
          <w:rFonts w:asciiTheme="majorBidi" w:hAnsiTheme="majorBidi" w:cstheme="majorBidi"/>
          <w:sz w:val="30"/>
          <w:szCs w:val="30"/>
        </w:rPr>
        <w:t>MOR-2.55%</w:t>
      </w:r>
      <w:r w:rsidR="0055567F">
        <w:rPr>
          <w:rFonts w:asciiTheme="majorBidi" w:hAnsiTheme="majorBidi" w:cstheme="majorBidi"/>
          <w:sz w:val="30"/>
          <w:szCs w:val="30"/>
        </w:rPr>
        <w:t xml:space="preserve"> </w:t>
      </w:r>
      <w:r w:rsidR="0055567F">
        <w:rPr>
          <w:rFonts w:asciiTheme="majorBidi" w:hAnsiTheme="majorBidi" w:cstheme="majorBidi" w:hint="cs"/>
          <w:sz w:val="30"/>
          <w:szCs w:val="30"/>
          <w:cs/>
        </w:rPr>
        <w:t>ต่อปี</w:t>
      </w:r>
      <w:r w:rsidRPr="00AD0433">
        <w:rPr>
          <w:rFonts w:asciiTheme="majorBidi" w:hAnsiTheme="majorBidi" w:cstheme="majorBidi"/>
          <w:sz w:val="30"/>
          <w:szCs w:val="30"/>
        </w:rPr>
        <w:t xml:space="preserve"> 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โดยได้รับการค้ำประกันจากที่ดินที่เป็นกรรมสิทธิ์ของบริษัท </w:t>
      </w:r>
      <w:r w:rsidRPr="00AD0433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AD0433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Pr="00AD0433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AD0433">
        <w:rPr>
          <w:rFonts w:asciiTheme="majorBidi" w:hAnsiTheme="majorBidi" w:cstheme="majorBidi"/>
          <w:i/>
          <w:iCs/>
          <w:sz w:val="30"/>
          <w:szCs w:val="30"/>
        </w:rPr>
        <w:t xml:space="preserve">2565 : </w:t>
      </w:r>
      <w:r w:rsidRPr="00AD0433">
        <w:rPr>
          <w:rFonts w:asciiTheme="majorBidi" w:hAnsiTheme="majorBidi" w:cstheme="majorBidi"/>
          <w:i/>
          <w:iCs/>
          <w:sz w:val="30"/>
          <w:szCs w:val="30"/>
          <w:cs/>
        </w:rPr>
        <w:t>ไม่มี)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EDF11FB" w14:textId="77777777" w:rsidR="009C3CAE" w:rsidRPr="00AD0433" w:rsidRDefault="009C3CAE" w:rsidP="00421242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DC11C7A" w14:textId="106846CE" w:rsidR="00454074" w:rsidRDefault="00D47C2A" w:rsidP="00BC16D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D043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AD0433">
        <w:rPr>
          <w:rFonts w:asciiTheme="majorBidi" w:hAnsiTheme="majorBidi" w:cstheme="majorBidi"/>
          <w:sz w:val="30"/>
          <w:szCs w:val="30"/>
        </w:rPr>
        <w:t xml:space="preserve">30 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AD0433">
        <w:rPr>
          <w:rFonts w:asciiTheme="majorBidi" w:hAnsiTheme="majorBidi" w:cstheme="majorBidi"/>
          <w:sz w:val="30"/>
          <w:szCs w:val="30"/>
        </w:rPr>
        <w:t xml:space="preserve">2566 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กลุ่มบริษัทและบริษัทมีตั๋วสัญญาใช้เงินจากสถาบันการเงินรวม </w:t>
      </w:r>
      <w:r w:rsidRPr="00AD0433">
        <w:rPr>
          <w:rFonts w:asciiTheme="majorBidi" w:hAnsiTheme="majorBidi" w:cstheme="majorBidi"/>
          <w:sz w:val="30"/>
          <w:szCs w:val="30"/>
        </w:rPr>
        <w:t xml:space="preserve">30.0 </w:t>
      </w:r>
      <w:r w:rsidRPr="00AD0433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AD0433">
        <w:rPr>
          <w:rFonts w:asciiTheme="majorBidi" w:hAnsiTheme="majorBidi" w:cstheme="majorBidi"/>
          <w:sz w:val="30"/>
          <w:szCs w:val="30"/>
        </w:rPr>
        <w:t xml:space="preserve"> 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AD0433">
        <w:rPr>
          <w:rFonts w:asciiTheme="majorBidi" w:hAnsiTheme="majorBidi" w:cstheme="majorBidi"/>
          <w:sz w:val="30"/>
          <w:szCs w:val="30"/>
        </w:rPr>
        <w:t xml:space="preserve">30.0 </w:t>
      </w:r>
      <w:r w:rsidRPr="00AD0433">
        <w:rPr>
          <w:rFonts w:asciiTheme="majorBidi" w:hAnsiTheme="majorBidi" w:cstheme="majorBidi"/>
          <w:sz w:val="30"/>
          <w:szCs w:val="30"/>
          <w:cs/>
        </w:rPr>
        <w:t>ล้านบาท ตามลำดับ มีอัตราดอกเบี้ย</w:t>
      </w:r>
      <w:r w:rsidR="00A25388" w:rsidRPr="00AD0433">
        <w:rPr>
          <w:rFonts w:asciiTheme="majorBidi" w:hAnsiTheme="majorBidi" w:cstheme="majorBidi"/>
          <w:sz w:val="30"/>
          <w:szCs w:val="30"/>
          <w:cs/>
        </w:rPr>
        <w:t xml:space="preserve">ตามตลาด 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โดยได้รับการค้ำประกันจากที่ดินที่เป็นกรรมสิทธิ์ของบริษัท </w:t>
      </w:r>
      <w:r w:rsidRPr="00AD0433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AD0433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Pr="00AD0433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AD0433">
        <w:rPr>
          <w:rFonts w:asciiTheme="majorBidi" w:hAnsiTheme="majorBidi" w:cstheme="majorBidi"/>
          <w:i/>
          <w:iCs/>
          <w:sz w:val="30"/>
          <w:szCs w:val="30"/>
        </w:rPr>
        <w:t xml:space="preserve">2565 : </w:t>
      </w:r>
      <w:r w:rsidRPr="00AD0433">
        <w:rPr>
          <w:rFonts w:asciiTheme="majorBidi" w:hAnsiTheme="majorBidi" w:cstheme="majorBidi"/>
          <w:i/>
          <w:iCs/>
          <w:sz w:val="30"/>
          <w:szCs w:val="30"/>
          <w:cs/>
        </w:rPr>
        <w:t>ไม่มี)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B7113DF" w14:textId="77777777" w:rsidR="00BC16D0" w:rsidRDefault="00BC16D0" w:rsidP="00BC16D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9149B5B" w14:textId="67B9CE1D" w:rsidR="00454074" w:rsidRDefault="00421242" w:rsidP="00421242">
      <w:pPr>
        <w:pStyle w:val="FSContent"/>
        <w:rPr>
          <w:rFonts w:asciiTheme="majorBidi" w:hAnsiTheme="majorBidi" w:cstheme="majorBidi"/>
          <w:cs/>
          <w:lang w:val="en-US"/>
        </w:rPr>
      </w:pPr>
      <w:r w:rsidRPr="00AD0433">
        <w:rPr>
          <w:rFonts w:asciiTheme="majorBidi" w:hAnsiTheme="majorBidi" w:cstheme="majorBidi"/>
          <w:cs/>
          <w:lang w:val="en-US"/>
        </w:rPr>
        <w:t xml:space="preserve">ณ วันที่ </w:t>
      </w:r>
      <w:r w:rsidR="00FB6C4F" w:rsidRPr="00AD0433">
        <w:rPr>
          <w:rFonts w:asciiTheme="majorBidi" w:hAnsiTheme="majorBidi" w:cstheme="majorBidi"/>
        </w:rPr>
        <w:t xml:space="preserve">30 </w:t>
      </w:r>
      <w:r w:rsidR="009C3CAE" w:rsidRPr="00AD0433">
        <w:rPr>
          <w:rFonts w:asciiTheme="majorBidi" w:hAnsiTheme="majorBidi" w:cstheme="majorBidi"/>
          <w:cs/>
        </w:rPr>
        <w:t>กันยายน</w:t>
      </w:r>
      <w:r w:rsidR="00FB6C4F" w:rsidRPr="00AD0433">
        <w:rPr>
          <w:rFonts w:asciiTheme="majorBidi" w:hAnsiTheme="majorBidi" w:cstheme="majorBidi"/>
        </w:rPr>
        <w:t xml:space="preserve"> 2566</w:t>
      </w:r>
      <w:r w:rsidRPr="00AD0433">
        <w:rPr>
          <w:rFonts w:asciiTheme="majorBidi" w:hAnsiTheme="majorBidi" w:cstheme="majorBidi"/>
          <w:lang w:val="en-US"/>
        </w:rPr>
        <w:t xml:space="preserve"> </w:t>
      </w:r>
      <w:r w:rsidRPr="00AD0433">
        <w:rPr>
          <w:rFonts w:asciiTheme="majorBidi" w:hAnsiTheme="majorBidi" w:cstheme="majorBidi"/>
          <w:cs/>
          <w:lang w:val="en-US"/>
        </w:rPr>
        <w:t>วงเงิน</w:t>
      </w:r>
      <w:r w:rsidR="00E16697">
        <w:rPr>
          <w:rFonts w:asciiTheme="majorBidi" w:hAnsiTheme="majorBidi" w:cstheme="majorBidi" w:hint="cs"/>
          <w:cs/>
          <w:lang w:val="en-US"/>
        </w:rPr>
        <w:t>เบิกเกินบัญชีและเงิน</w:t>
      </w:r>
      <w:r w:rsidR="00D47C2A" w:rsidRPr="00AD0433">
        <w:rPr>
          <w:rFonts w:asciiTheme="majorBidi" w:hAnsiTheme="majorBidi" w:cstheme="majorBidi"/>
          <w:cs/>
          <w:lang w:val="en-US"/>
        </w:rPr>
        <w:t>กู้ยืมระยะสั้น</w:t>
      </w:r>
      <w:r w:rsidRPr="00AD0433">
        <w:rPr>
          <w:rFonts w:asciiTheme="majorBidi" w:hAnsiTheme="majorBidi" w:cstheme="majorBidi"/>
          <w:cs/>
          <w:lang w:val="en-US"/>
        </w:rPr>
        <w:t xml:space="preserve">จากสถาบันการเงินแห่งหนึ่งของกลุ่มบริษัทและบริษัทจำนวน </w:t>
      </w:r>
      <w:r w:rsidR="00D47C2A" w:rsidRPr="00AD0433">
        <w:rPr>
          <w:rFonts w:asciiTheme="majorBidi" w:hAnsiTheme="majorBidi" w:cstheme="majorBidi"/>
          <w:lang w:val="en-US"/>
        </w:rPr>
        <w:t>75</w:t>
      </w:r>
      <w:r w:rsidRPr="00AD0433">
        <w:rPr>
          <w:rFonts w:asciiTheme="majorBidi" w:hAnsiTheme="majorBidi" w:cstheme="majorBidi"/>
          <w:lang w:val="en-US"/>
        </w:rPr>
        <w:t xml:space="preserve">.0 </w:t>
      </w:r>
      <w:r w:rsidRPr="00AD0433">
        <w:rPr>
          <w:rFonts w:asciiTheme="majorBidi" w:hAnsiTheme="majorBidi" w:cstheme="majorBidi"/>
          <w:cs/>
          <w:lang w:val="en-US"/>
        </w:rPr>
        <w:t>ล้านบาท</w:t>
      </w:r>
      <w:r w:rsidR="00EB7D63" w:rsidRPr="00AD0433">
        <w:rPr>
          <w:rFonts w:asciiTheme="majorBidi" w:hAnsiTheme="majorBidi" w:cstheme="majorBidi"/>
          <w:lang w:val="en-US"/>
        </w:rPr>
        <w:t xml:space="preserve"> </w:t>
      </w:r>
      <w:r w:rsidR="00EB7D63" w:rsidRPr="00AD0433">
        <w:rPr>
          <w:rFonts w:asciiTheme="majorBidi" w:hAnsiTheme="majorBidi" w:cstheme="majorBidi"/>
          <w:cs/>
          <w:lang w:val="en-US"/>
        </w:rPr>
        <w:t xml:space="preserve">และ </w:t>
      </w:r>
      <w:r w:rsidR="00D47C2A" w:rsidRPr="00AD0433">
        <w:rPr>
          <w:rFonts w:asciiTheme="majorBidi" w:hAnsiTheme="majorBidi" w:cstheme="majorBidi"/>
          <w:lang w:val="en-US"/>
        </w:rPr>
        <w:t>6</w:t>
      </w:r>
      <w:r w:rsidR="00EB7D63" w:rsidRPr="00AD0433">
        <w:rPr>
          <w:rFonts w:asciiTheme="majorBidi" w:hAnsiTheme="majorBidi" w:cstheme="majorBidi"/>
          <w:lang w:val="en-US"/>
        </w:rPr>
        <w:t xml:space="preserve">0.0 </w:t>
      </w:r>
      <w:r w:rsidR="00EB7D63" w:rsidRPr="00AD0433">
        <w:rPr>
          <w:rFonts w:asciiTheme="majorBidi" w:hAnsiTheme="majorBidi" w:cstheme="majorBidi"/>
          <w:cs/>
          <w:lang w:val="en-US"/>
        </w:rPr>
        <w:t xml:space="preserve">ล้านบาท ตามลำดับ </w:t>
      </w:r>
      <w:r w:rsidR="00EB7D63" w:rsidRPr="00AD0433">
        <w:rPr>
          <w:rFonts w:asciiTheme="majorBidi" w:hAnsiTheme="majorBidi" w:cstheme="majorBidi"/>
          <w:i/>
          <w:iCs/>
          <w:lang w:val="en-US"/>
        </w:rPr>
        <w:t xml:space="preserve">(31 </w:t>
      </w:r>
      <w:r w:rsidR="00EB7D63" w:rsidRPr="00AD0433">
        <w:rPr>
          <w:rFonts w:asciiTheme="majorBidi" w:hAnsiTheme="majorBidi" w:cstheme="majorBidi"/>
          <w:i/>
          <w:iCs/>
          <w:cs/>
          <w:lang w:val="en-US"/>
        </w:rPr>
        <w:t>ธันวาคม</w:t>
      </w:r>
      <w:r w:rsidR="00EB7D63" w:rsidRPr="00AD0433">
        <w:rPr>
          <w:rFonts w:asciiTheme="majorBidi" w:hAnsiTheme="majorBidi" w:cstheme="majorBidi"/>
          <w:i/>
          <w:iCs/>
          <w:lang w:val="en-US"/>
        </w:rPr>
        <w:t xml:space="preserve"> 2565 : </w:t>
      </w:r>
      <w:r w:rsidR="00EB7D63" w:rsidRPr="00AD0433">
        <w:rPr>
          <w:rFonts w:asciiTheme="majorBidi" w:hAnsiTheme="majorBidi" w:cstheme="majorBidi"/>
          <w:i/>
          <w:iCs/>
          <w:cs/>
          <w:lang w:val="en-US"/>
        </w:rPr>
        <w:t>ไม่มี</w:t>
      </w:r>
      <w:r w:rsidR="00EB7D63" w:rsidRPr="00AD0433">
        <w:rPr>
          <w:rFonts w:asciiTheme="majorBidi" w:hAnsiTheme="majorBidi" w:cstheme="majorBidi"/>
          <w:i/>
          <w:iCs/>
          <w:lang w:val="en-US"/>
        </w:rPr>
        <w:t>)</w:t>
      </w:r>
      <w:r w:rsidRPr="00AD0433">
        <w:rPr>
          <w:rFonts w:asciiTheme="majorBidi" w:hAnsiTheme="majorBidi" w:cstheme="majorBidi"/>
          <w:cs/>
          <w:lang w:val="en-US"/>
        </w:rPr>
        <w:t xml:space="preserve"> กำหนดให้บริษัทต้องดำรง (</w:t>
      </w:r>
      <w:r w:rsidRPr="00AD0433">
        <w:rPr>
          <w:rFonts w:asciiTheme="majorBidi" w:hAnsiTheme="majorBidi" w:cstheme="majorBidi"/>
          <w:lang w:val="en-US"/>
        </w:rPr>
        <w:t xml:space="preserve">1) </w:t>
      </w:r>
      <w:r w:rsidRPr="00AD0433">
        <w:rPr>
          <w:rFonts w:asciiTheme="majorBidi" w:hAnsiTheme="majorBidi" w:cstheme="majorBidi"/>
          <w:cs/>
          <w:lang w:val="en-US"/>
        </w:rPr>
        <w:t xml:space="preserve">อัตราส่วนของหนี้สินรวมต่อส่วนของผู้ถือหุ้นรวม </w:t>
      </w:r>
      <w:r w:rsidRPr="00AD0433">
        <w:rPr>
          <w:rFonts w:asciiTheme="majorBidi" w:hAnsiTheme="majorBidi" w:cstheme="majorBidi"/>
          <w:lang w:val="en-US"/>
        </w:rPr>
        <w:t xml:space="preserve">(Debt-to-equity ratio) </w:t>
      </w:r>
      <w:r w:rsidRPr="00AD0433">
        <w:rPr>
          <w:rFonts w:asciiTheme="majorBidi" w:hAnsiTheme="majorBidi" w:cstheme="majorBidi"/>
          <w:cs/>
          <w:lang w:val="en-US"/>
        </w:rPr>
        <w:t xml:space="preserve">ไม่เกินกว่า </w:t>
      </w:r>
      <w:r w:rsidRPr="00AD0433">
        <w:rPr>
          <w:rFonts w:asciiTheme="majorBidi" w:hAnsiTheme="majorBidi" w:cstheme="majorBidi"/>
          <w:lang w:val="en-US"/>
        </w:rPr>
        <w:t xml:space="preserve">1.0 </w:t>
      </w:r>
      <w:r w:rsidRPr="00AD0433">
        <w:rPr>
          <w:rFonts w:asciiTheme="majorBidi" w:hAnsiTheme="majorBidi" w:cstheme="majorBidi"/>
          <w:cs/>
          <w:lang w:val="en-US"/>
        </w:rPr>
        <w:t xml:space="preserve">เท่า นับตั้งแต่ปี </w:t>
      </w:r>
      <w:r w:rsidRPr="00AD0433">
        <w:rPr>
          <w:rFonts w:asciiTheme="majorBidi" w:hAnsiTheme="majorBidi" w:cstheme="majorBidi"/>
          <w:lang w:val="en-US"/>
        </w:rPr>
        <w:t xml:space="preserve">2565 </w:t>
      </w:r>
      <w:r w:rsidRPr="00AD0433">
        <w:rPr>
          <w:rFonts w:asciiTheme="majorBidi" w:hAnsiTheme="majorBidi" w:cstheme="majorBidi"/>
          <w:cs/>
          <w:lang w:val="en-US"/>
        </w:rPr>
        <w:t>เป็นต้นไป</w:t>
      </w:r>
      <w:r w:rsidR="00E16697">
        <w:rPr>
          <w:rFonts w:asciiTheme="majorBidi" w:hAnsiTheme="majorBidi" w:cstheme="majorBidi" w:hint="cs"/>
          <w:cs/>
          <w:lang w:val="en-US"/>
        </w:rPr>
        <w:t xml:space="preserve"> </w:t>
      </w:r>
      <w:r w:rsidRPr="00AD0433">
        <w:rPr>
          <w:rFonts w:asciiTheme="majorBidi" w:hAnsiTheme="majorBidi" w:cstheme="majorBidi"/>
          <w:lang w:val="en-US"/>
        </w:rPr>
        <w:t xml:space="preserve">(2) </w:t>
      </w:r>
      <w:r w:rsidRPr="00AD0433">
        <w:rPr>
          <w:rFonts w:asciiTheme="majorBidi" w:hAnsiTheme="majorBidi" w:cstheme="majorBidi"/>
          <w:cs/>
          <w:lang w:val="en-US"/>
        </w:rPr>
        <w:t xml:space="preserve">อัตราส่วนความสามารถในการชำระหนี้ </w:t>
      </w:r>
      <w:r w:rsidRPr="00AD0433">
        <w:rPr>
          <w:rFonts w:asciiTheme="majorBidi" w:hAnsiTheme="majorBidi" w:cstheme="majorBidi"/>
          <w:lang w:val="en-US"/>
        </w:rPr>
        <w:t xml:space="preserve">(Debt service coverage ratio: DSCR) </w:t>
      </w:r>
      <w:r w:rsidRPr="00AD0433">
        <w:rPr>
          <w:rFonts w:asciiTheme="majorBidi" w:hAnsiTheme="majorBidi" w:cstheme="majorBidi"/>
          <w:cs/>
          <w:lang w:val="en-US"/>
        </w:rPr>
        <w:t xml:space="preserve">ไม่ต่ำกว่า </w:t>
      </w:r>
      <w:r w:rsidRPr="00AD0433">
        <w:rPr>
          <w:rFonts w:asciiTheme="majorBidi" w:hAnsiTheme="majorBidi" w:cstheme="majorBidi"/>
          <w:lang w:val="en-US"/>
        </w:rPr>
        <w:t xml:space="preserve">1.2 </w:t>
      </w:r>
      <w:r w:rsidRPr="00AD0433">
        <w:rPr>
          <w:rFonts w:asciiTheme="majorBidi" w:hAnsiTheme="majorBidi" w:cstheme="majorBidi"/>
          <w:cs/>
          <w:lang w:val="en-US"/>
        </w:rPr>
        <w:t xml:space="preserve">เท่า นับตั้งแต่ปี </w:t>
      </w:r>
      <w:r w:rsidRPr="00AD0433">
        <w:rPr>
          <w:rFonts w:asciiTheme="majorBidi" w:hAnsiTheme="majorBidi" w:cstheme="majorBidi"/>
          <w:lang w:val="en-US"/>
        </w:rPr>
        <w:t xml:space="preserve">2565 </w:t>
      </w:r>
      <w:r w:rsidRPr="00AD0433">
        <w:rPr>
          <w:rFonts w:asciiTheme="majorBidi" w:hAnsiTheme="majorBidi" w:cstheme="majorBidi"/>
          <w:cs/>
          <w:lang w:val="en-US"/>
        </w:rPr>
        <w:t xml:space="preserve">เป็นต้นไป และ </w:t>
      </w:r>
      <w:r w:rsidRPr="00AD0433">
        <w:rPr>
          <w:rFonts w:asciiTheme="majorBidi" w:hAnsiTheme="majorBidi" w:cstheme="majorBidi"/>
          <w:lang w:val="en-US"/>
        </w:rPr>
        <w:t xml:space="preserve">(3) </w:t>
      </w:r>
      <w:r w:rsidRPr="00AD0433">
        <w:rPr>
          <w:rFonts w:asciiTheme="majorBidi" w:hAnsiTheme="majorBidi" w:cstheme="majorBidi"/>
          <w:cs/>
          <w:lang w:val="en-US"/>
        </w:rPr>
        <w:t xml:space="preserve">อัตราส่วนทางการเงิน </w:t>
      </w:r>
      <w:r w:rsidRPr="00AD0433">
        <w:rPr>
          <w:rFonts w:asciiTheme="majorBidi" w:hAnsiTheme="majorBidi" w:cstheme="majorBidi"/>
          <w:lang w:val="en-US"/>
        </w:rPr>
        <w:t xml:space="preserve">Interest bearing debt to EBITDA </w:t>
      </w:r>
      <w:r w:rsidRPr="00AD0433">
        <w:rPr>
          <w:rFonts w:asciiTheme="majorBidi" w:hAnsiTheme="majorBidi" w:cstheme="majorBidi"/>
          <w:cs/>
          <w:lang w:val="en-US"/>
        </w:rPr>
        <w:t xml:space="preserve">ไม่เกินกว่า </w:t>
      </w:r>
      <w:r w:rsidRPr="00AD0433">
        <w:rPr>
          <w:rFonts w:asciiTheme="majorBidi" w:hAnsiTheme="majorBidi" w:cstheme="majorBidi"/>
          <w:lang w:val="en-US"/>
        </w:rPr>
        <w:t xml:space="preserve">4.5 </w:t>
      </w:r>
      <w:r w:rsidRPr="00AD0433">
        <w:rPr>
          <w:rFonts w:asciiTheme="majorBidi" w:hAnsiTheme="majorBidi" w:cstheme="majorBidi"/>
          <w:cs/>
          <w:lang w:val="en-US"/>
        </w:rPr>
        <w:t xml:space="preserve">เท่า ในปี </w:t>
      </w:r>
      <w:r w:rsidRPr="00AD0433">
        <w:rPr>
          <w:rFonts w:asciiTheme="majorBidi" w:hAnsiTheme="majorBidi" w:cstheme="majorBidi"/>
          <w:lang w:val="en-US"/>
        </w:rPr>
        <w:t xml:space="preserve">2565 </w:t>
      </w:r>
      <w:r w:rsidRPr="00AD0433">
        <w:rPr>
          <w:rFonts w:asciiTheme="majorBidi" w:hAnsiTheme="majorBidi" w:cstheme="majorBidi"/>
          <w:cs/>
          <w:lang w:val="en-US"/>
        </w:rPr>
        <w:t xml:space="preserve">ไม่เกินกว่า </w:t>
      </w:r>
      <w:r w:rsidRPr="00AD0433">
        <w:rPr>
          <w:rFonts w:asciiTheme="majorBidi" w:hAnsiTheme="majorBidi" w:cstheme="majorBidi"/>
          <w:lang w:val="en-US"/>
        </w:rPr>
        <w:t xml:space="preserve">3.0 </w:t>
      </w:r>
      <w:r w:rsidRPr="00AD0433">
        <w:rPr>
          <w:rFonts w:asciiTheme="majorBidi" w:hAnsiTheme="majorBidi" w:cstheme="majorBidi"/>
          <w:cs/>
          <w:lang w:val="en-US"/>
        </w:rPr>
        <w:t xml:space="preserve">เท่า ในปี </w:t>
      </w:r>
      <w:r w:rsidRPr="00AD0433">
        <w:rPr>
          <w:rFonts w:asciiTheme="majorBidi" w:hAnsiTheme="majorBidi" w:cstheme="majorBidi"/>
          <w:lang w:val="en-US"/>
        </w:rPr>
        <w:t xml:space="preserve">2566 </w:t>
      </w:r>
      <w:r w:rsidRPr="00AD0433">
        <w:rPr>
          <w:rFonts w:asciiTheme="majorBidi" w:hAnsiTheme="majorBidi" w:cstheme="majorBidi"/>
          <w:cs/>
          <w:lang w:val="en-US"/>
        </w:rPr>
        <w:t xml:space="preserve">และ </w:t>
      </w:r>
      <w:r w:rsidRPr="00AD0433">
        <w:rPr>
          <w:rFonts w:asciiTheme="majorBidi" w:hAnsiTheme="majorBidi" w:cstheme="majorBidi"/>
          <w:lang w:val="en-US"/>
        </w:rPr>
        <w:t xml:space="preserve">2567 </w:t>
      </w:r>
      <w:r w:rsidRPr="00AD0433">
        <w:rPr>
          <w:rFonts w:asciiTheme="majorBidi" w:hAnsiTheme="majorBidi" w:cstheme="majorBidi"/>
          <w:cs/>
          <w:lang w:val="en-US"/>
        </w:rPr>
        <w:t xml:space="preserve">และไม่เกินกว่า </w:t>
      </w:r>
      <w:r w:rsidRPr="00AD0433">
        <w:rPr>
          <w:rFonts w:asciiTheme="majorBidi" w:hAnsiTheme="majorBidi" w:cstheme="majorBidi"/>
          <w:lang w:val="en-US"/>
        </w:rPr>
        <w:t xml:space="preserve">2.0 </w:t>
      </w:r>
      <w:r w:rsidRPr="00AD0433">
        <w:rPr>
          <w:rFonts w:asciiTheme="majorBidi" w:hAnsiTheme="majorBidi" w:cstheme="majorBidi"/>
          <w:cs/>
          <w:lang w:val="en-US"/>
        </w:rPr>
        <w:t xml:space="preserve">เท่า ตั้งแต่ปี </w:t>
      </w:r>
      <w:r w:rsidRPr="00AD0433">
        <w:rPr>
          <w:rFonts w:asciiTheme="majorBidi" w:hAnsiTheme="majorBidi" w:cstheme="majorBidi"/>
          <w:lang w:val="en-US"/>
        </w:rPr>
        <w:t>2568</w:t>
      </w:r>
      <w:r w:rsidR="006B6234" w:rsidRPr="00AD0433">
        <w:rPr>
          <w:rFonts w:asciiTheme="majorBidi" w:hAnsiTheme="majorBidi" w:cstheme="majorBidi"/>
          <w:cs/>
          <w:lang w:val="en-US"/>
        </w:rPr>
        <w:t xml:space="preserve"> </w:t>
      </w:r>
      <w:r w:rsidRPr="00AD0433">
        <w:rPr>
          <w:rFonts w:asciiTheme="majorBidi" w:hAnsiTheme="majorBidi" w:cstheme="majorBidi"/>
          <w:cs/>
          <w:lang w:val="en-US"/>
        </w:rPr>
        <w:t>เป็นต้นไป</w:t>
      </w:r>
    </w:p>
    <w:p w14:paraId="5E251915" w14:textId="074052D3" w:rsidR="00454074" w:rsidRDefault="00454074">
      <w:pPr>
        <w:rPr>
          <w:rFonts w:asciiTheme="majorBidi" w:hAnsiTheme="majorBidi" w:cstheme="majorBidi"/>
          <w:sz w:val="30"/>
          <w:szCs w:val="30"/>
          <w:cs/>
          <w:lang w:eastAsia="x-none"/>
        </w:rPr>
      </w:pPr>
    </w:p>
    <w:p w14:paraId="4DDE3C3C" w14:textId="46AB7CA6" w:rsidR="002C4FD1" w:rsidRPr="00AD0433" w:rsidRDefault="002C4FD1" w:rsidP="00AF2978">
      <w:pPr>
        <w:pStyle w:val="FSContent"/>
        <w:numPr>
          <w:ilvl w:val="0"/>
          <w:numId w:val="43"/>
        </w:numPr>
        <w:ind w:left="540" w:hanging="540"/>
        <w:rPr>
          <w:rFonts w:asciiTheme="majorBidi" w:hAnsiTheme="majorBidi" w:cstheme="majorBidi"/>
          <w:b/>
          <w:bCs/>
          <w:i/>
          <w:iCs/>
          <w:lang w:val="en-US"/>
        </w:rPr>
      </w:pPr>
      <w:r w:rsidRPr="00AD0433">
        <w:rPr>
          <w:rFonts w:asciiTheme="majorBidi" w:hAnsiTheme="majorBidi" w:cstheme="majorBidi"/>
          <w:b/>
          <w:bCs/>
          <w:i/>
          <w:iCs/>
          <w:cs/>
          <w:lang w:val="en-US"/>
        </w:rPr>
        <w:t>เงินกู้ยืมระยะยาวจากสถาบันการเงิน</w:t>
      </w:r>
    </w:p>
    <w:p w14:paraId="61B9A1FC" w14:textId="77777777" w:rsidR="002C4FD1" w:rsidRPr="00AD0433" w:rsidRDefault="002C4FD1" w:rsidP="002C4FD1">
      <w:pPr>
        <w:pStyle w:val="FSContent"/>
        <w:rPr>
          <w:rFonts w:asciiTheme="majorBidi" w:hAnsiTheme="majorBidi" w:cstheme="majorBidi"/>
          <w:sz w:val="22"/>
          <w:szCs w:val="22"/>
          <w:lang w:val="en-US"/>
        </w:rPr>
      </w:pPr>
    </w:p>
    <w:p w14:paraId="0D7EFD6B" w14:textId="5839FE13" w:rsidR="00886378" w:rsidRPr="00AD0433" w:rsidRDefault="002C4FD1" w:rsidP="009F2E14">
      <w:pPr>
        <w:pStyle w:val="FSContent"/>
        <w:rPr>
          <w:rFonts w:asciiTheme="majorBidi" w:hAnsiTheme="majorBidi" w:cstheme="majorBidi"/>
          <w:lang w:val="en-US"/>
        </w:rPr>
      </w:pPr>
      <w:r w:rsidRPr="00AD0433">
        <w:rPr>
          <w:rFonts w:asciiTheme="majorBidi" w:hAnsiTheme="majorBidi" w:cstheme="majorBidi"/>
          <w:cs/>
          <w:lang w:val="en-US"/>
        </w:rPr>
        <w:t xml:space="preserve">ณ วันที่ </w:t>
      </w:r>
      <w:r w:rsidR="00FB6C4F" w:rsidRPr="00AD0433">
        <w:rPr>
          <w:rFonts w:asciiTheme="majorBidi" w:hAnsiTheme="majorBidi" w:cstheme="majorBidi"/>
        </w:rPr>
        <w:t xml:space="preserve">30 </w:t>
      </w:r>
      <w:r w:rsidR="00B909E7" w:rsidRPr="00AD0433">
        <w:rPr>
          <w:rFonts w:asciiTheme="majorBidi" w:hAnsiTheme="majorBidi" w:cstheme="majorBidi"/>
          <w:cs/>
        </w:rPr>
        <w:t>กันยา</w:t>
      </w:r>
      <w:r w:rsidR="00FB6C4F" w:rsidRPr="00AD0433">
        <w:rPr>
          <w:rFonts w:asciiTheme="majorBidi" w:hAnsiTheme="majorBidi" w:cstheme="majorBidi"/>
          <w:cs/>
        </w:rPr>
        <w:t>ยน</w:t>
      </w:r>
      <w:r w:rsidR="00FB6C4F" w:rsidRPr="00AD0433">
        <w:rPr>
          <w:rFonts w:asciiTheme="majorBidi" w:hAnsiTheme="majorBidi" w:cstheme="majorBidi"/>
        </w:rPr>
        <w:t xml:space="preserve"> 2566</w:t>
      </w:r>
      <w:r w:rsidR="00040C78" w:rsidRPr="00AD0433">
        <w:rPr>
          <w:rFonts w:asciiTheme="majorBidi" w:hAnsiTheme="majorBidi" w:cstheme="majorBidi"/>
          <w:lang w:val="en-US"/>
        </w:rPr>
        <w:t xml:space="preserve"> </w:t>
      </w:r>
      <w:r w:rsidR="00B070A3" w:rsidRPr="00AD0433">
        <w:rPr>
          <w:rFonts w:asciiTheme="majorBidi" w:hAnsiTheme="majorBidi" w:cstheme="majorBidi"/>
          <w:cs/>
          <w:lang w:val="en-US"/>
        </w:rPr>
        <w:t>กลุ่มบริษัทและ</w:t>
      </w:r>
      <w:r w:rsidRPr="00AD0433">
        <w:rPr>
          <w:rFonts w:asciiTheme="majorBidi" w:hAnsiTheme="majorBidi" w:cstheme="majorBidi"/>
          <w:cs/>
          <w:lang w:val="en-US"/>
        </w:rPr>
        <w:t>บริษัทมีเงินกู้ยืมระยะยาว</w:t>
      </w:r>
      <w:r w:rsidR="002D447D" w:rsidRPr="00AD0433">
        <w:rPr>
          <w:rFonts w:asciiTheme="majorBidi" w:hAnsiTheme="majorBidi" w:cstheme="majorBidi"/>
          <w:cs/>
          <w:lang w:val="en-US"/>
        </w:rPr>
        <w:t>จากสถาบันการเงินหลายแห่ง</w:t>
      </w:r>
      <w:r w:rsidRPr="00AD0433">
        <w:rPr>
          <w:rFonts w:asciiTheme="majorBidi" w:hAnsiTheme="majorBidi" w:cstheme="majorBidi"/>
          <w:cs/>
          <w:lang w:val="en-US"/>
        </w:rPr>
        <w:t xml:space="preserve">จำนวน </w:t>
      </w:r>
      <w:r w:rsidR="00CF7B94" w:rsidRPr="00AD0433">
        <w:rPr>
          <w:rFonts w:asciiTheme="majorBidi" w:hAnsiTheme="majorBidi" w:cstheme="majorBidi"/>
          <w:lang w:val="en-US"/>
        </w:rPr>
        <w:t xml:space="preserve">               </w:t>
      </w:r>
      <w:r w:rsidR="00B909E7" w:rsidRPr="00AD0433">
        <w:rPr>
          <w:rFonts w:asciiTheme="majorBidi" w:hAnsiTheme="majorBidi" w:cstheme="majorBidi"/>
          <w:lang w:val="en-US"/>
        </w:rPr>
        <w:t>59.3</w:t>
      </w:r>
      <w:r w:rsidRPr="00AD0433">
        <w:rPr>
          <w:rFonts w:asciiTheme="majorBidi" w:hAnsiTheme="majorBidi" w:cstheme="majorBidi"/>
          <w:lang w:val="en-US"/>
        </w:rPr>
        <w:t xml:space="preserve"> </w:t>
      </w:r>
      <w:r w:rsidRPr="00AD0433">
        <w:rPr>
          <w:rFonts w:asciiTheme="majorBidi" w:hAnsiTheme="majorBidi" w:cstheme="majorBidi"/>
          <w:cs/>
          <w:lang w:val="en-US"/>
        </w:rPr>
        <w:t>ล้านบาท</w:t>
      </w:r>
      <w:r w:rsidR="002D447D" w:rsidRPr="00AD0433">
        <w:rPr>
          <w:rFonts w:asciiTheme="majorBidi" w:hAnsiTheme="majorBidi" w:cstheme="majorBidi"/>
          <w:cs/>
          <w:lang w:val="en-US"/>
        </w:rPr>
        <w:t xml:space="preserve"> และ </w:t>
      </w:r>
      <w:r w:rsidR="00B909E7" w:rsidRPr="00AD0433">
        <w:rPr>
          <w:rFonts w:asciiTheme="majorBidi" w:hAnsiTheme="majorBidi" w:cstheme="majorBidi"/>
          <w:lang w:val="en-US"/>
        </w:rPr>
        <w:t>59.3</w:t>
      </w:r>
      <w:r w:rsidR="002D447D" w:rsidRPr="00AD0433">
        <w:rPr>
          <w:rFonts w:asciiTheme="majorBidi" w:hAnsiTheme="majorBidi" w:cstheme="majorBidi"/>
          <w:lang w:val="en-US"/>
        </w:rPr>
        <w:t xml:space="preserve"> </w:t>
      </w:r>
      <w:r w:rsidR="002D447D" w:rsidRPr="00AD0433">
        <w:rPr>
          <w:rFonts w:asciiTheme="majorBidi" w:hAnsiTheme="majorBidi" w:cstheme="majorBidi"/>
          <w:cs/>
          <w:lang w:val="en-US"/>
        </w:rPr>
        <w:t>ล้านบาท ตามลำดับ</w:t>
      </w:r>
      <w:r w:rsidRPr="00AD0433">
        <w:rPr>
          <w:rFonts w:asciiTheme="majorBidi" w:hAnsiTheme="majorBidi" w:cstheme="majorBidi"/>
          <w:cs/>
          <w:lang w:val="en-US"/>
        </w:rPr>
        <w:t xml:space="preserve"> </w:t>
      </w:r>
      <w:r w:rsidRPr="00AD0433">
        <w:rPr>
          <w:rFonts w:asciiTheme="majorBidi" w:hAnsiTheme="majorBidi" w:cstheme="majorBidi"/>
          <w:i/>
          <w:iCs/>
          <w:lang w:val="en-US"/>
        </w:rPr>
        <w:t>(</w:t>
      </w:r>
      <w:r w:rsidR="0050646B" w:rsidRPr="00AD0433">
        <w:rPr>
          <w:rFonts w:asciiTheme="majorBidi" w:hAnsiTheme="majorBidi" w:cstheme="majorBidi"/>
          <w:i/>
          <w:iCs/>
          <w:lang w:val="en-US"/>
        </w:rPr>
        <w:t xml:space="preserve">31 </w:t>
      </w:r>
      <w:r w:rsidR="0050646B" w:rsidRPr="00AD0433">
        <w:rPr>
          <w:rFonts w:asciiTheme="majorBidi" w:hAnsiTheme="majorBidi" w:cstheme="majorBidi"/>
          <w:i/>
          <w:iCs/>
          <w:cs/>
          <w:lang w:val="en-US"/>
        </w:rPr>
        <w:t xml:space="preserve">ธันวาคม </w:t>
      </w:r>
      <w:r w:rsidR="00040C78" w:rsidRPr="00AD0433">
        <w:rPr>
          <w:rFonts w:asciiTheme="majorBidi" w:hAnsiTheme="majorBidi" w:cstheme="majorBidi"/>
          <w:i/>
          <w:iCs/>
          <w:lang w:val="en-US"/>
        </w:rPr>
        <w:t>256</w:t>
      </w:r>
      <w:r w:rsidR="00BC0AD9" w:rsidRPr="00AD0433">
        <w:rPr>
          <w:rFonts w:asciiTheme="majorBidi" w:hAnsiTheme="majorBidi" w:cstheme="majorBidi"/>
          <w:i/>
          <w:iCs/>
          <w:lang w:val="en-US"/>
        </w:rPr>
        <w:t>5</w:t>
      </w:r>
      <w:r w:rsidRPr="00AD0433">
        <w:rPr>
          <w:rFonts w:asciiTheme="majorBidi" w:hAnsiTheme="majorBidi" w:cstheme="majorBidi"/>
          <w:i/>
          <w:iCs/>
          <w:lang w:val="en-US"/>
        </w:rPr>
        <w:t>:</w:t>
      </w:r>
      <w:r w:rsidR="00911556" w:rsidRPr="00AD0433">
        <w:rPr>
          <w:rFonts w:asciiTheme="majorBidi" w:hAnsiTheme="majorBidi" w:cstheme="majorBidi"/>
          <w:i/>
          <w:iCs/>
          <w:lang w:val="en-US"/>
        </w:rPr>
        <w:t xml:space="preserve"> </w:t>
      </w:r>
      <w:r w:rsidR="00B909E7" w:rsidRPr="00AD0433">
        <w:rPr>
          <w:rFonts w:asciiTheme="majorBidi" w:hAnsiTheme="majorBidi" w:cstheme="majorBidi"/>
          <w:i/>
          <w:iCs/>
          <w:lang w:val="en-US"/>
        </w:rPr>
        <w:t>47.7</w:t>
      </w:r>
      <w:r w:rsidRPr="00AD0433">
        <w:rPr>
          <w:rFonts w:asciiTheme="majorBidi" w:hAnsiTheme="majorBidi" w:cstheme="majorBidi"/>
          <w:i/>
          <w:iCs/>
          <w:lang w:val="en-US"/>
        </w:rPr>
        <w:t xml:space="preserve"> </w:t>
      </w:r>
      <w:r w:rsidRPr="00AD0433">
        <w:rPr>
          <w:rFonts w:asciiTheme="majorBidi" w:hAnsiTheme="majorBidi" w:cstheme="majorBidi"/>
          <w:i/>
          <w:iCs/>
          <w:cs/>
          <w:lang w:val="en-US"/>
        </w:rPr>
        <w:t>ล้านบาท</w:t>
      </w:r>
      <w:r w:rsidR="00BC0AD9" w:rsidRPr="00AD0433">
        <w:rPr>
          <w:rFonts w:asciiTheme="majorBidi" w:hAnsiTheme="majorBidi" w:cstheme="majorBidi"/>
          <w:i/>
          <w:iCs/>
          <w:lang w:val="en-US"/>
        </w:rPr>
        <w:t xml:space="preserve"> </w:t>
      </w:r>
      <w:r w:rsidR="00BC0AD9" w:rsidRPr="00AD0433">
        <w:rPr>
          <w:rFonts w:asciiTheme="majorBidi" w:hAnsiTheme="majorBidi" w:cstheme="majorBidi"/>
          <w:i/>
          <w:iCs/>
          <w:cs/>
          <w:lang w:val="en-US"/>
        </w:rPr>
        <w:t xml:space="preserve">และ </w:t>
      </w:r>
      <w:r w:rsidR="00BC0AD9" w:rsidRPr="00AD0433">
        <w:rPr>
          <w:rFonts w:asciiTheme="majorBidi" w:hAnsiTheme="majorBidi" w:cstheme="majorBidi"/>
          <w:i/>
          <w:iCs/>
          <w:lang w:val="en-US"/>
        </w:rPr>
        <w:t xml:space="preserve">44.2 </w:t>
      </w:r>
      <w:r w:rsidR="00BC0AD9" w:rsidRPr="00AD0433">
        <w:rPr>
          <w:rFonts w:asciiTheme="majorBidi" w:hAnsiTheme="majorBidi" w:cstheme="majorBidi"/>
          <w:i/>
          <w:iCs/>
          <w:cs/>
          <w:lang w:val="en-US"/>
        </w:rPr>
        <w:t>ล้านบาท ตามลำดับ</w:t>
      </w:r>
      <w:r w:rsidRPr="00AD0433">
        <w:rPr>
          <w:rFonts w:asciiTheme="majorBidi" w:hAnsiTheme="majorBidi" w:cstheme="majorBidi"/>
          <w:i/>
          <w:iCs/>
          <w:lang w:val="en-US"/>
        </w:rPr>
        <w:t xml:space="preserve">) </w:t>
      </w:r>
      <w:r w:rsidRPr="00AD0433">
        <w:rPr>
          <w:rFonts w:asciiTheme="majorBidi" w:hAnsiTheme="majorBidi" w:cstheme="majorBidi"/>
          <w:cs/>
          <w:lang w:val="en-US"/>
        </w:rPr>
        <w:t>โดย</w:t>
      </w:r>
      <w:r w:rsidR="003D1E39" w:rsidRPr="00AD0433">
        <w:rPr>
          <w:rFonts w:asciiTheme="majorBidi" w:hAnsiTheme="majorBidi" w:cstheme="majorBidi"/>
          <w:cs/>
          <w:lang w:val="en-US"/>
        </w:rPr>
        <w:t>เ</w:t>
      </w:r>
      <w:r w:rsidRPr="00AD0433">
        <w:rPr>
          <w:rFonts w:asciiTheme="majorBidi" w:hAnsiTheme="majorBidi" w:cstheme="majorBidi"/>
          <w:cs/>
          <w:lang w:val="en-US"/>
        </w:rPr>
        <w:t xml:space="preserve">งินกู้ยืมดังกล่าวมีกำหนดชำระคืนเงินต้นพร้อมดอกเบี้ยเป็นรายเดือนในระยะเวลาและจำนวนเงินที่แตกต่างกันสิ้นสุดปี </w:t>
      </w:r>
      <w:r w:rsidR="009C50D4" w:rsidRPr="00AD0433">
        <w:rPr>
          <w:rFonts w:asciiTheme="majorBidi" w:hAnsiTheme="majorBidi" w:cstheme="majorBidi"/>
          <w:lang w:val="en-US"/>
        </w:rPr>
        <w:t>25</w:t>
      </w:r>
      <w:r w:rsidR="00AB27F2" w:rsidRPr="00AD0433">
        <w:rPr>
          <w:rFonts w:asciiTheme="majorBidi" w:hAnsiTheme="majorBidi" w:cstheme="majorBidi"/>
          <w:lang w:val="en-US"/>
        </w:rPr>
        <w:t>73</w:t>
      </w:r>
      <w:r w:rsidRPr="00AD0433">
        <w:rPr>
          <w:rFonts w:asciiTheme="majorBidi" w:hAnsiTheme="majorBidi" w:cstheme="majorBidi"/>
          <w:lang w:val="en-US"/>
        </w:rPr>
        <w:t xml:space="preserve"> </w:t>
      </w:r>
      <w:r w:rsidRPr="00AD0433">
        <w:rPr>
          <w:rFonts w:asciiTheme="majorBidi" w:hAnsiTheme="majorBidi" w:cstheme="majorBidi"/>
          <w:cs/>
          <w:lang w:val="en-US"/>
        </w:rPr>
        <w:t>ซึ่งมีรายละเอี</w:t>
      </w:r>
      <w:r w:rsidR="003D1E39" w:rsidRPr="00AD0433">
        <w:rPr>
          <w:rFonts w:asciiTheme="majorBidi" w:hAnsiTheme="majorBidi" w:cstheme="majorBidi"/>
          <w:cs/>
          <w:lang w:val="en-US"/>
        </w:rPr>
        <w:t>ย</w:t>
      </w:r>
      <w:r w:rsidRPr="00AD0433">
        <w:rPr>
          <w:rFonts w:asciiTheme="majorBidi" w:hAnsiTheme="majorBidi" w:cstheme="majorBidi"/>
          <w:cs/>
          <w:lang w:val="en-US"/>
        </w:rPr>
        <w:t>ด</w:t>
      </w:r>
      <w:r w:rsidR="004C35C5" w:rsidRPr="00AD0433">
        <w:rPr>
          <w:rFonts w:asciiTheme="majorBidi" w:hAnsiTheme="majorBidi" w:cstheme="majorBidi"/>
          <w:cs/>
          <w:lang w:val="en-US"/>
        </w:rPr>
        <w:t>ดัง</w:t>
      </w:r>
      <w:r w:rsidRPr="00AD0433">
        <w:rPr>
          <w:rFonts w:asciiTheme="majorBidi" w:hAnsiTheme="majorBidi" w:cstheme="majorBidi"/>
          <w:cs/>
          <w:lang w:val="en-US"/>
        </w:rPr>
        <w:t>นี้</w:t>
      </w:r>
    </w:p>
    <w:p w14:paraId="3E72A516" w14:textId="2EF8F2DF" w:rsidR="009F2E14" w:rsidRPr="00AD0433" w:rsidRDefault="009F2E14" w:rsidP="008450E2">
      <w:pPr>
        <w:pStyle w:val="FSContent"/>
        <w:rPr>
          <w:rFonts w:asciiTheme="majorBidi" w:hAnsiTheme="majorBidi" w:cstheme="majorBidi"/>
          <w:sz w:val="22"/>
          <w:szCs w:val="22"/>
          <w:lang w:val="en-US"/>
        </w:rPr>
      </w:pPr>
    </w:p>
    <w:tbl>
      <w:tblPr>
        <w:tblW w:w="904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102"/>
        <w:gridCol w:w="1417"/>
        <w:gridCol w:w="2552"/>
        <w:gridCol w:w="1309"/>
        <w:gridCol w:w="250"/>
        <w:gridCol w:w="20"/>
        <w:gridCol w:w="1350"/>
        <w:gridCol w:w="48"/>
      </w:tblGrid>
      <w:tr w:rsidR="0092202C" w:rsidRPr="00AD0433" w14:paraId="17C6410B" w14:textId="77777777" w:rsidTr="005469E7">
        <w:trPr>
          <w:gridAfter w:val="1"/>
          <w:wAfter w:w="48" w:type="dxa"/>
          <w:tblHeader/>
        </w:trPr>
        <w:tc>
          <w:tcPr>
            <w:tcW w:w="2102" w:type="dxa"/>
          </w:tcPr>
          <w:p w14:paraId="68E25E4F" w14:textId="77777777" w:rsidR="0092202C" w:rsidRPr="00AD0433" w:rsidRDefault="0092202C" w:rsidP="00E36DA7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17" w:type="dxa"/>
          </w:tcPr>
          <w:p w14:paraId="4F48EF0A" w14:textId="77777777" w:rsidR="0092202C" w:rsidRPr="00AD0433" w:rsidRDefault="0092202C" w:rsidP="00E36DA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552" w:type="dxa"/>
            <w:shd w:val="clear" w:color="auto" w:fill="auto"/>
          </w:tcPr>
          <w:p w14:paraId="3C073384" w14:textId="77777777" w:rsidR="0092202C" w:rsidRPr="00AD0433" w:rsidRDefault="0092202C" w:rsidP="00E36DA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929" w:type="dxa"/>
            <w:gridSpan w:val="4"/>
            <w:shd w:val="clear" w:color="auto" w:fill="auto"/>
          </w:tcPr>
          <w:p w14:paraId="26D0151A" w14:textId="14DDD1A8" w:rsidR="0092202C" w:rsidRPr="00AD0433" w:rsidRDefault="0092202C" w:rsidP="00E36DA7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909E7" w:rsidRPr="00AD0433" w14:paraId="03933D9A" w14:textId="77777777" w:rsidTr="00B31FBD">
        <w:trPr>
          <w:gridAfter w:val="1"/>
          <w:wAfter w:w="48" w:type="dxa"/>
          <w:tblHeader/>
        </w:trPr>
        <w:tc>
          <w:tcPr>
            <w:tcW w:w="2102" w:type="dxa"/>
          </w:tcPr>
          <w:p w14:paraId="6383D967" w14:textId="77777777" w:rsidR="00B909E7" w:rsidRPr="00AD0433" w:rsidRDefault="00B909E7" w:rsidP="00E36DA7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17" w:type="dxa"/>
            <w:vAlign w:val="bottom"/>
          </w:tcPr>
          <w:p w14:paraId="543833E9" w14:textId="66F12AA5" w:rsidR="00B909E7" w:rsidRPr="00AD0433" w:rsidRDefault="00B909E7" w:rsidP="00B31FB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ระยะเวลาครบ</w:t>
            </w:r>
          </w:p>
        </w:tc>
        <w:tc>
          <w:tcPr>
            <w:tcW w:w="2552" w:type="dxa"/>
            <w:shd w:val="clear" w:color="auto" w:fill="auto"/>
          </w:tcPr>
          <w:p w14:paraId="0B2C5647" w14:textId="77777777" w:rsidR="00B909E7" w:rsidRPr="00AD0433" w:rsidRDefault="00B909E7" w:rsidP="00E36DA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09" w:type="dxa"/>
            <w:shd w:val="clear" w:color="auto" w:fill="auto"/>
          </w:tcPr>
          <w:p w14:paraId="3EF69319" w14:textId="77777777" w:rsidR="00B909E7" w:rsidRPr="00AD0433" w:rsidRDefault="00B909E7" w:rsidP="00E36DA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  <w:p w14:paraId="1475ED7E" w14:textId="77777777" w:rsidR="00B909E7" w:rsidRPr="00AD0433" w:rsidRDefault="00B909E7" w:rsidP="00E36DA7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B24B239" w14:textId="77777777" w:rsidR="00B909E7" w:rsidRPr="00AD0433" w:rsidRDefault="00B909E7" w:rsidP="00E36DA7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19D5F812" w14:textId="77777777" w:rsidR="00B909E7" w:rsidRPr="00AD0433" w:rsidRDefault="00B909E7" w:rsidP="00E36DA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  <w:p w14:paraId="409A8954" w14:textId="77777777" w:rsidR="00B909E7" w:rsidRPr="00AD0433" w:rsidRDefault="00B909E7" w:rsidP="00E36DA7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GB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2565</w:t>
            </w:r>
          </w:p>
        </w:tc>
      </w:tr>
      <w:tr w:rsidR="00B909E7" w:rsidRPr="00AD0433" w14:paraId="3DAA4B4E" w14:textId="77777777" w:rsidTr="00B909E7">
        <w:trPr>
          <w:tblHeader/>
        </w:trPr>
        <w:tc>
          <w:tcPr>
            <w:tcW w:w="2102" w:type="dxa"/>
          </w:tcPr>
          <w:p w14:paraId="57D26E1C" w14:textId="77777777" w:rsidR="00B909E7" w:rsidRPr="00AD0433" w:rsidRDefault="00B909E7" w:rsidP="00E36DA7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17" w:type="dxa"/>
          </w:tcPr>
          <w:p w14:paraId="3ED70A67" w14:textId="4CFDE3CB" w:rsidR="00B909E7" w:rsidRPr="00AD0433" w:rsidRDefault="00B31FBD" w:rsidP="00E36DA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กำหนดของ</w:t>
            </w:r>
          </w:p>
        </w:tc>
        <w:tc>
          <w:tcPr>
            <w:tcW w:w="2552" w:type="dxa"/>
            <w:shd w:val="clear" w:color="auto" w:fill="auto"/>
          </w:tcPr>
          <w:p w14:paraId="5AB6F047" w14:textId="77777777" w:rsidR="00B909E7" w:rsidRPr="00AD0433" w:rsidRDefault="00B909E7" w:rsidP="00E36DA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09" w:type="dxa"/>
            <w:shd w:val="clear" w:color="auto" w:fill="auto"/>
          </w:tcPr>
          <w:p w14:paraId="372CABFC" w14:textId="77777777" w:rsidR="00B909E7" w:rsidRPr="00AD0433" w:rsidRDefault="00B909E7" w:rsidP="00E36DA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  <w:shd w:val="clear" w:color="auto" w:fill="auto"/>
          </w:tcPr>
          <w:p w14:paraId="47CEB45E" w14:textId="77777777" w:rsidR="00B909E7" w:rsidRPr="00AD0433" w:rsidRDefault="00B909E7" w:rsidP="00E36DA7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418" w:type="dxa"/>
            <w:gridSpan w:val="3"/>
            <w:shd w:val="clear" w:color="auto" w:fill="auto"/>
          </w:tcPr>
          <w:p w14:paraId="5FEA6179" w14:textId="6B92AB74" w:rsidR="00B909E7" w:rsidRPr="00AD0433" w:rsidRDefault="00B909E7" w:rsidP="00E36DA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(ปรับปรุงใหม่)</w:t>
            </w:r>
          </w:p>
        </w:tc>
      </w:tr>
      <w:tr w:rsidR="00B909E7" w:rsidRPr="00AD0433" w14:paraId="429DEDF6" w14:textId="77777777" w:rsidTr="00B909E7">
        <w:trPr>
          <w:gridAfter w:val="1"/>
          <w:wAfter w:w="48" w:type="dxa"/>
          <w:tblHeader/>
        </w:trPr>
        <w:tc>
          <w:tcPr>
            <w:tcW w:w="2102" w:type="dxa"/>
          </w:tcPr>
          <w:p w14:paraId="42AEE781" w14:textId="77777777" w:rsidR="00B909E7" w:rsidRPr="00AD0433" w:rsidRDefault="00B909E7" w:rsidP="00E36DA7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อัตราดอกเบี้ย</w:t>
            </w:r>
          </w:p>
        </w:tc>
        <w:tc>
          <w:tcPr>
            <w:tcW w:w="1417" w:type="dxa"/>
          </w:tcPr>
          <w:p w14:paraId="4AF4204C" w14:textId="77777777" w:rsidR="00B909E7" w:rsidRPr="00AD0433" w:rsidRDefault="00B909E7" w:rsidP="00E36DA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เงินงวดสุดท้าย</w:t>
            </w:r>
          </w:p>
        </w:tc>
        <w:tc>
          <w:tcPr>
            <w:tcW w:w="2552" w:type="dxa"/>
            <w:shd w:val="clear" w:color="auto" w:fill="auto"/>
          </w:tcPr>
          <w:p w14:paraId="1287D4AF" w14:textId="77777777" w:rsidR="00B909E7" w:rsidRPr="00AD0433" w:rsidRDefault="00B909E7" w:rsidP="00E36DA7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ค้ำประกัน</w:t>
            </w:r>
          </w:p>
        </w:tc>
        <w:tc>
          <w:tcPr>
            <w:tcW w:w="2929" w:type="dxa"/>
            <w:gridSpan w:val="4"/>
            <w:shd w:val="clear" w:color="auto" w:fill="auto"/>
          </w:tcPr>
          <w:p w14:paraId="7FF70594" w14:textId="77777777" w:rsidR="00B909E7" w:rsidRPr="00AD0433" w:rsidRDefault="00B909E7" w:rsidP="00E36DA7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909E7" w:rsidRPr="00AD0433" w14:paraId="7F74C40C" w14:textId="77777777" w:rsidTr="00B909E7">
        <w:trPr>
          <w:gridAfter w:val="1"/>
          <w:wAfter w:w="48" w:type="dxa"/>
        </w:trPr>
        <w:tc>
          <w:tcPr>
            <w:tcW w:w="2102" w:type="dxa"/>
          </w:tcPr>
          <w:p w14:paraId="3FBEBF1F" w14:textId="77777777" w:rsidR="00B909E7" w:rsidRPr="00AD0433" w:rsidRDefault="00B909E7" w:rsidP="00E36DA7">
            <w:pPr>
              <w:ind w:left="156" w:hanging="156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AD0433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1 : </w:t>
            </w:r>
            <w:r w:rsidRPr="00AD0433">
              <w:rPr>
                <w:rFonts w:asciiTheme="majorBidi" w:hAnsiTheme="majorBidi" w:cstheme="majorBidi"/>
                <w:sz w:val="30"/>
                <w:szCs w:val="30"/>
                <w:lang w:val="en-GB" w:eastAsia="x-none"/>
              </w:rPr>
              <w:t>MLR</w:t>
            </w:r>
            <w:r w:rsidRPr="00AD0433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-4.1%</w:t>
            </w:r>
          </w:p>
          <w:p w14:paraId="13B6F06A" w14:textId="77777777" w:rsidR="00B909E7" w:rsidRPr="00AD0433" w:rsidRDefault="00B909E7" w:rsidP="00E36DA7">
            <w:pPr>
              <w:ind w:left="156" w:hanging="156"/>
              <w:rPr>
                <w:rFonts w:asciiTheme="majorBidi" w:hAnsiTheme="majorBidi" w:cstheme="majorBidi"/>
                <w:sz w:val="30"/>
                <w:szCs w:val="30"/>
                <w:lang w:val="en-GB" w:eastAsia="x-none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AD0433">
              <w:rPr>
                <w:rFonts w:asciiTheme="majorBidi" w:hAnsiTheme="majorBidi" w:cstheme="majorBidi"/>
                <w:sz w:val="30"/>
                <w:szCs w:val="30"/>
                <w:lang w:val="en-GB" w:eastAsia="x-none"/>
              </w:rPr>
              <w:t>2 - 3 : MLR-3.1%</w:t>
            </w:r>
          </w:p>
          <w:p w14:paraId="6C31D86A" w14:textId="77777777" w:rsidR="00B909E7" w:rsidRPr="00AD0433" w:rsidRDefault="00B909E7" w:rsidP="00E36DA7">
            <w:pPr>
              <w:ind w:left="156" w:hanging="156"/>
              <w:rPr>
                <w:rFonts w:asciiTheme="majorBidi" w:hAnsiTheme="majorBidi" w:cstheme="majorBidi"/>
                <w:sz w:val="30"/>
                <w:szCs w:val="30"/>
                <w:lang w:val="en-GB" w:eastAsia="x-none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AD0433">
              <w:rPr>
                <w:rFonts w:asciiTheme="majorBidi" w:hAnsiTheme="majorBidi" w:cstheme="majorBidi"/>
                <w:sz w:val="30"/>
                <w:szCs w:val="30"/>
                <w:lang w:val="en-GB" w:eastAsia="x-none"/>
              </w:rPr>
              <w:t>4 - 5 : MLR-2.1%</w:t>
            </w:r>
          </w:p>
          <w:p w14:paraId="4F484667" w14:textId="77777777" w:rsidR="00B909E7" w:rsidRPr="00AD0433" w:rsidRDefault="00B909E7" w:rsidP="00E36DA7">
            <w:pPr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AD0433">
              <w:rPr>
                <w:rFonts w:asciiTheme="majorBidi" w:hAnsiTheme="majorBidi" w:cstheme="majorBidi"/>
                <w:sz w:val="30"/>
                <w:szCs w:val="30"/>
                <w:lang w:val="en-GB" w:eastAsia="x-none"/>
              </w:rPr>
              <w:t xml:space="preserve">6 </w:t>
            </w:r>
            <w:r w:rsidRPr="00AD0433">
              <w:rPr>
                <w:rFonts w:asciiTheme="majorBidi" w:hAnsiTheme="majorBidi" w:cstheme="majorBidi"/>
                <w:sz w:val="30"/>
                <w:szCs w:val="30"/>
                <w:cs/>
                <w:lang w:val="en-GB" w:eastAsia="x-none"/>
              </w:rPr>
              <w:t>จนครบกำหนด</w:t>
            </w:r>
            <w:r w:rsidRPr="00AD0433">
              <w:rPr>
                <w:rFonts w:asciiTheme="majorBidi" w:hAnsiTheme="majorBidi" w:cstheme="majorBidi"/>
                <w:sz w:val="30"/>
                <w:szCs w:val="30"/>
                <w:lang w:val="en-GB" w:eastAsia="x-none"/>
              </w:rPr>
              <w:t xml:space="preserve"> : MLR-1.6%</w:t>
            </w:r>
          </w:p>
        </w:tc>
        <w:tc>
          <w:tcPr>
            <w:tcW w:w="1417" w:type="dxa"/>
          </w:tcPr>
          <w:p w14:paraId="22C1CCD7" w14:textId="77777777" w:rsidR="00B909E7" w:rsidRPr="00AD0433" w:rsidRDefault="00B909E7" w:rsidP="00E36DA7">
            <w:pPr>
              <w:ind w:left="162" w:hanging="162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2573</w:t>
            </w:r>
          </w:p>
        </w:tc>
        <w:tc>
          <w:tcPr>
            <w:tcW w:w="2552" w:type="dxa"/>
            <w:shd w:val="clear" w:color="auto" w:fill="auto"/>
          </w:tcPr>
          <w:p w14:paraId="174CA902" w14:textId="77777777" w:rsidR="00B909E7" w:rsidRPr="00AD0433" w:rsidRDefault="00B909E7" w:rsidP="00E36DA7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ที่ดินที่เป็นกรรมสิทธิ์ของบริษัท</w:t>
            </w:r>
          </w:p>
          <w:p w14:paraId="59475C1A" w14:textId="77777777" w:rsidR="006B6234" w:rsidRPr="00AD0433" w:rsidRDefault="006B6234" w:rsidP="00E36DA7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  <w:p w14:paraId="5B4900DC" w14:textId="77777777" w:rsidR="006B6234" w:rsidRPr="00AD0433" w:rsidRDefault="006B6234" w:rsidP="00E36DA7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  <w:p w14:paraId="7FDC0B66" w14:textId="1AB2D6DC" w:rsidR="006B6234" w:rsidRPr="00AD0433" w:rsidRDefault="006B6234" w:rsidP="00653817">
            <w:pPr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09" w:type="dxa"/>
            <w:shd w:val="clear" w:color="auto" w:fill="auto"/>
          </w:tcPr>
          <w:p w14:paraId="37AE4A35" w14:textId="77777777" w:rsidR="00B909E7" w:rsidRPr="00AD0433" w:rsidRDefault="00B909E7" w:rsidP="00E36DA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23,023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4619A5D" w14:textId="77777777" w:rsidR="00B909E7" w:rsidRPr="00AD0433" w:rsidRDefault="00B909E7" w:rsidP="00E36DA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F6BA3B9" w14:textId="77777777" w:rsidR="00B909E7" w:rsidRPr="00AD0433" w:rsidRDefault="00B909E7" w:rsidP="00E36DA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25,086</w:t>
            </w:r>
          </w:p>
        </w:tc>
      </w:tr>
      <w:tr w:rsidR="00B909E7" w:rsidRPr="00AD0433" w14:paraId="2C45A675" w14:textId="77777777" w:rsidTr="00B909E7">
        <w:trPr>
          <w:gridAfter w:val="1"/>
          <w:wAfter w:w="48" w:type="dxa"/>
        </w:trPr>
        <w:tc>
          <w:tcPr>
            <w:tcW w:w="2102" w:type="dxa"/>
          </w:tcPr>
          <w:p w14:paraId="3D920A61" w14:textId="77777777" w:rsidR="00B909E7" w:rsidRPr="00AD0433" w:rsidRDefault="00B909E7" w:rsidP="00E36DA7">
            <w:pPr>
              <w:tabs>
                <w:tab w:val="left" w:pos="336"/>
              </w:tabs>
              <w:ind w:left="156" w:hanging="156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AD0433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1 - 3 : MLR-2.55%</w:t>
            </w:r>
          </w:p>
          <w:p w14:paraId="26A4F532" w14:textId="77777777" w:rsidR="00B909E7" w:rsidRPr="00AD0433" w:rsidRDefault="00B909E7" w:rsidP="00E36DA7">
            <w:pPr>
              <w:tabs>
                <w:tab w:val="left" w:pos="336"/>
              </w:tabs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AD0433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4 </w:t>
            </w:r>
            <w:r w:rsidRPr="00AD0433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จนครบกำหนด </w:t>
            </w:r>
            <w:r w:rsidRPr="00AD0433">
              <w:rPr>
                <w:rFonts w:asciiTheme="majorBidi" w:hAnsiTheme="majorBidi" w:cstheme="majorBidi"/>
                <w:sz w:val="30"/>
                <w:szCs w:val="30"/>
                <w:lang w:val="en-GB" w:eastAsia="x-none"/>
              </w:rPr>
              <w:t xml:space="preserve">: </w:t>
            </w:r>
            <w:r w:rsidRPr="00AD0433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MLR-2.3%</w:t>
            </w:r>
          </w:p>
        </w:tc>
        <w:tc>
          <w:tcPr>
            <w:tcW w:w="1417" w:type="dxa"/>
          </w:tcPr>
          <w:p w14:paraId="215F3D5B" w14:textId="77777777" w:rsidR="00B909E7" w:rsidRPr="00AD0433" w:rsidRDefault="00B909E7" w:rsidP="00E36DA7">
            <w:pPr>
              <w:ind w:left="162" w:hanging="162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2571</w:t>
            </w:r>
          </w:p>
        </w:tc>
        <w:tc>
          <w:tcPr>
            <w:tcW w:w="2552" w:type="dxa"/>
            <w:shd w:val="clear" w:color="auto" w:fill="auto"/>
          </w:tcPr>
          <w:p w14:paraId="5DC19CC1" w14:textId="77777777" w:rsidR="00B909E7" w:rsidRPr="00AD0433" w:rsidRDefault="00B909E7" w:rsidP="00E36DA7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ที่ดินที่เป็นกรรมสิทธิ์ของบริษัทและบริษัทย่อย</w:t>
            </w:r>
          </w:p>
        </w:tc>
        <w:tc>
          <w:tcPr>
            <w:tcW w:w="1309" w:type="dxa"/>
            <w:shd w:val="clear" w:color="auto" w:fill="auto"/>
          </w:tcPr>
          <w:p w14:paraId="67A78A01" w14:textId="77777777" w:rsidR="00B909E7" w:rsidRPr="00AD0433" w:rsidRDefault="00B909E7" w:rsidP="00E36DA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19,922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16625CD" w14:textId="77777777" w:rsidR="00B909E7" w:rsidRPr="00AD0433" w:rsidRDefault="00B909E7" w:rsidP="00E36DA7">
            <w:pPr>
              <w:tabs>
                <w:tab w:val="decimal" w:pos="754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6C4F05A" w14:textId="77777777" w:rsidR="00B909E7" w:rsidRPr="00AD0433" w:rsidRDefault="00B909E7" w:rsidP="00E36DA7">
            <w:pPr>
              <w:pStyle w:val="BodyText"/>
              <w:tabs>
                <w:tab w:val="decimal" w:pos="880"/>
              </w:tabs>
              <w:spacing w:after="0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B909E7" w:rsidRPr="00AD0433" w14:paraId="63C10D32" w14:textId="77777777" w:rsidTr="00B909E7">
        <w:trPr>
          <w:gridAfter w:val="1"/>
          <w:wAfter w:w="48" w:type="dxa"/>
        </w:trPr>
        <w:tc>
          <w:tcPr>
            <w:tcW w:w="2102" w:type="dxa"/>
          </w:tcPr>
          <w:p w14:paraId="070F905A" w14:textId="77777777" w:rsidR="00B909E7" w:rsidRPr="00AD0433" w:rsidRDefault="00B909E7" w:rsidP="00E36DA7">
            <w:pPr>
              <w:tabs>
                <w:tab w:val="left" w:pos="336"/>
              </w:tabs>
              <w:ind w:left="156" w:hanging="156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AD0433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1 - 2 : MLR-2.0%</w:t>
            </w:r>
          </w:p>
          <w:p w14:paraId="7B2188DC" w14:textId="77777777" w:rsidR="00B909E7" w:rsidRPr="00AD0433" w:rsidRDefault="00B909E7" w:rsidP="00E36DA7">
            <w:pPr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AD0433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3 </w:t>
            </w:r>
            <w:r w:rsidRPr="00AD0433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จนครบกำหนด </w:t>
            </w:r>
            <w:r w:rsidRPr="00AD0433">
              <w:rPr>
                <w:rFonts w:asciiTheme="majorBidi" w:hAnsiTheme="majorBidi" w:cstheme="majorBidi"/>
                <w:sz w:val="30"/>
                <w:szCs w:val="30"/>
                <w:lang w:val="en-GB" w:eastAsia="x-none"/>
              </w:rPr>
              <w:t xml:space="preserve">: </w:t>
            </w:r>
            <w:r w:rsidRPr="00AD0433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MLR-1.0%</w:t>
            </w:r>
          </w:p>
        </w:tc>
        <w:tc>
          <w:tcPr>
            <w:tcW w:w="1417" w:type="dxa"/>
          </w:tcPr>
          <w:p w14:paraId="508C5AA7" w14:textId="77777777" w:rsidR="00B909E7" w:rsidRPr="00AD0433" w:rsidRDefault="00B909E7" w:rsidP="00E36DA7">
            <w:pPr>
              <w:ind w:left="162" w:hanging="162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2570</w:t>
            </w:r>
          </w:p>
        </w:tc>
        <w:tc>
          <w:tcPr>
            <w:tcW w:w="2552" w:type="dxa"/>
            <w:shd w:val="clear" w:color="auto" w:fill="auto"/>
          </w:tcPr>
          <w:p w14:paraId="337EA6E3" w14:textId="140908F4" w:rsidR="00D07ADA" w:rsidRPr="00AD0433" w:rsidRDefault="00B909E7" w:rsidP="00FD57D9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ผู้บริหารสำคัญ และบรรษัทประกันสินเชื่ออุตสาหกรรมขนาดย่อม(บสย.)</w:t>
            </w:r>
          </w:p>
        </w:tc>
        <w:tc>
          <w:tcPr>
            <w:tcW w:w="1309" w:type="dxa"/>
            <w:shd w:val="clear" w:color="auto" w:fill="auto"/>
          </w:tcPr>
          <w:p w14:paraId="37A490D4" w14:textId="3BB30C08" w:rsidR="00B909E7" w:rsidRPr="00AD0433" w:rsidRDefault="00B909E7" w:rsidP="00E36DA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15,44</w:t>
            </w:r>
            <w:r w:rsidR="00E260F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</w:p>
          <w:p w14:paraId="1CD533B9" w14:textId="05F58965" w:rsidR="00B4286E" w:rsidRPr="00AD0433" w:rsidRDefault="00B4286E" w:rsidP="00E36DA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A2E1135" w14:textId="77777777" w:rsidR="00B909E7" w:rsidRPr="00AD0433" w:rsidRDefault="00B909E7" w:rsidP="00E36DA7">
            <w:pPr>
              <w:tabs>
                <w:tab w:val="decimal" w:pos="754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456DF4B" w14:textId="77777777" w:rsidR="00B909E7" w:rsidRPr="00AD0433" w:rsidRDefault="00B909E7" w:rsidP="00E36DA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17,782</w:t>
            </w:r>
          </w:p>
        </w:tc>
      </w:tr>
      <w:tr w:rsidR="001F15E3" w:rsidRPr="00AD0433" w14:paraId="3131EEC2" w14:textId="77777777" w:rsidTr="00B909E7">
        <w:trPr>
          <w:gridAfter w:val="1"/>
          <w:wAfter w:w="48" w:type="dxa"/>
        </w:trPr>
        <w:tc>
          <w:tcPr>
            <w:tcW w:w="2102" w:type="dxa"/>
          </w:tcPr>
          <w:p w14:paraId="28C652FE" w14:textId="77777777" w:rsidR="001F15E3" w:rsidRPr="00AD0433" w:rsidRDefault="001F15E3" w:rsidP="001F15E3">
            <w:pPr>
              <w:ind w:left="156" w:hanging="156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AD0433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1 - 2 : 2.0%</w:t>
            </w:r>
          </w:p>
          <w:p w14:paraId="665ACB85" w14:textId="5B6AA965" w:rsidR="001F15E3" w:rsidRPr="00AD0433" w:rsidRDefault="001F15E3" w:rsidP="001F15E3">
            <w:pPr>
              <w:tabs>
                <w:tab w:val="left" w:pos="336"/>
              </w:tabs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AD0433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3 </w:t>
            </w:r>
            <w:r w:rsidRPr="00AD0433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จนครบกำหนด </w:t>
            </w:r>
            <w:r w:rsidRPr="00AD0433">
              <w:rPr>
                <w:rFonts w:asciiTheme="majorBidi" w:hAnsiTheme="majorBidi" w:cstheme="majorBidi"/>
                <w:sz w:val="30"/>
                <w:szCs w:val="30"/>
                <w:lang w:val="en-GB" w:eastAsia="x-none"/>
              </w:rPr>
              <w:t>:</w:t>
            </w:r>
            <w:r w:rsidRPr="00AD0433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 7.0%</w:t>
            </w:r>
          </w:p>
        </w:tc>
        <w:tc>
          <w:tcPr>
            <w:tcW w:w="1417" w:type="dxa"/>
          </w:tcPr>
          <w:p w14:paraId="443E9431" w14:textId="25F180B4" w:rsidR="001F15E3" w:rsidRPr="00AD0433" w:rsidRDefault="001F15E3" w:rsidP="001F15E3">
            <w:pPr>
              <w:ind w:left="162" w:hanging="162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2569</w:t>
            </w:r>
          </w:p>
        </w:tc>
        <w:tc>
          <w:tcPr>
            <w:tcW w:w="2552" w:type="dxa"/>
            <w:shd w:val="clear" w:color="auto" w:fill="auto"/>
          </w:tcPr>
          <w:p w14:paraId="2FC804B4" w14:textId="3CE33A47" w:rsidR="001F15E3" w:rsidRPr="00AD0433" w:rsidRDefault="001F15E3" w:rsidP="001F15E3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บรรษัทประกันสินเชื่ออุตสาหกรรมขนาดย่อม (บสย.)</w:t>
            </w:r>
          </w:p>
        </w:tc>
        <w:tc>
          <w:tcPr>
            <w:tcW w:w="1309" w:type="dxa"/>
            <w:shd w:val="clear" w:color="auto" w:fill="auto"/>
          </w:tcPr>
          <w:p w14:paraId="27692C42" w14:textId="743F9B2B" w:rsidR="001F15E3" w:rsidRPr="00AD0433" w:rsidRDefault="001F15E3" w:rsidP="001F15E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8D3A2AB" w14:textId="77777777" w:rsidR="001F15E3" w:rsidRPr="00AD0433" w:rsidRDefault="001F15E3" w:rsidP="001F15E3">
            <w:pPr>
              <w:tabs>
                <w:tab w:val="decimal" w:pos="754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A14208F" w14:textId="4730B79B" w:rsidR="001F15E3" w:rsidRPr="00AD0433" w:rsidRDefault="001F15E3" w:rsidP="001F15E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1,194</w:t>
            </w:r>
          </w:p>
        </w:tc>
      </w:tr>
      <w:tr w:rsidR="00DE598F" w:rsidRPr="00AD0433" w14:paraId="35329194" w14:textId="77777777" w:rsidTr="00B909E7">
        <w:trPr>
          <w:gridAfter w:val="1"/>
          <w:wAfter w:w="48" w:type="dxa"/>
        </w:trPr>
        <w:tc>
          <w:tcPr>
            <w:tcW w:w="2102" w:type="dxa"/>
          </w:tcPr>
          <w:p w14:paraId="41226F10" w14:textId="44C5D0CA" w:rsidR="00DE598F" w:rsidRPr="00AD0433" w:rsidRDefault="00DE598F" w:rsidP="00DE598F">
            <w:pPr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Prime rate</w:t>
            </w:r>
          </w:p>
        </w:tc>
        <w:tc>
          <w:tcPr>
            <w:tcW w:w="1417" w:type="dxa"/>
          </w:tcPr>
          <w:p w14:paraId="610B9DE4" w14:textId="73E7BEBB" w:rsidR="00DE598F" w:rsidRPr="00AD0433" w:rsidRDefault="00DE598F" w:rsidP="00DE598F">
            <w:pPr>
              <w:ind w:left="162" w:hanging="162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2566</w:t>
            </w:r>
          </w:p>
        </w:tc>
        <w:tc>
          <w:tcPr>
            <w:tcW w:w="2552" w:type="dxa"/>
            <w:shd w:val="clear" w:color="auto" w:fill="auto"/>
          </w:tcPr>
          <w:p w14:paraId="15B50EF2" w14:textId="2521C1AA" w:rsidR="00DE598F" w:rsidRPr="00AD0433" w:rsidRDefault="00DE598F" w:rsidP="00DE598F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ที่ดินที่เป็นกรรมสิทธิ์ของผู้บริหารสำคัญ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x-none"/>
              </w:rPr>
              <w:t>ของบริษัทย่อย</w:t>
            </w:r>
            <w:r w:rsidRPr="00AD0433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 ผู้บริหารสำคัญ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x-none"/>
              </w:rPr>
              <w:t>ของบริษัทย่อย</w:t>
            </w:r>
            <w:r w:rsidRPr="00AD0433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 บรรษัทประกันสินเชื่ออุตสาหกรรมขนาดย่อม (บสย.)</w:t>
            </w:r>
            <w:r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 </w:t>
            </w:r>
            <w:r w:rsidRPr="00DE598F">
              <w:rPr>
                <w:rFonts w:asciiTheme="majorBidi" w:hAnsiTheme="majorBidi" w:cstheme="majorBidi" w:hint="cs"/>
                <w:sz w:val="30"/>
                <w:szCs w:val="30"/>
                <w:cs/>
                <w:lang w:eastAsia="x-none"/>
              </w:rPr>
              <w:t>และบัญชีเงินฝากประจำและออมทรัพย์</w:t>
            </w:r>
          </w:p>
        </w:tc>
        <w:tc>
          <w:tcPr>
            <w:tcW w:w="1309" w:type="dxa"/>
            <w:shd w:val="clear" w:color="auto" w:fill="auto"/>
          </w:tcPr>
          <w:p w14:paraId="5E0B0898" w14:textId="6690D511" w:rsidR="00DE598F" w:rsidRPr="00AD0433" w:rsidRDefault="00DE598F" w:rsidP="00DE598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8558F46" w14:textId="77777777" w:rsidR="00DE598F" w:rsidRPr="00AD0433" w:rsidRDefault="00DE598F" w:rsidP="00DE598F">
            <w:pPr>
              <w:tabs>
                <w:tab w:val="decimal" w:pos="754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5666B63" w14:textId="5D4AE98E" w:rsidR="00DE598F" w:rsidRPr="00AD0433" w:rsidRDefault="00DE598F" w:rsidP="00DE598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3,464</w:t>
            </w:r>
          </w:p>
        </w:tc>
      </w:tr>
      <w:tr w:rsidR="00DE598F" w:rsidRPr="00AD0433" w14:paraId="2027FDD9" w14:textId="77777777" w:rsidTr="00B909E7">
        <w:trPr>
          <w:gridAfter w:val="1"/>
          <w:wAfter w:w="48" w:type="dxa"/>
        </w:trPr>
        <w:tc>
          <w:tcPr>
            <w:tcW w:w="2102" w:type="dxa"/>
          </w:tcPr>
          <w:p w14:paraId="2AAF1F5D" w14:textId="77777777" w:rsidR="00DE598F" w:rsidRPr="00AD0433" w:rsidRDefault="00DE598F" w:rsidP="00DE598F">
            <w:pPr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ร้อยละ </w:t>
            </w:r>
            <w:r w:rsidRPr="00AD0433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2.0 </w:t>
            </w:r>
          </w:p>
          <w:p w14:paraId="1B5309B4" w14:textId="77777777" w:rsidR="00DE598F" w:rsidRPr="00AD0433" w:rsidRDefault="00DE598F" w:rsidP="00DE598F">
            <w:pPr>
              <w:ind w:left="156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ต่อปี</w:t>
            </w:r>
          </w:p>
        </w:tc>
        <w:tc>
          <w:tcPr>
            <w:tcW w:w="1417" w:type="dxa"/>
          </w:tcPr>
          <w:p w14:paraId="5BA80CD7" w14:textId="77777777" w:rsidR="00DE598F" w:rsidRPr="00AD0433" w:rsidRDefault="00DE598F" w:rsidP="00DE598F">
            <w:pPr>
              <w:ind w:left="162" w:hanging="162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2566</w:t>
            </w:r>
          </w:p>
        </w:tc>
        <w:tc>
          <w:tcPr>
            <w:tcW w:w="2552" w:type="dxa"/>
            <w:shd w:val="clear" w:color="auto" w:fill="auto"/>
          </w:tcPr>
          <w:p w14:paraId="590174C3" w14:textId="77777777" w:rsidR="00DE598F" w:rsidRPr="00AD0433" w:rsidRDefault="00DE598F" w:rsidP="00DE598F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หนังสือค้ำประกันจากสถาบันการเงินแห่งหนึ่ง</w:t>
            </w:r>
          </w:p>
        </w:tc>
        <w:tc>
          <w:tcPr>
            <w:tcW w:w="1309" w:type="dxa"/>
            <w:shd w:val="clear" w:color="auto" w:fill="auto"/>
          </w:tcPr>
          <w:p w14:paraId="27E942D2" w14:textId="77777777" w:rsidR="00DE598F" w:rsidRPr="00AD0433" w:rsidRDefault="00DE598F" w:rsidP="00DE598F">
            <w:pPr>
              <w:pStyle w:val="BodyText"/>
              <w:tabs>
                <w:tab w:val="decimal" w:pos="846"/>
              </w:tabs>
              <w:spacing w:after="0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AB52DEF" w14:textId="77777777" w:rsidR="00DE598F" w:rsidRPr="00AD0433" w:rsidRDefault="00DE598F" w:rsidP="00DE598F">
            <w:pPr>
              <w:jc w:val="right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350" w:type="dxa"/>
            <w:shd w:val="clear" w:color="auto" w:fill="auto"/>
          </w:tcPr>
          <w:p w14:paraId="53AFF3C7" w14:textId="77777777" w:rsidR="00DE598F" w:rsidRPr="00AD0433" w:rsidRDefault="00DE598F" w:rsidP="00DE598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x-none" w:bidi="th-TH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lang w:val="en-US" w:eastAsia="x-none" w:bidi="th-TH"/>
              </w:rPr>
              <w:t>152</w:t>
            </w:r>
          </w:p>
        </w:tc>
      </w:tr>
      <w:tr w:rsidR="00DE598F" w:rsidRPr="00AD0433" w14:paraId="43B80169" w14:textId="77777777" w:rsidTr="00B909E7">
        <w:trPr>
          <w:gridAfter w:val="1"/>
          <w:wAfter w:w="48" w:type="dxa"/>
        </w:trPr>
        <w:tc>
          <w:tcPr>
            <w:tcW w:w="2102" w:type="dxa"/>
          </w:tcPr>
          <w:p w14:paraId="39423E88" w14:textId="77777777" w:rsidR="00DE598F" w:rsidRPr="00AD0433" w:rsidRDefault="00DE598F" w:rsidP="00DE598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3D65B2EF" w14:textId="77777777" w:rsidR="00DE598F" w:rsidRPr="00AD0433" w:rsidRDefault="00DE598F" w:rsidP="00DE598F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52" w:type="dxa"/>
          </w:tcPr>
          <w:p w14:paraId="018E5844" w14:textId="77777777" w:rsidR="00DE598F" w:rsidRPr="00AD0433" w:rsidRDefault="00DE598F" w:rsidP="00DE598F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</w:tcPr>
          <w:p w14:paraId="4CDCC939" w14:textId="5AF9BB50" w:rsidR="00DE598F" w:rsidRPr="00AD0433" w:rsidRDefault="00DE598F" w:rsidP="00DE598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59,33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gridSpan w:val="2"/>
          </w:tcPr>
          <w:p w14:paraId="4D20631A" w14:textId="77777777" w:rsidR="00DE598F" w:rsidRPr="00AD0433" w:rsidRDefault="00DE598F" w:rsidP="00DE598F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E86C81D" w14:textId="4E98EC74" w:rsidR="00DE598F" w:rsidRPr="00AD0433" w:rsidRDefault="00DE598F" w:rsidP="00DE598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47,678</w:t>
            </w:r>
          </w:p>
        </w:tc>
      </w:tr>
    </w:tbl>
    <w:p w14:paraId="585FE341" w14:textId="54D6F6B0" w:rsidR="00454074" w:rsidRDefault="00454074">
      <w:pPr>
        <w:rPr>
          <w:rFonts w:asciiTheme="majorBidi" w:hAnsiTheme="majorBidi" w:cstheme="majorBidi"/>
          <w:sz w:val="22"/>
          <w:szCs w:val="22"/>
          <w:lang w:eastAsia="x-none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102"/>
        <w:gridCol w:w="1417"/>
        <w:gridCol w:w="2552"/>
        <w:gridCol w:w="1309"/>
        <w:gridCol w:w="270"/>
        <w:gridCol w:w="1350"/>
      </w:tblGrid>
      <w:tr w:rsidR="00BC0AD9" w:rsidRPr="00AD0433" w14:paraId="0274B45A" w14:textId="77777777" w:rsidTr="00807028">
        <w:trPr>
          <w:tblHeader/>
        </w:trPr>
        <w:tc>
          <w:tcPr>
            <w:tcW w:w="2102" w:type="dxa"/>
          </w:tcPr>
          <w:p w14:paraId="5B8272E5" w14:textId="77777777" w:rsidR="00BC0AD9" w:rsidRPr="00AD0433" w:rsidRDefault="00BC0AD9" w:rsidP="0000316E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17" w:type="dxa"/>
          </w:tcPr>
          <w:p w14:paraId="367E96AE" w14:textId="77777777" w:rsidR="00BC0AD9" w:rsidRPr="00AD0433" w:rsidRDefault="00BC0AD9" w:rsidP="0000316E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552" w:type="dxa"/>
            <w:shd w:val="clear" w:color="auto" w:fill="auto"/>
          </w:tcPr>
          <w:p w14:paraId="316762BC" w14:textId="77777777" w:rsidR="00BC0AD9" w:rsidRPr="00AD0433" w:rsidRDefault="00BC0AD9" w:rsidP="0000316E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929" w:type="dxa"/>
            <w:gridSpan w:val="3"/>
            <w:shd w:val="clear" w:color="auto" w:fill="auto"/>
          </w:tcPr>
          <w:p w14:paraId="493B4938" w14:textId="08B724E3" w:rsidR="00BC0AD9" w:rsidRPr="00AD0433" w:rsidRDefault="00BC0AD9" w:rsidP="00BC0AD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C2302" w:rsidRPr="00AD0433" w14:paraId="030D5FAD" w14:textId="77777777" w:rsidTr="00807028">
        <w:trPr>
          <w:tblHeader/>
        </w:trPr>
        <w:tc>
          <w:tcPr>
            <w:tcW w:w="2102" w:type="dxa"/>
          </w:tcPr>
          <w:p w14:paraId="0EFCCED0" w14:textId="77777777" w:rsidR="00EB24A9" w:rsidRPr="00AD0433" w:rsidRDefault="00EB24A9" w:rsidP="0000316E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17" w:type="dxa"/>
          </w:tcPr>
          <w:p w14:paraId="1396C573" w14:textId="61762080" w:rsidR="00EB24A9" w:rsidRPr="00AD0433" w:rsidRDefault="00EB24A9" w:rsidP="0000316E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ระยะเวลาครบกำหนดของ</w:t>
            </w:r>
          </w:p>
        </w:tc>
        <w:tc>
          <w:tcPr>
            <w:tcW w:w="2552" w:type="dxa"/>
            <w:shd w:val="clear" w:color="auto" w:fill="auto"/>
          </w:tcPr>
          <w:p w14:paraId="1A2195FC" w14:textId="77777777" w:rsidR="00EB24A9" w:rsidRPr="00AD0433" w:rsidRDefault="00EB24A9" w:rsidP="0000316E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09" w:type="dxa"/>
            <w:shd w:val="clear" w:color="auto" w:fill="auto"/>
          </w:tcPr>
          <w:p w14:paraId="5D1387C9" w14:textId="76867937" w:rsidR="00BC0AD9" w:rsidRPr="00AD0433" w:rsidRDefault="00BC0AD9" w:rsidP="0000316E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10E5B" w:rsidRPr="00AD0433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AD043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909E7"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กันยา</w:t>
            </w:r>
            <w:r w:rsidR="00810E5B"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ยน</w:t>
            </w:r>
          </w:p>
          <w:p w14:paraId="7BDE23A2" w14:textId="36E86ECB" w:rsidR="00EB24A9" w:rsidRPr="00AD0433" w:rsidRDefault="00BC0AD9" w:rsidP="0000316E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10E5B" w:rsidRPr="00AD043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446DBFF0" w14:textId="70475B8D" w:rsidR="00EB24A9" w:rsidRPr="00AD0433" w:rsidRDefault="00EB24A9" w:rsidP="0000316E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2C703624" w14:textId="77777777" w:rsidR="00BC0AD9" w:rsidRPr="00AD0433" w:rsidRDefault="00EB24A9" w:rsidP="0000316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  <w:p w14:paraId="77153133" w14:textId="1271A268" w:rsidR="00EB24A9" w:rsidRPr="00AD0433" w:rsidRDefault="00EB24A9" w:rsidP="0000316E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GB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 w:rsidR="00BC0AD9" w:rsidRPr="00AD043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</w:t>
            </w:r>
          </w:p>
        </w:tc>
      </w:tr>
      <w:tr w:rsidR="00AC2302" w:rsidRPr="00AD0433" w14:paraId="7BDB41D7" w14:textId="77777777" w:rsidTr="00807028">
        <w:trPr>
          <w:tblHeader/>
        </w:trPr>
        <w:tc>
          <w:tcPr>
            <w:tcW w:w="2102" w:type="dxa"/>
          </w:tcPr>
          <w:p w14:paraId="331C23ED" w14:textId="77777777" w:rsidR="0000316E" w:rsidRPr="00AD0433" w:rsidRDefault="0000316E" w:rsidP="0000316E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อัตราดอกเบี้ย</w:t>
            </w:r>
          </w:p>
        </w:tc>
        <w:tc>
          <w:tcPr>
            <w:tcW w:w="1417" w:type="dxa"/>
          </w:tcPr>
          <w:p w14:paraId="599AF7CA" w14:textId="0BC9C20B" w:rsidR="0000316E" w:rsidRPr="00AD0433" w:rsidRDefault="0000316E" w:rsidP="0000316E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เงินงวดสุดท้าย</w:t>
            </w:r>
          </w:p>
        </w:tc>
        <w:tc>
          <w:tcPr>
            <w:tcW w:w="2552" w:type="dxa"/>
            <w:shd w:val="clear" w:color="auto" w:fill="auto"/>
          </w:tcPr>
          <w:p w14:paraId="2920F62C" w14:textId="77777777" w:rsidR="0000316E" w:rsidRPr="00AD0433" w:rsidRDefault="0000316E" w:rsidP="0000316E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ค้ำประกัน</w:t>
            </w:r>
          </w:p>
        </w:tc>
        <w:tc>
          <w:tcPr>
            <w:tcW w:w="2929" w:type="dxa"/>
            <w:gridSpan w:val="3"/>
            <w:shd w:val="clear" w:color="auto" w:fill="auto"/>
          </w:tcPr>
          <w:p w14:paraId="7090BE23" w14:textId="77777777" w:rsidR="0000316E" w:rsidRPr="00AD0433" w:rsidRDefault="0000316E" w:rsidP="0000316E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C2302" w:rsidRPr="00AD0433" w14:paraId="5E35771C" w14:textId="77777777" w:rsidTr="00807028">
        <w:tc>
          <w:tcPr>
            <w:tcW w:w="2102" w:type="dxa"/>
          </w:tcPr>
          <w:p w14:paraId="34FBDE11" w14:textId="531E6711" w:rsidR="00483EC3" w:rsidRPr="00AD0433" w:rsidRDefault="00483EC3" w:rsidP="00EB7D63">
            <w:pPr>
              <w:ind w:left="156" w:hanging="156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AD0433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1 : </w:t>
            </w:r>
            <w:r w:rsidRPr="00AD0433">
              <w:rPr>
                <w:rFonts w:asciiTheme="majorBidi" w:hAnsiTheme="majorBidi" w:cstheme="majorBidi"/>
                <w:sz w:val="30"/>
                <w:szCs w:val="30"/>
                <w:lang w:val="en-GB" w:eastAsia="x-none"/>
              </w:rPr>
              <w:t>MLR</w:t>
            </w:r>
            <w:r w:rsidRPr="00AD0433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-4.1%</w:t>
            </w:r>
          </w:p>
          <w:p w14:paraId="3D830C9D" w14:textId="45F88B24" w:rsidR="00483EC3" w:rsidRPr="00AD0433" w:rsidRDefault="00483EC3" w:rsidP="00483EC3">
            <w:pPr>
              <w:ind w:left="156" w:hanging="156"/>
              <w:rPr>
                <w:rFonts w:asciiTheme="majorBidi" w:hAnsiTheme="majorBidi" w:cstheme="majorBidi"/>
                <w:sz w:val="30"/>
                <w:szCs w:val="30"/>
                <w:lang w:val="en-GB" w:eastAsia="x-none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AD0433">
              <w:rPr>
                <w:rFonts w:asciiTheme="majorBidi" w:hAnsiTheme="majorBidi" w:cstheme="majorBidi"/>
                <w:sz w:val="30"/>
                <w:szCs w:val="30"/>
                <w:lang w:val="en-GB" w:eastAsia="x-none"/>
              </w:rPr>
              <w:t>2</w:t>
            </w:r>
            <w:r w:rsidR="009F2E14" w:rsidRPr="00AD0433">
              <w:rPr>
                <w:rFonts w:asciiTheme="majorBidi" w:hAnsiTheme="majorBidi" w:cstheme="majorBidi"/>
                <w:sz w:val="30"/>
                <w:szCs w:val="30"/>
                <w:lang w:val="en-GB" w:eastAsia="x-none"/>
              </w:rPr>
              <w:t xml:space="preserve"> </w:t>
            </w:r>
            <w:r w:rsidRPr="00AD0433">
              <w:rPr>
                <w:rFonts w:asciiTheme="majorBidi" w:hAnsiTheme="majorBidi" w:cstheme="majorBidi"/>
                <w:sz w:val="30"/>
                <w:szCs w:val="30"/>
                <w:lang w:val="en-GB" w:eastAsia="x-none"/>
              </w:rPr>
              <w:t>-</w:t>
            </w:r>
            <w:r w:rsidR="009F2E14" w:rsidRPr="00AD0433">
              <w:rPr>
                <w:rFonts w:asciiTheme="majorBidi" w:hAnsiTheme="majorBidi" w:cstheme="majorBidi"/>
                <w:sz w:val="30"/>
                <w:szCs w:val="30"/>
                <w:lang w:val="en-GB" w:eastAsia="x-none"/>
              </w:rPr>
              <w:t xml:space="preserve"> </w:t>
            </w:r>
            <w:r w:rsidRPr="00AD0433">
              <w:rPr>
                <w:rFonts w:asciiTheme="majorBidi" w:hAnsiTheme="majorBidi" w:cstheme="majorBidi"/>
                <w:sz w:val="30"/>
                <w:szCs w:val="30"/>
                <w:lang w:val="en-GB" w:eastAsia="x-none"/>
              </w:rPr>
              <w:t>3 : MLR-3.1%</w:t>
            </w:r>
          </w:p>
          <w:p w14:paraId="6787C617" w14:textId="4A108ECF" w:rsidR="00483EC3" w:rsidRPr="00AD0433" w:rsidRDefault="00483EC3" w:rsidP="00483EC3">
            <w:pPr>
              <w:ind w:left="156" w:hanging="156"/>
              <w:rPr>
                <w:rFonts w:asciiTheme="majorBidi" w:hAnsiTheme="majorBidi" w:cstheme="majorBidi"/>
                <w:sz w:val="30"/>
                <w:szCs w:val="30"/>
                <w:lang w:val="en-GB" w:eastAsia="x-none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AD0433">
              <w:rPr>
                <w:rFonts w:asciiTheme="majorBidi" w:hAnsiTheme="majorBidi" w:cstheme="majorBidi"/>
                <w:sz w:val="30"/>
                <w:szCs w:val="30"/>
                <w:lang w:val="en-GB" w:eastAsia="x-none"/>
              </w:rPr>
              <w:t>4</w:t>
            </w:r>
            <w:r w:rsidR="009F2E14" w:rsidRPr="00AD0433">
              <w:rPr>
                <w:rFonts w:asciiTheme="majorBidi" w:hAnsiTheme="majorBidi" w:cstheme="majorBidi"/>
                <w:sz w:val="30"/>
                <w:szCs w:val="30"/>
                <w:lang w:val="en-GB" w:eastAsia="x-none"/>
              </w:rPr>
              <w:t xml:space="preserve"> </w:t>
            </w:r>
            <w:r w:rsidRPr="00AD0433">
              <w:rPr>
                <w:rFonts w:asciiTheme="majorBidi" w:hAnsiTheme="majorBidi" w:cstheme="majorBidi"/>
                <w:sz w:val="30"/>
                <w:szCs w:val="30"/>
                <w:lang w:val="en-GB" w:eastAsia="x-none"/>
              </w:rPr>
              <w:t>-</w:t>
            </w:r>
            <w:r w:rsidR="009F2E14" w:rsidRPr="00AD0433">
              <w:rPr>
                <w:rFonts w:asciiTheme="majorBidi" w:hAnsiTheme="majorBidi" w:cstheme="majorBidi"/>
                <w:sz w:val="30"/>
                <w:szCs w:val="30"/>
                <w:lang w:val="en-GB" w:eastAsia="x-none"/>
              </w:rPr>
              <w:t xml:space="preserve"> </w:t>
            </w:r>
            <w:r w:rsidRPr="00AD0433">
              <w:rPr>
                <w:rFonts w:asciiTheme="majorBidi" w:hAnsiTheme="majorBidi" w:cstheme="majorBidi"/>
                <w:sz w:val="30"/>
                <w:szCs w:val="30"/>
                <w:lang w:val="en-GB" w:eastAsia="x-none"/>
              </w:rPr>
              <w:t>5 : MLR-2.1%</w:t>
            </w:r>
          </w:p>
          <w:p w14:paraId="11559670" w14:textId="5064CB05" w:rsidR="00483EC3" w:rsidRPr="00AD0433" w:rsidRDefault="00483EC3" w:rsidP="00483EC3">
            <w:pPr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AD0433">
              <w:rPr>
                <w:rFonts w:asciiTheme="majorBidi" w:hAnsiTheme="majorBidi" w:cstheme="majorBidi"/>
                <w:sz w:val="30"/>
                <w:szCs w:val="30"/>
                <w:lang w:val="en-GB" w:eastAsia="x-none"/>
              </w:rPr>
              <w:t xml:space="preserve">6 </w:t>
            </w:r>
            <w:r w:rsidRPr="00AD0433">
              <w:rPr>
                <w:rFonts w:asciiTheme="majorBidi" w:hAnsiTheme="majorBidi" w:cstheme="majorBidi"/>
                <w:sz w:val="30"/>
                <w:szCs w:val="30"/>
                <w:cs/>
                <w:lang w:val="en-GB" w:eastAsia="x-none"/>
              </w:rPr>
              <w:t>จนครบกำหนด</w:t>
            </w:r>
            <w:r w:rsidRPr="00AD0433">
              <w:rPr>
                <w:rFonts w:asciiTheme="majorBidi" w:hAnsiTheme="majorBidi" w:cstheme="majorBidi"/>
                <w:sz w:val="30"/>
                <w:szCs w:val="30"/>
                <w:lang w:val="en-GB" w:eastAsia="x-none"/>
              </w:rPr>
              <w:t xml:space="preserve"> : MLR-1.6%</w:t>
            </w:r>
          </w:p>
        </w:tc>
        <w:tc>
          <w:tcPr>
            <w:tcW w:w="1417" w:type="dxa"/>
          </w:tcPr>
          <w:p w14:paraId="1B78FD17" w14:textId="1CCE194E" w:rsidR="00483EC3" w:rsidRPr="00AD0433" w:rsidRDefault="00483EC3" w:rsidP="00483EC3">
            <w:pPr>
              <w:ind w:left="162" w:hanging="162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2573</w:t>
            </w:r>
          </w:p>
        </w:tc>
        <w:tc>
          <w:tcPr>
            <w:tcW w:w="2552" w:type="dxa"/>
            <w:shd w:val="clear" w:color="auto" w:fill="auto"/>
          </w:tcPr>
          <w:p w14:paraId="0B9209E4" w14:textId="5717C7B9" w:rsidR="00483EC3" w:rsidRPr="00AD0433" w:rsidRDefault="00483EC3" w:rsidP="00F87C3A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ที่ดินที่เป็นกรรมสิทธิ์ของบริษัท</w:t>
            </w:r>
          </w:p>
        </w:tc>
        <w:tc>
          <w:tcPr>
            <w:tcW w:w="1309" w:type="dxa"/>
            <w:shd w:val="clear" w:color="auto" w:fill="auto"/>
          </w:tcPr>
          <w:p w14:paraId="7C921B95" w14:textId="277AE994" w:rsidR="00483EC3" w:rsidRPr="00AD0433" w:rsidRDefault="00B909E7" w:rsidP="00483EC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23,023</w:t>
            </w:r>
          </w:p>
        </w:tc>
        <w:tc>
          <w:tcPr>
            <w:tcW w:w="270" w:type="dxa"/>
            <w:shd w:val="clear" w:color="auto" w:fill="auto"/>
          </w:tcPr>
          <w:p w14:paraId="0C392655" w14:textId="77777777" w:rsidR="00483EC3" w:rsidRPr="00AD0433" w:rsidRDefault="00483EC3" w:rsidP="00483EC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7804075" w14:textId="5BA0B945" w:rsidR="00483EC3" w:rsidRPr="00AD0433" w:rsidRDefault="00BC0AD9" w:rsidP="00483EC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25,086</w:t>
            </w:r>
          </w:p>
        </w:tc>
      </w:tr>
      <w:tr w:rsidR="00BC0AD9" w:rsidRPr="00AD0433" w14:paraId="2A2F6F03" w14:textId="77777777" w:rsidTr="00807028">
        <w:tc>
          <w:tcPr>
            <w:tcW w:w="2102" w:type="dxa"/>
          </w:tcPr>
          <w:p w14:paraId="3D743B95" w14:textId="13B5488A" w:rsidR="00BC0AD9" w:rsidRPr="00AD0433" w:rsidRDefault="00BC0AD9" w:rsidP="00BC0AD9">
            <w:pPr>
              <w:tabs>
                <w:tab w:val="left" w:pos="336"/>
              </w:tabs>
              <w:ind w:left="156" w:hanging="156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AD0433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1 - 3 : MLR-2.55%</w:t>
            </w:r>
          </w:p>
          <w:p w14:paraId="7BF12F4F" w14:textId="734785C2" w:rsidR="00BC0AD9" w:rsidRPr="00AD0433" w:rsidRDefault="00BC0AD9" w:rsidP="00BC0AD9">
            <w:pPr>
              <w:tabs>
                <w:tab w:val="left" w:pos="336"/>
              </w:tabs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AD0433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4 </w:t>
            </w:r>
            <w:r w:rsidRPr="00AD0433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จนครบกำหนด </w:t>
            </w:r>
            <w:r w:rsidRPr="00AD0433">
              <w:rPr>
                <w:rFonts w:asciiTheme="majorBidi" w:hAnsiTheme="majorBidi" w:cstheme="majorBidi"/>
                <w:sz w:val="30"/>
                <w:szCs w:val="30"/>
                <w:lang w:val="en-GB" w:eastAsia="x-none"/>
              </w:rPr>
              <w:t xml:space="preserve">: </w:t>
            </w:r>
            <w:r w:rsidRPr="00AD0433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MLR-2.3%</w:t>
            </w:r>
          </w:p>
        </w:tc>
        <w:tc>
          <w:tcPr>
            <w:tcW w:w="1417" w:type="dxa"/>
          </w:tcPr>
          <w:p w14:paraId="6EB0D704" w14:textId="74D2653E" w:rsidR="00BC0AD9" w:rsidRPr="00AD0433" w:rsidRDefault="00BC0AD9" w:rsidP="00483EC3">
            <w:pPr>
              <w:ind w:left="162" w:hanging="162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2571</w:t>
            </w:r>
          </w:p>
        </w:tc>
        <w:tc>
          <w:tcPr>
            <w:tcW w:w="2552" w:type="dxa"/>
            <w:shd w:val="clear" w:color="auto" w:fill="auto"/>
          </w:tcPr>
          <w:p w14:paraId="032C83E2" w14:textId="63096BD2" w:rsidR="006930D3" w:rsidRPr="00AD0433" w:rsidRDefault="00F87C3A" w:rsidP="00653817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ที่ดินที่เป็นกรรมสิทธิ์ของบริษัท</w:t>
            </w:r>
            <w:r w:rsidR="007F6225" w:rsidRPr="00AD0433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และบริษัทย่อย</w:t>
            </w:r>
          </w:p>
          <w:p w14:paraId="1135B542" w14:textId="683D1749" w:rsidR="00D07ADA" w:rsidRPr="00AD0433" w:rsidRDefault="00D07ADA" w:rsidP="00FD57D9">
            <w:pPr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09" w:type="dxa"/>
            <w:shd w:val="clear" w:color="auto" w:fill="auto"/>
          </w:tcPr>
          <w:p w14:paraId="547761BE" w14:textId="44606AD7" w:rsidR="00BC0AD9" w:rsidRPr="00AD0433" w:rsidRDefault="00FB6C4F" w:rsidP="00483EC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19,9</w:t>
            </w:r>
            <w:r w:rsidR="00B909E7" w:rsidRPr="00AD04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</w:t>
            </w:r>
          </w:p>
        </w:tc>
        <w:tc>
          <w:tcPr>
            <w:tcW w:w="270" w:type="dxa"/>
            <w:shd w:val="clear" w:color="auto" w:fill="auto"/>
          </w:tcPr>
          <w:p w14:paraId="02ED9BC8" w14:textId="77777777" w:rsidR="00BC0AD9" w:rsidRPr="00AD0433" w:rsidRDefault="00BC0AD9" w:rsidP="00483EC3">
            <w:pPr>
              <w:tabs>
                <w:tab w:val="decimal" w:pos="754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07DEE64" w14:textId="539F3E86" w:rsidR="00BC0AD9" w:rsidRPr="00AD0433" w:rsidRDefault="00BC0AD9" w:rsidP="00807028">
            <w:pPr>
              <w:pStyle w:val="BodyText"/>
              <w:tabs>
                <w:tab w:val="decimal" w:pos="880"/>
              </w:tabs>
              <w:spacing w:after="0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AC2302" w:rsidRPr="00AD0433" w14:paraId="194117C8" w14:textId="77777777" w:rsidTr="00807028">
        <w:tc>
          <w:tcPr>
            <w:tcW w:w="2102" w:type="dxa"/>
          </w:tcPr>
          <w:p w14:paraId="4D63BD97" w14:textId="728B620A" w:rsidR="00483EC3" w:rsidRPr="00AD0433" w:rsidRDefault="00483EC3" w:rsidP="003F7F67">
            <w:pPr>
              <w:tabs>
                <w:tab w:val="left" w:pos="336"/>
              </w:tabs>
              <w:ind w:left="156" w:hanging="156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AD0433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1 - 2 : MLR-2</w:t>
            </w:r>
            <w:r w:rsidR="00FB5580" w:rsidRPr="00AD0433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.0</w:t>
            </w:r>
            <w:r w:rsidRPr="00AD0433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%</w:t>
            </w:r>
          </w:p>
          <w:p w14:paraId="255825D2" w14:textId="45CD6279" w:rsidR="00483EC3" w:rsidRPr="00AD0433" w:rsidRDefault="00483EC3" w:rsidP="00483EC3">
            <w:pPr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AD0433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3 </w:t>
            </w:r>
            <w:r w:rsidRPr="00AD0433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จนครบกำหนด </w:t>
            </w:r>
            <w:r w:rsidRPr="00AD0433">
              <w:rPr>
                <w:rFonts w:asciiTheme="majorBidi" w:hAnsiTheme="majorBidi" w:cstheme="majorBidi"/>
                <w:sz w:val="30"/>
                <w:szCs w:val="30"/>
                <w:lang w:val="en-GB" w:eastAsia="x-none"/>
              </w:rPr>
              <w:t xml:space="preserve">: </w:t>
            </w:r>
            <w:r w:rsidRPr="00AD0433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MLR-1</w:t>
            </w:r>
            <w:r w:rsidR="00FB5580" w:rsidRPr="00AD0433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.0</w:t>
            </w:r>
            <w:r w:rsidRPr="00AD0433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%</w:t>
            </w:r>
          </w:p>
        </w:tc>
        <w:tc>
          <w:tcPr>
            <w:tcW w:w="1417" w:type="dxa"/>
          </w:tcPr>
          <w:p w14:paraId="41AFA083" w14:textId="77777777" w:rsidR="00483EC3" w:rsidRPr="00AD0433" w:rsidRDefault="00483EC3" w:rsidP="00483EC3">
            <w:pPr>
              <w:ind w:left="162" w:hanging="162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2570</w:t>
            </w:r>
          </w:p>
        </w:tc>
        <w:tc>
          <w:tcPr>
            <w:tcW w:w="2552" w:type="dxa"/>
            <w:shd w:val="clear" w:color="auto" w:fill="auto"/>
          </w:tcPr>
          <w:p w14:paraId="09AD966A" w14:textId="77777777" w:rsidR="00483EC3" w:rsidRPr="00AD0433" w:rsidRDefault="00483EC3" w:rsidP="00483EC3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ผู้บริหารสำคัญ และบรรษัทประกันสินเชื่ออุตสาหกรรมขนาดย่อม (บสย.)</w:t>
            </w:r>
          </w:p>
        </w:tc>
        <w:tc>
          <w:tcPr>
            <w:tcW w:w="1309" w:type="dxa"/>
            <w:shd w:val="clear" w:color="auto" w:fill="auto"/>
          </w:tcPr>
          <w:p w14:paraId="6370054C" w14:textId="74E842EA" w:rsidR="00483EC3" w:rsidRPr="00AD0433" w:rsidRDefault="00FB6C4F" w:rsidP="00483EC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="00B909E7" w:rsidRPr="00AD043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5,44</w:t>
            </w:r>
            <w:r w:rsidR="00E260F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5B881591" w14:textId="77777777" w:rsidR="00483EC3" w:rsidRPr="00AD0433" w:rsidRDefault="00483EC3" w:rsidP="00483EC3">
            <w:pPr>
              <w:tabs>
                <w:tab w:val="decimal" w:pos="754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EB0372B" w14:textId="48553DB2" w:rsidR="00483EC3" w:rsidRPr="00AD0433" w:rsidRDefault="00BC0AD9" w:rsidP="00483EC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17,782</w:t>
            </w:r>
          </w:p>
        </w:tc>
      </w:tr>
      <w:tr w:rsidR="00AC2302" w:rsidRPr="00AD0433" w14:paraId="695818B1" w14:textId="77777777" w:rsidTr="00807028">
        <w:tc>
          <w:tcPr>
            <w:tcW w:w="2102" w:type="dxa"/>
          </w:tcPr>
          <w:p w14:paraId="695531C8" w14:textId="252F26CC" w:rsidR="00E46F87" w:rsidRPr="00AD0433" w:rsidRDefault="00E46F87" w:rsidP="003F7F67">
            <w:pPr>
              <w:ind w:left="156" w:hanging="156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AD0433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1 - 2 : 2</w:t>
            </w:r>
            <w:r w:rsidR="00FB5580" w:rsidRPr="00AD0433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.0</w:t>
            </w:r>
            <w:r w:rsidRPr="00AD0433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%</w:t>
            </w:r>
          </w:p>
          <w:p w14:paraId="3C7D2336" w14:textId="30D35551" w:rsidR="00E46F87" w:rsidRPr="00AD0433" w:rsidRDefault="009A0D17" w:rsidP="007C31E0">
            <w:pPr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ปีที่ </w:t>
            </w:r>
            <w:r w:rsidRPr="00AD0433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3 </w:t>
            </w:r>
            <w:r w:rsidRPr="00AD0433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จนครบกำหนด </w:t>
            </w:r>
            <w:r w:rsidRPr="00AD0433">
              <w:rPr>
                <w:rFonts w:asciiTheme="majorBidi" w:hAnsiTheme="majorBidi" w:cstheme="majorBidi"/>
                <w:sz w:val="30"/>
                <w:szCs w:val="30"/>
                <w:lang w:val="en-GB" w:eastAsia="x-none"/>
              </w:rPr>
              <w:t>:</w:t>
            </w:r>
            <w:r w:rsidRPr="00AD0433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 7</w:t>
            </w:r>
            <w:r w:rsidR="00FB5580" w:rsidRPr="00AD0433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.0</w:t>
            </w:r>
            <w:r w:rsidRPr="00AD0433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%</w:t>
            </w:r>
          </w:p>
        </w:tc>
        <w:tc>
          <w:tcPr>
            <w:tcW w:w="1417" w:type="dxa"/>
          </w:tcPr>
          <w:p w14:paraId="27BC9B58" w14:textId="584C0685" w:rsidR="00E46F87" w:rsidRPr="00AD0433" w:rsidRDefault="009A0D17" w:rsidP="00483EC3">
            <w:pPr>
              <w:ind w:left="162" w:hanging="162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2569</w:t>
            </w:r>
          </w:p>
        </w:tc>
        <w:tc>
          <w:tcPr>
            <w:tcW w:w="2552" w:type="dxa"/>
            <w:shd w:val="clear" w:color="auto" w:fill="auto"/>
          </w:tcPr>
          <w:p w14:paraId="09A058D0" w14:textId="4BB3CF51" w:rsidR="00E46F87" w:rsidRPr="00AD0433" w:rsidRDefault="009A0D17" w:rsidP="00483EC3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บรรษัทประกันสินเชื่ออุตสาหกรรมขนาดย่อม (บสย.)</w:t>
            </w:r>
          </w:p>
        </w:tc>
        <w:tc>
          <w:tcPr>
            <w:tcW w:w="1309" w:type="dxa"/>
            <w:shd w:val="clear" w:color="auto" w:fill="auto"/>
          </w:tcPr>
          <w:p w14:paraId="677BCEDE" w14:textId="4AC3D90B" w:rsidR="00E46F87" w:rsidRPr="00AD0433" w:rsidRDefault="00B909E7" w:rsidP="00483EC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944</w:t>
            </w:r>
          </w:p>
        </w:tc>
        <w:tc>
          <w:tcPr>
            <w:tcW w:w="270" w:type="dxa"/>
            <w:shd w:val="clear" w:color="auto" w:fill="auto"/>
          </w:tcPr>
          <w:p w14:paraId="13BC1A67" w14:textId="77777777" w:rsidR="00E46F87" w:rsidRPr="00AD0433" w:rsidRDefault="00E46F87" w:rsidP="00483EC3">
            <w:pPr>
              <w:tabs>
                <w:tab w:val="decimal" w:pos="754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24DAFA5" w14:textId="79C16018" w:rsidR="00E46F87" w:rsidRPr="00AD0433" w:rsidRDefault="00BC0AD9" w:rsidP="00483EC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1,194</w:t>
            </w:r>
          </w:p>
        </w:tc>
      </w:tr>
      <w:tr w:rsidR="00AC2302" w:rsidRPr="00AD0433" w14:paraId="758A9CD8" w14:textId="77777777" w:rsidTr="00807028">
        <w:tc>
          <w:tcPr>
            <w:tcW w:w="2102" w:type="dxa"/>
          </w:tcPr>
          <w:p w14:paraId="59E7BE4B" w14:textId="77777777" w:rsidR="00097988" w:rsidRPr="00AD0433" w:rsidRDefault="00483EC3" w:rsidP="00483EC3">
            <w:pPr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ร้อยละ </w:t>
            </w:r>
            <w:r w:rsidRPr="00AD0433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2.0 </w:t>
            </w:r>
          </w:p>
          <w:p w14:paraId="38194879" w14:textId="7EC80153" w:rsidR="00483EC3" w:rsidRPr="00AD0433" w:rsidRDefault="00483EC3" w:rsidP="00AF2978">
            <w:pPr>
              <w:ind w:left="156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ต่อปี</w:t>
            </w:r>
          </w:p>
        </w:tc>
        <w:tc>
          <w:tcPr>
            <w:tcW w:w="1417" w:type="dxa"/>
          </w:tcPr>
          <w:p w14:paraId="3CFE2AEA" w14:textId="77777777" w:rsidR="00483EC3" w:rsidRPr="00AD0433" w:rsidRDefault="00483EC3" w:rsidP="00483EC3">
            <w:pPr>
              <w:ind w:left="162" w:hanging="162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2566</w:t>
            </w:r>
          </w:p>
        </w:tc>
        <w:tc>
          <w:tcPr>
            <w:tcW w:w="2552" w:type="dxa"/>
            <w:shd w:val="clear" w:color="auto" w:fill="auto"/>
          </w:tcPr>
          <w:p w14:paraId="7DC12E7E" w14:textId="5441426D" w:rsidR="001B2173" w:rsidRPr="00AD0433" w:rsidRDefault="00483EC3" w:rsidP="00E6433A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หนังสือค้ำประกันจากสถาบันการเงินแห่งหนึ่ง</w:t>
            </w:r>
          </w:p>
        </w:tc>
        <w:tc>
          <w:tcPr>
            <w:tcW w:w="1309" w:type="dxa"/>
            <w:shd w:val="clear" w:color="auto" w:fill="auto"/>
          </w:tcPr>
          <w:p w14:paraId="77218FA8" w14:textId="2913181B" w:rsidR="00483EC3" w:rsidRPr="00AD0433" w:rsidRDefault="00FB6C4F" w:rsidP="00C71B05">
            <w:pPr>
              <w:pStyle w:val="BodyText"/>
              <w:tabs>
                <w:tab w:val="decimal" w:pos="846"/>
              </w:tabs>
              <w:spacing w:after="0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D9111D9" w14:textId="77777777" w:rsidR="00483EC3" w:rsidRPr="00AD0433" w:rsidRDefault="00483EC3" w:rsidP="00483EC3">
            <w:pPr>
              <w:jc w:val="right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350" w:type="dxa"/>
            <w:shd w:val="clear" w:color="auto" w:fill="auto"/>
          </w:tcPr>
          <w:p w14:paraId="21668860" w14:textId="0BD4FA5D" w:rsidR="00483EC3" w:rsidRPr="00AD0433" w:rsidRDefault="00BC0AD9" w:rsidP="00483EC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x-none" w:bidi="th-TH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lang w:val="en-US" w:eastAsia="x-none" w:bidi="th-TH"/>
              </w:rPr>
              <w:t>152</w:t>
            </w:r>
          </w:p>
        </w:tc>
      </w:tr>
      <w:tr w:rsidR="00AC2302" w:rsidRPr="00AD0433" w14:paraId="3EAFFA62" w14:textId="77777777" w:rsidTr="00807028">
        <w:tc>
          <w:tcPr>
            <w:tcW w:w="2102" w:type="dxa"/>
          </w:tcPr>
          <w:p w14:paraId="27E8D5A4" w14:textId="77777777" w:rsidR="00901258" w:rsidRPr="00AD0433" w:rsidRDefault="00901258" w:rsidP="0090125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2A58B2FF" w14:textId="77777777" w:rsidR="00901258" w:rsidRPr="00AD0433" w:rsidRDefault="00901258" w:rsidP="0090125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52" w:type="dxa"/>
          </w:tcPr>
          <w:p w14:paraId="27D79FE1" w14:textId="77777777" w:rsidR="00901258" w:rsidRPr="00AD0433" w:rsidRDefault="00901258" w:rsidP="0090125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</w:tcPr>
          <w:p w14:paraId="161D39E8" w14:textId="1EB3ED8A" w:rsidR="00901258" w:rsidRPr="00AD0433" w:rsidRDefault="00B909E7" w:rsidP="0090125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59,33</w:t>
            </w:r>
            <w:r w:rsidR="00E260F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7A433179" w14:textId="77777777" w:rsidR="00901258" w:rsidRPr="00AD0433" w:rsidRDefault="00901258" w:rsidP="00901258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ECDF7FF" w14:textId="6E3C497D" w:rsidR="00901258" w:rsidRPr="00AD0433" w:rsidRDefault="009B721B" w:rsidP="0090125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44,214</w:t>
            </w:r>
          </w:p>
        </w:tc>
      </w:tr>
    </w:tbl>
    <w:p w14:paraId="31BB674A" w14:textId="01EE2D55" w:rsidR="00C54A1E" w:rsidRPr="00AD0433" w:rsidRDefault="00C54A1E" w:rsidP="009B721B">
      <w:pPr>
        <w:pStyle w:val="FSContent"/>
        <w:rPr>
          <w:rFonts w:asciiTheme="majorBidi" w:hAnsiTheme="majorBidi" w:cstheme="majorBidi"/>
          <w:lang w:val="en-US"/>
        </w:rPr>
      </w:pPr>
    </w:p>
    <w:p w14:paraId="7842D125" w14:textId="77777777" w:rsidR="00BC16D0" w:rsidRDefault="00BC16D0">
      <w:pPr>
        <w:rPr>
          <w:rFonts w:asciiTheme="majorBidi" w:hAnsiTheme="majorBidi" w:cstheme="majorBidi"/>
          <w:sz w:val="30"/>
          <w:szCs w:val="30"/>
          <w:cs/>
          <w:lang w:eastAsia="x-none"/>
        </w:rPr>
      </w:pPr>
      <w:r>
        <w:rPr>
          <w:rFonts w:asciiTheme="majorBidi" w:hAnsiTheme="majorBidi" w:cstheme="majorBidi"/>
          <w:cs/>
        </w:rPr>
        <w:br w:type="page"/>
      </w:r>
    </w:p>
    <w:p w14:paraId="126D73E9" w14:textId="47D91585" w:rsidR="00454074" w:rsidRDefault="009B721B" w:rsidP="00BC16D0">
      <w:pPr>
        <w:pStyle w:val="FSContent"/>
        <w:rPr>
          <w:rFonts w:asciiTheme="majorBidi" w:hAnsiTheme="majorBidi" w:cstheme="majorBidi"/>
          <w:lang w:val="en-US"/>
        </w:rPr>
      </w:pPr>
      <w:r w:rsidRPr="00AD0433">
        <w:rPr>
          <w:rFonts w:asciiTheme="majorBidi" w:hAnsiTheme="majorBidi" w:cstheme="majorBidi"/>
          <w:cs/>
          <w:lang w:val="en-US"/>
        </w:rPr>
        <w:lastRenderedPageBreak/>
        <w:t xml:space="preserve">ณ วันที่ </w:t>
      </w:r>
      <w:r w:rsidR="00FB6C4F" w:rsidRPr="00AD0433">
        <w:rPr>
          <w:rFonts w:asciiTheme="majorBidi" w:hAnsiTheme="majorBidi" w:cstheme="majorBidi"/>
          <w:lang w:val="en-US"/>
        </w:rPr>
        <w:t xml:space="preserve">30 </w:t>
      </w:r>
      <w:r w:rsidR="00B909E7" w:rsidRPr="00AD0433">
        <w:rPr>
          <w:rFonts w:asciiTheme="majorBidi" w:hAnsiTheme="majorBidi" w:cstheme="majorBidi"/>
          <w:cs/>
          <w:lang w:val="en-US"/>
        </w:rPr>
        <w:t>กันยายน</w:t>
      </w:r>
      <w:r w:rsidR="00FB6C4F" w:rsidRPr="00AD0433">
        <w:rPr>
          <w:rFonts w:asciiTheme="majorBidi" w:hAnsiTheme="majorBidi" w:cstheme="majorBidi"/>
          <w:lang w:val="en-US"/>
        </w:rPr>
        <w:t xml:space="preserve"> 2566</w:t>
      </w:r>
      <w:r w:rsidRPr="00AD0433">
        <w:rPr>
          <w:rFonts w:asciiTheme="majorBidi" w:hAnsiTheme="majorBidi" w:cstheme="majorBidi"/>
          <w:lang w:val="en-US"/>
        </w:rPr>
        <w:t xml:space="preserve"> </w:t>
      </w:r>
      <w:r w:rsidRPr="00AD0433">
        <w:rPr>
          <w:rFonts w:asciiTheme="majorBidi" w:hAnsiTheme="majorBidi" w:cstheme="majorBidi"/>
          <w:cs/>
          <w:lang w:val="en-US"/>
        </w:rPr>
        <w:t>วงเงินกู้ยืมระยะยาวจากสถาบันการเงินแห่งหนึ่ง</w:t>
      </w:r>
      <w:r w:rsidR="004B55B6" w:rsidRPr="00AD0433">
        <w:rPr>
          <w:rFonts w:asciiTheme="majorBidi" w:hAnsiTheme="majorBidi" w:cstheme="majorBidi"/>
          <w:cs/>
          <w:lang w:val="en-US"/>
        </w:rPr>
        <w:t>ของบริษัท</w:t>
      </w:r>
      <w:r w:rsidRPr="00AD0433">
        <w:rPr>
          <w:rFonts w:asciiTheme="majorBidi" w:hAnsiTheme="majorBidi" w:cstheme="majorBidi"/>
          <w:cs/>
          <w:lang w:val="en-US"/>
        </w:rPr>
        <w:t xml:space="preserve">จำนวน </w:t>
      </w:r>
      <w:r w:rsidRPr="00AD0433">
        <w:rPr>
          <w:rFonts w:asciiTheme="majorBidi" w:hAnsiTheme="majorBidi" w:cstheme="majorBidi"/>
          <w:lang w:val="en-US"/>
        </w:rPr>
        <w:t xml:space="preserve">20.0 </w:t>
      </w:r>
      <w:r w:rsidRPr="00AD0433">
        <w:rPr>
          <w:rFonts w:asciiTheme="majorBidi" w:hAnsiTheme="majorBidi" w:cstheme="majorBidi"/>
          <w:cs/>
          <w:lang w:val="en-US"/>
        </w:rPr>
        <w:t>ล้านบาท</w:t>
      </w:r>
      <w:r w:rsidR="004B55B6" w:rsidRPr="00AD0433">
        <w:rPr>
          <w:rFonts w:asciiTheme="majorBidi" w:hAnsiTheme="majorBidi" w:cstheme="majorBidi"/>
          <w:cs/>
          <w:lang w:val="en-US"/>
        </w:rPr>
        <w:t xml:space="preserve"> </w:t>
      </w:r>
      <w:r w:rsidR="004B55B6" w:rsidRPr="00AD0433">
        <w:rPr>
          <w:rFonts w:asciiTheme="majorBidi" w:hAnsiTheme="majorBidi" w:cstheme="majorBidi"/>
          <w:cs/>
          <w:lang w:val="en-US"/>
        </w:rPr>
        <w:br/>
      </w:r>
      <w:r w:rsidR="004B55B6" w:rsidRPr="00AD0433">
        <w:rPr>
          <w:rFonts w:asciiTheme="majorBidi" w:hAnsiTheme="majorBidi" w:cstheme="majorBidi"/>
          <w:i/>
          <w:iCs/>
          <w:lang w:val="en-US"/>
        </w:rPr>
        <w:t xml:space="preserve">(31 </w:t>
      </w:r>
      <w:r w:rsidR="004B55B6" w:rsidRPr="00AD0433">
        <w:rPr>
          <w:rFonts w:asciiTheme="majorBidi" w:hAnsiTheme="majorBidi" w:cstheme="majorBidi"/>
          <w:i/>
          <w:iCs/>
          <w:cs/>
          <w:lang w:val="en-US"/>
        </w:rPr>
        <w:t>ธันวาคม</w:t>
      </w:r>
      <w:r w:rsidR="004B55B6" w:rsidRPr="00AD0433">
        <w:rPr>
          <w:rFonts w:asciiTheme="majorBidi" w:hAnsiTheme="majorBidi" w:cstheme="majorBidi"/>
          <w:i/>
          <w:iCs/>
          <w:lang w:val="en-US"/>
        </w:rPr>
        <w:t xml:space="preserve"> 2565 : </w:t>
      </w:r>
      <w:r w:rsidR="004B55B6" w:rsidRPr="00AD0433">
        <w:rPr>
          <w:rFonts w:asciiTheme="majorBidi" w:hAnsiTheme="majorBidi" w:cstheme="majorBidi"/>
          <w:i/>
          <w:iCs/>
          <w:cs/>
          <w:lang w:val="en-US"/>
        </w:rPr>
        <w:t>ไม่มี</w:t>
      </w:r>
      <w:r w:rsidR="004B55B6" w:rsidRPr="00AD0433">
        <w:rPr>
          <w:rFonts w:asciiTheme="majorBidi" w:hAnsiTheme="majorBidi" w:cstheme="majorBidi"/>
          <w:i/>
          <w:iCs/>
          <w:lang w:val="en-US"/>
        </w:rPr>
        <w:t>)</w:t>
      </w:r>
      <w:r w:rsidR="004B55B6" w:rsidRPr="00AD0433">
        <w:rPr>
          <w:rFonts w:asciiTheme="majorBidi" w:hAnsiTheme="majorBidi" w:cstheme="majorBidi"/>
          <w:cs/>
          <w:lang w:val="en-US"/>
        </w:rPr>
        <w:t xml:space="preserve"> </w:t>
      </w:r>
      <w:r w:rsidRPr="00AD0433">
        <w:rPr>
          <w:rFonts w:asciiTheme="majorBidi" w:hAnsiTheme="majorBidi" w:cstheme="majorBidi"/>
          <w:cs/>
          <w:lang w:val="en-US"/>
        </w:rPr>
        <w:t>กำหนดให้บริษัทต้องดำรง</w:t>
      </w:r>
      <w:r w:rsidR="00831416" w:rsidRPr="00AD0433">
        <w:rPr>
          <w:rFonts w:asciiTheme="majorBidi" w:hAnsiTheme="majorBidi" w:cstheme="majorBidi"/>
          <w:cs/>
          <w:lang w:val="en-US"/>
        </w:rPr>
        <w:t xml:space="preserve"> (</w:t>
      </w:r>
      <w:r w:rsidR="00831416" w:rsidRPr="00AD0433">
        <w:rPr>
          <w:rFonts w:asciiTheme="majorBidi" w:hAnsiTheme="majorBidi" w:cstheme="majorBidi"/>
          <w:lang w:val="en-US"/>
        </w:rPr>
        <w:t xml:space="preserve">1) </w:t>
      </w:r>
      <w:r w:rsidR="00831416" w:rsidRPr="00AD0433">
        <w:rPr>
          <w:rFonts w:asciiTheme="majorBidi" w:hAnsiTheme="majorBidi" w:cstheme="majorBidi"/>
          <w:cs/>
          <w:lang w:val="en-US"/>
        </w:rPr>
        <w:t xml:space="preserve">อัตราส่วนของหนี้สินรวมต่อส่วนของผู้ถือหุ้นรวม </w:t>
      </w:r>
      <w:r w:rsidR="00831416" w:rsidRPr="00AD0433">
        <w:rPr>
          <w:rFonts w:asciiTheme="majorBidi" w:hAnsiTheme="majorBidi" w:cstheme="majorBidi"/>
          <w:lang w:val="en-US"/>
        </w:rPr>
        <w:t>(Debt-to</w:t>
      </w:r>
      <w:r w:rsidR="00817FED" w:rsidRPr="00AD0433">
        <w:rPr>
          <w:rFonts w:asciiTheme="majorBidi" w:hAnsiTheme="majorBidi" w:cstheme="majorBidi"/>
          <w:lang w:val="en-US"/>
        </w:rPr>
        <w:t>-</w:t>
      </w:r>
      <w:r w:rsidR="00831416" w:rsidRPr="00AD0433">
        <w:rPr>
          <w:rFonts w:asciiTheme="majorBidi" w:hAnsiTheme="majorBidi" w:cstheme="majorBidi"/>
          <w:lang w:val="en-US"/>
        </w:rPr>
        <w:t xml:space="preserve">equity ratio) </w:t>
      </w:r>
      <w:r w:rsidR="00831416" w:rsidRPr="00AD0433">
        <w:rPr>
          <w:rFonts w:asciiTheme="majorBidi" w:hAnsiTheme="majorBidi" w:cstheme="majorBidi"/>
          <w:cs/>
          <w:lang w:val="en-US"/>
        </w:rPr>
        <w:t xml:space="preserve">ไม่เกินกว่า </w:t>
      </w:r>
      <w:r w:rsidR="00831416" w:rsidRPr="00AD0433">
        <w:rPr>
          <w:rFonts w:asciiTheme="majorBidi" w:hAnsiTheme="majorBidi" w:cstheme="majorBidi"/>
          <w:lang w:val="en-US"/>
        </w:rPr>
        <w:t xml:space="preserve">1.0 </w:t>
      </w:r>
      <w:r w:rsidR="00831416" w:rsidRPr="00AD0433">
        <w:rPr>
          <w:rFonts w:asciiTheme="majorBidi" w:hAnsiTheme="majorBidi" w:cstheme="majorBidi"/>
          <w:cs/>
          <w:lang w:val="en-US"/>
        </w:rPr>
        <w:t xml:space="preserve">เท่า นับตั้งแต่ปี </w:t>
      </w:r>
      <w:r w:rsidR="00831416" w:rsidRPr="00AD0433">
        <w:rPr>
          <w:rFonts w:asciiTheme="majorBidi" w:hAnsiTheme="majorBidi" w:cstheme="majorBidi"/>
          <w:lang w:val="en-US"/>
        </w:rPr>
        <w:t xml:space="preserve">2565 </w:t>
      </w:r>
      <w:r w:rsidR="00831416" w:rsidRPr="00AD0433">
        <w:rPr>
          <w:rFonts w:asciiTheme="majorBidi" w:hAnsiTheme="majorBidi" w:cstheme="majorBidi"/>
          <w:cs/>
          <w:lang w:val="en-US"/>
        </w:rPr>
        <w:t xml:space="preserve">เป็นต้นไป </w:t>
      </w:r>
      <w:r w:rsidR="00831416" w:rsidRPr="00AD0433">
        <w:rPr>
          <w:rFonts w:asciiTheme="majorBidi" w:hAnsiTheme="majorBidi" w:cstheme="majorBidi"/>
          <w:lang w:val="en-US"/>
        </w:rPr>
        <w:t xml:space="preserve">(2) </w:t>
      </w:r>
      <w:r w:rsidR="00831416" w:rsidRPr="00AD0433">
        <w:rPr>
          <w:rFonts w:asciiTheme="majorBidi" w:hAnsiTheme="majorBidi" w:cstheme="majorBidi"/>
          <w:cs/>
          <w:lang w:val="en-US"/>
        </w:rPr>
        <w:t xml:space="preserve">อัตราส่วนความสามารถในการชำระหนี้ </w:t>
      </w:r>
      <w:r w:rsidR="00831416" w:rsidRPr="00AD0433">
        <w:rPr>
          <w:rFonts w:asciiTheme="majorBidi" w:hAnsiTheme="majorBidi" w:cstheme="majorBidi"/>
          <w:lang w:val="en-US"/>
        </w:rPr>
        <w:t xml:space="preserve">(Debt service coverage ratio: DSCR) </w:t>
      </w:r>
      <w:r w:rsidR="00831416" w:rsidRPr="00AD0433">
        <w:rPr>
          <w:rFonts w:asciiTheme="majorBidi" w:hAnsiTheme="majorBidi" w:cstheme="majorBidi"/>
          <w:cs/>
          <w:lang w:val="en-US"/>
        </w:rPr>
        <w:t xml:space="preserve">ไม่ต่ำกว่า </w:t>
      </w:r>
      <w:r w:rsidR="00831416" w:rsidRPr="00AD0433">
        <w:rPr>
          <w:rFonts w:asciiTheme="majorBidi" w:hAnsiTheme="majorBidi" w:cstheme="majorBidi"/>
          <w:lang w:val="en-US"/>
        </w:rPr>
        <w:t xml:space="preserve">1.2 </w:t>
      </w:r>
      <w:r w:rsidR="00831416" w:rsidRPr="00AD0433">
        <w:rPr>
          <w:rFonts w:asciiTheme="majorBidi" w:hAnsiTheme="majorBidi" w:cstheme="majorBidi"/>
          <w:cs/>
          <w:lang w:val="en-US"/>
        </w:rPr>
        <w:t xml:space="preserve">เท่า นับตั้งแต่ปี </w:t>
      </w:r>
      <w:r w:rsidR="00831416" w:rsidRPr="00AD0433">
        <w:rPr>
          <w:rFonts w:asciiTheme="majorBidi" w:hAnsiTheme="majorBidi" w:cstheme="majorBidi"/>
          <w:lang w:val="en-US"/>
        </w:rPr>
        <w:t xml:space="preserve">2565 </w:t>
      </w:r>
      <w:r w:rsidR="00831416" w:rsidRPr="00AD0433">
        <w:rPr>
          <w:rFonts w:asciiTheme="majorBidi" w:hAnsiTheme="majorBidi" w:cstheme="majorBidi"/>
          <w:cs/>
          <w:lang w:val="en-US"/>
        </w:rPr>
        <w:t xml:space="preserve">เป็นต้นไป และ </w:t>
      </w:r>
      <w:r w:rsidR="00831416" w:rsidRPr="00AD0433">
        <w:rPr>
          <w:rFonts w:asciiTheme="majorBidi" w:hAnsiTheme="majorBidi" w:cstheme="majorBidi"/>
          <w:lang w:val="en-US"/>
        </w:rPr>
        <w:t xml:space="preserve">(3) </w:t>
      </w:r>
      <w:r w:rsidR="00831416" w:rsidRPr="00AD0433">
        <w:rPr>
          <w:rFonts w:asciiTheme="majorBidi" w:hAnsiTheme="majorBidi" w:cstheme="majorBidi"/>
          <w:cs/>
          <w:lang w:val="en-US"/>
        </w:rPr>
        <w:t xml:space="preserve">อัตราส่วนทางการเงิน </w:t>
      </w:r>
      <w:r w:rsidR="00831416" w:rsidRPr="00AD0433">
        <w:rPr>
          <w:rFonts w:asciiTheme="majorBidi" w:hAnsiTheme="majorBidi" w:cstheme="majorBidi"/>
          <w:lang w:val="en-US"/>
        </w:rPr>
        <w:t xml:space="preserve">Interest bearing debt to EBITDA </w:t>
      </w:r>
      <w:r w:rsidR="00831416" w:rsidRPr="00AD0433">
        <w:rPr>
          <w:rFonts w:asciiTheme="majorBidi" w:hAnsiTheme="majorBidi" w:cstheme="majorBidi"/>
          <w:cs/>
          <w:lang w:val="en-US"/>
        </w:rPr>
        <w:t xml:space="preserve">ไม่เกินกว่า </w:t>
      </w:r>
      <w:r w:rsidR="00831416" w:rsidRPr="00AD0433">
        <w:rPr>
          <w:rFonts w:asciiTheme="majorBidi" w:hAnsiTheme="majorBidi" w:cstheme="majorBidi"/>
          <w:lang w:val="en-US"/>
        </w:rPr>
        <w:t xml:space="preserve">4.5 </w:t>
      </w:r>
      <w:r w:rsidR="00831416" w:rsidRPr="00AD0433">
        <w:rPr>
          <w:rFonts w:asciiTheme="majorBidi" w:hAnsiTheme="majorBidi" w:cstheme="majorBidi"/>
          <w:cs/>
          <w:lang w:val="en-US"/>
        </w:rPr>
        <w:t xml:space="preserve">เท่า ในปี </w:t>
      </w:r>
      <w:r w:rsidR="00831416" w:rsidRPr="00AD0433">
        <w:rPr>
          <w:rFonts w:asciiTheme="majorBidi" w:hAnsiTheme="majorBidi" w:cstheme="majorBidi"/>
          <w:lang w:val="en-US"/>
        </w:rPr>
        <w:t xml:space="preserve">2565 </w:t>
      </w:r>
      <w:r w:rsidR="00831416" w:rsidRPr="00AD0433">
        <w:rPr>
          <w:rFonts w:asciiTheme="majorBidi" w:hAnsiTheme="majorBidi" w:cstheme="majorBidi"/>
          <w:cs/>
          <w:lang w:val="en-US"/>
        </w:rPr>
        <w:t xml:space="preserve">ไม่เกินกว่า </w:t>
      </w:r>
      <w:r w:rsidR="00831416" w:rsidRPr="00AD0433">
        <w:rPr>
          <w:rFonts w:asciiTheme="majorBidi" w:hAnsiTheme="majorBidi" w:cstheme="majorBidi"/>
          <w:lang w:val="en-US"/>
        </w:rPr>
        <w:t xml:space="preserve">3.0 </w:t>
      </w:r>
      <w:r w:rsidR="00831416" w:rsidRPr="00AD0433">
        <w:rPr>
          <w:rFonts w:asciiTheme="majorBidi" w:hAnsiTheme="majorBidi" w:cstheme="majorBidi"/>
          <w:cs/>
          <w:lang w:val="en-US"/>
        </w:rPr>
        <w:t xml:space="preserve">เท่า ในปี </w:t>
      </w:r>
      <w:r w:rsidR="00831416" w:rsidRPr="00AD0433">
        <w:rPr>
          <w:rFonts w:asciiTheme="majorBidi" w:hAnsiTheme="majorBidi" w:cstheme="majorBidi"/>
          <w:lang w:val="en-US"/>
        </w:rPr>
        <w:t xml:space="preserve">2566 </w:t>
      </w:r>
      <w:r w:rsidR="00831416" w:rsidRPr="00AD0433">
        <w:rPr>
          <w:rFonts w:asciiTheme="majorBidi" w:hAnsiTheme="majorBidi" w:cstheme="majorBidi"/>
          <w:cs/>
          <w:lang w:val="en-US"/>
        </w:rPr>
        <w:t xml:space="preserve">และ </w:t>
      </w:r>
      <w:r w:rsidR="00831416" w:rsidRPr="00AD0433">
        <w:rPr>
          <w:rFonts w:asciiTheme="majorBidi" w:hAnsiTheme="majorBidi" w:cstheme="majorBidi"/>
          <w:lang w:val="en-US"/>
        </w:rPr>
        <w:t xml:space="preserve">2567 </w:t>
      </w:r>
      <w:r w:rsidR="00831416" w:rsidRPr="00AD0433">
        <w:rPr>
          <w:rFonts w:asciiTheme="majorBidi" w:hAnsiTheme="majorBidi" w:cstheme="majorBidi"/>
          <w:cs/>
          <w:lang w:val="en-US"/>
        </w:rPr>
        <w:t xml:space="preserve">และไม่เกินกว่า </w:t>
      </w:r>
      <w:r w:rsidR="00831416" w:rsidRPr="00AD0433">
        <w:rPr>
          <w:rFonts w:asciiTheme="majorBidi" w:hAnsiTheme="majorBidi" w:cstheme="majorBidi"/>
          <w:lang w:val="en-US"/>
        </w:rPr>
        <w:t xml:space="preserve">2.0 </w:t>
      </w:r>
      <w:r w:rsidR="00831416" w:rsidRPr="00AD0433">
        <w:rPr>
          <w:rFonts w:asciiTheme="majorBidi" w:hAnsiTheme="majorBidi" w:cstheme="majorBidi"/>
          <w:cs/>
          <w:lang w:val="en-US"/>
        </w:rPr>
        <w:t xml:space="preserve">เท่า ตั้งแต่ปี </w:t>
      </w:r>
      <w:r w:rsidR="00831416" w:rsidRPr="00AD0433">
        <w:rPr>
          <w:rFonts w:asciiTheme="majorBidi" w:hAnsiTheme="majorBidi" w:cstheme="majorBidi"/>
          <w:lang w:val="en-US"/>
        </w:rPr>
        <w:t>2568</w:t>
      </w:r>
      <w:r w:rsidR="006B6234" w:rsidRPr="00AD0433">
        <w:rPr>
          <w:rFonts w:asciiTheme="majorBidi" w:hAnsiTheme="majorBidi" w:cstheme="majorBidi"/>
          <w:cs/>
          <w:lang w:val="en-US"/>
        </w:rPr>
        <w:t xml:space="preserve"> </w:t>
      </w:r>
      <w:r w:rsidR="00831416" w:rsidRPr="00AD0433">
        <w:rPr>
          <w:rFonts w:asciiTheme="majorBidi" w:hAnsiTheme="majorBidi" w:cstheme="majorBidi"/>
          <w:cs/>
          <w:lang w:val="en-US"/>
        </w:rPr>
        <w:t>เป็นต้นไป</w:t>
      </w:r>
    </w:p>
    <w:p w14:paraId="6E1B6242" w14:textId="77777777" w:rsidR="00BC16D0" w:rsidRDefault="00BC16D0" w:rsidP="00BC16D0">
      <w:pPr>
        <w:pStyle w:val="FSContent"/>
        <w:rPr>
          <w:rFonts w:asciiTheme="majorBidi" w:hAnsiTheme="majorBidi" w:cstheme="majorBidi"/>
        </w:rPr>
      </w:pPr>
    </w:p>
    <w:p w14:paraId="40631AE1" w14:textId="05C8CD71" w:rsidR="00D71541" w:rsidRPr="00AD0433" w:rsidRDefault="00D71541" w:rsidP="00AF2978">
      <w:pPr>
        <w:pStyle w:val="FSContent"/>
        <w:numPr>
          <w:ilvl w:val="0"/>
          <w:numId w:val="43"/>
        </w:numPr>
        <w:ind w:left="540" w:hanging="540"/>
        <w:rPr>
          <w:rFonts w:asciiTheme="majorBidi" w:hAnsiTheme="majorBidi" w:cstheme="majorBidi"/>
          <w:b/>
          <w:bCs/>
          <w:i/>
          <w:iCs/>
          <w:lang w:val="en-US"/>
        </w:rPr>
      </w:pPr>
      <w:r w:rsidRPr="00AD0433">
        <w:rPr>
          <w:rFonts w:asciiTheme="majorBidi" w:hAnsiTheme="majorBidi" w:cstheme="majorBidi"/>
          <w:b/>
          <w:bCs/>
          <w:i/>
          <w:iCs/>
          <w:cs/>
          <w:lang w:val="en-US"/>
        </w:rPr>
        <w:t>หนี้สินตามสัญญาเช่า</w:t>
      </w:r>
    </w:p>
    <w:p w14:paraId="5786318D" w14:textId="5227C297" w:rsidR="00D71541" w:rsidRPr="00AD0433" w:rsidRDefault="00D71541" w:rsidP="00DD0649">
      <w:pPr>
        <w:pStyle w:val="FSContent"/>
        <w:rPr>
          <w:rFonts w:asciiTheme="majorBidi" w:hAnsiTheme="majorBidi" w:cstheme="majorBidi"/>
          <w:lang w:val="en-US"/>
        </w:rPr>
      </w:pPr>
    </w:p>
    <w:p w14:paraId="57A03F6B" w14:textId="59B60345" w:rsidR="00D71541" w:rsidRPr="00AD0433" w:rsidRDefault="00D71541" w:rsidP="00D71541">
      <w:pPr>
        <w:pStyle w:val="FSContent"/>
        <w:rPr>
          <w:rFonts w:asciiTheme="majorBidi" w:hAnsiTheme="majorBidi" w:cstheme="majorBidi"/>
          <w:cs/>
          <w:lang w:val="en-US"/>
        </w:rPr>
      </w:pPr>
      <w:r w:rsidRPr="00AD0433">
        <w:rPr>
          <w:rFonts w:asciiTheme="majorBidi" w:hAnsiTheme="majorBidi" w:cstheme="majorBidi"/>
          <w:cs/>
          <w:lang w:val="en-US"/>
        </w:rPr>
        <w:t>หนี้สินตามสัญญาเช่าแสดงตามระยะเวลาครบกำหนดการจ่ายชำระได้ดังนี้</w:t>
      </w:r>
    </w:p>
    <w:p w14:paraId="39ADC51D" w14:textId="77777777" w:rsidR="00D71541" w:rsidRPr="00AD0433" w:rsidRDefault="00D71541" w:rsidP="00DD0649">
      <w:pPr>
        <w:pStyle w:val="FSContent"/>
        <w:rPr>
          <w:rFonts w:asciiTheme="majorBidi" w:hAnsiTheme="majorBidi" w:cstheme="majorBidi"/>
          <w:lang w:val="en-US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620"/>
        <w:gridCol w:w="1188"/>
        <w:gridCol w:w="237"/>
        <w:gridCol w:w="933"/>
        <w:gridCol w:w="270"/>
        <w:gridCol w:w="1152"/>
        <w:gridCol w:w="270"/>
        <w:gridCol w:w="1080"/>
        <w:gridCol w:w="236"/>
        <w:gridCol w:w="34"/>
        <w:gridCol w:w="941"/>
        <w:gridCol w:w="8"/>
        <w:gridCol w:w="269"/>
        <w:gridCol w:w="1122"/>
      </w:tblGrid>
      <w:tr w:rsidR="00C23D9F" w:rsidRPr="00AD0433" w14:paraId="380F381C" w14:textId="77777777" w:rsidTr="00D07ADA">
        <w:trPr>
          <w:tblHeader/>
        </w:trPr>
        <w:tc>
          <w:tcPr>
            <w:tcW w:w="1620" w:type="dxa"/>
          </w:tcPr>
          <w:p w14:paraId="0D71AD6B" w14:textId="77777777" w:rsidR="00C23D9F" w:rsidRPr="00AD0433" w:rsidRDefault="00C23D9F" w:rsidP="00D7154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0" w:type="dxa"/>
            <w:gridSpan w:val="13"/>
            <w:shd w:val="clear" w:color="auto" w:fill="auto"/>
          </w:tcPr>
          <w:p w14:paraId="7FE2BA3A" w14:textId="2C0F64A3" w:rsidR="00C23D9F" w:rsidRPr="00AD0433" w:rsidRDefault="00C23D9F" w:rsidP="00D7154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71541" w:rsidRPr="00AD0433" w14:paraId="34EF8F3F" w14:textId="77777777" w:rsidTr="00D07ADA">
        <w:trPr>
          <w:tblHeader/>
        </w:trPr>
        <w:tc>
          <w:tcPr>
            <w:tcW w:w="1620" w:type="dxa"/>
          </w:tcPr>
          <w:p w14:paraId="5A6FA9D3" w14:textId="77777777" w:rsidR="00D71541" w:rsidRPr="00AD0433" w:rsidRDefault="00D71541" w:rsidP="00D7154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8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8D2D7A7" w14:textId="7A58A6FD" w:rsidR="00D71541" w:rsidRPr="00AD0433" w:rsidRDefault="00BB171A" w:rsidP="00D7154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BC7541"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Pr="00AD0433">
              <w:rPr>
                <w:rFonts w:asciiTheme="majorBidi" w:hAnsiTheme="majorBidi" w:cstheme="majorBidi"/>
                <w:sz w:val="30"/>
                <w:szCs w:val="30"/>
              </w:rPr>
              <w:t xml:space="preserve"> 2566</w:t>
            </w:r>
          </w:p>
        </w:tc>
        <w:tc>
          <w:tcPr>
            <w:tcW w:w="270" w:type="dxa"/>
            <w:shd w:val="clear" w:color="auto" w:fill="auto"/>
          </w:tcPr>
          <w:p w14:paraId="1BA7C689" w14:textId="77777777" w:rsidR="00D71541" w:rsidRPr="00AD0433" w:rsidRDefault="00D71541" w:rsidP="00D7154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0E783756" w14:textId="65D77949" w:rsidR="00D71541" w:rsidRPr="00AD0433" w:rsidRDefault="00D71541" w:rsidP="00D7154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AD043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17FED" w:rsidRPr="00AD043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807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073DC"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(ปรับปรุงใหม่)</w:t>
            </w:r>
          </w:p>
        </w:tc>
      </w:tr>
      <w:tr w:rsidR="00D30EFD" w:rsidRPr="00AD0433" w14:paraId="08A3FDDC" w14:textId="77777777" w:rsidTr="00D07ADA">
        <w:trPr>
          <w:tblHeader/>
        </w:trPr>
        <w:tc>
          <w:tcPr>
            <w:tcW w:w="1620" w:type="dxa"/>
            <w:shd w:val="clear" w:color="auto" w:fill="auto"/>
          </w:tcPr>
          <w:p w14:paraId="655735C8" w14:textId="77777777" w:rsidR="00D30EFD" w:rsidRPr="00AD0433" w:rsidRDefault="00D30EFD" w:rsidP="00D30EFD">
            <w:pPr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45257869" w14:textId="77777777" w:rsidR="00D30EFD" w:rsidRPr="00AD0433" w:rsidRDefault="00D30EFD" w:rsidP="00D30EFD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จำนวน</w:t>
            </w:r>
          </w:p>
          <w:p w14:paraId="56847D80" w14:textId="1A40DB30" w:rsidR="00D30EFD" w:rsidRPr="00AD0433" w:rsidRDefault="00D30EFD" w:rsidP="00D30EFD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ค่าเช่าตามระยะเวลาที่เหลือของสัญญาเช่า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3CF8ABE" w14:textId="77777777" w:rsidR="00D30EFD" w:rsidRPr="00AD0433" w:rsidRDefault="00D30EFD" w:rsidP="00D30EF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3C0A5C70" w14:textId="77777777" w:rsidR="00D30EFD" w:rsidRPr="00AD0433" w:rsidRDefault="00D30EFD" w:rsidP="00D30EF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88FE1D" w14:textId="77777777" w:rsidR="00D30EFD" w:rsidRPr="00AD0433" w:rsidRDefault="00D30EFD" w:rsidP="00D30EF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8A709E4" w14:textId="6E9C6BF7" w:rsidR="00D30EFD" w:rsidRPr="00AD0433" w:rsidRDefault="00D30EFD" w:rsidP="00D30EF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มูลค่าตามบัญชีของหนี้สินสัญญาเช่า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333FB4" w14:textId="77777777" w:rsidR="00D30EFD" w:rsidRPr="00AD0433" w:rsidRDefault="00D30EFD" w:rsidP="00D30EFD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F1F35D" w14:textId="77777777" w:rsidR="00D30EFD" w:rsidRPr="00AD0433" w:rsidRDefault="00D30EFD" w:rsidP="00D30EFD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จำนวน</w:t>
            </w:r>
          </w:p>
          <w:p w14:paraId="217C9FAE" w14:textId="3D120F20" w:rsidR="00D30EFD" w:rsidRPr="00AD0433" w:rsidRDefault="00D30EFD" w:rsidP="00D30EF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ค่าเช่าตามระยะเวลาที่เหลือของสัญญาเช่า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0698F9" w14:textId="77777777" w:rsidR="00D30EFD" w:rsidRPr="00AD0433" w:rsidRDefault="00D30EFD" w:rsidP="00D30EFD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3" w:type="dxa"/>
            <w:gridSpan w:val="3"/>
            <w:shd w:val="clear" w:color="auto" w:fill="auto"/>
            <w:vAlign w:val="bottom"/>
          </w:tcPr>
          <w:p w14:paraId="29275C3B" w14:textId="092974B0" w:rsidR="00D30EFD" w:rsidRPr="00AD0433" w:rsidRDefault="00D30EFD" w:rsidP="00D30EF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609F9C1" w14:textId="77777777" w:rsidR="00D30EFD" w:rsidRPr="00AD0433" w:rsidRDefault="00D30EFD" w:rsidP="00D30EFD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723C26A8" w14:textId="20364DD1" w:rsidR="00D30EFD" w:rsidRPr="00AD0433" w:rsidRDefault="00D30EFD" w:rsidP="00D30EF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มูลค่าตามบัญชีของหนี้สินสัญญาเช่า</w:t>
            </w:r>
          </w:p>
        </w:tc>
      </w:tr>
      <w:tr w:rsidR="00D71541" w:rsidRPr="00AD0433" w14:paraId="5017CEA6" w14:textId="77777777" w:rsidTr="00D07ADA">
        <w:trPr>
          <w:trHeight w:val="317"/>
          <w:tblHeader/>
        </w:trPr>
        <w:tc>
          <w:tcPr>
            <w:tcW w:w="1620" w:type="dxa"/>
          </w:tcPr>
          <w:p w14:paraId="164E9A18" w14:textId="77777777" w:rsidR="00D71541" w:rsidRPr="00AD0433" w:rsidRDefault="00D71541" w:rsidP="00D71541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0" w:type="dxa"/>
            <w:gridSpan w:val="13"/>
          </w:tcPr>
          <w:p w14:paraId="607A54E5" w14:textId="77777777" w:rsidR="00D71541" w:rsidRPr="00AD0433" w:rsidRDefault="00D71541" w:rsidP="00D7154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1541" w:rsidRPr="00AD0433" w14:paraId="000BC8BC" w14:textId="77777777" w:rsidTr="00E6433A">
        <w:tc>
          <w:tcPr>
            <w:tcW w:w="1620" w:type="dxa"/>
          </w:tcPr>
          <w:p w14:paraId="3C5FA101" w14:textId="77777777" w:rsidR="00D71541" w:rsidRPr="00AD0433" w:rsidRDefault="00D71541" w:rsidP="00D71541">
            <w:pPr>
              <w:ind w:left="162" w:right="-19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ครบกำหนดชำระ</w:t>
            </w:r>
            <w:r w:rsidRPr="00AD0433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3BB07004" w14:textId="433655AA" w:rsidR="00D71541" w:rsidRPr="00AD0433" w:rsidRDefault="005B37C8" w:rsidP="00AF2978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</w:t>
            </w:r>
            <w:r w:rsidR="00435BBB" w:rsidRPr="00AD04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</w:t>
            </w:r>
            <w:r w:rsidR="004A4B0D" w:rsidRPr="00AD04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AC61C52" w14:textId="11FB8771" w:rsidR="00D71541" w:rsidRPr="00AD0433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1D3971F3" w14:textId="17026B32" w:rsidR="00D71541" w:rsidRPr="00AD0433" w:rsidRDefault="00F94949" w:rsidP="00AF2978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5B37C8" w:rsidRPr="00AD04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6,3</w:t>
            </w:r>
            <w:r w:rsidR="00435BBB" w:rsidRPr="00AD04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</w:t>
            </w:r>
            <w:r w:rsidRPr="00AD04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D52A01" w14:textId="77777777" w:rsidR="00D71541" w:rsidRPr="00AD0433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FB94113" w14:textId="273C968C" w:rsidR="00D71541" w:rsidRPr="00AD0433" w:rsidRDefault="005B37C8" w:rsidP="00AF2978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</w:t>
            </w:r>
            <w:r w:rsidR="00435BBB" w:rsidRPr="00AD04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4A4B0D" w:rsidRPr="00AD04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027881" w14:textId="77777777" w:rsidR="00D71541" w:rsidRPr="00AD0433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6D5B76B" w14:textId="61A2BD31" w:rsidR="00D71541" w:rsidRPr="00AD0433" w:rsidRDefault="00817FED" w:rsidP="00AF297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4A4B0D" w:rsidRPr="00AD04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AD04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1B05B7" w:rsidRPr="00AD04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630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FEA5373" w14:textId="77777777" w:rsidR="00D71541" w:rsidRPr="00AD0433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2B901282" w14:textId="20F0746D" w:rsidR="00D71541" w:rsidRPr="00AD0433" w:rsidRDefault="00817FED" w:rsidP="00AF297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4A4B0D" w:rsidRPr="00AD04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5,567</w:t>
            </w:r>
            <w:r w:rsidRPr="00AD04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5122D3C0" w14:textId="77777777" w:rsidR="00D71541" w:rsidRPr="00AD0433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22" w:type="dxa"/>
            <w:vAlign w:val="bottom"/>
          </w:tcPr>
          <w:p w14:paraId="40225460" w14:textId="542878CA" w:rsidR="00D71541" w:rsidRPr="00AD0433" w:rsidRDefault="001B05B7" w:rsidP="00AF2978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4A4B0D" w:rsidRPr="00AD04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D04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063</w:t>
            </w:r>
          </w:p>
        </w:tc>
      </w:tr>
      <w:tr w:rsidR="00D71541" w:rsidRPr="00AD0433" w14:paraId="2D09EF9B" w14:textId="77777777" w:rsidTr="00E6433A">
        <w:tc>
          <w:tcPr>
            <w:tcW w:w="1620" w:type="dxa"/>
          </w:tcPr>
          <w:p w14:paraId="5F209050" w14:textId="77777777" w:rsidR="00D71541" w:rsidRPr="00AD0433" w:rsidRDefault="00D71541" w:rsidP="00D71541">
            <w:pPr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ครบกำหนดชำระหลังจากหนึ่งปี</w:t>
            </w:r>
            <w:r w:rsidRPr="00AD0433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แต่ไม่เกินห้าปี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7F4D39DB" w14:textId="0A1AB6EA" w:rsidR="00D71541" w:rsidRPr="00AD0433" w:rsidRDefault="005B37C8" w:rsidP="00AF2978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435BBB" w:rsidRPr="00AD04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5,844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0B18A82" w14:textId="77777777" w:rsidR="00D71541" w:rsidRPr="00AD0433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461B721F" w14:textId="3E493202" w:rsidR="00D71541" w:rsidRPr="00AD0433" w:rsidRDefault="00F94949" w:rsidP="00AF2978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(20,</w:t>
            </w:r>
            <w:r w:rsidR="00435BBB" w:rsidRPr="00AD04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370</w:t>
            </w:r>
            <w:r w:rsidRPr="00AD04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F5E163" w14:textId="77777777" w:rsidR="00D71541" w:rsidRPr="00AD0433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4D44970" w14:textId="79CF8619" w:rsidR="00D71541" w:rsidRPr="00AD0433" w:rsidRDefault="005B37C8" w:rsidP="00AF2978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35,</w:t>
            </w:r>
            <w:r w:rsidR="00435BBB" w:rsidRPr="00AD04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12298D" w14:textId="77777777" w:rsidR="00D71541" w:rsidRPr="00AD0433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6D0D439" w14:textId="5BE8A869" w:rsidR="00D71541" w:rsidRPr="00AD0433" w:rsidRDefault="00817FED" w:rsidP="00AF297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4A4B0D" w:rsidRPr="00AD04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AD04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1B05B7" w:rsidRPr="00AD04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448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46A6BEC" w14:textId="77777777" w:rsidR="00D71541" w:rsidRPr="00AD0433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01BAEEB7" w14:textId="1EB6B5C3" w:rsidR="00D71541" w:rsidRPr="00AD0433" w:rsidRDefault="00817FED" w:rsidP="00AF297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4A4B0D" w:rsidRPr="00AD04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18,110</w:t>
            </w:r>
            <w:r w:rsidRPr="00AD04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7B649BDF" w14:textId="77777777" w:rsidR="00D71541" w:rsidRPr="00AD0433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22" w:type="dxa"/>
            <w:vAlign w:val="bottom"/>
          </w:tcPr>
          <w:p w14:paraId="5DBCBF76" w14:textId="2A6A36A6" w:rsidR="00D71541" w:rsidRPr="00AD0433" w:rsidRDefault="004A4B0D" w:rsidP="00AF2978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29,</w:t>
            </w:r>
            <w:r w:rsidR="001B05B7" w:rsidRPr="00AD04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338</w:t>
            </w:r>
          </w:p>
        </w:tc>
      </w:tr>
      <w:tr w:rsidR="00D71541" w:rsidRPr="00AD0433" w14:paraId="28CB6ACD" w14:textId="77777777" w:rsidTr="00E6433A">
        <w:tc>
          <w:tcPr>
            <w:tcW w:w="1620" w:type="dxa"/>
          </w:tcPr>
          <w:p w14:paraId="7139C9B3" w14:textId="77777777" w:rsidR="00D71541" w:rsidRPr="00AD0433" w:rsidRDefault="00D71541" w:rsidP="00D71541">
            <w:pPr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ครบกำหนดชำระหลังจากห้าปี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50FBC14D" w14:textId="6BC9E477" w:rsidR="00D71541" w:rsidRPr="00AD0433" w:rsidRDefault="005B37C8" w:rsidP="00AF2978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117,806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53388C1" w14:textId="77777777" w:rsidR="00D71541" w:rsidRPr="00AD0433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05122F88" w14:textId="1AC1618E" w:rsidR="00D71541" w:rsidRPr="00AD0433" w:rsidRDefault="00F94949" w:rsidP="00AF2978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</w:t>
            </w:r>
            <w:r w:rsidR="005B37C8" w:rsidRPr="00AD04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AD04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5B37C8" w:rsidRPr="00AD04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008</w:t>
            </w:r>
            <w:r w:rsidRPr="00AD04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B61899" w14:textId="77777777" w:rsidR="00D71541" w:rsidRPr="00AD0433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5DA7528" w14:textId="75C60709" w:rsidR="00D71541" w:rsidRPr="00AD0433" w:rsidRDefault="005B37C8" w:rsidP="00AF2978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92,798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CD55A0" w14:textId="77777777" w:rsidR="00D71541" w:rsidRPr="00AD0433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85AA9A7" w14:textId="0D75C4EC" w:rsidR="00D71541" w:rsidRPr="00AD0433" w:rsidRDefault="00817FED" w:rsidP="00AF297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110,784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92B2CEF" w14:textId="77777777" w:rsidR="00D71541" w:rsidRPr="00AD0433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58678851" w14:textId="6D68747D" w:rsidR="00D71541" w:rsidRPr="00AD0433" w:rsidRDefault="00817FED" w:rsidP="00AF297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(26,134)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16E56DCF" w14:textId="77777777" w:rsidR="00D71541" w:rsidRPr="00AD0433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22" w:type="dxa"/>
            <w:vAlign w:val="bottom"/>
          </w:tcPr>
          <w:p w14:paraId="7AB264A1" w14:textId="005B9E97" w:rsidR="00D71541" w:rsidRPr="00AD0433" w:rsidRDefault="00817FED" w:rsidP="00AF2978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84,650</w:t>
            </w:r>
          </w:p>
        </w:tc>
      </w:tr>
      <w:tr w:rsidR="00D71541" w:rsidRPr="00AD0433" w14:paraId="6A97213E" w14:textId="77777777" w:rsidTr="00E6433A">
        <w:tc>
          <w:tcPr>
            <w:tcW w:w="1620" w:type="dxa"/>
          </w:tcPr>
          <w:p w14:paraId="1ECD0D1F" w14:textId="77777777" w:rsidR="00D71541" w:rsidRPr="00AD0433" w:rsidRDefault="00D71541" w:rsidP="00D71541">
            <w:pPr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7D1F26" w14:textId="0BA38896" w:rsidR="00D71541" w:rsidRPr="00AD0433" w:rsidRDefault="005B37C8" w:rsidP="00AF2978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190,</w:t>
            </w:r>
            <w:r w:rsidR="00435BBB"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17</w:t>
            </w:r>
            <w:r w:rsidR="004A4B0D"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A20DA2F" w14:textId="77777777" w:rsidR="00D71541" w:rsidRPr="00AD0433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5F0DB2" w14:textId="21F286D5" w:rsidR="00D71541" w:rsidRPr="00AD0433" w:rsidRDefault="00F94949" w:rsidP="00AF2978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(5</w:t>
            </w:r>
            <w:r w:rsidR="005B37C8"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435BBB"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713</w:t>
            </w: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9D5095" w14:textId="77777777" w:rsidR="00D71541" w:rsidRPr="00AD0433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296C0C" w14:textId="7325B648" w:rsidR="00D71541" w:rsidRPr="00AD0433" w:rsidRDefault="005B37C8" w:rsidP="00AF2978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138,</w:t>
            </w:r>
            <w:r w:rsidR="00435BBB"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</w:t>
            </w:r>
            <w:r w:rsidR="004A4B0D"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22F561" w14:textId="77777777" w:rsidR="00D71541" w:rsidRPr="00AD0433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2C6F2A" w14:textId="78328488" w:rsidR="00D71541" w:rsidRPr="00AD0433" w:rsidRDefault="00817FED" w:rsidP="00AF297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  <w:r w:rsidR="004A4B0D"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71</w:t>
            </w: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4A4B0D"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86</w:t>
            </w:r>
            <w:r w:rsidR="001B05B7"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FB191DF" w14:textId="77777777" w:rsidR="00D71541" w:rsidRPr="00AD0433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35FC57" w14:textId="0D262273" w:rsidR="00D71541" w:rsidRPr="00AD0433" w:rsidRDefault="00817FED" w:rsidP="00AF297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(4</w:t>
            </w:r>
            <w:r w:rsidR="004A4B0D"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4A4B0D"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811</w:t>
            </w: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341E77C3" w14:textId="77777777" w:rsidR="00D71541" w:rsidRPr="00AD0433" w:rsidRDefault="00D71541" w:rsidP="00D7154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E54BBC" w14:textId="0E16499F" w:rsidR="00D71541" w:rsidRPr="00AD0433" w:rsidRDefault="00817FED" w:rsidP="00AF2978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  <w:r w:rsidR="004A4B0D"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22</w:t>
            </w: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4A4B0D"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05</w:t>
            </w:r>
            <w:r w:rsidR="001B05B7"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</w:p>
        </w:tc>
      </w:tr>
    </w:tbl>
    <w:p w14:paraId="52124129" w14:textId="5A1F7E04" w:rsidR="00454074" w:rsidRDefault="00454074" w:rsidP="005253D6">
      <w:pPr>
        <w:pStyle w:val="FSContent"/>
        <w:ind w:left="630"/>
        <w:rPr>
          <w:rFonts w:asciiTheme="majorBidi" w:hAnsiTheme="majorBidi" w:cstheme="majorBidi"/>
        </w:rPr>
      </w:pPr>
    </w:p>
    <w:p w14:paraId="05323C12" w14:textId="77777777" w:rsidR="00454074" w:rsidRDefault="00454074">
      <w:pPr>
        <w:rPr>
          <w:rFonts w:asciiTheme="majorBidi" w:hAnsiTheme="majorBidi" w:cstheme="majorBidi"/>
          <w:sz w:val="30"/>
          <w:szCs w:val="30"/>
          <w:lang w:val="x-none" w:eastAsia="x-none"/>
        </w:rPr>
      </w:pPr>
      <w:r>
        <w:rPr>
          <w:rFonts w:asciiTheme="majorBidi" w:hAnsiTheme="majorBidi" w:cstheme="majorBidi"/>
        </w:rPr>
        <w:br w:type="page"/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620"/>
        <w:gridCol w:w="1188"/>
        <w:gridCol w:w="237"/>
        <w:gridCol w:w="933"/>
        <w:gridCol w:w="270"/>
        <w:gridCol w:w="1152"/>
        <w:gridCol w:w="270"/>
        <w:gridCol w:w="1080"/>
        <w:gridCol w:w="236"/>
        <w:gridCol w:w="34"/>
        <w:gridCol w:w="941"/>
        <w:gridCol w:w="8"/>
        <w:gridCol w:w="269"/>
        <w:gridCol w:w="1122"/>
      </w:tblGrid>
      <w:tr w:rsidR="00BB171A" w:rsidRPr="00AD0433" w14:paraId="48DF9ED7" w14:textId="77777777" w:rsidTr="00F94949">
        <w:tc>
          <w:tcPr>
            <w:tcW w:w="1620" w:type="dxa"/>
          </w:tcPr>
          <w:p w14:paraId="6DB5F855" w14:textId="77777777" w:rsidR="00BB171A" w:rsidRPr="00AD0433" w:rsidRDefault="00BB171A" w:rsidP="00F9494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0" w:type="dxa"/>
            <w:gridSpan w:val="13"/>
            <w:shd w:val="clear" w:color="auto" w:fill="auto"/>
          </w:tcPr>
          <w:p w14:paraId="7904D155" w14:textId="3A8CD047" w:rsidR="00BB171A" w:rsidRPr="00AD0433" w:rsidRDefault="00BB171A" w:rsidP="00F9494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171A" w:rsidRPr="00AD0433" w14:paraId="1F4F79DA" w14:textId="77777777" w:rsidTr="00F94949">
        <w:tc>
          <w:tcPr>
            <w:tcW w:w="1620" w:type="dxa"/>
          </w:tcPr>
          <w:p w14:paraId="45DD8CC6" w14:textId="77777777" w:rsidR="00BB171A" w:rsidRPr="00AD0433" w:rsidRDefault="00BB171A" w:rsidP="00F9494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8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F6E6CA2" w14:textId="694C6F4E" w:rsidR="00BB171A" w:rsidRPr="00AD0433" w:rsidRDefault="00B4286E" w:rsidP="00F9494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Pr="00AD0433">
              <w:rPr>
                <w:rFonts w:asciiTheme="majorBidi" w:hAnsiTheme="majorBidi" w:cstheme="majorBidi"/>
                <w:sz w:val="30"/>
                <w:szCs w:val="30"/>
              </w:rPr>
              <w:t xml:space="preserve"> 2566</w:t>
            </w:r>
          </w:p>
        </w:tc>
        <w:tc>
          <w:tcPr>
            <w:tcW w:w="270" w:type="dxa"/>
            <w:shd w:val="clear" w:color="auto" w:fill="auto"/>
          </w:tcPr>
          <w:p w14:paraId="2A4A617D" w14:textId="77777777" w:rsidR="00BB171A" w:rsidRPr="00AD0433" w:rsidRDefault="00BB171A" w:rsidP="00F9494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028ABBB3" w14:textId="77777777" w:rsidR="00BB171A" w:rsidRPr="00AD0433" w:rsidRDefault="00BB171A" w:rsidP="00F9494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AD043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BB171A" w:rsidRPr="00AD0433" w14:paraId="7A1FBA3A" w14:textId="77777777" w:rsidTr="00F94949">
        <w:tc>
          <w:tcPr>
            <w:tcW w:w="1620" w:type="dxa"/>
            <w:shd w:val="clear" w:color="auto" w:fill="auto"/>
          </w:tcPr>
          <w:p w14:paraId="47026009" w14:textId="77777777" w:rsidR="00BB171A" w:rsidRPr="00AD0433" w:rsidRDefault="00BB171A" w:rsidP="00F94949">
            <w:pPr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2B20D2" w14:textId="77777777" w:rsidR="00BB171A" w:rsidRPr="00AD0433" w:rsidRDefault="00BB171A" w:rsidP="00F94949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จำนวน</w:t>
            </w:r>
          </w:p>
          <w:p w14:paraId="2E96F32E" w14:textId="77777777" w:rsidR="00BB171A" w:rsidRPr="00AD0433" w:rsidRDefault="00BB171A" w:rsidP="00F94949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ค่าเช่าตามระยะเวลาที่เหลือของสัญญาเช่า</w:t>
            </w:r>
          </w:p>
        </w:tc>
        <w:tc>
          <w:tcPr>
            <w:tcW w:w="2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FBEBD9" w14:textId="77777777" w:rsidR="00BB171A" w:rsidRPr="00AD0433" w:rsidRDefault="00BB171A" w:rsidP="00F9494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93D041" w14:textId="77777777" w:rsidR="00BB171A" w:rsidRPr="00AD0433" w:rsidRDefault="00BB171A" w:rsidP="00F9494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A92128" w14:textId="77777777" w:rsidR="00BB171A" w:rsidRPr="00AD0433" w:rsidRDefault="00BB171A" w:rsidP="00F9494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69E9AD" w14:textId="77777777" w:rsidR="00BB171A" w:rsidRPr="00AD0433" w:rsidRDefault="00BB171A" w:rsidP="00F9494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มูลค่าตามบัญชีของหนี้สินสัญญาเช่า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366C4A" w14:textId="77777777" w:rsidR="00BB171A" w:rsidRPr="00AD0433" w:rsidRDefault="00BB171A" w:rsidP="00F94949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E50F93" w14:textId="77777777" w:rsidR="00BB171A" w:rsidRPr="00AD0433" w:rsidRDefault="00BB171A" w:rsidP="00F94949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จำนวน</w:t>
            </w:r>
          </w:p>
          <w:p w14:paraId="18935930" w14:textId="77777777" w:rsidR="00BB171A" w:rsidRPr="00AD0433" w:rsidRDefault="00BB171A" w:rsidP="00F9494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ค่าเช่าตามระยะเวลาที่เหลือของสัญญาเช่า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D157A8" w14:textId="77777777" w:rsidR="00BB171A" w:rsidRPr="00AD0433" w:rsidRDefault="00BB171A" w:rsidP="00F94949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1CC456" w14:textId="77777777" w:rsidR="00BB171A" w:rsidRPr="00AD0433" w:rsidRDefault="00BB171A" w:rsidP="00F9494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A4FE32" w14:textId="77777777" w:rsidR="00BB171A" w:rsidRPr="00AD0433" w:rsidRDefault="00BB171A" w:rsidP="00F94949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B88DAC" w14:textId="77777777" w:rsidR="00BB171A" w:rsidRPr="00AD0433" w:rsidRDefault="00BB171A" w:rsidP="00F9494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มูลค่าตามบัญชีของหนี้สินสัญญาเช่า</w:t>
            </w:r>
          </w:p>
        </w:tc>
      </w:tr>
      <w:tr w:rsidR="00BB171A" w:rsidRPr="00AD0433" w14:paraId="454B2DF2" w14:textId="77777777" w:rsidTr="00F94949">
        <w:trPr>
          <w:trHeight w:val="317"/>
        </w:trPr>
        <w:tc>
          <w:tcPr>
            <w:tcW w:w="1620" w:type="dxa"/>
          </w:tcPr>
          <w:p w14:paraId="2E382C7F" w14:textId="77777777" w:rsidR="00BB171A" w:rsidRPr="00AD0433" w:rsidRDefault="00BB171A" w:rsidP="00F94949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0" w:type="dxa"/>
            <w:gridSpan w:val="13"/>
          </w:tcPr>
          <w:p w14:paraId="3C0FCD7E" w14:textId="77777777" w:rsidR="00BB171A" w:rsidRPr="00AD0433" w:rsidRDefault="00BB171A" w:rsidP="00F9494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B171A" w:rsidRPr="00AD0433" w14:paraId="06533BDD" w14:textId="77777777" w:rsidTr="00F94949">
        <w:tc>
          <w:tcPr>
            <w:tcW w:w="1620" w:type="dxa"/>
          </w:tcPr>
          <w:p w14:paraId="702E6837" w14:textId="77777777" w:rsidR="00BB171A" w:rsidRPr="00AD0433" w:rsidRDefault="00BB171A" w:rsidP="00F94949">
            <w:pPr>
              <w:ind w:left="162" w:right="-19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ครบกำหนดชำระ</w:t>
            </w:r>
            <w:r w:rsidRPr="00AD0433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3F60F4E0" w14:textId="69CD279E" w:rsidR="00BB171A" w:rsidRPr="00AD0433" w:rsidRDefault="000512B2" w:rsidP="00F9494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12,012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59F08A0" w14:textId="77777777" w:rsidR="00BB171A" w:rsidRPr="00AD0433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411A8E09" w14:textId="129C0249" w:rsidR="00BB171A" w:rsidRPr="00AD0433" w:rsidRDefault="000512B2" w:rsidP="00F94949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(4,782)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C7B3AE" w14:textId="77777777" w:rsidR="00BB171A" w:rsidRPr="00AD0433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244EDD5" w14:textId="5226DBF8" w:rsidR="00BB171A" w:rsidRPr="00AD0433" w:rsidRDefault="000512B2" w:rsidP="00F94949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7,230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64D322" w14:textId="77777777" w:rsidR="00BB171A" w:rsidRPr="00AD0433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C046F28" w14:textId="77777777" w:rsidR="00BB171A" w:rsidRPr="00AD0433" w:rsidRDefault="00BB171A" w:rsidP="00F9494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11,475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1292706" w14:textId="77777777" w:rsidR="00BB171A" w:rsidRPr="00AD0433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02CAF4B0" w14:textId="77777777" w:rsidR="00BB171A" w:rsidRPr="00AD0433" w:rsidRDefault="00BB171A" w:rsidP="00F9494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(5,021)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3F19BFCE" w14:textId="77777777" w:rsidR="00BB171A" w:rsidRPr="00AD0433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22" w:type="dxa"/>
            <w:vAlign w:val="bottom"/>
          </w:tcPr>
          <w:p w14:paraId="59E020B2" w14:textId="77777777" w:rsidR="00BB171A" w:rsidRPr="00AD0433" w:rsidRDefault="00BB171A" w:rsidP="00F94949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6,454</w:t>
            </w:r>
          </w:p>
        </w:tc>
      </w:tr>
      <w:tr w:rsidR="00BB171A" w:rsidRPr="00AD0433" w14:paraId="5C76A7A4" w14:textId="77777777" w:rsidTr="00F94949">
        <w:tc>
          <w:tcPr>
            <w:tcW w:w="1620" w:type="dxa"/>
          </w:tcPr>
          <w:p w14:paraId="422C2FAD" w14:textId="77777777" w:rsidR="00BB171A" w:rsidRPr="00AD0433" w:rsidRDefault="00BB171A" w:rsidP="00F94949">
            <w:pPr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ครบกำหนดชำระหลังจากหนึ่งปี</w:t>
            </w:r>
            <w:r w:rsidRPr="00AD0433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แต่ไม่เกินห้าปี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342DE800" w14:textId="48B6A599" w:rsidR="00BB171A" w:rsidRPr="00AD0433" w:rsidRDefault="000512B2" w:rsidP="00F9494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39,918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02A0DE8" w14:textId="77777777" w:rsidR="00BB171A" w:rsidRPr="00AD0433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4864692E" w14:textId="70C32C29" w:rsidR="00BB171A" w:rsidRPr="00AD0433" w:rsidRDefault="000512B2" w:rsidP="00F94949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(16,261)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23D2C4" w14:textId="77777777" w:rsidR="00BB171A" w:rsidRPr="00AD0433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C5986DD" w14:textId="40ACE1A8" w:rsidR="00BB171A" w:rsidRPr="00AD0433" w:rsidRDefault="000512B2" w:rsidP="00F94949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23,657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97A814" w14:textId="77777777" w:rsidR="00BB171A" w:rsidRPr="00AD0433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17A7EF" w14:textId="77777777" w:rsidR="00BB171A" w:rsidRPr="00AD0433" w:rsidRDefault="00BB171A" w:rsidP="00F9494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41,911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0925D28" w14:textId="77777777" w:rsidR="00BB171A" w:rsidRPr="00AD0433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1A0CAB00" w14:textId="77777777" w:rsidR="00BB171A" w:rsidRPr="00AD0433" w:rsidRDefault="00BB171A" w:rsidP="00F9494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(17,135)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7308EA86" w14:textId="77777777" w:rsidR="00BB171A" w:rsidRPr="00AD0433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22" w:type="dxa"/>
            <w:vAlign w:val="bottom"/>
          </w:tcPr>
          <w:p w14:paraId="381A1A7B" w14:textId="77777777" w:rsidR="00BB171A" w:rsidRPr="00AD0433" w:rsidRDefault="00BB171A" w:rsidP="00F94949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24,776</w:t>
            </w:r>
          </w:p>
        </w:tc>
      </w:tr>
      <w:tr w:rsidR="00BB171A" w:rsidRPr="00AD0433" w14:paraId="4ABD79FC" w14:textId="77777777" w:rsidTr="00F94949">
        <w:tc>
          <w:tcPr>
            <w:tcW w:w="1620" w:type="dxa"/>
          </w:tcPr>
          <w:p w14:paraId="4F0A18F1" w14:textId="77777777" w:rsidR="00BB171A" w:rsidRPr="00AD0433" w:rsidRDefault="00BB171A" w:rsidP="00F94949">
            <w:pPr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ครบกำหนดชำระหลังจากห้าปี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516BB1A3" w14:textId="005895A9" w:rsidR="00BB171A" w:rsidRPr="00AD0433" w:rsidRDefault="000512B2" w:rsidP="00F9494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103,691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B8A9D1F" w14:textId="77777777" w:rsidR="00BB171A" w:rsidRPr="00AD0433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7FBA7F1B" w14:textId="66EE4C46" w:rsidR="00BB171A" w:rsidRPr="00AD0433" w:rsidRDefault="000512B2" w:rsidP="00F94949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(23,413)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AB2EA3" w14:textId="77777777" w:rsidR="00BB171A" w:rsidRPr="00AD0433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228F88F" w14:textId="21E08401" w:rsidR="00BB171A" w:rsidRPr="00AD0433" w:rsidRDefault="000512B2" w:rsidP="00F94949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80,278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D45B84" w14:textId="77777777" w:rsidR="00BB171A" w:rsidRPr="00AD0433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5C7C16D" w14:textId="77777777" w:rsidR="00BB171A" w:rsidRPr="00AD0433" w:rsidRDefault="00BB171A" w:rsidP="00F9494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110,784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B5450B5" w14:textId="77777777" w:rsidR="00BB171A" w:rsidRPr="00AD0433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7CA90EFC" w14:textId="77777777" w:rsidR="00BB171A" w:rsidRPr="00AD0433" w:rsidRDefault="00BB171A" w:rsidP="00F9494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(26,134)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7CB0D493" w14:textId="77777777" w:rsidR="00BB171A" w:rsidRPr="00AD0433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22" w:type="dxa"/>
            <w:vAlign w:val="bottom"/>
          </w:tcPr>
          <w:p w14:paraId="26D8157F" w14:textId="77777777" w:rsidR="00BB171A" w:rsidRPr="00AD0433" w:rsidRDefault="00BB171A" w:rsidP="00F94949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84,650</w:t>
            </w:r>
          </w:p>
        </w:tc>
      </w:tr>
      <w:tr w:rsidR="00BB171A" w:rsidRPr="00AD0433" w14:paraId="745BB5A8" w14:textId="77777777" w:rsidTr="00F94949">
        <w:tc>
          <w:tcPr>
            <w:tcW w:w="1620" w:type="dxa"/>
          </w:tcPr>
          <w:p w14:paraId="61FD9202" w14:textId="77777777" w:rsidR="00BB171A" w:rsidRPr="00AD0433" w:rsidRDefault="00BB171A" w:rsidP="00F94949">
            <w:pPr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D75248" w14:textId="01073726" w:rsidR="00BB171A" w:rsidRPr="00AD0433" w:rsidRDefault="000512B2" w:rsidP="00F9494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155,261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A7C8226" w14:textId="77777777" w:rsidR="00BB171A" w:rsidRPr="00AD0433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99DE86" w14:textId="5E159D51" w:rsidR="00BB171A" w:rsidRPr="00AD0433" w:rsidRDefault="000512B2" w:rsidP="00F94949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(44,456)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FA71C0" w14:textId="77777777" w:rsidR="00BB171A" w:rsidRPr="00AD0433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EAC000" w14:textId="5C247847" w:rsidR="00BB171A" w:rsidRPr="00AD0433" w:rsidRDefault="000512B2" w:rsidP="00F94949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111,165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D46D08" w14:textId="77777777" w:rsidR="00BB171A" w:rsidRPr="00AD0433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67AC1D" w14:textId="77777777" w:rsidR="00BB171A" w:rsidRPr="00AD0433" w:rsidRDefault="00BB171A" w:rsidP="00F9494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164,170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042B710" w14:textId="77777777" w:rsidR="00BB171A" w:rsidRPr="00AD0433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75DB8B" w14:textId="77777777" w:rsidR="00BB171A" w:rsidRPr="00AD0433" w:rsidRDefault="00BB171A" w:rsidP="00F9494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(48,290)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267451B8" w14:textId="77777777" w:rsidR="00BB171A" w:rsidRPr="00AD0433" w:rsidRDefault="00BB171A" w:rsidP="00F9494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6FBABC" w14:textId="77777777" w:rsidR="00BB171A" w:rsidRPr="00AD0433" w:rsidRDefault="00BB171A" w:rsidP="00F94949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115,880</w:t>
            </w:r>
          </w:p>
        </w:tc>
      </w:tr>
    </w:tbl>
    <w:p w14:paraId="2CC3ED29" w14:textId="77777777" w:rsidR="00FF67E1" w:rsidRPr="00AD0433" w:rsidRDefault="00FF67E1" w:rsidP="005253D6">
      <w:pPr>
        <w:pStyle w:val="FSContent"/>
        <w:ind w:left="630"/>
        <w:rPr>
          <w:rFonts w:asciiTheme="majorBidi" w:hAnsiTheme="majorBidi" w:cstheme="majorBidi"/>
        </w:rPr>
      </w:pPr>
    </w:p>
    <w:tbl>
      <w:tblPr>
        <w:tblW w:w="90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59"/>
        <w:gridCol w:w="1170"/>
        <w:gridCol w:w="273"/>
        <w:gridCol w:w="1170"/>
        <w:gridCol w:w="271"/>
        <w:gridCol w:w="1170"/>
        <w:gridCol w:w="265"/>
        <w:gridCol w:w="1109"/>
      </w:tblGrid>
      <w:tr w:rsidR="00C67B71" w:rsidRPr="00AD0433" w14:paraId="45E33E13" w14:textId="77777777" w:rsidTr="00C67B71">
        <w:trPr>
          <w:tblHeader/>
        </w:trPr>
        <w:tc>
          <w:tcPr>
            <w:tcW w:w="2013" w:type="pct"/>
            <w:vAlign w:val="bottom"/>
          </w:tcPr>
          <w:p w14:paraId="28FE949A" w14:textId="0A03FB1B" w:rsidR="00C67B71" w:rsidRPr="00AD0433" w:rsidRDefault="00AE1CC5" w:rsidP="006E73C4">
            <w:pPr>
              <w:pStyle w:val="BodyText"/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438" w:type="pct"/>
            <w:gridSpan w:val="3"/>
            <w:vAlign w:val="bottom"/>
          </w:tcPr>
          <w:p w14:paraId="49979AB5" w14:textId="5BE66383" w:rsidR="00C67B71" w:rsidRPr="00AD0433" w:rsidRDefault="00C67B71" w:rsidP="006E73C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5816E586" w14:textId="77777777" w:rsidR="00C67B71" w:rsidRPr="00AD0433" w:rsidRDefault="00C67B71" w:rsidP="006E73C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0" w:type="pct"/>
            <w:gridSpan w:val="3"/>
            <w:vAlign w:val="bottom"/>
          </w:tcPr>
          <w:p w14:paraId="0170225F" w14:textId="77777777" w:rsidR="00C67B71" w:rsidRPr="00AD0433" w:rsidRDefault="00C67B71" w:rsidP="006E73C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73C4" w:rsidRPr="00AD0433" w14:paraId="634BE812" w14:textId="77777777" w:rsidTr="006E73C4">
        <w:trPr>
          <w:tblHeader/>
        </w:trPr>
        <w:tc>
          <w:tcPr>
            <w:tcW w:w="2013" w:type="pct"/>
          </w:tcPr>
          <w:p w14:paraId="39D13526" w14:textId="25401A2C" w:rsidR="006E73C4" w:rsidRPr="00AD0433" w:rsidRDefault="006E73C4" w:rsidP="006E73C4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สำหรับงวดเก้าเดือนสิ้นสุดวันที่</w:t>
            </w:r>
            <w:r w:rsidRPr="00AD04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30</w:t>
            </w:r>
            <w:r w:rsidRPr="00AD04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644" w:type="pct"/>
          </w:tcPr>
          <w:p w14:paraId="15282D49" w14:textId="342CC106" w:rsidR="006E73C4" w:rsidRPr="00AD0433" w:rsidRDefault="006E73C4" w:rsidP="006E73C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0" w:type="pct"/>
          </w:tcPr>
          <w:p w14:paraId="07949F02" w14:textId="0CDCFED0" w:rsidR="006E73C4" w:rsidRPr="00AD0433" w:rsidRDefault="006E73C4" w:rsidP="006E73C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29F0B45E" w14:textId="1422DCAF" w:rsidR="006E73C4" w:rsidRPr="00AD0433" w:rsidRDefault="006E73C4" w:rsidP="006E73C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9" w:type="pct"/>
          </w:tcPr>
          <w:p w14:paraId="12445185" w14:textId="77777777" w:rsidR="006E73C4" w:rsidRPr="00AD0433" w:rsidRDefault="006E73C4" w:rsidP="006E73C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61F806D9" w14:textId="77777777" w:rsidR="006E73C4" w:rsidRPr="00AD0433" w:rsidRDefault="006E73C4" w:rsidP="006E73C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6" w:type="pct"/>
          </w:tcPr>
          <w:p w14:paraId="032BA121" w14:textId="77777777" w:rsidR="006E73C4" w:rsidRPr="00AD0433" w:rsidRDefault="006E73C4" w:rsidP="006E73C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3BD130DA" w14:textId="77777777" w:rsidR="006E73C4" w:rsidRPr="00AD0433" w:rsidRDefault="006E73C4" w:rsidP="006E73C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6E73C4" w:rsidRPr="00AD0433" w14:paraId="05A60253" w14:textId="77777777" w:rsidTr="006E73C4">
        <w:trPr>
          <w:tblHeader/>
        </w:trPr>
        <w:tc>
          <w:tcPr>
            <w:tcW w:w="2013" w:type="pct"/>
          </w:tcPr>
          <w:p w14:paraId="5D872548" w14:textId="77777777" w:rsidR="006E73C4" w:rsidRPr="00AD0433" w:rsidRDefault="006E73C4" w:rsidP="006E73C4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4" w:type="pct"/>
          </w:tcPr>
          <w:p w14:paraId="24AE216F" w14:textId="77777777" w:rsidR="006E73C4" w:rsidRPr="00AD0433" w:rsidRDefault="006E73C4" w:rsidP="006E73C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3" w:type="pct"/>
            <w:gridSpan w:val="3"/>
          </w:tcPr>
          <w:p w14:paraId="73A3DE3D" w14:textId="7B6E5CE5" w:rsidR="006E73C4" w:rsidRPr="00AD0433" w:rsidRDefault="006E73C4" w:rsidP="006E73C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644" w:type="pct"/>
          </w:tcPr>
          <w:p w14:paraId="7091B322" w14:textId="77777777" w:rsidR="006E73C4" w:rsidRPr="00AD0433" w:rsidRDefault="006E73C4" w:rsidP="006E73C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20920BA0" w14:textId="77777777" w:rsidR="006E73C4" w:rsidRPr="00AD0433" w:rsidRDefault="006E73C4" w:rsidP="006E73C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1DD4BEBC" w14:textId="77777777" w:rsidR="006E73C4" w:rsidRPr="00AD0433" w:rsidRDefault="006E73C4" w:rsidP="006E73C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E73C4" w:rsidRPr="00AD0433" w14:paraId="0461D636" w14:textId="77777777" w:rsidTr="006E73C4">
        <w:trPr>
          <w:tblHeader/>
        </w:trPr>
        <w:tc>
          <w:tcPr>
            <w:tcW w:w="2013" w:type="pct"/>
          </w:tcPr>
          <w:p w14:paraId="7212F951" w14:textId="77777777" w:rsidR="006E73C4" w:rsidRPr="00AD0433" w:rsidRDefault="006E73C4" w:rsidP="00F94949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87" w:type="pct"/>
            <w:gridSpan w:val="7"/>
          </w:tcPr>
          <w:p w14:paraId="5CF37F27" w14:textId="6BA4B184" w:rsidR="006E73C4" w:rsidRPr="00AD0433" w:rsidRDefault="006E73C4" w:rsidP="00F94949">
            <w:pPr>
              <w:pStyle w:val="BodyText"/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E73C4" w:rsidRPr="00AD0433" w14:paraId="3247B079" w14:textId="77777777" w:rsidTr="006E73C4">
        <w:tc>
          <w:tcPr>
            <w:tcW w:w="2013" w:type="pct"/>
          </w:tcPr>
          <w:p w14:paraId="0CCBC773" w14:textId="7C38BE3C" w:rsidR="006E73C4" w:rsidRPr="00AD0433" w:rsidRDefault="006E73C4" w:rsidP="006E73C4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AD0433" w:rsidDel="009A4744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644" w:type="pct"/>
          </w:tcPr>
          <w:p w14:paraId="7C5E1C73" w14:textId="52C98070" w:rsidR="006E73C4" w:rsidRPr="00AD0433" w:rsidRDefault="006E73C4" w:rsidP="006E73C4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4,626</w:t>
            </w:r>
          </w:p>
        </w:tc>
        <w:tc>
          <w:tcPr>
            <w:tcW w:w="150" w:type="pct"/>
          </w:tcPr>
          <w:p w14:paraId="726D7B80" w14:textId="06EE3B1B" w:rsidR="006E73C4" w:rsidRPr="00AD0433" w:rsidRDefault="006E73C4" w:rsidP="006E73C4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00AF4E43" w14:textId="6AD308AD" w:rsidR="006E73C4" w:rsidRPr="00AD0433" w:rsidRDefault="00EB3868" w:rsidP="006E73C4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3,471</w:t>
            </w:r>
          </w:p>
        </w:tc>
        <w:tc>
          <w:tcPr>
            <w:tcW w:w="149" w:type="pct"/>
          </w:tcPr>
          <w:p w14:paraId="605A1EC1" w14:textId="77777777" w:rsidR="006E73C4" w:rsidRPr="00AD0433" w:rsidRDefault="006E73C4" w:rsidP="006E73C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7C5AB7B7" w14:textId="46911029" w:rsidR="006E73C4" w:rsidRPr="00AD0433" w:rsidRDefault="006E73C4" w:rsidP="006E73C4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3,778</w:t>
            </w:r>
          </w:p>
        </w:tc>
        <w:tc>
          <w:tcPr>
            <w:tcW w:w="146" w:type="pct"/>
          </w:tcPr>
          <w:p w14:paraId="3F46D879" w14:textId="77777777" w:rsidR="006E73C4" w:rsidRPr="00AD0433" w:rsidRDefault="006E73C4" w:rsidP="006E73C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1BEB7080" w14:textId="33EE122A" w:rsidR="006E73C4" w:rsidRPr="00AD0433" w:rsidRDefault="00EB3868" w:rsidP="006E73C4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3,418</w:t>
            </w:r>
          </w:p>
        </w:tc>
      </w:tr>
      <w:tr w:rsidR="006E73C4" w:rsidRPr="00AD0433" w14:paraId="64BDDF29" w14:textId="77777777" w:rsidTr="006E73C4">
        <w:tc>
          <w:tcPr>
            <w:tcW w:w="2013" w:type="pct"/>
          </w:tcPr>
          <w:p w14:paraId="0349E0DC" w14:textId="29EF3DA0" w:rsidR="006E73C4" w:rsidRPr="00AD0433" w:rsidRDefault="006E73C4" w:rsidP="006E73C4">
            <w:pPr>
              <w:ind w:left="160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ค่าใช้จ่ายที่เกี่ยวกับสัญญาเช่าสินทรัพย์</w:t>
            </w: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ระยะสั้นหรือที่มีมูลค่าต่ำ</w:t>
            </w:r>
          </w:p>
        </w:tc>
        <w:tc>
          <w:tcPr>
            <w:tcW w:w="644" w:type="pct"/>
          </w:tcPr>
          <w:p w14:paraId="435E9DB4" w14:textId="77777777" w:rsidR="006E73C4" w:rsidRPr="00AD0433" w:rsidRDefault="006E73C4" w:rsidP="006E73C4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3F35736" w14:textId="7E3123CF" w:rsidR="006E73C4" w:rsidRPr="00AD0433" w:rsidRDefault="006E73C4" w:rsidP="006E73C4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402</w:t>
            </w:r>
          </w:p>
        </w:tc>
        <w:tc>
          <w:tcPr>
            <w:tcW w:w="150" w:type="pct"/>
          </w:tcPr>
          <w:p w14:paraId="2DEF8E73" w14:textId="417656F9" w:rsidR="006E73C4" w:rsidRPr="00AD0433" w:rsidRDefault="006E73C4" w:rsidP="006E73C4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487F5883" w14:textId="6D27E0FF" w:rsidR="006E73C4" w:rsidRPr="00AD0433" w:rsidRDefault="006E73C4" w:rsidP="006E73C4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4415AA" w14:textId="4E0F4AAE" w:rsidR="006E73C4" w:rsidRPr="00AD0433" w:rsidRDefault="00EB3868" w:rsidP="006E73C4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854</w:t>
            </w:r>
          </w:p>
        </w:tc>
        <w:tc>
          <w:tcPr>
            <w:tcW w:w="149" w:type="pct"/>
          </w:tcPr>
          <w:p w14:paraId="02FFE804" w14:textId="77777777" w:rsidR="006E73C4" w:rsidRPr="00AD0433" w:rsidRDefault="006E73C4" w:rsidP="006E73C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55A09437" w14:textId="77777777" w:rsidR="006E73C4" w:rsidRPr="00AD0433" w:rsidRDefault="006E73C4" w:rsidP="006E73C4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E748FFC" w14:textId="6FE99C67" w:rsidR="006E73C4" w:rsidRPr="00AD0433" w:rsidRDefault="006E73C4" w:rsidP="006E73C4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149</w:t>
            </w:r>
          </w:p>
        </w:tc>
        <w:tc>
          <w:tcPr>
            <w:tcW w:w="146" w:type="pct"/>
          </w:tcPr>
          <w:p w14:paraId="48C488AC" w14:textId="77777777" w:rsidR="006E73C4" w:rsidRPr="00AD0433" w:rsidRDefault="006E73C4" w:rsidP="006E73C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488881AD" w14:textId="77777777" w:rsidR="006E73C4" w:rsidRPr="00AD0433" w:rsidRDefault="006E73C4" w:rsidP="006E73C4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6BBFBF6" w14:textId="6CF44DDF" w:rsidR="006E73C4" w:rsidRPr="00AD0433" w:rsidRDefault="00EB3868" w:rsidP="006E73C4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792</w:t>
            </w:r>
          </w:p>
        </w:tc>
      </w:tr>
    </w:tbl>
    <w:p w14:paraId="2B28DAE0" w14:textId="77777777" w:rsidR="00F94949" w:rsidRPr="00AD0433" w:rsidRDefault="00F94949" w:rsidP="005253D6">
      <w:pPr>
        <w:pStyle w:val="FSContent"/>
        <w:ind w:left="630"/>
        <w:rPr>
          <w:rFonts w:asciiTheme="majorBidi" w:hAnsiTheme="majorBidi" w:cstheme="majorBidi"/>
        </w:rPr>
      </w:pPr>
    </w:p>
    <w:p w14:paraId="6EAB4E79" w14:textId="3D0A83C5" w:rsidR="00C15D10" w:rsidRPr="00AD0433" w:rsidRDefault="00D71541" w:rsidP="00376E50">
      <w:pPr>
        <w:pStyle w:val="FSContent"/>
        <w:rPr>
          <w:rFonts w:asciiTheme="majorBidi" w:hAnsiTheme="majorBidi" w:cstheme="majorBidi"/>
          <w:cs/>
          <w:lang w:val="en-US"/>
        </w:rPr>
      </w:pPr>
      <w:r w:rsidRPr="00AD0433">
        <w:rPr>
          <w:rFonts w:asciiTheme="majorBidi" w:hAnsiTheme="majorBidi" w:cstheme="majorBidi"/>
          <w:cs/>
        </w:rPr>
        <w:t>กระแสเงินสดจ่ายทั้งหมดของสัญญาเช่าที่แสดงในงบกระแสเงินสด</w:t>
      </w:r>
      <w:r w:rsidR="00CF7BFB" w:rsidRPr="00AD0433">
        <w:rPr>
          <w:rFonts w:asciiTheme="majorBidi" w:hAnsiTheme="majorBidi" w:cstheme="majorBidi"/>
          <w:cs/>
          <w:lang w:val="en-US"/>
        </w:rPr>
        <w:t>รวม</w:t>
      </w:r>
      <w:r w:rsidR="00D966B4" w:rsidRPr="00AD0433">
        <w:rPr>
          <w:rFonts w:asciiTheme="majorBidi" w:hAnsiTheme="majorBidi" w:cstheme="majorBidi"/>
          <w:cs/>
          <w:lang w:val="en-US"/>
        </w:rPr>
        <w:t>และงบกระแสเงินสดเฉพาะกิจการ</w:t>
      </w:r>
      <w:r w:rsidRPr="00AD0433">
        <w:rPr>
          <w:rFonts w:asciiTheme="majorBidi" w:hAnsiTheme="majorBidi" w:cstheme="majorBidi"/>
          <w:cs/>
        </w:rPr>
        <w:t>สำหรับงวด</w:t>
      </w:r>
      <w:r w:rsidR="00EB3868" w:rsidRPr="00AD0433">
        <w:rPr>
          <w:rFonts w:asciiTheme="majorBidi" w:hAnsiTheme="majorBidi" w:cstheme="majorBidi"/>
          <w:cs/>
        </w:rPr>
        <w:t>เก้า</w:t>
      </w:r>
      <w:r w:rsidRPr="00AD0433">
        <w:rPr>
          <w:rFonts w:asciiTheme="majorBidi" w:hAnsiTheme="majorBidi" w:cstheme="majorBidi"/>
          <w:cs/>
        </w:rPr>
        <w:t>เดือนสิ้นสุดวันที่</w:t>
      </w:r>
      <w:r w:rsidR="00D966B4" w:rsidRPr="00AD0433">
        <w:rPr>
          <w:rFonts w:asciiTheme="majorBidi" w:hAnsiTheme="majorBidi" w:cstheme="majorBidi"/>
          <w:cs/>
          <w:lang w:val="en-US"/>
        </w:rPr>
        <w:t xml:space="preserve"> </w:t>
      </w:r>
      <w:r w:rsidR="006932D4" w:rsidRPr="00AD0433">
        <w:rPr>
          <w:rFonts w:asciiTheme="majorBidi" w:hAnsiTheme="majorBidi" w:cstheme="majorBidi"/>
          <w:lang w:val="en-US"/>
        </w:rPr>
        <w:t>3</w:t>
      </w:r>
      <w:r w:rsidR="00F94949" w:rsidRPr="00AD0433">
        <w:rPr>
          <w:rFonts w:asciiTheme="majorBidi" w:hAnsiTheme="majorBidi" w:cstheme="majorBidi"/>
          <w:cs/>
          <w:lang w:val="en-US"/>
        </w:rPr>
        <w:t>0</w:t>
      </w:r>
      <w:r w:rsidR="00FF67E1" w:rsidRPr="00AD0433">
        <w:rPr>
          <w:rFonts w:asciiTheme="majorBidi" w:hAnsiTheme="majorBidi" w:cstheme="majorBidi"/>
          <w:lang w:val="en-US"/>
        </w:rPr>
        <w:t xml:space="preserve"> </w:t>
      </w:r>
      <w:r w:rsidR="00EB3868" w:rsidRPr="00AD0433">
        <w:rPr>
          <w:rFonts w:asciiTheme="majorBidi" w:hAnsiTheme="majorBidi" w:cstheme="majorBidi"/>
          <w:cs/>
          <w:lang w:val="en-US"/>
        </w:rPr>
        <w:t>กันยายน</w:t>
      </w:r>
      <w:r w:rsidR="00FF67E1" w:rsidRPr="00AD0433">
        <w:rPr>
          <w:rFonts w:asciiTheme="majorBidi" w:hAnsiTheme="majorBidi" w:cstheme="majorBidi"/>
          <w:cs/>
          <w:lang w:val="en-US"/>
        </w:rPr>
        <w:t xml:space="preserve"> </w:t>
      </w:r>
      <w:r w:rsidR="00FF67E1" w:rsidRPr="00AD0433">
        <w:rPr>
          <w:rFonts w:asciiTheme="majorBidi" w:hAnsiTheme="majorBidi" w:cstheme="majorBidi"/>
          <w:lang w:val="en-US"/>
        </w:rPr>
        <w:t>2566</w:t>
      </w:r>
      <w:r w:rsidR="008D373A" w:rsidRPr="00AD0433">
        <w:rPr>
          <w:rFonts w:asciiTheme="majorBidi" w:hAnsiTheme="majorBidi" w:cstheme="majorBidi"/>
          <w:cs/>
        </w:rPr>
        <w:t xml:space="preserve"> </w:t>
      </w:r>
      <w:r w:rsidRPr="00AD0433">
        <w:rPr>
          <w:rFonts w:asciiTheme="majorBidi" w:hAnsiTheme="majorBidi" w:cstheme="majorBidi"/>
          <w:cs/>
        </w:rPr>
        <w:t xml:space="preserve">มีจำนวน </w:t>
      </w:r>
      <w:r w:rsidR="00EB3868" w:rsidRPr="00AD0433">
        <w:rPr>
          <w:rFonts w:asciiTheme="majorBidi" w:hAnsiTheme="majorBidi" w:cstheme="majorBidi"/>
          <w:lang w:val="en-US"/>
        </w:rPr>
        <w:t>6.8</w:t>
      </w:r>
      <w:r w:rsidRPr="00AD0433">
        <w:rPr>
          <w:rFonts w:asciiTheme="majorBidi" w:hAnsiTheme="majorBidi" w:cstheme="majorBidi"/>
        </w:rPr>
        <w:t xml:space="preserve"> </w:t>
      </w:r>
      <w:r w:rsidRPr="00AD0433">
        <w:rPr>
          <w:rFonts w:asciiTheme="majorBidi" w:hAnsiTheme="majorBidi" w:cstheme="majorBidi"/>
          <w:cs/>
        </w:rPr>
        <w:t>ล้านบาท</w:t>
      </w:r>
      <w:r w:rsidR="00D966B4" w:rsidRPr="00AD0433">
        <w:rPr>
          <w:rFonts w:asciiTheme="majorBidi" w:hAnsiTheme="majorBidi" w:cstheme="majorBidi"/>
          <w:cs/>
        </w:rPr>
        <w:t xml:space="preserve">และ </w:t>
      </w:r>
      <w:r w:rsidR="00EB3868" w:rsidRPr="00AD0433">
        <w:rPr>
          <w:rFonts w:asciiTheme="majorBidi" w:hAnsiTheme="majorBidi" w:cstheme="majorBidi"/>
          <w:lang w:val="en-US"/>
        </w:rPr>
        <w:t>5.1</w:t>
      </w:r>
      <w:r w:rsidR="00D966B4" w:rsidRPr="00AD0433">
        <w:rPr>
          <w:rFonts w:asciiTheme="majorBidi" w:hAnsiTheme="majorBidi" w:cstheme="majorBidi"/>
          <w:cs/>
          <w:lang w:val="en-US"/>
        </w:rPr>
        <w:t xml:space="preserve"> ล้านบาท ตามลำดับ</w:t>
      </w:r>
      <w:r w:rsidR="00BA3703" w:rsidRPr="00AD0433">
        <w:rPr>
          <w:rFonts w:asciiTheme="majorBidi" w:hAnsiTheme="majorBidi" w:cstheme="majorBidi"/>
          <w:cs/>
        </w:rPr>
        <w:t xml:space="preserve"> </w:t>
      </w:r>
      <w:r w:rsidR="00D966B4" w:rsidRPr="00AD0433">
        <w:rPr>
          <w:rFonts w:asciiTheme="majorBidi" w:hAnsiTheme="majorBidi" w:cstheme="majorBidi"/>
          <w:cs/>
        </w:rPr>
        <w:t xml:space="preserve">                  </w:t>
      </w:r>
      <w:r w:rsidRPr="00AD0433">
        <w:rPr>
          <w:rFonts w:asciiTheme="majorBidi" w:hAnsiTheme="majorBidi" w:cstheme="majorBidi"/>
          <w:i/>
          <w:iCs/>
        </w:rPr>
        <w:t>(</w:t>
      </w:r>
      <w:r w:rsidR="008D373A" w:rsidRPr="00AD0433">
        <w:rPr>
          <w:rFonts w:asciiTheme="majorBidi" w:hAnsiTheme="majorBidi" w:cstheme="majorBidi"/>
          <w:i/>
          <w:iCs/>
        </w:rPr>
        <w:t>256</w:t>
      </w:r>
      <w:r w:rsidR="00FF67E1" w:rsidRPr="00AD0433">
        <w:rPr>
          <w:rFonts w:asciiTheme="majorBidi" w:hAnsiTheme="majorBidi" w:cstheme="majorBidi"/>
          <w:i/>
          <w:iCs/>
          <w:lang w:val="en-US"/>
        </w:rPr>
        <w:t>5</w:t>
      </w:r>
      <w:r w:rsidRPr="00AD0433">
        <w:rPr>
          <w:rFonts w:asciiTheme="majorBidi" w:hAnsiTheme="majorBidi" w:cstheme="majorBidi"/>
          <w:i/>
          <w:iCs/>
        </w:rPr>
        <w:t xml:space="preserve">: </w:t>
      </w:r>
      <w:r w:rsidR="00EB3868" w:rsidRPr="00AD0433">
        <w:rPr>
          <w:rFonts w:asciiTheme="majorBidi" w:hAnsiTheme="majorBidi" w:cstheme="majorBidi"/>
          <w:i/>
          <w:iCs/>
          <w:cs/>
        </w:rPr>
        <w:t>งบการเงินรวมและ</w:t>
      </w:r>
      <w:r w:rsidR="00EB24A9" w:rsidRPr="00AD0433">
        <w:rPr>
          <w:rFonts w:asciiTheme="majorBidi" w:hAnsiTheme="majorBidi" w:cstheme="majorBidi"/>
          <w:i/>
          <w:iCs/>
          <w:cs/>
        </w:rPr>
        <w:t>งบการเงินเฉพาะกิจการ</w:t>
      </w:r>
      <w:r w:rsidR="00EB3868" w:rsidRPr="00AD0433">
        <w:rPr>
          <w:rFonts w:asciiTheme="majorBidi" w:hAnsiTheme="majorBidi" w:cstheme="majorBidi"/>
          <w:i/>
          <w:iCs/>
          <w:cs/>
        </w:rPr>
        <w:t xml:space="preserve">จำนวน </w:t>
      </w:r>
      <w:r w:rsidR="00EB3868" w:rsidRPr="00AD0433">
        <w:rPr>
          <w:rFonts w:asciiTheme="majorBidi" w:hAnsiTheme="majorBidi" w:cstheme="majorBidi"/>
          <w:i/>
          <w:iCs/>
          <w:lang w:val="en-US"/>
        </w:rPr>
        <w:t xml:space="preserve">4.5 </w:t>
      </w:r>
      <w:r w:rsidR="00EB3868" w:rsidRPr="00AD0433">
        <w:rPr>
          <w:rFonts w:asciiTheme="majorBidi" w:hAnsiTheme="majorBidi" w:cstheme="majorBidi"/>
          <w:i/>
          <w:iCs/>
          <w:cs/>
          <w:lang w:val="en-US"/>
        </w:rPr>
        <w:t>ล้านบาท และ</w:t>
      </w:r>
      <w:r w:rsidR="00CF7BFB" w:rsidRPr="00AD0433">
        <w:rPr>
          <w:rFonts w:asciiTheme="majorBidi" w:hAnsiTheme="majorBidi" w:cstheme="majorBidi"/>
          <w:i/>
          <w:iCs/>
          <w:cs/>
        </w:rPr>
        <w:t xml:space="preserve"> </w:t>
      </w:r>
      <w:r w:rsidR="00EB3868" w:rsidRPr="00AD0433">
        <w:rPr>
          <w:rFonts w:asciiTheme="majorBidi" w:hAnsiTheme="majorBidi" w:cstheme="majorBidi"/>
          <w:i/>
          <w:iCs/>
          <w:lang w:val="en-US"/>
        </w:rPr>
        <w:t>4.1</w:t>
      </w:r>
      <w:r w:rsidR="00CF7BFB" w:rsidRPr="00AD0433">
        <w:rPr>
          <w:rFonts w:asciiTheme="majorBidi" w:hAnsiTheme="majorBidi" w:cstheme="majorBidi"/>
          <w:i/>
          <w:iCs/>
          <w:lang w:val="en-US"/>
        </w:rPr>
        <w:t xml:space="preserve"> </w:t>
      </w:r>
      <w:r w:rsidR="00CF7BFB" w:rsidRPr="00AD0433">
        <w:rPr>
          <w:rFonts w:asciiTheme="majorBidi" w:hAnsiTheme="majorBidi" w:cstheme="majorBidi"/>
          <w:i/>
          <w:iCs/>
          <w:cs/>
          <w:lang w:val="en-US"/>
        </w:rPr>
        <w:t>ล้านบาท</w:t>
      </w:r>
      <w:r w:rsidR="00EB3868" w:rsidRPr="00AD0433">
        <w:rPr>
          <w:rFonts w:asciiTheme="majorBidi" w:hAnsiTheme="majorBidi" w:cstheme="majorBidi"/>
          <w:i/>
          <w:iCs/>
          <w:cs/>
          <w:lang w:val="en-US"/>
        </w:rPr>
        <w:t xml:space="preserve"> ตามลำดับ</w:t>
      </w:r>
      <w:r w:rsidRPr="00AD0433">
        <w:rPr>
          <w:rFonts w:asciiTheme="majorBidi" w:hAnsiTheme="majorBidi" w:cstheme="majorBidi"/>
          <w:i/>
          <w:iCs/>
        </w:rPr>
        <w:t>)</w:t>
      </w:r>
    </w:p>
    <w:p w14:paraId="75E205B1" w14:textId="77777777" w:rsidR="00687928" w:rsidRPr="00AD0433" w:rsidRDefault="00687928" w:rsidP="007D5667">
      <w:pPr>
        <w:pStyle w:val="FSContent"/>
        <w:rPr>
          <w:rFonts w:asciiTheme="majorBidi" w:hAnsiTheme="majorBidi" w:cstheme="majorBidi"/>
        </w:rPr>
      </w:pPr>
    </w:p>
    <w:p w14:paraId="11707811" w14:textId="73371F21" w:rsidR="00454074" w:rsidRDefault="000D6DF1" w:rsidP="00454074">
      <w:pPr>
        <w:pStyle w:val="FSContent"/>
        <w:tabs>
          <w:tab w:val="left" w:pos="630"/>
        </w:tabs>
        <w:rPr>
          <w:rFonts w:asciiTheme="majorBidi" w:hAnsiTheme="majorBidi" w:cstheme="majorBidi"/>
        </w:rPr>
      </w:pPr>
      <w:r w:rsidRPr="00AD0433">
        <w:rPr>
          <w:rFonts w:asciiTheme="majorBidi" w:hAnsiTheme="majorBidi" w:cstheme="majorBidi"/>
          <w:cs/>
        </w:rPr>
        <w:t>บริษัททำสัญญาเช่ากับบริษัทในประเทศหลายแห่ง และบุคคลและกิจการที่เกี่ยวข้องกัน เพื่อเช่าที่ดิน อาคาร และอุปกรณ์ ภายใต้เงื่อนไขของสัญญา บริษัทต้องปฏิบัติตามเงื่อนไขเกี่ยวกับสินทรัพย์ที่เช่า</w:t>
      </w:r>
      <w:r w:rsidR="00454074">
        <w:rPr>
          <w:rFonts w:asciiTheme="majorBidi" w:hAnsiTheme="majorBidi" w:cstheme="majorBidi"/>
        </w:rPr>
        <w:br w:type="page"/>
      </w:r>
    </w:p>
    <w:p w14:paraId="64B5EF69" w14:textId="37CC8C07" w:rsidR="00306013" w:rsidRPr="00AD0433" w:rsidRDefault="00EB3868" w:rsidP="00376E50">
      <w:pPr>
        <w:tabs>
          <w:tab w:val="left" w:pos="540"/>
        </w:tabs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AD0433">
        <w:rPr>
          <w:rFonts w:asciiTheme="majorBidi" w:hAnsiTheme="majorBidi" w:cstheme="majorBidi"/>
          <w:b/>
          <w:bCs/>
          <w:sz w:val="30"/>
          <w:szCs w:val="30"/>
        </w:rPr>
        <w:lastRenderedPageBreak/>
        <w:t>9</w:t>
      </w:r>
      <w:r w:rsidR="00306013" w:rsidRPr="00AD0433">
        <w:rPr>
          <w:rFonts w:asciiTheme="majorBidi" w:hAnsiTheme="majorBidi" w:cstheme="majorBidi"/>
          <w:b/>
          <w:bCs/>
          <w:sz w:val="30"/>
          <w:szCs w:val="30"/>
          <w:lang w:val="en-GB"/>
        </w:rPr>
        <w:tab/>
      </w:r>
      <w:r w:rsidR="00521DDF" w:rsidRPr="00AD0433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ใบสำคัญแสดงสิทธิ</w:t>
      </w:r>
      <w:r w:rsidR="00FF67E1" w:rsidRPr="00AD0433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ที่จะซื้อหุ้น</w:t>
      </w:r>
      <w:r w:rsidR="0027492D" w:rsidRPr="00AD0433">
        <w:rPr>
          <w:rFonts w:asciiTheme="majorBidi" w:hAnsiTheme="majorBidi" w:cstheme="majorBidi"/>
          <w:b/>
          <w:bCs/>
          <w:sz w:val="30"/>
          <w:szCs w:val="30"/>
          <w:lang w:val="en-GB"/>
        </w:rPr>
        <w:t xml:space="preserve"> </w:t>
      </w:r>
    </w:p>
    <w:p w14:paraId="035C5203" w14:textId="02715C70" w:rsidR="00306013" w:rsidRPr="00AD0433" w:rsidRDefault="00306013" w:rsidP="008E6F4B">
      <w:pPr>
        <w:pStyle w:val="FSContent"/>
        <w:rPr>
          <w:rFonts w:asciiTheme="majorBidi" w:hAnsiTheme="majorBidi" w:cstheme="majorBidi"/>
        </w:rPr>
      </w:pPr>
    </w:p>
    <w:p w14:paraId="2BD4CCC7" w14:textId="118F2CEF" w:rsidR="00FF67E1" w:rsidRPr="00AD0433" w:rsidRDefault="00FF67E1" w:rsidP="00FF67E1">
      <w:pPr>
        <w:ind w:left="56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D0433">
        <w:rPr>
          <w:rFonts w:asciiTheme="majorBidi" w:hAnsiTheme="majorBidi" w:cstheme="majorBidi"/>
          <w:sz w:val="30"/>
          <w:szCs w:val="30"/>
          <w:cs/>
        </w:rPr>
        <w:t xml:space="preserve">ในการประชุมวิสามัญผู้ถือหุ้นเมื่อวันที่ </w:t>
      </w:r>
      <w:r w:rsidRPr="00AD0433">
        <w:rPr>
          <w:rFonts w:asciiTheme="majorBidi" w:hAnsiTheme="majorBidi" w:cstheme="majorBidi"/>
          <w:sz w:val="30"/>
          <w:szCs w:val="30"/>
        </w:rPr>
        <w:t xml:space="preserve">16 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สิงหาคม </w:t>
      </w:r>
      <w:r w:rsidRPr="00AD0433">
        <w:rPr>
          <w:rFonts w:asciiTheme="majorBidi" w:hAnsiTheme="majorBidi" w:cstheme="majorBidi"/>
          <w:sz w:val="30"/>
          <w:szCs w:val="30"/>
        </w:rPr>
        <w:t xml:space="preserve">2565 </w:t>
      </w:r>
      <w:r w:rsidRPr="00AD0433">
        <w:rPr>
          <w:rFonts w:asciiTheme="majorBidi" w:hAnsiTheme="majorBidi" w:cstheme="majorBidi"/>
          <w:sz w:val="30"/>
          <w:szCs w:val="30"/>
          <w:cs/>
        </w:rPr>
        <w:t>ผู้ถือหุ้นมีมติอนุมัติการออกและเสนอขายใบสำคัญแสดงสิทธิที่จะซื้อหุ้นสามัญของบริษัท (</w:t>
      </w:r>
      <w:r w:rsidRPr="00AD0433">
        <w:rPr>
          <w:rFonts w:asciiTheme="majorBidi" w:hAnsiTheme="majorBidi" w:cstheme="majorBidi"/>
          <w:sz w:val="30"/>
          <w:szCs w:val="30"/>
        </w:rPr>
        <w:t>JP-W1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 ซึ่งต่อมาเปลี่ยนชื่อย่อหลักทรัพย์เป็น </w:t>
      </w:r>
      <w:r w:rsidRPr="00AD0433">
        <w:rPr>
          <w:rFonts w:asciiTheme="majorBidi" w:hAnsiTheme="majorBidi" w:cstheme="majorBidi"/>
          <w:sz w:val="30"/>
          <w:szCs w:val="30"/>
        </w:rPr>
        <w:t>JSP-W1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 เมื่อวันที่              </w:t>
      </w:r>
      <w:r w:rsidRPr="00AD0433">
        <w:rPr>
          <w:rFonts w:asciiTheme="majorBidi" w:hAnsiTheme="majorBidi" w:cstheme="majorBidi"/>
          <w:sz w:val="30"/>
          <w:szCs w:val="30"/>
        </w:rPr>
        <w:t>22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Pr="00AD0433">
        <w:rPr>
          <w:rFonts w:asciiTheme="majorBidi" w:hAnsiTheme="majorBidi" w:cstheme="majorBidi"/>
          <w:sz w:val="30"/>
          <w:szCs w:val="30"/>
        </w:rPr>
        <w:t>2565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) ให้แก่ผู้ถือหุ้นเดิมตามสัดส่วนการถือหุ้นจำนวนไม่เกิน </w:t>
      </w:r>
      <w:r w:rsidRPr="00AD0433">
        <w:rPr>
          <w:rFonts w:asciiTheme="majorBidi" w:hAnsiTheme="majorBidi" w:cstheme="majorBidi"/>
          <w:sz w:val="30"/>
          <w:szCs w:val="30"/>
        </w:rPr>
        <w:t>227.5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 ล้านหน่วย ในอัตรา </w:t>
      </w:r>
      <w:r w:rsidRPr="00AD0433">
        <w:rPr>
          <w:rFonts w:asciiTheme="majorBidi" w:hAnsiTheme="majorBidi" w:cstheme="majorBidi"/>
          <w:sz w:val="30"/>
          <w:szCs w:val="30"/>
        </w:rPr>
        <w:t>2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 หุ้นสามัญเดิมต่อ </w:t>
      </w:r>
      <w:r w:rsidRPr="00AD0433">
        <w:rPr>
          <w:rFonts w:asciiTheme="majorBidi" w:hAnsiTheme="majorBidi" w:cstheme="majorBidi"/>
          <w:sz w:val="30"/>
          <w:szCs w:val="30"/>
        </w:rPr>
        <w:t>1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 ใบสำคัญแสดงสิทธิ โดยมีรายละเอียดดังนี้</w:t>
      </w:r>
    </w:p>
    <w:p w14:paraId="1DC0BD0C" w14:textId="77777777" w:rsidR="00FF67E1" w:rsidRPr="00AD0433" w:rsidRDefault="00FF67E1" w:rsidP="00FF67E1">
      <w:pPr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270"/>
        <w:gridCol w:w="5580"/>
      </w:tblGrid>
      <w:tr w:rsidR="00FF67E1" w:rsidRPr="00AD0433" w14:paraId="6B80DDD8" w14:textId="77777777" w:rsidTr="00C07271">
        <w:trPr>
          <w:tblHeader/>
        </w:trPr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21252B" w14:textId="77777777" w:rsidR="00FF67E1" w:rsidRPr="00AD0433" w:rsidRDefault="00FF67E1" w:rsidP="00F94949">
            <w:pPr>
              <w:pStyle w:val="BodyText2"/>
              <w:spacing w:line="260" w:lineRule="atLeast"/>
              <w:ind w:left="0" w:firstLine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</w:t>
            </w:r>
          </w:p>
        </w:tc>
        <w:tc>
          <w:tcPr>
            <w:tcW w:w="270" w:type="dxa"/>
          </w:tcPr>
          <w:p w14:paraId="409B91C0" w14:textId="77777777" w:rsidR="00FF67E1" w:rsidRPr="00AD0433" w:rsidRDefault="00FF67E1" w:rsidP="00F94949">
            <w:pPr>
              <w:pStyle w:val="BodyText2"/>
              <w:spacing w:line="26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335642" w14:textId="77777777" w:rsidR="00FF67E1" w:rsidRPr="00AD0433" w:rsidRDefault="00FF67E1" w:rsidP="00F94949">
            <w:pPr>
              <w:pStyle w:val="BodyText2"/>
              <w:spacing w:line="260" w:lineRule="atLeast"/>
              <w:ind w:left="0" w:firstLine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รายละเอียด</w:t>
            </w:r>
          </w:p>
        </w:tc>
      </w:tr>
      <w:tr w:rsidR="00FF67E1" w:rsidRPr="00AD0433" w14:paraId="45CF4B82" w14:textId="77777777" w:rsidTr="00C07271">
        <w:tc>
          <w:tcPr>
            <w:tcW w:w="3150" w:type="dxa"/>
            <w:hideMark/>
          </w:tcPr>
          <w:p w14:paraId="49CB8654" w14:textId="77777777" w:rsidR="00FF67E1" w:rsidRPr="00AD0433" w:rsidRDefault="00FF67E1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8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วันที่ให้สิทธิ</w:t>
            </w:r>
          </w:p>
        </w:tc>
        <w:tc>
          <w:tcPr>
            <w:tcW w:w="270" w:type="dxa"/>
          </w:tcPr>
          <w:p w14:paraId="1FED1CDC" w14:textId="77777777" w:rsidR="00FF67E1" w:rsidRPr="00AD0433" w:rsidRDefault="00FF67E1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80" w:type="dxa"/>
            <w:hideMark/>
          </w:tcPr>
          <w:p w14:paraId="6678DD51" w14:textId="77777777" w:rsidR="00FF67E1" w:rsidRPr="00AD0433" w:rsidRDefault="00FF67E1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สิงหาคม </w:t>
            </w:r>
            <w:r w:rsidRPr="00AD043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FF67E1" w:rsidRPr="00AD0433" w14:paraId="1E4CEC0C" w14:textId="77777777" w:rsidTr="00911556">
        <w:tc>
          <w:tcPr>
            <w:tcW w:w="3150" w:type="dxa"/>
            <w:hideMark/>
          </w:tcPr>
          <w:p w14:paraId="3C90A753" w14:textId="77777777" w:rsidR="00FF67E1" w:rsidRPr="00AD0433" w:rsidRDefault="00FF67E1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อัตราการใช้สิทธิ</w:t>
            </w:r>
          </w:p>
        </w:tc>
        <w:tc>
          <w:tcPr>
            <w:tcW w:w="270" w:type="dxa"/>
          </w:tcPr>
          <w:p w14:paraId="146FE09D" w14:textId="77777777" w:rsidR="00FF67E1" w:rsidRPr="00AD0433" w:rsidRDefault="00FF67E1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80" w:type="dxa"/>
            <w:hideMark/>
          </w:tcPr>
          <w:p w14:paraId="2308A920" w14:textId="62BE4AD0" w:rsidR="00FF67E1" w:rsidRPr="00AD0433" w:rsidRDefault="00FF67E1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ใบสำคัญแสดงสิทธิ </w:t>
            </w:r>
            <w:r w:rsidRPr="00AD043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หน่วย ต่อหุ้นสามัญ </w:t>
            </w:r>
            <w:r w:rsidRPr="00AD043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หุ้นสามัญ เว้นแต่จะ</w:t>
            </w:r>
            <w:r w:rsidR="00746EE4" w:rsidRPr="00AD0433">
              <w:rPr>
                <w:rFonts w:asciiTheme="majorBidi" w:hAnsiTheme="majorBidi" w:cstheme="majorBidi"/>
                <w:sz w:val="30"/>
                <w:szCs w:val="30"/>
              </w:rPr>
              <w:t xml:space="preserve">             </w:t>
            </w: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มีการปรับอัตราการใช้สิทธิตามเงื่อนไขการปรับสิทธิ</w:t>
            </w:r>
          </w:p>
        </w:tc>
      </w:tr>
      <w:tr w:rsidR="00FF67E1" w:rsidRPr="00AD0433" w14:paraId="0BBA2B0B" w14:textId="77777777" w:rsidTr="00875067">
        <w:tc>
          <w:tcPr>
            <w:tcW w:w="3150" w:type="dxa"/>
            <w:hideMark/>
          </w:tcPr>
          <w:p w14:paraId="08083D6A" w14:textId="77777777" w:rsidR="00FF67E1" w:rsidRPr="00AD0433" w:rsidRDefault="00FF67E1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ราคาการใช้สิทธิซื้อหุ้นสามัญ</w:t>
            </w:r>
          </w:p>
        </w:tc>
        <w:tc>
          <w:tcPr>
            <w:tcW w:w="270" w:type="dxa"/>
          </w:tcPr>
          <w:p w14:paraId="3F28AFB3" w14:textId="77777777" w:rsidR="00FF67E1" w:rsidRPr="00AD0433" w:rsidRDefault="00FF67E1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80" w:type="dxa"/>
            <w:hideMark/>
          </w:tcPr>
          <w:p w14:paraId="16E9359B" w14:textId="56F2627C" w:rsidR="004C1960" w:rsidRPr="00AD0433" w:rsidRDefault="00FF67E1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 xml:space="preserve">2.50 </w:t>
            </w: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บาท ต่อหุ้น เว้นแต่กรณีมีการปรับราคาการใช้สิทธิตามเงื่อนไขการปรับสิทธิ</w:t>
            </w:r>
          </w:p>
        </w:tc>
      </w:tr>
      <w:tr w:rsidR="00FF67E1" w:rsidRPr="00AD0433" w14:paraId="665D5CFB" w14:textId="77777777" w:rsidTr="00875067">
        <w:tc>
          <w:tcPr>
            <w:tcW w:w="3150" w:type="dxa"/>
            <w:hideMark/>
          </w:tcPr>
          <w:p w14:paraId="0011ED29" w14:textId="2EC8E122" w:rsidR="00FF67E1" w:rsidRPr="00AD0433" w:rsidRDefault="00FF67E1" w:rsidP="008750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ระยะเวลาและสัดส่วนการใช้สิทธิ</w:t>
            </w:r>
          </w:p>
        </w:tc>
        <w:tc>
          <w:tcPr>
            <w:tcW w:w="270" w:type="dxa"/>
          </w:tcPr>
          <w:p w14:paraId="4AC3FF28" w14:textId="77777777" w:rsidR="00FF67E1" w:rsidRPr="00AD0433" w:rsidRDefault="00FF67E1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80" w:type="dxa"/>
            <w:tcBorders>
              <w:bottom w:val="nil"/>
            </w:tcBorders>
            <w:hideMark/>
          </w:tcPr>
          <w:p w14:paraId="5C208363" w14:textId="5ABED6AC" w:rsidR="00FF67E1" w:rsidRPr="00AD0433" w:rsidRDefault="00FF67E1" w:rsidP="00F949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ู้ถือใบสำคัญแสดงสิทธิสามารถใช้สิทธิตามใบสำคัญแสดงสิทธิได้ในวันทำการสุดท้ายของเดือนมีนาคมและกันยายน ตลอดอายุของใบสำคัญแสดงสิทธิ โดยสามารถเริ่มใช้สิทธิครั้งแรก คือ วันทำการสุดท้ายของเดือนมีนาคมซึ่งตรงกับวันที่ </w:t>
            </w:r>
            <w:r w:rsidRPr="00AD043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AD0433">
              <w:rPr>
                <w:rFonts w:asciiTheme="majorBidi" w:hAnsiTheme="majorBidi" w:cstheme="majorBidi"/>
                <w:sz w:val="30"/>
                <w:szCs w:val="30"/>
              </w:rPr>
              <w:t xml:space="preserve">2566 </w:t>
            </w: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และวันใช้สิทธิครั้งสุดท้าย คือ วันที่ใบสำคัญแสดงสิทธิมีอายุครบ </w:t>
            </w:r>
            <w:r w:rsidRPr="00AD0433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นับตั้งแต่วันที่ออกใบสำคัญแสดงสิทธิซึ่งจะตรงกับวันที่ </w:t>
            </w:r>
            <w:r w:rsidR="00875067" w:rsidRPr="00AD0433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   </w:t>
            </w:r>
            <w:r w:rsidRPr="00AD043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สิงหาคม </w:t>
            </w:r>
            <w:r w:rsidRPr="00AD043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</w:tbl>
    <w:p w14:paraId="0407CA8E" w14:textId="77777777" w:rsidR="00C15D10" w:rsidRPr="00AD0433" w:rsidRDefault="00C15D10" w:rsidP="003F7F67">
      <w:pPr>
        <w:pStyle w:val="FSContent"/>
        <w:rPr>
          <w:rFonts w:asciiTheme="majorBidi" w:hAnsiTheme="majorBidi" w:cstheme="majorBidi"/>
          <w:lang w:val="en-US"/>
        </w:rPr>
      </w:pPr>
    </w:p>
    <w:p w14:paraId="030FFACD" w14:textId="654B0AFF" w:rsidR="00FF67E1" w:rsidRPr="00AD0433" w:rsidRDefault="009F4ACD" w:rsidP="003F7F67">
      <w:pPr>
        <w:pStyle w:val="FSContent"/>
        <w:rPr>
          <w:rFonts w:asciiTheme="majorBidi" w:hAnsiTheme="majorBidi" w:cstheme="majorBidi"/>
          <w:cs/>
          <w:lang w:val="en-US"/>
        </w:rPr>
      </w:pPr>
      <w:r w:rsidRPr="00AD0433">
        <w:rPr>
          <w:rFonts w:asciiTheme="majorBidi" w:hAnsiTheme="majorBidi" w:cstheme="majorBidi"/>
          <w:cs/>
          <w:lang w:val="en-US"/>
        </w:rPr>
        <w:t>ในระหว่างงวด</w:t>
      </w:r>
      <w:r w:rsidR="00EB3868" w:rsidRPr="00AD0433">
        <w:rPr>
          <w:rFonts w:asciiTheme="majorBidi" w:hAnsiTheme="majorBidi" w:cstheme="majorBidi"/>
          <w:cs/>
          <w:lang w:val="en-US"/>
        </w:rPr>
        <w:t>เก้า</w:t>
      </w:r>
      <w:r w:rsidRPr="00AD0433">
        <w:rPr>
          <w:rFonts w:asciiTheme="majorBidi" w:hAnsiTheme="majorBidi" w:cstheme="majorBidi"/>
          <w:cs/>
          <w:lang w:val="en-US"/>
        </w:rPr>
        <w:t>เดือนสิ้นสุด</w:t>
      </w:r>
      <w:r w:rsidR="00FF67E1" w:rsidRPr="00AD0433">
        <w:rPr>
          <w:rFonts w:asciiTheme="majorBidi" w:hAnsiTheme="majorBidi" w:cstheme="majorBidi"/>
          <w:cs/>
          <w:lang w:val="en-US"/>
        </w:rPr>
        <w:t xml:space="preserve">วันที่ </w:t>
      </w:r>
      <w:r w:rsidR="009B19FA" w:rsidRPr="00AD0433">
        <w:rPr>
          <w:rFonts w:asciiTheme="majorBidi" w:hAnsiTheme="majorBidi" w:cstheme="majorBidi"/>
          <w:lang w:val="en-US"/>
        </w:rPr>
        <w:t>30</w:t>
      </w:r>
      <w:r w:rsidR="00FF67E1" w:rsidRPr="00AD0433">
        <w:rPr>
          <w:rFonts w:asciiTheme="majorBidi" w:hAnsiTheme="majorBidi" w:cstheme="majorBidi"/>
          <w:lang w:val="en-US"/>
        </w:rPr>
        <w:t xml:space="preserve"> </w:t>
      </w:r>
      <w:r w:rsidR="00EB3868" w:rsidRPr="00AD0433">
        <w:rPr>
          <w:rFonts w:asciiTheme="majorBidi" w:hAnsiTheme="majorBidi" w:cstheme="majorBidi"/>
          <w:cs/>
          <w:lang w:val="en-US"/>
        </w:rPr>
        <w:t>กันยายน</w:t>
      </w:r>
      <w:r w:rsidR="00FF67E1" w:rsidRPr="00AD0433">
        <w:rPr>
          <w:rFonts w:asciiTheme="majorBidi" w:hAnsiTheme="majorBidi" w:cstheme="majorBidi"/>
          <w:cs/>
          <w:lang w:val="en-US"/>
        </w:rPr>
        <w:t xml:space="preserve"> </w:t>
      </w:r>
      <w:r w:rsidR="00FF67E1" w:rsidRPr="00AD0433">
        <w:rPr>
          <w:rFonts w:asciiTheme="majorBidi" w:hAnsiTheme="majorBidi" w:cstheme="majorBidi"/>
          <w:lang w:val="en-US"/>
        </w:rPr>
        <w:t>2566</w:t>
      </w:r>
      <w:r w:rsidRPr="00AD0433">
        <w:rPr>
          <w:rFonts w:asciiTheme="majorBidi" w:hAnsiTheme="majorBidi" w:cstheme="majorBidi"/>
          <w:cs/>
          <w:lang w:val="en-US"/>
        </w:rPr>
        <w:t xml:space="preserve"> มีผู้ใช้สิทธิแปลงสภาพใบสำคัญแสดงสิทธิที่จะซื้อหุ้นสามัญของบริษัท </w:t>
      </w:r>
      <w:r w:rsidRPr="00AD0433">
        <w:rPr>
          <w:rFonts w:asciiTheme="majorBidi" w:hAnsiTheme="majorBidi" w:cstheme="majorBidi"/>
          <w:lang w:val="en-US"/>
        </w:rPr>
        <w:t xml:space="preserve">JSP-W1 </w:t>
      </w:r>
      <w:r w:rsidRPr="00AD0433">
        <w:rPr>
          <w:rFonts w:asciiTheme="majorBidi" w:hAnsiTheme="majorBidi" w:cstheme="majorBidi"/>
          <w:cs/>
          <w:lang w:val="en-US"/>
        </w:rPr>
        <w:t>จำนวน</w:t>
      </w:r>
      <w:r w:rsidR="00193973" w:rsidRPr="00AD0433">
        <w:rPr>
          <w:rFonts w:asciiTheme="majorBidi" w:hAnsiTheme="majorBidi" w:cstheme="majorBidi"/>
          <w:cs/>
          <w:lang w:val="en-US"/>
        </w:rPr>
        <w:t xml:space="preserve"> </w:t>
      </w:r>
      <w:r w:rsidR="00193973" w:rsidRPr="00AD0433">
        <w:rPr>
          <w:rFonts w:asciiTheme="majorBidi" w:hAnsiTheme="majorBidi" w:cstheme="majorBidi"/>
          <w:lang w:val="en-US"/>
        </w:rPr>
        <w:t>19,554,900</w:t>
      </w:r>
      <w:r w:rsidRPr="00AD0433">
        <w:rPr>
          <w:rFonts w:asciiTheme="majorBidi" w:hAnsiTheme="majorBidi" w:cstheme="majorBidi"/>
          <w:cs/>
          <w:lang w:val="en-US"/>
        </w:rPr>
        <w:t xml:space="preserve"> หน่วย เป็นหุ้นสามัญจำนวน</w:t>
      </w:r>
      <w:r w:rsidR="00193973" w:rsidRPr="00AD0433">
        <w:rPr>
          <w:rFonts w:asciiTheme="majorBidi" w:hAnsiTheme="majorBidi" w:cstheme="majorBidi"/>
          <w:lang w:val="en-US"/>
        </w:rPr>
        <w:t xml:space="preserve"> 19,554,900</w:t>
      </w:r>
      <w:r w:rsidRPr="00AD0433">
        <w:rPr>
          <w:rFonts w:asciiTheme="majorBidi" w:hAnsiTheme="majorBidi" w:cstheme="majorBidi"/>
          <w:cs/>
          <w:lang w:val="en-US"/>
        </w:rPr>
        <w:t xml:space="preserve"> หุ้น ในราคาใช้สิทธิหุ้นละ </w:t>
      </w:r>
      <w:r w:rsidRPr="00AD0433">
        <w:rPr>
          <w:rFonts w:asciiTheme="majorBidi" w:hAnsiTheme="majorBidi" w:cstheme="majorBidi"/>
          <w:lang w:val="en-US"/>
        </w:rPr>
        <w:t xml:space="preserve">2.50 </w:t>
      </w:r>
      <w:r w:rsidRPr="00AD0433">
        <w:rPr>
          <w:rFonts w:asciiTheme="majorBidi" w:hAnsiTheme="majorBidi" w:cstheme="majorBidi"/>
          <w:cs/>
          <w:lang w:val="en-US"/>
        </w:rPr>
        <w:t>บาท</w:t>
      </w:r>
      <w:r w:rsidR="004C1960" w:rsidRPr="00AD0433">
        <w:rPr>
          <w:rFonts w:asciiTheme="majorBidi" w:hAnsiTheme="majorBidi" w:cstheme="majorBidi"/>
          <w:lang w:val="en-US"/>
        </w:rPr>
        <w:t xml:space="preserve"> </w:t>
      </w:r>
      <w:r w:rsidR="004C1960" w:rsidRPr="00AD0433">
        <w:rPr>
          <w:rFonts w:asciiTheme="majorBidi" w:hAnsiTheme="majorBidi" w:cstheme="majorBidi"/>
          <w:cs/>
          <w:lang w:val="en-US"/>
        </w:rPr>
        <w:t>และบริษัทได้รับเงินชำระค่าหุ้นเพิ่มทุนครบถ้วนแล้ว</w:t>
      </w:r>
      <w:r w:rsidRPr="00AD0433">
        <w:rPr>
          <w:rFonts w:asciiTheme="majorBidi" w:hAnsiTheme="majorBidi" w:cstheme="majorBidi"/>
          <w:cs/>
          <w:lang w:val="en-US"/>
        </w:rPr>
        <w:t xml:space="preserve"> บริษัทได้จดทะเบียนเพิ่มทุน</w:t>
      </w:r>
      <w:r w:rsidR="00193973" w:rsidRPr="00AD0433">
        <w:rPr>
          <w:rFonts w:asciiTheme="majorBidi" w:hAnsiTheme="majorBidi" w:cstheme="majorBidi"/>
          <w:cs/>
          <w:lang w:val="en-US"/>
        </w:rPr>
        <w:t xml:space="preserve">จำนวน </w:t>
      </w:r>
      <w:r w:rsidR="00193973" w:rsidRPr="00AD0433">
        <w:rPr>
          <w:rFonts w:asciiTheme="majorBidi" w:hAnsiTheme="majorBidi" w:cstheme="majorBidi"/>
          <w:lang w:val="en-US"/>
        </w:rPr>
        <w:t xml:space="preserve">19,489,800 </w:t>
      </w:r>
      <w:r w:rsidR="00193973" w:rsidRPr="00AD0433">
        <w:rPr>
          <w:rFonts w:asciiTheme="majorBidi" w:hAnsiTheme="majorBidi" w:cstheme="majorBidi"/>
          <w:cs/>
          <w:lang w:val="en-US"/>
        </w:rPr>
        <w:t xml:space="preserve">หุ้น และ </w:t>
      </w:r>
      <w:r w:rsidR="00193973" w:rsidRPr="00AD0433">
        <w:rPr>
          <w:rFonts w:asciiTheme="majorBidi" w:hAnsiTheme="majorBidi" w:cstheme="majorBidi"/>
          <w:lang w:val="en-US"/>
        </w:rPr>
        <w:t xml:space="preserve">65,100 </w:t>
      </w:r>
      <w:r w:rsidR="00193973" w:rsidRPr="00AD0433">
        <w:rPr>
          <w:rFonts w:asciiTheme="majorBidi" w:hAnsiTheme="majorBidi" w:cstheme="majorBidi"/>
          <w:cs/>
          <w:lang w:val="en-US"/>
        </w:rPr>
        <w:t xml:space="preserve">หุ้น </w:t>
      </w:r>
      <w:r w:rsidRPr="00AD0433">
        <w:rPr>
          <w:rFonts w:asciiTheme="majorBidi" w:hAnsiTheme="majorBidi" w:cstheme="majorBidi"/>
          <w:cs/>
          <w:lang w:val="en-US"/>
        </w:rPr>
        <w:t xml:space="preserve">กับกระทรวงพาณิชย์แล้วเมื่อวันที่ </w:t>
      </w:r>
      <w:r w:rsidRPr="00AD0433">
        <w:rPr>
          <w:rFonts w:asciiTheme="majorBidi" w:hAnsiTheme="majorBidi" w:cstheme="majorBidi"/>
          <w:lang w:val="en-US"/>
        </w:rPr>
        <w:t xml:space="preserve">12 </w:t>
      </w:r>
      <w:r w:rsidRPr="00AD0433">
        <w:rPr>
          <w:rFonts w:asciiTheme="majorBidi" w:hAnsiTheme="majorBidi" w:cstheme="majorBidi"/>
          <w:cs/>
          <w:lang w:val="en-US"/>
        </w:rPr>
        <w:t xml:space="preserve">เมษายน </w:t>
      </w:r>
      <w:r w:rsidRPr="00AD0433">
        <w:rPr>
          <w:rFonts w:asciiTheme="majorBidi" w:hAnsiTheme="majorBidi" w:cstheme="majorBidi"/>
          <w:lang w:val="en-US"/>
        </w:rPr>
        <w:t>2566</w:t>
      </w:r>
      <w:r w:rsidR="00193973" w:rsidRPr="00AD0433">
        <w:rPr>
          <w:rFonts w:asciiTheme="majorBidi" w:hAnsiTheme="majorBidi" w:cstheme="majorBidi"/>
          <w:cs/>
          <w:lang w:val="en-US"/>
        </w:rPr>
        <w:t xml:space="preserve"> และ </w:t>
      </w:r>
      <w:r w:rsidR="00C67B71" w:rsidRPr="00AD0433">
        <w:rPr>
          <w:rFonts w:asciiTheme="majorBidi" w:hAnsiTheme="majorBidi" w:cstheme="majorBidi"/>
          <w:lang w:val="en-US"/>
        </w:rPr>
        <w:t>2</w:t>
      </w:r>
      <w:r w:rsidR="00193973" w:rsidRPr="00AD0433">
        <w:rPr>
          <w:rFonts w:asciiTheme="majorBidi" w:hAnsiTheme="majorBidi" w:cstheme="majorBidi"/>
          <w:lang w:val="en-US"/>
        </w:rPr>
        <w:t xml:space="preserve"> </w:t>
      </w:r>
      <w:r w:rsidR="00193973" w:rsidRPr="00AD0433">
        <w:rPr>
          <w:rFonts w:asciiTheme="majorBidi" w:hAnsiTheme="majorBidi" w:cstheme="majorBidi"/>
          <w:cs/>
          <w:lang w:val="en-US"/>
        </w:rPr>
        <w:t xml:space="preserve">ตุลาคม </w:t>
      </w:r>
      <w:r w:rsidR="00193973" w:rsidRPr="00AD0433">
        <w:rPr>
          <w:rFonts w:asciiTheme="majorBidi" w:hAnsiTheme="majorBidi" w:cstheme="majorBidi"/>
          <w:lang w:val="en-US"/>
        </w:rPr>
        <w:t xml:space="preserve">2566 </w:t>
      </w:r>
      <w:r w:rsidR="00193973" w:rsidRPr="00AD0433">
        <w:rPr>
          <w:rFonts w:asciiTheme="majorBidi" w:hAnsiTheme="majorBidi" w:cstheme="majorBidi"/>
          <w:cs/>
          <w:lang w:val="en-US"/>
        </w:rPr>
        <w:t xml:space="preserve">ตามลำดับ และบันทึกเงินที่รับชำระค่าหุ้นล่วงหน้าจำนวน </w:t>
      </w:r>
      <w:r w:rsidR="00193973" w:rsidRPr="00AD0433">
        <w:rPr>
          <w:rFonts w:asciiTheme="majorBidi" w:hAnsiTheme="majorBidi" w:cstheme="majorBidi"/>
          <w:lang w:val="en-US"/>
        </w:rPr>
        <w:t>0.2</w:t>
      </w:r>
      <w:r w:rsidR="00193973" w:rsidRPr="00AD0433">
        <w:rPr>
          <w:rFonts w:asciiTheme="majorBidi" w:hAnsiTheme="majorBidi" w:cstheme="majorBidi"/>
          <w:cs/>
          <w:lang w:val="en-US"/>
        </w:rPr>
        <w:t xml:space="preserve"> ล้านบาท ไว้ในบัญชีส่วนของผู้ถือหุ้นภายใต้หัวข้อ “เงินรับล่วงหน้าค่าหุ้น” ในงบแสดงฐานะการเงิน</w:t>
      </w:r>
      <w:r w:rsidR="003C1E57" w:rsidRPr="00AD0433">
        <w:rPr>
          <w:rFonts w:asciiTheme="majorBidi" w:hAnsiTheme="majorBidi" w:cstheme="majorBidi"/>
          <w:lang w:val="en-US"/>
        </w:rPr>
        <w:t xml:space="preserve"> </w:t>
      </w:r>
      <w:r w:rsidR="00780D16" w:rsidRPr="00AD0433">
        <w:rPr>
          <w:rFonts w:asciiTheme="majorBidi" w:hAnsiTheme="majorBidi" w:cstheme="majorBidi"/>
          <w:cs/>
          <w:lang w:val="en-US"/>
        </w:rPr>
        <w:t xml:space="preserve">ทั้งนี้ </w:t>
      </w:r>
      <w:r w:rsidR="003C1E57" w:rsidRPr="00AD0433">
        <w:rPr>
          <w:rFonts w:asciiTheme="majorBidi" w:hAnsiTheme="majorBidi" w:cstheme="majorBidi"/>
          <w:cs/>
          <w:lang w:val="en-US"/>
        </w:rPr>
        <w:t>ณ วันที่</w:t>
      </w:r>
      <w:r w:rsidR="002964A2" w:rsidRPr="00AD0433">
        <w:rPr>
          <w:rFonts w:asciiTheme="majorBidi" w:hAnsiTheme="majorBidi" w:cstheme="majorBidi"/>
          <w:cs/>
          <w:lang w:val="en-US"/>
        </w:rPr>
        <w:t xml:space="preserve"> </w:t>
      </w:r>
      <w:r w:rsidR="003C1E57" w:rsidRPr="00AD0433">
        <w:rPr>
          <w:rFonts w:asciiTheme="majorBidi" w:hAnsiTheme="majorBidi" w:cstheme="majorBidi"/>
          <w:lang w:val="en-US"/>
        </w:rPr>
        <w:t>3</w:t>
      </w:r>
      <w:r w:rsidR="00780D16" w:rsidRPr="00AD0433">
        <w:rPr>
          <w:rFonts w:asciiTheme="majorBidi" w:hAnsiTheme="majorBidi" w:cstheme="majorBidi"/>
          <w:lang w:val="en-US"/>
        </w:rPr>
        <w:t>0</w:t>
      </w:r>
      <w:r w:rsidR="003C1E57" w:rsidRPr="00AD0433">
        <w:rPr>
          <w:rFonts w:asciiTheme="majorBidi" w:hAnsiTheme="majorBidi" w:cstheme="majorBidi"/>
          <w:lang w:val="en-US"/>
        </w:rPr>
        <w:t xml:space="preserve"> </w:t>
      </w:r>
      <w:r w:rsidR="00193973" w:rsidRPr="00AD0433">
        <w:rPr>
          <w:rFonts w:asciiTheme="majorBidi" w:hAnsiTheme="majorBidi" w:cstheme="majorBidi"/>
          <w:cs/>
          <w:lang w:val="en-US"/>
        </w:rPr>
        <w:t>กันยายน</w:t>
      </w:r>
      <w:r w:rsidR="00780D16" w:rsidRPr="00AD0433">
        <w:rPr>
          <w:rFonts w:asciiTheme="majorBidi" w:hAnsiTheme="majorBidi" w:cstheme="majorBidi"/>
          <w:cs/>
          <w:lang w:val="en-US"/>
        </w:rPr>
        <w:t xml:space="preserve"> </w:t>
      </w:r>
      <w:r w:rsidR="003C1E57" w:rsidRPr="00AD0433">
        <w:rPr>
          <w:rFonts w:asciiTheme="majorBidi" w:hAnsiTheme="majorBidi" w:cstheme="majorBidi"/>
          <w:lang w:val="en-US"/>
        </w:rPr>
        <w:t xml:space="preserve">2566 </w:t>
      </w:r>
      <w:r w:rsidR="003C1E57" w:rsidRPr="00AD0433">
        <w:rPr>
          <w:rFonts w:asciiTheme="majorBidi" w:hAnsiTheme="majorBidi" w:cstheme="majorBidi"/>
          <w:cs/>
          <w:lang w:val="en-US"/>
        </w:rPr>
        <w:t>มีใบสำคัญ</w:t>
      </w:r>
      <w:r w:rsidR="005D6EF9" w:rsidRPr="00AD0433">
        <w:rPr>
          <w:rFonts w:asciiTheme="majorBidi" w:hAnsiTheme="majorBidi" w:cstheme="majorBidi"/>
          <w:cs/>
          <w:lang w:val="en-US"/>
        </w:rPr>
        <w:t>แสดง</w:t>
      </w:r>
      <w:r w:rsidR="003C1E57" w:rsidRPr="00AD0433">
        <w:rPr>
          <w:rFonts w:asciiTheme="majorBidi" w:hAnsiTheme="majorBidi" w:cstheme="majorBidi"/>
          <w:cs/>
          <w:lang w:val="en-US"/>
        </w:rPr>
        <w:t>สิทธิ</w:t>
      </w:r>
      <w:r w:rsidR="002964A2" w:rsidRPr="00AD0433">
        <w:rPr>
          <w:rFonts w:asciiTheme="majorBidi" w:hAnsiTheme="majorBidi" w:cstheme="majorBidi"/>
          <w:cs/>
          <w:lang w:val="en-US"/>
        </w:rPr>
        <w:t>ที่ยังไม่ได้ใช้สิทธิ</w:t>
      </w:r>
      <w:r w:rsidR="003C1E57" w:rsidRPr="00AD0433">
        <w:rPr>
          <w:rFonts w:asciiTheme="majorBidi" w:hAnsiTheme="majorBidi" w:cstheme="majorBidi"/>
          <w:cs/>
          <w:lang w:val="en-US"/>
        </w:rPr>
        <w:t xml:space="preserve">ซื้อหุ้นคงเหลือเป็นจำนวน </w:t>
      </w:r>
      <w:r w:rsidR="00193973" w:rsidRPr="00AD0433">
        <w:rPr>
          <w:rFonts w:asciiTheme="majorBidi" w:hAnsiTheme="majorBidi" w:cstheme="majorBidi"/>
          <w:lang w:val="en-US"/>
        </w:rPr>
        <w:t>207,943,898</w:t>
      </w:r>
      <w:r w:rsidR="003C1E57" w:rsidRPr="00AD0433">
        <w:rPr>
          <w:rFonts w:asciiTheme="majorBidi" w:hAnsiTheme="majorBidi" w:cstheme="majorBidi"/>
          <w:lang w:val="en-US"/>
        </w:rPr>
        <w:t xml:space="preserve"> </w:t>
      </w:r>
      <w:r w:rsidR="003C1E57" w:rsidRPr="00AD0433">
        <w:rPr>
          <w:rFonts w:asciiTheme="majorBidi" w:hAnsiTheme="majorBidi" w:cstheme="majorBidi"/>
          <w:cs/>
          <w:lang w:val="en-US"/>
        </w:rPr>
        <w:t>หน่วย</w:t>
      </w:r>
    </w:p>
    <w:p w14:paraId="666B54D8" w14:textId="77777777" w:rsidR="009B19FA" w:rsidRPr="00AD0433" w:rsidRDefault="009B19FA" w:rsidP="003F7F67">
      <w:pPr>
        <w:pStyle w:val="FSContent"/>
        <w:rPr>
          <w:rFonts w:asciiTheme="majorBidi" w:hAnsiTheme="majorBidi" w:cstheme="majorBidi"/>
          <w:lang w:val="en-US"/>
        </w:rPr>
      </w:pPr>
    </w:p>
    <w:p w14:paraId="06E21490" w14:textId="7DFFD377" w:rsidR="00780D16" w:rsidRPr="00AD0433" w:rsidRDefault="00780D16">
      <w:pPr>
        <w:rPr>
          <w:rFonts w:asciiTheme="majorBidi" w:hAnsiTheme="majorBidi" w:cstheme="majorBidi"/>
          <w:sz w:val="30"/>
          <w:szCs w:val="30"/>
          <w:cs/>
          <w:lang w:eastAsia="x-none"/>
        </w:rPr>
      </w:pPr>
      <w:r w:rsidRPr="00AD0433">
        <w:rPr>
          <w:rFonts w:asciiTheme="majorBidi" w:hAnsiTheme="majorBidi" w:cstheme="majorBidi"/>
          <w:cs/>
        </w:rPr>
        <w:br w:type="page"/>
      </w:r>
    </w:p>
    <w:p w14:paraId="1025CEB2" w14:textId="2DCAF5BE" w:rsidR="00C15D10" w:rsidRPr="00AD0433" w:rsidRDefault="00E3603E" w:rsidP="005B38E5">
      <w:pPr>
        <w:tabs>
          <w:tab w:val="left" w:pos="562"/>
        </w:tabs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AD0433">
        <w:rPr>
          <w:rFonts w:asciiTheme="majorBidi" w:hAnsiTheme="majorBidi" w:cstheme="majorBidi"/>
          <w:b/>
          <w:bCs/>
          <w:sz w:val="30"/>
          <w:szCs w:val="30"/>
        </w:rPr>
        <w:lastRenderedPageBreak/>
        <w:t>10</w:t>
      </w:r>
      <w:r w:rsidR="00C15D10" w:rsidRPr="00AD0433">
        <w:rPr>
          <w:rFonts w:asciiTheme="majorBidi" w:hAnsiTheme="majorBidi" w:cstheme="majorBidi"/>
          <w:b/>
          <w:bCs/>
          <w:sz w:val="30"/>
          <w:szCs w:val="30"/>
          <w:lang w:val="en-GB"/>
        </w:rPr>
        <w:tab/>
      </w:r>
      <w:r w:rsidRPr="00AD0433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กำไร (</w:t>
      </w:r>
      <w:r w:rsidR="00C54D54" w:rsidRPr="00AD0433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ขาดทุน</w:t>
      </w:r>
      <w:r w:rsidRPr="00AD0433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 xml:space="preserve">) </w:t>
      </w:r>
      <w:r w:rsidR="00C15D10" w:rsidRPr="00AD0433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ต่อหุ้น</w:t>
      </w:r>
    </w:p>
    <w:p w14:paraId="013007AA" w14:textId="77777777" w:rsidR="005535D7" w:rsidRPr="00AD0433" w:rsidRDefault="005535D7" w:rsidP="00C54D54">
      <w:pPr>
        <w:pStyle w:val="FSContent"/>
        <w:rPr>
          <w:rFonts w:asciiTheme="majorBidi" w:hAnsiTheme="majorBidi" w:cstheme="majorBidi"/>
          <w:lang w:val="en-US"/>
        </w:rPr>
      </w:pPr>
    </w:p>
    <w:tbl>
      <w:tblPr>
        <w:tblW w:w="902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93"/>
        <w:gridCol w:w="1149"/>
        <w:gridCol w:w="265"/>
        <w:gridCol w:w="1152"/>
        <w:gridCol w:w="265"/>
        <w:gridCol w:w="1022"/>
        <w:gridCol w:w="256"/>
        <w:gridCol w:w="1025"/>
      </w:tblGrid>
      <w:tr w:rsidR="0092202C" w:rsidRPr="00AD0433" w14:paraId="3A12808B" w14:textId="77777777" w:rsidTr="0092202C">
        <w:tc>
          <w:tcPr>
            <w:tcW w:w="2156" w:type="pct"/>
          </w:tcPr>
          <w:p w14:paraId="19058F20" w14:textId="77777777" w:rsidR="0092202C" w:rsidRPr="00AD0433" w:rsidRDefault="0092202C" w:rsidP="00F94949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21" w:type="pct"/>
            <w:gridSpan w:val="3"/>
            <w:vAlign w:val="bottom"/>
          </w:tcPr>
          <w:p w14:paraId="05507BD8" w14:textId="685D6F5E" w:rsidR="0092202C" w:rsidRPr="00AD0433" w:rsidRDefault="0092202C" w:rsidP="00F949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7BABD04D" w14:textId="77777777" w:rsidR="0092202C" w:rsidRPr="00AD0433" w:rsidRDefault="0092202C" w:rsidP="00F949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pct"/>
            <w:gridSpan w:val="3"/>
            <w:vAlign w:val="bottom"/>
          </w:tcPr>
          <w:p w14:paraId="09631B14" w14:textId="77777777" w:rsidR="0092202C" w:rsidRPr="00AD0433" w:rsidRDefault="0092202C" w:rsidP="006B34E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B34E5" w:rsidRPr="00AD0433" w14:paraId="767EDE33" w14:textId="77777777" w:rsidTr="006B34E5">
        <w:tc>
          <w:tcPr>
            <w:tcW w:w="2156" w:type="pct"/>
          </w:tcPr>
          <w:p w14:paraId="72DA29C3" w14:textId="3F6AA5EA" w:rsidR="006B34E5" w:rsidRPr="00AD0433" w:rsidRDefault="006B34E5" w:rsidP="00F94949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6" w:type="pct"/>
          </w:tcPr>
          <w:p w14:paraId="45B098BE" w14:textId="1EF1C4FC" w:rsidR="006B34E5" w:rsidRPr="00AD0433" w:rsidRDefault="006B34E5" w:rsidP="00F949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7" w:type="pct"/>
          </w:tcPr>
          <w:p w14:paraId="24752994" w14:textId="78B7FEA3" w:rsidR="006B34E5" w:rsidRPr="00AD0433" w:rsidRDefault="006B34E5" w:rsidP="00F949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785916C7" w14:textId="1F7ACEEC" w:rsidR="006B34E5" w:rsidRPr="00AD0433" w:rsidRDefault="006B34E5" w:rsidP="00F949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7" w:type="pct"/>
          </w:tcPr>
          <w:p w14:paraId="0CCBD54B" w14:textId="77777777" w:rsidR="006B34E5" w:rsidRPr="00AD0433" w:rsidRDefault="006B34E5" w:rsidP="00F949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</w:tcPr>
          <w:p w14:paraId="02C2619C" w14:textId="5F1D426A" w:rsidR="006B34E5" w:rsidRPr="00AD0433" w:rsidRDefault="006B34E5" w:rsidP="00F949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2" w:type="pct"/>
          </w:tcPr>
          <w:p w14:paraId="76275C75" w14:textId="77777777" w:rsidR="006B34E5" w:rsidRPr="00AD0433" w:rsidRDefault="006B34E5" w:rsidP="00F949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5F12FCF3" w14:textId="3F89B5F8" w:rsidR="006B34E5" w:rsidRPr="00AD0433" w:rsidRDefault="006B34E5" w:rsidP="00F949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6B34E5" w:rsidRPr="00AD0433" w14:paraId="40947059" w14:textId="77777777" w:rsidTr="006B34E5">
        <w:tc>
          <w:tcPr>
            <w:tcW w:w="2156" w:type="pct"/>
          </w:tcPr>
          <w:p w14:paraId="52D9B480" w14:textId="77777777" w:rsidR="006B34E5" w:rsidRPr="00AD0433" w:rsidRDefault="006B34E5" w:rsidP="00F94949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6" w:type="pct"/>
          </w:tcPr>
          <w:p w14:paraId="04EE72CA" w14:textId="77777777" w:rsidR="006B34E5" w:rsidRPr="00AD0433" w:rsidRDefault="006B34E5" w:rsidP="00F949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pct"/>
            <w:gridSpan w:val="3"/>
          </w:tcPr>
          <w:p w14:paraId="6D423F2B" w14:textId="59CB202F" w:rsidR="006B34E5" w:rsidRPr="00AD0433" w:rsidRDefault="006B34E5" w:rsidP="00F949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566" w:type="pct"/>
          </w:tcPr>
          <w:p w14:paraId="217E4AB6" w14:textId="77777777" w:rsidR="006B34E5" w:rsidRPr="00AD0433" w:rsidRDefault="006B34E5" w:rsidP="00F949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0504E5C9" w14:textId="77777777" w:rsidR="006B34E5" w:rsidRPr="00AD0433" w:rsidRDefault="006B34E5" w:rsidP="00F949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27F0164E" w14:textId="77777777" w:rsidR="006B34E5" w:rsidRPr="00AD0433" w:rsidRDefault="006B34E5" w:rsidP="00F949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34E5" w:rsidRPr="00AD0433" w14:paraId="2165DF9D" w14:textId="77777777" w:rsidTr="006B34E5">
        <w:tc>
          <w:tcPr>
            <w:tcW w:w="2156" w:type="pct"/>
          </w:tcPr>
          <w:p w14:paraId="66025886" w14:textId="77777777" w:rsidR="006B34E5" w:rsidRPr="00AD0433" w:rsidRDefault="006B34E5" w:rsidP="00525ABA">
            <w:pPr>
              <w:ind w:left="154" w:hanging="15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44" w:type="pct"/>
            <w:gridSpan w:val="7"/>
          </w:tcPr>
          <w:p w14:paraId="48E557CB" w14:textId="08D0FB96" w:rsidR="006B34E5" w:rsidRPr="00AD0433" w:rsidRDefault="006B34E5" w:rsidP="00525ABA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(พันบาท/พันหุ้น)</w:t>
            </w:r>
          </w:p>
        </w:tc>
      </w:tr>
      <w:tr w:rsidR="006B34E5" w:rsidRPr="00AD0433" w14:paraId="49E08FC8" w14:textId="77777777" w:rsidTr="006B34E5">
        <w:tc>
          <w:tcPr>
            <w:tcW w:w="2156" w:type="pct"/>
          </w:tcPr>
          <w:p w14:paraId="19C6B53D" w14:textId="24706F0C" w:rsidR="006B34E5" w:rsidRPr="00AD0433" w:rsidRDefault="006B34E5" w:rsidP="00525ABA">
            <w:pPr>
              <w:ind w:left="154" w:hanging="15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AD04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AD04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36" w:type="pct"/>
          </w:tcPr>
          <w:p w14:paraId="1447A6E6" w14:textId="77777777" w:rsidR="006B34E5" w:rsidRPr="00AD0433" w:rsidRDefault="006B34E5" w:rsidP="00525ABA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20D3DFFE" w14:textId="7C243664" w:rsidR="006B34E5" w:rsidRPr="00AD0433" w:rsidRDefault="006B34E5" w:rsidP="00525ABA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vAlign w:val="bottom"/>
          </w:tcPr>
          <w:p w14:paraId="7723B687" w14:textId="245660FF" w:rsidR="006B34E5" w:rsidRPr="00AD0433" w:rsidRDefault="006B34E5" w:rsidP="00525ABA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301E6349" w14:textId="77777777" w:rsidR="006B34E5" w:rsidRPr="00AD0433" w:rsidRDefault="006B34E5" w:rsidP="00525AB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vAlign w:val="bottom"/>
          </w:tcPr>
          <w:p w14:paraId="18D3C64E" w14:textId="77777777" w:rsidR="006B34E5" w:rsidRPr="00AD0433" w:rsidRDefault="006B34E5" w:rsidP="00525ABA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0F6B6F90" w14:textId="77777777" w:rsidR="006B34E5" w:rsidRPr="00AD0433" w:rsidRDefault="006B34E5" w:rsidP="00525AB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27A396E5" w14:textId="77777777" w:rsidR="006B34E5" w:rsidRPr="00AD0433" w:rsidRDefault="006B34E5" w:rsidP="00525ABA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B34E5" w:rsidRPr="00AD0433" w14:paraId="19327591" w14:textId="77777777" w:rsidTr="006B34E5">
        <w:tc>
          <w:tcPr>
            <w:tcW w:w="2156" w:type="pct"/>
          </w:tcPr>
          <w:p w14:paraId="69957123" w14:textId="77777777" w:rsidR="006B34E5" w:rsidRPr="00AD0433" w:rsidRDefault="006B34E5" w:rsidP="00525ABA">
            <w:pPr>
              <w:ind w:left="154" w:hanging="15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6" w:type="pct"/>
          </w:tcPr>
          <w:p w14:paraId="25FD899E" w14:textId="77777777" w:rsidR="006B34E5" w:rsidRPr="00AD0433" w:rsidRDefault="006B34E5" w:rsidP="00525ABA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1D496EB8" w14:textId="1BDA6FBE" w:rsidR="006B34E5" w:rsidRPr="00AD0433" w:rsidRDefault="006B34E5" w:rsidP="00525ABA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vAlign w:val="bottom"/>
          </w:tcPr>
          <w:p w14:paraId="25222F26" w14:textId="7B44E671" w:rsidR="006B34E5" w:rsidRPr="00AD0433" w:rsidRDefault="006B34E5" w:rsidP="00525ABA">
            <w:pPr>
              <w:pStyle w:val="BodyText"/>
              <w:tabs>
                <w:tab w:val="decimal" w:pos="70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2B7779B5" w14:textId="77777777" w:rsidR="006B34E5" w:rsidRPr="00AD0433" w:rsidRDefault="006B34E5" w:rsidP="00525AB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vAlign w:val="bottom"/>
          </w:tcPr>
          <w:p w14:paraId="2184D160" w14:textId="77777777" w:rsidR="006B34E5" w:rsidRPr="00AD0433" w:rsidRDefault="006B34E5" w:rsidP="00525ABA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7F610153" w14:textId="77777777" w:rsidR="006B34E5" w:rsidRPr="00AD0433" w:rsidRDefault="006B34E5" w:rsidP="00525AB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477CC8DC" w14:textId="77777777" w:rsidR="006B34E5" w:rsidRPr="00AD0433" w:rsidRDefault="006B34E5" w:rsidP="00525ABA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B34E5" w:rsidRPr="00AD0433" w14:paraId="04B79116" w14:textId="77777777" w:rsidTr="00316446">
        <w:tc>
          <w:tcPr>
            <w:tcW w:w="2156" w:type="pct"/>
          </w:tcPr>
          <w:p w14:paraId="01062638" w14:textId="0A95EB89" w:rsidR="006B34E5" w:rsidRPr="00AD0433" w:rsidRDefault="00171C4E" w:rsidP="006B34E5">
            <w:pPr>
              <w:ind w:left="154" w:hanging="15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 (</w:t>
            </w:r>
            <w:r w:rsidR="006B34E5"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) </w:t>
            </w:r>
            <w:r w:rsidR="006B34E5"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สำหรับงวดที่เป็นส่วนของ</w:t>
            </w: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="006B34E5"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ผู้ถือหุ้นสามัญของบริษัท (ขั้นพื้นฐานและปรับลด)</w:t>
            </w:r>
          </w:p>
        </w:tc>
        <w:tc>
          <w:tcPr>
            <w:tcW w:w="636" w:type="pct"/>
            <w:tcBorders>
              <w:bottom w:val="double" w:sz="4" w:space="0" w:color="auto"/>
            </w:tcBorders>
            <w:vAlign w:val="bottom"/>
          </w:tcPr>
          <w:p w14:paraId="18A0FF9E" w14:textId="1BE5AB23" w:rsidR="006B34E5" w:rsidRPr="00AD0433" w:rsidRDefault="00D07ADA" w:rsidP="006B34E5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E45F8B"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,526</w:t>
            </w:r>
          </w:p>
        </w:tc>
        <w:tc>
          <w:tcPr>
            <w:tcW w:w="147" w:type="pct"/>
          </w:tcPr>
          <w:p w14:paraId="3D2682FE" w14:textId="0A9531B7" w:rsidR="006B34E5" w:rsidRPr="00AD0433" w:rsidRDefault="006B34E5" w:rsidP="006B34E5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double" w:sz="4" w:space="0" w:color="auto"/>
            </w:tcBorders>
            <w:vAlign w:val="bottom"/>
          </w:tcPr>
          <w:p w14:paraId="4880E80E" w14:textId="724E1D59" w:rsidR="006B34E5" w:rsidRPr="00AD0433" w:rsidRDefault="00171C4E" w:rsidP="006B34E5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E45F8B"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4,709</w:t>
            </w: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145348B7" w14:textId="77777777" w:rsidR="006B34E5" w:rsidRPr="00AD0433" w:rsidRDefault="006B34E5" w:rsidP="006B34E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double" w:sz="4" w:space="0" w:color="auto"/>
            </w:tcBorders>
            <w:vAlign w:val="bottom"/>
          </w:tcPr>
          <w:p w14:paraId="5A194FF9" w14:textId="045FE32C" w:rsidR="006B34E5" w:rsidRPr="00AD0433" w:rsidRDefault="00171C4E" w:rsidP="006B34E5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4,295</w:t>
            </w:r>
          </w:p>
        </w:tc>
        <w:tc>
          <w:tcPr>
            <w:tcW w:w="142" w:type="pct"/>
          </w:tcPr>
          <w:p w14:paraId="181DE5D7" w14:textId="0C83CFF1" w:rsidR="006B34E5" w:rsidRPr="00AD0433" w:rsidRDefault="006B34E5" w:rsidP="006B34E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double" w:sz="4" w:space="0" w:color="auto"/>
            </w:tcBorders>
            <w:vAlign w:val="bottom"/>
          </w:tcPr>
          <w:p w14:paraId="4E072F8A" w14:textId="1ADB4DB8" w:rsidR="006B34E5" w:rsidRPr="00AD0433" w:rsidRDefault="00171C4E" w:rsidP="006B34E5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(4,518)</w:t>
            </w:r>
          </w:p>
        </w:tc>
      </w:tr>
      <w:tr w:rsidR="006B34E5" w:rsidRPr="00AD0433" w14:paraId="56E66981" w14:textId="77777777" w:rsidTr="00316446">
        <w:trPr>
          <w:trHeight w:val="144"/>
        </w:trPr>
        <w:tc>
          <w:tcPr>
            <w:tcW w:w="2156" w:type="pct"/>
          </w:tcPr>
          <w:p w14:paraId="1145A534" w14:textId="77777777" w:rsidR="006B34E5" w:rsidRPr="00AD0433" w:rsidRDefault="006B34E5" w:rsidP="006B34E5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6" w:type="pct"/>
            <w:tcBorders>
              <w:top w:val="double" w:sz="4" w:space="0" w:color="auto"/>
            </w:tcBorders>
          </w:tcPr>
          <w:p w14:paraId="51677903" w14:textId="77777777" w:rsidR="006B34E5" w:rsidRPr="00AD0433" w:rsidRDefault="006B34E5" w:rsidP="006B34E5">
            <w:pPr>
              <w:pStyle w:val="BodyText"/>
              <w:tabs>
                <w:tab w:val="decimal" w:pos="408"/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78C1D261" w14:textId="737B0479" w:rsidR="006B34E5" w:rsidRPr="00AD0433" w:rsidRDefault="006B34E5" w:rsidP="006B34E5">
            <w:pPr>
              <w:pStyle w:val="BodyText"/>
              <w:tabs>
                <w:tab w:val="decimal" w:pos="408"/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double" w:sz="4" w:space="0" w:color="auto"/>
            </w:tcBorders>
          </w:tcPr>
          <w:p w14:paraId="2244F647" w14:textId="097C186D" w:rsidR="006B34E5" w:rsidRPr="00AD0433" w:rsidRDefault="006B34E5" w:rsidP="006B34E5">
            <w:pPr>
              <w:pStyle w:val="BodyText"/>
              <w:tabs>
                <w:tab w:val="decimal" w:pos="408"/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4AA8C9E0" w14:textId="77777777" w:rsidR="006B34E5" w:rsidRPr="00AD0433" w:rsidRDefault="006B34E5" w:rsidP="006B34E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double" w:sz="4" w:space="0" w:color="auto"/>
            </w:tcBorders>
          </w:tcPr>
          <w:p w14:paraId="4855662C" w14:textId="77777777" w:rsidR="006B34E5" w:rsidRPr="00AD0433" w:rsidRDefault="006B34E5" w:rsidP="006B34E5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0F3D90FC" w14:textId="77777777" w:rsidR="006B34E5" w:rsidRPr="00AD0433" w:rsidRDefault="006B34E5" w:rsidP="006B34E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double" w:sz="4" w:space="0" w:color="auto"/>
            </w:tcBorders>
          </w:tcPr>
          <w:p w14:paraId="47EFD5B5" w14:textId="77777777" w:rsidR="006B34E5" w:rsidRPr="00AD0433" w:rsidRDefault="006B34E5" w:rsidP="006B34E5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34E5" w:rsidRPr="00AD0433" w14:paraId="70C6C380" w14:textId="77777777" w:rsidTr="006B34E5">
        <w:tc>
          <w:tcPr>
            <w:tcW w:w="2156" w:type="pct"/>
          </w:tcPr>
          <w:p w14:paraId="606A5127" w14:textId="77777777" w:rsidR="006B34E5" w:rsidRPr="00AD0433" w:rsidRDefault="006B34E5" w:rsidP="006B34E5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636" w:type="pct"/>
          </w:tcPr>
          <w:p w14:paraId="7EA39056" w14:textId="77777777" w:rsidR="006B34E5" w:rsidRPr="00AD0433" w:rsidRDefault="006B34E5" w:rsidP="006B34E5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1F36B89D" w14:textId="099A4707" w:rsidR="006B34E5" w:rsidRPr="00AD0433" w:rsidRDefault="006B34E5" w:rsidP="006B34E5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46DED739" w14:textId="3EB0C9B3" w:rsidR="006B34E5" w:rsidRPr="00AD0433" w:rsidRDefault="006B34E5" w:rsidP="006B34E5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6DF3761A" w14:textId="77777777" w:rsidR="006B34E5" w:rsidRPr="00AD0433" w:rsidRDefault="006B34E5" w:rsidP="006B34E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</w:tcPr>
          <w:p w14:paraId="3006BFD4" w14:textId="77777777" w:rsidR="006B34E5" w:rsidRPr="00AD0433" w:rsidRDefault="006B34E5" w:rsidP="006B34E5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0DF9EF93" w14:textId="77777777" w:rsidR="006B34E5" w:rsidRPr="00AD0433" w:rsidRDefault="006B34E5" w:rsidP="006B34E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48689FC9" w14:textId="77777777" w:rsidR="006B34E5" w:rsidRPr="00AD0433" w:rsidRDefault="006B34E5" w:rsidP="006B34E5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71C4E" w:rsidRPr="00AD0433" w14:paraId="0C86AD68" w14:textId="77777777" w:rsidTr="00316446">
        <w:tc>
          <w:tcPr>
            <w:tcW w:w="2156" w:type="pct"/>
          </w:tcPr>
          <w:p w14:paraId="1446EB68" w14:textId="250503BC" w:rsidR="00171C4E" w:rsidRPr="00AD0433" w:rsidRDefault="00171C4E" w:rsidP="00171C4E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AD043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กรกฎาคม</w:t>
            </w: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14:paraId="6921C31C" w14:textId="2B15991A" w:rsidR="00171C4E" w:rsidRPr="00AD0433" w:rsidRDefault="00171C4E" w:rsidP="00171C4E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474,490</w:t>
            </w:r>
          </w:p>
        </w:tc>
        <w:tc>
          <w:tcPr>
            <w:tcW w:w="147" w:type="pct"/>
          </w:tcPr>
          <w:p w14:paraId="087A5458" w14:textId="63E5274E" w:rsidR="00171C4E" w:rsidRPr="00AD0433" w:rsidRDefault="00171C4E" w:rsidP="00171C4E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55BF0118" w14:textId="40D03A86" w:rsidR="00171C4E" w:rsidRPr="00AD0433" w:rsidRDefault="00171C4E" w:rsidP="00171C4E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455,000</w:t>
            </w:r>
          </w:p>
        </w:tc>
        <w:tc>
          <w:tcPr>
            <w:tcW w:w="147" w:type="pct"/>
          </w:tcPr>
          <w:p w14:paraId="1B99D7E1" w14:textId="77777777" w:rsidR="00171C4E" w:rsidRPr="00AD0433" w:rsidRDefault="00171C4E" w:rsidP="00171C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</w:tcPr>
          <w:p w14:paraId="77FB8443" w14:textId="0B2A6E0C" w:rsidR="00171C4E" w:rsidRPr="00AD0433" w:rsidRDefault="00171C4E" w:rsidP="00171C4E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474,490</w:t>
            </w:r>
          </w:p>
        </w:tc>
        <w:tc>
          <w:tcPr>
            <w:tcW w:w="142" w:type="pct"/>
          </w:tcPr>
          <w:p w14:paraId="070E0105" w14:textId="77777777" w:rsidR="00171C4E" w:rsidRPr="00AD0433" w:rsidRDefault="00171C4E" w:rsidP="00171C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3F49C7E7" w14:textId="3FE86361" w:rsidR="00171C4E" w:rsidRPr="00AD0433" w:rsidRDefault="00171C4E" w:rsidP="007161D9">
            <w:pPr>
              <w:pStyle w:val="BodyText"/>
              <w:tabs>
                <w:tab w:val="decimal" w:pos="62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455,000</w:t>
            </w:r>
          </w:p>
        </w:tc>
      </w:tr>
      <w:tr w:rsidR="00171C4E" w:rsidRPr="00AD0433" w14:paraId="3C5EA6B5" w14:textId="77777777" w:rsidTr="00316446">
        <w:tc>
          <w:tcPr>
            <w:tcW w:w="2156" w:type="pct"/>
          </w:tcPr>
          <w:p w14:paraId="25B72302" w14:textId="6383452F" w:rsidR="00171C4E" w:rsidRPr="00AD0433" w:rsidRDefault="00171C4E" w:rsidP="00171C4E">
            <w:pPr>
              <w:ind w:left="154" w:hanging="15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 (ขั้นพื้นฐาน)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BACE38" w14:textId="64A06B8F" w:rsidR="00171C4E" w:rsidRPr="00AD0433" w:rsidRDefault="00171C4E" w:rsidP="00171C4E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474,490</w:t>
            </w:r>
          </w:p>
        </w:tc>
        <w:tc>
          <w:tcPr>
            <w:tcW w:w="147" w:type="pct"/>
          </w:tcPr>
          <w:p w14:paraId="3E5054D4" w14:textId="0EEA3332" w:rsidR="00171C4E" w:rsidRPr="00AD0433" w:rsidRDefault="00171C4E" w:rsidP="00171C4E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E598FF" w14:textId="08E8F5BF" w:rsidR="00171C4E" w:rsidRPr="00AD0433" w:rsidRDefault="00171C4E" w:rsidP="00171C4E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455,000</w:t>
            </w:r>
          </w:p>
        </w:tc>
        <w:tc>
          <w:tcPr>
            <w:tcW w:w="147" w:type="pct"/>
          </w:tcPr>
          <w:p w14:paraId="752B1E23" w14:textId="77777777" w:rsidR="00171C4E" w:rsidRPr="00AD0433" w:rsidRDefault="00171C4E" w:rsidP="00171C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302B10" w14:textId="18DE68D0" w:rsidR="00171C4E" w:rsidRPr="00AD0433" w:rsidRDefault="00171C4E" w:rsidP="00171C4E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474,490</w:t>
            </w:r>
          </w:p>
        </w:tc>
        <w:tc>
          <w:tcPr>
            <w:tcW w:w="142" w:type="pct"/>
          </w:tcPr>
          <w:p w14:paraId="5CF0D283" w14:textId="77777777" w:rsidR="00171C4E" w:rsidRPr="00AD0433" w:rsidRDefault="00171C4E" w:rsidP="00171C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C8D34B" w14:textId="510F5ED1" w:rsidR="00171C4E" w:rsidRPr="00AD0433" w:rsidRDefault="00171C4E" w:rsidP="007161D9">
            <w:pPr>
              <w:pStyle w:val="BodyText"/>
              <w:tabs>
                <w:tab w:val="decimal" w:pos="62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455,000</w:t>
            </w:r>
          </w:p>
        </w:tc>
      </w:tr>
      <w:tr w:rsidR="00171C4E" w:rsidRPr="00AD0433" w14:paraId="56CF0117" w14:textId="77777777" w:rsidTr="00316446">
        <w:tc>
          <w:tcPr>
            <w:tcW w:w="2156" w:type="pct"/>
          </w:tcPr>
          <w:p w14:paraId="162E4C04" w14:textId="77777777" w:rsidR="00171C4E" w:rsidRPr="00AD0433" w:rsidRDefault="00171C4E" w:rsidP="00171C4E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ผลกระทบจากการออกสิทธิเลือกซื้อหุ้น</w:t>
            </w:r>
          </w:p>
        </w:tc>
        <w:tc>
          <w:tcPr>
            <w:tcW w:w="636" w:type="pct"/>
            <w:tcBorders>
              <w:top w:val="double" w:sz="4" w:space="0" w:color="auto"/>
              <w:bottom w:val="single" w:sz="4" w:space="0" w:color="auto"/>
            </w:tcBorders>
          </w:tcPr>
          <w:p w14:paraId="1953BA27" w14:textId="0AF2F9B3" w:rsidR="00171C4E" w:rsidRPr="00AD0433" w:rsidRDefault="00171C4E" w:rsidP="00171C4E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2,466</w:t>
            </w:r>
          </w:p>
        </w:tc>
        <w:tc>
          <w:tcPr>
            <w:tcW w:w="147" w:type="pct"/>
          </w:tcPr>
          <w:p w14:paraId="7E5ABAD8" w14:textId="1E861802" w:rsidR="00171C4E" w:rsidRPr="00AD0433" w:rsidRDefault="00171C4E" w:rsidP="00171C4E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double" w:sz="4" w:space="0" w:color="auto"/>
              <w:bottom w:val="single" w:sz="4" w:space="0" w:color="auto"/>
            </w:tcBorders>
          </w:tcPr>
          <w:p w14:paraId="51E1DD88" w14:textId="1093471A" w:rsidR="00171C4E" w:rsidRPr="00AD0433" w:rsidRDefault="00171C4E" w:rsidP="00171C4E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29,922</w:t>
            </w:r>
          </w:p>
        </w:tc>
        <w:tc>
          <w:tcPr>
            <w:tcW w:w="147" w:type="pct"/>
          </w:tcPr>
          <w:p w14:paraId="60FC8C90" w14:textId="77777777" w:rsidR="00171C4E" w:rsidRPr="00AD0433" w:rsidRDefault="00171C4E" w:rsidP="00171C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double" w:sz="4" w:space="0" w:color="auto"/>
              <w:bottom w:val="single" w:sz="4" w:space="0" w:color="auto"/>
            </w:tcBorders>
          </w:tcPr>
          <w:p w14:paraId="53A94834" w14:textId="54B3DA46" w:rsidR="00171C4E" w:rsidRPr="00AD0433" w:rsidRDefault="00171C4E" w:rsidP="00171C4E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2,466</w:t>
            </w:r>
          </w:p>
        </w:tc>
        <w:tc>
          <w:tcPr>
            <w:tcW w:w="142" w:type="pct"/>
          </w:tcPr>
          <w:p w14:paraId="2043CF34" w14:textId="77777777" w:rsidR="00171C4E" w:rsidRPr="00AD0433" w:rsidRDefault="00171C4E" w:rsidP="00171C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double" w:sz="4" w:space="0" w:color="auto"/>
              <w:bottom w:val="single" w:sz="4" w:space="0" w:color="auto"/>
            </w:tcBorders>
          </w:tcPr>
          <w:p w14:paraId="6470CF56" w14:textId="5C0F4D53" w:rsidR="00171C4E" w:rsidRPr="00AD0433" w:rsidRDefault="00171C4E" w:rsidP="007161D9">
            <w:pPr>
              <w:pStyle w:val="BodyText"/>
              <w:tabs>
                <w:tab w:val="decimal" w:pos="62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29,922</w:t>
            </w:r>
          </w:p>
        </w:tc>
      </w:tr>
      <w:tr w:rsidR="00171C4E" w:rsidRPr="00AD0433" w14:paraId="56850596" w14:textId="77777777" w:rsidTr="00316446">
        <w:tc>
          <w:tcPr>
            <w:tcW w:w="2156" w:type="pct"/>
          </w:tcPr>
          <w:p w14:paraId="5E69A9F1" w14:textId="3E01FCE2" w:rsidR="00171C4E" w:rsidRPr="00AD0433" w:rsidRDefault="00171C4E" w:rsidP="00171C4E">
            <w:pPr>
              <w:ind w:left="154" w:hanging="1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 (ปรับลด)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8152DC" w14:textId="59C0B256" w:rsidR="00171C4E" w:rsidRPr="00AD0433" w:rsidRDefault="00171C4E" w:rsidP="00171C4E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476,956</w:t>
            </w:r>
          </w:p>
        </w:tc>
        <w:tc>
          <w:tcPr>
            <w:tcW w:w="147" w:type="pct"/>
          </w:tcPr>
          <w:p w14:paraId="2AC54372" w14:textId="3C193133" w:rsidR="00171C4E" w:rsidRPr="00AD0433" w:rsidRDefault="00171C4E" w:rsidP="00171C4E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9DBB9B" w14:textId="7D021EF8" w:rsidR="00171C4E" w:rsidRPr="00AD0433" w:rsidRDefault="00171C4E" w:rsidP="00171C4E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484,922</w:t>
            </w:r>
          </w:p>
        </w:tc>
        <w:tc>
          <w:tcPr>
            <w:tcW w:w="147" w:type="pct"/>
          </w:tcPr>
          <w:p w14:paraId="6932F85B" w14:textId="77777777" w:rsidR="00171C4E" w:rsidRPr="00AD0433" w:rsidRDefault="00171C4E" w:rsidP="00171C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6EAD19" w14:textId="5E2342C3" w:rsidR="00171C4E" w:rsidRPr="00AD0433" w:rsidRDefault="00171C4E" w:rsidP="00171C4E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476,956</w:t>
            </w:r>
          </w:p>
        </w:tc>
        <w:tc>
          <w:tcPr>
            <w:tcW w:w="142" w:type="pct"/>
          </w:tcPr>
          <w:p w14:paraId="27F38375" w14:textId="77777777" w:rsidR="00171C4E" w:rsidRPr="00AD0433" w:rsidRDefault="00171C4E" w:rsidP="00171C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06DE25" w14:textId="6A8C5DF6" w:rsidR="00171C4E" w:rsidRPr="00AD0433" w:rsidRDefault="00171C4E" w:rsidP="007161D9">
            <w:pPr>
              <w:pStyle w:val="BodyText"/>
              <w:tabs>
                <w:tab w:val="decimal" w:pos="62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484,922</w:t>
            </w:r>
          </w:p>
        </w:tc>
      </w:tr>
      <w:tr w:rsidR="006B34E5" w:rsidRPr="00AD0433" w14:paraId="409EE2B3" w14:textId="77777777" w:rsidTr="00316446">
        <w:tc>
          <w:tcPr>
            <w:tcW w:w="2156" w:type="pct"/>
          </w:tcPr>
          <w:p w14:paraId="483424A8" w14:textId="77777777" w:rsidR="006B34E5" w:rsidRPr="00AD0433" w:rsidRDefault="006B34E5" w:rsidP="006B34E5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6" w:type="pct"/>
            <w:tcBorders>
              <w:top w:val="double" w:sz="4" w:space="0" w:color="auto"/>
            </w:tcBorders>
          </w:tcPr>
          <w:p w14:paraId="29A07CBF" w14:textId="77777777" w:rsidR="006B34E5" w:rsidRPr="00AD0433" w:rsidRDefault="006B34E5" w:rsidP="006B34E5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18CF140D" w14:textId="555499E3" w:rsidR="006B34E5" w:rsidRPr="00AD0433" w:rsidRDefault="006B34E5" w:rsidP="006B34E5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double" w:sz="4" w:space="0" w:color="auto"/>
            </w:tcBorders>
          </w:tcPr>
          <w:p w14:paraId="1FBC8C70" w14:textId="6CB93910" w:rsidR="006B34E5" w:rsidRPr="00AD0433" w:rsidRDefault="006B34E5" w:rsidP="006B34E5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1F6469C6" w14:textId="77777777" w:rsidR="006B34E5" w:rsidRPr="00AD0433" w:rsidRDefault="006B34E5" w:rsidP="006B34E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double" w:sz="4" w:space="0" w:color="auto"/>
            </w:tcBorders>
          </w:tcPr>
          <w:p w14:paraId="6A3A9689" w14:textId="77777777" w:rsidR="006B34E5" w:rsidRPr="00AD0433" w:rsidRDefault="006B34E5" w:rsidP="006B34E5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64ADFC28" w14:textId="77777777" w:rsidR="006B34E5" w:rsidRPr="00AD0433" w:rsidRDefault="006B34E5" w:rsidP="006B34E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double" w:sz="4" w:space="0" w:color="auto"/>
            </w:tcBorders>
          </w:tcPr>
          <w:p w14:paraId="01AF6413" w14:textId="77777777" w:rsidR="006B34E5" w:rsidRPr="00AD0433" w:rsidRDefault="006B34E5" w:rsidP="006B34E5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34E5" w:rsidRPr="00AD0433" w14:paraId="72409E2B" w14:textId="77777777" w:rsidTr="00316446">
        <w:tc>
          <w:tcPr>
            <w:tcW w:w="2156" w:type="pct"/>
          </w:tcPr>
          <w:p w14:paraId="2A6BD6E8" w14:textId="4B200E59" w:rsidR="006B34E5" w:rsidRPr="00AD0433" w:rsidRDefault="00171C4E" w:rsidP="006B34E5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 (</w:t>
            </w:r>
            <w:r w:rsidR="006B34E5"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) </w:t>
            </w:r>
            <w:r w:rsidR="006B34E5"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ต่อหุ้น (ขั้นพื้นฐาน) </w:t>
            </w:r>
            <w:r w:rsidR="006B34E5" w:rsidRPr="00AD04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636" w:type="pct"/>
            <w:tcBorders>
              <w:bottom w:val="double" w:sz="4" w:space="0" w:color="auto"/>
            </w:tcBorders>
          </w:tcPr>
          <w:p w14:paraId="4DC9C957" w14:textId="68824FF8" w:rsidR="006B34E5" w:rsidRPr="00AD0433" w:rsidRDefault="006B34E5" w:rsidP="007161D9">
            <w:pPr>
              <w:pStyle w:val="BodyText"/>
              <w:tabs>
                <w:tab w:val="decimal" w:pos="50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</w:t>
            </w:r>
            <w:r w:rsidR="00E45F8B"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14:paraId="63CFFEEC" w14:textId="0CDE78B7" w:rsidR="006B34E5" w:rsidRPr="00AD0433" w:rsidRDefault="006B34E5" w:rsidP="006B34E5">
            <w:pPr>
              <w:pStyle w:val="BodyText"/>
              <w:tabs>
                <w:tab w:val="decimal" w:pos="43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double" w:sz="4" w:space="0" w:color="auto"/>
            </w:tcBorders>
          </w:tcPr>
          <w:p w14:paraId="2EDB95C3" w14:textId="4D7A12A1" w:rsidR="006B34E5" w:rsidRPr="00AD0433" w:rsidRDefault="006B34E5" w:rsidP="007161D9">
            <w:pPr>
              <w:pStyle w:val="BodyText"/>
              <w:tabs>
                <w:tab w:val="decimal" w:pos="521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</w:t>
            </w:r>
            <w:r w:rsidR="00171C4E"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390D3328" w14:textId="77777777" w:rsidR="006B34E5" w:rsidRPr="00AD0433" w:rsidRDefault="006B34E5" w:rsidP="006B34E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double" w:sz="4" w:space="0" w:color="auto"/>
            </w:tcBorders>
          </w:tcPr>
          <w:p w14:paraId="4A704CCA" w14:textId="502A65C6" w:rsidR="006B34E5" w:rsidRPr="00AD0433" w:rsidRDefault="006B34E5" w:rsidP="006B34E5">
            <w:pPr>
              <w:pStyle w:val="BodyText"/>
              <w:tabs>
                <w:tab w:val="decimal" w:pos="45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</w:t>
            </w:r>
            <w:r w:rsidR="00171C4E"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2" w:type="pct"/>
          </w:tcPr>
          <w:p w14:paraId="513EB141" w14:textId="77777777" w:rsidR="006B34E5" w:rsidRPr="00AD0433" w:rsidRDefault="006B34E5" w:rsidP="006B34E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double" w:sz="4" w:space="0" w:color="auto"/>
            </w:tcBorders>
          </w:tcPr>
          <w:p w14:paraId="6D22FC94" w14:textId="0A871A9B" w:rsidR="006B34E5" w:rsidRPr="00AD0433" w:rsidRDefault="00171C4E" w:rsidP="006B34E5">
            <w:pPr>
              <w:pStyle w:val="BodyText"/>
              <w:tabs>
                <w:tab w:val="decimal" w:pos="695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6B34E5"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</w:t>
            </w: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6B34E5"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6B34E5" w:rsidRPr="00AD0433" w14:paraId="6952BB50" w14:textId="77777777" w:rsidTr="00316446">
        <w:tc>
          <w:tcPr>
            <w:tcW w:w="2156" w:type="pct"/>
          </w:tcPr>
          <w:p w14:paraId="3400C0BF" w14:textId="541B89C9" w:rsidR="006B34E5" w:rsidRPr="00AD0433" w:rsidRDefault="00171C4E" w:rsidP="006B34E5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 (</w:t>
            </w:r>
            <w:r w:rsidR="006B34E5"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) </w:t>
            </w:r>
            <w:r w:rsidR="006B34E5"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ต่อหุ้น (ปรับลด) </w:t>
            </w:r>
            <w:r w:rsidR="006B34E5" w:rsidRPr="00AD04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636" w:type="pct"/>
            <w:tcBorders>
              <w:top w:val="double" w:sz="4" w:space="0" w:color="auto"/>
              <w:bottom w:val="double" w:sz="4" w:space="0" w:color="auto"/>
            </w:tcBorders>
          </w:tcPr>
          <w:p w14:paraId="4EA0D3DF" w14:textId="1DA452A9" w:rsidR="006B34E5" w:rsidRPr="00AD0433" w:rsidRDefault="006B34E5" w:rsidP="007161D9">
            <w:pPr>
              <w:pStyle w:val="BodyText"/>
              <w:tabs>
                <w:tab w:val="decimal" w:pos="50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</w:t>
            </w:r>
            <w:r w:rsidR="00E45F8B"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14:paraId="15F25C0E" w14:textId="513DE5AC" w:rsidR="006B34E5" w:rsidRPr="00AD0433" w:rsidRDefault="006B34E5" w:rsidP="006B34E5">
            <w:pPr>
              <w:pStyle w:val="BodyText"/>
              <w:tabs>
                <w:tab w:val="decimal" w:pos="43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double" w:sz="4" w:space="0" w:color="auto"/>
              <w:bottom w:val="double" w:sz="4" w:space="0" w:color="auto"/>
            </w:tcBorders>
          </w:tcPr>
          <w:p w14:paraId="402D3629" w14:textId="56F739FD" w:rsidR="006B34E5" w:rsidRPr="00AD0433" w:rsidRDefault="006B34E5" w:rsidP="007161D9">
            <w:pPr>
              <w:pStyle w:val="BodyText"/>
              <w:tabs>
                <w:tab w:val="decimal" w:pos="521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</w:t>
            </w:r>
            <w:r w:rsidR="00171C4E"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21839984" w14:textId="77777777" w:rsidR="006B34E5" w:rsidRPr="00AD0433" w:rsidRDefault="006B34E5" w:rsidP="006B34E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double" w:sz="4" w:space="0" w:color="auto"/>
              <w:bottom w:val="double" w:sz="4" w:space="0" w:color="auto"/>
            </w:tcBorders>
          </w:tcPr>
          <w:p w14:paraId="50A50F87" w14:textId="7D50ED18" w:rsidR="006B34E5" w:rsidRPr="00AD0433" w:rsidRDefault="006B34E5" w:rsidP="006B34E5">
            <w:pPr>
              <w:pStyle w:val="BodyText"/>
              <w:tabs>
                <w:tab w:val="decimal" w:pos="45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</w:t>
            </w:r>
            <w:r w:rsidR="00171C4E"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2" w:type="pct"/>
          </w:tcPr>
          <w:p w14:paraId="67519F2F" w14:textId="77777777" w:rsidR="006B34E5" w:rsidRPr="00AD0433" w:rsidRDefault="006B34E5" w:rsidP="006B34E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double" w:sz="4" w:space="0" w:color="auto"/>
              <w:bottom w:val="double" w:sz="4" w:space="0" w:color="auto"/>
            </w:tcBorders>
          </w:tcPr>
          <w:p w14:paraId="4154B28E" w14:textId="359FC8B3" w:rsidR="006B34E5" w:rsidRPr="00AD0433" w:rsidRDefault="006B34E5" w:rsidP="006B34E5">
            <w:pPr>
              <w:pStyle w:val="BodyText"/>
              <w:tabs>
                <w:tab w:val="decimal" w:pos="695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</w:t>
            </w:r>
            <w:r w:rsidR="00171C4E"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492A622B" w14:textId="319E1DE2" w:rsidR="00E20A86" w:rsidRPr="00AD0433" w:rsidRDefault="00E20A86">
      <w:pPr>
        <w:rPr>
          <w:rFonts w:asciiTheme="majorBidi" w:hAnsiTheme="majorBidi" w:cstheme="majorBidi"/>
          <w:sz w:val="30"/>
          <w:szCs w:val="30"/>
          <w:cs/>
          <w:lang w:eastAsia="x-none"/>
        </w:rPr>
      </w:pPr>
    </w:p>
    <w:p w14:paraId="19ED2D3D" w14:textId="77777777" w:rsidR="00E20A86" w:rsidRPr="00AD0433" w:rsidRDefault="00E20A86">
      <w:pPr>
        <w:rPr>
          <w:rFonts w:asciiTheme="majorBidi" w:hAnsiTheme="majorBidi" w:cstheme="majorBidi"/>
          <w:sz w:val="30"/>
          <w:szCs w:val="30"/>
          <w:cs/>
          <w:lang w:eastAsia="x-none"/>
        </w:rPr>
      </w:pPr>
      <w:r w:rsidRPr="00AD0433">
        <w:rPr>
          <w:rFonts w:asciiTheme="majorBidi" w:hAnsiTheme="majorBidi" w:cstheme="majorBidi"/>
          <w:sz w:val="30"/>
          <w:szCs w:val="30"/>
          <w:cs/>
          <w:lang w:eastAsia="x-none"/>
        </w:rPr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94"/>
        <w:gridCol w:w="1153"/>
        <w:gridCol w:w="264"/>
        <w:gridCol w:w="1207"/>
        <w:gridCol w:w="262"/>
        <w:gridCol w:w="1020"/>
        <w:gridCol w:w="256"/>
        <w:gridCol w:w="1034"/>
      </w:tblGrid>
      <w:tr w:rsidR="0092202C" w:rsidRPr="00AD0433" w14:paraId="7C4AF344" w14:textId="77777777" w:rsidTr="0092202C">
        <w:tc>
          <w:tcPr>
            <w:tcW w:w="2142" w:type="pct"/>
          </w:tcPr>
          <w:p w14:paraId="1A0C77B4" w14:textId="77777777" w:rsidR="0092202C" w:rsidRPr="00AD0433" w:rsidRDefault="0092202C" w:rsidP="00316446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3" w:type="pct"/>
            <w:gridSpan w:val="3"/>
          </w:tcPr>
          <w:p w14:paraId="6B58F9C6" w14:textId="591D674B" w:rsidR="0092202C" w:rsidRPr="00AD0433" w:rsidRDefault="0092202C" w:rsidP="0092202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งบการเงินรวม</w:t>
            </w:r>
          </w:p>
        </w:tc>
        <w:tc>
          <w:tcPr>
            <w:tcW w:w="144" w:type="pct"/>
          </w:tcPr>
          <w:p w14:paraId="4F730269" w14:textId="77777777" w:rsidR="0092202C" w:rsidRPr="00AD0433" w:rsidRDefault="0092202C" w:rsidP="0031644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1" w:type="pct"/>
            <w:gridSpan w:val="3"/>
            <w:vAlign w:val="bottom"/>
          </w:tcPr>
          <w:p w14:paraId="0A305C20" w14:textId="77777777" w:rsidR="0092202C" w:rsidRPr="00AD0433" w:rsidRDefault="0092202C" w:rsidP="0031644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16446" w:rsidRPr="00AD0433" w14:paraId="1FB56011" w14:textId="77777777" w:rsidTr="00316446">
        <w:tc>
          <w:tcPr>
            <w:tcW w:w="2142" w:type="pct"/>
          </w:tcPr>
          <w:p w14:paraId="62636805" w14:textId="77777777" w:rsidR="00316446" w:rsidRPr="00AD0433" w:rsidRDefault="00316446" w:rsidP="00316446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4" w:type="pct"/>
          </w:tcPr>
          <w:p w14:paraId="111C000C" w14:textId="77309C3F" w:rsidR="00316446" w:rsidRPr="00AD0433" w:rsidRDefault="00316446" w:rsidP="0031644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5" w:type="pct"/>
          </w:tcPr>
          <w:p w14:paraId="119F6159" w14:textId="3F469056" w:rsidR="00316446" w:rsidRPr="00AD0433" w:rsidRDefault="00316446" w:rsidP="0031644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</w:tcPr>
          <w:p w14:paraId="1A9A6C73" w14:textId="5C850AFA" w:rsidR="00316446" w:rsidRPr="00AD0433" w:rsidRDefault="00316446" w:rsidP="0031644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4" w:type="pct"/>
          </w:tcPr>
          <w:p w14:paraId="313F2915" w14:textId="77777777" w:rsidR="00316446" w:rsidRPr="00AD0433" w:rsidRDefault="00316446" w:rsidP="0031644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5F17D209" w14:textId="77777777" w:rsidR="00316446" w:rsidRPr="00AD0433" w:rsidRDefault="00316446" w:rsidP="0031644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1" w:type="pct"/>
          </w:tcPr>
          <w:p w14:paraId="2FE18115" w14:textId="77777777" w:rsidR="00316446" w:rsidRPr="00AD0433" w:rsidRDefault="00316446" w:rsidP="0031644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7921C5FC" w14:textId="77777777" w:rsidR="00316446" w:rsidRPr="00AD0433" w:rsidRDefault="00316446" w:rsidP="0031644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316446" w:rsidRPr="00AD0433" w14:paraId="75663184" w14:textId="77777777" w:rsidTr="00316446">
        <w:tc>
          <w:tcPr>
            <w:tcW w:w="2142" w:type="pct"/>
          </w:tcPr>
          <w:p w14:paraId="161AFE0A" w14:textId="77777777" w:rsidR="00316446" w:rsidRPr="00AD0433" w:rsidRDefault="00316446" w:rsidP="00316446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4" w:type="pct"/>
          </w:tcPr>
          <w:p w14:paraId="249071B1" w14:textId="77777777" w:rsidR="00316446" w:rsidRPr="00AD0433" w:rsidRDefault="00316446" w:rsidP="0031644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546665A5" w14:textId="77777777" w:rsidR="00316446" w:rsidRPr="00AD0433" w:rsidRDefault="00316446" w:rsidP="0031644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</w:tcPr>
          <w:p w14:paraId="77565CAE" w14:textId="486EF558" w:rsidR="00316446" w:rsidRPr="00AD0433" w:rsidRDefault="00316446" w:rsidP="0031644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144" w:type="pct"/>
          </w:tcPr>
          <w:p w14:paraId="472E7513" w14:textId="77777777" w:rsidR="00316446" w:rsidRPr="00AD0433" w:rsidRDefault="00316446" w:rsidP="0031644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5C4E291A" w14:textId="77777777" w:rsidR="00316446" w:rsidRPr="00AD0433" w:rsidRDefault="00316446" w:rsidP="0031644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3D8BA40F" w14:textId="77777777" w:rsidR="00316446" w:rsidRPr="00AD0433" w:rsidRDefault="00316446" w:rsidP="0031644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3121B695" w14:textId="77777777" w:rsidR="00316446" w:rsidRPr="00AD0433" w:rsidRDefault="00316446" w:rsidP="0031644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16446" w:rsidRPr="00AD0433" w14:paraId="61911999" w14:textId="77777777" w:rsidTr="00316446">
        <w:tc>
          <w:tcPr>
            <w:tcW w:w="2142" w:type="pct"/>
          </w:tcPr>
          <w:p w14:paraId="0085ACE1" w14:textId="77777777" w:rsidR="00316446" w:rsidRPr="00AD0433" w:rsidRDefault="00316446" w:rsidP="00316446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58" w:type="pct"/>
            <w:gridSpan w:val="7"/>
          </w:tcPr>
          <w:p w14:paraId="23507B26" w14:textId="1D7204DB" w:rsidR="00316446" w:rsidRPr="00AD0433" w:rsidRDefault="00316446" w:rsidP="00316446">
            <w:pPr>
              <w:pStyle w:val="BodyText"/>
              <w:tabs>
                <w:tab w:val="decimal" w:pos="695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(พันบาท/พันหุ้น)</w:t>
            </w:r>
          </w:p>
        </w:tc>
      </w:tr>
      <w:tr w:rsidR="00316446" w:rsidRPr="00AD0433" w14:paraId="1E36FEE3" w14:textId="77777777" w:rsidTr="00316446">
        <w:tc>
          <w:tcPr>
            <w:tcW w:w="2142" w:type="pct"/>
          </w:tcPr>
          <w:p w14:paraId="429554F2" w14:textId="4CC61543" w:rsidR="00316446" w:rsidRPr="00AD0433" w:rsidRDefault="00316446" w:rsidP="00316446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AD04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AD04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34" w:type="pct"/>
          </w:tcPr>
          <w:p w14:paraId="054EED83" w14:textId="77777777" w:rsidR="00316446" w:rsidRPr="00AD0433" w:rsidRDefault="00316446" w:rsidP="00316446">
            <w:pPr>
              <w:pStyle w:val="BodyText"/>
              <w:tabs>
                <w:tab w:val="decimal" w:pos="43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0D8603DC" w14:textId="1C6261CE" w:rsidR="00316446" w:rsidRPr="00AD0433" w:rsidRDefault="00316446" w:rsidP="00316446">
            <w:pPr>
              <w:pStyle w:val="BodyText"/>
              <w:tabs>
                <w:tab w:val="decimal" w:pos="43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  <w:vAlign w:val="bottom"/>
          </w:tcPr>
          <w:p w14:paraId="75E8A8DE" w14:textId="30D59A1C" w:rsidR="00316446" w:rsidRPr="00AD0433" w:rsidRDefault="00316446" w:rsidP="00316446">
            <w:pPr>
              <w:pStyle w:val="BodyText"/>
              <w:tabs>
                <w:tab w:val="decimal" w:pos="43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79A34E7F" w14:textId="77777777" w:rsidR="00316446" w:rsidRPr="00AD0433" w:rsidRDefault="00316446" w:rsidP="00316446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vAlign w:val="bottom"/>
          </w:tcPr>
          <w:p w14:paraId="0907561A" w14:textId="77777777" w:rsidR="00316446" w:rsidRPr="00AD0433" w:rsidRDefault="00316446" w:rsidP="00316446">
            <w:pPr>
              <w:pStyle w:val="BodyText"/>
              <w:tabs>
                <w:tab w:val="decimal" w:pos="45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797ECF93" w14:textId="77777777" w:rsidR="00316446" w:rsidRPr="00AD0433" w:rsidRDefault="00316446" w:rsidP="00316446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10EE3A15" w14:textId="77777777" w:rsidR="00316446" w:rsidRPr="00AD0433" w:rsidRDefault="00316446" w:rsidP="00316446">
            <w:pPr>
              <w:pStyle w:val="BodyText"/>
              <w:tabs>
                <w:tab w:val="decimal" w:pos="695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16446" w:rsidRPr="00AD0433" w14:paraId="0FA91F66" w14:textId="77777777" w:rsidTr="00316446">
        <w:tc>
          <w:tcPr>
            <w:tcW w:w="2142" w:type="pct"/>
          </w:tcPr>
          <w:p w14:paraId="3EDD1A57" w14:textId="77777777" w:rsidR="00316446" w:rsidRPr="00AD0433" w:rsidRDefault="00316446" w:rsidP="00316446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4" w:type="pct"/>
          </w:tcPr>
          <w:p w14:paraId="054C14A1" w14:textId="77777777" w:rsidR="00316446" w:rsidRPr="00AD0433" w:rsidRDefault="00316446" w:rsidP="00316446">
            <w:pPr>
              <w:pStyle w:val="BodyText"/>
              <w:tabs>
                <w:tab w:val="decimal" w:pos="43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0D4277B4" w14:textId="3FFA6D9E" w:rsidR="00316446" w:rsidRPr="00AD0433" w:rsidRDefault="00316446" w:rsidP="00316446">
            <w:pPr>
              <w:pStyle w:val="BodyText"/>
              <w:tabs>
                <w:tab w:val="decimal" w:pos="43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  <w:vAlign w:val="bottom"/>
          </w:tcPr>
          <w:p w14:paraId="43484735" w14:textId="694EC0AC" w:rsidR="00316446" w:rsidRPr="00AD0433" w:rsidRDefault="00316446" w:rsidP="00316446">
            <w:pPr>
              <w:pStyle w:val="BodyText"/>
              <w:tabs>
                <w:tab w:val="decimal" w:pos="43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46E0A0A8" w14:textId="77777777" w:rsidR="00316446" w:rsidRPr="00AD0433" w:rsidRDefault="00316446" w:rsidP="00316446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vAlign w:val="bottom"/>
          </w:tcPr>
          <w:p w14:paraId="32803628" w14:textId="77777777" w:rsidR="00316446" w:rsidRPr="00AD0433" w:rsidRDefault="00316446" w:rsidP="00316446">
            <w:pPr>
              <w:pStyle w:val="BodyText"/>
              <w:tabs>
                <w:tab w:val="decimal" w:pos="45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7BAA704C" w14:textId="77777777" w:rsidR="00316446" w:rsidRPr="00AD0433" w:rsidRDefault="00316446" w:rsidP="00316446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54A316A8" w14:textId="77777777" w:rsidR="00316446" w:rsidRPr="00AD0433" w:rsidRDefault="00316446" w:rsidP="00316446">
            <w:pPr>
              <w:pStyle w:val="BodyText"/>
              <w:tabs>
                <w:tab w:val="decimal" w:pos="695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16446" w:rsidRPr="00AD0433" w14:paraId="3D7B837A" w14:textId="77777777" w:rsidTr="00316446">
        <w:tc>
          <w:tcPr>
            <w:tcW w:w="2142" w:type="pct"/>
          </w:tcPr>
          <w:p w14:paraId="662642E6" w14:textId="1EC5C801" w:rsidR="00316446" w:rsidRPr="00AD0433" w:rsidRDefault="00C26BAA" w:rsidP="00316446">
            <w:pPr>
              <w:ind w:left="154" w:hanging="15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ขาดทุนสำหรับงวดที่เป็นส่วนของผู้ถือหุ้นสามัญของบริษัท (ขั้นพื้นฐานและปรับลด)</w:t>
            </w:r>
          </w:p>
        </w:tc>
        <w:tc>
          <w:tcPr>
            <w:tcW w:w="634" w:type="pct"/>
            <w:tcBorders>
              <w:bottom w:val="double" w:sz="4" w:space="0" w:color="auto"/>
            </w:tcBorders>
            <w:vAlign w:val="bottom"/>
          </w:tcPr>
          <w:p w14:paraId="2C47C8B8" w14:textId="682E9F1F" w:rsidR="00316446" w:rsidRPr="00AD0433" w:rsidRDefault="00E45F8B" w:rsidP="00316446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(7,964)</w:t>
            </w:r>
          </w:p>
        </w:tc>
        <w:tc>
          <w:tcPr>
            <w:tcW w:w="145" w:type="pct"/>
          </w:tcPr>
          <w:p w14:paraId="22CD82EE" w14:textId="52C009E0" w:rsidR="00316446" w:rsidRPr="00AD0433" w:rsidRDefault="00316446" w:rsidP="00316446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  <w:tcBorders>
              <w:bottom w:val="double" w:sz="4" w:space="0" w:color="auto"/>
            </w:tcBorders>
            <w:vAlign w:val="bottom"/>
          </w:tcPr>
          <w:p w14:paraId="64E17042" w14:textId="6BBC9F53" w:rsidR="00316446" w:rsidRPr="00AD0433" w:rsidRDefault="006A733B" w:rsidP="00316446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E45F8B"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28,144</w:t>
            </w:r>
            <w:r w:rsidR="00171C4E"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379C73BC" w14:textId="77777777" w:rsidR="00316446" w:rsidRPr="00AD0433" w:rsidRDefault="00316446" w:rsidP="00316446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double" w:sz="4" w:space="0" w:color="auto"/>
            </w:tcBorders>
            <w:vAlign w:val="bottom"/>
          </w:tcPr>
          <w:p w14:paraId="0810D262" w14:textId="5D9C64E6" w:rsidR="00316446" w:rsidRPr="00AD0433" w:rsidRDefault="00171C4E" w:rsidP="00316446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(4,918)</w:t>
            </w:r>
          </w:p>
        </w:tc>
        <w:tc>
          <w:tcPr>
            <w:tcW w:w="141" w:type="pct"/>
          </w:tcPr>
          <w:p w14:paraId="0863C056" w14:textId="77777777" w:rsidR="00316446" w:rsidRPr="00AD0433" w:rsidRDefault="00316446" w:rsidP="00316446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  <w:vAlign w:val="bottom"/>
          </w:tcPr>
          <w:p w14:paraId="75D668B3" w14:textId="2275BE6E" w:rsidR="00316446" w:rsidRPr="00AD0433" w:rsidRDefault="00171C4E" w:rsidP="00316446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(27,953)</w:t>
            </w:r>
          </w:p>
        </w:tc>
      </w:tr>
      <w:tr w:rsidR="00316446" w:rsidRPr="00AD0433" w14:paraId="1E3E5DE1" w14:textId="77777777" w:rsidTr="00316446">
        <w:tc>
          <w:tcPr>
            <w:tcW w:w="2142" w:type="pct"/>
          </w:tcPr>
          <w:p w14:paraId="466FC140" w14:textId="70C023C2" w:rsidR="00316446" w:rsidRPr="00AD0433" w:rsidRDefault="00316446" w:rsidP="00316446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4" w:type="pct"/>
            <w:tcBorders>
              <w:top w:val="double" w:sz="4" w:space="0" w:color="auto"/>
            </w:tcBorders>
            <w:vAlign w:val="bottom"/>
          </w:tcPr>
          <w:p w14:paraId="6F30C54D" w14:textId="77777777" w:rsidR="00316446" w:rsidRPr="00AD0433" w:rsidRDefault="00316446" w:rsidP="00316446">
            <w:pPr>
              <w:pStyle w:val="BodyText"/>
              <w:tabs>
                <w:tab w:val="decimal" w:pos="43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382CD296" w14:textId="58EBF55D" w:rsidR="00316446" w:rsidRPr="00AD0433" w:rsidRDefault="00316446" w:rsidP="00316446">
            <w:pPr>
              <w:pStyle w:val="BodyText"/>
              <w:tabs>
                <w:tab w:val="decimal" w:pos="43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  <w:tcBorders>
              <w:top w:val="double" w:sz="4" w:space="0" w:color="auto"/>
            </w:tcBorders>
            <w:vAlign w:val="bottom"/>
          </w:tcPr>
          <w:p w14:paraId="48559D99" w14:textId="4124B47C" w:rsidR="00316446" w:rsidRPr="00AD0433" w:rsidRDefault="00316446" w:rsidP="00316446">
            <w:pPr>
              <w:pStyle w:val="BodyText"/>
              <w:tabs>
                <w:tab w:val="decimal" w:pos="43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178BDF42" w14:textId="77777777" w:rsidR="00316446" w:rsidRPr="00AD0433" w:rsidRDefault="00316446" w:rsidP="00316446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double" w:sz="4" w:space="0" w:color="auto"/>
            </w:tcBorders>
            <w:vAlign w:val="bottom"/>
          </w:tcPr>
          <w:p w14:paraId="6C00B74C" w14:textId="00BD226E" w:rsidR="00316446" w:rsidRPr="00AD0433" w:rsidRDefault="00316446" w:rsidP="00316446">
            <w:pPr>
              <w:pStyle w:val="BodyText"/>
              <w:tabs>
                <w:tab w:val="decimal" w:pos="45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7284D405" w14:textId="77777777" w:rsidR="00316446" w:rsidRPr="00AD0433" w:rsidRDefault="00316446" w:rsidP="00316446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</w:tcPr>
          <w:p w14:paraId="6CC6B5EE" w14:textId="77777777" w:rsidR="00316446" w:rsidRPr="00AD0433" w:rsidRDefault="00316446" w:rsidP="00316446">
            <w:pPr>
              <w:pStyle w:val="BodyText"/>
              <w:tabs>
                <w:tab w:val="decimal" w:pos="695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16446" w:rsidRPr="00AD0433" w14:paraId="2F18EEA8" w14:textId="77777777" w:rsidTr="00316446">
        <w:tc>
          <w:tcPr>
            <w:tcW w:w="2142" w:type="pct"/>
          </w:tcPr>
          <w:p w14:paraId="59A4424D" w14:textId="77777777" w:rsidR="00316446" w:rsidRPr="00AD0433" w:rsidRDefault="00316446" w:rsidP="00316446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634" w:type="pct"/>
          </w:tcPr>
          <w:p w14:paraId="60946656" w14:textId="77777777" w:rsidR="00316446" w:rsidRPr="00AD0433" w:rsidRDefault="00316446" w:rsidP="00316446">
            <w:pPr>
              <w:pStyle w:val="BodyText"/>
              <w:tabs>
                <w:tab w:val="decimal" w:pos="43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15FB108B" w14:textId="3D0E16FB" w:rsidR="00316446" w:rsidRPr="00AD0433" w:rsidRDefault="00316446" w:rsidP="00316446">
            <w:pPr>
              <w:pStyle w:val="BodyText"/>
              <w:tabs>
                <w:tab w:val="decimal" w:pos="43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</w:tcPr>
          <w:p w14:paraId="0D905B58" w14:textId="2A97A0A8" w:rsidR="00316446" w:rsidRPr="00AD0433" w:rsidRDefault="00316446" w:rsidP="00316446">
            <w:pPr>
              <w:pStyle w:val="BodyText"/>
              <w:tabs>
                <w:tab w:val="decimal" w:pos="43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760CEA80" w14:textId="77777777" w:rsidR="00316446" w:rsidRPr="00AD0433" w:rsidRDefault="00316446" w:rsidP="00316446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</w:tcPr>
          <w:p w14:paraId="688D1ECB" w14:textId="77777777" w:rsidR="00316446" w:rsidRPr="00AD0433" w:rsidRDefault="00316446" w:rsidP="00316446">
            <w:pPr>
              <w:pStyle w:val="BodyText"/>
              <w:tabs>
                <w:tab w:val="decimal" w:pos="45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08E339FA" w14:textId="77777777" w:rsidR="00316446" w:rsidRPr="00AD0433" w:rsidRDefault="00316446" w:rsidP="00316446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</w:tcPr>
          <w:p w14:paraId="1033D256" w14:textId="77777777" w:rsidR="00316446" w:rsidRPr="00AD0433" w:rsidRDefault="00316446" w:rsidP="00316446">
            <w:pPr>
              <w:pStyle w:val="BodyText"/>
              <w:tabs>
                <w:tab w:val="decimal" w:pos="695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16446" w:rsidRPr="00AD0433" w14:paraId="2FFD7217" w14:textId="77777777" w:rsidTr="00316446">
        <w:tc>
          <w:tcPr>
            <w:tcW w:w="2142" w:type="pct"/>
          </w:tcPr>
          <w:p w14:paraId="6A886C75" w14:textId="77777777" w:rsidR="00316446" w:rsidRPr="00AD0433" w:rsidRDefault="00316446" w:rsidP="00316446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AD043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634" w:type="pct"/>
          </w:tcPr>
          <w:p w14:paraId="445ACA04" w14:textId="67FC63AC" w:rsidR="00316446" w:rsidRPr="00AD0433" w:rsidRDefault="00316446" w:rsidP="00316446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455,000</w:t>
            </w:r>
          </w:p>
        </w:tc>
        <w:tc>
          <w:tcPr>
            <w:tcW w:w="145" w:type="pct"/>
          </w:tcPr>
          <w:p w14:paraId="0122718D" w14:textId="3826D233" w:rsidR="00316446" w:rsidRPr="00AD0433" w:rsidRDefault="00316446" w:rsidP="00316446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</w:tcPr>
          <w:p w14:paraId="0EB5C502" w14:textId="5BB67139" w:rsidR="00316446" w:rsidRPr="00AD0433" w:rsidRDefault="00316446" w:rsidP="00316446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455,000</w:t>
            </w:r>
          </w:p>
        </w:tc>
        <w:tc>
          <w:tcPr>
            <w:tcW w:w="144" w:type="pct"/>
          </w:tcPr>
          <w:p w14:paraId="6E53A4E8" w14:textId="77777777" w:rsidR="00316446" w:rsidRPr="00AD0433" w:rsidRDefault="00316446" w:rsidP="00316446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</w:tcPr>
          <w:p w14:paraId="19EA478D" w14:textId="77777777" w:rsidR="00316446" w:rsidRPr="00AD0433" w:rsidRDefault="00316446" w:rsidP="00316446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455,000</w:t>
            </w:r>
          </w:p>
        </w:tc>
        <w:tc>
          <w:tcPr>
            <w:tcW w:w="141" w:type="pct"/>
          </w:tcPr>
          <w:p w14:paraId="4BC7BC05" w14:textId="77777777" w:rsidR="00316446" w:rsidRPr="00AD0433" w:rsidRDefault="00316446" w:rsidP="00316446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</w:tcPr>
          <w:p w14:paraId="4884F6D0" w14:textId="77777777" w:rsidR="00316446" w:rsidRPr="00AD0433" w:rsidRDefault="00316446" w:rsidP="00316446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455,000</w:t>
            </w:r>
          </w:p>
        </w:tc>
      </w:tr>
      <w:tr w:rsidR="00316446" w:rsidRPr="00AD0433" w14:paraId="25E682C9" w14:textId="77777777" w:rsidTr="00316446">
        <w:tc>
          <w:tcPr>
            <w:tcW w:w="2142" w:type="pct"/>
          </w:tcPr>
          <w:p w14:paraId="290E9EBE" w14:textId="78BA75D7" w:rsidR="00316446" w:rsidRPr="00AD0433" w:rsidRDefault="00316446" w:rsidP="00316446">
            <w:pPr>
              <w:ind w:left="154" w:hanging="154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ผลกระทบจากหุ้นที่ออกจำหน่ายเมื่อ</w:t>
            </w: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วันที่ </w:t>
            </w:r>
            <w:r w:rsidRPr="00AD0433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เมษายน</w:t>
            </w: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14:paraId="204476F7" w14:textId="77777777" w:rsidR="00171C4E" w:rsidRPr="00AD0433" w:rsidRDefault="00171C4E" w:rsidP="00316446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5385E46" w14:textId="49000173" w:rsidR="00316446" w:rsidRPr="00AD0433" w:rsidRDefault="00171C4E" w:rsidP="00316446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12,279</w:t>
            </w:r>
          </w:p>
        </w:tc>
        <w:tc>
          <w:tcPr>
            <w:tcW w:w="145" w:type="pct"/>
          </w:tcPr>
          <w:p w14:paraId="1B280FCD" w14:textId="6A04CCF9" w:rsidR="00316446" w:rsidRPr="00AD0433" w:rsidRDefault="00316446" w:rsidP="00316446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</w:tcPr>
          <w:p w14:paraId="4A072E96" w14:textId="77777777" w:rsidR="00171C4E" w:rsidRPr="00AD0433" w:rsidRDefault="00171C4E" w:rsidP="00316446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0ECB651" w14:textId="7D94A191" w:rsidR="00316446" w:rsidRPr="00AD0433" w:rsidRDefault="00171C4E" w:rsidP="00171C4E">
            <w:pPr>
              <w:pStyle w:val="BodyText"/>
              <w:tabs>
                <w:tab w:val="decimal" w:pos="40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41B0C5C" w14:textId="77777777" w:rsidR="00316446" w:rsidRPr="00AD0433" w:rsidRDefault="00316446" w:rsidP="00316446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14:paraId="75871EF6" w14:textId="77777777" w:rsidR="00171C4E" w:rsidRPr="00AD0433" w:rsidRDefault="00171C4E" w:rsidP="00316446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CB5CB1D" w14:textId="10931486" w:rsidR="00316446" w:rsidRPr="00AD0433" w:rsidRDefault="00171C4E" w:rsidP="00316446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12,279</w:t>
            </w:r>
          </w:p>
        </w:tc>
        <w:tc>
          <w:tcPr>
            <w:tcW w:w="141" w:type="pct"/>
          </w:tcPr>
          <w:p w14:paraId="053DD907" w14:textId="77777777" w:rsidR="00316446" w:rsidRPr="00AD0433" w:rsidRDefault="00316446" w:rsidP="00316446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49B872E9" w14:textId="77777777" w:rsidR="00171C4E" w:rsidRPr="00AD0433" w:rsidRDefault="00171C4E" w:rsidP="00316446">
            <w:pPr>
              <w:pStyle w:val="BodyText"/>
              <w:tabs>
                <w:tab w:val="decimal" w:pos="40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0BB8B94" w14:textId="5BBBABBE" w:rsidR="00316446" w:rsidRPr="00AD0433" w:rsidRDefault="00316446" w:rsidP="00316446">
            <w:pPr>
              <w:pStyle w:val="BodyText"/>
              <w:tabs>
                <w:tab w:val="decimal" w:pos="40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71C4E" w:rsidRPr="00AD0433" w14:paraId="45C39A0B" w14:textId="77777777" w:rsidTr="00316446">
        <w:tc>
          <w:tcPr>
            <w:tcW w:w="2142" w:type="pct"/>
          </w:tcPr>
          <w:p w14:paraId="17342094" w14:textId="77777777" w:rsidR="00171C4E" w:rsidRPr="00AD0433" w:rsidRDefault="00171C4E" w:rsidP="00171C4E">
            <w:pPr>
              <w:ind w:left="154" w:hanging="1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 (ขั้นพื้นฐาน)</w:t>
            </w: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A23790" w14:textId="65E410BF" w:rsidR="00171C4E" w:rsidRPr="00AD0433" w:rsidRDefault="00171C4E" w:rsidP="00171C4E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497,279</w:t>
            </w:r>
          </w:p>
        </w:tc>
        <w:tc>
          <w:tcPr>
            <w:tcW w:w="145" w:type="pct"/>
          </w:tcPr>
          <w:p w14:paraId="025B9226" w14:textId="6E8579E5" w:rsidR="00171C4E" w:rsidRPr="00AD0433" w:rsidRDefault="00171C4E" w:rsidP="00171C4E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D29326" w14:textId="5906CA2E" w:rsidR="00171C4E" w:rsidRPr="00AD0433" w:rsidRDefault="00171C4E" w:rsidP="00171C4E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455,000</w:t>
            </w:r>
          </w:p>
        </w:tc>
        <w:tc>
          <w:tcPr>
            <w:tcW w:w="144" w:type="pct"/>
          </w:tcPr>
          <w:p w14:paraId="3A63FA49" w14:textId="77777777" w:rsidR="00171C4E" w:rsidRPr="00AD0433" w:rsidRDefault="00171C4E" w:rsidP="00171C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85A86C" w14:textId="19F02CE0" w:rsidR="00171C4E" w:rsidRPr="00AD0433" w:rsidRDefault="00171C4E" w:rsidP="00171C4E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497,279</w:t>
            </w:r>
          </w:p>
        </w:tc>
        <w:tc>
          <w:tcPr>
            <w:tcW w:w="141" w:type="pct"/>
          </w:tcPr>
          <w:p w14:paraId="2A9B1246" w14:textId="77777777" w:rsidR="00171C4E" w:rsidRPr="00AD0433" w:rsidRDefault="00171C4E" w:rsidP="00171C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18D582" w14:textId="5B003E6B" w:rsidR="00171C4E" w:rsidRPr="00AD0433" w:rsidRDefault="00171C4E" w:rsidP="00171C4E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455,000</w:t>
            </w:r>
          </w:p>
        </w:tc>
      </w:tr>
      <w:tr w:rsidR="00171C4E" w:rsidRPr="00AD0433" w14:paraId="176791EE" w14:textId="77777777" w:rsidTr="00316446">
        <w:tc>
          <w:tcPr>
            <w:tcW w:w="2142" w:type="pct"/>
          </w:tcPr>
          <w:p w14:paraId="7BF96C36" w14:textId="77777777" w:rsidR="00171C4E" w:rsidRPr="00AD0433" w:rsidRDefault="00171C4E" w:rsidP="00171C4E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ผลกระทบจากการออกสิทธิเลือกซื้อหุ้น</w:t>
            </w:r>
          </w:p>
        </w:tc>
        <w:tc>
          <w:tcPr>
            <w:tcW w:w="634" w:type="pct"/>
            <w:tcBorders>
              <w:top w:val="double" w:sz="4" w:space="0" w:color="auto"/>
              <w:bottom w:val="single" w:sz="4" w:space="0" w:color="auto"/>
            </w:tcBorders>
          </w:tcPr>
          <w:p w14:paraId="301E5CB2" w14:textId="6A10B7F3" w:rsidR="00171C4E" w:rsidRPr="00AD0433" w:rsidRDefault="00171C4E" w:rsidP="00171C4E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56,426</w:t>
            </w:r>
          </w:p>
        </w:tc>
        <w:tc>
          <w:tcPr>
            <w:tcW w:w="145" w:type="pct"/>
          </w:tcPr>
          <w:p w14:paraId="0C7445DB" w14:textId="173A3C0C" w:rsidR="00171C4E" w:rsidRPr="00AD0433" w:rsidRDefault="00171C4E" w:rsidP="00171C4E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  <w:tcBorders>
              <w:top w:val="double" w:sz="4" w:space="0" w:color="auto"/>
              <w:bottom w:val="single" w:sz="4" w:space="0" w:color="auto"/>
            </w:tcBorders>
          </w:tcPr>
          <w:p w14:paraId="2AB95A1D" w14:textId="423D98D2" w:rsidR="00171C4E" w:rsidRPr="00AD0433" w:rsidRDefault="00171C4E" w:rsidP="00171C4E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10,084</w:t>
            </w:r>
          </w:p>
        </w:tc>
        <w:tc>
          <w:tcPr>
            <w:tcW w:w="144" w:type="pct"/>
          </w:tcPr>
          <w:p w14:paraId="23C2E62D" w14:textId="77777777" w:rsidR="00171C4E" w:rsidRPr="00AD0433" w:rsidRDefault="00171C4E" w:rsidP="00171C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double" w:sz="4" w:space="0" w:color="auto"/>
              <w:bottom w:val="single" w:sz="4" w:space="0" w:color="auto"/>
            </w:tcBorders>
          </w:tcPr>
          <w:p w14:paraId="07050572" w14:textId="5140BF5B" w:rsidR="00171C4E" w:rsidRPr="00AD0433" w:rsidRDefault="00171C4E" w:rsidP="00171C4E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56,426</w:t>
            </w:r>
          </w:p>
        </w:tc>
        <w:tc>
          <w:tcPr>
            <w:tcW w:w="141" w:type="pct"/>
          </w:tcPr>
          <w:p w14:paraId="66AEA99F" w14:textId="77777777" w:rsidR="00171C4E" w:rsidRPr="00AD0433" w:rsidRDefault="00171C4E" w:rsidP="00171C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double" w:sz="4" w:space="0" w:color="auto"/>
              <w:bottom w:val="single" w:sz="4" w:space="0" w:color="auto"/>
            </w:tcBorders>
          </w:tcPr>
          <w:p w14:paraId="55AE3657" w14:textId="7BB3505D" w:rsidR="00171C4E" w:rsidRPr="00AD0433" w:rsidRDefault="00171C4E" w:rsidP="00171C4E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10,084</w:t>
            </w:r>
          </w:p>
        </w:tc>
      </w:tr>
      <w:tr w:rsidR="00171C4E" w:rsidRPr="00AD0433" w14:paraId="39796C36" w14:textId="77777777" w:rsidTr="00316446">
        <w:tc>
          <w:tcPr>
            <w:tcW w:w="2142" w:type="pct"/>
          </w:tcPr>
          <w:p w14:paraId="7B5627A2" w14:textId="77777777" w:rsidR="00171C4E" w:rsidRPr="00AD0433" w:rsidRDefault="00171C4E" w:rsidP="00171C4E">
            <w:pPr>
              <w:ind w:left="154" w:hanging="1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 (ปรับลด)</w:t>
            </w: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28274C" w14:textId="3A113A3A" w:rsidR="00171C4E" w:rsidRPr="00AD0433" w:rsidRDefault="00171C4E" w:rsidP="00171C4E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523,705</w:t>
            </w:r>
          </w:p>
        </w:tc>
        <w:tc>
          <w:tcPr>
            <w:tcW w:w="145" w:type="pct"/>
          </w:tcPr>
          <w:p w14:paraId="53E45C36" w14:textId="17D6E552" w:rsidR="00171C4E" w:rsidRPr="00AD0433" w:rsidRDefault="00171C4E" w:rsidP="00171C4E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3B5954" w14:textId="4E7D06DF" w:rsidR="00171C4E" w:rsidRPr="00AD0433" w:rsidRDefault="00171C4E" w:rsidP="00171C4E">
            <w:pPr>
              <w:pStyle w:val="BodyText"/>
              <w:tabs>
                <w:tab w:val="decimal" w:pos="79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465,084</w:t>
            </w:r>
          </w:p>
        </w:tc>
        <w:tc>
          <w:tcPr>
            <w:tcW w:w="144" w:type="pct"/>
          </w:tcPr>
          <w:p w14:paraId="06DEBF84" w14:textId="77777777" w:rsidR="00171C4E" w:rsidRPr="00AD0433" w:rsidRDefault="00171C4E" w:rsidP="00171C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65CFD2" w14:textId="35BF5E50" w:rsidR="00171C4E" w:rsidRPr="00AD0433" w:rsidRDefault="00171C4E" w:rsidP="00171C4E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523,705</w:t>
            </w:r>
          </w:p>
        </w:tc>
        <w:tc>
          <w:tcPr>
            <w:tcW w:w="141" w:type="pct"/>
          </w:tcPr>
          <w:p w14:paraId="1EE26CDB" w14:textId="77777777" w:rsidR="00171C4E" w:rsidRPr="00AD0433" w:rsidRDefault="00171C4E" w:rsidP="00171C4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76BE8F" w14:textId="41C24E87" w:rsidR="00171C4E" w:rsidRPr="00AD0433" w:rsidRDefault="00171C4E" w:rsidP="00171C4E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465,084</w:t>
            </w:r>
          </w:p>
        </w:tc>
      </w:tr>
      <w:tr w:rsidR="00316446" w:rsidRPr="00AD0433" w14:paraId="27A35BEC" w14:textId="77777777" w:rsidTr="00316446">
        <w:tc>
          <w:tcPr>
            <w:tcW w:w="2142" w:type="pct"/>
          </w:tcPr>
          <w:p w14:paraId="02391BA1" w14:textId="77777777" w:rsidR="00316446" w:rsidRPr="00AD0433" w:rsidRDefault="00316446" w:rsidP="00316446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4" w:type="pct"/>
            <w:tcBorders>
              <w:top w:val="double" w:sz="4" w:space="0" w:color="auto"/>
            </w:tcBorders>
          </w:tcPr>
          <w:p w14:paraId="62B09C6E" w14:textId="77777777" w:rsidR="00316446" w:rsidRPr="00AD0433" w:rsidRDefault="00316446" w:rsidP="00316446">
            <w:pPr>
              <w:pStyle w:val="BodyText"/>
              <w:tabs>
                <w:tab w:val="decimal" w:pos="43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27AF8391" w14:textId="61786467" w:rsidR="00316446" w:rsidRPr="00AD0433" w:rsidRDefault="00316446" w:rsidP="00316446">
            <w:pPr>
              <w:pStyle w:val="BodyText"/>
              <w:tabs>
                <w:tab w:val="decimal" w:pos="43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  <w:tcBorders>
              <w:top w:val="double" w:sz="4" w:space="0" w:color="auto"/>
            </w:tcBorders>
          </w:tcPr>
          <w:p w14:paraId="63E591F4" w14:textId="7AB25D3A" w:rsidR="00316446" w:rsidRPr="00AD0433" w:rsidRDefault="00316446" w:rsidP="00316446">
            <w:pPr>
              <w:pStyle w:val="BodyText"/>
              <w:tabs>
                <w:tab w:val="decimal" w:pos="43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791D2CC2" w14:textId="77777777" w:rsidR="00316446" w:rsidRPr="00AD0433" w:rsidRDefault="00316446" w:rsidP="00316446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double" w:sz="4" w:space="0" w:color="auto"/>
            </w:tcBorders>
          </w:tcPr>
          <w:p w14:paraId="6F4B0DA1" w14:textId="77777777" w:rsidR="00316446" w:rsidRPr="00AD0433" w:rsidRDefault="00316446" w:rsidP="00316446">
            <w:pPr>
              <w:pStyle w:val="BodyText"/>
              <w:tabs>
                <w:tab w:val="decimal" w:pos="45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2D56BCC5" w14:textId="77777777" w:rsidR="00316446" w:rsidRPr="00AD0433" w:rsidRDefault="00316446" w:rsidP="00316446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</w:tcPr>
          <w:p w14:paraId="73949EF7" w14:textId="77777777" w:rsidR="00316446" w:rsidRPr="00AD0433" w:rsidRDefault="00316446" w:rsidP="00316446">
            <w:pPr>
              <w:pStyle w:val="BodyText"/>
              <w:tabs>
                <w:tab w:val="decimal" w:pos="695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16446" w:rsidRPr="00AD0433" w14:paraId="72156564" w14:textId="77777777" w:rsidTr="00316446">
        <w:tc>
          <w:tcPr>
            <w:tcW w:w="2142" w:type="pct"/>
          </w:tcPr>
          <w:p w14:paraId="410A3FAE" w14:textId="1A37C699" w:rsidR="00316446" w:rsidRPr="00AD0433" w:rsidRDefault="006A733B" w:rsidP="00316446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ขาดทุนต่อหุ้น (ขั้นพื้นฐาน) </w:t>
            </w:r>
            <w:r w:rsidRPr="00AD04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634" w:type="pct"/>
            <w:tcBorders>
              <w:bottom w:val="double" w:sz="4" w:space="0" w:color="auto"/>
            </w:tcBorders>
          </w:tcPr>
          <w:p w14:paraId="17D132E6" w14:textId="27A8D7D8" w:rsidR="00316446" w:rsidRPr="00AD0433" w:rsidRDefault="0082165B" w:rsidP="0082165B">
            <w:pPr>
              <w:pStyle w:val="BodyText"/>
              <w:tabs>
                <w:tab w:val="decimal" w:pos="58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316446"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</w:t>
            </w: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2)</w:t>
            </w:r>
          </w:p>
        </w:tc>
        <w:tc>
          <w:tcPr>
            <w:tcW w:w="145" w:type="pct"/>
          </w:tcPr>
          <w:p w14:paraId="0E396627" w14:textId="2C6E2013" w:rsidR="00316446" w:rsidRPr="00AD0433" w:rsidRDefault="00316446" w:rsidP="00316446">
            <w:pPr>
              <w:pStyle w:val="BodyText"/>
              <w:tabs>
                <w:tab w:val="decimal" w:pos="43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  <w:tcBorders>
              <w:bottom w:val="double" w:sz="4" w:space="0" w:color="auto"/>
            </w:tcBorders>
          </w:tcPr>
          <w:p w14:paraId="4139D2F9" w14:textId="65B6F3A9" w:rsidR="00316446" w:rsidRPr="00AD0433" w:rsidRDefault="00316446" w:rsidP="006A733B">
            <w:pPr>
              <w:pStyle w:val="BodyText"/>
              <w:tabs>
                <w:tab w:val="decimal" w:pos="611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</w:t>
            </w:r>
            <w:r w:rsidR="0082165B"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625F6F59" w14:textId="77777777" w:rsidR="00316446" w:rsidRPr="00AD0433" w:rsidRDefault="00316446" w:rsidP="00316446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double" w:sz="4" w:space="0" w:color="auto"/>
            </w:tcBorders>
          </w:tcPr>
          <w:p w14:paraId="023FA1D2" w14:textId="3FA48595" w:rsidR="00316446" w:rsidRPr="00AD0433" w:rsidRDefault="00316446" w:rsidP="00316446">
            <w:pPr>
              <w:pStyle w:val="BodyText"/>
              <w:tabs>
                <w:tab w:val="decimal" w:pos="45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</w:t>
            </w:r>
            <w:r w:rsidR="00171C4E"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" w:type="pct"/>
          </w:tcPr>
          <w:p w14:paraId="5E2FABC3" w14:textId="77777777" w:rsidR="00316446" w:rsidRPr="00AD0433" w:rsidRDefault="00316446" w:rsidP="00316446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</w:tcPr>
          <w:p w14:paraId="65DD33B4" w14:textId="4892B7DA" w:rsidR="00316446" w:rsidRPr="00AD0433" w:rsidRDefault="00316446" w:rsidP="00316446">
            <w:pPr>
              <w:pStyle w:val="BodyText"/>
              <w:tabs>
                <w:tab w:val="decimal" w:pos="695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</w:t>
            </w:r>
            <w:r w:rsidR="00171C4E"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316446" w:rsidRPr="00AD0433" w14:paraId="558EB1B2" w14:textId="77777777" w:rsidTr="00316446">
        <w:tc>
          <w:tcPr>
            <w:tcW w:w="2142" w:type="pct"/>
          </w:tcPr>
          <w:p w14:paraId="39DFA7D6" w14:textId="777CE81D" w:rsidR="00316446" w:rsidRPr="00AD0433" w:rsidRDefault="006A733B" w:rsidP="00316446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ขาดทุนต่อหุ้น (ปรับลด) </w:t>
            </w:r>
            <w:r w:rsidRPr="00AD04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634" w:type="pct"/>
            <w:tcBorders>
              <w:top w:val="double" w:sz="4" w:space="0" w:color="auto"/>
              <w:bottom w:val="double" w:sz="4" w:space="0" w:color="auto"/>
            </w:tcBorders>
          </w:tcPr>
          <w:p w14:paraId="7220FE85" w14:textId="608FB87F" w:rsidR="00316446" w:rsidRPr="00AD0433" w:rsidRDefault="0082165B" w:rsidP="0082165B">
            <w:pPr>
              <w:pStyle w:val="BodyText"/>
              <w:tabs>
                <w:tab w:val="decimal" w:pos="58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316446"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</w:t>
            </w: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2)</w:t>
            </w:r>
          </w:p>
        </w:tc>
        <w:tc>
          <w:tcPr>
            <w:tcW w:w="145" w:type="pct"/>
          </w:tcPr>
          <w:p w14:paraId="55BDEDCE" w14:textId="4F9A6BA8" w:rsidR="00316446" w:rsidRPr="00AD0433" w:rsidRDefault="00316446" w:rsidP="00316446">
            <w:pPr>
              <w:pStyle w:val="BodyText"/>
              <w:tabs>
                <w:tab w:val="decimal" w:pos="438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  <w:tcBorders>
              <w:top w:val="double" w:sz="4" w:space="0" w:color="auto"/>
              <w:bottom w:val="double" w:sz="4" w:space="0" w:color="auto"/>
            </w:tcBorders>
          </w:tcPr>
          <w:p w14:paraId="543695FB" w14:textId="626AFCE4" w:rsidR="00316446" w:rsidRPr="00AD0433" w:rsidRDefault="00316446" w:rsidP="006A733B">
            <w:pPr>
              <w:pStyle w:val="BodyText"/>
              <w:tabs>
                <w:tab w:val="decimal" w:pos="611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</w:t>
            </w:r>
            <w:r w:rsidR="0082165B"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4D24A4D6" w14:textId="77777777" w:rsidR="00316446" w:rsidRPr="00AD0433" w:rsidRDefault="00316446" w:rsidP="00316446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double" w:sz="4" w:space="0" w:color="auto"/>
              <w:bottom w:val="double" w:sz="4" w:space="0" w:color="auto"/>
            </w:tcBorders>
          </w:tcPr>
          <w:p w14:paraId="11D479BD" w14:textId="591BC0BB" w:rsidR="00316446" w:rsidRPr="00AD0433" w:rsidRDefault="00316446" w:rsidP="00316446">
            <w:pPr>
              <w:pStyle w:val="BodyText"/>
              <w:tabs>
                <w:tab w:val="decimal" w:pos="45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</w:t>
            </w:r>
            <w:r w:rsidR="00171C4E"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" w:type="pct"/>
          </w:tcPr>
          <w:p w14:paraId="1F4F12E4" w14:textId="77777777" w:rsidR="00316446" w:rsidRPr="00AD0433" w:rsidRDefault="00316446" w:rsidP="00316446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double" w:sz="4" w:space="0" w:color="auto"/>
              <w:bottom w:val="double" w:sz="4" w:space="0" w:color="auto"/>
            </w:tcBorders>
          </w:tcPr>
          <w:p w14:paraId="37947664" w14:textId="3E64F811" w:rsidR="00316446" w:rsidRPr="00AD0433" w:rsidRDefault="00316446" w:rsidP="00316446">
            <w:pPr>
              <w:pStyle w:val="BodyText"/>
              <w:tabs>
                <w:tab w:val="decimal" w:pos="695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</w:t>
            </w:r>
            <w:r w:rsidR="00171C4E"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15488469" w14:textId="77777777" w:rsidR="00C54D54" w:rsidRPr="00AD0433" w:rsidRDefault="00C54D54" w:rsidP="00C54D54">
      <w:pPr>
        <w:pStyle w:val="FSContent"/>
        <w:rPr>
          <w:rFonts w:asciiTheme="majorBidi" w:hAnsiTheme="majorBidi" w:cstheme="majorBidi"/>
          <w:lang w:val="en-US"/>
        </w:rPr>
      </w:pPr>
    </w:p>
    <w:p w14:paraId="3E4042AB" w14:textId="328E39B4" w:rsidR="002964A2" w:rsidRPr="00AD0433" w:rsidRDefault="002964A2">
      <w:pPr>
        <w:rPr>
          <w:rFonts w:asciiTheme="majorBidi" w:hAnsiTheme="majorBidi" w:cstheme="majorBidi"/>
          <w:b/>
          <w:bCs/>
          <w:sz w:val="30"/>
          <w:szCs w:val="30"/>
        </w:rPr>
      </w:pPr>
      <w:r w:rsidRPr="00AD0433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16DB2DD9" w14:textId="3224F09F" w:rsidR="00C15D10" w:rsidRPr="00AD0433" w:rsidRDefault="00EF6D01" w:rsidP="00C15D10">
      <w:pPr>
        <w:tabs>
          <w:tab w:val="left" w:pos="562"/>
        </w:tabs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AD0433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1</w:t>
      </w:r>
      <w:r w:rsidR="00E3603E" w:rsidRPr="00AD0433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C15D10" w:rsidRPr="00AD0433">
        <w:rPr>
          <w:rFonts w:asciiTheme="majorBidi" w:hAnsiTheme="majorBidi" w:cstheme="majorBidi"/>
          <w:b/>
          <w:bCs/>
          <w:sz w:val="30"/>
          <w:szCs w:val="30"/>
          <w:lang w:val="en-GB"/>
        </w:rPr>
        <w:tab/>
      </w:r>
      <w:r w:rsidR="00C15D10" w:rsidRPr="00AD0433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ส่วนงานดำเนินงานและการจำแนกรายได้</w:t>
      </w:r>
    </w:p>
    <w:p w14:paraId="4412D98E" w14:textId="77777777" w:rsidR="002C4FD1" w:rsidRPr="00AD0433" w:rsidRDefault="002C4FD1" w:rsidP="003F7F67">
      <w:pPr>
        <w:ind w:right="-45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257F4B81" w14:textId="1C571CD9" w:rsidR="00742E5E" w:rsidRPr="00AD0433" w:rsidRDefault="00A22181" w:rsidP="00742E5E">
      <w:pPr>
        <w:ind w:left="540" w:right="-45"/>
        <w:jc w:val="thaiDistribute"/>
        <w:rPr>
          <w:rFonts w:asciiTheme="majorBidi" w:eastAsia="Cordia New" w:hAnsiTheme="majorBidi" w:cstheme="majorBidi"/>
          <w:sz w:val="30"/>
          <w:szCs w:val="30"/>
        </w:rPr>
      </w:pPr>
      <w:r w:rsidRPr="00AD0433">
        <w:rPr>
          <w:rFonts w:asciiTheme="majorBidi" w:eastAsia="Cordia New" w:hAnsiTheme="majorBidi" w:cstheme="majorBidi"/>
          <w:sz w:val="30"/>
          <w:szCs w:val="30"/>
          <w:cs/>
          <w:lang w:val="en-GB"/>
        </w:rPr>
        <w:t>ผู้บริหารพิจารณาว่า</w:t>
      </w:r>
      <w:r w:rsidR="00334E2D" w:rsidRPr="00AD0433">
        <w:rPr>
          <w:rFonts w:asciiTheme="majorBidi" w:eastAsia="Cordia New" w:hAnsiTheme="majorBidi" w:cstheme="majorBidi"/>
          <w:sz w:val="30"/>
          <w:szCs w:val="30"/>
          <w:cs/>
          <w:lang w:val="en-GB"/>
        </w:rPr>
        <w:t>กลุ่มบริษัท</w:t>
      </w:r>
      <w:r w:rsidR="00EF75B1" w:rsidRPr="00AD0433">
        <w:rPr>
          <w:rFonts w:asciiTheme="majorBidi" w:eastAsia="Cordia New" w:hAnsiTheme="majorBidi" w:cstheme="majorBidi"/>
          <w:sz w:val="30"/>
          <w:szCs w:val="30"/>
          <w:cs/>
        </w:rPr>
        <w:t>และ</w:t>
      </w:r>
      <w:r w:rsidRPr="00AD0433">
        <w:rPr>
          <w:rFonts w:asciiTheme="majorBidi" w:eastAsia="Cordia New" w:hAnsiTheme="majorBidi" w:cstheme="majorBidi"/>
          <w:sz w:val="30"/>
          <w:szCs w:val="30"/>
          <w:cs/>
          <w:lang w:val="en-GB"/>
        </w:rPr>
        <w:t xml:space="preserve">บริษัทมี </w:t>
      </w:r>
      <w:r w:rsidR="00FB529C" w:rsidRPr="00AD0433">
        <w:rPr>
          <w:rFonts w:asciiTheme="majorBidi" w:eastAsia="Cordia New" w:hAnsiTheme="majorBidi" w:cstheme="majorBidi"/>
          <w:sz w:val="30"/>
          <w:szCs w:val="30"/>
          <w:lang w:val="en-GB"/>
        </w:rPr>
        <w:t>4</w:t>
      </w:r>
      <w:r w:rsidRPr="00AD0433">
        <w:rPr>
          <w:rFonts w:asciiTheme="majorBidi" w:eastAsia="Cordia New" w:hAnsiTheme="majorBidi" w:cstheme="majorBidi"/>
          <w:sz w:val="30"/>
          <w:szCs w:val="30"/>
          <w:cs/>
          <w:lang w:val="en-GB"/>
        </w:rPr>
        <w:t xml:space="preserve"> ส่วนงานที่รายงาน ซึ่งเป็นหน่วยงานธุรกิจที่สำคัญของ</w:t>
      </w:r>
      <w:r w:rsidR="006526F7" w:rsidRPr="00AD0433">
        <w:rPr>
          <w:rFonts w:asciiTheme="majorBidi" w:eastAsia="Cordia New" w:hAnsiTheme="majorBidi" w:cstheme="majorBidi"/>
          <w:sz w:val="30"/>
          <w:szCs w:val="30"/>
          <w:cs/>
          <w:lang w:val="en-GB"/>
        </w:rPr>
        <w:t>กลุ่ม</w:t>
      </w:r>
      <w:r w:rsidRPr="00AD0433">
        <w:rPr>
          <w:rFonts w:asciiTheme="majorBidi" w:eastAsia="Cordia New" w:hAnsiTheme="majorBidi" w:cstheme="majorBidi"/>
          <w:sz w:val="30"/>
          <w:szCs w:val="30"/>
          <w:cs/>
          <w:lang w:val="en-GB"/>
        </w:rPr>
        <w:t>บริษัท หน่วยงานธุรกิจที่สำคัญนี้ผลิตสินค้าที่แตกต่างกัน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การดำเนินงานของแต่ละส่วนงานที่รายงานของ</w:t>
      </w:r>
      <w:r w:rsidR="006526F7" w:rsidRPr="00AD0433">
        <w:rPr>
          <w:rFonts w:asciiTheme="majorBidi" w:eastAsia="Cordia New" w:hAnsiTheme="majorBidi" w:cstheme="majorBidi"/>
          <w:sz w:val="30"/>
          <w:szCs w:val="30"/>
          <w:cs/>
          <w:lang w:val="en-GB"/>
        </w:rPr>
        <w:t>กลุ่ม</w:t>
      </w:r>
      <w:r w:rsidRPr="00AD0433">
        <w:rPr>
          <w:rFonts w:asciiTheme="majorBidi" w:eastAsia="Cordia New" w:hAnsiTheme="majorBidi" w:cstheme="majorBidi"/>
          <w:sz w:val="30"/>
          <w:szCs w:val="30"/>
          <w:cs/>
          <w:lang w:val="en-GB"/>
        </w:rPr>
        <w:t>บริษัท โดยสรุปมีดังนี้</w:t>
      </w:r>
    </w:p>
    <w:p w14:paraId="62DDB294" w14:textId="77777777" w:rsidR="00925A0C" w:rsidRPr="00AD0433" w:rsidRDefault="00925A0C" w:rsidP="00742E5E">
      <w:pPr>
        <w:ind w:left="540" w:right="-45"/>
        <w:jc w:val="thaiDistribute"/>
        <w:rPr>
          <w:rFonts w:asciiTheme="majorBidi" w:eastAsia="Cordia New" w:hAnsiTheme="majorBidi" w:cstheme="majorBidi"/>
          <w:sz w:val="30"/>
          <w:szCs w:val="30"/>
        </w:rPr>
      </w:pPr>
    </w:p>
    <w:tbl>
      <w:tblPr>
        <w:tblW w:w="8931" w:type="dxa"/>
        <w:tblInd w:w="54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16"/>
        <w:gridCol w:w="7115"/>
      </w:tblGrid>
      <w:tr w:rsidR="00742E5E" w:rsidRPr="00AD0433" w14:paraId="49F37BF3" w14:textId="77777777" w:rsidTr="004816D7">
        <w:trPr>
          <w:cantSplit/>
          <w:trHeight w:val="308"/>
        </w:trPr>
        <w:tc>
          <w:tcPr>
            <w:tcW w:w="1816" w:type="dxa"/>
          </w:tcPr>
          <w:p w14:paraId="1F8067B6" w14:textId="292C3D8F" w:rsidR="00742E5E" w:rsidRPr="00AD0433" w:rsidRDefault="00742E5E" w:rsidP="002A5F91">
            <w:pPr>
              <w:ind w:right="44" w:hanging="9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ส่วนงาน</w:t>
            </w:r>
            <w:r w:rsidR="00A22181" w:rsidRPr="00AD043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ที่รายงาน</w:t>
            </w:r>
            <w:r w:rsidRPr="00AD0433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</w:t>
            </w:r>
            <w:r w:rsidRPr="00AD0433">
              <w:rPr>
                <w:rFonts w:asciiTheme="majorBidi" w:eastAsia="Cordia New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7115" w:type="dxa"/>
          </w:tcPr>
          <w:p w14:paraId="1C176E69" w14:textId="77777777" w:rsidR="00742E5E" w:rsidRPr="00AD0433" w:rsidRDefault="00742E5E" w:rsidP="002A5F91">
            <w:pPr>
              <w:ind w:right="44"/>
              <w:jc w:val="thaiDistribute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การผลิตและจำหน่ายผลิตภัณฑ์ภายใต้ตรายี่ห้อของลูกค้า</w:t>
            </w:r>
            <w:r w:rsidRPr="00AD0433">
              <w:rPr>
                <w:rFonts w:asciiTheme="majorBidi" w:eastAsia="Cordia New" w:hAnsiTheme="majorBidi" w:cstheme="majorBidi"/>
                <w:sz w:val="30"/>
                <w:szCs w:val="30"/>
              </w:rPr>
              <w:t xml:space="preserve"> (OEM)</w:t>
            </w:r>
          </w:p>
        </w:tc>
      </w:tr>
      <w:tr w:rsidR="00742E5E" w:rsidRPr="00AD0433" w14:paraId="7C34CC20" w14:textId="77777777" w:rsidTr="004816D7">
        <w:trPr>
          <w:cantSplit/>
          <w:trHeight w:val="300"/>
        </w:trPr>
        <w:tc>
          <w:tcPr>
            <w:tcW w:w="1816" w:type="dxa"/>
          </w:tcPr>
          <w:p w14:paraId="1CE6EFE6" w14:textId="5E214F76" w:rsidR="00742E5E" w:rsidRPr="00AD0433" w:rsidRDefault="00742E5E" w:rsidP="002A5F91">
            <w:pPr>
              <w:ind w:right="44" w:hanging="9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ส่วนงาน</w:t>
            </w:r>
            <w:r w:rsidR="00A22181" w:rsidRPr="00AD043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ที่รายงาน</w:t>
            </w:r>
            <w:r w:rsidRPr="00AD0433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</w:t>
            </w:r>
            <w:r w:rsidRPr="00AD0433">
              <w:rPr>
                <w:rFonts w:asciiTheme="majorBidi" w:eastAsia="Cordia New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7115" w:type="dxa"/>
          </w:tcPr>
          <w:p w14:paraId="628DFD21" w14:textId="77777777" w:rsidR="00742E5E" w:rsidRPr="00AD0433" w:rsidRDefault="00742E5E" w:rsidP="002A5F91">
            <w:pPr>
              <w:ind w:right="44"/>
              <w:jc w:val="thaiDistribute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การผลิตและจำหน่ายผลิตภัณฑ์ภายใต้ตรายี่ห้อของบริษัท</w:t>
            </w:r>
            <w:r w:rsidRPr="00AD0433">
              <w:rPr>
                <w:rFonts w:asciiTheme="majorBidi" w:eastAsia="Cordia New" w:hAnsiTheme="majorBidi" w:cstheme="majorBidi"/>
                <w:sz w:val="30"/>
                <w:szCs w:val="30"/>
              </w:rPr>
              <w:t xml:space="preserve"> (Own brands)</w:t>
            </w:r>
          </w:p>
        </w:tc>
      </w:tr>
      <w:tr w:rsidR="003F6CCC" w:rsidRPr="00AD0433" w14:paraId="5BFAACC3" w14:textId="77777777" w:rsidTr="004816D7">
        <w:trPr>
          <w:cantSplit/>
          <w:trHeight w:val="308"/>
        </w:trPr>
        <w:tc>
          <w:tcPr>
            <w:tcW w:w="1816" w:type="dxa"/>
          </w:tcPr>
          <w:p w14:paraId="0B4CA9DE" w14:textId="20ED98A6" w:rsidR="003F6CCC" w:rsidRPr="00AD0433" w:rsidRDefault="003F6CCC" w:rsidP="002A5F91">
            <w:pPr>
              <w:ind w:right="44" w:hanging="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ส่วนงานที่รายงาน</w:t>
            </w:r>
            <w:r w:rsidRPr="00AD0433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</w:t>
            </w:r>
            <w:r w:rsidRPr="00AD0433">
              <w:rPr>
                <w:rFonts w:asciiTheme="majorBidi" w:eastAsia="Cordia New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7115" w:type="dxa"/>
          </w:tcPr>
          <w:p w14:paraId="171D5961" w14:textId="0D81EEE1" w:rsidR="003F6CCC" w:rsidRPr="00AD0433" w:rsidRDefault="003F6CCC" w:rsidP="002A5F91">
            <w:pPr>
              <w:ind w:right="44"/>
              <w:jc w:val="thaiDistribute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AD0433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การผลิตและจำหน่าย</w:t>
            </w: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น้ำยาและอุปกรณ์ที่เกี่ยวกับการฟอกไต</w:t>
            </w:r>
          </w:p>
        </w:tc>
      </w:tr>
      <w:tr w:rsidR="009606EB" w:rsidRPr="00AD0433" w14:paraId="6ADC398F" w14:textId="77777777" w:rsidTr="004816D7">
        <w:trPr>
          <w:cantSplit/>
          <w:trHeight w:val="308"/>
        </w:trPr>
        <w:tc>
          <w:tcPr>
            <w:tcW w:w="1816" w:type="dxa"/>
          </w:tcPr>
          <w:p w14:paraId="31CFC610" w14:textId="7C9400E8" w:rsidR="009606EB" w:rsidRPr="00AD0433" w:rsidRDefault="009606EB" w:rsidP="002A5F91">
            <w:pPr>
              <w:ind w:right="44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ส่วนงานที่รายงาน </w:t>
            </w:r>
            <w:r w:rsidRPr="00AD043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7115" w:type="dxa"/>
          </w:tcPr>
          <w:p w14:paraId="0AEE165A" w14:textId="017C50B0" w:rsidR="009606EB" w:rsidRPr="00AD0433" w:rsidRDefault="009606EB" w:rsidP="002A5F91">
            <w:pPr>
              <w:ind w:right="44"/>
              <w:jc w:val="thaiDistribute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AD0433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การให้บริการ</w:t>
            </w:r>
            <w:r w:rsidR="00B13864" w:rsidRPr="00AD0433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 xml:space="preserve"> </w:t>
            </w:r>
            <w:r w:rsidRPr="00AD0433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รับจ้างวิจัยผลิตภัณฑ์</w:t>
            </w:r>
            <w:r w:rsidR="00B13864" w:rsidRPr="00AD0433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 xml:space="preserve"> และ</w:t>
            </w:r>
            <w:r w:rsidRPr="00AD0433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จัดฝึกอบรมเกี่ยวกับผลิตภัณฑ์เพื่อสุขภาพ</w:t>
            </w:r>
          </w:p>
        </w:tc>
      </w:tr>
    </w:tbl>
    <w:p w14:paraId="5C4BF434" w14:textId="77777777" w:rsidR="003A1DA7" w:rsidRPr="00AD0433" w:rsidRDefault="003A1DA7" w:rsidP="007C31E0">
      <w:pPr>
        <w:ind w:left="540" w:right="-45"/>
        <w:jc w:val="thaiDistribute"/>
        <w:rPr>
          <w:rFonts w:asciiTheme="majorBidi" w:eastAsia="Cordia New" w:hAnsiTheme="majorBidi" w:cstheme="majorBidi"/>
          <w:sz w:val="30"/>
          <w:szCs w:val="30"/>
          <w:lang w:val="en-GB"/>
        </w:rPr>
      </w:pPr>
    </w:p>
    <w:p w14:paraId="74AFDBA6" w14:textId="6812FCBD" w:rsidR="00A22181" w:rsidRPr="00AD0433" w:rsidRDefault="00A22181" w:rsidP="007C31E0">
      <w:pPr>
        <w:ind w:left="540" w:right="-45"/>
        <w:jc w:val="thaiDistribute"/>
        <w:rPr>
          <w:rFonts w:asciiTheme="majorBidi" w:eastAsia="Cordia New" w:hAnsiTheme="majorBidi" w:cstheme="majorBidi"/>
          <w:sz w:val="30"/>
          <w:szCs w:val="30"/>
          <w:lang w:val="en-GB"/>
        </w:rPr>
      </w:pPr>
      <w:r w:rsidRPr="00AD0433">
        <w:rPr>
          <w:rFonts w:asciiTheme="majorBidi" w:eastAsia="Cordia New" w:hAnsiTheme="majorBidi" w:cstheme="majorBidi"/>
          <w:sz w:val="30"/>
          <w:szCs w:val="30"/>
          <w:cs/>
          <w:lang w:val="en-GB"/>
        </w:rPr>
        <w:t xml:space="preserve">ส่วนงานอื่นรวมถึงรายได้จากการจำหน่ายสินค้าและบริการอื่น ซึ่งไม่มีส่วนงานใดที่เข้าเกณฑ์เชิงปริมาณเพื่อกำหนดส่วนงานที่รายงานในปี </w:t>
      </w:r>
      <w:r w:rsidRPr="00AD0433">
        <w:rPr>
          <w:rFonts w:asciiTheme="majorBidi" w:eastAsia="Cordia New" w:hAnsiTheme="majorBidi" w:cstheme="majorBidi"/>
          <w:sz w:val="30"/>
          <w:szCs w:val="30"/>
          <w:lang w:val="en-GB"/>
        </w:rPr>
        <w:t>256</w:t>
      </w:r>
      <w:r w:rsidR="00525ABA" w:rsidRPr="00AD0433">
        <w:rPr>
          <w:rFonts w:asciiTheme="majorBidi" w:eastAsia="Cordia New" w:hAnsiTheme="majorBidi" w:cstheme="majorBidi"/>
          <w:sz w:val="30"/>
          <w:szCs w:val="30"/>
          <w:lang w:val="en-GB"/>
        </w:rPr>
        <w:t>6</w:t>
      </w:r>
      <w:r w:rsidRPr="00AD0433">
        <w:rPr>
          <w:rFonts w:asciiTheme="majorBidi" w:eastAsia="Cordia New" w:hAnsiTheme="majorBidi" w:cstheme="majorBidi"/>
          <w:sz w:val="30"/>
          <w:szCs w:val="30"/>
          <w:cs/>
          <w:lang w:val="en-GB"/>
        </w:rPr>
        <w:t xml:space="preserve"> หรือ </w:t>
      </w:r>
      <w:r w:rsidRPr="00AD0433">
        <w:rPr>
          <w:rFonts w:asciiTheme="majorBidi" w:eastAsia="Cordia New" w:hAnsiTheme="majorBidi" w:cstheme="majorBidi"/>
          <w:sz w:val="30"/>
          <w:szCs w:val="30"/>
          <w:lang w:val="en-GB"/>
        </w:rPr>
        <w:t>256</w:t>
      </w:r>
      <w:r w:rsidR="00525ABA" w:rsidRPr="00AD0433">
        <w:rPr>
          <w:rFonts w:asciiTheme="majorBidi" w:eastAsia="Cordia New" w:hAnsiTheme="majorBidi" w:cstheme="majorBidi"/>
          <w:sz w:val="30"/>
          <w:szCs w:val="30"/>
          <w:lang w:val="en-GB"/>
        </w:rPr>
        <w:t>5</w:t>
      </w:r>
    </w:p>
    <w:p w14:paraId="198A6026" w14:textId="77777777" w:rsidR="00A22181" w:rsidRPr="00AD0433" w:rsidRDefault="00A22181" w:rsidP="007C31E0">
      <w:pPr>
        <w:ind w:left="540" w:right="-45"/>
        <w:jc w:val="thaiDistribute"/>
        <w:rPr>
          <w:rFonts w:asciiTheme="majorBidi" w:eastAsia="Cordia New" w:hAnsiTheme="majorBidi" w:cstheme="majorBidi"/>
          <w:sz w:val="30"/>
          <w:szCs w:val="30"/>
          <w:lang w:val="en-GB"/>
        </w:rPr>
      </w:pPr>
    </w:p>
    <w:p w14:paraId="6C975A8F" w14:textId="5F8CFECC" w:rsidR="00A22181" w:rsidRPr="00AD0433" w:rsidRDefault="00A22181" w:rsidP="007C31E0">
      <w:pPr>
        <w:ind w:left="540" w:right="-45"/>
        <w:jc w:val="thaiDistribute"/>
        <w:rPr>
          <w:rFonts w:asciiTheme="majorBidi" w:eastAsia="Cordia New" w:hAnsiTheme="majorBidi" w:cstheme="majorBidi"/>
          <w:sz w:val="30"/>
          <w:szCs w:val="30"/>
          <w:lang w:val="en-GB"/>
        </w:rPr>
      </w:pPr>
      <w:r w:rsidRPr="00AD0433">
        <w:rPr>
          <w:rFonts w:asciiTheme="majorBidi" w:eastAsia="Cordia New" w:hAnsiTheme="majorBidi" w:cstheme="majorBidi"/>
          <w:sz w:val="30"/>
          <w:szCs w:val="30"/>
          <w:cs/>
          <w:lang w:val="en-GB"/>
        </w:rPr>
        <w:t>ผลการดำเนินงานวัดโดยใช้กำไรจากการดำเนินงานของส่วนงาน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</w:t>
      </w:r>
      <w:r w:rsidR="00270430" w:rsidRPr="00AD0433">
        <w:rPr>
          <w:rFonts w:asciiTheme="majorBidi" w:eastAsia="Cordia New" w:hAnsiTheme="majorBidi" w:cstheme="majorBidi"/>
          <w:sz w:val="30"/>
          <w:szCs w:val="30"/>
          <w:cs/>
          <w:lang w:val="en-GB"/>
        </w:rPr>
        <w:t>กลุ่ม</w:t>
      </w:r>
      <w:r w:rsidRPr="00AD0433">
        <w:rPr>
          <w:rFonts w:asciiTheme="majorBidi" w:eastAsia="Cordia New" w:hAnsiTheme="majorBidi" w:cstheme="majorBidi"/>
          <w:sz w:val="30"/>
          <w:szCs w:val="30"/>
          <w:cs/>
          <w:lang w:val="en-GB"/>
        </w:rPr>
        <w:t>บริษัท ผู้บริหารเชื่อว่าการใช้กำไรจากการดำเนินงานในการวัดผลการดำเนินงานนั้นเป็นข้อมูลที่เหมาะสมในการประเมินผลการดำเนินงานของส่วนงาน</w:t>
      </w:r>
    </w:p>
    <w:p w14:paraId="057A081A" w14:textId="77777777" w:rsidR="00A22181" w:rsidRPr="00AD0433" w:rsidRDefault="00A22181" w:rsidP="007C31E0">
      <w:pPr>
        <w:ind w:left="540" w:right="-45"/>
        <w:jc w:val="thaiDistribute"/>
        <w:rPr>
          <w:rFonts w:asciiTheme="majorBidi" w:eastAsia="Cordia New" w:hAnsiTheme="majorBidi" w:cstheme="majorBidi"/>
          <w:sz w:val="30"/>
          <w:szCs w:val="30"/>
          <w:lang w:val="en-GB"/>
        </w:rPr>
      </w:pPr>
    </w:p>
    <w:p w14:paraId="0CEC7EA1" w14:textId="6C4DDC69" w:rsidR="00C46FC3" w:rsidRPr="00AD0433" w:rsidRDefault="00742E5E" w:rsidP="00481E9A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AD0433">
        <w:rPr>
          <w:rFonts w:asciiTheme="majorBidi" w:hAnsiTheme="majorBidi" w:cstheme="majorBidi"/>
          <w:sz w:val="30"/>
          <w:szCs w:val="30"/>
          <w:cs/>
          <w:lang w:val="en-GB"/>
        </w:rPr>
        <w:t>รายได้หลักของ</w:t>
      </w:r>
      <w:r w:rsidR="006526F7" w:rsidRPr="00AD0433">
        <w:rPr>
          <w:rFonts w:asciiTheme="majorBidi" w:hAnsiTheme="majorBidi" w:cstheme="majorBidi"/>
          <w:sz w:val="30"/>
          <w:szCs w:val="30"/>
          <w:cs/>
          <w:lang w:val="en-GB"/>
        </w:rPr>
        <w:t>กลุ่ม</w:t>
      </w:r>
      <w:r w:rsidRPr="00AD0433">
        <w:rPr>
          <w:rFonts w:asciiTheme="majorBidi" w:hAnsiTheme="majorBidi" w:cstheme="majorBidi"/>
          <w:sz w:val="30"/>
          <w:szCs w:val="30"/>
          <w:cs/>
          <w:lang w:val="en-GB"/>
        </w:rPr>
        <w:t>บริษัท</w:t>
      </w:r>
      <w:r w:rsidR="00EF75B1" w:rsidRPr="00AD0433">
        <w:rPr>
          <w:rFonts w:asciiTheme="majorBidi" w:hAnsiTheme="majorBidi" w:cstheme="majorBidi"/>
          <w:sz w:val="30"/>
          <w:szCs w:val="30"/>
          <w:cs/>
          <w:lang w:val="en-GB"/>
        </w:rPr>
        <w:t>และ</w:t>
      </w:r>
      <w:r w:rsidR="00334E2D" w:rsidRPr="00AD0433">
        <w:rPr>
          <w:rFonts w:asciiTheme="majorBidi" w:hAnsiTheme="majorBidi" w:cstheme="majorBidi"/>
          <w:sz w:val="30"/>
          <w:szCs w:val="30"/>
          <w:cs/>
          <w:lang w:val="en-GB"/>
        </w:rPr>
        <w:t>บริษัท</w:t>
      </w:r>
      <w:r w:rsidRPr="00AD0433">
        <w:rPr>
          <w:rFonts w:asciiTheme="majorBidi" w:hAnsiTheme="majorBidi" w:cstheme="majorBidi"/>
          <w:sz w:val="30"/>
          <w:szCs w:val="30"/>
          <w:cs/>
          <w:lang w:val="en-GB"/>
        </w:rPr>
        <w:t>ได้มาจากรายได้จากสัญญาที่ทำกับลูกค้า และรับรู้รายได้ ณ เวลาหนึ่ง</w:t>
      </w:r>
    </w:p>
    <w:p w14:paraId="34168091" w14:textId="77777777" w:rsidR="00983AAD" w:rsidRPr="00AD0433" w:rsidRDefault="00983AAD" w:rsidP="00481E9A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2E1F1FEA" w14:textId="752AFB02" w:rsidR="00C46FC3" w:rsidRPr="00AD0433" w:rsidRDefault="00C46FC3" w:rsidP="00742E5E">
      <w:pPr>
        <w:ind w:left="540"/>
        <w:jc w:val="thaiDistribute"/>
        <w:rPr>
          <w:rFonts w:asciiTheme="majorBidi" w:hAnsiTheme="majorBidi" w:cstheme="majorBidi"/>
          <w:sz w:val="30"/>
          <w:szCs w:val="30"/>
          <w:highlight w:val="yellow"/>
          <w:cs/>
          <w:lang w:val="en-GB"/>
        </w:rPr>
        <w:sectPr w:rsidR="00C46FC3" w:rsidRPr="00AD0433" w:rsidSect="00070C2E">
          <w:headerReference w:type="default" r:id="rId11"/>
          <w:footerReference w:type="default" r:id="rId12"/>
          <w:pgSz w:w="11909" w:h="16834" w:code="9"/>
          <w:pgMar w:top="691" w:right="1379" w:bottom="576" w:left="1152" w:header="720" w:footer="720" w:gutter="0"/>
          <w:pgNumType w:start="14"/>
          <w:cols w:space="720"/>
          <w:docGrid w:linePitch="245"/>
        </w:sectPr>
      </w:pPr>
    </w:p>
    <w:tbl>
      <w:tblPr>
        <w:tblW w:w="4625" w:type="pct"/>
        <w:tblInd w:w="630" w:type="dxa"/>
        <w:tblLayout w:type="fixed"/>
        <w:tblLook w:val="0000" w:firstRow="0" w:lastRow="0" w:firstColumn="0" w:lastColumn="0" w:noHBand="0" w:noVBand="0"/>
      </w:tblPr>
      <w:tblGrid>
        <w:gridCol w:w="3690"/>
        <w:gridCol w:w="1621"/>
        <w:gridCol w:w="268"/>
        <w:gridCol w:w="1621"/>
        <w:gridCol w:w="271"/>
        <w:gridCol w:w="1618"/>
        <w:gridCol w:w="271"/>
        <w:gridCol w:w="1621"/>
        <w:gridCol w:w="236"/>
        <w:gridCol w:w="1474"/>
        <w:gridCol w:w="268"/>
        <w:gridCol w:w="1440"/>
      </w:tblGrid>
      <w:tr w:rsidR="000A1CAC" w:rsidRPr="00AD0433" w14:paraId="1A613BF8" w14:textId="144DC585" w:rsidTr="000A1CAC">
        <w:trPr>
          <w:trHeight w:val="451"/>
        </w:trPr>
        <w:tc>
          <w:tcPr>
            <w:tcW w:w="1281" w:type="pct"/>
          </w:tcPr>
          <w:p w14:paraId="43BD065B" w14:textId="77777777" w:rsidR="005560F0" w:rsidRPr="00AD0433" w:rsidRDefault="005560F0" w:rsidP="00F94949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bookmarkStart w:id="3" w:name="_Hlk150282703"/>
          </w:p>
        </w:tc>
        <w:tc>
          <w:tcPr>
            <w:tcW w:w="563" w:type="pct"/>
          </w:tcPr>
          <w:p w14:paraId="06EEE2B6" w14:textId="77777777" w:rsidR="005560F0" w:rsidRPr="00AD0433" w:rsidRDefault="005560F0" w:rsidP="00F949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3" w:type="pct"/>
          </w:tcPr>
          <w:p w14:paraId="20DC282D" w14:textId="77777777" w:rsidR="005560F0" w:rsidRPr="00AD0433" w:rsidRDefault="005560F0" w:rsidP="00F949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70" w:type="pct"/>
            <w:gridSpan w:val="7"/>
            <w:vAlign w:val="bottom"/>
          </w:tcPr>
          <w:p w14:paraId="45A9B3BD" w14:textId="01249A9A" w:rsidR="005560F0" w:rsidRPr="00AD0433" w:rsidRDefault="005560F0" w:rsidP="00F949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3" w:type="pct"/>
          </w:tcPr>
          <w:p w14:paraId="42B067E6" w14:textId="77777777" w:rsidR="005560F0" w:rsidRPr="00AD0433" w:rsidRDefault="005560F0" w:rsidP="00F949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0" w:type="pct"/>
          </w:tcPr>
          <w:p w14:paraId="069F46BA" w14:textId="77777777" w:rsidR="005560F0" w:rsidRPr="00AD0433" w:rsidRDefault="005560F0" w:rsidP="00F9494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0A1CAC" w:rsidRPr="00AD0433" w14:paraId="70ADBBE5" w14:textId="27690505" w:rsidTr="000A1CAC">
        <w:trPr>
          <w:trHeight w:val="451"/>
        </w:trPr>
        <w:tc>
          <w:tcPr>
            <w:tcW w:w="1281" w:type="pct"/>
          </w:tcPr>
          <w:p w14:paraId="3C204B9C" w14:textId="77777777" w:rsidR="00CA6D94" w:rsidRPr="00AD0433" w:rsidRDefault="00CA6D94" w:rsidP="00403A13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  <w:p w14:paraId="1F46588F" w14:textId="16D31D86" w:rsidR="005560F0" w:rsidRPr="00AD0433" w:rsidRDefault="005560F0" w:rsidP="00403A13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สำหรับงวดเก้าเดือนสิ้นสุด</w:t>
            </w:r>
          </w:p>
        </w:tc>
        <w:tc>
          <w:tcPr>
            <w:tcW w:w="563" w:type="pct"/>
            <w:vAlign w:val="bottom"/>
          </w:tcPr>
          <w:p w14:paraId="68C03A04" w14:textId="77777777" w:rsidR="005560F0" w:rsidRPr="00AD0433" w:rsidRDefault="005560F0" w:rsidP="00BF1F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ส่วนงานที่รายงาน </w:t>
            </w: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93" w:type="pct"/>
            <w:vAlign w:val="bottom"/>
          </w:tcPr>
          <w:p w14:paraId="317EA404" w14:textId="77777777" w:rsidR="005560F0" w:rsidRPr="00AD0433" w:rsidRDefault="005560F0" w:rsidP="00BF1F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vAlign w:val="bottom"/>
          </w:tcPr>
          <w:p w14:paraId="6266EAE4" w14:textId="77777777" w:rsidR="005560F0" w:rsidRPr="00AD0433" w:rsidRDefault="005560F0" w:rsidP="00BF1F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ส่วนงานที่รายงาน </w:t>
            </w: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94" w:type="pct"/>
            <w:vAlign w:val="bottom"/>
          </w:tcPr>
          <w:p w14:paraId="214E2AEF" w14:textId="77777777" w:rsidR="005560F0" w:rsidRPr="00AD0433" w:rsidRDefault="005560F0" w:rsidP="00BF1F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4ED1E133" w14:textId="64E5AA58" w:rsidR="005560F0" w:rsidRPr="00AD0433" w:rsidRDefault="005560F0" w:rsidP="00BF1F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ส่วนงานที่รายงาน </w:t>
            </w: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94" w:type="pct"/>
            <w:vAlign w:val="bottom"/>
          </w:tcPr>
          <w:p w14:paraId="64B93B37" w14:textId="77777777" w:rsidR="005560F0" w:rsidRPr="00AD0433" w:rsidRDefault="005560F0" w:rsidP="00BF1F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vAlign w:val="bottom"/>
          </w:tcPr>
          <w:p w14:paraId="55223337" w14:textId="18388B01" w:rsidR="005560F0" w:rsidRPr="00AD0433" w:rsidRDefault="005560F0" w:rsidP="00BF1FF0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ส่วนงานที่รายงาน </w:t>
            </w: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82" w:type="pct"/>
          </w:tcPr>
          <w:p w14:paraId="06BE5347" w14:textId="77777777" w:rsidR="005560F0" w:rsidRPr="00AD0433" w:rsidRDefault="005560F0" w:rsidP="00BF1FF0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2" w:type="pct"/>
            <w:vAlign w:val="bottom"/>
          </w:tcPr>
          <w:p w14:paraId="31219715" w14:textId="38FE16D2" w:rsidR="005560F0" w:rsidRPr="00AD0433" w:rsidRDefault="005560F0" w:rsidP="00BF1F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ส่วนงานอื่น</w:t>
            </w:r>
          </w:p>
        </w:tc>
        <w:tc>
          <w:tcPr>
            <w:tcW w:w="93" w:type="pct"/>
          </w:tcPr>
          <w:p w14:paraId="70B93910" w14:textId="77777777" w:rsidR="005560F0" w:rsidRPr="00AD0433" w:rsidRDefault="005560F0" w:rsidP="00BF1FF0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0" w:type="pct"/>
            <w:vAlign w:val="bottom"/>
          </w:tcPr>
          <w:p w14:paraId="02F2542E" w14:textId="38182DCA" w:rsidR="005560F0" w:rsidRPr="00AD0433" w:rsidRDefault="005560F0" w:rsidP="00BF1FF0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0A1CAC" w:rsidRPr="00AD0433" w14:paraId="3FFC02E9" w14:textId="25942781" w:rsidTr="000A1CAC">
        <w:trPr>
          <w:trHeight w:val="451"/>
        </w:trPr>
        <w:tc>
          <w:tcPr>
            <w:tcW w:w="1281" w:type="pct"/>
          </w:tcPr>
          <w:p w14:paraId="540E3408" w14:textId="7C41A081" w:rsidR="005560F0" w:rsidRPr="00AD0433" w:rsidRDefault="005560F0" w:rsidP="00BF1FF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 xml:space="preserve">   </w:t>
            </w:r>
            <w:r w:rsidRPr="00AD04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วันที่ </w:t>
            </w:r>
            <w:r w:rsidRPr="00AD04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 xml:space="preserve">30 </w:t>
            </w:r>
            <w:r w:rsidRPr="00AD04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563" w:type="pct"/>
          </w:tcPr>
          <w:p w14:paraId="3FEEE9DA" w14:textId="085D9AA2" w:rsidR="005560F0" w:rsidRPr="00AD0433" w:rsidRDefault="005560F0" w:rsidP="00BF1F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</w:p>
        </w:tc>
        <w:tc>
          <w:tcPr>
            <w:tcW w:w="93" w:type="pct"/>
          </w:tcPr>
          <w:p w14:paraId="4B8E2CF5" w14:textId="77777777" w:rsidR="005560F0" w:rsidRPr="00AD0433" w:rsidRDefault="005560F0" w:rsidP="00BF1F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285F87E6" w14:textId="44AEA554" w:rsidR="005560F0" w:rsidRPr="00AD0433" w:rsidRDefault="005560F0" w:rsidP="00BF1F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2566</w:t>
            </w:r>
          </w:p>
        </w:tc>
        <w:tc>
          <w:tcPr>
            <w:tcW w:w="94" w:type="pct"/>
          </w:tcPr>
          <w:p w14:paraId="73ED54AC" w14:textId="77777777" w:rsidR="005560F0" w:rsidRPr="00AD0433" w:rsidRDefault="005560F0" w:rsidP="00BF1F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72D64DAE" w14:textId="2EA0BE66" w:rsidR="005560F0" w:rsidRPr="00AD0433" w:rsidRDefault="005560F0" w:rsidP="00BF1F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2566</w:t>
            </w:r>
          </w:p>
        </w:tc>
        <w:tc>
          <w:tcPr>
            <w:tcW w:w="94" w:type="pct"/>
          </w:tcPr>
          <w:p w14:paraId="226F0E83" w14:textId="77777777" w:rsidR="005560F0" w:rsidRPr="00AD0433" w:rsidRDefault="005560F0" w:rsidP="00BF1F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3A671171" w14:textId="618E1D73" w:rsidR="005560F0" w:rsidRPr="00AD0433" w:rsidRDefault="005560F0" w:rsidP="00BF1F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2566</w:t>
            </w:r>
          </w:p>
        </w:tc>
        <w:tc>
          <w:tcPr>
            <w:tcW w:w="82" w:type="pct"/>
          </w:tcPr>
          <w:p w14:paraId="27963332" w14:textId="77777777" w:rsidR="005560F0" w:rsidRPr="00AD0433" w:rsidRDefault="005560F0" w:rsidP="00BF1F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" w:type="pct"/>
          </w:tcPr>
          <w:p w14:paraId="198C8CA3" w14:textId="4E8D8E3A" w:rsidR="005560F0" w:rsidRPr="00AD0433" w:rsidRDefault="005560F0" w:rsidP="00BF1F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93" w:type="pct"/>
          </w:tcPr>
          <w:p w14:paraId="7D74FAFE" w14:textId="77777777" w:rsidR="005560F0" w:rsidRPr="00AD0433" w:rsidRDefault="005560F0" w:rsidP="00BF1F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0" w:type="pct"/>
          </w:tcPr>
          <w:p w14:paraId="3FBC3B95" w14:textId="12A16498" w:rsidR="005560F0" w:rsidRPr="00AD0433" w:rsidRDefault="005560F0" w:rsidP="00BF1F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0A1CAC" w:rsidRPr="00AD0433" w14:paraId="172473E4" w14:textId="3346AB0E" w:rsidTr="000A1CAC">
        <w:trPr>
          <w:trHeight w:val="451"/>
        </w:trPr>
        <w:tc>
          <w:tcPr>
            <w:tcW w:w="1281" w:type="pct"/>
          </w:tcPr>
          <w:p w14:paraId="4208793D" w14:textId="77777777" w:rsidR="005560F0" w:rsidRPr="00AD0433" w:rsidRDefault="005560F0" w:rsidP="00BF1FF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26" w:type="pct"/>
            <w:gridSpan w:val="9"/>
          </w:tcPr>
          <w:p w14:paraId="5A1FF5C5" w14:textId="6B92B5BB" w:rsidR="005560F0" w:rsidRPr="00AD0433" w:rsidRDefault="005560F0" w:rsidP="00BF1F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93" w:type="pct"/>
          </w:tcPr>
          <w:p w14:paraId="71C1734F" w14:textId="77777777" w:rsidR="005560F0" w:rsidRPr="00AD0433" w:rsidRDefault="005560F0" w:rsidP="00BF1FF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0" w:type="pct"/>
          </w:tcPr>
          <w:p w14:paraId="391D0F74" w14:textId="77777777" w:rsidR="005560F0" w:rsidRPr="00AD0433" w:rsidRDefault="005560F0" w:rsidP="00BF1FF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0A1CAC" w:rsidRPr="00AD0433" w14:paraId="14EA7318" w14:textId="2AE6A70A" w:rsidTr="000A1CAC">
        <w:trPr>
          <w:trHeight w:val="451"/>
        </w:trPr>
        <w:tc>
          <w:tcPr>
            <w:tcW w:w="1281" w:type="pct"/>
          </w:tcPr>
          <w:p w14:paraId="6C7EA5D3" w14:textId="200F6BFE" w:rsidR="005560F0" w:rsidRPr="00AD0433" w:rsidRDefault="005560F0" w:rsidP="00BF1FF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รายได้จากการขายสินค้าและให้บริการ</w:t>
            </w:r>
          </w:p>
        </w:tc>
        <w:tc>
          <w:tcPr>
            <w:tcW w:w="563" w:type="pct"/>
          </w:tcPr>
          <w:p w14:paraId="51AC921A" w14:textId="3B04BFF8" w:rsidR="005560F0" w:rsidRPr="00AD0433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218,</w:t>
            </w:r>
            <w:r w:rsidR="00D85E08" w:rsidRPr="00AD0433">
              <w:rPr>
                <w:rFonts w:asciiTheme="majorBidi" w:hAnsiTheme="majorBidi" w:cstheme="majorBidi"/>
                <w:sz w:val="30"/>
                <w:szCs w:val="30"/>
              </w:rPr>
              <w:t>037</w:t>
            </w:r>
          </w:p>
        </w:tc>
        <w:tc>
          <w:tcPr>
            <w:tcW w:w="93" w:type="pct"/>
          </w:tcPr>
          <w:p w14:paraId="646DD26C" w14:textId="77777777" w:rsidR="005560F0" w:rsidRPr="00AD0433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63" w:type="pct"/>
          </w:tcPr>
          <w:p w14:paraId="642E7769" w14:textId="7942BCEC" w:rsidR="005560F0" w:rsidRPr="00AD0433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13</w:t>
            </w:r>
            <w:r w:rsidR="00D85E08" w:rsidRPr="00AD043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</w:t>
            </w:r>
            <w:r w:rsidRPr="00AD043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="00D85E08" w:rsidRPr="00AD043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274</w:t>
            </w:r>
          </w:p>
        </w:tc>
        <w:tc>
          <w:tcPr>
            <w:tcW w:w="94" w:type="pct"/>
          </w:tcPr>
          <w:p w14:paraId="65A7F2D9" w14:textId="77777777" w:rsidR="005560F0" w:rsidRPr="00AD0433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62" w:type="pct"/>
          </w:tcPr>
          <w:p w14:paraId="771C6AC3" w14:textId="4C294A36" w:rsidR="005560F0" w:rsidRPr="00AD0433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38,</w:t>
            </w:r>
            <w:r w:rsidR="00D85E08" w:rsidRPr="00AD043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311</w:t>
            </w:r>
          </w:p>
        </w:tc>
        <w:tc>
          <w:tcPr>
            <w:tcW w:w="94" w:type="pct"/>
          </w:tcPr>
          <w:p w14:paraId="1838A551" w14:textId="77777777" w:rsidR="005560F0" w:rsidRPr="00AD0433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63" w:type="pct"/>
            <w:tcBorders>
              <w:bottom w:val="single" w:sz="4" w:space="0" w:color="auto"/>
            </w:tcBorders>
          </w:tcPr>
          <w:p w14:paraId="4729E357" w14:textId="35D90D20" w:rsidR="005560F0" w:rsidRPr="00AD0433" w:rsidRDefault="00D85E08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</w:t>
            </w:r>
            <w:r w:rsidR="005560F0" w:rsidRPr="00AD043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,2</w:t>
            </w:r>
            <w:r w:rsidRPr="00AD043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80</w:t>
            </w:r>
          </w:p>
        </w:tc>
        <w:tc>
          <w:tcPr>
            <w:tcW w:w="82" w:type="pct"/>
          </w:tcPr>
          <w:p w14:paraId="141031F5" w14:textId="77777777" w:rsidR="005560F0" w:rsidRPr="00AD0433" w:rsidRDefault="005560F0" w:rsidP="00BF1FF0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12" w:type="pct"/>
          </w:tcPr>
          <w:p w14:paraId="502ACC3F" w14:textId="7FF5BCA5" w:rsidR="005560F0" w:rsidRPr="00AD0433" w:rsidRDefault="00D85E08" w:rsidP="00BF1FF0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17</w:t>
            </w:r>
            <w:r w:rsidR="005560F0" w:rsidRPr="00AD043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AD043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174</w:t>
            </w:r>
          </w:p>
        </w:tc>
        <w:tc>
          <w:tcPr>
            <w:tcW w:w="93" w:type="pct"/>
          </w:tcPr>
          <w:p w14:paraId="0E654B0D" w14:textId="77777777" w:rsidR="005560F0" w:rsidRPr="00AD0433" w:rsidRDefault="005560F0" w:rsidP="00BF1FF0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00" w:type="pct"/>
          </w:tcPr>
          <w:p w14:paraId="6DA2F290" w14:textId="5FC312DB" w:rsidR="005560F0" w:rsidRPr="00AD0433" w:rsidRDefault="005560F0" w:rsidP="00BF1FF0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417,07</w:t>
            </w:r>
            <w:r w:rsidR="00D85E08" w:rsidRPr="00AD043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</w:t>
            </w:r>
          </w:p>
        </w:tc>
      </w:tr>
      <w:tr w:rsidR="000A1CAC" w:rsidRPr="00AD0433" w14:paraId="33173D84" w14:textId="1F40668A" w:rsidTr="00ED4E1F">
        <w:trPr>
          <w:trHeight w:val="451"/>
        </w:trPr>
        <w:tc>
          <w:tcPr>
            <w:tcW w:w="1281" w:type="pct"/>
          </w:tcPr>
          <w:p w14:paraId="7973183B" w14:textId="031B5C36" w:rsidR="005560F0" w:rsidRPr="00AD0433" w:rsidRDefault="005560F0" w:rsidP="00BF1FF0">
            <w:pPr>
              <w:ind w:left="160" w:hanging="160"/>
              <w:outlineLvl w:val="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กำไรจากการดำเนินงาน</w:t>
            </w:r>
          </w:p>
        </w:tc>
        <w:tc>
          <w:tcPr>
            <w:tcW w:w="563" w:type="pct"/>
            <w:tcBorders>
              <w:top w:val="single" w:sz="4" w:space="0" w:color="auto"/>
              <w:bottom w:val="single" w:sz="4" w:space="0" w:color="auto"/>
            </w:tcBorders>
          </w:tcPr>
          <w:p w14:paraId="4F758B11" w14:textId="7AD48C70" w:rsidR="005560F0" w:rsidRPr="00AD0433" w:rsidRDefault="005560F0" w:rsidP="00BF1FF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19,</w:t>
            </w:r>
            <w:r w:rsidR="00D85E08"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759</w:t>
            </w:r>
          </w:p>
        </w:tc>
        <w:tc>
          <w:tcPr>
            <w:tcW w:w="93" w:type="pct"/>
          </w:tcPr>
          <w:p w14:paraId="6B64D9EC" w14:textId="77777777" w:rsidR="005560F0" w:rsidRPr="00AD0433" w:rsidRDefault="005560F0" w:rsidP="00BF1FF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single" w:sz="4" w:space="0" w:color="auto"/>
            </w:tcBorders>
          </w:tcPr>
          <w:p w14:paraId="17092F45" w14:textId="08675FA5" w:rsidR="005560F0" w:rsidRPr="00AD0433" w:rsidRDefault="005560F0" w:rsidP="00BF1FF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34,</w:t>
            </w:r>
            <w:r w:rsidR="00D85E08"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502</w:t>
            </w:r>
          </w:p>
        </w:tc>
        <w:tc>
          <w:tcPr>
            <w:tcW w:w="94" w:type="pct"/>
          </w:tcPr>
          <w:p w14:paraId="56671958" w14:textId="77777777" w:rsidR="005560F0" w:rsidRPr="00AD0433" w:rsidRDefault="005560F0" w:rsidP="00BF1FF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single" w:sz="4" w:space="0" w:color="auto"/>
            </w:tcBorders>
          </w:tcPr>
          <w:p w14:paraId="4C443669" w14:textId="61BA1894" w:rsidR="005560F0" w:rsidRPr="00AD0433" w:rsidRDefault="005560F0" w:rsidP="00BF1FF0">
            <w:pPr>
              <w:ind w:right="-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5,</w:t>
            </w:r>
            <w:r w:rsidR="00D85E08"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424</w:t>
            </w:r>
          </w:p>
        </w:tc>
        <w:tc>
          <w:tcPr>
            <w:tcW w:w="94" w:type="pct"/>
          </w:tcPr>
          <w:p w14:paraId="6FE83421" w14:textId="77777777" w:rsidR="005560F0" w:rsidRPr="00AD0433" w:rsidRDefault="005560F0" w:rsidP="00BF1FF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63" w:type="pct"/>
            <w:tcBorders>
              <w:bottom w:val="single" w:sz="4" w:space="0" w:color="auto"/>
            </w:tcBorders>
          </w:tcPr>
          <w:p w14:paraId="750E4733" w14:textId="4CAE68E5" w:rsidR="005560F0" w:rsidRPr="00AD0433" w:rsidRDefault="00D85E08" w:rsidP="00BF1FF0">
            <w:pPr>
              <w:ind w:right="-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</w:t>
            </w:r>
            <w:r w:rsidR="005560F0"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84</w:t>
            </w:r>
            <w:r w:rsidR="00D856CA"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9</w:t>
            </w:r>
          </w:p>
        </w:tc>
        <w:tc>
          <w:tcPr>
            <w:tcW w:w="82" w:type="pct"/>
          </w:tcPr>
          <w:p w14:paraId="190DB4B1" w14:textId="77777777" w:rsidR="005560F0" w:rsidRPr="00AD0433" w:rsidRDefault="005560F0" w:rsidP="00BF1FF0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12" w:type="pct"/>
            <w:tcBorders>
              <w:top w:val="single" w:sz="4" w:space="0" w:color="auto"/>
              <w:bottom w:val="single" w:sz="4" w:space="0" w:color="auto"/>
            </w:tcBorders>
          </w:tcPr>
          <w:p w14:paraId="3A24DBF6" w14:textId="3176C893" w:rsidR="005560F0" w:rsidRPr="00AD0433" w:rsidRDefault="00D85E08" w:rsidP="00BF1FF0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905</w:t>
            </w:r>
          </w:p>
        </w:tc>
        <w:tc>
          <w:tcPr>
            <w:tcW w:w="93" w:type="pct"/>
          </w:tcPr>
          <w:p w14:paraId="27BDBE05" w14:textId="77777777" w:rsidR="005560F0" w:rsidRPr="00AD0433" w:rsidRDefault="005560F0" w:rsidP="00BF1FF0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00" w:type="pct"/>
            <w:tcBorders>
              <w:top w:val="single" w:sz="4" w:space="0" w:color="auto"/>
              <w:bottom w:val="single" w:sz="4" w:space="0" w:color="auto"/>
            </w:tcBorders>
          </w:tcPr>
          <w:p w14:paraId="04AA8917" w14:textId="3BB8A1D1" w:rsidR="005560F0" w:rsidRPr="00AD0433" w:rsidRDefault="005560F0" w:rsidP="00BF1FF0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62,43</w:t>
            </w:r>
            <w:r w:rsidR="00FD7540"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9</w:t>
            </w:r>
          </w:p>
        </w:tc>
      </w:tr>
      <w:tr w:rsidR="000A1CAC" w:rsidRPr="00AD0433" w14:paraId="310CF3E7" w14:textId="1D59D960" w:rsidTr="00ED4E1F">
        <w:trPr>
          <w:trHeight w:val="451"/>
        </w:trPr>
        <w:tc>
          <w:tcPr>
            <w:tcW w:w="1281" w:type="pct"/>
          </w:tcPr>
          <w:p w14:paraId="5ED4FE01" w14:textId="77777777" w:rsidR="005560F0" w:rsidRPr="00AD0433" w:rsidRDefault="005560F0" w:rsidP="00BF1FF0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3" w:type="pct"/>
            <w:tcBorders>
              <w:top w:val="single" w:sz="4" w:space="0" w:color="auto"/>
            </w:tcBorders>
          </w:tcPr>
          <w:p w14:paraId="7D7ADC82" w14:textId="77777777" w:rsidR="005560F0" w:rsidRPr="00AD0433" w:rsidRDefault="005560F0" w:rsidP="00BF1F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" w:type="pct"/>
          </w:tcPr>
          <w:p w14:paraId="6D6A71B1" w14:textId="77777777" w:rsidR="005560F0" w:rsidRPr="00AD0433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single" w:sz="4" w:space="0" w:color="auto"/>
            </w:tcBorders>
          </w:tcPr>
          <w:p w14:paraId="4592FC66" w14:textId="77777777" w:rsidR="005560F0" w:rsidRPr="00AD0433" w:rsidRDefault="005560F0" w:rsidP="00BF1F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" w:type="pct"/>
          </w:tcPr>
          <w:p w14:paraId="32E9ACF2" w14:textId="77777777" w:rsidR="005560F0" w:rsidRPr="00AD0433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</w:tcBorders>
          </w:tcPr>
          <w:p w14:paraId="725F68CC" w14:textId="77777777" w:rsidR="005560F0" w:rsidRPr="00AD0433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" w:type="pct"/>
          </w:tcPr>
          <w:p w14:paraId="51445B0F" w14:textId="77777777" w:rsidR="005560F0" w:rsidRPr="00AD0433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single" w:sz="4" w:space="0" w:color="auto"/>
            </w:tcBorders>
          </w:tcPr>
          <w:p w14:paraId="6BC12033" w14:textId="77777777" w:rsidR="005560F0" w:rsidRPr="00AD0433" w:rsidRDefault="005560F0" w:rsidP="00BF1F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" w:type="pct"/>
          </w:tcPr>
          <w:p w14:paraId="5FC615A1" w14:textId="77777777" w:rsidR="005560F0" w:rsidRPr="00AD0433" w:rsidRDefault="005560F0" w:rsidP="00BF1F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" w:type="pct"/>
            <w:tcBorders>
              <w:top w:val="single" w:sz="4" w:space="0" w:color="auto"/>
            </w:tcBorders>
          </w:tcPr>
          <w:p w14:paraId="12430B16" w14:textId="3DD998C2" w:rsidR="005560F0" w:rsidRPr="00AD0433" w:rsidRDefault="005560F0" w:rsidP="00BF1F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" w:type="pct"/>
          </w:tcPr>
          <w:p w14:paraId="7B60CBFD" w14:textId="77777777" w:rsidR="005560F0" w:rsidRPr="00AD0433" w:rsidRDefault="005560F0" w:rsidP="00BF1F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0" w:type="pct"/>
            <w:tcBorders>
              <w:top w:val="single" w:sz="4" w:space="0" w:color="auto"/>
            </w:tcBorders>
          </w:tcPr>
          <w:p w14:paraId="1AF4FD30" w14:textId="77777777" w:rsidR="005560F0" w:rsidRPr="00AD0433" w:rsidRDefault="005560F0" w:rsidP="00BF1F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A1CAC" w:rsidRPr="00AD0433" w14:paraId="7878EDE8" w14:textId="43A1CE96" w:rsidTr="000A1CAC">
        <w:trPr>
          <w:trHeight w:val="451"/>
        </w:trPr>
        <w:tc>
          <w:tcPr>
            <w:tcW w:w="1281" w:type="pct"/>
          </w:tcPr>
          <w:p w14:paraId="58F5C580" w14:textId="77777777" w:rsidR="005560F0" w:rsidRPr="00AD0433" w:rsidRDefault="005560F0" w:rsidP="00BF1FF0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รายได้ที่ปันส่วนไม่ได้</w:t>
            </w:r>
          </w:p>
        </w:tc>
        <w:tc>
          <w:tcPr>
            <w:tcW w:w="563" w:type="pct"/>
          </w:tcPr>
          <w:p w14:paraId="0ABBB7A4" w14:textId="77777777" w:rsidR="005560F0" w:rsidRPr="00AD0433" w:rsidRDefault="005560F0" w:rsidP="00BF1F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" w:type="pct"/>
          </w:tcPr>
          <w:p w14:paraId="5E80D070" w14:textId="77777777" w:rsidR="005560F0" w:rsidRPr="00AD0433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59121CCE" w14:textId="77777777" w:rsidR="005560F0" w:rsidRPr="00AD0433" w:rsidRDefault="005560F0" w:rsidP="00BF1F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" w:type="pct"/>
          </w:tcPr>
          <w:p w14:paraId="26E7E4FA" w14:textId="77777777" w:rsidR="005560F0" w:rsidRPr="00AD0433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67241BCA" w14:textId="77777777" w:rsidR="005560F0" w:rsidRPr="00AD0433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" w:type="pct"/>
          </w:tcPr>
          <w:p w14:paraId="6F4AF869" w14:textId="77777777" w:rsidR="005560F0" w:rsidRPr="00AD0433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10D8308B" w14:textId="77777777" w:rsidR="005560F0" w:rsidRPr="00AD0433" w:rsidRDefault="005560F0" w:rsidP="00BF1FF0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2" w:type="pct"/>
          </w:tcPr>
          <w:p w14:paraId="10BCCAE8" w14:textId="77777777" w:rsidR="005560F0" w:rsidRPr="00AD0433" w:rsidRDefault="005560F0" w:rsidP="00BF1FF0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12" w:type="pct"/>
          </w:tcPr>
          <w:p w14:paraId="2A28C0CB" w14:textId="4D38A272" w:rsidR="005560F0" w:rsidRPr="00AD0433" w:rsidRDefault="005560F0" w:rsidP="00BF1FF0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3" w:type="pct"/>
          </w:tcPr>
          <w:p w14:paraId="55D427BA" w14:textId="77777777" w:rsidR="005560F0" w:rsidRPr="00AD0433" w:rsidRDefault="005560F0" w:rsidP="00BF1FF0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00" w:type="pct"/>
          </w:tcPr>
          <w:p w14:paraId="317F3A84" w14:textId="5D996CF9" w:rsidR="005560F0" w:rsidRPr="00AD0433" w:rsidRDefault="005560F0" w:rsidP="00BF1FF0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8,331</w:t>
            </w:r>
          </w:p>
        </w:tc>
      </w:tr>
      <w:tr w:rsidR="000A1CAC" w:rsidRPr="00AD0433" w14:paraId="424D231D" w14:textId="78F4B49D" w:rsidTr="000A1CAC">
        <w:trPr>
          <w:trHeight w:val="451"/>
        </w:trPr>
        <w:tc>
          <w:tcPr>
            <w:tcW w:w="1281" w:type="pct"/>
          </w:tcPr>
          <w:p w14:paraId="524BC608" w14:textId="77777777" w:rsidR="005560F0" w:rsidRPr="00AD0433" w:rsidRDefault="005560F0" w:rsidP="00BF1FF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ค่าใช้จ่ายที่ปันส่วนไม่ได้</w:t>
            </w:r>
          </w:p>
        </w:tc>
        <w:tc>
          <w:tcPr>
            <w:tcW w:w="563" w:type="pct"/>
          </w:tcPr>
          <w:p w14:paraId="68243356" w14:textId="77777777" w:rsidR="005560F0" w:rsidRPr="00AD0433" w:rsidRDefault="005560F0" w:rsidP="00BF1F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" w:type="pct"/>
          </w:tcPr>
          <w:p w14:paraId="4FD252D7" w14:textId="77777777" w:rsidR="005560F0" w:rsidRPr="00AD0433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4D81AFF4" w14:textId="77777777" w:rsidR="005560F0" w:rsidRPr="00AD0433" w:rsidRDefault="005560F0" w:rsidP="00BF1F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" w:type="pct"/>
          </w:tcPr>
          <w:p w14:paraId="0348128A" w14:textId="77777777" w:rsidR="005560F0" w:rsidRPr="00AD0433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73C2670E" w14:textId="77777777" w:rsidR="005560F0" w:rsidRPr="00AD0433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" w:type="pct"/>
          </w:tcPr>
          <w:p w14:paraId="03F87BFA" w14:textId="77777777" w:rsidR="005560F0" w:rsidRPr="00AD0433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177AC768" w14:textId="77777777" w:rsidR="005560F0" w:rsidRPr="00AD0433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2" w:type="pct"/>
          </w:tcPr>
          <w:p w14:paraId="412FA781" w14:textId="77777777" w:rsidR="005560F0" w:rsidRPr="00AD0433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12" w:type="pct"/>
          </w:tcPr>
          <w:p w14:paraId="6EB8CAE8" w14:textId="35C0D171" w:rsidR="005560F0" w:rsidRPr="00AD0433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3" w:type="pct"/>
          </w:tcPr>
          <w:p w14:paraId="21CF80EA" w14:textId="77777777" w:rsidR="005560F0" w:rsidRPr="00AD0433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00" w:type="pct"/>
          </w:tcPr>
          <w:p w14:paraId="5EC1E2FE" w14:textId="7EC7DEFF" w:rsidR="005560F0" w:rsidRPr="00AD0433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(80,438)</w:t>
            </w:r>
          </w:p>
        </w:tc>
      </w:tr>
      <w:tr w:rsidR="000A1CAC" w:rsidRPr="00AD0433" w14:paraId="63D2F974" w14:textId="4F2E2322" w:rsidTr="000A1CAC">
        <w:trPr>
          <w:trHeight w:val="451"/>
        </w:trPr>
        <w:tc>
          <w:tcPr>
            <w:tcW w:w="1844" w:type="pct"/>
            <w:gridSpan w:val="2"/>
          </w:tcPr>
          <w:p w14:paraId="19FA72E6" w14:textId="18996622" w:rsidR="005560F0" w:rsidRPr="00AD0433" w:rsidRDefault="005560F0" w:rsidP="00BF1FF0">
            <w:pPr>
              <w:tabs>
                <w:tab w:val="decimal" w:pos="702"/>
              </w:tabs>
              <w:ind w:left="-108" w:right="-147" w:firstLine="108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ผลกำไรจากการวัดมูลค่าสินทรัพย์ทางการเงิน</w:t>
            </w:r>
          </w:p>
        </w:tc>
        <w:tc>
          <w:tcPr>
            <w:tcW w:w="93" w:type="pct"/>
          </w:tcPr>
          <w:p w14:paraId="381696AE" w14:textId="77777777" w:rsidR="005560F0" w:rsidRPr="00AD0433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11334938" w14:textId="77777777" w:rsidR="005560F0" w:rsidRPr="00AD0433" w:rsidRDefault="005560F0" w:rsidP="00BF1F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" w:type="pct"/>
          </w:tcPr>
          <w:p w14:paraId="778CB458" w14:textId="77777777" w:rsidR="005560F0" w:rsidRPr="00AD0433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2B20BB72" w14:textId="77777777" w:rsidR="005560F0" w:rsidRPr="00AD0433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" w:type="pct"/>
          </w:tcPr>
          <w:p w14:paraId="21C3DDE1" w14:textId="77777777" w:rsidR="005560F0" w:rsidRPr="00AD0433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342E3D87" w14:textId="77777777" w:rsidR="005560F0" w:rsidRPr="00AD0433" w:rsidRDefault="005560F0" w:rsidP="00BF1FF0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2" w:type="pct"/>
          </w:tcPr>
          <w:p w14:paraId="31E045E2" w14:textId="77777777" w:rsidR="005560F0" w:rsidRPr="00AD0433" w:rsidRDefault="005560F0" w:rsidP="00BF1FF0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12" w:type="pct"/>
          </w:tcPr>
          <w:p w14:paraId="7223D5EE" w14:textId="5C39D654" w:rsidR="005560F0" w:rsidRPr="00AD0433" w:rsidRDefault="005560F0" w:rsidP="00BF1FF0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3" w:type="pct"/>
          </w:tcPr>
          <w:p w14:paraId="5158EB12" w14:textId="77777777" w:rsidR="005560F0" w:rsidRPr="00AD0433" w:rsidRDefault="005560F0" w:rsidP="00BF1FF0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00" w:type="pct"/>
          </w:tcPr>
          <w:p w14:paraId="3806A8AB" w14:textId="63E1E8B9" w:rsidR="005560F0" w:rsidRPr="00AD0433" w:rsidRDefault="005560F0" w:rsidP="00653817">
            <w:pPr>
              <w:tabs>
                <w:tab w:val="left" w:pos="692"/>
              </w:tabs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39,945</w:t>
            </w:r>
          </w:p>
        </w:tc>
      </w:tr>
      <w:tr w:rsidR="000A1CAC" w:rsidRPr="00AD0433" w14:paraId="4021999A" w14:textId="72816F60" w:rsidTr="000A1CAC">
        <w:trPr>
          <w:trHeight w:val="451"/>
        </w:trPr>
        <w:tc>
          <w:tcPr>
            <w:tcW w:w="1844" w:type="pct"/>
            <w:gridSpan w:val="2"/>
          </w:tcPr>
          <w:p w14:paraId="693FEAA3" w14:textId="5500427C" w:rsidR="005560F0" w:rsidRPr="00AD0433" w:rsidRDefault="005560F0" w:rsidP="00BF1FF0">
            <w:pPr>
              <w:tabs>
                <w:tab w:val="decimal" w:pos="702"/>
              </w:tabs>
              <w:ind w:left="-108" w:right="-147" w:firstLine="108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กลับรายการขาดทุนจากการด้อยค่าซึ่งเป็นไปตาม </w:t>
            </w:r>
            <w:r w:rsidRPr="00AD043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TFRS9</w:t>
            </w:r>
          </w:p>
        </w:tc>
        <w:tc>
          <w:tcPr>
            <w:tcW w:w="93" w:type="pct"/>
          </w:tcPr>
          <w:p w14:paraId="54196779" w14:textId="77777777" w:rsidR="005560F0" w:rsidRPr="00AD0433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6DA37B40" w14:textId="77777777" w:rsidR="005560F0" w:rsidRPr="00AD0433" w:rsidRDefault="005560F0" w:rsidP="00BF1F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" w:type="pct"/>
          </w:tcPr>
          <w:p w14:paraId="33BC2E7A" w14:textId="77777777" w:rsidR="005560F0" w:rsidRPr="00AD0433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554FCB45" w14:textId="77777777" w:rsidR="005560F0" w:rsidRPr="00AD0433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" w:type="pct"/>
          </w:tcPr>
          <w:p w14:paraId="713604CF" w14:textId="77777777" w:rsidR="005560F0" w:rsidRPr="00AD0433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7EB84ACD" w14:textId="77777777" w:rsidR="005560F0" w:rsidRPr="00AD0433" w:rsidRDefault="005560F0" w:rsidP="00BF1FF0">
            <w:pPr>
              <w:tabs>
                <w:tab w:val="left" w:pos="692"/>
              </w:tabs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" w:type="pct"/>
          </w:tcPr>
          <w:p w14:paraId="205502FE" w14:textId="77777777" w:rsidR="005560F0" w:rsidRPr="00AD0433" w:rsidRDefault="005560F0" w:rsidP="00BF1FF0">
            <w:pPr>
              <w:tabs>
                <w:tab w:val="left" w:pos="692"/>
              </w:tabs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" w:type="pct"/>
          </w:tcPr>
          <w:p w14:paraId="406364DF" w14:textId="03E5C220" w:rsidR="005560F0" w:rsidRPr="00AD0433" w:rsidRDefault="005560F0" w:rsidP="00BF1FF0">
            <w:pPr>
              <w:tabs>
                <w:tab w:val="left" w:pos="692"/>
              </w:tabs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" w:type="pct"/>
          </w:tcPr>
          <w:p w14:paraId="17CA5A8F" w14:textId="77777777" w:rsidR="005560F0" w:rsidRPr="00AD0433" w:rsidRDefault="005560F0" w:rsidP="00BF1FF0">
            <w:pPr>
              <w:tabs>
                <w:tab w:val="left" w:pos="692"/>
              </w:tabs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0" w:type="pct"/>
          </w:tcPr>
          <w:p w14:paraId="6A9AAC1C" w14:textId="71D72196" w:rsidR="005560F0" w:rsidRPr="00AD0433" w:rsidRDefault="005560F0" w:rsidP="00BF1FF0">
            <w:pPr>
              <w:tabs>
                <w:tab w:val="left" w:pos="692"/>
              </w:tabs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10,613</w:t>
            </w:r>
          </w:p>
        </w:tc>
      </w:tr>
      <w:tr w:rsidR="00355715" w:rsidRPr="00AD0433" w14:paraId="3ADDCCB9" w14:textId="77777777" w:rsidTr="000A1CAC">
        <w:trPr>
          <w:trHeight w:val="451"/>
        </w:trPr>
        <w:tc>
          <w:tcPr>
            <w:tcW w:w="1844" w:type="pct"/>
            <w:gridSpan w:val="2"/>
          </w:tcPr>
          <w:p w14:paraId="72A02C6F" w14:textId="25228E8B" w:rsidR="00355715" w:rsidRPr="00AD0433" w:rsidRDefault="00355715" w:rsidP="00BF1FF0">
            <w:pPr>
              <w:tabs>
                <w:tab w:val="decimal" w:pos="702"/>
              </w:tabs>
              <w:ind w:left="-108" w:right="-147" w:firstLine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ส่วนแบ่งกำไรในเงินลงทุนในบริษัทร่วม</w:t>
            </w:r>
          </w:p>
        </w:tc>
        <w:tc>
          <w:tcPr>
            <w:tcW w:w="93" w:type="pct"/>
          </w:tcPr>
          <w:p w14:paraId="05D59431" w14:textId="77777777" w:rsidR="00355715" w:rsidRPr="00AD0433" w:rsidRDefault="00355715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6DA2C4A2" w14:textId="77777777" w:rsidR="00355715" w:rsidRPr="00AD0433" w:rsidRDefault="00355715" w:rsidP="00BF1F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" w:type="pct"/>
          </w:tcPr>
          <w:p w14:paraId="185E7AD5" w14:textId="77777777" w:rsidR="00355715" w:rsidRPr="00AD0433" w:rsidRDefault="00355715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7B9AFA24" w14:textId="77777777" w:rsidR="00355715" w:rsidRPr="00AD0433" w:rsidRDefault="00355715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" w:type="pct"/>
          </w:tcPr>
          <w:p w14:paraId="037B4333" w14:textId="77777777" w:rsidR="00355715" w:rsidRPr="00AD0433" w:rsidRDefault="00355715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2ACDA26B" w14:textId="77777777" w:rsidR="00355715" w:rsidRPr="00AD0433" w:rsidRDefault="00355715" w:rsidP="00BF1FF0">
            <w:pPr>
              <w:tabs>
                <w:tab w:val="left" w:pos="692"/>
              </w:tabs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" w:type="pct"/>
          </w:tcPr>
          <w:p w14:paraId="2DDCA0C3" w14:textId="77777777" w:rsidR="00355715" w:rsidRPr="00AD0433" w:rsidRDefault="00355715" w:rsidP="00BF1FF0">
            <w:pPr>
              <w:tabs>
                <w:tab w:val="left" w:pos="692"/>
              </w:tabs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" w:type="pct"/>
          </w:tcPr>
          <w:p w14:paraId="04103408" w14:textId="77777777" w:rsidR="00355715" w:rsidRPr="00AD0433" w:rsidRDefault="00355715" w:rsidP="00BF1FF0">
            <w:pPr>
              <w:tabs>
                <w:tab w:val="left" w:pos="692"/>
              </w:tabs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" w:type="pct"/>
          </w:tcPr>
          <w:p w14:paraId="7CA8CC8D" w14:textId="77777777" w:rsidR="00355715" w:rsidRPr="00AD0433" w:rsidRDefault="00355715" w:rsidP="00BF1FF0">
            <w:pPr>
              <w:tabs>
                <w:tab w:val="left" w:pos="692"/>
              </w:tabs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0" w:type="pct"/>
          </w:tcPr>
          <w:p w14:paraId="72BC3F85" w14:textId="57CD7702" w:rsidR="00355715" w:rsidRPr="00AD0433" w:rsidRDefault="00355715" w:rsidP="00BF1FF0">
            <w:pPr>
              <w:tabs>
                <w:tab w:val="left" w:pos="692"/>
              </w:tabs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FD7540" w:rsidRPr="00AD043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0A1CAC" w:rsidRPr="00AD0433" w14:paraId="5F8FFD3B" w14:textId="4AC9A04A" w:rsidTr="000A1CAC">
        <w:trPr>
          <w:trHeight w:val="451"/>
        </w:trPr>
        <w:tc>
          <w:tcPr>
            <w:tcW w:w="1281" w:type="pct"/>
          </w:tcPr>
          <w:p w14:paraId="4E8F2F70" w14:textId="77777777" w:rsidR="005560F0" w:rsidRPr="00AD0433" w:rsidRDefault="005560F0" w:rsidP="00BF1FF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563" w:type="pct"/>
          </w:tcPr>
          <w:p w14:paraId="0D7EDE52" w14:textId="77777777" w:rsidR="005560F0" w:rsidRPr="00AD0433" w:rsidRDefault="005560F0" w:rsidP="00BF1F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" w:type="pct"/>
          </w:tcPr>
          <w:p w14:paraId="5723B64C" w14:textId="77777777" w:rsidR="005560F0" w:rsidRPr="00AD0433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68301F6E" w14:textId="77777777" w:rsidR="005560F0" w:rsidRPr="00AD0433" w:rsidRDefault="005560F0" w:rsidP="00BF1F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" w:type="pct"/>
          </w:tcPr>
          <w:p w14:paraId="1932A4F1" w14:textId="77777777" w:rsidR="005560F0" w:rsidRPr="00AD0433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7ECC2073" w14:textId="77777777" w:rsidR="005560F0" w:rsidRPr="00AD0433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" w:type="pct"/>
          </w:tcPr>
          <w:p w14:paraId="7805D2D6" w14:textId="77777777" w:rsidR="005560F0" w:rsidRPr="00AD0433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3CEB96BB" w14:textId="77777777" w:rsidR="005560F0" w:rsidRPr="00AD0433" w:rsidRDefault="005560F0" w:rsidP="00BF1FF0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2" w:type="pct"/>
          </w:tcPr>
          <w:p w14:paraId="2D28EDDB" w14:textId="77777777" w:rsidR="005560F0" w:rsidRPr="00AD0433" w:rsidRDefault="005560F0" w:rsidP="00BF1FF0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12" w:type="pct"/>
          </w:tcPr>
          <w:p w14:paraId="12764DB6" w14:textId="78609B0B" w:rsidR="005560F0" w:rsidRPr="00AD0433" w:rsidRDefault="005560F0" w:rsidP="00BF1FF0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3" w:type="pct"/>
          </w:tcPr>
          <w:p w14:paraId="42C10B7B" w14:textId="77777777" w:rsidR="005560F0" w:rsidRPr="00AD0433" w:rsidRDefault="005560F0" w:rsidP="00BF1FF0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00" w:type="pct"/>
          </w:tcPr>
          <w:p w14:paraId="341702DC" w14:textId="6D1FD4D2" w:rsidR="005560F0" w:rsidRPr="00AD0433" w:rsidRDefault="005560F0" w:rsidP="00BF1FF0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(9,169)</w:t>
            </w:r>
          </w:p>
        </w:tc>
      </w:tr>
      <w:tr w:rsidR="000A1CAC" w:rsidRPr="00AD0433" w14:paraId="6C6D4D1E" w14:textId="71D592CD" w:rsidTr="000A1CAC">
        <w:trPr>
          <w:trHeight w:val="451"/>
        </w:trPr>
        <w:tc>
          <w:tcPr>
            <w:tcW w:w="1281" w:type="pct"/>
          </w:tcPr>
          <w:p w14:paraId="31F2B087" w14:textId="4FB5F0C2" w:rsidR="005560F0" w:rsidRPr="00AD0433" w:rsidRDefault="005560F0" w:rsidP="00BF1FF0">
            <w:pPr>
              <w:ind w:left="160" w:hanging="160"/>
              <w:outlineLvl w:val="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563" w:type="pct"/>
          </w:tcPr>
          <w:p w14:paraId="1BABFB31" w14:textId="77777777" w:rsidR="005560F0" w:rsidRPr="00AD0433" w:rsidRDefault="005560F0" w:rsidP="00BF1F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" w:type="pct"/>
          </w:tcPr>
          <w:p w14:paraId="2FD04870" w14:textId="77777777" w:rsidR="005560F0" w:rsidRPr="00AD0433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3EA20D4F" w14:textId="77777777" w:rsidR="005560F0" w:rsidRPr="00AD0433" w:rsidRDefault="005560F0" w:rsidP="00BF1FF0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" w:type="pct"/>
          </w:tcPr>
          <w:p w14:paraId="69E57467" w14:textId="77777777" w:rsidR="005560F0" w:rsidRPr="00AD0433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751388B2" w14:textId="77777777" w:rsidR="005560F0" w:rsidRPr="00AD0433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" w:type="pct"/>
          </w:tcPr>
          <w:p w14:paraId="096FFADF" w14:textId="77777777" w:rsidR="005560F0" w:rsidRPr="00AD0433" w:rsidRDefault="005560F0" w:rsidP="00BF1F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35085B4B" w14:textId="77777777" w:rsidR="005560F0" w:rsidRPr="00AD0433" w:rsidRDefault="005560F0" w:rsidP="00BF1FF0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82" w:type="pct"/>
          </w:tcPr>
          <w:p w14:paraId="411F0F81" w14:textId="77777777" w:rsidR="005560F0" w:rsidRPr="00AD0433" w:rsidRDefault="005560F0" w:rsidP="00BF1FF0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12" w:type="pct"/>
          </w:tcPr>
          <w:p w14:paraId="27F7E733" w14:textId="1639C3F3" w:rsidR="005560F0" w:rsidRPr="00AD0433" w:rsidRDefault="005560F0" w:rsidP="00BF1FF0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3" w:type="pct"/>
          </w:tcPr>
          <w:p w14:paraId="3E65CB46" w14:textId="77777777" w:rsidR="005560F0" w:rsidRPr="00AD0433" w:rsidRDefault="005560F0" w:rsidP="00BF1FF0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00" w:type="pct"/>
            <w:tcBorders>
              <w:top w:val="single" w:sz="4" w:space="0" w:color="auto"/>
              <w:bottom w:val="double" w:sz="4" w:space="0" w:color="auto"/>
            </w:tcBorders>
          </w:tcPr>
          <w:p w14:paraId="296DBD5B" w14:textId="5F98A78B" w:rsidR="005560F0" w:rsidRPr="00AD0433" w:rsidRDefault="005560F0" w:rsidP="00653817">
            <w:pPr>
              <w:tabs>
                <w:tab w:val="left" w:pos="692"/>
              </w:tabs>
              <w:ind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31,7</w:t>
            </w:r>
            <w:r w:rsidR="00355715"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82</w:t>
            </w:r>
          </w:p>
        </w:tc>
      </w:tr>
      <w:bookmarkEnd w:id="3"/>
    </w:tbl>
    <w:p w14:paraId="13068F91" w14:textId="66A9C4B5" w:rsidR="00AB7BD9" w:rsidRPr="00AD0433" w:rsidRDefault="00AB7BD9">
      <w:pPr>
        <w:rPr>
          <w:rFonts w:asciiTheme="majorBidi" w:hAnsiTheme="majorBidi" w:cstheme="majorBidi"/>
          <w:b/>
          <w:bCs/>
          <w:snapToGrid w:val="0"/>
          <w:sz w:val="30"/>
          <w:szCs w:val="30"/>
          <w:highlight w:val="yellow"/>
          <w:lang w:eastAsia="th-TH"/>
        </w:rPr>
      </w:pPr>
    </w:p>
    <w:p w14:paraId="19EC3623" w14:textId="77777777" w:rsidR="00AB7BD9" w:rsidRPr="00AD0433" w:rsidRDefault="00AB7BD9">
      <w:pPr>
        <w:rPr>
          <w:rFonts w:asciiTheme="majorBidi" w:hAnsiTheme="majorBidi" w:cstheme="majorBidi"/>
          <w:b/>
          <w:bCs/>
          <w:snapToGrid w:val="0"/>
          <w:sz w:val="30"/>
          <w:szCs w:val="30"/>
          <w:highlight w:val="yellow"/>
          <w:lang w:eastAsia="th-TH"/>
        </w:rPr>
      </w:pPr>
      <w:r w:rsidRPr="00AD0433">
        <w:rPr>
          <w:rFonts w:asciiTheme="majorBidi" w:hAnsiTheme="majorBidi" w:cstheme="majorBidi"/>
          <w:b/>
          <w:bCs/>
          <w:snapToGrid w:val="0"/>
          <w:sz w:val="30"/>
          <w:szCs w:val="30"/>
          <w:highlight w:val="yellow"/>
          <w:lang w:eastAsia="th-TH"/>
        </w:rPr>
        <w:br w:type="page"/>
      </w:r>
    </w:p>
    <w:tbl>
      <w:tblPr>
        <w:tblW w:w="4625" w:type="pct"/>
        <w:jc w:val="center"/>
        <w:tblLayout w:type="fixed"/>
        <w:tblLook w:val="0000" w:firstRow="0" w:lastRow="0" w:firstColumn="0" w:lastColumn="0" w:noHBand="0" w:noVBand="0"/>
      </w:tblPr>
      <w:tblGrid>
        <w:gridCol w:w="3781"/>
        <w:gridCol w:w="1618"/>
        <w:gridCol w:w="271"/>
        <w:gridCol w:w="1621"/>
        <w:gridCol w:w="236"/>
        <w:gridCol w:w="1653"/>
        <w:gridCol w:w="271"/>
        <w:gridCol w:w="1529"/>
        <w:gridCol w:w="271"/>
        <w:gridCol w:w="1440"/>
        <w:gridCol w:w="268"/>
        <w:gridCol w:w="1440"/>
      </w:tblGrid>
      <w:tr w:rsidR="000A1CAC" w:rsidRPr="00AD0433" w14:paraId="4E3F028E" w14:textId="77777777" w:rsidTr="000A1CAC">
        <w:trPr>
          <w:trHeight w:val="451"/>
          <w:jc w:val="center"/>
        </w:trPr>
        <w:tc>
          <w:tcPr>
            <w:tcW w:w="1313" w:type="pct"/>
          </w:tcPr>
          <w:p w14:paraId="2C08394D" w14:textId="77777777" w:rsidR="005560F0" w:rsidRPr="00AD0433" w:rsidRDefault="005560F0" w:rsidP="0053404E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bookmarkStart w:id="4" w:name="_Hlk150282725"/>
          </w:p>
        </w:tc>
        <w:tc>
          <w:tcPr>
            <w:tcW w:w="562" w:type="pct"/>
          </w:tcPr>
          <w:p w14:paraId="528B143E" w14:textId="77777777" w:rsidR="005560F0" w:rsidRPr="00AD0433" w:rsidRDefault="005560F0" w:rsidP="0053404E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4" w:type="pct"/>
          </w:tcPr>
          <w:p w14:paraId="3C947420" w14:textId="77777777" w:rsidR="005560F0" w:rsidRPr="00AD0433" w:rsidRDefault="005560F0" w:rsidP="0053404E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8" w:type="pct"/>
            <w:gridSpan w:val="7"/>
            <w:vAlign w:val="bottom"/>
          </w:tcPr>
          <w:p w14:paraId="2637D528" w14:textId="35CC088E" w:rsidR="005560F0" w:rsidRPr="00AD0433" w:rsidRDefault="005560F0" w:rsidP="0053404E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3" w:type="pct"/>
          </w:tcPr>
          <w:p w14:paraId="46F917BA" w14:textId="77777777" w:rsidR="005560F0" w:rsidRPr="00AD0433" w:rsidRDefault="005560F0" w:rsidP="0053404E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0" w:type="pct"/>
          </w:tcPr>
          <w:p w14:paraId="5D101D40" w14:textId="77777777" w:rsidR="005560F0" w:rsidRPr="00AD0433" w:rsidRDefault="005560F0" w:rsidP="0053404E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0A1CAC" w:rsidRPr="00AD0433" w14:paraId="5B11AB12" w14:textId="77777777" w:rsidTr="000A1CAC">
        <w:trPr>
          <w:trHeight w:val="451"/>
          <w:jc w:val="center"/>
        </w:trPr>
        <w:tc>
          <w:tcPr>
            <w:tcW w:w="1313" w:type="pct"/>
          </w:tcPr>
          <w:p w14:paraId="5B9C315F" w14:textId="77777777" w:rsidR="00CA6D94" w:rsidRPr="00AD0433" w:rsidRDefault="00CA6D94" w:rsidP="00403A13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  <w:p w14:paraId="6251E769" w14:textId="3E0186C6" w:rsidR="005560F0" w:rsidRPr="00AD0433" w:rsidRDefault="005560F0" w:rsidP="00403A13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สำหรับงวดเก้าเดือนสิ้นสุด</w:t>
            </w:r>
          </w:p>
        </w:tc>
        <w:tc>
          <w:tcPr>
            <w:tcW w:w="562" w:type="pct"/>
            <w:vAlign w:val="bottom"/>
          </w:tcPr>
          <w:p w14:paraId="7B27A193" w14:textId="77777777" w:rsidR="005560F0" w:rsidRPr="00AD0433" w:rsidRDefault="005560F0" w:rsidP="0053404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ส่วนงานที่รายงาน </w:t>
            </w: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94" w:type="pct"/>
            <w:vAlign w:val="bottom"/>
          </w:tcPr>
          <w:p w14:paraId="3A6E7CF6" w14:textId="77777777" w:rsidR="005560F0" w:rsidRPr="00AD0433" w:rsidRDefault="005560F0" w:rsidP="0053404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vAlign w:val="bottom"/>
          </w:tcPr>
          <w:p w14:paraId="3BBCCD3F" w14:textId="77777777" w:rsidR="005560F0" w:rsidRPr="00AD0433" w:rsidRDefault="005560F0" w:rsidP="0053404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ส่วนงานที่รายงาน </w:t>
            </w: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82" w:type="pct"/>
            <w:vAlign w:val="bottom"/>
          </w:tcPr>
          <w:p w14:paraId="551AC898" w14:textId="77777777" w:rsidR="005560F0" w:rsidRPr="00AD0433" w:rsidRDefault="005560F0" w:rsidP="0053404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7F8E5FD5" w14:textId="77777777" w:rsidR="005560F0" w:rsidRPr="00AD0433" w:rsidRDefault="005560F0" w:rsidP="0053404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ส่วนงานที่รายงาน </w:t>
            </w: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94" w:type="pct"/>
            <w:vAlign w:val="bottom"/>
          </w:tcPr>
          <w:p w14:paraId="13FF6ECF" w14:textId="77777777" w:rsidR="005560F0" w:rsidRPr="00AD0433" w:rsidRDefault="005560F0" w:rsidP="0053404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  <w:vAlign w:val="bottom"/>
          </w:tcPr>
          <w:p w14:paraId="494ABB90" w14:textId="77777777" w:rsidR="005560F0" w:rsidRPr="00AD0433" w:rsidRDefault="005560F0" w:rsidP="0053404E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ส่วนงานที่รายงาน </w:t>
            </w: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94" w:type="pct"/>
          </w:tcPr>
          <w:p w14:paraId="530A5E46" w14:textId="77777777" w:rsidR="005560F0" w:rsidRPr="00AD0433" w:rsidRDefault="005560F0" w:rsidP="0053404E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0" w:type="pct"/>
            <w:vAlign w:val="bottom"/>
          </w:tcPr>
          <w:p w14:paraId="4FCF90E6" w14:textId="77777777" w:rsidR="005560F0" w:rsidRPr="00AD0433" w:rsidRDefault="005560F0" w:rsidP="0053404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ส่วนงานอื่น</w:t>
            </w:r>
          </w:p>
        </w:tc>
        <w:tc>
          <w:tcPr>
            <w:tcW w:w="93" w:type="pct"/>
          </w:tcPr>
          <w:p w14:paraId="68F6AFDA" w14:textId="77777777" w:rsidR="005560F0" w:rsidRPr="00AD0433" w:rsidRDefault="005560F0" w:rsidP="0053404E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0" w:type="pct"/>
            <w:vAlign w:val="bottom"/>
          </w:tcPr>
          <w:p w14:paraId="5AC53867" w14:textId="77777777" w:rsidR="005560F0" w:rsidRPr="00AD0433" w:rsidRDefault="005560F0" w:rsidP="0053404E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0A1CAC" w:rsidRPr="00AD0433" w14:paraId="464A239A" w14:textId="77777777" w:rsidTr="000A1CAC">
        <w:trPr>
          <w:trHeight w:val="451"/>
          <w:jc w:val="center"/>
        </w:trPr>
        <w:tc>
          <w:tcPr>
            <w:tcW w:w="1313" w:type="pct"/>
          </w:tcPr>
          <w:p w14:paraId="4FDCC1B5" w14:textId="5A0B59F9" w:rsidR="005560F0" w:rsidRPr="00AD0433" w:rsidRDefault="005560F0" w:rsidP="0053404E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 xml:space="preserve">   </w:t>
            </w:r>
            <w:r w:rsidRPr="00AD04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วันที่ </w:t>
            </w:r>
            <w:r w:rsidRPr="00AD04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 xml:space="preserve">30 </w:t>
            </w:r>
            <w:r w:rsidRPr="00AD04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กันยายน</w:t>
            </w:r>
            <w:r w:rsidR="006715EC" w:rsidRPr="00AD04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 xml:space="preserve"> </w:t>
            </w:r>
            <w:r w:rsidR="006715EC" w:rsidRPr="00AD04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(ปรับปรุงใหม่)</w:t>
            </w:r>
          </w:p>
        </w:tc>
        <w:tc>
          <w:tcPr>
            <w:tcW w:w="562" w:type="pct"/>
          </w:tcPr>
          <w:p w14:paraId="6300135F" w14:textId="14EC3FF9" w:rsidR="005560F0" w:rsidRPr="00AD0433" w:rsidRDefault="005560F0" w:rsidP="0053404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94" w:type="pct"/>
          </w:tcPr>
          <w:p w14:paraId="14F3FC74" w14:textId="77777777" w:rsidR="005560F0" w:rsidRPr="00AD0433" w:rsidRDefault="005560F0" w:rsidP="0053404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6F28B8EB" w14:textId="409A9E56" w:rsidR="005560F0" w:rsidRPr="00AD0433" w:rsidRDefault="005560F0" w:rsidP="0053404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AD043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82" w:type="pct"/>
          </w:tcPr>
          <w:p w14:paraId="084AF3DB" w14:textId="77777777" w:rsidR="005560F0" w:rsidRPr="00AD0433" w:rsidRDefault="005560F0" w:rsidP="0053404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3E79BC00" w14:textId="0489F093" w:rsidR="005560F0" w:rsidRPr="00AD0433" w:rsidRDefault="005560F0" w:rsidP="0053404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AD043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94" w:type="pct"/>
          </w:tcPr>
          <w:p w14:paraId="5F2E229E" w14:textId="77777777" w:rsidR="005560F0" w:rsidRPr="00AD0433" w:rsidRDefault="005560F0" w:rsidP="0053404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</w:tcPr>
          <w:p w14:paraId="07F2E058" w14:textId="17834D48" w:rsidR="005560F0" w:rsidRPr="00AD0433" w:rsidRDefault="005560F0" w:rsidP="0053404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AD043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94" w:type="pct"/>
          </w:tcPr>
          <w:p w14:paraId="0B953463" w14:textId="77777777" w:rsidR="005560F0" w:rsidRPr="00AD0433" w:rsidRDefault="005560F0" w:rsidP="0053404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0" w:type="pct"/>
          </w:tcPr>
          <w:p w14:paraId="76077814" w14:textId="47EF993D" w:rsidR="005560F0" w:rsidRPr="00AD0433" w:rsidRDefault="005560F0" w:rsidP="0053404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93" w:type="pct"/>
          </w:tcPr>
          <w:p w14:paraId="1796875C" w14:textId="77777777" w:rsidR="005560F0" w:rsidRPr="00AD0433" w:rsidRDefault="005560F0" w:rsidP="0053404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0" w:type="pct"/>
          </w:tcPr>
          <w:p w14:paraId="04D3A413" w14:textId="3D398882" w:rsidR="005560F0" w:rsidRPr="00AD0433" w:rsidRDefault="005560F0" w:rsidP="0053404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5560F0" w:rsidRPr="00AD0433" w14:paraId="2BDE67C9" w14:textId="77777777" w:rsidTr="000A1CAC">
        <w:trPr>
          <w:trHeight w:val="451"/>
          <w:jc w:val="center"/>
        </w:trPr>
        <w:tc>
          <w:tcPr>
            <w:tcW w:w="1313" w:type="pct"/>
          </w:tcPr>
          <w:p w14:paraId="2544955A" w14:textId="77777777" w:rsidR="005560F0" w:rsidRPr="00AD0433" w:rsidRDefault="005560F0" w:rsidP="0053404E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94" w:type="pct"/>
            <w:gridSpan w:val="9"/>
          </w:tcPr>
          <w:p w14:paraId="53225F55" w14:textId="77777777" w:rsidR="005560F0" w:rsidRPr="00AD0433" w:rsidRDefault="005560F0" w:rsidP="0053404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93" w:type="pct"/>
          </w:tcPr>
          <w:p w14:paraId="68B01E36" w14:textId="77777777" w:rsidR="005560F0" w:rsidRPr="00AD0433" w:rsidRDefault="005560F0" w:rsidP="0053404E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0" w:type="pct"/>
          </w:tcPr>
          <w:p w14:paraId="4783F1C2" w14:textId="77777777" w:rsidR="005560F0" w:rsidRPr="00AD0433" w:rsidRDefault="005560F0" w:rsidP="0053404E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0A1CAC" w:rsidRPr="00AD0433" w14:paraId="30285157" w14:textId="77777777" w:rsidTr="000A1CAC">
        <w:trPr>
          <w:trHeight w:val="451"/>
          <w:jc w:val="center"/>
        </w:trPr>
        <w:tc>
          <w:tcPr>
            <w:tcW w:w="1313" w:type="pct"/>
          </w:tcPr>
          <w:p w14:paraId="0E40485D" w14:textId="77777777" w:rsidR="005560F0" w:rsidRPr="00AD0433" w:rsidRDefault="005560F0" w:rsidP="0053404E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รายได้จากการขายสินค้าและให้บริการ</w:t>
            </w:r>
          </w:p>
        </w:tc>
        <w:tc>
          <w:tcPr>
            <w:tcW w:w="562" w:type="pct"/>
          </w:tcPr>
          <w:p w14:paraId="5324D00E" w14:textId="3C65A130" w:rsidR="005560F0" w:rsidRPr="00AD0433" w:rsidRDefault="00733529" w:rsidP="0053404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169</w:t>
            </w:r>
            <w:r w:rsidR="005560F0" w:rsidRPr="00AD04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D0433">
              <w:rPr>
                <w:rFonts w:asciiTheme="majorBidi" w:hAnsiTheme="majorBidi" w:cstheme="majorBidi"/>
                <w:sz w:val="30"/>
                <w:szCs w:val="30"/>
              </w:rPr>
              <w:t>972</w:t>
            </w:r>
          </w:p>
        </w:tc>
        <w:tc>
          <w:tcPr>
            <w:tcW w:w="94" w:type="pct"/>
          </w:tcPr>
          <w:p w14:paraId="464E92BC" w14:textId="77777777" w:rsidR="005560F0" w:rsidRPr="00AD0433" w:rsidRDefault="005560F0" w:rsidP="0053404E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63" w:type="pct"/>
          </w:tcPr>
          <w:p w14:paraId="4F60147B" w14:textId="241D2554" w:rsidR="005560F0" w:rsidRPr="00AD0433" w:rsidRDefault="005560F0" w:rsidP="0053404E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</w:t>
            </w:r>
            <w:r w:rsidR="00733529" w:rsidRPr="00AD043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09</w:t>
            </w:r>
            <w:r w:rsidRPr="00AD043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="00733529" w:rsidRPr="00AD043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622</w:t>
            </w:r>
          </w:p>
        </w:tc>
        <w:tc>
          <w:tcPr>
            <w:tcW w:w="82" w:type="pct"/>
          </w:tcPr>
          <w:p w14:paraId="33FE98E3" w14:textId="77777777" w:rsidR="005560F0" w:rsidRPr="00AD0433" w:rsidRDefault="005560F0" w:rsidP="0053404E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74" w:type="pct"/>
          </w:tcPr>
          <w:p w14:paraId="493C0D03" w14:textId="6688353E" w:rsidR="005560F0" w:rsidRPr="00AD0433" w:rsidRDefault="00733529" w:rsidP="00733529">
            <w:pPr>
              <w:ind w:right="25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4" w:type="pct"/>
          </w:tcPr>
          <w:p w14:paraId="1FCC100C" w14:textId="77777777" w:rsidR="005560F0" w:rsidRPr="00AD0433" w:rsidRDefault="005560F0" w:rsidP="0053404E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</w:tcPr>
          <w:p w14:paraId="72905BAC" w14:textId="0DF2EA99" w:rsidR="005560F0" w:rsidRPr="00AD0433" w:rsidRDefault="00733529" w:rsidP="0053404E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15</w:t>
            </w:r>
            <w:r w:rsidR="005560F0" w:rsidRPr="00AD043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AD043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32</w:t>
            </w:r>
            <w:r w:rsidR="003D3918" w:rsidRPr="00AD043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</w:t>
            </w:r>
          </w:p>
        </w:tc>
        <w:tc>
          <w:tcPr>
            <w:tcW w:w="94" w:type="pct"/>
          </w:tcPr>
          <w:p w14:paraId="2719C1FB" w14:textId="77777777" w:rsidR="005560F0" w:rsidRPr="00AD0433" w:rsidRDefault="005560F0" w:rsidP="0053404E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00" w:type="pct"/>
          </w:tcPr>
          <w:p w14:paraId="223394A0" w14:textId="23EFCAEB" w:rsidR="005560F0" w:rsidRPr="00AD0433" w:rsidRDefault="00733529" w:rsidP="0053404E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</w:t>
            </w:r>
            <w:r w:rsidR="005560F0" w:rsidRPr="00AD043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AD043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657</w:t>
            </w:r>
          </w:p>
        </w:tc>
        <w:tc>
          <w:tcPr>
            <w:tcW w:w="93" w:type="pct"/>
          </w:tcPr>
          <w:p w14:paraId="2FD97AD1" w14:textId="77777777" w:rsidR="005560F0" w:rsidRPr="00AD0433" w:rsidRDefault="005560F0" w:rsidP="0053404E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00" w:type="pct"/>
          </w:tcPr>
          <w:p w14:paraId="454982B6" w14:textId="4CD4A82F" w:rsidR="005560F0" w:rsidRPr="00AD0433" w:rsidRDefault="00733529" w:rsidP="0053404E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302</w:t>
            </w:r>
            <w:r w:rsidR="005560F0" w:rsidRPr="00AD043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AD043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57</w:t>
            </w:r>
            <w:r w:rsidR="00FD7540" w:rsidRPr="00AD043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</w:t>
            </w:r>
          </w:p>
        </w:tc>
      </w:tr>
      <w:tr w:rsidR="000A1CAC" w:rsidRPr="00AD0433" w14:paraId="6D846086" w14:textId="77777777" w:rsidTr="00ED4E1F">
        <w:trPr>
          <w:trHeight w:val="451"/>
          <w:jc w:val="center"/>
        </w:trPr>
        <w:tc>
          <w:tcPr>
            <w:tcW w:w="1313" w:type="pct"/>
          </w:tcPr>
          <w:p w14:paraId="15C54C8D" w14:textId="43EDA217" w:rsidR="005560F0" w:rsidRPr="00AD0433" w:rsidRDefault="005560F0" w:rsidP="0053404E">
            <w:pPr>
              <w:ind w:left="160" w:hanging="160"/>
              <w:outlineLvl w:val="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กำไร</w:t>
            </w:r>
            <w:r w:rsidR="00FD57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 (</w:t>
            </w:r>
            <w:r w:rsidR="00FD57D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ขาดทุน</w:t>
            </w:r>
            <w:r w:rsidR="00FD57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)</w:t>
            </w:r>
            <w:r w:rsidR="00FD57D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 xml:space="preserve"> </w:t>
            </w: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จากการดำเนินงาน</w:t>
            </w:r>
          </w:p>
        </w:tc>
        <w:tc>
          <w:tcPr>
            <w:tcW w:w="562" w:type="pct"/>
            <w:tcBorders>
              <w:top w:val="single" w:sz="4" w:space="0" w:color="auto"/>
              <w:bottom w:val="single" w:sz="4" w:space="0" w:color="auto"/>
            </w:tcBorders>
          </w:tcPr>
          <w:p w14:paraId="4D167DCF" w14:textId="163C6E0C" w:rsidR="005560F0" w:rsidRPr="00AD0433" w:rsidRDefault="005560F0" w:rsidP="0053404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</w:t>
            </w:r>
            <w:r w:rsidR="00733529"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</w:t>
            </w: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="00733529"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579</w:t>
            </w:r>
          </w:p>
        </w:tc>
        <w:tc>
          <w:tcPr>
            <w:tcW w:w="94" w:type="pct"/>
          </w:tcPr>
          <w:p w14:paraId="72E55E10" w14:textId="77777777" w:rsidR="005560F0" w:rsidRPr="00AD0433" w:rsidRDefault="005560F0" w:rsidP="0053404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single" w:sz="4" w:space="0" w:color="auto"/>
            </w:tcBorders>
          </w:tcPr>
          <w:p w14:paraId="64569348" w14:textId="457D7863" w:rsidR="005560F0" w:rsidRPr="00AD0433" w:rsidRDefault="005560F0" w:rsidP="0053404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4,</w:t>
            </w:r>
            <w:r w:rsidR="00733529"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655</w:t>
            </w:r>
          </w:p>
        </w:tc>
        <w:tc>
          <w:tcPr>
            <w:tcW w:w="82" w:type="pct"/>
          </w:tcPr>
          <w:p w14:paraId="685D1A94" w14:textId="77777777" w:rsidR="005560F0" w:rsidRPr="00AD0433" w:rsidRDefault="005560F0" w:rsidP="0053404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14:paraId="56D18F68" w14:textId="7610B9CB" w:rsidR="005560F0" w:rsidRPr="00AD0433" w:rsidRDefault="00733529" w:rsidP="00733529">
            <w:pPr>
              <w:ind w:right="2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94" w:type="pct"/>
          </w:tcPr>
          <w:p w14:paraId="40777B59" w14:textId="77777777" w:rsidR="005560F0" w:rsidRPr="00AD0433" w:rsidRDefault="005560F0" w:rsidP="0053404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</w:tcPr>
          <w:p w14:paraId="42C3D4C2" w14:textId="0FC93623" w:rsidR="005560F0" w:rsidRPr="00AD0433" w:rsidRDefault="00733529" w:rsidP="0053404E">
            <w:pPr>
              <w:ind w:right="-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13</w:t>
            </w:r>
            <w:r w:rsidR="005560F0"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280</w:t>
            </w:r>
          </w:p>
        </w:tc>
        <w:tc>
          <w:tcPr>
            <w:tcW w:w="94" w:type="pct"/>
          </w:tcPr>
          <w:p w14:paraId="6DC5DEA1" w14:textId="77777777" w:rsidR="005560F0" w:rsidRPr="00AD0433" w:rsidRDefault="005560F0" w:rsidP="0053404E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00" w:type="pct"/>
            <w:tcBorders>
              <w:top w:val="single" w:sz="4" w:space="0" w:color="auto"/>
              <w:bottom w:val="single" w:sz="4" w:space="0" w:color="auto"/>
            </w:tcBorders>
          </w:tcPr>
          <w:p w14:paraId="5AFAC39E" w14:textId="65DFF141" w:rsidR="005560F0" w:rsidRPr="00AD0433" w:rsidRDefault="00733529" w:rsidP="0053404E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(526)</w:t>
            </w:r>
          </w:p>
        </w:tc>
        <w:tc>
          <w:tcPr>
            <w:tcW w:w="93" w:type="pct"/>
          </w:tcPr>
          <w:p w14:paraId="612F6B6C" w14:textId="77777777" w:rsidR="005560F0" w:rsidRPr="00AD0433" w:rsidRDefault="005560F0" w:rsidP="0053404E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00" w:type="pct"/>
            <w:tcBorders>
              <w:top w:val="single" w:sz="4" w:space="0" w:color="auto"/>
              <w:bottom w:val="single" w:sz="4" w:space="0" w:color="auto"/>
            </w:tcBorders>
          </w:tcPr>
          <w:p w14:paraId="73390511" w14:textId="0D749C0C" w:rsidR="005560F0" w:rsidRPr="00AD0433" w:rsidRDefault="00733529" w:rsidP="0053404E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29</w:t>
            </w:r>
            <w:r w:rsidR="005560F0"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988</w:t>
            </w:r>
          </w:p>
        </w:tc>
      </w:tr>
      <w:tr w:rsidR="000A1CAC" w:rsidRPr="00AD0433" w14:paraId="52C53842" w14:textId="77777777" w:rsidTr="00ED4E1F">
        <w:trPr>
          <w:trHeight w:val="451"/>
          <w:jc w:val="center"/>
        </w:trPr>
        <w:tc>
          <w:tcPr>
            <w:tcW w:w="1313" w:type="pct"/>
          </w:tcPr>
          <w:p w14:paraId="0A77DE8F" w14:textId="77777777" w:rsidR="005560F0" w:rsidRPr="00AD0433" w:rsidRDefault="005560F0" w:rsidP="0053404E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2" w:type="pct"/>
            <w:tcBorders>
              <w:top w:val="single" w:sz="4" w:space="0" w:color="auto"/>
            </w:tcBorders>
          </w:tcPr>
          <w:p w14:paraId="33A1BA63" w14:textId="77777777" w:rsidR="005560F0" w:rsidRPr="00AD0433" w:rsidRDefault="005560F0" w:rsidP="0053404E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" w:type="pct"/>
          </w:tcPr>
          <w:p w14:paraId="5E7848C5" w14:textId="77777777" w:rsidR="005560F0" w:rsidRPr="00AD0433" w:rsidRDefault="005560F0" w:rsidP="0053404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single" w:sz="4" w:space="0" w:color="auto"/>
            </w:tcBorders>
          </w:tcPr>
          <w:p w14:paraId="478CA17B" w14:textId="77777777" w:rsidR="005560F0" w:rsidRPr="00AD0433" w:rsidRDefault="005560F0" w:rsidP="0053404E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" w:type="pct"/>
          </w:tcPr>
          <w:p w14:paraId="791BC572" w14:textId="77777777" w:rsidR="005560F0" w:rsidRPr="00AD0433" w:rsidRDefault="005560F0" w:rsidP="0053404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3972977B" w14:textId="77777777" w:rsidR="005560F0" w:rsidRPr="00AD0433" w:rsidRDefault="005560F0" w:rsidP="0053404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" w:type="pct"/>
          </w:tcPr>
          <w:p w14:paraId="7C2A2744" w14:textId="77777777" w:rsidR="005560F0" w:rsidRPr="00AD0433" w:rsidRDefault="005560F0" w:rsidP="0053404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</w:tcBorders>
          </w:tcPr>
          <w:p w14:paraId="783156E2" w14:textId="77777777" w:rsidR="005560F0" w:rsidRPr="00AD0433" w:rsidRDefault="005560F0" w:rsidP="0053404E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" w:type="pct"/>
          </w:tcPr>
          <w:p w14:paraId="17DF0D9F" w14:textId="77777777" w:rsidR="005560F0" w:rsidRPr="00AD0433" w:rsidRDefault="005560F0" w:rsidP="0053404E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0" w:type="pct"/>
            <w:tcBorders>
              <w:top w:val="single" w:sz="4" w:space="0" w:color="auto"/>
            </w:tcBorders>
          </w:tcPr>
          <w:p w14:paraId="631A476E" w14:textId="77777777" w:rsidR="005560F0" w:rsidRPr="00AD0433" w:rsidRDefault="005560F0" w:rsidP="0053404E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" w:type="pct"/>
          </w:tcPr>
          <w:p w14:paraId="0233296C" w14:textId="77777777" w:rsidR="005560F0" w:rsidRPr="00AD0433" w:rsidRDefault="005560F0" w:rsidP="0053404E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0" w:type="pct"/>
            <w:tcBorders>
              <w:top w:val="single" w:sz="4" w:space="0" w:color="auto"/>
            </w:tcBorders>
          </w:tcPr>
          <w:p w14:paraId="7FC8BB45" w14:textId="77777777" w:rsidR="005560F0" w:rsidRPr="00AD0433" w:rsidRDefault="005560F0" w:rsidP="0053404E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A1CAC" w:rsidRPr="00AD0433" w14:paraId="0DFD2A4F" w14:textId="77777777" w:rsidTr="000A1CAC">
        <w:trPr>
          <w:trHeight w:val="451"/>
          <w:jc w:val="center"/>
        </w:trPr>
        <w:tc>
          <w:tcPr>
            <w:tcW w:w="1313" w:type="pct"/>
          </w:tcPr>
          <w:p w14:paraId="730C25FF" w14:textId="77777777" w:rsidR="005560F0" w:rsidRPr="00AD0433" w:rsidRDefault="005560F0" w:rsidP="0053404E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รายได้ที่ปันส่วนไม่ได้</w:t>
            </w:r>
          </w:p>
        </w:tc>
        <w:tc>
          <w:tcPr>
            <w:tcW w:w="562" w:type="pct"/>
          </w:tcPr>
          <w:p w14:paraId="341AA8AA" w14:textId="77777777" w:rsidR="005560F0" w:rsidRPr="00AD0433" w:rsidRDefault="005560F0" w:rsidP="0053404E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" w:type="pct"/>
          </w:tcPr>
          <w:p w14:paraId="7DC55380" w14:textId="77777777" w:rsidR="005560F0" w:rsidRPr="00AD0433" w:rsidRDefault="005560F0" w:rsidP="0053404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16215C39" w14:textId="77777777" w:rsidR="005560F0" w:rsidRPr="00AD0433" w:rsidRDefault="005560F0" w:rsidP="0053404E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" w:type="pct"/>
          </w:tcPr>
          <w:p w14:paraId="18DBC0F7" w14:textId="77777777" w:rsidR="005560F0" w:rsidRPr="00AD0433" w:rsidRDefault="005560F0" w:rsidP="0053404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4186776E" w14:textId="77777777" w:rsidR="005560F0" w:rsidRPr="00AD0433" w:rsidRDefault="005560F0" w:rsidP="0053404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" w:type="pct"/>
          </w:tcPr>
          <w:p w14:paraId="5EA09D89" w14:textId="77777777" w:rsidR="005560F0" w:rsidRPr="00AD0433" w:rsidRDefault="005560F0" w:rsidP="0053404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</w:tcPr>
          <w:p w14:paraId="52C88429" w14:textId="77777777" w:rsidR="005560F0" w:rsidRPr="00AD0433" w:rsidRDefault="005560F0" w:rsidP="0053404E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4" w:type="pct"/>
          </w:tcPr>
          <w:p w14:paraId="7182E83E" w14:textId="77777777" w:rsidR="005560F0" w:rsidRPr="00AD0433" w:rsidRDefault="005560F0" w:rsidP="0053404E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00" w:type="pct"/>
          </w:tcPr>
          <w:p w14:paraId="46147A13" w14:textId="77777777" w:rsidR="005560F0" w:rsidRPr="00AD0433" w:rsidRDefault="005560F0" w:rsidP="0053404E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3" w:type="pct"/>
          </w:tcPr>
          <w:p w14:paraId="1A9C05F1" w14:textId="77777777" w:rsidR="005560F0" w:rsidRPr="00AD0433" w:rsidRDefault="005560F0" w:rsidP="0053404E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00" w:type="pct"/>
          </w:tcPr>
          <w:p w14:paraId="6E9CBCA0" w14:textId="3B103ED0" w:rsidR="005560F0" w:rsidRPr="00AD0433" w:rsidRDefault="00355715" w:rsidP="0053404E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5560F0" w:rsidRPr="00AD043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AD043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218</w:t>
            </w:r>
          </w:p>
        </w:tc>
      </w:tr>
      <w:tr w:rsidR="000A1CAC" w:rsidRPr="00AD0433" w14:paraId="4E44A83E" w14:textId="77777777" w:rsidTr="000A1CAC">
        <w:trPr>
          <w:trHeight w:val="451"/>
          <w:jc w:val="center"/>
        </w:trPr>
        <w:tc>
          <w:tcPr>
            <w:tcW w:w="1313" w:type="pct"/>
          </w:tcPr>
          <w:p w14:paraId="444CC6A1" w14:textId="77777777" w:rsidR="005560F0" w:rsidRPr="00AD0433" w:rsidRDefault="005560F0" w:rsidP="0053404E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ค่าใช้จ่ายที่ปันส่วนไม่ได้</w:t>
            </w:r>
          </w:p>
        </w:tc>
        <w:tc>
          <w:tcPr>
            <w:tcW w:w="562" w:type="pct"/>
          </w:tcPr>
          <w:p w14:paraId="506CF597" w14:textId="77777777" w:rsidR="005560F0" w:rsidRPr="00AD0433" w:rsidRDefault="005560F0" w:rsidP="0053404E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" w:type="pct"/>
          </w:tcPr>
          <w:p w14:paraId="7F16794B" w14:textId="77777777" w:rsidR="005560F0" w:rsidRPr="00AD0433" w:rsidRDefault="005560F0" w:rsidP="0053404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1C38317A" w14:textId="77777777" w:rsidR="005560F0" w:rsidRPr="00AD0433" w:rsidRDefault="005560F0" w:rsidP="0053404E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" w:type="pct"/>
          </w:tcPr>
          <w:p w14:paraId="32CED948" w14:textId="77777777" w:rsidR="005560F0" w:rsidRPr="00AD0433" w:rsidRDefault="005560F0" w:rsidP="0053404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44726F54" w14:textId="77777777" w:rsidR="005560F0" w:rsidRPr="00AD0433" w:rsidRDefault="005560F0" w:rsidP="0053404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" w:type="pct"/>
          </w:tcPr>
          <w:p w14:paraId="7525D0FD" w14:textId="77777777" w:rsidR="005560F0" w:rsidRPr="00AD0433" w:rsidRDefault="005560F0" w:rsidP="0053404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</w:tcPr>
          <w:p w14:paraId="46CF7431" w14:textId="77777777" w:rsidR="005560F0" w:rsidRPr="00AD0433" w:rsidRDefault="005560F0" w:rsidP="0053404E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4" w:type="pct"/>
          </w:tcPr>
          <w:p w14:paraId="1FA9666D" w14:textId="77777777" w:rsidR="005560F0" w:rsidRPr="00AD0433" w:rsidRDefault="005560F0" w:rsidP="0053404E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00" w:type="pct"/>
          </w:tcPr>
          <w:p w14:paraId="40CB2948" w14:textId="77777777" w:rsidR="005560F0" w:rsidRPr="00AD0433" w:rsidRDefault="005560F0" w:rsidP="0053404E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3" w:type="pct"/>
          </w:tcPr>
          <w:p w14:paraId="4CFB8626" w14:textId="77777777" w:rsidR="005560F0" w:rsidRPr="00AD0433" w:rsidRDefault="005560F0" w:rsidP="0053404E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00" w:type="pct"/>
          </w:tcPr>
          <w:p w14:paraId="68563539" w14:textId="0E444F10" w:rsidR="005560F0" w:rsidRPr="00AD0433" w:rsidRDefault="005560F0" w:rsidP="0053404E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="00733529" w:rsidRPr="00AD043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</w:t>
            </w:r>
            <w:r w:rsidRPr="00AD043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8,</w:t>
            </w:r>
            <w:r w:rsidR="00733529" w:rsidRPr="00AD043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381</w:t>
            </w:r>
            <w:r w:rsidRPr="00AD043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</w:tr>
      <w:tr w:rsidR="000A1CAC" w:rsidRPr="00AD0433" w14:paraId="486A29E1" w14:textId="77777777" w:rsidTr="000A1CAC">
        <w:trPr>
          <w:trHeight w:val="451"/>
          <w:jc w:val="center"/>
        </w:trPr>
        <w:tc>
          <w:tcPr>
            <w:tcW w:w="1875" w:type="pct"/>
            <w:gridSpan w:val="2"/>
          </w:tcPr>
          <w:p w14:paraId="3AF738E0" w14:textId="77777777" w:rsidR="005560F0" w:rsidRPr="00AD0433" w:rsidRDefault="005560F0" w:rsidP="0053404E">
            <w:pPr>
              <w:tabs>
                <w:tab w:val="decimal" w:pos="702"/>
              </w:tabs>
              <w:ind w:left="-108" w:right="-147" w:firstLine="108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ผลกำไรจากการวัดมูลค่าสินทรัพย์ทางการเงิน</w:t>
            </w:r>
          </w:p>
        </w:tc>
        <w:tc>
          <w:tcPr>
            <w:tcW w:w="94" w:type="pct"/>
          </w:tcPr>
          <w:p w14:paraId="394DC7DC" w14:textId="77777777" w:rsidR="005560F0" w:rsidRPr="00AD0433" w:rsidRDefault="005560F0" w:rsidP="0053404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77F91EA2" w14:textId="77777777" w:rsidR="005560F0" w:rsidRPr="00AD0433" w:rsidRDefault="005560F0" w:rsidP="0053404E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" w:type="pct"/>
          </w:tcPr>
          <w:p w14:paraId="2B191348" w14:textId="77777777" w:rsidR="005560F0" w:rsidRPr="00AD0433" w:rsidRDefault="005560F0" w:rsidP="0053404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7C057051" w14:textId="77777777" w:rsidR="005560F0" w:rsidRPr="00AD0433" w:rsidRDefault="005560F0" w:rsidP="0053404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" w:type="pct"/>
          </w:tcPr>
          <w:p w14:paraId="77B2D858" w14:textId="77777777" w:rsidR="005560F0" w:rsidRPr="00AD0433" w:rsidRDefault="005560F0" w:rsidP="0053404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</w:tcPr>
          <w:p w14:paraId="2322B12A" w14:textId="77777777" w:rsidR="005560F0" w:rsidRPr="00AD0433" w:rsidRDefault="005560F0" w:rsidP="0053404E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4" w:type="pct"/>
          </w:tcPr>
          <w:p w14:paraId="04F36237" w14:textId="77777777" w:rsidR="005560F0" w:rsidRPr="00AD0433" w:rsidRDefault="005560F0" w:rsidP="0053404E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00" w:type="pct"/>
          </w:tcPr>
          <w:p w14:paraId="080B962D" w14:textId="77777777" w:rsidR="005560F0" w:rsidRPr="00AD0433" w:rsidRDefault="005560F0" w:rsidP="0053404E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3" w:type="pct"/>
          </w:tcPr>
          <w:p w14:paraId="3F8CE6AF" w14:textId="77777777" w:rsidR="005560F0" w:rsidRPr="00AD0433" w:rsidRDefault="005560F0" w:rsidP="0053404E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00" w:type="pct"/>
          </w:tcPr>
          <w:p w14:paraId="1B7A931B" w14:textId="3AE8D8B6" w:rsidR="005560F0" w:rsidRPr="00AD0433" w:rsidRDefault="00355715" w:rsidP="00653817">
            <w:pPr>
              <w:tabs>
                <w:tab w:val="left" w:pos="692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</w:t>
            </w:r>
            <w:r w:rsidR="005560F0" w:rsidRPr="00AD043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AD043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629</w:t>
            </w:r>
          </w:p>
        </w:tc>
      </w:tr>
      <w:tr w:rsidR="000A1CAC" w:rsidRPr="00AD0433" w14:paraId="79F31B88" w14:textId="77777777" w:rsidTr="000A1CAC">
        <w:trPr>
          <w:trHeight w:val="451"/>
          <w:jc w:val="center"/>
        </w:trPr>
        <w:tc>
          <w:tcPr>
            <w:tcW w:w="1875" w:type="pct"/>
            <w:gridSpan w:val="2"/>
          </w:tcPr>
          <w:p w14:paraId="2BD589FC" w14:textId="77777777" w:rsidR="005560F0" w:rsidRPr="00AD0433" w:rsidRDefault="005560F0" w:rsidP="0053404E">
            <w:pPr>
              <w:tabs>
                <w:tab w:val="decimal" w:pos="702"/>
              </w:tabs>
              <w:ind w:left="-108" w:right="-147" w:firstLine="108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กลับรายการขาดทุนจากการด้อยค่าซึ่งเป็นไปตาม </w:t>
            </w:r>
            <w:r w:rsidRPr="00AD043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TFRS9</w:t>
            </w:r>
          </w:p>
        </w:tc>
        <w:tc>
          <w:tcPr>
            <w:tcW w:w="94" w:type="pct"/>
          </w:tcPr>
          <w:p w14:paraId="3A1B5BF1" w14:textId="77777777" w:rsidR="005560F0" w:rsidRPr="00AD0433" w:rsidRDefault="005560F0" w:rsidP="0053404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46A30CC2" w14:textId="77777777" w:rsidR="005560F0" w:rsidRPr="00AD0433" w:rsidRDefault="005560F0" w:rsidP="0053404E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" w:type="pct"/>
          </w:tcPr>
          <w:p w14:paraId="782D5101" w14:textId="77777777" w:rsidR="005560F0" w:rsidRPr="00AD0433" w:rsidRDefault="005560F0" w:rsidP="0053404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7D898E18" w14:textId="77777777" w:rsidR="005560F0" w:rsidRPr="00AD0433" w:rsidRDefault="005560F0" w:rsidP="0053404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" w:type="pct"/>
          </w:tcPr>
          <w:p w14:paraId="211D1CF1" w14:textId="77777777" w:rsidR="005560F0" w:rsidRPr="00AD0433" w:rsidRDefault="005560F0" w:rsidP="0053404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</w:tcPr>
          <w:p w14:paraId="74EC0484" w14:textId="77777777" w:rsidR="005560F0" w:rsidRPr="00AD0433" w:rsidRDefault="005560F0" w:rsidP="0053404E">
            <w:pPr>
              <w:tabs>
                <w:tab w:val="left" w:pos="692"/>
              </w:tabs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" w:type="pct"/>
          </w:tcPr>
          <w:p w14:paraId="1D763A49" w14:textId="77777777" w:rsidR="005560F0" w:rsidRPr="00AD0433" w:rsidRDefault="005560F0" w:rsidP="0053404E">
            <w:pPr>
              <w:tabs>
                <w:tab w:val="left" w:pos="692"/>
              </w:tabs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0" w:type="pct"/>
          </w:tcPr>
          <w:p w14:paraId="5BA6BF96" w14:textId="77777777" w:rsidR="005560F0" w:rsidRPr="00AD0433" w:rsidRDefault="005560F0" w:rsidP="0053404E">
            <w:pPr>
              <w:tabs>
                <w:tab w:val="left" w:pos="692"/>
              </w:tabs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" w:type="pct"/>
          </w:tcPr>
          <w:p w14:paraId="2710B8C2" w14:textId="77777777" w:rsidR="005560F0" w:rsidRPr="00AD0433" w:rsidRDefault="005560F0" w:rsidP="0053404E">
            <w:pPr>
              <w:tabs>
                <w:tab w:val="left" w:pos="692"/>
              </w:tabs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0" w:type="pct"/>
          </w:tcPr>
          <w:p w14:paraId="478CA718" w14:textId="3D55B783" w:rsidR="005560F0" w:rsidRPr="00AD0433" w:rsidRDefault="00733529" w:rsidP="0053404E">
            <w:pPr>
              <w:tabs>
                <w:tab w:val="left" w:pos="692"/>
              </w:tabs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713</w:t>
            </w:r>
          </w:p>
        </w:tc>
      </w:tr>
      <w:tr w:rsidR="000A1CAC" w:rsidRPr="00AD0433" w14:paraId="406F29FB" w14:textId="77777777" w:rsidTr="000A1CAC">
        <w:trPr>
          <w:trHeight w:val="451"/>
          <w:jc w:val="center"/>
        </w:trPr>
        <w:tc>
          <w:tcPr>
            <w:tcW w:w="1313" w:type="pct"/>
          </w:tcPr>
          <w:p w14:paraId="7E742C1C" w14:textId="77777777" w:rsidR="005560F0" w:rsidRPr="00AD0433" w:rsidRDefault="005560F0" w:rsidP="0053404E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562" w:type="pct"/>
          </w:tcPr>
          <w:p w14:paraId="49CD2A2E" w14:textId="77777777" w:rsidR="005560F0" w:rsidRPr="00AD0433" w:rsidRDefault="005560F0" w:rsidP="0053404E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" w:type="pct"/>
          </w:tcPr>
          <w:p w14:paraId="5ED7F1DD" w14:textId="77777777" w:rsidR="005560F0" w:rsidRPr="00AD0433" w:rsidRDefault="005560F0" w:rsidP="0053404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1D668C3F" w14:textId="77777777" w:rsidR="005560F0" w:rsidRPr="00AD0433" w:rsidRDefault="005560F0" w:rsidP="0053404E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" w:type="pct"/>
          </w:tcPr>
          <w:p w14:paraId="021F0204" w14:textId="77777777" w:rsidR="005560F0" w:rsidRPr="00AD0433" w:rsidRDefault="005560F0" w:rsidP="0053404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7A9CFE9C" w14:textId="77777777" w:rsidR="005560F0" w:rsidRPr="00AD0433" w:rsidRDefault="005560F0" w:rsidP="0053404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" w:type="pct"/>
          </w:tcPr>
          <w:p w14:paraId="73E0987D" w14:textId="77777777" w:rsidR="005560F0" w:rsidRPr="00AD0433" w:rsidRDefault="005560F0" w:rsidP="0053404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</w:tcPr>
          <w:p w14:paraId="0A46E0E2" w14:textId="77777777" w:rsidR="005560F0" w:rsidRPr="00AD0433" w:rsidRDefault="005560F0" w:rsidP="0053404E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4" w:type="pct"/>
          </w:tcPr>
          <w:p w14:paraId="5C2E001D" w14:textId="77777777" w:rsidR="005560F0" w:rsidRPr="00AD0433" w:rsidRDefault="005560F0" w:rsidP="0053404E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00" w:type="pct"/>
          </w:tcPr>
          <w:p w14:paraId="6BC73359" w14:textId="77777777" w:rsidR="005560F0" w:rsidRPr="00AD0433" w:rsidRDefault="005560F0" w:rsidP="0053404E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3" w:type="pct"/>
          </w:tcPr>
          <w:p w14:paraId="5409BCDD" w14:textId="77777777" w:rsidR="005560F0" w:rsidRPr="00AD0433" w:rsidRDefault="005560F0" w:rsidP="0053404E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00" w:type="pct"/>
          </w:tcPr>
          <w:p w14:paraId="149F5AE8" w14:textId="35C34E4A" w:rsidR="005560F0" w:rsidRPr="00AD0433" w:rsidRDefault="005560F0" w:rsidP="0053404E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="00733529" w:rsidRPr="00AD043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</w:t>
            </w:r>
            <w:r w:rsidRPr="00AD043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="00733529" w:rsidRPr="00AD043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805</w:t>
            </w:r>
            <w:r w:rsidRPr="00AD043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</w:tr>
      <w:tr w:rsidR="000A1CAC" w:rsidRPr="00AD0433" w14:paraId="051206C7" w14:textId="77777777" w:rsidTr="000A1CAC">
        <w:trPr>
          <w:trHeight w:val="451"/>
          <w:jc w:val="center"/>
        </w:trPr>
        <w:tc>
          <w:tcPr>
            <w:tcW w:w="1313" w:type="pct"/>
          </w:tcPr>
          <w:p w14:paraId="03AA68C4" w14:textId="747882D1" w:rsidR="005560F0" w:rsidRPr="00AD0433" w:rsidRDefault="00FD7540" w:rsidP="0053404E">
            <w:pPr>
              <w:ind w:left="160" w:hanging="160"/>
              <w:outlineLvl w:val="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ขาดทุน</w:t>
            </w:r>
            <w:r w:rsidR="005560F0"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ก่อนภาษีเงินได้</w:t>
            </w:r>
          </w:p>
        </w:tc>
        <w:tc>
          <w:tcPr>
            <w:tcW w:w="562" w:type="pct"/>
          </w:tcPr>
          <w:p w14:paraId="3B81CDDE" w14:textId="77777777" w:rsidR="005560F0" w:rsidRPr="00AD0433" w:rsidRDefault="005560F0" w:rsidP="0053404E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" w:type="pct"/>
          </w:tcPr>
          <w:p w14:paraId="7DC38CFE" w14:textId="77777777" w:rsidR="005560F0" w:rsidRPr="00AD0433" w:rsidRDefault="005560F0" w:rsidP="0053404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5204FA30" w14:textId="77777777" w:rsidR="005560F0" w:rsidRPr="00AD0433" w:rsidRDefault="005560F0" w:rsidP="0053404E">
            <w:pPr>
              <w:tabs>
                <w:tab w:val="decimal" w:pos="702"/>
              </w:tabs>
              <w:ind w:left="-108" w:right="-1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" w:type="pct"/>
          </w:tcPr>
          <w:p w14:paraId="23FEDE7A" w14:textId="77777777" w:rsidR="005560F0" w:rsidRPr="00AD0433" w:rsidRDefault="005560F0" w:rsidP="0053404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03A9BC66" w14:textId="77777777" w:rsidR="005560F0" w:rsidRPr="00AD0433" w:rsidRDefault="005560F0" w:rsidP="0053404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" w:type="pct"/>
          </w:tcPr>
          <w:p w14:paraId="21AD52DF" w14:textId="77777777" w:rsidR="005560F0" w:rsidRPr="00AD0433" w:rsidRDefault="005560F0" w:rsidP="0053404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</w:tcPr>
          <w:p w14:paraId="1151093C" w14:textId="77777777" w:rsidR="005560F0" w:rsidRPr="00AD0433" w:rsidRDefault="005560F0" w:rsidP="0053404E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4" w:type="pct"/>
          </w:tcPr>
          <w:p w14:paraId="6CDBFC90" w14:textId="77777777" w:rsidR="005560F0" w:rsidRPr="00AD0433" w:rsidRDefault="005560F0" w:rsidP="0053404E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00" w:type="pct"/>
          </w:tcPr>
          <w:p w14:paraId="4E75223D" w14:textId="77777777" w:rsidR="005560F0" w:rsidRPr="00AD0433" w:rsidRDefault="005560F0" w:rsidP="0053404E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3" w:type="pct"/>
          </w:tcPr>
          <w:p w14:paraId="7EAF56CC" w14:textId="77777777" w:rsidR="005560F0" w:rsidRPr="00AD0433" w:rsidRDefault="005560F0" w:rsidP="0053404E">
            <w:pPr>
              <w:tabs>
                <w:tab w:val="left" w:pos="69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00" w:type="pct"/>
            <w:tcBorders>
              <w:top w:val="single" w:sz="4" w:space="0" w:color="auto"/>
              <w:bottom w:val="double" w:sz="4" w:space="0" w:color="auto"/>
            </w:tcBorders>
          </w:tcPr>
          <w:p w14:paraId="27A1CBBE" w14:textId="199C6797" w:rsidR="005560F0" w:rsidRPr="00AD0433" w:rsidRDefault="00FD7540" w:rsidP="003D3918">
            <w:pPr>
              <w:tabs>
                <w:tab w:val="left" w:pos="881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733529"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</w:t>
            </w:r>
            <w:r w:rsidR="005560F0"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1,</w:t>
            </w:r>
            <w:r w:rsidR="00733529"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638</w:t>
            </w: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)</w:t>
            </w:r>
          </w:p>
        </w:tc>
      </w:tr>
      <w:bookmarkEnd w:id="4"/>
    </w:tbl>
    <w:p w14:paraId="2BC71565" w14:textId="77A35A5B" w:rsidR="00216E25" w:rsidRPr="00AD0433" w:rsidRDefault="00216E25">
      <w:pPr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AD0433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br w:type="page"/>
      </w:r>
    </w:p>
    <w:p w14:paraId="04F91FC3" w14:textId="2A70A095" w:rsidR="00B075F5" w:rsidRPr="00AD0433" w:rsidRDefault="002F20EC" w:rsidP="00B075F5">
      <w:pPr>
        <w:tabs>
          <w:tab w:val="left" w:pos="540"/>
        </w:tabs>
        <w:rPr>
          <w:rFonts w:asciiTheme="majorBidi" w:hAnsiTheme="majorBidi" w:cstheme="majorBidi"/>
          <w:b/>
          <w:bCs/>
          <w:sz w:val="30"/>
          <w:szCs w:val="30"/>
        </w:rPr>
      </w:pPr>
      <w:r w:rsidRPr="00AD0433">
        <w:rPr>
          <w:rFonts w:asciiTheme="majorBidi" w:hAnsiTheme="majorBidi" w:cstheme="majorBidi"/>
          <w:b/>
          <w:bCs/>
          <w:sz w:val="30"/>
          <w:szCs w:val="30"/>
        </w:rPr>
        <w:lastRenderedPageBreak/>
        <w:t>1</w:t>
      </w:r>
      <w:r w:rsidR="00E3603E" w:rsidRPr="00AD0433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B075F5" w:rsidRPr="00AD0433">
        <w:rPr>
          <w:rFonts w:asciiTheme="majorBidi" w:hAnsiTheme="majorBidi" w:cstheme="majorBidi"/>
          <w:b/>
          <w:bCs/>
          <w:sz w:val="30"/>
          <w:szCs w:val="30"/>
        </w:rPr>
        <w:tab/>
      </w:r>
      <w:r w:rsidR="00B075F5" w:rsidRPr="00AD0433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64441C95" w14:textId="77777777" w:rsidR="00B075F5" w:rsidRPr="00AD0433" w:rsidRDefault="00B075F5" w:rsidP="002519AE">
      <w:pPr>
        <w:tabs>
          <w:tab w:val="left" w:pos="5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2409686E" w14:textId="77777777" w:rsidR="00B075F5" w:rsidRPr="00AD0433" w:rsidRDefault="00B075F5" w:rsidP="00B075F5">
      <w:pPr>
        <w:ind w:left="558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D043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17F817CF" w14:textId="77777777" w:rsidR="00B075F5" w:rsidRPr="00AD0433" w:rsidRDefault="00B075F5" w:rsidP="007C31E0">
      <w:pPr>
        <w:ind w:left="558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0BBB31A" w14:textId="73201B22" w:rsidR="00B075F5" w:rsidRPr="00AD0433" w:rsidRDefault="00F14FCE" w:rsidP="003F7F67">
      <w:pPr>
        <w:ind w:left="567" w:right="897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AD0433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02219751" w14:textId="38BE4B83" w:rsidR="00B075F5" w:rsidRPr="00AD0433" w:rsidRDefault="00B075F5" w:rsidP="007C31E0">
      <w:pPr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</w:p>
    <w:tbl>
      <w:tblPr>
        <w:tblW w:w="1413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880"/>
        <w:gridCol w:w="236"/>
        <w:gridCol w:w="1744"/>
        <w:gridCol w:w="236"/>
        <w:gridCol w:w="1834"/>
        <w:gridCol w:w="270"/>
        <w:gridCol w:w="1890"/>
        <w:gridCol w:w="236"/>
        <w:gridCol w:w="844"/>
        <w:gridCol w:w="270"/>
        <w:gridCol w:w="720"/>
        <w:gridCol w:w="236"/>
        <w:gridCol w:w="754"/>
        <w:gridCol w:w="236"/>
        <w:gridCol w:w="754"/>
        <w:gridCol w:w="236"/>
        <w:gridCol w:w="754"/>
      </w:tblGrid>
      <w:tr w:rsidR="002519AE" w:rsidRPr="00AD0433" w14:paraId="2AE42B01" w14:textId="77777777" w:rsidTr="003F7F67">
        <w:trPr>
          <w:trHeight w:val="261"/>
          <w:tblHeader/>
        </w:trPr>
        <w:tc>
          <w:tcPr>
            <w:tcW w:w="2880" w:type="dxa"/>
            <w:vAlign w:val="bottom"/>
          </w:tcPr>
          <w:p w14:paraId="5EA6DD56" w14:textId="77777777" w:rsidR="002519AE" w:rsidRPr="00AD0433" w:rsidRDefault="002519AE" w:rsidP="001E73C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42860D6D" w14:textId="77777777" w:rsidR="002519AE" w:rsidRPr="00AD0433" w:rsidRDefault="002519AE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014" w:type="dxa"/>
            <w:gridSpan w:val="15"/>
          </w:tcPr>
          <w:p w14:paraId="1A1175E2" w14:textId="256E1CC5" w:rsidR="002519AE" w:rsidRPr="00AD0433" w:rsidRDefault="002519AE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B075F5" w:rsidRPr="00AD0433" w14:paraId="2738B745" w14:textId="77777777" w:rsidTr="0045450C">
        <w:trPr>
          <w:trHeight w:val="261"/>
          <w:tblHeader/>
        </w:trPr>
        <w:tc>
          <w:tcPr>
            <w:tcW w:w="2880" w:type="dxa"/>
            <w:vAlign w:val="bottom"/>
          </w:tcPr>
          <w:p w14:paraId="1B7542D0" w14:textId="77777777" w:rsidR="00B075F5" w:rsidRPr="00AD0433" w:rsidRDefault="00B075F5" w:rsidP="001E73C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7C90D956" w14:textId="77777777" w:rsidR="00B075F5" w:rsidRPr="00AD0433" w:rsidRDefault="00B075F5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7054" w:type="dxa"/>
            <w:gridSpan w:val="7"/>
            <w:tcBorders>
              <w:bottom w:val="single" w:sz="4" w:space="0" w:color="auto"/>
            </w:tcBorders>
          </w:tcPr>
          <w:p w14:paraId="5BEEA5C9" w14:textId="77777777" w:rsidR="00B075F5" w:rsidRPr="00AD0433" w:rsidRDefault="00B075F5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6D5AFF6F" w14:textId="77777777" w:rsidR="00B075F5" w:rsidRPr="00AD0433" w:rsidRDefault="00B075F5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690" w:type="dxa"/>
            <w:gridSpan w:val="7"/>
            <w:tcBorders>
              <w:bottom w:val="single" w:sz="4" w:space="0" w:color="auto"/>
            </w:tcBorders>
            <w:vAlign w:val="bottom"/>
          </w:tcPr>
          <w:p w14:paraId="57064959" w14:textId="77777777" w:rsidR="00B075F5" w:rsidRPr="00AD0433" w:rsidRDefault="00B075F5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B075F5" w:rsidRPr="00AD0433" w14:paraId="1A4369AC" w14:textId="77777777" w:rsidTr="0045450C">
        <w:trPr>
          <w:trHeight w:val="261"/>
          <w:tblHeader/>
        </w:trPr>
        <w:tc>
          <w:tcPr>
            <w:tcW w:w="2880" w:type="dxa"/>
            <w:vAlign w:val="bottom"/>
            <w:hideMark/>
          </w:tcPr>
          <w:p w14:paraId="45DBA709" w14:textId="77777777" w:rsidR="00B075F5" w:rsidRPr="00AD0433" w:rsidRDefault="00B075F5" w:rsidP="001E73C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  <w:hideMark/>
          </w:tcPr>
          <w:p w14:paraId="16A3DD5D" w14:textId="77777777" w:rsidR="00B075F5" w:rsidRPr="00AD0433" w:rsidRDefault="00B075F5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44" w:type="dxa"/>
            <w:tcBorders>
              <w:top w:val="single" w:sz="4" w:space="0" w:color="auto"/>
            </w:tcBorders>
          </w:tcPr>
          <w:p w14:paraId="276FEB24" w14:textId="77777777" w:rsidR="00B075F5" w:rsidRPr="00AD0433" w:rsidRDefault="00B075F5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B9C79F5" w14:textId="77777777" w:rsidR="00B075F5" w:rsidRPr="00AD0433" w:rsidRDefault="00B075F5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CFF501F" w14:textId="77777777" w:rsidR="00B075F5" w:rsidRPr="00AD0433" w:rsidRDefault="00B075F5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D043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9B17DDE" w14:textId="77777777" w:rsidR="00B075F5" w:rsidRPr="00AD0433" w:rsidRDefault="00B075F5" w:rsidP="001E73CB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34" w:type="dxa"/>
            <w:tcBorders>
              <w:top w:val="single" w:sz="4" w:space="0" w:color="auto"/>
            </w:tcBorders>
            <w:vAlign w:val="bottom"/>
            <w:hideMark/>
          </w:tcPr>
          <w:p w14:paraId="693687DC" w14:textId="1C1B4B99" w:rsidR="00B075F5" w:rsidRPr="00AD0433" w:rsidRDefault="00B075F5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D043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C06F76F" w14:textId="77777777" w:rsidR="00B075F5" w:rsidRPr="00AD0433" w:rsidRDefault="00B075F5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624F4878" w14:textId="77777777" w:rsidR="00B075F5" w:rsidRPr="00AD0433" w:rsidRDefault="00B075F5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D043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69C1A35" w14:textId="77777777" w:rsidR="00B075F5" w:rsidRPr="00AD0433" w:rsidRDefault="00B075F5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vAlign w:val="bottom"/>
            <w:hideMark/>
          </w:tcPr>
          <w:p w14:paraId="7DA62B55" w14:textId="77777777" w:rsidR="00B075F5" w:rsidRPr="00AD0433" w:rsidRDefault="00B075F5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D043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6AD9520A" w14:textId="77777777" w:rsidR="00B075F5" w:rsidRPr="00AD0433" w:rsidRDefault="00B075F5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vAlign w:val="bottom"/>
            <w:hideMark/>
          </w:tcPr>
          <w:p w14:paraId="2E2D34B5" w14:textId="77777777" w:rsidR="00B075F5" w:rsidRPr="00AD0433" w:rsidRDefault="00B075F5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043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AD0433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36" w:type="dxa"/>
          </w:tcPr>
          <w:p w14:paraId="174BCCF6" w14:textId="77777777" w:rsidR="00B075F5" w:rsidRPr="00AD0433" w:rsidRDefault="00B075F5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54" w:type="dxa"/>
            <w:vAlign w:val="bottom"/>
            <w:hideMark/>
          </w:tcPr>
          <w:p w14:paraId="5202BE9A" w14:textId="77777777" w:rsidR="00B075F5" w:rsidRPr="00AD0433" w:rsidRDefault="00B075F5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043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AD0433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36" w:type="dxa"/>
          </w:tcPr>
          <w:p w14:paraId="4E56ED7D" w14:textId="77777777" w:rsidR="00B075F5" w:rsidRPr="00AD0433" w:rsidRDefault="00B075F5" w:rsidP="001E73CB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  <w:hideMark/>
          </w:tcPr>
          <w:p w14:paraId="77E1C28D" w14:textId="77777777" w:rsidR="00B075F5" w:rsidRPr="00AD0433" w:rsidRDefault="00B075F5" w:rsidP="001E73CB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0433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AD0433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2AF19BE0" w14:textId="77777777" w:rsidR="00B075F5" w:rsidRPr="00AD0433" w:rsidRDefault="00B075F5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54" w:type="dxa"/>
            <w:vAlign w:val="bottom"/>
            <w:hideMark/>
          </w:tcPr>
          <w:p w14:paraId="11F5B592" w14:textId="77777777" w:rsidR="00B075F5" w:rsidRPr="00AD0433" w:rsidRDefault="00B075F5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D043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B075F5" w:rsidRPr="00AD0433" w14:paraId="723789CC" w14:textId="77777777" w:rsidTr="003F7F67">
        <w:trPr>
          <w:trHeight w:val="261"/>
          <w:tblHeader/>
        </w:trPr>
        <w:tc>
          <w:tcPr>
            <w:tcW w:w="2880" w:type="dxa"/>
          </w:tcPr>
          <w:p w14:paraId="2739B7D7" w14:textId="77777777" w:rsidR="00B075F5" w:rsidRPr="00AD0433" w:rsidRDefault="00B075F5" w:rsidP="001E73C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</w:tcPr>
          <w:p w14:paraId="6C4E6A1A" w14:textId="77777777" w:rsidR="00B075F5" w:rsidRPr="00AD0433" w:rsidRDefault="00B075F5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014" w:type="dxa"/>
            <w:gridSpan w:val="15"/>
          </w:tcPr>
          <w:p w14:paraId="17494DBA" w14:textId="77777777" w:rsidR="00B075F5" w:rsidRPr="00AD0433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D043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B075F5" w:rsidRPr="00AD0433" w14:paraId="585BC389" w14:textId="77777777" w:rsidTr="003F7F67">
        <w:trPr>
          <w:trHeight w:val="261"/>
        </w:trPr>
        <w:tc>
          <w:tcPr>
            <w:tcW w:w="2880" w:type="dxa"/>
          </w:tcPr>
          <w:p w14:paraId="57AE3DE9" w14:textId="77777777" w:rsidR="00B075F5" w:rsidRPr="00AD0433" w:rsidRDefault="00B075F5" w:rsidP="001E73C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D043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5289F593" w14:textId="77777777" w:rsidR="00B075F5" w:rsidRPr="00AD0433" w:rsidRDefault="00B075F5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44" w:type="dxa"/>
          </w:tcPr>
          <w:p w14:paraId="119EF1C1" w14:textId="77777777" w:rsidR="00B075F5" w:rsidRPr="00AD0433" w:rsidRDefault="00B075F5" w:rsidP="001E73C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9AD3B6D" w14:textId="77777777" w:rsidR="00B075F5" w:rsidRPr="00AD0433" w:rsidRDefault="00B075F5" w:rsidP="001E73C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4" w:type="dxa"/>
          </w:tcPr>
          <w:p w14:paraId="25CD94EC" w14:textId="77777777" w:rsidR="00B075F5" w:rsidRPr="00AD0433" w:rsidRDefault="00B075F5" w:rsidP="001E73C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AD6F0C8" w14:textId="77777777" w:rsidR="00B075F5" w:rsidRPr="00AD0433" w:rsidRDefault="00B075F5" w:rsidP="001E73C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14:paraId="02E01AB3" w14:textId="77777777" w:rsidR="00B075F5" w:rsidRPr="00AD0433" w:rsidRDefault="00B075F5" w:rsidP="001E73C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A6D0A09" w14:textId="77777777" w:rsidR="00B075F5" w:rsidRPr="00AD0433" w:rsidRDefault="00B075F5" w:rsidP="001E73C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7426E046" w14:textId="77777777" w:rsidR="00B075F5" w:rsidRPr="00AD0433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276C895" w14:textId="77777777" w:rsidR="00B075F5" w:rsidRPr="00AD0433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71F9A603" w14:textId="77777777" w:rsidR="00B075F5" w:rsidRPr="00AD0433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162AF8A" w14:textId="77777777" w:rsidR="00B075F5" w:rsidRPr="00AD0433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11F4EAB9" w14:textId="77777777" w:rsidR="00B075F5" w:rsidRPr="00AD0433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BDD6769" w14:textId="77777777" w:rsidR="00B075F5" w:rsidRPr="00AD0433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77D52DCA" w14:textId="77777777" w:rsidR="00B075F5" w:rsidRPr="00AD0433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84A87F5" w14:textId="77777777" w:rsidR="00B075F5" w:rsidRPr="00AD0433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6E4E994B" w14:textId="77777777" w:rsidR="00B075F5" w:rsidRPr="00AD0433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75F5" w:rsidRPr="00AD0433" w14:paraId="6DA6586A" w14:textId="77777777" w:rsidTr="003F7F67">
        <w:trPr>
          <w:trHeight w:val="261"/>
        </w:trPr>
        <w:tc>
          <w:tcPr>
            <w:tcW w:w="2880" w:type="dxa"/>
          </w:tcPr>
          <w:p w14:paraId="5369512F" w14:textId="37007221" w:rsidR="00B075F5" w:rsidRPr="00AD0433" w:rsidRDefault="00B075F5" w:rsidP="001E73C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D043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AD043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2F20EC" w:rsidRPr="00AD043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="00923713" w:rsidRPr="00AD043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E3603E" w:rsidRPr="00AD043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Pr="00AD043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AD043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525ABA" w:rsidRPr="00AD043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0A5C5FEE" w14:textId="77777777" w:rsidR="00B075F5" w:rsidRPr="00AD0433" w:rsidRDefault="00B075F5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44" w:type="dxa"/>
          </w:tcPr>
          <w:p w14:paraId="14D8D780" w14:textId="77777777" w:rsidR="00B075F5" w:rsidRPr="00AD0433" w:rsidRDefault="00B075F5" w:rsidP="001E73C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DCFF927" w14:textId="77777777" w:rsidR="00B075F5" w:rsidRPr="00AD0433" w:rsidRDefault="00B075F5" w:rsidP="001E73C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4" w:type="dxa"/>
          </w:tcPr>
          <w:p w14:paraId="0E963B17" w14:textId="77777777" w:rsidR="00B075F5" w:rsidRPr="00AD0433" w:rsidRDefault="00B075F5" w:rsidP="001E73C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465A6BD" w14:textId="77777777" w:rsidR="00B075F5" w:rsidRPr="00AD0433" w:rsidRDefault="00B075F5" w:rsidP="001E73C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14:paraId="3ABA8224" w14:textId="77777777" w:rsidR="00B075F5" w:rsidRPr="00AD0433" w:rsidRDefault="00B075F5" w:rsidP="001E73C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01F84FC" w14:textId="77777777" w:rsidR="00B075F5" w:rsidRPr="00AD0433" w:rsidRDefault="00B075F5" w:rsidP="001E73C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743D6C38" w14:textId="77777777" w:rsidR="00B075F5" w:rsidRPr="00AD0433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36D94C8" w14:textId="77777777" w:rsidR="00B075F5" w:rsidRPr="00AD0433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DF1A0FC" w14:textId="77777777" w:rsidR="00B075F5" w:rsidRPr="00AD0433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9B9C5C7" w14:textId="77777777" w:rsidR="00B075F5" w:rsidRPr="00AD0433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76E54226" w14:textId="77777777" w:rsidR="00B075F5" w:rsidRPr="00AD0433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27AA5C" w14:textId="77777777" w:rsidR="00B075F5" w:rsidRPr="00AD0433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10BF5D52" w14:textId="77777777" w:rsidR="00B075F5" w:rsidRPr="00AD0433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86BDAB9" w14:textId="77777777" w:rsidR="00B075F5" w:rsidRPr="00AD0433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7CB2AD11" w14:textId="77777777" w:rsidR="00B075F5" w:rsidRPr="00AD0433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75F5" w:rsidRPr="00AD0433" w14:paraId="48138659" w14:textId="77777777" w:rsidTr="00525ABA">
        <w:trPr>
          <w:trHeight w:val="53"/>
        </w:trPr>
        <w:tc>
          <w:tcPr>
            <w:tcW w:w="2880" w:type="dxa"/>
          </w:tcPr>
          <w:p w14:paraId="219AC26F" w14:textId="5A3D5A67" w:rsidR="00CA019C" w:rsidRPr="00AD0433" w:rsidRDefault="00B075F5" w:rsidP="00006BC6">
            <w:pPr>
              <w:ind w:left="64" w:right="-90" w:hanging="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0433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</w:t>
            </w:r>
            <w:r w:rsidR="00006BC6" w:rsidRPr="00AD0433">
              <w:rPr>
                <w:rFonts w:asciiTheme="majorBidi" w:hAnsiTheme="majorBidi" w:cstheme="majorBidi"/>
                <w:sz w:val="28"/>
                <w:szCs w:val="28"/>
                <w:cs/>
              </w:rPr>
              <w:t>กองทุนเปิด</w:t>
            </w:r>
            <w:r w:rsidR="00006BC6" w:rsidRPr="00AD0433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006BC6" w:rsidRPr="00AD0433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ตราสารหนี้ระยะสั้น</w:t>
            </w:r>
          </w:p>
        </w:tc>
        <w:tc>
          <w:tcPr>
            <w:tcW w:w="236" w:type="dxa"/>
          </w:tcPr>
          <w:p w14:paraId="4921F3C4" w14:textId="77777777" w:rsidR="00B075F5" w:rsidRPr="00AD0433" w:rsidRDefault="00B075F5" w:rsidP="001E73C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44" w:type="dxa"/>
          </w:tcPr>
          <w:p w14:paraId="6700469F" w14:textId="77777777" w:rsidR="00780D16" w:rsidRPr="00AD0433" w:rsidRDefault="00780D16" w:rsidP="003F7F67">
            <w:pPr>
              <w:pStyle w:val="acctfourfigures"/>
              <w:tabs>
                <w:tab w:val="clear" w:pos="765"/>
              </w:tabs>
              <w:spacing w:line="240" w:lineRule="atLeast"/>
              <w:ind w:left="-43" w:right="34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36917F12" w14:textId="3E4137A3" w:rsidR="00B075F5" w:rsidRPr="00AD0433" w:rsidRDefault="0028586E" w:rsidP="003F7F67">
            <w:pPr>
              <w:pStyle w:val="acctfourfigures"/>
              <w:tabs>
                <w:tab w:val="clear" w:pos="765"/>
              </w:tabs>
              <w:spacing w:line="240" w:lineRule="atLeast"/>
              <w:ind w:left="-43" w:right="34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043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06C4995A" w14:textId="77777777" w:rsidR="00B075F5" w:rsidRPr="00AD0433" w:rsidRDefault="00B075F5" w:rsidP="001E73C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4" w:type="dxa"/>
          </w:tcPr>
          <w:p w14:paraId="3B05FB32" w14:textId="77777777" w:rsidR="00780D16" w:rsidRPr="00AD0433" w:rsidRDefault="00780D16" w:rsidP="001E73C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F3BD3EF" w14:textId="12107D1F" w:rsidR="00B075F5" w:rsidRPr="00AD0433" w:rsidRDefault="00E3603E" w:rsidP="001E73C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D0433">
              <w:rPr>
                <w:rFonts w:asciiTheme="majorBidi" w:hAnsiTheme="majorBidi" w:cstheme="majorBidi"/>
                <w:sz w:val="28"/>
                <w:szCs w:val="28"/>
              </w:rPr>
              <w:t>5,748</w:t>
            </w:r>
          </w:p>
        </w:tc>
        <w:tc>
          <w:tcPr>
            <w:tcW w:w="270" w:type="dxa"/>
          </w:tcPr>
          <w:p w14:paraId="753E412D" w14:textId="77777777" w:rsidR="00B075F5" w:rsidRPr="00AD0433" w:rsidRDefault="00B075F5" w:rsidP="001E73C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14:paraId="7F312FA2" w14:textId="77777777" w:rsidR="00780D16" w:rsidRPr="00AD0433" w:rsidRDefault="00780D16" w:rsidP="003F7F67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05754E1" w14:textId="6F82923D" w:rsidR="00B075F5" w:rsidRPr="00AD0433" w:rsidRDefault="0028586E" w:rsidP="003F7F67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D04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1602D8D" w14:textId="77777777" w:rsidR="00B075F5" w:rsidRPr="00AD0433" w:rsidRDefault="00B075F5" w:rsidP="001E73C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3DBCA51C" w14:textId="77777777" w:rsidR="00780D16" w:rsidRPr="00AD0433" w:rsidRDefault="00780D16" w:rsidP="001E73C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1C07721" w14:textId="34754BCA" w:rsidR="00B075F5" w:rsidRPr="00AD0433" w:rsidRDefault="00E3603E" w:rsidP="001E73C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D0433">
              <w:rPr>
                <w:rFonts w:asciiTheme="majorBidi" w:hAnsiTheme="majorBidi" w:cstheme="majorBidi"/>
                <w:sz w:val="28"/>
                <w:szCs w:val="28"/>
              </w:rPr>
              <w:t>5,748</w:t>
            </w:r>
          </w:p>
        </w:tc>
        <w:tc>
          <w:tcPr>
            <w:tcW w:w="270" w:type="dxa"/>
          </w:tcPr>
          <w:p w14:paraId="0FA6FEF7" w14:textId="77777777" w:rsidR="00B075F5" w:rsidRPr="00AD0433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52374AC9" w14:textId="77777777" w:rsidR="00780D16" w:rsidRPr="00AD0433" w:rsidRDefault="00780D16" w:rsidP="001E73CB">
            <w:pPr>
              <w:pStyle w:val="acctfourfigures"/>
              <w:tabs>
                <w:tab w:val="clear" w:pos="765"/>
                <w:tab w:val="decimal" w:pos="33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48FF245" w14:textId="0916FEBD" w:rsidR="00B075F5" w:rsidRPr="00AD0433" w:rsidRDefault="0028586E" w:rsidP="001E73CB">
            <w:pPr>
              <w:pStyle w:val="acctfourfigures"/>
              <w:tabs>
                <w:tab w:val="clear" w:pos="765"/>
                <w:tab w:val="decimal" w:pos="33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D04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14DFECE" w14:textId="77777777" w:rsidR="00B075F5" w:rsidRPr="00AD0433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729EB952" w14:textId="77777777" w:rsidR="00780D16" w:rsidRPr="00AD0433" w:rsidRDefault="00780D16" w:rsidP="001E73C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8351873" w14:textId="7D95EBFA" w:rsidR="00B075F5" w:rsidRPr="00AD0433" w:rsidRDefault="00E3603E" w:rsidP="001E73C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D0433">
              <w:rPr>
                <w:rFonts w:asciiTheme="majorBidi" w:hAnsiTheme="majorBidi" w:cstheme="majorBidi"/>
                <w:sz w:val="28"/>
                <w:szCs w:val="28"/>
              </w:rPr>
              <w:t>5,748</w:t>
            </w:r>
          </w:p>
        </w:tc>
        <w:tc>
          <w:tcPr>
            <w:tcW w:w="236" w:type="dxa"/>
          </w:tcPr>
          <w:p w14:paraId="07F7D81C" w14:textId="77777777" w:rsidR="00B075F5" w:rsidRPr="00AD0433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65AC67C7" w14:textId="77777777" w:rsidR="00780D16" w:rsidRPr="00AD0433" w:rsidRDefault="00780D16" w:rsidP="001E73CB">
            <w:pPr>
              <w:tabs>
                <w:tab w:val="decimal" w:pos="595"/>
                <w:tab w:val="decimal" w:pos="701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A2A65F7" w14:textId="4E386CA2" w:rsidR="00B075F5" w:rsidRPr="00AD0433" w:rsidRDefault="0028586E" w:rsidP="001E73CB">
            <w:pPr>
              <w:tabs>
                <w:tab w:val="decimal" w:pos="595"/>
                <w:tab w:val="decimal" w:pos="701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D04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7968C9F" w14:textId="77777777" w:rsidR="00B075F5" w:rsidRPr="00AD0433" w:rsidRDefault="00B075F5" w:rsidP="001E73C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485C38AA" w14:textId="77777777" w:rsidR="00780D16" w:rsidRPr="00AD0433" w:rsidRDefault="00780D16" w:rsidP="00486E2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59D8C13" w14:textId="4599B75D" w:rsidR="00CA019C" w:rsidRPr="00AD0433" w:rsidRDefault="00E3603E" w:rsidP="004816D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D0433">
              <w:rPr>
                <w:rFonts w:asciiTheme="majorBidi" w:hAnsiTheme="majorBidi" w:cstheme="majorBidi"/>
                <w:sz w:val="28"/>
                <w:szCs w:val="28"/>
              </w:rPr>
              <w:t>5,748</w:t>
            </w:r>
          </w:p>
        </w:tc>
      </w:tr>
    </w:tbl>
    <w:p w14:paraId="7770D934" w14:textId="77777777" w:rsidR="003F7F67" w:rsidRPr="00AD0433" w:rsidRDefault="003F7F67">
      <w:pPr>
        <w:rPr>
          <w:rFonts w:asciiTheme="majorBidi" w:hAnsiTheme="majorBidi" w:cstheme="majorBidi"/>
        </w:rPr>
      </w:pPr>
    </w:p>
    <w:tbl>
      <w:tblPr>
        <w:tblW w:w="1413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240"/>
        <w:gridCol w:w="270"/>
        <w:gridCol w:w="1530"/>
        <w:gridCol w:w="270"/>
        <w:gridCol w:w="1620"/>
        <w:gridCol w:w="270"/>
        <w:gridCol w:w="1890"/>
        <w:gridCol w:w="236"/>
        <w:gridCol w:w="844"/>
        <w:gridCol w:w="270"/>
        <w:gridCol w:w="720"/>
        <w:gridCol w:w="236"/>
        <w:gridCol w:w="754"/>
        <w:gridCol w:w="236"/>
        <w:gridCol w:w="754"/>
        <w:gridCol w:w="236"/>
        <w:gridCol w:w="754"/>
      </w:tblGrid>
      <w:tr w:rsidR="003F7F67" w:rsidRPr="00AD0433" w14:paraId="49839CCB" w14:textId="77777777" w:rsidTr="003119FB">
        <w:trPr>
          <w:trHeight w:val="261"/>
          <w:tblHeader/>
        </w:trPr>
        <w:tc>
          <w:tcPr>
            <w:tcW w:w="3240" w:type="dxa"/>
            <w:vAlign w:val="bottom"/>
          </w:tcPr>
          <w:p w14:paraId="541D89C3" w14:textId="77777777" w:rsidR="003F7F67" w:rsidRPr="00AD0433" w:rsidRDefault="003F7F67" w:rsidP="00F9494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0C3ADFB3" w14:textId="77777777" w:rsidR="003F7F67" w:rsidRPr="00AD0433" w:rsidRDefault="003F7F67" w:rsidP="00F94949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620" w:type="dxa"/>
            <w:gridSpan w:val="15"/>
          </w:tcPr>
          <w:p w14:paraId="49A4920B" w14:textId="3003C177" w:rsidR="003F7F67" w:rsidRPr="00AD0433" w:rsidRDefault="003F7F67" w:rsidP="00F9494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="00525ABA" w:rsidRPr="00AD043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รวมและงบการเงิน</w:t>
            </w:r>
            <w:r w:rsidRPr="00AD043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3F7F67" w:rsidRPr="00AD0433" w14:paraId="0159453A" w14:textId="77777777" w:rsidTr="003119FB">
        <w:trPr>
          <w:trHeight w:val="261"/>
          <w:tblHeader/>
        </w:trPr>
        <w:tc>
          <w:tcPr>
            <w:tcW w:w="3240" w:type="dxa"/>
            <w:vAlign w:val="bottom"/>
          </w:tcPr>
          <w:p w14:paraId="5922E7B2" w14:textId="77777777" w:rsidR="003F7F67" w:rsidRPr="00AD0433" w:rsidRDefault="003F7F67" w:rsidP="00F9494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2B1F6A3D" w14:textId="77777777" w:rsidR="003F7F67" w:rsidRPr="00AD0433" w:rsidRDefault="003F7F67" w:rsidP="00F94949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660" w:type="dxa"/>
            <w:gridSpan w:val="7"/>
            <w:tcBorders>
              <w:bottom w:val="single" w:sz="4" w:space="0" w:color="auto"/>
            </w:tcBorders>
          </w:tcPr>
          <w:p w14:paraId="6F3B6014" w14:textId="77777777" w:rsidR="003F7F67" w:rsidRPr="00AD0433" w:rsidRDefault="003F7F67" w:rsidP="00F9494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53E1C8C4" w14:textId="77777777" w:rsidR="003F7F67" w:rsidRPr="00AD0433" w:rsidRDefault="003F7F67" w:rsidP="00F9494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690" w:type="dxa"/>
            <w:gridSpan w:val="7"/>
            <w:tcBorders>
              <w:bottom w:val="single" w:sz="4" w:space="0" w:color="auto"/>
            </w:tcBorders>
            <w:vAlign w:val="bottom"/>
          </w:tcPr>
          <w:p w14:paraId="17DFD774" w14:textId="77777777" w:rsidR="003F7F67" w:rsidRPr="00AD0433" w:rsidRDefault="003F7F67" w:rsidP="00F9494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3F7F67" w:rsidRPr="00AD0433" w14:paraId="50B2881D" w14:textId="77777777" w:rsidTr="003119FB">
        <w:trPr>
          <w:trHeight w:val="261"/>
          <w:tblHeader/>
        </w:trPr>
        <w:tc>
          <w:tcPr>
            <w:tcW w:w="3240" w:type="dxa"/>
            <w:vAlign w:val="bottom"/>
            <w:hideMark/>
          </w:tcPr>
          <w:p w14:paraId="58C16B81" w14:textId="77777777" w:rsidR="003F7F67" w:rsidRPr="00AD0433" w:rsidRDefault="003F7F67" w:rsidP="00F9494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  <w:hideMark/>
          </w:tcPr>
          <w:p w14:paraId="0F461EDE" w14:textId="77777777" w:rsidR="003F7F67" w:rsidRPr="00AD0433" w:rsidRDefault="003F7F67" w:rsidP="00F94949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01AD1EA" w14:textId="77777777" w:rsidR="003F7F67" w:rsidRPr="00AD0433" w:rsidRDefault="003F7F67" w:rsidP="00F94949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FF3B860" w14:textId="77777777" w:rsidR="003F7F67" w:rsidRPr="00AD0433" w:rsidRDefault="003F7F67" w:rsidP="00F94949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3F527D1" w14:textId="77777777" w:rsidR="003F7F67" w:rsidRPr="00AD0433" w:rsidRDefault="003F7F67" w:rsidP="00F94949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D043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F058154" w14:textId="77777777" w:rsidR="003F7F67" w:rsidRPr="00AD0433" w:rsidRDefault="003F7F67" w:rsidP="00F94949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  <w:hideMark/>
          </w:tcPr>
          <w:p w14:paraId="313F257E" w14:textId="77777777" w:rsidR="003F7F67" w:rsidRPr="00AD0433" w:rsidRDefault="003F7F67" w:rsidP="00F94949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D043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E8E3288" w14:textId="77777777" w:rsidR="003F7F67" w:rsidRPr="00AD0433" w:rsidRDefault="003F7F67" w:rsidP="00F9494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10356A7E" w14:textId="77777777" w:rsidR="003F7F67" w:rsidRPr="00AD0433" w:rsidRDefault="003F7F67" w:rsidP="00F94949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D043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C432A81" w14:textId="77777777" w:rsidR="003F7F67" w:rsidRPr="00AD0433" w:rsidRDefault="003F7F67" w:rsidP="00F94949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vAlign w:val="bottom"/>
            <w:hideMark/>
          </w:tcPr>
          <w:p w14:paraId="67C282AF" w14:textId="77777777" w:rsidR="003F7F67" w:rsidRPr="00AD0433" w:rsidRDefault="003F7F67" w:rsidP="00F9494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D043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2C1C5C1A" w14:textId="77777777" w:rsidR="003F7F67" w:rsidRPr="00AD0433" w:rsidRDefault="003F7F67" w:rsidP="00F9494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vAlign w:val="bottom"/>
            <w:hideMark/>
          </w:tcPr>
          <w:p w14:paraId="570613D5" w14:textId="77777777" w:rsidR="003F7F67" w:rsidRPr="00AD0433" w:rsidRDefault="003F7F67" w:rsidP="00F94949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043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AD0433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36" w:type="dxa"/>
          </w:tcPr>
          <w:p w14:paraId="1F33A9AC" w14:textId="77777777" w:rsidR="003F7F67" w:rsidRPr="00AD0433" w:rsidRDefault="003F7F67" w:rsidP="00F9494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54" w:type="dxa"/>
            <w:vAlign w:val="bottom"/>
            <w:hideMark/>
          </w:tcPr>
          <w:p w14:paraId="1C00F66A" w14:textId="77777777" w:rsidR="003F7F67" w:rsidRPr="00AD0433" w:rsidRDefault="003F7F67" w:rsidP="00F9494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043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AD0433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36" w:type="dxa"/>
          </w:tcPr>
          <w:p w14:paraId="6BFA0C8F" w14:textId="77777777" w:rsidR="003F7F67" w:rsidRPr="00AD0433" w:rsidRDefault="003F7F67" w:rsidP="00F94949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  <w:hideMark/>
          </w:tcPr>
          <w:p w14:paraId="72C0B1CC" w14:textId="77777777" w:rsidR="003F7F67" w:rsidRPr="00AD0433" w:rsidRDefault="003F7F67" w:rsidP="00F94949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0433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AD0433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6571D605" w14:textId="77777777" w:rsidR="003F7F67" w:rsidRPr="00AD0433" w:rsidRDefault="003F7F67" w:rsidP="00F9494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54" w:type="dxa"/>
            <w:vAlign w:val="bottom"/>
            <w:hideMark/>
          </w:tcPr>
          <w:p w14:paraId="5B2C61D8" w14:textId="77777777" w:rsidR="003F7F67" w:rsidRPr="00AD0433" w:rsidRDefault="003F7F67" w:rsidP="00F9494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D043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3F7F67" w:rsidRPr="00AD0433" w14:paraId="084C06D1" w14:textId="77777777" w:rsidTr="003119FB">
        <w:trPr>
          <w:trHeight w:val="261"/>
          <w:tblHeader/>
        </w:trPr>
        <w:tc>
          <w:tcPr>
            <w:tcW w:w="3240" w:type="dxa"/>
          </w:tcPr>
          <w:p w14:paraId="6C1CA8E8" w14:textId="77777777" w:rsidR="003F7F67" w:rsidRPr="00AD0433" w:rsidRDefault="003F7F67" w:rsidP="00F9494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</w:tcPr>
          <w:p w14:paraId="2288CD76" w14:textId="77777777" w:rsidR="003F7F67" w:rsidRPr="00AD0433" w:rsidRDefault="003F7F67" w:rsidP="00F9494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620" w:type="dxa"/>
            <w:gridSpan w:val="15"/>
          </w:tcPr>
          <w:p w14:paraId="753EE109" w14:textId="77777777" w:rsidR="003F7F67" w:rsidRPr="00AD0433" w:rsidRDefault="003F7F67" w:rsidP="00F9494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D043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3F7F67" w:rsidRPr="00AD0433" w14:paraId="2DAEA9E3" w14:textId="77777777" w:rsidTr="003119FB">
        <w:trPr>
          <w:trHeight w:val="261"/>
        </w:trPr>
        <w:tc>
          <w:tcPr>
            <w:tcW w:w="3240" w:type="dxa"/>
          </w:tcPr>
          <w:p w14:paraId="67AE2CCE" w14:textId="77777777" w:rsidR="003F7F67" w:rsidRPr="00AD0433" w:rsidRDefault="003F7F67" w:rsidP="00F9494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D043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1FF9D379" w14:textId="77777777" w:rsidR="003F7F67" w:rsidRPr="00AD0433" w:rsidRDefault="003F7F67" w:rsidP="00F9494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</w:tcPr>
          <w:p w14:paraId="4E328D5E" w14:textId="77777777" w:rsidR="003F7F67" w:rsidRPr="00AD0433" w:rsidRDefault="003F7F67" w:rsidP="00F9494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46622C6" w14:textId="77777777" w:rsidR="003F7F67" w:rsidRPr="00AD0433" w:rsidRDefault="003F7F67" w:rsidP="00F9494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D50AE51" w14:textId="77777777" w:rsidR="003F7F67" w:rsidRPr="00AD0433" w:rsidRDefault="003F7F67" w:rsidP="00F9494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B3C2F97" w14:textId="77777777" w:rsidR="003F7F67" w:rsidRPr="00AD0433" w:rsidRDefault="003F7F67" w:rsidP="00F9494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14:paraId="4EFAAFB6" w14:textId="77777777" w:rsidR="003F7F67" w:rsidRPr="00AD0433" w:rsidRDefault="003F7F67" w:rsidP="00F9494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233BCB3" w14:textId="77777777" w:rsidR="003F7F67" w:rsidRPr="00AD0433" w:rsidRDefault="003F7F67" w:rsidP="00F9494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15DAE1DE" w14:textId="77777777" w:rsidR="003F7F67" w:rsidRPr="00AD0433" w:rsidRDefault="003F7F67" w:rsidP="00F9494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917B608" w14:textId="77777777" w:rsidR="003F7F67" w:rsidRPr="00AD0433" w:rsidRDefault="003F7F67" w:rsidP="00F9494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6DAEF3BF" w14:textId="77777777" w:rsidR="003F7F67" w:rsidRPr="00AD0433" w:rsidRDefault="003F7F67" w:rsidP="00F9494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BC9D1FB" w14:textId="77777777" w:rsidR="003F7F67" w:rsidRPr="00AD0433" w:rsidRDefault="003F7F67" w:rsidP="00F9494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38898418" w14:textId="77777777" w:rsidR="003F7F67" w:rsidRPr="00AD0433" w:rsidRDefault="003F7F67" w:rsidP="00F9494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E9D5494" w14:textId="77777777" w:rsidR="003F7F67" w:rsidRPr="00AD0433" w:rsidRDefault="003F7F67" w:rsidP="00F9494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44C26CA9" w14:textId="77777777" w:rsidR="003F7F67" w:rsidRPr="00AD0433" w:rsidRDefault="003F7F67" w:rsidP="00F9494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1CF6064" w14:textId="77777777" w:rsidR="003F7F67" w:rsidRPr="00AD0433" w:rsidRDefault="003F7F67" w:rsidP="00F9494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3BB1C3BB" w14:textId="77777777" w:rsidR="003F7F67" w:rsidRPr="00AD0433" w:rsidRDefault="003F7F67" w:rsidP="00F9494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F7F67" w:rsidRPr="00AD0433" w14:paraId="771A2DB3" w14:textId="77777777" w:rsidTr="003119FB">
        <w:trPr>
          <w:trHeight w:val="261"/>
        </w:trPr>
        <w:tc>
          <w:tcPr>
            <w:tcW w:w="3240" w:type="dxa"/>
          </w:tcPr>
          <w:p w14:paraId="20B831D9" w14:textId="39C4911D" w:rsidR="003F7F67" w:rsidRPr="00AD0433" w:rsidRDefault="003F7F67" w:rsidP="003F7F6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D043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AD043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AD043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AD043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525ABA" w:rsidRPr="00AD043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  <w:r w:rsidR="003119F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3119FB" w:rsidRPr="003119FB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</w:rPr>
              <w:t>(</w:t>
            </w:r>
            <w:r w:rsidR="003119FB" w:rsidRPr="003119FB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ปรับปรุงใหม่</w:t>
            </w:r>
            <w:r w:rsidR="003119FB" w:rsidRPr="003119FB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555D1724" w14:textId="77777777" w:rsidR="003F7F67" w:rsidRPr="00AD0433" w:rsidRDefault="003F7F67" w:rsidP="003F7F6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</w:tcPr>
          <w:p w14:paraId="6F4D9A97" w14:textId="77777777" w:rsidR="003F7F67" w:rsidRPr="00AD0433" w:rsidRDefault="003F7F67" w:rsidP="003F7F6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F307CE2" w14:textId="77777777" w:rsidR="003F7F67" w:rsidRPr="00AD0433" w:rsidRDefault="003F7F67" w:rsidP="003F7F6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2339E7A" w14:textId="77777777" w:rsidR="003F7F67" w:rsidRPr="00AD0433" w:rsidRDefault="003F7F67" w:rsidP="003F7F6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15386E3" w14:textId="77777777" w:rsidR="003F7F67" w:rsidRPr="00AD0433" w:rsidRDefault="003F7F67" w:rsidP="003F7F6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14:paraId="1C6A80C4" w14:textId="77777777" w:rsidR="003F7F67" w:rsidRPr="00AD0433" w:rsidRDefault="003F7F67" w:rsidP="003F7F6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CDAB1ED" w14:textId="77777777" w:rsidR="003F7F67" w:rsidRPr="00AD0433" w:rsidRDefault="003F7F67" w:rsidP="003F7F6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2CE898F5" w14:textId="77777777" w:rsidR="003F7F67" w:rsidRPr="00AD0433" w:rsidRDefault="003F7F67" w:rsidP="003F7F6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240A9E5" w14:textId="77777777" w:rsidR="003F7F67" w:rsidRPr="00AD0433" w:rsidRDefault="003F7F67" w:rsidP="003F7F6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5C2AD8E" w14:textId="77777777" w:rsidR="003F7F67" w:rsidRPr="00AD0433" w:rsidRDefault="003F7F67" w:rsidP="003F7F6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888E1B4" w14:textId="77777777" w:rsidR="003F7F67" w:rsidRPr="00AD0433" w:rsidRDefault="003F7F67" w:rsidP="003F7F6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064763F3" w14:textId="77777777" w:rsidR="003F7F67" w:rsidRPr="00AD0433" w:rsidRDefault="003F7F67" w:rsidP="003F7F6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BD22589" w14:textId="77777777" w:rsidR="003F7F67" w:rsidRPr="00AD0433" w:rsidRDefault="003F7F67" w:rsidP="003F7F6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47F6E4D1" w14:textId="77777777" w:rsidR="003F7F67" w:rsidRPr="00AD0433" w:rsidRDefault="003F7F67" w:rsidP="003F7F6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5B4FD11" w14:textId="77777777" w:rsidR="003F7F67" w:rsidRPr="00AD0433" w:rsidRDefault="003F7F67" w:rsidP="003F7F6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6B5D5887" w14:textId="77777777" w:rsidR="003F7F67" w:rsidRPr="00AD0433" w:rsidRDefault="003F7F67" w:rsidP="003F7F6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F7F67" w:rsidRPr="00AD0433" w14:paraId="6468A9F6" w14:textId="77777777" w:rsidTr="003119FB">
        <w:trPr>
          <w:trHeight w:val="261"/>
        </w:trPr>
        <w:tc>
          <w:tcPr>
            <w:tcW w:w="3240" w:type="dxa"/>
          </w:tcPr>
          <w:p w14:paraId="42581334" w14:textId="3AF9FF7C" w:rsidR="003F7F67" w:rsidRPr="00AD0433" w:rsidRDefault="00525ABA" w:rsidP="003F7F67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0433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เงินลงทุนในหุ้นกู้อนุพันธ์ระยะสั้น</w:t>
            </w:r>
          </w:p>
        </w:tc>
        <w:tc>
          <w:tcPr>
            <w:tcW w:w="270" w:type="dxa"/>
          </w:tcPr>
          <w:p w14:paraId="47E59060" w14:textId="77777777" w:rsidR="003F7F67" w:rsidRPr="00AD0433" w:rsidRDefault="003F7F67" w:rsidP="003F7F6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</w:tcPr>
          <w:p w14:paraId="4CE08E96" w14:textId="32A87DEB" w:rsidR="003F7F67" w:rsidRPr="00AD0433" w:rsidRDefault="003F7F67" w:rsidP="003F7F67">
            <w:pPr>
              <w:pStyle w:val="acctfourfigures"/>
              <w:tabs>
                <w:tab w:val="clear" w:pos="765"/>
              </w:tabs>
              <w:spacing w:line="240" w:lineRule="atLeast"/>
              <w:ind w:left="-43" w:right="34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D043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DCAF6EB" w14:textId="77777777" w:rsidR="003F7F67" w:rsidRPr="00AD0433" w:rsidRDefault="003F7F67" w:rsidP="003F7F6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4E6F7AD3" w14:textId="074968BD" w:rsidR="003F7F67" w:rsidRPr="00AD0433" w:rsidRDefault="00525ABA" w:rsidP="003F7F6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D0433">
              <w:rPr>
                <w:rFonts w:asciiTheme="majorBidi" w:hAnsiTheme="majorBidi" w:cstheme="majorBidi"/>
                <w:sz w:val="28"/>
                <w:szCs w:val="28"/>
              </w:rPr>
              <w:t>209,812</w:t>
            </w:r>
          </w:p>
        </w:tc>
        <w:tc>
          <w:tcPr>
            <w:tcW w:w="270" w:type="dxa"/>
          </w:tcPr>
          <w:p w14:paraId="25C7C83F" w14:textId="77777777" w:rsidR="003F7F67" w:rsidRPr="00AD0433" w:rsidRDefault="003F7F67" w:rsidP="003F7F6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7C59D952" w14:textId="62E6C45D" w:rsidR="003F7F67" w:rsidRPr="00AD0433" w:rsidRDefault="003F7F67" w:rsidP="003F7F67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D0433">
              <w:rPr>
                <w:rFonts w:asciiTheme="majorBidi" w:hAnsiTheme="majorBidi" w:cstheme="majorBidi"/>
                <w:sz w:val="28"/>
                <w:szCs w:val="28"/>
              </w:rPr>
              <w:t xml:space="preserve">   -</w:t>
            </w:r>
          </w:p>
        </w:tc>
        <w:tc>
          <w:tcPr>
            <w:tcW w:w="236" w:type="dxa"/>
          </w:tcPr>
          <w:p w14:paraId="1DF32716" w14:textId="77777777" w:rsidR="003F7F67" w:rsidRPr="00AD0433" w:rsidRDefault="003F7F67" w:rsidP="003F7F6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142F3A0E" w14:textId="2672FFF9" w:rsidR="003F7F67" w:rsidRPr="00AD0433" w:rsidRDefault="00525ABA" w:rsidP="003F7F6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D0433">
              <w:rPr>
                <w:rFonts w:asciiTheme="majorBidi" w:hAnsiTheme="majorBidi" w:cstheme="majorBidi"/>
                <w:sz w:val="28"/>
                <w:szCs w:val="28"/>
              </w:rPr>
              <w:t>209,812</w:t>
            </w:r>
          </w:p>
        </w:tc>
        <w:tc>
          <w:tcPr>
            <w:tcW w:w="270" w:type="dxa"/>
            <w:vAlign w:val="bottom"/>
          </w:tcPr>
          <w:p w14:paraId="72D2F45D" w14:textId="77777777" w:rsidR="003F7F67" w:rsidRPr="00AD0433" w:rsidRDefault="003F7F67" w:rsidP="003F7F6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21F5865A" w14:textId="31FEE06D" w:rsidR="003F7F67" w:rsidRPr="00AD0433" w:rsidRDefault="003F7F67" w:rsidP="003F7F67">
            <w:pPr>
              <w:pStyle w:val="acctfourfigures"/>
              <w:tabs>
                <w:tab w:val="clear" w:pos="765"/>
                <w:tab w:val="decimal" w:pos="33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D043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32FFA31" w14:textId="77777777" w:rsidR="003F7F67" w:rsidRPr="00AD0433" w:rsidRDefault="003F7F67" w:rsidP="003F7F6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429E1F4A" w14:textId="7B99F93E" w:rsidR="003F7F67" w:rsidRPr="00AD0433" w:rsidRDefault="00525ABA" w:rsidP="003F7F6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D0433">
              <w:rPr>
                <w:rFonts w:asciiTheme="majorBidi" w:hAnsiTheme="majorBidi" w:cstheme="majorBidi"/>
                <w:sz w:val="28"/>
                <w:szCs w:val="28"/>
              </w:rPr>
              <w:t>209,812</w:t>
            </w:r>
          </w:p>
        </w:tc>
        <w:tc>
          <w:tcPr>
            <w:tcW w:w="236" w:type="dxa"/>
            <w:vAlign w:val="bottom"/>
          </w:tcPr>
          <w:p w14:paraId="47232C87" w14:textId="77777777" w:rsidR="003F7F67" w:rsidRPr="00AD0433" w:rsidRDefault="003F7F67" w:rsidP="003F7F6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2B701E4C" w14:textId="063B32EE" w:rsidR="003F7F67" w:rsidRPr="00AD0433" w:rsidRDefault="003F7F67" w:rsidP="003F7F67">
            <w:pPr>
              <w:tabs>
                <w:tab w:val="decimal" w:pos="595"/>
                <w:tab w:val="decimal" w:pos="701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D04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74708A1" w14:textId="77777777" w:rsidR="003F7F67" w:rsidRPr="00AD0433" w:rsidRDefault="003F7F67" w:rsidP="003F7F6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5B9E567C" w14:textId="1CD0FA97" w:rsidR="003F7F67" w:rsidRPr="00AD0433" w:rsidRDefault="00525ABA" w:rsidP="003F7F6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D0433">
              <w:rPr>
                <w:rFonts w:asciiTheme="majorBidi" w:hAnsiTheme="majorBidi" w:cstheme="majorBidi"/>
                <w:sz w:val="28"/>
                <w:szCs w:val="28"/>
              </w:rPr>
              <w:t>209,812</w:t>
            </w:r>
          </w:p>
        </w:tc>
      </w:tr>
    </w:tbl>
    <w:p w14:paraId="17A3ABD2" w14:textId="1391924D" w:rsidR="003F7F67" w:rsidRPr="00AD0433" w:rsidRDefault="003F7F67" w:rsidP="00FC0C86">
      <w:pPr>
        <w:ind w:left="540" w:right="-45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sectPr w:rsidR="003F7F67" w:rsidRPr="00AD0433" w:rsidSect="00192B50">
          <w:footerReference w:type="default" r:id="rId13"/>
          <w:pgSz w:w="16834" w:h="11909" w:orient="landscape" w:code="9"/>
          <w:pgMar w:top="1379" w:right="576" w:bottom="1152" w:left="691" w:header="720" w:footer="720" w:gutter="0"/>
          <w:cols w:space="720"/>
          <w:docGrid w:linePitch="245"/>
        </w:sectPr>
      </w:pPr>
    </w:p>
    <w:p w14:paraId="789B5D42" w14:textId="5AFE6863" w:rsidR="00C76809" w:rsidRPr="00AD0433" w:rsidRDefault="00006BC6" w:rsidP="00C76809">
      <w:pPr>
        <w:tabs>
          <w:tab w:val="left" w:pos="540"/>
        </w:tabs>
        <w:rPr>
          <w:rFonts w:asciiTheme="majorBidi" w:hAnsiTheme="majorBidi" w:cstheme="majorBidi"/>
          <w:b/>
          <w:bCs/>
          <w:sz w:val="30"/>
          <w:szCs w:val="30"/>
        </w:rPr>
      </w:pPr>
      <w:r w:rsidRPr="00AD0433">
        <w:rPr>
          <w:rFonts w:asciiTheme="majorBidi" w:hAnsiTheme="majorBidi" w:cstheme="majorBidi"/>
          <w:b/>
          <w:bCs/>
          <w:sz w:val="30"/>
          <w:szCs w:val="30"/>
        </w:rPr>
        <w:lastRenderedPageBreak/>
        <w:t>1</w:t>
      </w:r>
      <w:r w:rsidR="00376500" w:rsidRPr="00AD0433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C76809" w:rsidRPr="00AD0433">
        <w:rPr>
          <w:rFonts w:asciiTheme="majorBidi" w:hAnsiTheme="majorBidi" w:cstheme="majorBidi"/>
          <w:b/>
          <w:bCs/>
          <w:sz w:val="30"/>
          <w:szCs w:val="30"/>
        </w:rPr>
        <w:tab/>
      </w:r>
      <w:r w:rsidR="00C76809" w:rsidRPr="00AD0433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76DDB9BE" w14:textId="332B9A12" w:rsidR="00BF3FCF" w:rsidRPr="00AD0433" w:rsidRDefault="00BF3FCF" w:rsidP="00006BC6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89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55"/>
        <w:gridCol w:w="1124"/>
        <w:gridCol w:w="34"/>
        <w:gridCol w:w="236"/>
        <w:gridCol w:w="1192"/>
        <w:gridCol w:w="248"/>
        <w:gridCol w:w="20"/>
        <w:gridCol w:w="1158"/>
        <w:gridCol w:w="263"/>
        <w:gridCol w:w="1104"/>
      </w:tblGrid>
      <w:tr w:rsidR="0092202C" w:rsidRPr="00AD0433" w14:paraId="71947076" w14:textId="77777777" w:rsidTr="0092202C">
        <w:trPr>
          <w:trHeight w:val="415"/>
          <w:tblHeader/>
        </w:trPr>
        <w:tc>
          <w:tcPr>
            <w:tcW w:w="1990" w:type="pct"/>
          </w:tcPr>
          <w:p w14:paraId="6D4ABB4C" w14:textId="77777777" w:rsidR="0092202C" w:rsidRPr="00AD0433" w:rsidRDefault="0092202C" w:rsidP="00F94949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7" w:type="pct"/>
            <w:gridSpan w:val="4"/>
            <w:vAlign w:val="bottom"/>
          </w:tcPr>
          <w:p w14:paraId="4BC67982" w14:textId="64FF44EA" w:rsidR="0092202C" w:rsidRPr="00AD0433" w:rsidRDefault="0092202C" w:rsidP="0037650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  <w:gridSpan w:val="2"/>
          </w:tcPr>
          <w:p w14:paraId="18304220" w14:textId="77777777" w:rsidR="0092202C" w:rsidRPr="00AD0433" w:rsidRDefault="0092202C" w:rsidP="00F949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3" w:type="pct"/>
            <w:gridSpan w:val="3"/>
            <w:vAlign w:val="bottom"/>
          </w:tcPr>
          <w:p w14:paraId="0365C071" w14:textId="244DE190" w:rsidR="0092202C" w:rsidRPr="00AD0433" w:rsidRDefault="0092202C" w:rsidP="0037650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5ABA" w:rsidRPr="00AD0433" w14:paraId="1B9C53F8" w14:textId="77777777" w:rsidTr="0082078B">
        <w:trPr>
          <w:trHeight w:val="415"/>
          <w:tblHeader/>
        </w:trPr>
        <w:tc>
          <w:tcPr>
            <w:tcW w:w="1990" w:type="pct"/>
          </w:tcPr>
          <w:p w14:paraId="59E0211C" w14:textId="77777777" w:rsidR="00525ABA" w:rsidRPr="00AD0433" w:rsidRDefault="00525ABA" w:rsidP="00F94949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8" w:type="pct"/>
            <w:gridSpan w:val="2"/>
          </w:tcPr>
          <w:p w14:paraId="06631E25" w14:textId="35B2A0DC" w:rsidR="00525ABA" w:rsidRPr="00AD0433" w:rsidRDefault="00006BC6" w:rsidP="00F949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525ABA" w:rsidRPr="00AD043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76500"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2" w:type="pct"/>
          </w:tcPr>
          <w:p w14:paraId="2388254B" w14:textId="77777777" w:rsidR="00525ABA" w:rsidRPr="00AD0433" w:rsidRDefault="00525ABA" w:rsidP="00F949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</w:tcPr>
          <w:p w14:paraId="390B7C66" w14:textId="77777777" w:rsidR="00525ABA" w:rsidRPr="00AD0433" w:rsidRDefault="00525ABA" w:rsidP="00F949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0" w:type="pct"/>
            <w:gridSpan w:val="2"/>
          </w:tcPr>
          <w:p w14:paraId="08B019D8" w14:textId="77777777" w:rsidR="00525ABA" w:rsidRPr="00AD0433" w:rsidRDefault="00525ABA" w:rsidP="00F949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66DC1D34" w14:textId="309C7452" w:rsidR="00525ABA" w:rsidRPr="00AD0433" w:rsidRDefault="00006BC6" w:rsidP="00F949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376500"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</w:tcPr>
          <w:p w14:paraId="25593466" w14:textId="77777777" w:rsidR="00525ABA" w:rsidRPr="00AD0433" w:rsidRDefault="00525ABA" w:rsidP="00F949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6A3C0518" w14:textId="77777777" w:rsidR="00525ABA" w:rsidRPr="00AD0433" w:rsidRDefault="00525ABA" w:rsidP="00F949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525ABA" w:rsidRPr="00AD0433" w14:paraId="07F5259E" w14:textId="77777777" w:rsidTr="0082078B">
        <w:trPr>
          <w:trHeight w:val="405"/>
          <w:tblHeader/>
        </w:trPr>
        <w:tc>
          <w:tcPr>
            <w:tcW w:w="1990" w:type="pct"/>
          </w:tcPr>
          <w:p w14:paraId="574E1A4C" w14:textId="77777777" w:rsidR="00525ABA" w:rsidRPr="00AD0433" w:rsidRDefault="00525ABA" w:rsidP="00F94949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8" w:type="pct"/>
            <w:gridSpan w:val="2"/>
          </w:tcPr>
          <w:p w14:paraId="6A53C134" w14:textId="77777777" w:rsidR="00525ABA" w:rsidRPr="00AD0433" w:rsidRDefault="00525ABA" w:rsidP="00F949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2" w:type="pct"/>
          </w:tcPr>
          <w:p w14:paraId="2A27E1CD" w14:textId="77777777" w:rsidR="00525ABA" w:rsidRPr="00AD0433" w:rsidRDefault="00525ABA" w:rsidP="00F949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</w:tcPr>
          <w:p w14:paraId="570E3D41" w14:textId="77777777" w:rsidR="00525ABA" w:rsidRPr="00AD0433" w:rsidRDefault="00525ABA" w:rsidP="00F949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50" w:type="pct"/>
            <w:gridSpan w:val="2"/>
          </w:tcPr>
          <w:p w14:paraId="5850C0E7" w14:textId="77777777" w:rsidR="00525ABA" w:rsidRPr="00AD0433" w:rsidRDefault="00525ABA" w:rsidP="00F949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2D05330A" w14:textId="77777777" w:rsidR="00525ABA" w:rsidRPr="00AD0433" w:rsidRDefault="00525ABA" w:rsidP="00F949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7" w:type="pct"/>
          </w:tcPr>
          <w:p w14:paraId="3B83C74C" w14:textId="77777777" w:rsidR="00525ABA" w:rsidRPr="00AD0433" w:rsidRDefault="00525ABA" w:rsidP="00F949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49817F15" w14:textId="77777777" w:rsidR="00525ABA" w:rsidRPr="00AD0433" w:rsidRDefault="00525ABA" w:rsidP="00F9494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82078B" w:rsidRPr="00AD0433" w14:paraId="47BF7CF2" w14:textId="77777777" w:rsidTr="0082078B">
        <w:trPr>
          <w:trHeight w:val="394"/>
          <w:tblHeader/>
        </w:trPr>
        <w:tc>
          <w:tcPr>
            <w:tcW w:w="1990" w:type="pct"/>
          </w:tcPr>
          <w:p w14:paraId="67BD790E" w14:textId="77777777" w:rsidR="0082078B" w:rsidRPr="00AD0433" w:rsidRDefault="0082078B" w:rsidP="00F94949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9" w:type="pct"/>
          </w:tcPr>
          <w:p w14:paraId="36851F58" w14:textId="77777777" w:rsidR="0082078B" w:rsidRPr="0082078B" w:rsidRDefault="0082078B" w:rsidP="00F94949">
            <w:pPr>
              <w:pStyle w:val="BodyText"/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7" w:type="pct"/>
            <w:gridSpan w:val="4"/>
          </w:tcPr>
          <w:p w14:paraId="2C104ED5" w14:textId="158C09F4" w:rsidR="0082078B" w:rsidRPr="0082078B" w:rsidRDefault="0082078B" w:rsidP="00F94949">
            <w:pPr>
              <w:pStyle w:val="BodyText"/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078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2078B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ปรับปรุงใหม่</w:t>
            </w:r>
            <w:r w:rsidRPr="0082078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24" w:type="pct"/>
            <w:gridSpan w:val="4"/>
          </w:tcPr>
          <w:p w14:paraId="6AD9FCAE" w14:textId="35C3E06A" w:rsidR="0082078B" w:rsidRPr="00AD0433" w:rsidRDefault="0082078B" w:rsidP="00F94949">
            <w:pPr>
              <w:pStyle w:val="BodyText"/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525ABA" w:rsidRPr="00AD0433" w14:paraId="1451D077" w14:textId="77777777" w:rsidTr="00C71B05">
        <w:trPr>
          <w:trHeight w:val="394"/>
          <w:tblHeader/>
        </w:trPr>
        <w:tc>
          <w:tcPr>
            <w:tcW w:w="1990" w:type="pct"/>
          </w:tcPr>
          <w:p w14:paraId="62B0E1D5" w14:textId="77777777" w:rsidR="00525ABA" w:rsidRPr="00AD0433" w:rsidRDefault="00525ABA" w:rsidP="00F94949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10" w:type="pct"/>
            <w:gridSpan w:val="9"/>
          </w:tcPr>
          <w:p w14:paraId="36D49480" w14:textId="77777777" w:rsidR="00525ABA" w:rsidRPr="00AD0433" w:rsidRDefault="00525ABA" w:rsidP="00F94949">
            <w:pPr>
              <w:pStyle w:val="BodyText"/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25ABA" w:rsidRPr="00AD0433" w14:paraId="6357127C" w14:textId="77777777" w:rsidTr="0082078B">
        <w:trPr>
          <w:trHeight w:val="415"/>
        </w:trPr>
        <w:tc>
          <w:tcPr>
            <w:tcW w:w="1990" w:type="pct"/>
          </w:tcPr>
          <w:p w14:paraId="2BE773E3" w14:textId="75AAAA1B" w:rsidR="00525ABA" w:rsidRPr="00AD0433" w:rsidRDefault="00525ABA" w:rsidP="00525AB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48" w:type="pct"/>
            <w:gridSpan w:val="2"/>
          </w:tcPr>
          <w:p w14:paraId="69558861" w14:textId="77777777" w:rsidR="00525ABA" w:rsidRPr="00AD0433" w:rsidRDefault="00525ABA" w:rsidP="00525ABA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14:paraId="115DE4EE" w14:textId="77777777" w:rsidR="00525ABA" w:rsidRPr="00AD0433" w:rsidRDefault="00525ABA" w:rsidP="00525ABA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7" w:type="pct"/>
          </w:tcPr>
          <w:p w14:paraId="5A244352" w14:textId="77777777" w:rsidR="00525ABA" w:rsidRPr="00AD0433" w:rsidRDefault="00525ABA" w:rsidP="00525ABA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  <w:gridSpan w:val="2"/>
          </w:tcPr>
          <w:p w14:paraId="3C3777DB" w14:textId="77777777" w:rsidR="00525ABA" w:rsidRPr="00AD0433" w:rsidRDefault="00525ABA" w:rsidP="00525AB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36FDE8F2" w14:textId="77777777" w:rsidR="00525ABA" w:rsidRPr="00AD0433" w:rsidRDefault="00525ABA" w:rsidP="00525ABA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45DE6454" w14:textId="77777777" w:rsidR="00525ABA" w:rsidRPr="00AD0433" w:rsidRDefault="00525ABA" w:rsidP="00525AB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7FBBD13D" w14:textId="77777777" w:rsidR="00525ABA" w:rsidRPr="00AD0433" w:rsidRDefault="00525ABA" w:rsidP="00525ABA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25ABA" w:rsidRPr="00AD0433" w14:paraId="4AE50195" w14:textId="77777777" w:rsidTr="0082078B">
        <w:trPr>
          <w:trHeight w:val="384"/>
        </w:trPr>
        <w:tc>
          <w:tcPr>
            <w:tcW w:w="1990" w:type="pct"/>
          </w:tcPr>
          <w:p w14:paraId="21B7102B" w14:textId="2D941CC7" w:rsidR="00525ABA" w:rsidRPr="00AD0433" w:rsidRDefault="00525ABA" w:rsidP="00525ABA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648" w:type="pct"/>
            <w:gridSpan w:val="2"/>
          </w:tcPr>
          <w:p w14:paraId="06F3F82C" w14:textId="37CD88BC" w:rsidR="00525ABA" w:rsidRPr="00AD0433" w:rsidRDefault="002068EF" w:rsidP="00525ABA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12,8</w:t>
            </w:r>
            <w:r w:rsidR="004A6CCC" w:rsidRPr="00AD043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AD043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2" w:type="pct"/>
          </w:tcPr>
          <w:p w14:paraId="58846C73" w14:textId="77777777" w:rsidR="00525ABA" w:rsidRPr="00AD0433" w:rsidRDefault="00525ABA" w:rsidP="00525ABA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7" w:type="pct"/>
          </w:tcPr>
          <w:p w14:paraId="6B416805" w14:textId="48F6EEC5" w:rsidR="00525ABA" w:rsidRPr="00AD0433" w:rsidRDefault="00E62447" w:rsidP="00525ABA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34,019</w:t>
            </w:r>
          </w:p>
        </w:tc>
        <w:tc>
          <w:tcPr>
            <w:tcW w:w="150" w:type="pct"/>
            <w:gridSpan w:val="2"/>
          </w:tcPr>
          <w:p w14:paraId="47406567" w14:textId="77777777" w:rsidR="00525ABA" w:rsidRPr="00AD0433" w:rsidRDefault="00525ABA" w:rsidP="00525AB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0C7EF551" w14:textId="698E0364" w:rsidR="00525ABA" w:rsidRPr="00AD0433" w:rsidRDefault="002E3177" w:rsidP="00525ABA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11,855</w:t>
            </w:r>
          </w:p>
        </w:tc>
        <w:tc>
          <w:tcPr>
            <w:tcW w:w="147" w:type="pct"/>
          </w:tcPr>
          <w:p w14:paraId="7D95D02E" w14:textId="77777777" w:rsidR="00525ABA" w:rsidRPr="00AD0433" w:rsidRDefault="00525ABA" w:rsidP="00525AB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776077E8" w14:textId="2D6456A5" w:rsidR="00525ABA" w:rsidRPr="00AD0433" w:rsidRDefault="00E62447" w:rsidP="00525ABA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32,264</w:t>
            </w:r>
          </w:p>
        </w:tc>
      </w:tr>
      <w:tr w:rsidR="00006BC6" w:rsidRPr="00AD0433" w14:paraId="6DF2A456" w14:textId="77777777" w:rsidTr="0082078B">
        <w:trPr>
          <w:trHeight w:val="394"/>
        </w:trPr>
        <w:tc>
          <w:tcPr>
            <w:tcW w:w="1990" w:type="pct"/>
          </w:tcPr>
          <w:p w14:paraId="40F4DCF4" w14:textId="2508D41D" w:rsidR="00006BC6" w:rsidRPr="00AD0433" w:rsidRDefault="00006BC6" w:rsidP="00525AB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48" w:type="pct"/>
            <w:gridSpan w:val="2"/>
          </w:tcPr>
          <w:p w14:paraId="0CCD48FF" w14:textId="0ACB3BAE" w:rsidR="00006BC6" w:rsidRPr="00AD0433" w:rsidRDefault="00702E69" w:rsidP="00525ABA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7,010</w:t>
            </w:r>
          </w:p>
        </w:tc>
        <w:tc>
          <w:tcPr>
            <w:tcW w:w="132" w:type="pct"/>
          </w:tcPr>
          <w:p w14:paraId="3A7615A2" w14:textId="77777777" w:rsidR="00006BC6" w:rsidRPr="00AD0433" w:rsidRDefault="00006BC6" w:rsidP="00525ABA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7" w:type="pct"/>
          </w:tcPr>
          <w:p w14:paraId="5F28CE21" w14:textId="01765609" w:rsidR="00006BC6" w:rsidRPr="00AD0433" w:rsidRDefault="00006BC6" w:rsidP="00006BC6">
            <w:pPr>
              <w:pStyle w:val="BodyText"/>
              <w:spacing w:after="0"/>
              <w:ind w:left="-108" w:right="-131" w:firstLine="1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</w:tcPr>
          <w:p w14:paraId="3B789F81" w14:textId="77777777" w:rsidR="00006BC6" w:rsidRPr="00AD0433" w:rsidRDefault="00006BC6" w:rsidP="00525AB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1D8BF7B3" w14:textId="4778EABE" w:rsidR="00006BC6" w:rsidRPr="00AD0433" w:rsidRDefault="002E3177" w:rsidP="002E3177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3,735</w:t>
            </w:r>
          </w:p>
        </w:tc>
        <w:tc>
          <w:tcPr>
            <w:tcW w:w="147" w:type="pct"/>
          </w:tcPr>
          <w:p w14:paraId="1DAA4DB8" w14:textId="77777777" w:rsidR="00006BC6" w:rsidRPr="00AD0433" w:rsidRDefault="00006BC6" w:rsidP="00525AB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29744E75" w14:textId="643FE8FA" w:rsidR="00006BC6" w:rsidRPr="00AD0433" w:rsidRDefault="00006BC6" w:rsidP="00006BC6">
            <w:pPr>
              <w:pStyle w:val="BodyText"/>
              <w:spacing w:after="0"/>
              <w:ind w:left="-108" w:right="-131" w:firstLine="1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25ABA" w:rsidRPr="00AD0433" w14:paraId="60EEB193" w14:textId="77777777" w:rsidTr="0082078B">
        <w:trPr>
          <w:trHeight w:val="384"/>
        </w:trPr>
        <w:tc>
          <w:tcPr>
            <w:tcW w:w="1990" w:type="pct"/>
          </w:tcPr>
          <w:p w14:paraId="4E7A862C" w14:textId="50B23455" w:rsidR="00525ABA" w:rsidRPr="00AD0433" w:rsidRDefault="00525ABA" w:rsidP="00525AB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648" w:type="pct"/>
            <w:gridSpan w:val="2"/>
            <w:tcBorders>
              <w:bottom w:val="single" w:sz="4" w:space="0" w:color="auto"/>
            </w:tcBorders>
          </w:tcPr>
          <w:p w14:paraId="4D7A260B" w14:textId="2DA4C8C9" w:rsidR="00525ABA" w:rsidRPr="00AD0433" w:rsidRDefault="002068EF" w:rsidP="002068EF">
            <w:pPr>
              <w:pStyle w:val="BodyText"/>
              <w:spacing w:after="0"/>
              <w:ind w:left="-108" w:right="-131" w:firstLine="1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62124897" w14:textId="77777777" w:rsidR="00525ABA" w:rsidRPr="00AD0433" w:rsidRDefault="00525ABA" w:rsidP="00525ABA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</w:tcPr>
          <w:p w14:paraId="7277A577" w14:textId="78E240A6" w:rsidR="00525ABA" w:rsidRPr="00AD0433" w:rsidRDefault="00E62447" w:rsidP="00525ABA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229</w:t>
            </w:r>
          </w:p>
        </w:tc>
        <w:tc>
          <w:tcPr>
            <w:tcW w:w="150" w:type="pct"/>
            <w:gridSpan w:val="2"/>
          </w:tcPr>
          <w:p w14:paraId="7313B38C" w14:textId="77777777" w:rsidR="00525ABA" w:rsidRPr="00AD0433" w:rsidRDefault="00525ABA" w:rsidP="00525AB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55DC02A9" w14:textId="5FCC4D24" w:rsidR="00525ABA" w:rsidRPr="00AD0433" w:rsidRDefault="002068EF" w:rsidP="002068EF">
            <w:pPr>
              <w:pStyle w:val="BodyText"/>
              <w:spacing w:after="0"/>
              <w:ind w:left="-108" w:right="-131" w:firstLine="1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45EF086" w14:textId="77777777" w:rsidR="00525ABA" w:rsidRPr="00AD0433" w:rsidRDefault="00525ABA" w:rsidP="00525AB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793E2A6E" w14:textId="50614B8F" w:rsidR="00525ABA" w:rsidRPr="00AD0433" w:rsidRDefault="00E62447" w:rsidP="00525ABA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229</w:t>
            </w:r>
          </w:p>
        </w:tc>
      </w:tr>
      <w:tr w:rsidR="00525ABA" w:rsidRPr="00AD0433" w14:paraId="7906D51D" w14:textId="77777777" w:rsidTr="0082078B">
        <w:trPr>
          <w:trHeight w:val="405"/>
        </w:trPr>
        <w:tc>
          <w:tcPr>
            <w:tcW w:w="1990" w:type="pct"/>
          </w:tcPr>
          <w:p w14:paraId="401F38BB" w14:textId="76BC2563" w:rsidR="00525ABA" w:rsidRPr="00AD0433" w:rsidRDefault="00525ABA" w:rsidP="00525AB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8D04018" w14:textId="172ED4AC" w:rsidR="00525ABA" w:rsidRPr="00AD0433" w:rsidRDefault="002068EF" w:rsidP="00525ABA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702E69"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702E69"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4A6CCC"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702E69"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32" w:type="pct"/>
          </w:tcPr>
          <w:p w14:paraId="38378A3F" w14:textId="77777777" w:rsidR="00525ABA" w:rsidRPr="00AD0433" w:rsidRDefault="00525ABA" w:rsidP="00525ABA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</w:tcPr>
          <w:p w14:paraId="45BF6F33" w14:textId="62B61D5D" w:rsidR="00525ABA" w:rsidRPr="00AD0433" w:rsidRDefault="00E62447" w:rsidP="00525ABA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34,248</w:t>
            </w:r>
          </w:p>
        </w:tc>
        <w:tc>
          <w:tcPr>
            <w:tcW w:w="150" w:type="pct"/>
            <w:gridSpan w:val="2"/>
          </w:tcPr>
          <w:p w14:paraId="5C19C8F9" w14:textId="77777777" w:rsidR="00525ABA" w:rsidRPr="00AD0433" w:rsidRDefault="00525ABA" w:rsidP="00525AB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643FE34E" w14:textId="4C733D70" w:rsidR="00525ABA" w:rsidRPr="00AD0433" w:rsidRDefault="002E3177" w:rsidP="00525ABA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2068EF"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5,59</w:t>
            </w: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47" w:type="pct"/>
          </w:tcPr>
          <w:p w14:paraId="020001EE" w14:textId="77777777" w:rsidR="00525ABA" w:rsidRPr="00AD0433" w:rsidRDefault="00525ABA" w:rsidP="00525AB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5556ABBA" w14:textId="2B6C8B88" w:rsidR="00525ABA" w:rsidRPr="00AD0433" w:rsidRDefault="00E62447" w:rsidP="00525ABA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32,493</w:t>
            </w:r>
          </w:p>
        </w:tc>
      </w:tr>
      <w:tr w:rsidR="00525ABA" w:rsidRPr="00AD0433" w14:paraId="36A56D96" w14:textId="77777777" w:rsidTr="0082078B">
        <w:trPr>
          <w:trHeight w:val="394"/>
        </w:trPr>
        <w:tc>
          <w:tcPr>
            <w:tcW w:w="1990" w:type="pct"/>
          </w:tcPr>
          <w:p w14:paraId="2AA63CC2" w14:textId="77777777" w:rsidR="00525ABA" w:rsidRPr="00AD0433" w:rsidRDefault="00525ABA" w:rsidP="00525AB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8" w:type="pct"/>
            <w:gridSpan w:val="2"/>
          </w:tcPr>
          <w:p w14:paraId="4675AE20" w14:textId="77777777" w:rsidR="00525ABA" w:rsidRPr="00AD0433" w:rsidRDefault="00525ABA" w:rsidP="00525ABA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</w:tcPr>
          <w:p w14:paraId="2BA5DEB0" w14:textId="77777777" w:rsidR="00525ABA" w:rsidRPr="00AD0433" w:rsidRDefault="00525ABA" w:rsidP="00525ABA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7" w:type="pct"/>
          </w:tcPr>
          <w:p w14:paraId="155CD058" w14:textId="77777777" w:rsidR="00525ABA" w:rsidRPr="00AD0433" w:rsidRDefault="00525ABA" w:rsidP="00525ABA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  <w:gridSpan w:val="2"/>
          </w:tcPr>
          <w:p w14:paraId="24B1819C" w14:textId="77777777" w:rsidR="00525ABA" w:rsidRPr="00AD0433" w:rsidRDefault="00525ABA" w:rsidP="00525AB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</w:tcPr>
          <w:p w14:paraId="48C5F5A5" w14:textId="77777777" w:rsidR="00525ABA" w:rsidRPr="00AD0433" w:rsidRDefault="00525ABA" w:rsidP="00525ABA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6D6D88B7" w14:textId="77777777" w:rsidR="00525ABA" w:rsidRPr="00AD0433" w:rsidRDefault="00525ABA" w:rsidP="00525AB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</w:tcPr>
          <w:p w14:paraId="1E22C327" w14:textId="77777777" w:rsidR="00525ABA" w:rsidRPr="00AD0433" w:rsidRDefault="00525ABA" w:rsidP="00525ABA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25ABA" w:rsidRPr="00AD0433" w14:paraId="3A607598" w14:textId="77777777" w:rsidTr="0082078B">
        <w:trPr>
          <w:trHeight w:val="405"/>
        </w:trPr>
        <w:tc>
          <w:tcPr>
            <w:tcW w:w="1990" w:type="pct"/>
          </w:tcPr>
          <w:p w14:paraId="78A314B9" w14:textId="4CFB1F7B" w:rsidR="00525ABA" w:rsidRPr="00AD0433" w:rsidRDefault="00525ABA" w:rsidP="00525AB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AD04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D04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648" w:type="pct"/>
            <w:gridSpan w:val="2"/>
          </w:tcPr>
          <w:p w14:paraId="235F0249" w14:textId="77777777" w:rsidR="00525ABA" w:rsidRPr="00AD0433" w:rsidRDefault="00525ABA" w:rsidP="00525ABA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</w:tcPr>
          <w:p w14:paraId="0EE7657E" w14:textId="77777777" w:rsidR="00525ABA" w:rsidRPr="00AD0433" w:rsidRDefault="00525ABA" w:rsidP="00525ABA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7" w:type="pct"/>
          </w:tcPr>
          <w:p w14:paraId="5E2D4460" w14:textId="77777777" w:rsidR="00525ABA" w:rsidRPr="00AD0433" w:rsidRDefault="00525ABA" w:rsidP="00525ABA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  <w:gridSpan w:val="2"/>
          </w:tcPr>
          <w:p w14:paraId="09A4FA29" w14:textId="77777777" w:rsidR="00525ABA" w:rsidRPr="00AD0433" w:rsidRDefault="00525ABA" w:rsidP="00525AB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</w:tcPr>
          <w:p w14:paraId="191D9DDC" w14:textId="77777777" w:rsidR="00525ABA" w:rsidRPr="00AD0433" w:rsidRDefault="00525ABA" w:rsidP="00525ABA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203DC5C9" w14:textId="77777777" w:rsidR="00525ABA" w:rsidRPr="00AD0433" w:rsidRDefault="00525ABA" w:rsidP="00525AB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</w:tcPr>
          <w:p w14:paraId="7CD960B8" w14:textId="77777777" w:rsidR="00525ABA" w:rsidRPr="00AD0433" w:rsidRDefault="00525ABA" w:rsidP="00525ABA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25ABA" w:rsidRPr="00AD0433" w14:paraId="69D25DE1" w14:textId="77777777" w:rsidTr="0082078B">
        <w:trPr>
          <w:trHeight w:val="405"/>
        </w:trPr>
        <w:tc>
          <w:tcPr>
            <w:tcW w:w="1990" w:type="pct"/>
          </w:tcPr>
          <w:p w14:paraId="3597AF7F" w14:textId="58F38048" w:rsidR="00525ABA" w:rsidRPr="00AD0433" w:rsidRDefault="00525ABA" w:rsidP="00525AB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48" w:type="pct"/>
            <w:gridSpan w:val="2"/>
            <w:tcBorders>
              <w:bottom w:val="double" w:sz="4" w:space="0" w:color="auto"/>
            </w:tcBorders>
          </w:tcPr>
          <w:p w14:paraId="17347D72" w14:textId="5A2E8AEB" w:rsidR="00525ABA" w:rsidRPr="00AD0433" w:rsidRDefault="002068EF" w:rsidP="00525ABA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2,356</w:t>
            </w:r>
          </w:p>
        </w:tc>
        <w:tc>
          <w:tcPr>
            <w:tcW w:w="132" w:type="pct"/>
          </w:tcPr>
          <w:p w14:paraId="53BD4C44" w14:textId="77777777" w:rsidR="00525ABA" w:rsidRPr="00AD0433" w:rsidRDefault="00525ABA" w:rsidP="00525ABA">
            <w:pPr>
              <w:pStyle w:val="BodyText"/>
              <w:tabs>
                <w:tab w:val="decimal" w:pos="3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7" w:type="pct"/>
            <w:tcBorders>
              <w:bottom w:val="double" w:sz="4" w:space="0" w:color="auto"/>
            </w:tcBorders>
          </w:tcPr>
          <w:p w14:paraId="20239BFB" w14:textId="07DD6FB4" w:rsidR="00525ABA" w:rsidRPr="00AD0433" w:rsidRDefault="00DB4A41" w:rsidP="00525ABA">
            <w:pPr>
              <w:pStyle w:val="BodyText"/>
              <w:tabs>
                <w:tab w:val="decimal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2,831</w:t>
            </w:r>
          </w:p>
        </w:tc>
        <w:tc>
          <w:tcPr>
            <w:tcW w:w="150" w:type="pct"/>
            <w:gridSpan w:val="2"/>
          </w:tcPr>
          <w:p w14:paraId="1123A668" w14:textId="77777777" w:rsidR="00525ABA" w:rsidRPr="00AD0433" w:rsidRDefault="00525ABA" w:rsidP="00525AB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bottom w:val="double" w:sz="4" w:space="0" w:color="auto"/>
            </w:tcBorders>
          </w:tcPr>
          <w:p w14:paraId="1FB39C6E" w14:textId="18EF3156" w:rsidR="00525ABA" w:rsidRPr="00AD0433" w:rsidRDefault="002068EF" w:rsidP="00525ABA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2,356</w:t>
            </w:r>
          </w:p>
        </w:tc>
        <w:tc>
          <w:tcPr>
            <w:tcW w:w="147" w:type="pct"/>
          </w:tcPr>
          <w:p w14:paraId="4884E7BA" w14:textId="77777777" w:rsidR="00525ABA" w:rsidRPr="00AD0433" w:rsidRDefault="00525ABA" w:rsidP="00525AB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</w:tcPr>
          <w:p w14:paraId="2DBA9427" w14:textId="2B3A37A0" w:rsidR="00525ABA" w:rsidRPr="00AD0433" w:rsidRDefault="00DB4A41" w:rsidP="00525ABA">
            <w:pPr>
              <w:pStyle w:val="BodyText"/>
              <w:tabs>
                <w:tab w:val="decimal" w:pos="69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2,831</w:t>
            </w:r>
          </w:p>
        </w:tc>
      </w:tr>
    </w:tbl>
    <w:p w14:paraId="7ED046CF" w14:textId="77777777" w:rsidR="00525ABA" w:rsidRPr="00AD0433" w:rsidRDefault="00525ABA" w:rsidP="00006BC6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4CF75D94" w14:textId="1F062D3F" w:rsidR="00C76809" w:rsidRPr="00AD0433" w:rsidRDefault="00C76809" w:rsidP="003F7F67">
      <w:pPr>
        <w:pStyle w:val="block"/>
        <w:spacing w:after="0" w:line="240" w:lineRule="auto"/>
        <w:ind w:left="540" w:right="18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AD043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ณ วันที่ </w:t>
      </w:r>
      <w:r w:rsidR="00006BC6" w:rsidRPr="00AD0433">
        <w:rPr>
          <w:rFonts w:asciiTheme="majorBidi" w:hAnsiTheme="majorBidi" w:cstheme="majorBidi"/>
          <w:sz w:val="30"/>
          <w:szCs w:val="30"/>
          <w:lang w:val="en-US" w:bidi="th-TH"/>
        </w:rPr>
        <w:t>30</w:t>
      </w:r>
      <w:r w:rsidRPr="00AD0433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bookmarkStart w:id="5" w:name="_Hlk39513395"/>
      <w:r w:rsidR="002068EF" w:rsidRPr="00AD0433">
        <w:rPr>
          <w:rFonts w:asciiTheme="majorBidi" w:hAnsiTheme="majorBidi" w:cstheme="majorBidi"/>
          <w:sz w:val="30"/>
          <w:szCs w:val="30"/>
          <w:cs/>
          <w:lang w:val="en-US" w:bidi="th-TH"/>
        </w:rPr>
        <w:t>กันยา</w:t>
      </w:r>
      <w:r w:rsidR="00006BC6" w:rsidRPr="00AD0433">
        <w:rPr>
          <w:rFonts w:asciiTheme="majorBidi" w:hAnsiTheme="majorBidi" w:cstheme="majorBidi"/>
          <w:sz w:val="30"/>
          <w:szCs w:val="30"/>
          <w:cs/>
          <w:lang w:val="en-US" w:bidi="th-TH"/>
        </w:rPr>
        <w:t>ยน</w:t>
      </w:r>
      <w:r w:rsidR="00DB4A41" w:rsidRPr="00AD043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DB4A41" w:rsidRPr="00AD0433">
        <w:rPr>
          <w:rFonts w:asciiTheme="majorBidi" w:hAnsiTheme="majorBidi" w:cstheme="majorBidi"/>
          <w:sz w:val="30"/>
          <w:szCs w:val="30"/>
          <w:lang w:val="en-US" w:bidi="th-TH"/>
        </w:rPr>
        <w:t>2566</w:t>
      </w:r>
      <w:r w:rsidR="00643C50" w:rsidRPr="00AD0433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006BC6" w:rsidRPr="00AD043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บริษัทมีหนังสือค้ำประกันที่สถาบันการเงินแห่งหนึ่งออกให้แก่การไฟฟ้าส่วนภูมิภาคเพื่อการใช้ไฟฟ้าจำนวน </w:t>
      </w:r>
      <w:r w:rsidR="00006BC6" w:rsidRPr="00AD0433">
        <w:rPr>
          <w:rFonts w:asciiTheme="majorBidi" w:hAnsiTheme="majorBidi" w:cstheme="majorBidi"/>
          <w:sz w:val="30"/>
          <w:szCs w:val="30"/>
          <w:lang w:val="en-US" w:bidi="th-TH"/>
        </w:rPr>
        <w:t xml:space="preserve">1.8 </w:t>
      </w:r>
      <w:r w:rsidR="00006BC6" w:rsidRPr="00AD043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ล้านบาท </w:t>
      </w:r>
      <w:r w:rsidR="002068EF" w:rsidRPr="00AD0433">
        <w:rPr>
          <w:rFonts w:asciiTheme="majorBidi" w:hAnsiTheme="majorBidi" w:cstheme="majorBidi"/>
          <w:sz w:val="30"/>
          <w:szCs w:val="30"/>
          <w:cs/>
          <w:lang w:val="en-US" w:bidi="th-TH"/>
        </w:rPr>
        <w:t>และ</w:t>
      </w:r>
      <w:r w:rsidR="00006BC6" w:rsidRPr="00AD043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ออกให้แก่การไฟฟ้านครหลวงเพื่อการใช้ไฟฟ้าจำนวน </w:t>
      </w:r>
      <w:r w:rsidR="00006BC6" w:rsidRPr="00AD0433">
        <w:rPr>
          <w:rFonts w:asciiTheme="majorBidi" w:hAnsiTheme="majorBidi" w:cstheme="majorBidi"/>
          <w:sz w:val="30"/>
          <w:szCs w:val="30"/>
          <w:lang w:val="en-US" w:bidi="th-TH"/>
        </w:rPr>
        <w:t xml:space="preserve">0.6 </w:t>
      </w:r>
      <w:r w:rsidR="00006BC6" w:rsidRPr="00AD043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ล้านบาท </w:t>
      </w:r>
      <w:r w:rsidR="00006BC6" w:rsidRPr="00AD0433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(</w:t>
      </w:r>
      <w:r w:rsidR="00DB4A41" w:rsidRPr="00AD0433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31 </w:t>
      </w:r>
      <w:r w:rsidR="00DB4A41" w:rsidRPr="00AD0433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ธันวาคม </w:t>
      </w:r>
      <w:r w:rsidR="00DB4A41" w:rsidRPr="00AD0433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2565 </w:t>
      </w:r>
      <w:r w:rsidR="00643C50" w:rsidRPr="00AD0433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บริษัทมีหนังสือค้ำประกันที่สถาบันการเงินแห่งหนึ่งออกให้แก่การไฟฟ้าส่วนภูมิภาคเพื่อการใช้ไฟฟ้าจำนวน </w:t>
      </w:r>
      <w:r w:rsidR="00643C50" w:rsidRPr="00AD0433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1.</w:t>
      </w:r>
      <w:r w:rsidR="00D8669D" w:rsidRPr="00AD0433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8</w:t>
      </w:r>
      <w:r w:rsidR="00643C50" w:rsidRPr="00AD0433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 </w:t>
      </w:r>
      <w:r w:rsidR="00643C50" w:rsidRPr="00AD0433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ล้านบาท ออกให้แก่การไฟฟ้านครหลวงเพื่อการใช้ไฟฟ้าจำนวน </w:t>
      </w:r>
      <w:r w:rsidR="00643C50" w:rsidRPr="00AD0433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0.6 </w:t>
      </w:r>
      <w:r w:rsidR="00643C50" w:rsidRPr="00AD0433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ล้านบาท</w:t>
      </w:r>
      <w:r w:rsidR="00D8669D" w:rsidRPr="00AD0433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 </w:t>
      </w:r>
      <w:r w:rsidR="00643C50" w:rsidRPr="00AD0433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ออกให้กองทุนความปลอดภัย อาชีวอนามัย </w:t>
      </w:r>
      <w:r w:rsidR="00D75FF1" w:rsidRPr="00AD0433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และ</w:t>
      </w:r>
      <w:r w:rsidR="00643C50" w:rsidRPr="00AD0433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สภาพแวดล้อมในการทำงานเพื่อค้ำประกันเงินกู้ยืมจำนวน </w:t>
      </w:r>
      <w:r w:rsidR="00643C50" w:rsidRPr="00AD0433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0.4 </w:t>
      </w:r>
      <w:r w:rsidR="00643C50" w:rsidRPr="00AD0433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ล้านบาท</w:t>
      </w:r>
      <w:r w:rsidR="00DB4A41" w:rsidRPr="00AD0433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 </w:t>
      </w:r>
      <w:r w:rsidR="00DB4A41" w:rsidRPr="00AD0433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และออกให้มหาวิทยาลัยมหิดล</w:t>
      </w:r>
      <w:r w:rsidR="002068EF" w:rsidRPr="00AD0433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 </w:t>
      </w:r>
      <w:r w:rsidR="00DB4A41" w:rsidRPr="00AD0433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(คณะทันตแพทยศาสตร์) จำนวน </w:t>
      </w:r>
      <w:r w:rsidR="00DB4A41" w:rsidRPr="00AD0433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0.1 </w:t>
      </w:r>
      <w:r w:rsidR="00DB4A41" w:rsidRPr="00AD0433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ล้านบาท</w:t>
      </w:r>
      <w:bookmarkEnd w:id="5"/>
      <w:r w:rsidR="00006BC6" w:rsidRPr="00AD0433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)</w:t>
      </w:r>
    </w:p>
    <w:p w14:paraId="021AD63E" w14:textId="4F1D33CE" w:rsidR="00B075F5" w:rsidRPr="00AD0433" w:rsidRDefault="00B075F5" w:rsidP="00B075F5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4D53042A" w14:textId="77777777" w:rsidR="00D87001" w:rsidRPr="00AD0433" w:rsidRDefault="00D87001" w:rsidP="007C31E0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  <w:r w:rsidRPr="00AD043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t>สัญญาสำคัญที่ทำกับบุคคลหรือกิจการอื่นที่ไม่เกี่ยวข้องกัน</w:t>
      </w:r>
    </w:p>
    <w:p w14:paraId="04D3AFCE" w14:textId="77777777" w:rsidR="00D87001" w:rsidRPr="00AD0433" w:rsidRDefault="00D87001" w:rsidP="007C31E0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3B4C7149" w14:textId="1140AEC7" w:rsidR="00F162BD" w:rsidRPr="00AD0433" w:rsidRDefault="00D87001" w:rsidP="00F54DBE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AD043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เมื่อวันที่ </w:t>
      </w:r>
      <w:r w:rsidR="00DB4A41" w:rsidRPr="00AD0433">
        <w:rPr>
          <w:rFonts w:asciiTheme="majorBidi" w:hAnsiTheme="majorBidi" w:cstheme="majorBidi"/>
          <w:sz w:val="30"/>
          <w:szCs w:val="30"/>
          <w:lang w:val="en-US" w:bidi="th-TH"/>
        </w:rPr>
        <w:t xml:space="preserve">28 </w:t>
      </w:r>
      <w:r w:rsidR="00DB4A41" w:rsidRPr="00AD043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กุมภาพันธ์ </w:t>
      </w:r>
      <w:r w:rsidR="00DB4A41" w:rsidRPr="00AD0433">
        <w:rPr>
          <w:rFonts w:asciiTheme="majorBidi" w:hAnsiTheme="majorBidi" w:cstheme="majorBidi"/>
          <w:sz w:val="30"/>
          <w:szCs w:val="30"/>
          <w:lang w:val="en-US" w:bidi="th-TH"/>
        </w:rPr>
        <w:t>2566</w:t>
      </w:r>
      <w:r w:rsidRPr="00AD043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บริษัทได้ทำบันทึกข้อตกลงกับลูกค้ารายหนึ่ง ในการสนับสนุนการจัดจำหน่ายผลิตภัณฑ์ตามที่กำหนดโดยมีระยะเวลาตามข้อตกลงตั้งแต่วันที่ </w:t>
      </w:r>
      <w:r w:rsidR="00DB4A41" w:rsidRPr="00AD0433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="00DB4A41" w:rsidRPr="00AD043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มีนาคม </w:t>
      </w:r>
      <w:r w:rsidR="00DB4A41" w:rsidRPr="00AD0433">
        <w:rPr>
          <w:rFonts w:asciiTheme="majorBidi" w:hAnsiTheme="majorBidi" w:cstheme="majorBidi"/>
          <w:sz w:val="30"/>
          <w:szCs w:val="30"/>
          <w:lang w:val="en-US" w:bidi="th-TH"/>
        </w:rPr>
        <w:t>2566</w:t>
      </w:r>
      <w:r w:rsidRPr="00AD043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ถึงวันที่ </w:t>
      </w:r>
      <w:r w:rsidRPr="00AD0433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AD043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ธันวาคม </w:t>
      </w:r>
      <w:r w:rsidRPr="00AD0433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DB4A41" w:rsidRPr="00AD0433">
        <w:rPr>
          <w:rFonts w:asciiTheme="majorBidi" w:hAnsiTheme="majorBidi" w:cstheme="majorBidi"/>
          <w:sz w:val="30"/>
          <w:szCs w:val="30"/>
          <w:lang w:val="en-US" w:bidi="th-TH"/>
        </w:rPr>
        <w:t>6</w:t>
      </w:r>
      <w:r w:rsidRPr="00AD043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ภายใต้บันทึกข้อตกลงดังกล่าว บริษัทตกลงจ่ายสิ่งตอบแทนให้กับลูกค้ามูลค่ารวม </w:t>
      </w:r>
      <w:r w:rsidR="00DB4A41" w:rsidRPr="00AD0433">
        <w:rPr>
          <w:rFonts w:asciiTheme="majorBidi" w:hAnsiTheme="majorBidi" w:cstheme="majorBidi"/>
          <w:sz w:val="30"/>
          <w:szCs w:val="30"/>
          <w:lang w:val="en-US" w:bidi="th-TH"/>
        </w:rPr>
        <w:t>33.3</w:t>
      </w:r>
      <w:r w:rsidRPr="00AD043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ล้านบาท ตลอดระยะเวลา</w:t>
      </w:r>
      <w:r w:rsidR="003554B1" w:rsidRPr="00AD0433">
        <w:rPr>
          <w:rFonts w:asciiTheme="majorBidi" w:hAnsiTheme="majorBidi" w:cstheme="majorBidi"/>
          <w:sz w:val="30"/>
          <w:szCs w:val="30"/>
          <w:lang w:val="en-US" w:bidi="th-TH"/>
        </w:rPr>
        <w:t xml:space="preserve">                </w:t>
      </w:r>
      <w:r w:rsidRPr="00AD0433">
        <w:rPr>
          <w:rFonts w:asciiTheme="majorBidi" w:hAnsiTheme="majorBidi" w:cstheme="majorBidi"/>
          <w:sz w:val="30"/>
          <w:szCs w:val="30"/>
          <w:cs/>
          <w:lang w:val="en-US" w:bidi="th-TH"/>
        </w:rPr>
        <w:t>ที่กำหนดไว้ในบันทึกข้อตกลง</w:t>
      </w:r>
    </w:p>
    <w:p w14:paraId="4F57F254" w14:textId="77777777" w:rsidR="00DB4A41" w:rsidRPr="00AD0433" w:rsidRDefault="00DB4A41" w:rsidP="00F54DBE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15B46F85" w14:textId="3C34E428" w:rsidR="006F285D" w:rsidRDefault="00D87001" w:rsidP="00EF4AAC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AD0433">
        <w:rPr>
          <w:rFonts w:asciiTheme="majorBidi" w:hAnsiTheme="majorBidi" w:cstheme="majorBidi"/>
          <w:sz w:val="30"/>
          <w:szCs w:val="30"/>
          <w:cs/>
          <w:lang w:val="en-US" w:bidi="th-TH"/>
        </w:rPr>
        <w:lastRenderedPageBreak/>
        <w:t xml:space="preserve">ณ วันที่ </w:t>
      </w:r>
      <w:r w:rsidR="00006BC6" w:rsidRPr="00AD0433">
        <w:rPr>
          <w:rFonts w:asciiTheme="majorBidi" w:hAnsiTheme="majorBidi" w:cstheme="majorBidi"/>
          <w:sz w:val="30"/>
          <w:szCs w:val="30"/>
          <w:lang w:val="en-US" w:bidi="th-TH"/>
        </w:rPr>
        <w:t>30</w:t>
      </w:r>
      <w:r w:rsidR="00923713" w:rsidRPr="00AD0433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2068EF" w:rsidRPr="00AD0433">
        <w:rPr>
          <w:rFonts w:asciiTheme="majorBidi" w:hAnsiTheme="majorBidi" w:cstheme="majorBidi"/>
          <w:sz w:val="30"/>
          <w:szCs w:val="30"/>
          <w:cs/>
          <w:lang w:val="en-US" w:bidi="th-TH"/>
        </w:rPr>
        <w:t>กันยา</w:t>
      </w:r>
      <w:r w:rsidR="00006BC6" w:rsidRPr="00AD0433">
        <w:rPr>
          <w:rFonts w:asciiTheme="majorBidi" w:hAnsiTheme="majorBidi" w:cstheme="majorBidi"/>
          <w:sz w:val="30"/>
          <w:szCs w:val="30"/>
          <w:cs/>
          <w:lang w:val="en-US" w:bidi="th-TH"/>
        </w:rPr>
        <w:t>ยน</w:t>
      </w:r>
      <w:r w:rsidRPr="00AD043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AD0433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DB4A41" w:rsidRPr="00AD0433">
        <w:rPr>
          <w:rFonts w:asciiTheme="majorBidi" w:hAnsiTheme="majorBidi" w:cstheme="majorBidi"/>
          <w:sz w:val="30"/>
          <w:szCs w:val="30"/>
          <w:lang w:val="en-US" w:bidi="th-TH"/>
        </w:rPr>
        <w:t>6</w:t>
      </w:r>
      <w:r w:rsidRPr="00AD0433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AD043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บริษัทบันทึกเงินจ่ายล่วงหน้าจากสัญญาจากข้อตกลงดังกล่าวจำนวน </w:t>
      </w:r>
      <w:r w:rsidR="002068EF" w:rsidRPr="00AD0433">
        <w:rPr>
          <w:rFonts w:asciiTheme="majorBidi" w:hAnsiTheme="majorBidi" w:cstheme="majorBidi"/>
          <w:sz w:val="30"/>
          <w:szCs w:val="30"/>
          <w:lang w:val="en-US" w:bidi="th-TH"/>
        </w:rPr>
        <w:t>3.0</w:t>
      </w:r>
      <w:r w:rsidRPr="00AD0433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AD0433">
        <w:rPr>
          <w:rFonts w:asciiTheme="majorBidi" w:hAnsiTheme="majorBidi" w:cstheme="majorBidi"/>
          <w:sz w:val="30"/>
          <w:szCs w:val="30"/>
          <w:cs/>
          <w:lang w:val="en-US" w:bidi="th-TH"/>
        </w:rPr>
        <w:t>ล้านบาท</w:t>
      </w:r>
      <w:r w:rsidR="00DB4A41" w:rsidRPr="00AD043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AD0433">
        <w:rPr>
          <w:rFonts w:asciiTheme="majorBidi" w:hAnsiTheme="majorBidi" w:cstheme="majorBidi"/>
          <w:sz w:val="30"/>
          <w:szCs w:val="30"/>
          <w:cs/>
          <w:lang w:val="en-US" w:bidi="th-TH"/>
        </w:rPr>
        <w:t>และบันทึกสิ่งตอบแทนที่จ่ายให้กับลูกค้ารายการดังกล่าวสุทธิจากรายได้จากการขายสำหรับงวด</w:t>
      </w:r>
      <w:r w:rsidR="005B263C" w:rsidRPr="00AD0433">
        <w:rPr>
          <w:rFonts w:asciiTheme="majorBidi" w:hAnsiTheme="majorBidi" w:cstheme="majorBidi"/>
          <w:sz w:val="30"/>
          <w:szCs w:val="30"/>
          <w:cs/>
          <w:lang w:val="en-US" w:bidi="th-TH"/>
        </w:rPr>
        <w:t>สามเดือน</w:t>
      </w:r>
      <w:r w:rsidR="00D22EFF" w:rsidRPr="00AD0433">
        <w:rPr>
          <w:rFonts w:asciiTheme="majorBidi" w:hAnsiTheme="majorBidi" w:cstheme="majorBidi"/>
          <w:sz w:val="30"/>
          <w:szCs w:val="30"/>
          <w:cs/>
          <w:lang w:val="en-US" w:bidi="th-TH"/>
        </w:rPr>
        <w:t>และ</w:t>
      </w:r>
      <w:r w:rsidR="003554B1" w:rsidRPr="00AD0433">
        <w:rPr>
          <w:rFonts w:asciiTheme="majorBidi" w:hAnsiTheme="majorBidi" w:cstheme="majorBidi"/>
          <w:sz w:val="30"/>
          <w:szCs w:val="30"/>
          <w:lang w:val="en-US" w:bidi="th-TH"/>
        </w:rPr>
        <w:t xml:space="preserve">              </w:t>
      </w:r>
      <w:r w:rsidR="002068EF" w:rsidRPr="00AD0433">
        <w:rPr>
          <w:rFonts w:asciiTheme="majorBidi" w:hAnsiTheme="majorBidi" w:cstheme="majorBidi"/>
          <w:sz w:val="30"/>
          <w:szCs w:val="30"/>
          <w:cs/>
          <w:lang w:val="en-US" w:bidi="th-TH"/>
        </w:rPr>
        <w:t>เก้า</w:t>
      </w:r>
      <w:r w:rsidR="00D22EFF" w:rsidRPr="00AD0433">
        <w:rPr>
          <w:rFonts w:asciiTheme="majorBidi" w:hAnsiTheme="majorBidi" w:cstheme="majorBidi"/>
          <w:sz w:val="30"/>
          <w:szCs w:val="30"/>
          <w:cs/>
          <w:lang w:val="en-US" w:bidi="th-TH"/>
        </w:rPr>
        <w:t>เดือน</w:t>
      </w:r>
      <w:r w:rsidRPr="00AD043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สิ้นสุดวันที่ </w:t>
      </w:r>
      <w:r w:rsidR="00923713" w:rsidRPr="00AD0433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="00D22EFF" w:rsidRPr="00AD0433">
        <w:rPr>
          <w:rFonts w:asciiTheme="majorBidi" w:hAnsiTheme="majorBidi" w:cstheme="majorBidi"/>
          <w:sz w:val="30"/>
          <w:szCs w:val="30"/>
          <w:lang w:val="en-US" w:bidi="th-TH"/>
        </w:rPr>
        <w:t>0</w:t>
      </w:r>
      <w:r w:rsidR="00923713" w:rsidRPr="00AD0433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2068EF" w:rsidRPr="00AD0433">
        <w:rPr>
          <w:rFonts w:asciiTheme="majorBidi" w:hAnsiTheme="majorBidi" w:cstheme="majorBidi"/>
          <w:sz w:val="30"/>
          <w:szCs w:val="30"/>
          <w:cs/>
          <w:lang w:val="en-US" w:bidi="th-TH"/>
        </w:rPr>
        <w:t>กันยายน</w:t>
      </w:r>
      <w:r w:rsidRPr="00AD043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AD0433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DB4A41" w:rsidRPr="00AD0433">
        <w:rPr>
          <w:rFonts w:asciiTheme="majorBidi" w:hAnsiTheme="majorBidi" w:cstheme="majorBidi"/>
          <w:sz w:val="30"/>
          <w:szCs w:val="30"/>
          <w:lang w:val="en-US" w:bidi="th-TH"/>
        </w:rPr>
        <w:t>6</w:t>
      </w:r>
      <w:r w:rsidRPr="00AD0433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5B263C" w:rsidRPr="00AD043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จำนวน </w:t>
      </w:r>
      <w:r w:rsidR="002068EF" w:rsidRPr="00AD0433">
        <w:rPr>
          <w:rFonts w:asciiTheme="majorBidi" w:hAnsiTheme="majorBidi" w:cstheme="majorBidi"/>
          <w:sz w:val="30"/>
          <w:szCs w:val="30"/>
          <w:lang w:val="en-US" w:bidi="th-TH"/>
        </w:rPr>
        <w:t>4.</w:t>
      </w:r>
      <w:r w:rsidR="00AE095C">
        <w:rPr>
          <w:rFonts w:asciiTheme="majorBidi" w:hAnsiTheme="majorBidi" w:cstheme="majorBidi"/>
          <w:sz w:val="30"/>
          <w:szCs w:val="30"/>
          <w:lang w:val="en-US" w:bidi="th-TH"/>
        </w:rPr>
        <w:t>6</w:t>
      </w:r>
      <w:r w:rsidR="005B263C" w:rsidRPr="00AD043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ล้านบาท </w:t>
      </w:r>
      <w:r w:rsidR="00D22EFF" w:rsidRPr="00AD0433">
        <w:rPr>
          <w:rFonts w:asciiTheme="majorBidi" w:hAnsiTheme="majorBidi" w:cstheme="majorBidi"/>
          <w:sz w:val="30"/>
          <w:szCs w:val="30"/>
          <w:cs/>
          <w:lang w:val="en-US" w:bidi="th-TH"/>
        </w:rPr>
        <w:t>และ</w:t>
      </w:r>
      <w:r w:rsidR="00D22EFF" w:rsidRPr="00AD0433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2068EF" w:rsidRPr="00AD0433">
        <w:rPr>
          <w:rFonts w:asciiTheme="majorBidi" w:hAnsiTheme="majorBidi" w:cstheme="majorBidi"/>
          <w:sz w:val="30"/>
          <w:szCs w:val="30"/>
          <w:lang w:val="en-US" w:bidi="th-TH"/>
        </w:rPr>
        <w:t>7.0</w:t>
      </w:r>
      <w:r w:rsidR="00D22EFF" w:rsidRPr="00AD043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ล้านบาท ตามลำดับ</w:t>
      </w:r>
    </w:p>
    <w:p w14:paraId="29F89488" w14:textId="77777777" w:rsidR="00791C2A" w:rsidRPr="00AD0433" w:rsidRDefault="00791C2A" w:rsidP="00EF4AAC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6E13FF0B" w14:textId="692DE559" w:rsidR="00BC33FB" w:rsidRPr="00AD0433" w:rsidRDefault="00BC33FB" w:rsidP="00BC33FB">
      <w:pPr>
        <w:pStyle w:val="block"/>
        <w:spacing w:after="0"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 w:rsidRPr="00AD0433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>1</w:t>
      </w:r>
      <w:r w:rsidR="002068EF" w:rsidRPr="00AD0433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>4</w:t>
      </w:r>
      <w:r w:rsidRPr="00AD0433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ab/>
      </w:r>
      <w:bookmarkStart w:id="6" w:name="_Hlk107849354"/>
      <w:r w:rsidRPr="00AD0433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หนี้สินที่อาจเกิดขึ้น</w:t>
      </w:r>
      <w:r w:rsidR="00D32842" w:rsidRPr="00AD0433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 xml:space="preserve"> </w:t>
      </w:r>
    </w:p>
    <w:p w14:paraId="102C3DE3" w14:textId="77777777" w:rsidR="00BC33FB" w:rsidRPr="00AD0433" w:rsidRDefault="00BC33FB" w:rsidP="00BC33FB">
      <w:pPr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bookmarkEnd w:id="6"/>
    <w:p w14:paraId="0C4EEEBB" w14:textId="77777777" w:rsidR="00BC33FB" w:rsidRPr="00AD0433" w:rsidRDefault="00BC33FB" w:rsidP="00BC33FB">
      <w:pPr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AD0433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AD0433">
        <w:rPr>
          <w:rFonts w:asciiTheme="majorBidi" w:hAnsiTheme="majorBidi" w:cstheme="majorBidi"/>
          <w:sz w:val="30"/>
          <w:szCs w:val="30"/>
        </w:rPr>
        <w:t>11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Pr="00AD0433">
        <w:rPr>
          <w:rFonts w:asciiTheme="majorBidi" w:hAnsiTheme="majorBidi" w:cstheme="majorBidi"/>
          <w:sz w:val="30"/>
          <w:szCs w:val="30"/>
        </w:rPr>
        <w:t>2562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 บริษัทถูกฟ้องร้องในคดีที่เกี่ยวกับละเมิดใช้สิทธิเครื่องหมายการค้าโดยไม่สุจริต โดยมีทุนทรัพย์ที่ถูกฟ้องร้องเป็นจำนวน </w:t>
      </w:r>
      <w:r w:rsidRPr="00AD0433">
        <w:rPr>
          <w:rFonts w:asciiTheme="majorBidi" w:hAnsiTheme="majorBidi" w:cstheme="majorBidi"/>
          <w:sz w:val="30"/>
          <w:szCs w:val="30"/>
        </w:rPr>
        <w:t>50.0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 ล้านบาท เมื่อวันที่ </w:t>
      </w:r>
      <w:r w:rsidRPr="00AD0433">
        <w:rPr>
          <w:rFonts w:asciiTheme="majorBidi" w:hAnsiTheme="majorBidi" w:cstheme="majorBidi"/>
          <w:sz w:val="30"/>
          <w:szCs w:val="30"/>
        </w:rPr>
        <w:t>14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AD0433">
        <w:rPr>
          <w:rFonts w:asciiTheme="majorBidi" w:hAnsiTheme="majorBidi" w:cstheme="majorBidi"/>
          <w:sz w:val="30"/>
          <w:szCs w:val="30"/>
        </w:rPr>
        <w:t>2564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 ศาลทรัพย์สินทางปัญญาและการค้าระหว่างประเทศได้อ่านคำพิพากษายกฟ้อง ต่อมาเมื่อวันที่ </w:t>
      </w:r>
      <w:r w:rsidRPr="00AD0433">
        <w:rPr>
          <w:rFonts w:asciiTheme="majorBidi" w:hAnsiTheme="majorBidi" w:cstheme="majorBidi"/>
          <w:sz w:val="30"/>
          <w:szCs w:val="30"/>
        </w:rPr>
        <w:t>20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Pr="00AD0433">
        <w:rPr>
          <w:rFonts w:asciiTheme="majorBidi" w:hAnsiTheme="majorBidi" w:cstheme="majorBidi"/>
          <w:sz w:val="30"/>
          <w:szCs w:val="30"/>
        </w:rPr>
        <w:t>2565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 โจทก์ได้ยื่นอุทธรณ์ต่อศาลอุทธรณ์ชำนัญพิเศษ ซึ่งเมื่อวันที่ </w:t>
      </w:r>
      <w:r w:rsidRPr="00AD0433">
        <w:rPr>
          <w:rFonts w:asciiTheme="majorBidi" w:hAnsiTheme="majorBidi" w:cstheme="majorBidi"/>
          <w:sz w:val="30"/>
          <w:szCs w:val="30"/>
        </w:rPr>
        <w:t>16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Pr="00AD0433">
        <w:rPr>
          <w:rFonts w:asciiTheme="majorBidi" w:hAnsiTheme="majorBidi" w:cstheme="majorBidi"/>
          <w:sz w:val="30"/>
          <w:szCs w:val="30"/>
        </w:rPr>
        <w:t>2566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 ศาลอุทธรณ์ชำนัญพิเศษได้อ่านคำพิพากษายกฟ้อง</w:t>
      </w:r>
    </w:p>
    <w:p w14:paraId="60AFE91F" w14:textId="578F2FCA" w:rsidR="008A7457" w:rsidRPr="00AD0433" w:rsidRDefault="008A7457" w:rsidP="00BC33FB">
      <w:pPr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2B2936F2" w14:textId="436FE831" w:rsidR="008A7457" w:rsidRPr="00AD0433" w:rsidRDefault="00185100" w:rsidP="008A7457">
      <w:pPr>
        <w:ind w:left="56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D0433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AD0433">
        <w:rPr>
          <w:rFonts w:asciiTheme="majorBidi" w:hAnsiTheme="majorBidi" w:cstheme="majorBidi"/>
          <w:sz w:val="30"/>
          <w:szCs w:val="30"/>
        </w:rPr>
        <w:t xml:space="preserve">15 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Pr="00AD0433">
        <w:rPr>
          <w:rFonts w:asciiTheme="majorBidi" w:hAnsiTheme="majorBidi" w:cstheme="majorBidi"/>
          <w:sz w:val="30"/>
          <w:szCs w:val="30"/>
        </w:rPr>
        <w:t xml:space="preserve">2566 </w:t>
      </w:r>
      <w:r w:rsidR="008A7457" w:rsidRPr="00AD0433">
        <w:rPr>
          <w:rFonts w:asciiTheme="majorBidi" w:hAnsiTheme="majorBidi" w:cstheme="majorBidi"/>
          <w:sz w:val="30"/>
          <w:szCs w:val="30"/>
          <w:cs/>
        </w:rPr>
        <w:t>ศาลทรัพย์สินทางปัญญาและการค้าระหว่างประเทศกลาง ได้อ่านคำพิพากษาศาลอุทธรณ์คดีชำนัญพิเศษ</w:t>
      </w:r>
      <w:r w:rsidR="00766500" w:rsidRPr="00AD0433">
        <w:rPr>
          <w:rFonts w:asciiTheme="majorBidi" w:hAnsiTheme="majorBidi" w:cstheme="majorBidi"/>
          <w:sz w:val="30"/>
          <w:szCs w:val="30"/>
          <w:cs/>
        </w:rPr>
        <w:t xml:space="preserve"> ณ 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Pr="00AD0433">
        <w:rPr>
          <w:rFonts w:asciiTheme="majorBidi" w:hAnsiTheme="majorBidi" w:cstheme="majorBidi"/>
          <w:sz w:val="30"/>
          <w:szCs w:val="30"/>
        </w:rPr>
        <w:t>16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Pr="00AD0433">
        <w:rPr>
          <w:rFonts w:asciiTheme="majorBidi" w:hAnsiTheme="majorBidi" w:cstheme="majorBidi"/>
          <w:sz w:val="30"/>
          <w:szCs w:val="30"/>
        </w:rPr>
        <w:t>2566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A7457" w:rsidRPr="00AD0433">
        <w:rPr>
          <w:rFonts w:asciiTheme="majorBidi" w:hAnsiTheme="majorBidi" w:cstheme="majorBidi"/>
          <w:sz w:val="30"/>
          <w:szCs w:val="30"/>
          <w:cs/>
        </w:rPr>
        <w:t xml:space="preserve">ว่ายกฟ้องโจทก์ และไม่มีคู่ความฝ่ายใดยื่นฎีกาคำพิพากษาภายในกำหนดเวลาตามกฎหมาย </w:t>
      </w:r>
      <w:r w:rsidRPr="00AD0433">
        <w:rPr>
          <w:rFonts w:asciiTheme="majorBidi" w:hAnsiTheme="majorBidi" w:cstheme="majorBidi"/>
          <w:sz w:val="30"/>
          <w:szCs w:val="30"/>
          <w:cs/>
        </w:rPr>
        <w:t>และ</w:t>
      </w:r>
      <w:r w:rsidR="008A7457" w:rsidRPr="00AD0433">
        <w:rPr>
          <w:rFonts w:asciiTheme="majorBidi" w:hAnsiTheme="majorBidi" w:cstheme="majorBidi"/>
          <w:sz w:val="30"/>
          <w:szCs w:val="30"/>
          <w:cs/>
        </w:rPr>
        <w:t>บริษัทได้รับหนังสือรับรองคดีถึงที่สุดของศาลทรัพย์สินทางปัญญาและการค้าระหว่างประเทศกลางแล้ว</w:t>
      </w:r>
      <w:r w:rsidR="008A7457" w:rsidRPr="00AD0433">
        <w:rPr>
          <w:rFonts w:asciiTheme="majorBidi" w:hAnsiTheme="majorBidi" w:cstheme="majorBidi"/>
          <w:sz w:val="30"/>
          <w:szCs w:val="30"/>
        </w:rPr>
        <w:t xml:space="preserve"> </w:t>
      </w:r>
      <w:r w:rsidR="008A7457" w:rsidRPr="00AD0433">
        <w:rPr>
          <w:rFonts w:asciiTheme="majorBidi" w:hAnsiTheme="majorBidi" w:cstheme="majorBidi"/>
          <w:sz w:val="30"/>
          <w:szCs w:val="30"/>
          <w:cs/>
        </w:rPr>
        <w:t>คดีจึงเป็นอันถึงที่สุดตามกฎหมายแล้วและบริษัทไม่ต้องชดใช้ค่าเสียหาย</w:t>
      </w:r>
      <w:r w:rsidR="003554B1" w:rsidRPr="00AD0433">
        <w:rPr>
          <w:rFonts w:asciiTheme="majorBidi" w:hAnsiTheme="majorBidi" w:cstheme="majorBidi"/>
          <w:sz w:val="30"/>
          <w:szCs w:val="30"/>
        </w:rPr>
        <w:t xml:space="preserve">               </w:t>
      </w:r>
      <w:r w:rsidR="008A7457" w:rsidRPr="00AD0433">
        <w:rPr>
          <w:rFonts w:asciiTheme="majorBidi" w:hAnsiTheme="majorBidi" w:cstheme="majorBidi"/>
          <w:sz w:val="30"/>
          <w:szCs w:val="30"/>
          <w:cs/>
        </w:rPr>
        <w:t>ที่เกิดขึ้นจากคดีนี้แต่อย่างใด</w:t>
      </w:r>
    </w:p>
    <w:p w14:paraId="4817FF03" w14:textId="77777777" w:rsidR="00BC33FB" w:rsidRPr="00AD0433" w:rsidRDefault="00BC33FB" w:rsidP="00A139FF">
      <w:pPr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5D0EF226" w14:textId="12F0D206" w:rsidR="00DB4A41" w:rsidRPr="00AD0433" w:rsidRDefault="00DB4A41" w:rsidP="00DB4A41">
      <w:pPr>
        <w:pStyle w:val="block"/>
        <w:spacing w:after="0"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 w:rsidRPr="00AD0433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>1</w:t>
      </w:r>
      <w:r w:rsidR="002068EF" w:rsidRPr="00AD0433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>5</w:t>
      </w:r>
      <w:r w:rsidRPr="00AD0433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ab/>
      </w:r>
      <w:r w:rsidRPr="00AD0433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เหตุการณ์ภายหลังรอบระยะเวลารายงาน</w:t>
      </w:r>
    </w:p>
    <w:p w14:paraId="39640234" w14:textId="77777777" w:rsidR="00DB4A41" w:rsidRPr="00AD0433" w:rsidRDefault="00DB4A41" w:rsidP="00DB4A41">
      <w:pPr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5513B609" w14:textId="3C1D3E1E" w:rsidR="00486E2E" w:rsidRPr="00AD0433" w:rsidRDefault="00F76E01" w:rsidP="00DB4A41">
      <w:pPr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AD0433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2068EF" w:rsidRPr="00AD0433">
        <w:rPr>
          <w:rFonts w:asciiTheme="majorBidi" w:hAnsiTheme="majorBidi" w:cstheme="majorBidi"/>
          <w:sz w:val="30"/>
          <w:szCs w:val="30"/>
        </w:rPr>
        <w:t>5</w:t>
      </w:r>
      <w:r w:rsidRPr="00AD0433">
        <w:rPr>
          <w:rFonts w:asciiTheme="majorBidi" w:hAnsiTheme="majorBidi" w:cstheme="majorBidi"/>
          <w:sz w:val="30"/>
          <w:szCs w:val="30"/>
        </w:rPr>
        <w:t xml:space="preserve"> </w:t>
      </w:r>
      <w:r w:rsidR="002068EF" w:rsidRPr="00AD0433">
        <w:rPr>
          <w:rFonts w:asciiTheme="majorBidi" w:hAnsiTheme="majorBidi" w:cstheme="majorBidi"/>
          <w:sz w:val="30"/>
          <w:szCs w:val="30"/>
          <w:cs/>
        </w:rPr>
        <w:t>ตุลาคม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D0433">
        <w:rPr>
          <w:rFonts w:asciiTheme="majorBidi" w:hAnsiTheme="majorBidi" w:cstheme="majorBidi"/>
          <w:sz w:val="30"/>
          <w:szCs w:val="30"/>
        </w:rPr>
        <w:t>256</w:t>
      </w:r>
      <w:r w:rsidR="00E148D0" w:rsidRPr="00AD0433">
        <w:rPr>
          <w:rFonts w:asciiTheme="majorBidi" w:hAnsiTheme="majorBidi" w:cstheme="majorBidi"/>
          <w:sz w:val="30"/>
          <w:szCs w:val="30"/>
        </w:rPr>
        <w:t>6</w:t>
      </w:r>
      <w:r w:rsidRPr="00AD0433">
        <w:rPr>
          <w:rFonts w:asciiTheme="majorBidi" w:hAnsiTheme="majorBidi" w:cstheme="majorBidi"/>
          <w:sz w:val="30"/>
          <w:szCs w:val="30"/>
        </w:rPr>
        <w:t xml:space="preserve"> </w:t>
      </w:r>
      <w:r w:rsidRPr="00AD0433">
        <w:rPr>
          <w:rFonts w:asciiTheme="majorBidi" w:hAnsiTheme="majorBidi" w:cstheme="majorBidi"/>
          <w:sz w:val="30"/>
          <w:szCs w:val="30"/>
          <w:cs/>
        </w:rPr>
        <w:t>ที่ประชุมคณะกรรมการบริษัทมีมติอนุมัติให้บริษัทเข้าทำสัญญากู้ยืมเงินระยะ</w:t>
      </w:r>
      <w:r w:rsidR="002068EF" w:rsidRPr="00AD0433">
        <w:rPr>
          <w:rFonts w:asciiTheme="majorBidi" w:hAnsiTheme="majorBidi" w:cstheme="majorBidi"/>
          <w:sz w:val="30"/>
          <w:szCs w:val="30"/>
          <w:cs/>
        </w:rPr>
        <w:t>สั้นประเภทเงินเบิกเกินบัญชีและตั๋วสัญญาใช้เงิน</w:t>
      </w:r>
      <w:r w:rsidRPr="00AD0433">
        <w:rPr>
          <w:rFonts w:asciiTheme="majorBidi" w:hAnsiTheme="majorBidi" w:cstheme="majorBidi"/>
          <w:sz w:val="30"/>
          <w:szCs w:val="30"/>
          <w:cs/>
        </w:rPr>
        <w:t>กับสถาบันการเงินจำนวน</w:t>
      </w:r>
      <w:r w:rsidR="002068EF" w:rsidRPr="00AD0433">
        <w:rPr>
          <w:rFonts w:asciiTheme="majorBidi" w:hAnsiTheme="majorBidi" w:cstheme="majorBidi"/>
          <w:sz w:val="30"/>
          <w:szCs w:val="30"/>
          <w:cs/>
        </w:rPr>
        <w:t>รวม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068EF" w:rsidRPr="00AD0433">
        <w:rPr>
          <w:rFonts w:asciiTheme="majorBidi" w:hAnsiTheme="majorBidi" w:cstheme="majorBidi"/>
          <w:sz w:val="30"/>
          <w:szCs w:val="30"/>
        </w:rPr>
        <w:t>45</w:t>
      </w:r>
      <w:r w:rsidRPr="00AD0433">
        <w:rPr>
          <w:rFonts w:asciiTheme="majorBidi" w:hAnsiTheme="majorBidi" w:cstheme="majorBidi"/>
          <w:sz w:val="30"/>
          <w:szCs w:val="30"/>
        </w:rPr>
        <w:t xml:space="preserve">.0 </w:t>
      </w:r>
      <w:r w:rsidRPr="00AD0433">
        <w:rPr>
          <w:rFonts w:asciiTheme="majorBidi" w:hAnsiTheme="majorBidi" w:cstheme="majorBidi"/>
          <w:sz w:val="30"/>
          <w:szCs w:val="30"/>
          <w:cs/>
        </w:rPr>
        <w:t>ล้านบาท มีอัตราดอกเบี้ย</w:t>
      </w:r>
      <w:r w:rsidR="002068EF" w:rsidRPr="00AD0433">
        <w:rPr>
          <w:rFonts w:asciiTheme="majorBidi" w:hAnsiTheme="majorBidi" w:cstheme="majorBidi"/>
          <w:sz w:val="30"/>
          <w:szCs w:val="30"/>
          <w:cs/>
        </w:rPr>
        <w:t xml:space="preserve">     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Pr="00AD0433">
        <w:rPr>
          <w:rFonts w:asciiTheme="majorBidi" w:hAnsiTheme="majorBidi" w:cstheme="majorBidi"/>
          <w:sz w:val="30"/>
          <w:szCs w:val="30"/>
        </w:rPr>
        <w:t>M</w:t>
      </w:r>
      <w:r w:rsidR="002068EF" w:rsidRPr="00AD0433">
        <w:rPr>
          <w:rFonts w:asciiTheme="majorBidi" w:hAnsiTheme="majorBidi" w:cstheme="majorBidi"/>
          <w:sz w:val="30"/>
          <w:szCs w:val="30"/>
        </w:rPr>
        <w:t>O</w:t>
      </w:r>
      <w:r w:rsidRPr="00AD0433">
        <w:rPr>
          <w:rFonts w:asciiTheme="majorBidi" w:hAnsiTheme="majorBidi" w:cstheme="majorBidi"/>
          <w:sz w:val="30"/>
          <w:szCs w:val="30"/>
        </w:rPr>
        <w:t>R</w:t>
      </w:r>
      <w:r w:rsidR="002068EF" w:rsidRPr="00AD0433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2068EF" w:rsidRPr="00AD0433">
        <w:rPr>
          <w:rFonts w:asciiTheme="majorBidi" w:hAnsiTheme="majorBidi" w:cstheme="majorBidi"/>
          <w:sz w:val="30"/>
          <w:szCs w:val="30"/>
        </w:rPr>
        <w:t>MLR-2%</w:t>
      </w:r>
      <w:r w:rsidRPr="00AD0433">
        <w:rPr>
          <w:rFonts w:asciiTheme="majorBidi" w:hAnsiTheme="majorBidi" w:cstheme="majorBidi"/>
          <w:sz w:val="30"/>
          <w:szCs w:val="30"/>
        </w:rPr>
        <w:t xml:space="preserve"> </w:t>
      </w:r>
      <w:r w:rsidRPr="00AD0433">
        <w:rPr>
          <w:rFonts w:asciiTheme="majorBidi" w:hAnsiTheme="majorBidi" w:cstheme="majorBidi"/>
          <w:sz w:val="30"/>
          <w:szCs w:val="30"/>
          <w:cs/>
        </w:rPr>
        <w:t>ต่อปี</w:t>
      </w:r>
      <w:r w:rsidR="002068EF" w:rsidRPr="00AD0433">
        <w:rPr>
          <w:rFonts w:asciiTheme="majorBidi" w:hAnsiTheme="majorBidi" w:cstheme="majorBidi"/>
          <w:sz w:val="30"/>
          <w:szCs w:val="30"/>
        </w:rPr>
        <w:t xml:space="preserve"> </w:t>
      </w:r>
      <w:r w:rsidR="002068EF" w:rsidRPr="00AD0433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 และค้ำประกันโดย</w:t>
      </w:r>
      <w:r w:rsidR="00491CD6" w:rsidRPr="00AD0433">
        <w:rPr>
          <w:rFonts w:asciiTheme="majorBidi" w:hAnsiTheme="majorBidi" w:cstheme="majorBidi"/>
          <w:sz w:val="30"/>
          <w:szCs w:val="30"/>
          <w:cs/>
        </w:rPr>
        <w:t>เงินฝากธนาคารของ</w:t>
      </w:r>
      <w:r w:rsidR="004D73FC" w:rsidRPr="00AD0433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0EA97131" w14:textId="77777777" w:rsidR="00491CD6" w:rsidRPr="00AD0433" w:rsidRDefault="00491CD6" w:rsidP="00DB4A41">
      <w:pPr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53A3A28B" w14:textId="33D11040" w:rsidR="00491CD6" w:rsidRPr="00AD0433" w:rsidRDefault="00491CD6" w:rsidP="00DB4A41">
      <w:pPr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AD0433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AD0433">
        <w:rPr>
          <w:rFonts w:asciiTheme="majorBidi" w:hAnsiTheme="majorBidi" w:cstheme="majorBidi"/>
          <w:sz w:val="30"/>
          <w:szCs w:val="30"/>
        </w:rPr>
        <w:t xml:space="preserve">5 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ตุลาคม </w:t>
      </w:r>
      <w:r w:rsidRPr="00AD0433">
        <w:rPr>
          <w:rFonts w:asciiTheme="majorBidi" w:hAnsiTheme="majorBidi" w:cstheme="majorBidi"/>
          <w:sz w:val="30"/>
          <w:szCs w:val="30"/>
        </w:rPr>
        <w:t xml:space="preserve">2566 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ที่ประชุมคณะกรรมการบริษัทมีมติอนุมัติให้บริษัทเข้าทำสัญญากู้ยืมเงินระยะสั้นกับบริษัทย่อยแห่งหนึ่งจำนวน </w:t>
      </w:r>
      <w:r w:rsidRPr="00AD0433">
        <w:rPr>
          <w:rFonts w:asciiTheme="majorBidi" w:hAnsiTheme="majorBidi" w:cstheme="majorBidi"/>
          <w:sz w:val="30"/>
          <w:szCs w:val="30"/>
        </w:rPr>
        <w:t xml:space="preserve">30.0 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ล้านบาท มีอัตราดอกเบี้ยเป็นอัตราดอกเบี้ยขั้นต่ำต่อปีที่ธนาคารกำหนดเรียกเก็บจากลูกค้ารายใหญ่ชั้นดี </w:t>
      </w:r>
      <w:r w:rsidRPr="00AD0433">
        <w:rPr>
          <w:rFonts w:asciiTheme="majorBidi" w:hAnsiTheme="majorBidi" w:cstheme="majorBidi"/>
          <w:sz w:val="30"/>
          <w:szCs w:val="30"/>
        </w:rPr>
        <w:t xml:space="preserve">(MLR) 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เฉลี่ยจากธนาคารพาณิชย์ </w:t>
      </w:r>
      <w:r w:rsidRPr="00AD0433">
        <w:rPr>
          <w:rFonts w:asciiTheme="majorBidi" w:hAnsiTheme="majorBidi" w:cstheme="majorBidi"/>
          <w:sz w:val="30"/>
          <w:szCs w:val="30"/>
        </w:rPr>
        <w:t xml:space="preserve">4 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แห่ง บวกส่วนเพิ่มร้อยละ </w:t>
      </w:r>
      <w:r w:rsidRPr="00AD0433">
        <w:rPr>
          <w:rFonts w:asciiTheme="majorBidi" w:hAnsiTheme="majorBidi" w:cstheme="majorBidi"/>
          <w:sz w:val="30"/>
          <w:szCs w:val="30"/>
        </w:rPr>
        <w:t xml:space="preserve">0.7 </w:t>
      </w:r>
      <w:r w:rsidRPr="00AD0433">
        <w:rPr>
          <w:rFonts w:asciiTheme="majorBidi" w:hAnsiTheme="majorBidi" w:cstheme="majorBidi"/>
          <w:sz w:val="30"/>
          <w:szCs w:val="30"/>
          <w:cs/>
        </w:rPr>
        <w:t>ต่อปี</w:t>
      </w:r>
    </w:p>
    <w:p w14:paraId="10283603" w14:textId="4AA73913" w:rsidR="00FE2B5E" w:rsidRPr="00AD0433" w:rsidRDefault="00FE2B5E">
      <w:pPr>
        <w:rPr>
          <w:rFonts w:asciiTheme="majorBidi" w:hAnsiTheme="majorBidi" w:cstheme="majorBidi"/>
          <w:sz w:val="30"/>
          <w:szCs w:val="30"/>
        </w:rPr>
      </w:pPr>
      <w:r w:rsidRPr="00AD0433">
        <w:rPr>
          <w:rFonts w:asciiTheme="majorBidi" w:hAnsiTheme="majorBidi" w:cstheme="majorBidi"/>
          <w:sz w:val="30"/>
          <w:szCs w:val="30"/>
        </w:rPr>
        <w:br w:type="page"/>
      </w:r>
    </w:p>
    <w:p w14:paraId="04DA3475" w14:textId="4B4D5CD1" w:rsidR="00782BDE" w:rsidRPr="00AD0433" w:rsidRDefault="00782BDE" w:rsidP="00782BDE">
      <w:pPr>
        <w:pStyle w:val="block"/>
        <w:spacing w:after="0"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 w:rsidRPr="00AD0433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lastRenderedPageBreak/>
        <w:t>1</w:t>
      </w:r>
      <w:r w:rsidR="002068EF" w:rsidRPr="00AD0433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>6</w:t>
      </w:r>
      <w:r w:rsidRPr="00AD0433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ab/>
      </w:r>
      <w:r w:rsidRPr="00AD0433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การจัดประเภทรายการใหม่</w:t>
      </w:r>
    </w:p>
    <w:p w14:paraId="49F164F3" w14:textId="77777777" w:rsidR="00782BDE" w:rsidRPr="00AD0433" w:rsidRDefault="00782BDE" w:rsidP="00DB4A41">
      <w:pPr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436B43BC" w14:textId="1E6C06EE" w:rsidR="006F5DAC" w:rsidRPr="00AD0433" w:rsidRDefault="00782BDE" w:rsidP="00F639E3">
      <w:pPr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AD0433">
        <w:rPr>
          <w:rFonts w:asciiTheme="majorBidi" w:hAnsiTheme="majorBidi" w:cstheme="majorBidi"/>
          <w:sz w:val="30"/>
          <w:szCs w:val="30"/>
          <w:cs/>
        </w:rPr>
        <w:t>รายการบางรายการในงบแสดงฐานะการเงิน</w:t>
      </w:r>
      <w:r w:rsidR="00F04AD1" w:rsidRPr="00AD0433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="00A563A4" w:rsidRPr="00AD0433">
        <w:rPr>
          <w:rFonts w:asciiTheme="majorBidi" w:hAnsiTheme="majorBidi" w:cstheme="majorBidi"/>
          <w:sz w:val="30"/>
          <w:szCs w:val="30"/>
        </w:rPr>
        <w:t xml:space="preserve"> 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AD0433">
        <w:rPr>
          <w:rFonts w:asciiTheme="majorBidi" w:hAnsiTheme="majorBidi" w:cstheme="majorBidi"/>
          <w:sz w:val="30"/>
          <w:szCs w:val="30"/>
        </w:rPr>
        <w:t xml:space="preserve">31 </w:t>
      </w:r>
      <w:r w:rsidRPr="00AD043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AD0433">
        <w:rPr>
          <w:rFonts w:asciiTheme="majorBidi" w:hAnsiTheme="majorBidi" w:cstheme="majorBidi"/>
          <w:sz w:val="30"/>
          <w:szCs w:val="30"/>
        </w:rPr>
        <w:t xml:space="preserve">2565 </w:t>
      </w:r>
      <w:r w:rsidRPr="00AD0433">
        <w:rPr>
          <w:rFonts w:asciiTheme="majorBidi" w:hAnsiTheme="majorBidi" w:cstheme="majorBidi"/>
          <w:sz w:val="30"/>
          <w:szCs w:val="30"/>
          <w:cs/>
        </w:rPr>
        <w:t>ได้มีการจัดประเภทรายการใหม่เพื่อให้สอดคล้องกับการนำเสนองบการเงิน</w:t>
      </w:r>
      <w:r w:rsidR="00503412" w:rsidRPr="00AD0433">
        <w:rPr>
          <w:rFonts w:asciiTheme="majorBidi" w:hAnsiTheme="majorBidi" w:cstheme="majorBidi"/>
          <w:sz w:val="30"/>
          <w:szCs w:val="30"/>
          <w:cs/>
        </w:rPr>
        <w:t xml:space="preserve">ระหว่างกาล ณ วันที่ </w:t>
      </w:r>
      <w:r w:rsidR="00503412" w:rsidRPr="00AD0433">
        <w:rPr>
          <w:rFonts w:asciiTheme="majorBidi" w:hAnsiTheme="majorBidi" w:cstheme="majorBidi"/>
          <w:sz w:val="30"/>
          <w:szCs w:val="30"/>
        </w:rPr>
        <w:t>3</w:t>
      </w:r>
      <w:r w:rsidR="00D22EFF" w:rsidRPr="00AD0433">
        <w:rPr>
          <w:rFonts w:asciiTheme="majorBidi" w:hAnsiTheme="majorBidi" w:cstheme="majorBidi"/>
          <w:sz w:val="30"/>
          <w:szCs w:val="30"/>
        </w:rPr>
        <w:t>0</w:t>
      </w:r>
      <w:r w:rsidR="00503412" w:rsidRPr="00AD0433">
        <w:rPr>
          <w:rFonts w:asciiTheme="majorBidi" w:hAnsiTheme="majorBidi" w:cstheme="majorBidi"/>
          <w:sz w:val="30"/>
          <w:szCs w:val="30"/>
        </w:rPr>
        <w:t xml:space="preserve"> </w:t>
      </w:r>
      <w:r w:rsidR="00491CD6" w:rsidRPr="00AD0433">
        <w:rPr>
          <w:rFonts w:asciiTheme="majorBidi" w:hAnsiTheme="majorBidi" w:cstheme="majorBidi"/>
          <w:sz w:val="30"/>
          <w:szCs w:val="30"/>
          <w:cs/>
        </w:rPr>
        <w:t>กันยา</w:t>
      </w:r>
      <w:r w:rsidR="00D22EFF" w:rsidRPr="00AD0433">
        <w:rPr>
          <w:rFonts w:asciiTheme="majorBidi" w:hAnsiTheme="majorBidi" w:cstheme="majorBidi"/>
          <w:sz w:val="30"/>
          <w:szCs w:val="30"/>
          <w:cs/>
        </w:rPr>
        <w:t>ยน</w:t>
      </w:r>
      <w:r w:rsidR="00503412" w:rsidRPr="00AD04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03412" w:rsidRPr="00AD0433">
        <w:rPr>
          <w:rFonts w:asciiTheme="majorBidi" w:hAnsiTheme="majorBidi" w:cstheme="majorBidi"/>
          <w:sz w:val="30"/>
          <w:szCs w:val="30"/>
        </w:rPr>
        <w:t>2566</w:t>
      </w:r>
      <w:r w:rsidR="006F5DAC" w:rsidRPr="00AD0433">
        <w:rPr>
          <w:rFonts w:asciiTheme="majorBidi" w:hAnsiTheme="majorBidi" w:cstheme="majorBidi"/>
          <w:sz w:val="30"/>
          <w:szCs w:val="30"/>
        </w:rPr>
        <w:t xml:space="preserve"> </w:t>
      </w:r>
      <w:r w:rsidR="003554B1" w:rsidRPr="00AD0433">
        <w:rPr>
          <w:rFonts w:asciiTheme="majorBidi" w:hAnsiTheme="majorBidi" w:cstheme="majorBidi"/>
          <w:sz w:val="30"/>
          <w:szCs w:val="30"/>
        </w:rPr>
        <w:t xml:space="preserve">        </w:t>
      </w:r>
      <w:r w:rsidR="006F5DAC" w:rsidRPr="00AD0433">
        <w:rPr>
          <w:rFonts w:asciiTheme="majorBidi" w:hAnsiTheme="majorBidi" w:cstheme="majorBidi"/>
          <w:sz w:val="30"/>
          <w:szCs w:val="30"/>
          <w:cs/>
        </w:rPr>
        <w:t>การจัดประเภทรายการใหม่นี้เนื่องจากผู้บริหารเห็นว่ามีความเหมาะสมกับธุรกิจของ</w:t>
      </w:r>
      <w:r w:rsidR="00566B54" w:rsidRPr="00AD0433">
        <w:rPr>
          <w:rFonts w:asciiTheme="majorBidi" w:hAnsiTheme="majorBidi" w:cstheme="majorBidi"/>
          <w:sz w:val="30"/>
          <w:szCs w:val="30"/>
          <w:cs/>
        </w:rPr>
        <w:t>กลุ่ม</w:t>
      </w:r>
      <w:r w:rsidR="006F5DAC" w:rsidRPr="00AD0433">
        <w:rPr>
          <w:rFonts w:asciiTheme="majorBidi" w:hAnsiTheme="majorBidi" w:cstheme="majorBidi"/>
          <w:sz w:val="30"/>
          <w:szCs w:val="30"/>
          <w:cs/>
        </w:rPr>
        <w:t>บริษัทมากกว่า</w:t>
      </w:r>
    </w:p>
    <w:p w14:paraId="55EE4619" w14:textId="77777777" w:rsidR="00782BDE" w:rsidRPr="00AD0433" w:rsidRDefault="00782BDE" w:rsidP="00486E2E">
      <w:pPr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842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420"/>
        <w:gridCol w:w="1846"/>
        <w:gridCol w:w="236"/>
        <w:gridCol w:w="1428"/>
        <w:gridCol w:w="270"/>
        <w:gridCol w:w="1642"/>
      </w:tblGrid>
      <w:tr w:rsidR="00486E2E" w:rsidRPr="00AD0433" w14:paraId="5D7DD1EE" w14:textId="77777777" w:rsidTr="00746EE4">
        <w:trPr>
          <w:trHeight w:val="331"/>
          <w:tblHeader/>
        </w:trPr>
        <w:tc>
          <w:tcPr>
            <w:tcW w:w="3420" w:type="dxa"/>
            <w:vAlign w:val="center"/>
          </w:tcPr>
          <w:p w14:paraId="51F8F3BE" w14:textId="77777777" w:rsidR="00486E2E" w:rsidRPr="00AD0433" w:rsidRDefault="00486E2E" w:rsidP="00486E2E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2" w:type="dxa"/>
            <w:gridSpan w:val="5"/>
            <w:vAlign w:val="center"/>
          </w:tcPr>
          <w:p w14:paraId="5C69AF7A" w14:textId="5D3BD7C5" w:rsidR="00486E2E" w:rsidRPr="00AD0433" w:rsidRDefault="00A563A4" w:rsidP="00486E2E">
            <w:pPr>
              <w:pStyle w:val="BodyText"/>
              <w:spacing w:after="0"/>
              <w:ind w:left="-15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BE4061"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486E2E" w:rsidRPr="00AD0433" w14:paraId="70987DA3" w14:textId="77777777" w:rsidTr="00A24209">
        <w:trPr>
          <w:trHeight w:val="331"/>
          <w:tblHeader/>
        </w:trPr>
        <w:tc>
          <w:tcPr>
            <w:tcW w:w="3420" w:type="dxa"/>
            <w:vAlign w:val="center"/>
          </w:tcPr>
          <w:p w14:paraId="310405B9" w14:textId="77777777" w:rsidR="00782BDE" w:rsidRPr="00AD0433" w:rsidRDefault="00782BDE" w:rsidP="00486E2E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46" w:type="dxa"/>
            <w:tcBorders>
              <w:bottom w:val="single" w:sz="4" w:space="0" w:color="auto"/>
            </w:tcBorders>
            <w:vAlign w:val="center"/>
          </w:tcPr>
          <w:p w14:paraId="025C5F7B" w14:textId="77777777" w:rsidR="00782BDE" w:rsidRPr="00AD0433" w:rsidRDefault="00782BDE" w:rsidP="00486E2E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  <w:vAlign w:val="center"/>
          </w:tcPr>
          <w:p w14:paraId="2CC799EC" w14:textId="77777777" w:rsidR="00782BDE" w:rsidRPr="00AD0433" w:rsidRDefault="00782BDE" w:rsidP="00486E2E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  <w:vAlign w:val="center"/>
          </w:tcPr>
          <w:p w14:paraId="0068BAF9" w14:textId="7A0D1F2A" w:rsidR="00782BDE" w:rsidRPr="00AD0433" w:rsidRDefault="00782BDE" w:rsidP="00486E2E">
            <w:pPr>
              <w:pStyle w:val="BodyText"/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bottom w:val="single" w:sz="4" w:space="0" w:color="auto"/>
            </w:tcBorders>
            <w:vAlign w:val="center"/>
          </w:tcPr>
          <w:p w14:paraId="4CD98A78" w14:textId="77777777" w:rsidR="00782BDE" w:rsidRPr="00AD0433" w:rsidRDefault="00782BDE" w:rsidP="00486E2E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642" w:type="dxa"/>
            <w:tcBorders>
              <w:bottom w:val="single" w:sz="4" w:space="0" w:color="auto"/>
            </w:tcBorders>
            <w:vAlign w:val="center"/>
          </w:tcPr>
          <w:p w14:paraId="50A1F749" w14:textId="77777777" w:rsidR="00782BDE" w:rsidRPr="00AD0433" w:rsidRDefault="00782BDE" w:rsidP="00486E2E">
            <w:pPr>
              <w:pStyle w:val="BodyText"/>
              <w:spacing w:after="0"/>
              <w:ind w:left="-15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86E2E" w:rsidRPr="00AD0433" w14:paraId="26B231DB" w14:textId="77777777" w:rsidTr="00A24209">
        <w:trPr>
          <w:trHeight w:val="331"/>
          <w:tblHeader/>
        </w:trPr>
        <w:tc>
          <w:tcPr>
            <w:tcW w:w="3420" w:type="dxa"/>
            <w:vAlign w:val="center"/>
          </w:tcPr>
          <w:p w14:paraId="2518D96B" w14:textId="77777777" w:rsidR="00782BDE" w:rsidRPr="00AD0433" w:rsidRDefault="00782BDE" w:rsidP="00486E2E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46" w:type="dxa"/>
            <w:tcBorders>
              <w:top w:val="single" w:sz="4" w:space="0" w:color="auto"/>
            </w:tcBorders>
            <w:vAlign w:val="center"/>
          </w:tcPr>
          <w:p w14:paraId="45599372" w14:textId="77777777" w:rsidR="00782BDE" w:rsidRPr="00AD0433" w:rsidRDefault="00782BDE" w:rsidP="00746EE4">
            <w:pPr>
              <w:pStyle w:val="BodyText"/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187A5163" w14:textId="77777777" w:rsidR="00782BDE" w:rsidRPr="00AD0433" w:rsidRDefault="00782BDE" w:rsidP="00486E2E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  <w:vAlign w:val="center"/>
          </w:tcPr>
          <w:p w14:paraId="2790F5B1" w14:textId="77777777" w:rsidR="00782BDE" w:rsidRPr="00AD0433" w:rsidRDefault="00782BDE" w:rsidP="00486E2E">
            <w:pPr>
              <w:pStyle w:val="BodyText"/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7F2E6003" w14:textId="77777777" w:rsidR="00782BDE" w:rsidRPr="00AD0433" w:rsidRDefault="00782BDE" w:rsidP="00486E2E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  <w:vAlign w:val="center"/>
          </w:tcPr>
          <w:p w14:paraId="312655B1" w14:textId="77777777" w:rsidR="00782BDE" w:rsidRPr="00AD0433" w:rsidRDefault="00782BDE" w:rsidP="00486E2E">
            <w:pPr>
              <w:pStyle w:val="BodyText"/>
              <w:spacing w:after="0"/>
              <w:ind w:left="-15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057E91" w:rsidRPr="00AD0433" w14:paraId="1A68B7F1" w14:textId="77777777" w:rsidTr="00746EE4">
        <w:trPr>
          <w:trHeight w:val="414"/>
        </w:trPr>
        <w:tc>
          <w:tcPr>
            <w:tcW w:w="3420" w:type="dxa"/>
            <w:shd w:val="clear" w:color="auto" w:fill="auto"/>
          </w:tcPr>
          <w:p w14:paraId="1D2F6E23" w14:textId="77777777" w:rsidR="00057E91" w:rsidRPr="00AD0433" w:rsidRDefault="00057E91" w:rsidP="00057E9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22" w:type="dxa"/>
            <w:gridSpan w:val="5"/>
            <w:shd w:val="clear" w:color="auto" w:fill="auto"/>
          </w:tcPr>
          <w:p w14:paraId="3FA0E472" w14:textId="77777777" w:rsidR="00057E91" w:rsidRPr="00AD0433" w:rsidRDefault="00057E91" w:rsidP="00057E91">
            <w:pPr>
              <w:pStyle w:val="BodyText"/>
              <w:spacing w:after="0"/>
              <w:ind w:right="-15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D043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AD043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57E91" w:rsidRPr="00AD0433" w14:paraId="5079DCD5" w14:textId="77777777" w:rsidTr="00CE4C3E">
        <w:trPr>
          <w:trHeight w:val="425"/>
        </w:trPr>
        <w:tc>
          <w:tcPr>
            <w:tcW w:w="3420" w:type="dxa"/>
            <w:shd w:val="clear" w:color="auto" w:fill="auto"/>
            <w:hideMark/>
          </w:tcPr>
          <w:p w14:paraId="5133626B" w14:textId="024A069F" w:rsidR="00057E91" w:rsidRPr="00AD0433" w:rsidRDefault="00057E91" w:rsidP="00057E91">
            <w:pPr>
              <w:pStyle w:val="BodyText"/>
              <w:spacing w:after="0"/>
              <w:ind w:left="160" w:right="-405" w:hanging="2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AD04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AD04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AD04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  <w:r w:rsidR="00BE4061" w:rsidRPr="00AD04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BE4061" w:rsidRPr="00AD04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="00BE4061" w:rsidRPr="00AD04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ปรับปรุงใหม่</w:t>
            </w:r>
            <w:r w:rsidR="00BE4061" w:rsidRPr="00AD04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846" w:type="dxa"/>
            <w:shd w:val="clear" w:color="auto" w:fill="auto"/>
          </w:tcPr>
          <w:p w14:paraId="3B538541" w14:textId="77777777" w:rsidR="00057E91" w:rsidRPr="00AD0433" w:rsidRDefault="00057E91" w:rsidP="00057E91">
            <w:pPr>
              <w:pStyle w:val="BodyText"/>
              <w:spacing w:after="0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E2BD50D" w14:textId="77777777" w:rsidR="00057E91" w:rsidRPr="00AD0433" w:rsidRDefault="00057E91" w:rsidP="00057E9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298FD4F" w14:textId="77777777" w:rsidR="00057E91" w:rsidRPr="00AD0433" w:rsidRDefault="00057E91" w:rsidP="00057E91">
            <w:pPr>
              <w:pStyle w:val="BodyText"/>
              <w:spacing w:after="0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23A9246" w14:textId="77777777" w:rsidR="00057E91" w:rsidRPr="00AD0433" w:rsidRDefault="00057E91" w:rsidP="00057E9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</w:tcPr>
          <w:p w14:paraId="1C0A415A" w14:textId="77777777" w:rsidR="00057E91" w:rsidRPr="00AD0433" w:rsidRDefault="00057E91" w:rsidP="00057E91">
            <w:pPr>
              <w:pStyle w:val="BodyText"/>
              <w:spacing w:after="0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57E91" w:rsidRPr="00AD0433" w14:paraId="7C99C8FE" w14:textId="77777777" w:rsidTr="00CE4C3E">
        <w:trPr>
          <w:trHeight w:val="358"/>
        </w:trPr>
        <w:tc>
          <w:tcPr>
            <w:tcW w:w="3420" w:type="dxa"/>
            <w:shd w:val="clear" w:color="auto" w:fill="auto"/>
          </w:tcPr>
          <w:p w14:paraId="6CB30BDD" w14:textId="3F4A3F37" w:rsidR="00057E91" w:rsidRPr="00AD0433" w:rsidRDefault="00057E91" w:rsidP="00057E91">
            <w:pPr>
              <w:pStyle w:val="BodyText"/>
              <w:spacing w:after="0"/>
              <w:ind w:right="-405" w:hanging="11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สินทรัพย์ต้นทุนของสัญญา - หมุนเวียน</w:t>
            </w:r>
          </w:p>
        </w:tc>
        <w:tc>
          <w:tcPr>
            <w:tcW w:w="1846" w:type="dxa"/>
            <w:shd w:val="clear" w:color="auto" w:fill="auto"/>
          </w:tcPr>
          <w:p w14:paraId="0EA865F0" w14:textId="0A241096" w:rsidR="00057E91" w:rsidRPr="00AD0433" w:rsidRDefault="00057E91" w:rsidP="00057E91">
            <w:pPr>
              <w:pStyle w:val="BodyText"/>
              <w:tabs>
                <w:tab w:val="decimal" w:pos="1598"/>
              </w:tabs>
              <w:spacing w:after="0"/>
              <w:ind w:right="-15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717</w:t>
            </w:r>
          </w:p>
        </w:tc>
        <w:tc>
          <w:tcPr>
            <w:tcW w:w="236" w:type="dxa"/>
            <w:shd w:val="clear" w:color="auto" w:fill="auto"/>
          </w:tcPr>
          <w:p w14:paraId="6D5B663A" w14:textId="77777777" w:rsidR="00057E91" w:rsidRPr="00AD0433" w:rsidRDefault="00057E91" w:rsidP="00057E91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7DA5A03" w14:textId="7ED1D41E" w:rsidR="00057E91" w:rsidRPr="00AD0433" w:rsidRDefault="00057E91" w:rsidP="00057E91">
            <w:pPr>
              <w:pStyle w:val="BodyText"/>
              <w:tabs>
                <w:tab w:val="decimal" w:pos="1210"/>
              </w:tabs>
              <w:spacing w:after="0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(468)</w:t>
            </w:r>
          </w:p>
        </w:tc>
        <w:tc>
          <w:tcPr>
            <w:tcW w:w="270" w:type="dxa"/>
            <w:shd w:val="clear" w:color="auto" w:fill="auto"/>
          </w:tcPr>
          <w:p w14:paraId="2EBBE262" w14:textId="77777777" w:rsidR="00057E91" w:rsidRPr="00AD0433" w:rsidRDefault="00057E91" w:rsidP="00057E91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</w:tcPr>
          <w:p w14:paraId="0D6BD367" w14:textId="06EC335E" w:rsidR="00057E91" w:rsidRPr="00AD0433" w:rsidRDefault="00057E91" w:rsidP="00057E91">
            <w:pPr>
              <w:pStyle w:val="BodyText"/>
              <w:tabs>
                <w:tab w:val="decimal" w:pos="1330"/>
              </w:tabs>
              <w:spacing w:after="0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249</w:t>
            </w:r>
          </w:p>
        </w:tc>
      </w:tr>
      <w:tr w:rsidR="00057E91" w:rsidRPr="00AD0433" w14:paraId="336BD2EE" w14:textId="77777777" w:rsidTr="00CE4C3E">
        <w:trPr>
          <w:trHeight w:val="394"/>
        </w:trPr>
        <w:tc>
          <w:tcPr>
            <w:tcW w:w="3420" w:type="dxa"/>
            <w:shd w:val="clear" w:color="auto" w:fill="auto"/>
          </w:tcPr>
          <w:p w14:paraId="32C0A96B" w14:textId="3DD0E771" w:rsidR="00057E91" w:rsidRPr="00AD0433" w:rsidRDefault="00057E91" w:rsidP="00057E91">
            <w:pPr>
              <w:pStyle w:val="BodyText"/>
              <w:spacing w:after="0"/>
              <w:ind w:right="-405" w:hanging="11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สินทรัพย์ต้นทุนของสัญญา - ไม่หมุนเวียน</w:t>
            </w:r>
          </w:p>
        </w:tc>
        <w:tc>
          <w:tcPr>
            <w:tcW w:w="1846" w:type="dxa"/>
            <w:shd w:val="clear" w:color="auto" w:fill="auto"/>
          </w:tcPr>
          <w:p w14:paraId="24302C23" w14:textId="38D472F9" w:rsidR="00057E91" w:rsidRPr="00AD0433" w:rsidRDefault="00057E91" w:rsidP="00057E91">
            <w:pPr>
              <w:pStyle w:val="BodyText"/>
              <w:tabs>
                <w:tab w:val="decimal" w:pos="1598"/>
              </w:tabs>
              <w:spacing w:after="0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209</w:t>
            </w:r>
          </w:p>
        </w:tc>
        <w:tc>
          <w:tcPr>
            <w:tcW w:w="236" w:type="dxa"/>
            <w:shd w:val="clear" w:color="auto" w:fill="auto"/>
          </w:tcPr>
          <w:p w14:paraId="671A1261" w14:textId="77777777" w:rsidR="00057E91" w:rsidRPr="00AD0433" w:rsidRDefault="00057E91" w:rsidP="00057E91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E400101" w14:textId="09947940" w:rsidR="00057E91" w:rsidRPr="00AD0433" w:rsidRDefault="00057E91" w:rsidP="00057E91">
            <w:pPr>
              <w:pStyle w:val="BodyText"/>
              <w:tabs>
                <w:tab w:val="decimal" w:pos="1210"/>
              </w:tabs>
              <w:spacing w:after="0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468</w:t>
            </w:r>
          </w:p>
        </w:tc>
        <w:tc>
          <w:tcPr>
            <w:tcW w:w="270" w:type="dxa"/>
            <w:shd w:val="clear" w:color="auto" w:fill="auto"/>
          </w:tcPr>
          <w:p w14:paraId="2873878A" w14:textId="77777777" w:rsidR="00057E91" w:rsidRPr="00AD0433" w:rsidRDefault="00057E91" w:rsidP="00057E91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</w:tcPr>
          <w:p w14:paraId="73237C7E" w14:textId="7AC38F61" w:rsidR="00057E91" w:rsidRPr="00AD0433" w:rsidRDefault="00057E91" w:rsidP="00057E91">
            <w:pPr>
              <w:pStyle w:val="BodyText"/>
              <w:tabs>
                <w:tab w:val="decimal" w:pos="1330"/>
              </w:tabs>
              <w:spacing w:after="0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677</w:t>
            </w:r>
          </w:p>
        </w:tc>
      </w:tr>
      <w:tr w:rsidR="00057E91" w:rsidRPr="00AD0433" w14:paraId="496AD5A7" w14:textId="77777777" w:rsidTr="00CE4C3E">
        <w:trPr>
          <w:trHeight w:val="394"/>
        </w:trPr>
        <w:tc>
          <w:tcPr>
            <w:tcW w:w="3420" w:type="dxa"/>
            <w:shd w:val="clear" w:color="auto" w:fill="auto"/>
          </w:tcPr>
          <w:p w14:paraId="2361EB24" w14:textId="0CBEF62D" w:rsidR="00057E91" w:rsidRPr="00AD0433" w:rsidRDefault="00057E91" w:rsidP="00057E91">
            <w:pPr>
              <w:pStyle w:val="BodyText"/>
              <w:spacing w:after="0"/>
              <w:ind w:right="-405" w:hanging="11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หนี้สินที่เกิดจากสัญญา </w:t>
            </w:r>
            <w:r w:rsidRPr="00AD0433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846" w:type="dxa"/>
            <w:shd w:val="clear" w:color="auto" w:fill="auto"/>
          </w:tcPr>
          <w:p w14:paraId="7E867D2C" w14:textId="46677A56" w:rsidR="00057E91" w:rsidRPr="00AD0433" w:rsidRDefault="00057E91" w:rsidP="00057E91">
            <w:pPr>
              <w:pStyle w:val="BodyText"/>
              <w:tabs>
                <w:tab w:val="decimal" w:pos="1598"/>
              </w:tabs>
              <w:spacing w:after="0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28,569</w:t>
            </w:r>
          </w:p>
        </w:tc>
        <w:tc>
          <w:tcPr>
            <w:tcW w:w="236" w:type="dxa"/>
            <w:shd w:val="clear" w:color="auto" w:fill="auto"/>
          </w:tcPr>
          <w:p w14:paraId="087CEA90" w14:textId="77777777" w:rsidR="00057E91" w:rsidRPr="00AD0433" w:rsidRDefault="00057E91" w:rsidP="00057E91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B3F473E" w14:textId="10C1E495" w:rsidR="00057E91" w:rsidRPr="00AD0433" w:rsidRDefault="00057E91" w:rsidP="00057E91">
            <w:pPr>
              <w:pStyle w:val="BodyText"/>
              <w:tabs>
                <w:tab w:val="decimal" w:pos="1210"/>
              </w:tabs>
              <w:spacing w:after="0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(1,682)</w:t>
            </w:r>
          </w:p>
        </w:tc>
        <w:tc>
          <w:tcPr>
            <w:tcW w:w="270" w:type="dxa"/>
            <w:shd w:val="clear" w:color="auto" w:fill="auto"/>
          </w:tcPr>
          <w:p w14:paraId="059CE075" w14:textId="77777777" w:rsidR="00057E91" w:rsidRPr="00AD0433" w:rsidRDefault="00057E91" w:rsidP="00057E91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</w:tcPr>
          <w:p w14:paraId="6E5B8E31" w14:textId="6338F73C" w:rsidR="00057E91" w:rsidRPr="00AD0433" w:rsidRDefault="00057E91" w:rsidP="00057E91">
            <w:pPr>
              <w:pStyle w:val="BodyText"/>
              <w:tabs>
                <w:tab w:val="decimal" w:pos="1330"/>
              </w:tabs>
              <w:spacing w:after="0"/>
              <w:ind w:right="-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26,887</w:t>
            </w:r>
          </w:p>
        </w:tc>
      </w:tr>
      <w:tr w:rsidR="00057E91" w:rsidRPr="00AD0433" w14:paraId="1BC1F87F" w14:textId="77777777" w:rsidTr="00CE4C3E">
        <w:trPr>
          <w:trHeight w:val="394"/>
        </w:trPr>
        <w:tc>
          <w:tcPr>
            <w:tcW w:w="3420" w:type="dxa"/>
            <w:shd w:val="clear" w:color="auto" w:fill="auto"/>
          </w:tcPr>
          <w:p w14:paraId="6C59D24D" w14:textId="2D72966B" w:rsidR="00057E91" w:rsidRPr="00AD0433" w:rsidRDefault="00057E91" w:rsidP="00057E91">
            <w:pPr>
              <w:pStyle w:val="BodyText"/>
              <w:spacing w:after="0"/>
              <w:ind w:right="-405" w:hanging="11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หนี้สินที่เกิดจากสัญญา </w:t>
            </w:r>
            <w:r w:rsidRPr="00AD0433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846" w:type="dxa"/>
            <w:shd w:val="clear" w:color="auto" w:fill="auto"/>
          </w:tcPr>
          <w:p w14:paraId="4CE5B514" w14:textId="7F845F93" w:rsidR="00057E91" w:rsidRPr="00AD0433" w:rsidRDefault="00057E91" w:rsidP="00057E91">
            <w:pPr>
              <w:pStyle w:val="BodyText"/>
              <w:tabs>
                <w:tab w:val="decimal" w:pos="1598"/>
              </w:tabs>
              <w:spacing w:after="0"/>
              <w:ind w:right="-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8,270</w:t>
            </w:r>
          </w:p>
        </w:tc>
        <w:tc>
          <w:tcPr>
            <w:tcW w:w="236" w:type="dxa"/>
            <w:shd w:val="clear" w:color="auto" w:fill="auto"/>
          </w:tcPr>
          <w:p w14:paraId="2360A9B1" w14:textId="77777777" w:rsidR="00057E91" w:rsidRPr="00AD0433" w:rsidRDefault="00057E91" w:rsidP="00057E91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E5AB495" w14:textId="54F0289C" w:rsidR="00057E91" w:rsidRPr="00AD0433" w:rsidRDefault="00057E91" w:rsidP="00057E91">
            <w:pPr>
              <w:pStyle w:val="BodyText"/>
              <w:tabs>
                <w:tab w:val="decimal" w:pos="1210"/>
              </w:tabs>
              <w:spacing w:after="0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1,682</w:t>
            </w:r>
          </w:p>
        </w:tc>
        <w:tc>
          <w:tcPr>
            <w:tcW w:w="270" w:type="dxa"/>
            <w:shd w:val="clear" w:color="auto" w:fill="auto"/>
          </w:tcPr>
          <w:p w14:paraId="08CE8456" w14:textId="77777777" w:rsidR="00057E91" w:rsidRPr="00AD0433" w:rsidRDefault="00057E91" w:rsidP="00057E91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</w:tcPr>
          <w:p w14:paraId="75B7804D" w14:textId="0EF83FFC" w:rsidR="00057E91" w:rsidRPr="00AD0433" w:rsidRDefault="00057E91" w:rsidP="00057E91">
            <w:pPr>
              <w:pStyle w:val="BodyText"/>
              <w:tabs>
                <w:tab w:val="decimal" w:pos="1330"/>
              </w:tabs>
              <w:spacing w:after="0"/>
              <w:ind w:right="-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9,952</w:t>
            </w:r>
          </w:p>
        </w:tc>
      </w:tr>
      <w:tr w:rsidR="00057E91" w:rsidRPr="00AD0433" w14:paraId="04497FFC" w14:textId="77777777" w:rsidTr="00CE4C3E">
        <w:trPr>
          <w:trHeight w:val="414"/>
        </w:trPr>
        <w:tc>
          <w:tcPr>
            <w:tcW w:w="3420" w:type="dxa"/>
            <w:shd w:val="clear" w:color="auto" w:fill="auto"/>
          </w:tcPr>
          <w:p w14:paraId="4A87B054" w14:textId="77777777" w:rsidR="00057E91" w:rsidRPr="00AD0433" w:rsidRDefault="00057E91" w:rsidP="00057E9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6" w:type="dxa"/>
            <w:shd w:val="clear" w:color="auto" w:fill="auto"/>
          </w:tcPr>
          <w:p w14:paraId="52846560" w14:textId="77777777" w:rsidR="00057E91" w:rsidRPr="00AD0433" w:rsidRDefault="00057E91" w:rsidP="00057E91">
            <w:pPr>
              <w:pStyle w:val="BodyText"/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C31EC11" w14:textId="77777777" w:rsidR="00057E91" w:rsidRPr="00AD0433" w:rsidRDefault="00057E91" w:rsidP="00057E91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23A19FF" w14:textId="77777777" w:rsidR="00057E91" w:rsidRPr="00AD0433" w:rsidRDefault="00057E91" w:rsidP="00AD0433">
            <w:pPr>
              <w:pStyle w:val="BodyText"/>
              <w:spacing w:after="0"/>
              <w:ind w:right="-156" w:firstLine="4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A0432F6" w14:textId="77777777" w:rsidR="00057E91" w:rsidRPr="00AD0433" w:rsidRDefault="00057E91" w:rsidP="00057E91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</w:tcPr>
          <w:p w14:paraId="3E23F3B7" w14:textId="77777777" w:rsidR="00057E91" w:rsidRPr="00AD0433" w:rsidRDefault="00057E91" w:rsidP="00057E91">
            <w:pPr>
              <w:pStyle w:val="BodyText"/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620A88EB" w14:textId="77777777" w:rsidR="00782BDE" w:rsidRPr="00AD0433" w:rsidRDefault="00782BDE" w:rsidP="00486E2E">
      <w:pPr>
        <w:ind w:left="562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8842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420"/>
        <w:gridCol w:w="1846"/>
        <w:gridCol w:w="236"/>
        <w:gridCol w:w="1428"/>
        <w:gridCol w:w="270"/>
        <w:gridCol w:w="1642"/>
      </w:tblGrid>
      <w:tr w:rsidR="00850FD1" w:rsidRPr="00AD0433" w14:paraId="35BE7D35" w14:textId="77777777" w:rsidTr="00260E5F">
        <w:trPr>
          <w:trHeight w:val="331"/>
          <w:tblHeader/>
        </w:trPr>
        <w:tc>
          <w:tcPr>
            <w:tcW w:w="3420" w:type="dxa"/>
            <w:vAlign w:val="center"/>
          </w:tcPr>
          <w:p w14:paraId="6A977E7D" w14:textId="77777777" w:rsidR="00850FD1" w:rsidRPr="00AD0433" w:rsidRDefault="00850FD1" w:rsidP="00260E5F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2" w:type="dxa"/>
            <w:gridSpan w:val="5"/>
            <w:vAlign w:val="center"/>
          </w:tcPr>
          <w:p w14:paraId="50DC7D44" w14:textId="2AEFCACE" w:rsidR="00850FD1" w:rsidRPr="00AD0433" w:rsidRDefault="00850FD1" w:rsidP="00260E5F">
            <w:pPr>
              <w:pStyle w:val="BodyText"/>
              <w:spacing w:after="0"/>
              <w:ind w:left="-15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0FD1" w:rsidRPr="00AD0433" w14:paraId="639DAFE3" w14:textId="77777777" w:rsidTr="00260E5F">
        <w:trPr>
          <w:trHeight w:val="331"/>
          <w:tblHeader/>
        </w:trPr>
        <w:tc>
          <w:tcPr>
            <w:tcW w:w="3420" w:type="dxa"/>
            <w:vAlign w:val="center"/>
          </w:tcPr>
          <w:p w14:paraId="67D63C7C" w14:textId="77777777" w:rsidR="00850FD1" w:rsidRPr="00AD0433" w:rsidRDefault="00850FD1" w:rsidP="00260E5F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46" w:type="dxa"/>
            <w:tcBorders>
              <w:bottom w:val="single" w:sz="4" w:space="0" w:color="auto"/>
            </w:tcBorders>
            <w:vAlign w:val="center"/>
          </w:tcPr>
          <w:p w14:paraId="20DB3FE9" w14:textId="77777777" w:rsidR="00850FD1" w:rsidRPr="00AD0433" w:rsidRDefault="00850FD1" w:rsidP="00260E5F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  <w:vAlign w:val="center"/>
          </w:tcPr>
          <w:p w14:paraId="162F7F7A" w14:textId="77777777" w:rsidR="00850FD1" w:rsidRPr="00AD0433" w:rsidRDefault="00850FD1" w:rsidP="00260E5F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  <w:vAlign w:val="center"/>
          </w:tcPr>
          <w:p w14:paraId="373A16C8" w14:textId="77777777" w:rsidR="00850FD1" w:rsidRPr="00AD0433" w:rsidRDefault="00850FD1" w:rsidP="00260E5F">
            <w:pPr>
              <w:pStyle w:val="BodyText"/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bottom w:val="single" w:sz="4" w:space="0" w:color="auto"/>
            </w:tcBorders>
            <w:vAlign w:val="center"/>
          </w:tcPr>
          <w:p w14:paraId="4A88B79E" w14:textId="77777777" w:rsidR="00850FD1" w:rsidRPr="00AD0433" w:rsidRDefault="00850FD1" w:rsidP="00260E5F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642" w:type="dxa"/>
            <w:tcBorders>
              <w:bottom w:val="single" w:sz="4" w:space="0" w:color="auto"/>
            </w:tcBorders>
            <w:vAlign w:val="center"/>
          </w:tcPr>
          <w:p w14:paraId="79F914BE" w14:textId="77777777" w:rsidR="00850FD1" w:rsidRPr="00AD0433" w:rsidRDefault="00850FD1" w:rsidP="00260E5F">
            <w:pPr>
              <w:pStyle w:val="BodyText"/>
              <w:spacing w:after="0"/>
              <w:ind w:left="-15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50FD1" w:rsidRPr="00AD0433" w14:paraId="64741D01" w14:textId="77777777" w:rsidTr="00260E5F">
        <w:trPr>
          <w:trHeight w:val="331"/>
          <w:tblHeader/>
        </w:trPr>
        <w:tc>
          <w:tcPr>
            <w:tcW w:w="3420" w:type="dxa"/>
            <w:vAlign w:val="center"/>
          </w:tcPr>
          <w:p w14:paraId="337182D7" w14:textId="77777777" w:rsidR="00850FD1" w:rsidRPr="00AD0433" w:rsidRDefault="00850FD1" w:rsidP="00260E5F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46" w:type="dxa"/>
            <w:tcBorders>
              <w:top w:val="single" w:sz="4" w:space="0" w:color="auto"/>
            </w:tcBorders>
            <w:vAlign w:val="center"/>
          </w:tcPr>
          <w:p w14:paraId="24B530BF" w14:textId="77777777" w:rsidR="00850FD1" w:rsidRPr="00AD0433" w:rsidRDefault="00850FD1" w:rsidP="00260E5F">
            <w:pPr>
              <w:pStyle w:val="BodyText"/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561BE388" w14:textId="77777777" w:rsidR="00850FD1" w:rsidRPr="00AD0433" w:rsidRDefault="00850FD1" w:rsidP="00260E5F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  <w:vAlign w:val="center"/>
          </w:tcPr>
          <w:p w14:paraId="06F4B193" w14:textId="77777777" w:rsidR="00850FD1" w:rsidRPr="00AD0433" w:rsidRDefault="00850FD1" w:rsidP="00260E5F">
            <w:pPr>
              <w:pStyle w:val="BodyText"/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744D0DB8" w14:textId="77777777" w:rsidR="00850FD1" w:rsidRPr="00AD0433" w:rsidRDefault="00850FD1" w:rsidP="00260E5F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  <w:vAlign w:val="center"/>
          </w:tcPr>
          <w:p w14:paraId="4B144A53" w14:textId="77777777" w:rsidR="00850FD1" w:rsidRPr="00AD0433" w:rsidRDefault="00850FD1" w:rsidP="00260E5F">
            <w:pPr>
              <w:pStyle w:val="BodyText"/>
              <w:spacing w:after="0"/>
              <w:ind w:left="-15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850FD1" w:rsidRPr="00AD0433" w14:paraId="258BDF02" w14:textId="77777777" w:rsidTr="00260E5F">
        <w:trPr>
          <w:trHeight w:val="414"/>
        </w:trPr>
        <w:tc>
          <w:tcPr>
            <w:tcW w:w="3420" w:type="dxa"/>
            <w:shd w:val="clear" w:color="auto" w:fill="auto"/>
          </w:tcPr>
          <w:p w14:paraId="55899ACF" w14:textId="77777777" w:rsidR="00850FD1" w:rsidRPr="00AD0433" w:rsidRDefault="00850FD1" w:rsidP="00260E5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22" w:type="dxa"/>
            <w:gridSpan w:val="5"/>
            <w:shd w:val="clear" w:color="auto" w:fill="auto"/>
          </w:tcPr>
          <w:p w14:paraId="1B04E32C" w14:textId="77777777" w:rsidR="00850FD1" w:rsidRPr="00AD0433" w:rsidRDefault="00850FD1" w:rsidP="00260E5F">
            <w:pPr>
              <w:pStyle w:val="BodyText"/>
              <w:spacing w:after="0"/>
              <w:ind w:right="-15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D043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AD043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50FD1" w:rsidRPr="00AD0433" w14:paraId="4CA965EE" w14:textId="77777777" w:rsidTr="00260E5F">
        <w:trPr>
          <w:trHeight w:val="425"/>
        </w:trPr>
        <w:tc>
          <w:tcPr>
            <w:tcW w:w="3420" w:type="dxa"/>
            <w:shd w:val="clear" w:color="auto" w:fill="auto"/>
            <w:hideMark/>
          </w:tcPr>
          <w:p w14:paraId="01F72945" w14:textId="77777777" w:rsidR="00850FD1" w:rsidRPr="00AD0433" w:rsidRDefault="00850FD1" w:rsidP="00260E5F">
            <w:pPr>
              <w:pStyle w:val="BodyText"/>
              <w:spacing w:after="0"/>
              <w:ind w:left="160" w:right="-405" w:hanging="2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AD04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AD04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AD04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846" w:type="dxa"/>
            <w:shd w:val="clear" w:color="auto" w:fill="auto"/>
          </w:tcPr>
          <w:p w14:paraId="01F6F1DE" w14:textId="77777777" w:rsidR="00850FD1" w:rsidRPr="00AD0433" w:rsidRDefault="00850FD1" w:rsidP="00260E5F">
            <w:pPr>
              <w:pStyle w:val="BodyText"/>
              <w:spacing w:after="0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9A99528" w14:textId="77777777" w:rsidR="00850FD1" w:rsidRPr="00AD0433" w:rsidRDefault="00850FD1" w:rsidP="00260E5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9CC299E" w14:textId="77777777" w:rsidR="00850FD1" w:rsidRPr="00AD0433" w:rsidRDefault="00850FD1" w:rsidP="00260E5F">
            <w:pPr>
              <w:pStyle w:val="BodyText"/>
              <w:spacing w:after="0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86581F8" w14:textId="77777777" w:rsidR="00850FD1" w:rsidRPr="00AD0433" w:rsidRDefault="00850FD1" w:rsidP="00260E5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</w:tcPr>
          <w:p w14:paraId="5937CC67" w14:textId="77777777" w:rsidR="00850FD1" w:rsidRPr="00AD0433" w:rsidRDefault="00850FD1" w:rsidP="00260E5F">
            <w:pPr>
              <w:pStyle w:val="BodyText"/>
              <w:spacing w:after="0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50FD1" w:rsidRPr="00AD0433" w14:paraId="40A1EE21" w14:textId="77777777" w:rsidTr="00260E5F">
        <w:trPr>
          <w:trHeight w:val="358"/>
        </w:trPr>
        <w:tc>
          <w:tcPr>
            <w:tcW w:w="3420" w:type="dxa"/>
            <w:shd w:val="clear" w:color="auto" w:fill="auto"/>
          </w:tcPr>
          <w:p w14:paraId="19B8457D" w14:textId="77777777" w:rsidR="00850FD1" w:rsidRPr="00AD0433" w:rsidRDefault="00850FD1" w:rsidP="00260E5F">
            <w:pPr>
              <w:pStyle w:val="BodyText"/>
              <w:spacing w:after="0"/>
              <w:ind w:right="-405" w:hanging="11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สินทรัพย์ต้นทุนของสัญญา - หมุนเวียน</w:t>
            </w:r>
          </w:p>
        </w:tc>
        <w:tc>
          <w:tcPr>
            <w:tcW w:w="1846" w:type="dxa"/>
            <w:shd w:val="clear" w:color="auto" w:fill="auto"/>
          </w:tcPr>
          <w:p w14:paraId="4D4E80B6" w14:textId="77777777" w:rsidR="00850FD1" w:rsidRPr="00AD0433" w:rsidRDefault="00850FD1" w:rsidP="00260E5F">
            <w:pPr>
              <w:pStyle w:val="BodyText"/>
              <w:tabs>
                <w:tab w:val="decimal" w:pos="1598"/>
              </w:tabs>
              <w:spacing w:after="0"/>
              <w:ind w:right="-15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717</w:t>
            </w:r>
          </w:p>
        </w:tc>
        <w:tc>
          <w:tcPr>
            <w:tcW w:w="236" w:type="dxa"/>
            <w:shd w:val="clear" w:color="auto" w:fill="auto"/>
          </w:tcPr>
          <w:p w14:paraId="57AC97B7" w14:textId="77777777" w:rsidR="00850FD1" w:rsidRPr="00AD0433" w:rsidRDefault="00850FD1" w:rsidP="00260E5F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34519E8" w14:textId="77777777" w:rsidR="00850FD1" w:rsidRPr="00AD0433" w:rsidRDefault="00850FD1" w:rsidP="00260E5F">
            <w:pPr>
              <w:pStyle w:val="BodyText"/>
              <w:tabs>
                <w:tab w:val="decimal" w:pos="1210"/>
              </w:tabs>
              <w:spacing w:after="0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(468)</w:t>
            </w:r>
          </w:p>
        </w:tc>
        <w:tc>
          <w:tcPr>
            <w:tcW w:w="270" w:type="dxa"/>
            <w:shd w:val="clear" w:color="auto" w:fill="auto"/>
          </w:tcPr>
          <w:p w14:paraId="5CFF8543" w14:textId="77777777" w:rsidR="00850FD1" w:rsidRPr="00AD0433" w:rsidRDefault="00850FD1" w:rsidP="00260E5F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</w:tcPr>
          <w:p w14:paraId="51A84D15" w14:textId="77777777" w:rsidR="00850FD1" w:rsidRPr="00AD0433" w:rsidRDefault="00850FD1" w:rsidP="00260E5F">
            <w:pPr>
              <w:pStyle w:val="BodyText"/>
              <w:tabs>
                <w:tab w:val="decimal" w:pos="1330"/>
              </w:tabs>
              <w:spacing w:after="0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249</w:t>
            </w:r>
          </w:p>
        </w:tc>
      </w:tr>
      <w:tr w:rsidR="00850FD1" w:rsidRPr="00AD0433" w14:paraId="270C0058" w14:textId="77777777" w:rsidTr="00260E5F">
        <w:trPr>
          <w:trHeight w:val="394"/>
        </w:trPr>
        <w:tc>
          <w:tcPr>
            <w:tcW w:w="3420" w:type="dxa"/>
            <w:shd w:val="clear" w:color="auto" w:fill="auto"/>
          </w:tcPr>
          <w:p w14:paraId="1F39371D" w14:textId="77777777" w:rsidR="00850FD1" w:rsidRPr="00AD0433" w:rsidRDefault="00850FD1" w:rsidP="00260E5F">
            <w:pPr>
              <w:pStyle w:val="BodyText"/>
              <w:spacing w:after="0"/>
              <w:ind w:right="-405" w:hanging="11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สินทรัพย์ต้นทุนของสัญญา - ไม่หมุนเวียน</w:t>
            </w:r>
          </w:p>
        </w:tc>
        <w:tc>
          <w:tcPr>
            <w:tcW w:w="1846" w:type="dxa"/>
            <w:shd w:val="clear" w:color="auto" w:fill="auto"/>
          </w:tcPr>
          <w:p w14:paraId="7104262E" w14:textId="77777777" w:rsidR="00850FD1" w:rsidRPr="00AD0433" w:rsidRDefault="00850FD1" w:rsidP="00260E5F">
            <w:pPr>
              <w:pStyle w:val="BodyText"/>
              <w:tabs>
                <w:tab w:val="decimal" w:pos="1598"/>
              </w:tabs>
              <w:spacing w:after="0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209</w:t>
            </w:r>
          </w:p>
        </w:tc>
        <w:tc>
          <w:tcPr>
            <w:tcW w:w="236" w:type="dxa"/>
            <w:shd w:val="clear" w:color="auto" w:fill="auto"/>
          </w:tcPr>
          <w:p w14:paraId="473999F6" w14:textId="77777777" w:rsidR="00850FD1" w:rsidRPr="00AD0433" w:rsidRDefault="00850FD1" w:rsidP="00260E5F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7D457E6" w14:textId="77777777" w:rsidR="00850FD1" w:rsidRPr="00AD0433" w:rsidRDefault="00850FD1" w:rsidP="00260E5F">
            <w:pPr>
              <w:pStyle w:val="BodyText"/>
              <w:tabs>
                <w:tab w:val="decimal" w:pos="1210"/>
              </w:tabs>
              <w:spacing w:after="0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468</w:t>
            </w:r>
          </w:p>
        </w:tc>
        <w:tc>
          <w:tcPr>
            <w:tcW w:w="270" w:type="dxa"/>
            <w:shd w:val="clear" w:color="auto" w:fill="auto"/>
          </w:tcPr>
          <w:p w14:paraId="783CCABF" w14:textId="77777777" w:rsidR="00850FD1" w:rsidRPr="00AD0433" w:rsidRDefault="00850FD1" w:rsidP="00260E5F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</w:tcPr>
          <w:p w14:paraId="4F3B0A6E" w14:textId="77777777" w:rsidR="00850FD1" w:rsidRPr="00AD0433" w:rsidRDefault="00850FD1" w:rsidP="00260E5F">
            <w:pPr>
              <w:pStyle w:val="BodyText"/>
              <w:tabs>
                <w:tab w:val="decimal" w:pos="1330"/>
              </w:tabs>
              <w:spacing w:after="0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677</w:t>
            </w:r>
          </w:p>
        </w:tc>
      </w:tr>
      <w:tr w:rsidR="00850FD1" w:rsidRPr="00AD0433" w14:paraId="67DEC574" w14:textId="77777777" w:rsidTr="00260E5F">
        <w:trPr>
          <w:trHeight w:val="394"/>
        </w:trPr>
        <w:tc>
          <w:tcPr>
            <w:tcW w:w="3420" w:type="dxa"/>
            <w:shd w:val="clear" w:color="auto" w:fill="auto"/>
          </w:tcPr>
          <w:p w14:paraId="1275F668" w14:textId="77777777" w:rsidR="00850FD1" w:rsidRPr="00AD0433" w:rsidRDefault="00850FD1" w:rsidP="00260E5F">
            <w:pPr>
              <w:pStyle w:val="BodyText"/>
              <w:spacing w:after="0"/>
              <w:ind w:right="-405" w:hanging="11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หนี้สินที่เกิดจากสัญญา </w:t>
            </w:r>
            <w:r w:rsidRPr="00AD0433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846" w:type="dxa"/>
            <w:shd w:val="clear" w:color="auto" w:fill="auto"/>
          </w:tcPr>
          <w:p w14:paraId="527A9D5E" w14:textId="77777777" w:rsidR="00850FD1" w:rsidRPr="00AD0433" w:rsidRDefault="00850FD1" w:rsidP="00260E5F">
            <w:pPr>
              <w:pStyle w:val="BodyText"/>
              <w:tabs>
                <w:tab w:val="decimal" w:pos="1598"/>
              </w:tabs>
              <w:spacing w:after="0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28,463</w:t>
            </w:r>
          </w:p>
        </w:tc>
        <w:tc>
          <w:tcPr>
            <w:tcW w:w="236" w:type="dxa"/>
            <w:shd w:val="clear" w:color="auto" w:fill="auto"/>
          </w:tcPr>
          <w:p w14:paraId="44F3F1B8" w14:textId="77777777" w:rsidR="00850FD1" w:rsidRPr="00AD0433" w:rsidRDefault="00850FD1" w:rsidP="00260E5F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D8D0020" w14:textId="77777777" w:rsidR="00850FD1" w:rsidRPr="00AD0433" w:rsidRDefault="00850FD1" w:rsidP="00260E5F">
            <w:pPr>
              <w:pStyle w:val="BodyText"/>
              <w:tabs>
                <w:tab w:val="decimal" w:pos="1210"/>
              </w:tabs>
              <w:spacing w:after="0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(1,682)</w:t>
            </w:r>
          </w:p>
        </w:tc>
        <w:tc>
          <w:tcPr>
            <w:tcW w:w="270" w:type="dxa"/>
            <w:shd w:val="clear" w:color="auto" w:fill="auto"/>
          </w:tcPr>
          <w:p w14:paraId="054AB521" w14:textId="77777777" w:rsidR="00850FD1" w:rsidRPr="00AD0433" w:rsidRDefault="00850FD1" w:rsidP="00260E5F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</w:tcPr>
          <w:p w14:paraId="1E135CE0" w14:textId="77777777" w:rsidR="00850FD1" w:rsidRPr="00AD0433" w:rsidRDefault="00850FD1" w:rsidP="00260E5F">
            <w:pPr>
              <w:pStyle w:val="BodyText"/>
              <w:tabs>
                <w:tab w:val="decimal" w:pos="1330"/>
              </w:tabs>
              <w:spacing w:after="0"/>
              <w:ind w:right="-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26,781</w:t>
            </w:r>
          </w:p>
        </w:tc>
      </w:tr>
      <w:tr w:rsidR="00850FD1" w:rsidRPr="00AD0433" w14:paraId="13EB0759" w14:textId="77777777" w:rsidTr="00260E5F">
        <w:trPr>
          <w:trHeight w:val="394"/>
        </w:trPr>
        <w:tc>
          <w:tcPr>
            <w:tcW w:w="3420" w:type="dxa"/>
            <w:shd w:val="clear" w:color="auto" w:fill="auto"/>
          </w:tcPr>
          <w:p w14:paraId="6849E94D" w14:textId="77777777" w:rsidR="00850FD1" w:rsidRPr="00AD0433" w:rsidRDefault="00850FD1" w:rsidP="00260E5F">
            <w:pPr>
              <w:pStyle w:val="BodyText"/>
              <w:spacing w:after="0"/>
              <w:ind w:right="-405" w:hanging="11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หนี้สินที่เกิดจากสัญญา </w:t>
            </w:r>
            <w:r w:rsidRPr="00AD0433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AD0433">
              <w:rPr>
                <w:rFonts w:asciiTheme="majorBidi" w:hAnsiTheme="majorBidi" w:cstheme="majorBidi"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846" w:type="dxa"/>
            <w:shd w:val="clear" w:color="auto" w:fill="auto"/>
          </w:tcPr>
          <w:p w14:paraId="768819F8" w14:textId="77777777" w:rsidR="00850FD1" w:rsidRPr="00AD0433" w:rsidRDefault="00850FD1" w:rsidP="00260E5F">
            <w:pPr>
              <w:pStyle w:val="BodyText"/>
              <w:tabs>
                <w:tab w:val="decimal" w:pos="1598"/>
              </w:tabs>
              <w:spacing w:after="0"/>
              <w:ind w:right="-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8,270</w:t>
            </w:r>
          </w:p>
        </w:tc>
        <w:tc>
          <w:tcPr>
            <w:tcW w:w="236" w:type="dxa"/>
            <w:shd w:val="clear" w:color="auto" w:fill="auto"/>
          </w:tcPr>
          <w:p w14:paraId="5E59279E" w14:textId="77777777" w:rsidR="00850FD1" w:rsidRPr="00AD0433" w:rsidRDefault="00850FD1" w:rsidP="00260E5F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D51C13A" w14:textId="77777777" w:rsidR="00850FD1" w:rsidRPr="00AD0433" w:rsidRDefault="00850FD1" w:rsidP="00260E5F">
            <w:pPr>
              <w:pStyle w:val="BodyText"/>
              <w:tabs>
                <w:tab w:val="decimal" w:pos="1210"/>
              </w:tabs>
              <w:spacing w:after="0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1,682</w:t>
            </w:r>
          </w:p>
        </w:tc>
        <w:tc>
          <w:tcPr>
            <w:tcW w:w="270" w:type="dxa"/>
            <w:shd w:val="clear" w:color="auto" w:fill="auto"/>
          </w:tcPr>
          <w:p w14:paraId="646E85F7" w14:textId="77777777" w:rsidR="00850FD1" w:rsidRPr="00AD0433" w:rsidRDefault="00850FD1" w:rsidP="00260E5F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</w:tcPr>
          <w:p w14:paraId="7F1641E6" w14:textId="77777777" w:rsidR="00850FD1" w:rsidRPr="00AD0433" w:rsidRDefault="00850FD1" w:rsidP="00260E5F">
            <w:pPr>
              <w:pStyle w:val="BodyText"/>
              <w:tabs>
                <w:tab w:val="decimal" w:pos="1330"/>
              </w:tabs>
              <w:spacing w:after="0"/>
              <w:ind w:right="-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0433">
              <w:rPr>
                <w:rFonts w:asciiTheme="majorBidi" w:hAnsiTheme="majorBidi" w:cstheme="majorBidi"/>
                <w:sz w:val="30"/>
                <w:szCs w:val="30"/>
              </w:rPr>
              <w:t>9,952</w:t>
            </w:r>
          </w:p>
        </w:tc>
      </w:tr>
      <w:tr w:rsidR="00850FD1" w:rsidRPr="00AD0433" w14:paraId="7EADB5F4" w14:textId="77777777" w:rsidTr="00260E5F">
        <w:trPr>
          <w:trHeight w:val="414"/>
        </w:trPr>
        <w:tc>
          <w:tcPr>
            <w:tcW w:w="3420" w:type="dxa"/>
            <w:shd w:val="clear" w:color="auto" w:fill="auto"/>
          </w:tcPr>
          <w:p w14:paraId="3A859F4C" w14:textId="77777777" w:rsidR="00850FD1" w:rsidRPr="00AD0433" w:rsidRDefault="00850FD1" w:rsidP="00260E5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6" w:type="dxa"/>
            <w:shd w:val="clear" w:color="auto" w:fill="auto"/>
          </w:tcPr>
          <w:p w14:paraId="333D08C4" w14:textId="77777777" w:rsidR="00850FD1" w:rsidRPr="00AD0433" w:rsidRDefault="00850FD1" w:rsidP="00260E5F">
            <w:pPr>
              <w:pStyle w:val="BodyText"/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7861F18" w14:textId="77777777" w:rsidR="00850FD1" w:rsidRPr="00AD0433" w:rsidRDefault="00850FD1" w:rsidP="00260E5F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F63B807" w14:textId="77777777" w:rsidR="00850FD1" w:rsidRPr="00AD0433" w:rsidRDefault="00850FD1" w:rsidP="00AD0433">
            <w:pPr>
              <w:pStyle w:val="BodyText"/>
              <w:spacing w:after="0"/>
              <w:ind w:right="-156" w:firstLine="4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04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F97DC5B" w14:textId="77777777" w:rsidR="00850FD1" w:rsidRPr="00AD0433" w:rsidRDefault="00850FD1" w:rsidP="00260E5F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</w:tcPr>
          <w:p w14:paraId="6FED539E" w14:textId="77777777" w:rsidR="00850FD1" w:rsidRPr="00AD0433" w:rsidRDefault="00850FD1" w:rsidP="00260E5F">
            <w:pPr>
              <w:pStyle w:val="BodyText"/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2F7E50A5" w14:textId="77777777" w:rsidR="00782BDE" w:rsidRPr="00AD0433" w:rsidRDefault="00782BDE" w:rsidP="00DB4A41">
      <w:pPr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782BDE" w:rsidRPr="00AD0433" w:rsidSect="00192B50">
      <w:pgSz w:w="11909" w:h="16834" w:code="9"/>
      <w:pgMar w:top="691" w:right="1379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77EB65" w14:textId="77777777" w:rsidR="0056624D" w:rsidRDefault="0056624D">
      <w:r>
        <w:separator/>
      </w:r>
    </w:p>
  </w:endnote>
  <w:endnote w:type="continuationSeparator" w:id="0">
    <w:p w14:paraId="18F93485" w14:textId="77777777" w:rsidR="0056624D" w:rsidRDefault="005662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58328734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78080707" w14:textId="77777777" w:rsidR="00564357" w:rsidRPr="00D931A1" w:rsidRDefault="00564357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D931A1">
          <w:rPr>
            <w:rFonts w:ascii="Angsana New" w:hAnsi="Angsana New"/>
            <w:sz w:val="30"/>
            <w:szCs w:val="30"/>
          </w:rPr>
          <w:fldChar w:fldCharType="begin"/>
        </w:r>
        <w:r w:rsidRPr="00D931A1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D931A1">
          <w:rPr>
            <w:rFonts w:ascii="Angsana New" w:hAnsi="Angsana New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46</w:t>
        </w:r>
        <w:r w:rsidRPr="00D931A1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574980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281715E3" w14:textId="77777777" w:rsidR="00564357" w:rsidRPr="00D931A1" w:rsidRDefault="00564357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D931A1">
          <w:rPr>
            <w:rFonts w:ascii="Angsana New" w:hAnsi="Angsana New"/>
            <w:sz w:val="30"/>
            <w:szCs w:val="30"/>
          </w:rPr>
          <w:fldChar w:fldCharType="begin"/>
        </w:r>
        <w:r w:rsidRPr="00D931A1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D931A1">
          <w:rPr>
            <w:rFonts w:ascii="Angsana New" w:hAnsi="Angsana New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46</w:t>
        </w:r>
        <w:r w:rsidRPr="00D931A1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77FEE0" w14:textId="77777777" w:rsidR="0056624D" w:rsidRDefault="0056624D">
      <w:r>
        <w:separator/>
      </w:r>
    </w:p>
  </w:footnote>
  <w:footnote w:type="continuationSeparator" w:id="0">
    <w:p w14:paraId="0216C88A" w14:textId="77777777" w:rsidR="0056624D" w:rsidRDefault="005662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F66E6" w14:textId="79E512C4" w:rsidR="00564357" w:rsidRPr="00AD0433" w:rsidRDefault="00564357" w:rsidP="00914914">
    <w:pPr>
      <w:rPr>
        <w:rFonts w:asciiTheme="majorBidi" w:hAnsiTheme="majorBidi" w:cstheme="majorBidi"/>
        <w:b/>
        <w:bCs/>
        <w:sz w:val="32"/>
        <w:szCs w:val="32"/>
        <w:cs/>
      </w:rPr>
    </w:pPr>
    <w:r w:rsidRPr="00AD0433">
      <w:rPr>
        <w:rFonts w:asciiTheme="majorBidi" w:hAnsiTheme="majorBidi" w:cstheme="majorBidi"/>
        <w:b/>
        <w:bCs/>
        <w:sz w:val="32"/>
        <w:szCs w:val="32"/>
        <w:cs/>
      </w:rPr>
      <w:t xml:space="preserve">บริษัท โรงงานเภสัชอุตสาหกรรม เจเอสพี </w:t>
    </w:r>
    <w:r w:rsidRPr="00AD0433">
      <w:rPr>
        <w:rFonts w:asciiTheme="majorBidi" w:hAnsiTheme="majorBidi" w:cstheme="majorBidi"/>
        <w:b/>
        <w:bCs/>
        <w:sz w:val="32"/>
        <w:szCs w:val="32"/>
      </w:rPr>
      <w:t>(</w:t>
    </w:r>
    <w:r w:rsidRPr="00AD0433">
      <w:rPr>
        <w:rFonts w:asciiTheme="majorBidi" w:hAnsiTheme="majorBidi" w:cstheme="majorBidi"/>
        <w:b/>
        <w:bCs/>
        <w:sz w:val="32"/>
        <w:szCs w:val="32"/>
        <w:cs/>
      </w:rPr>
      <w:t>ประเทศไทย</w:t>
    </w:r>
    <w:r w:rsidRPr="00AD0433">
      <w:rPr>
        <w:rFonts w:asciiTheme="majorBidi" w:hAnsiTheme="majorBidi" w:cstheme="majorBidi"/>
        <w:b/>
        <w:bCs/>
        <w:sz w:val="32"/>
        <w:szCs w:val="32"/>
      </w:rPr>
      <w:t>)</w:t>
    </w:r>
    <w:r w:rsidRPr="00AD0433">
      <w:rPr>
        <w:rFonts w:asciiTheme="majorBidi" w:hAnsiTheme="majorBidi" w:cstheme="majorBidi"/>
        <w:b/>
        <w:bCs/>
        <w:sz w:val="32"/>
        <w:szCs w:val="32"/>
        <w:cs/>
      </w:rPr>
      <w:t xml:space="preserve"> จำกัด (มหาชน)</w:t>
    </w:r>
    <w:r w:rsidR="006708D7" w:rsidRPr="00AD0433">
      <w:rPr>
        <w:rFonts w:asciiTheme="majorBidi" w:hAnsiTheme="majorBidi" w:cstheme="majorBidi"/>
        <w:b/>
        <w:bCs/>
        <w:sz w:val="32"/>
        <w:szCs w:val="32"/>
      </w:rPr>
      <w:t xml:space="preserve"> </w:t>
    </w:r>
    <w:r w:rsidR="006708D7" w:rsidRPr="00AD0433">
      <w:rPr>
        <w:rFonts w:asciiTheme="majorBidi" w:hAnsiTheme="majorBidi" w:cstheme="majorBidi"/>
        <w:b/>
        <w:bCs/>
        <w:sz w:val="32"/>
        <w:szCs w:val="32"/>
        <w:cs/>
      </w:rPr>
      <w:t>และบริษัทย่อย</w:t>
    </w:r>
  </w:p>
  <w:p w14:paraId="1D3B4C4A" w14:textId="55E1B7E9" w:rsidR="00564357" w:rsidRPr="00AD0433" w:rsidRDefault="00564357" w:rsidP="00914914">
    <w:pPr>
      <w:rPr>
        <w:rFonts w:asciiTheme="majorBidi" w:hAnsiTheme="majorBidi" w:cstheme="majorBidi"/>
        <w:b/>
        <w:bCs/>
        <w:sz w:val="32"/>
        <w:szCs w:val="32"/>
      </w:rPr>
    </w:pPr>
    <w:r w:rsidRPr="00AD0433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06EA7858" w14:textId="678C74CB" w:rsidR="00564357" w:rsidRPr="00AD0433" w:rsidRDefault="00564357" w:rsidP="00914914">
    <w:pPr>
      <w:pStyle w:val="acctmainheading"/>
      <w:spacing w:after="0" w:line="240" w:lineRule="atLeast"/>
      <w:rPr>
        <w:rFonts w:asciiTheme="majorBidi" w:hAnsiTheme="majorBidi" w:cstheme="majorBidi"/>
        <w:bCs/>
        <w:sz w:val="32"/>
        <w:szCs w:val="32"/>
        <w:lang w:bidi="th-TH"/>
      </w:rPr>
    </w:pPr>
    <w:r w:rsidRPr="00AD0433">
      <w:rPr>
        <w:rFonts w:asciiTheme="majorBidi" w:hAnsiTheme="majorBidi" w:cstheme="majorBidi"/>
        <w:bCs/>
        <w:sz w:val="32"/>
        <w:szCs w:val="32"/>
        <w:cs/>
        <w:lang w:bidi="th-TH"/>
      </w:rPr>
      <w:t>สำหรับงวด</w:t>
    </w:r>
    <w:r w:rsidR="0045515A" w:rsidRPr="00AD0433">
      <w:rPr>
        <w:rFonts w:asciiTheme="majorBidi" w:hAnsiTheme="majorBidi" w:cstheme="majorBidi"/>
        <w:bCs/>
        <w:sz w:val="32"/>
        <w:szCs w:val="32"/>
        <w:cs/>
        <w:lang w:bidi="th-TH"/>
      </w:rPr>
      <w:t>สามเดือน</w:t>
    </w:r>
    <w:r w:rsidR="00684876" w:rsidRPr="00AD0433">
      <w:rPr>
        <w:rFonts w:asciiTheme="majorBidi" w:hAnsiTheme="majorBidi" w:cstheme="majorBidi"/>
        <w:bCs/>
        <w:sz w:val="32"/>
        <w:szCs w:val="32"/>
        <w:cs/>
        <w:lang w:bidi="th-TH"/>
      </w:rPr>
      <w:t>และ</w:t>
    </w:r>
    <w:r w:rsidR="00312E80" w:rsidRPr="00AD0433">
      <w:rPr>
        <w:rFonts w:asciiTheme="majorBidi" w:hAnsiTheme="majorBidi" w:cstheme="majorBidi"/>
        <w:bCs/>
        <w:sz w:val="32"/>
        <w:szCs w:val="32"/>
        <w:cs/>
        <w:lang w:bidi="th-TH"/>
      </w:rPr>
      <w:t>เก้า</w:t>
    </w:r>
    <w:r w:rsidR="00684876" w:rsidRPr="00AD0433">
      <w:rPr>
        <w:rFonts w:asciiTheme="majorBidi" w:hAnsiTheme="majorBidi" w:cstheme="majorBidi"/>
        <w:bCs/>
        <w:sz w:val="32"/>
        <w:szCs w:val="32"/>
        <w:cs/>
        <w:lang w:bidi="th-TH"/>
      </w:rPr>
      <w:t>เดือน</w:t>
    </w:r>
    <w:r w:rsidRPr="00AD0433">
      <w:rPr>
        <w:rFonts w:asciiTheme="majorBidi" w:hAnsiTheme="majorBidi" w:cstheme="majorBidi"/>
        <w:bCs/>
        <w:sz w:val="32"/>
        <w:szCs w:val="32"/>
        <w:cs/>
        <w:lang w:bidi="th-TH"/>
      </w:rPr>
      <w:t xml:space="preserve">สิ้นสุดวันที่ </w:t>
    </w:r>
    <w:r w:rsidR="00DC2A92" w:rsidRPr="00AD0433">
      <w:rPr>
        <w:rFonts w:asciiTheme="majorBidi" w:hAnsiTheme="majorBidi" w:cstheme="majorBidi"/>
        <w:bCs/>
        <w:sz w:val="32"/>
        <w:szCs w:val="32"/>
        <w:lang w:bidi="th-TH"/>
      </w:rPr>
      <w:t>3</w:t>
    </w:r>
    <w:r w:rsidR="00684876" w:rsidRPr="00AD0433">
      <w:rPr>
        <w:rFonts w:asciiTheme="majorBidi" w:hAnsiTheme="majorBidi" w:cstheme="majorBidi"/>
        <w:bCs/>
        <w:sz w:val="32"/>
        <w:szCs w:val="32"/>
        <w:lang w:bidi="th-TH"/>
      </w:rPr>
      <w:t>0</w:t>
    </w:r>
    <w:r w:rsidR="00DC2A92" w:rsidRPr="00AD0433">
      <w:rPr>
        <w:rFonts w:asciiTheme="majorBidi" w:hAnsiTheme="majorBidi" w:cstheme="majorBidi"/>
        <w:bCs/>
        <w:sz w:val="32"/>
        <w:szCs w:val="32"/>
        <w:lang w:bidi="th-TH"/>
      </w:rPr>
      <w:t xml:space="preserve"> </w:t>
    </w:r>
    <w:r w:rsidR="00312E80" w:rsidRPr="00AD0433">
      <w:rPr>
        <w:rFonts w:asciiTheme="majorBidi" w:hAnsiTheme="majorBidi" w:cstheme="majorBidi"/>
        <w:bCs/>
        <w:sz w:val="32"/>
        <w:szCs w:val="32"/>
        <w:cs/>
        <w:lang w:bidi="th-TH"/>
      </w:rPr>
      <w:t>กันยา</w:t>
    </w:r>
    <w:r w:rsidR="00684876" w:rsidRPr="00AD0433">
      <w:rPr>
        <w:rFonts w:asciiTheme="majorBidi" w:hAnsiTheme="majorBidi" w:cstheme="majorBidi"/>
        <w:bCs/>
        <w:sz w:val="32"/>
        <w:szCs w:val="32"/>
        <w:cs/>
        <w:lang w:bidi="th-TH"/>
      </w:rPr>
      <w:t>ยน</w:t>
    </w:r>
    <w:r w:rsidR="00497D79" w:rsidRPr="00AD0433">
      <w:rPr>
        <w:rFonts w:asciiTheme="majorBidi" w:hAnsiTheme="majorBidi" w:cstheme="majorBidi"/>
        <w:bCs/>
        <w:sz w:val="32"/>
        <w:szCs w:val="32"/>
        <w:cs/>
        <w:lang w:bidi="th-TH"/>
      </w:rPr>
      <w:t xml:space="preserve"> </w:t>
    </w:r>
    <w:r w:rsidR="00497D79" w:rsidRPr="00AD0433">
      <w:rPr>
        <w:rFonts w:asciiTheme="majorBidi" w:hAnsiTheme="majorBidi" w:cstheme="majorBidi"/>
        <w:bCs/>
        <w:sz w:val="32"/>
        <w:szCs w:val="32"/>
        <w:lang w:val="en-US" w:bidi="th-TH"/>
      </w:rPr>
      <w:t>2566</w:t>
    </w:r>
    <w:r w:rsidRPr="00AD0433">
      <w:rPr>
        <w:rFonts w:asciiTheme="majorBidi" w:hAnsiTheme="majorBidi" w:cstheme="majorBidi"/>
        <w:bCs/>
        <w:sz w:val="32"/>
        <w:szCs w:val="32"/>
        <w:lang w:bidi="th-TH"/>
      </w:rPr>
      <w:t xml:space="preserve"> (</w:t>
    </w:r>
    <w:r w:rsidRPr="00AD0433">
      <w:rPr>
        <w:rFonts w:asciiTheme="majorBidi" w:hAnsiTheme="majorBidi" w:cstheme="majorBidi"/>
        <w:bCs/>
        <w:sz w:val="32"/>
        <w:szCs w:val="32"/>
        <w:cs/>
        <w:lang w:bidi="th-TH"/>
      </w:rPr>
      <w:t>ไม่ได้ตรวจสอบ</w:t>
    </w:r>
    <w:r w:rsidRPr="00AD0433">
      <w:rPr>
        <w:rFonts w:asciiTheme="majorBidi" w:hAnsiTheme="majorBidi" w:cstheme="majorBidi"/>
        <w:bCs/>
        <w:sz w:val="32"/>
        <w:szCs w:val="32"/>
        <w:lang w:bidi="th-TH"/>
      </w:rPr>
      <w:t>)</w:t>
    </w:r>
  </w:p>
  <w:p w14:paraId="5E181CDE" w14:textId="77777777" w:rsidR="00564357" w:rsidRPr="00AD0433" w:rsidRDefault="00564357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862"/>
        </w:tabs>
        <w:ind w:left="86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597B13"/>
    <w:multiLevelType w:val="hybridMultilevel"/>
    <w:tmpl w:val="78A26614"/>
    <w:lvl w:ilvl="0" w:tplc="67603918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A32B72"/>
    <w:multiLevelType w:val="hybridMultilevel"/>
    <w:tmpl w:val="049417A4"/>
    <w:lvl w:ilvl="0" w:tplc="0592FFD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0BE75847"/>
    <w:multiLevelType w:val="hybridMultilevel"/>
    <w:tmpl w:val="4578878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5C311CC"/>
    <w:multiLevelType w:val="hybridMultilevel"/>
    <w:tmpl w:val="3F6ED6BC"/>
    <w:lvl w:ilvl="0" w:tplc="AE58F23A">
      <w:start w:val="17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175D7ACF"/>
    <w:multiLevelType w:val="hybridMultilevel"/>
    <w:tmpl w:val="917A7E50"/>
    <w:lvl w:ilvl="0" w:tplc="4E36EFD0">
      <w:start w:val="2"/>
      <w:numFmt w:val="bullet"/>
      <w:lvlText w:val="-"/>
      <w:lvlJc w:val="left"/>
      <w:pPr>
        <w:ind w:left="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80" w:hanging="360"/>
      </w:pPr>
      <w:rPr>
        <w:rFonts w:ascii="Wingdings" w:hAnsi="Wingdings" w:hint="default"/>
      </w:rPr>
    </w:lvl>
  </w:abstractNum>
  <w:abstractNum w:abstractNumId="18" w15:restartNumberingAfterBreak="0">
    <w:nsid w:val="197F4BE1"/>
    <w:multiLevelType w:val="hybridMultilevel"/>
    <w:tmpl w:val="8D268E26"/>
    <w:lvl w:ilvl="0" w:tplc="FDE847B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19BD18CE"/>
    <w:multiLevelType w:val="hybridMultilevel"/>
    <w:tmpl w:val="0D8039B8"/>
    <w:lvl w:ilvl="0" w:tplc="92762F3A">
      <w:start w:val="256"/>
      <w:numFmt w:val="bullet"/>
      <w:lvlText w:val="-"/>
      <w:lvlJc w:val="left"/>
      <w:pPr>
        <w:ind w:left="70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20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1DBE37DA"/>
    <w:multiLevelType w:val="hybridMultilevel"/>
    <w:tmpl w:val="3BE42C1A"/>
    <w:lvl w:ilvl="0" w:tplc="5D38A6C8">
      <w:start w:val="1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cs"/>
        <w:b/>
        <w:bCs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4" w15:restartNumberingAfterBreak="0">
    <w:nsid w:val="283776A3"/>
    <w:multiLevelType w:val="multilevel"/>
    <w:tmpl w:val="EE722F82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25" w15:restartNumberingAfterBreak="0">
    <w:nsid w:val="2CBD1609"/>
    <w:multiLevelType w:val="hybridMultilevel"/>
    <w:tmpl w:val="AADAD796"/>
    <w:lvl w:ilvl="0" w:tplc="FFFFFFFF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3BD92A8A"/>
    <w:multiLevelType w:val="hybridMultilevel"/>
    <w:tmpl w:val="5E88FC7E"/>
    <w:lvl w:ilvl="0" w:tplc="5F86106C">
      <w:start w:val="1"/>
      <w:numFmt w:val="thaiLetters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46D06B51"/>
    <w:multiLevelType w:val="hybridMultilevel"/>
    <w:tmpl w:val="F04655CE"/>
    <w:lvl w:ilvl="0" w:tplc="E2A4483E">
      <w:start w:val="5"/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2" w15:restartNumberingAfterBreak="0">
    <w:nsid w:val="47263C93"/>
    <w:multiLevelType w:val="multilevel"/>
    <w:tmpl w:val="B3BCA38E"/>
    <w:lvl w:ilvl="0">
      <w:start w:val="9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3" w15:restartNumberingAfterBreak="0">
    <w:nsid w:val="4F135D2E"/>
    <w:multiLevelType w:val="hybridMultilevel"/>
    <w:tmpl w:val="60041328"/>
    <w:lvl w:ilvl="0" w:tplc="5CA82082">
      <w:start w:val="1"/>
      <w:numFmt w:val="bullet"/>
      <w:lvlText w:val="-"/>
      <w:lvlJc w:val="left"/>
      <w:pPr>
        <w:ind w:left="90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4" w15:restartNumberingAfterBreak="0">
    <w:nsid w:val="5385674E"/>
    <w:multiLevelType w:val="hybridMultilevel"/>
    <w:tmpl w:val="AADAD796"/>
    <w:lvl w:ilvl="0" w:tplc="FE5CB98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7C72C2"/>
    <w:multiLevelType w:val="hybridMultilevel"/>
    <w:tmpl w:val="914A65B2"/>
    <w:lvl w:ilvl="0" w:tplc="D5ACA5B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  <w:sz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684EE9"/>
    <w:multiLevelType w:val="hybridMultilevel"/>
    <w:tmpl w:val="D34A777E"/>
    <w:lvl w:ilvl="0" w:tplc="F82A1E40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F03000"/>
    <w:multiLevelType w:val="hybridMultilevel"/>
    <w:tmpl w:val="1324D04E"/>
    <w:lvl w:ilvl="0" w:tplc="1AAEE4D2">
      <w:start w:val="1"/>
      <w:numFmt w:val="decimal"/>
      <w:lvlText w:val="%1.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61D32ADA"/>
    <w:multiLevelType w:val="hybridMultilevel"/>
    <w:tmpl w:val="4714508C"/>
    <w:lvl w:ilvl="0" w:tplc="49A46BFE">
      <w:start w:val="30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E17B14"/>
    <w:multiLevelType w:val="hybridMultilevel"/>
    <w:tmpl w:val="901E7286"/>
    <w:lvl w:ilvl="0" w:tplc="D104454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2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3" w15:restartNumberingAfterBreak="0">
    <w:nsid w:val="6EBD1D53"/>
    <w:multiLevelType w:val="hybridMultilevel"/>
    <w:tmpl w:val="6A7A317E"/>
    <w:lvl w:ilvl="0" w:tplc="CCC42B7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4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2184D74"/>
    <w:multiLevelType w:val="hybridMultilevel"/>
    <w:tmpl w:val="8EB64002"/>
    <w:lvl w:ilvl="0" w:tplc="0FC8D2DA">
      <w:start w:val="1"/>
      <w:numFmt w:val="decimal"/>
      <w:lvlText w:val="(%1)"/>
      <w:lvlJc w:val="left"/>
      <w:pPr>
        <w:ind w:left="1410" w:hanging="87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6" w15:restartNumberingAfterBreak="0">
    <w:nsid w:val="751155DA"/>
    <w:multiLevelType w:val="hybridMultilevel"/>
    <w:tmpl w:val="84728F40"/>
    <w:lvl w:ilvl="0" w:tplc="32AA0C58">
      <w:start w:val="1"/>
      <w:numFmt w:val="decimal"/>
      <w:lvlText w:val="(%1)"/>
      <w:lvlJc w:val="left"/>
      <w:pPr>
        <w:ind w:left="810" w:hanging="360"/>
      </w:pPr>
      <w:rPr>
        <w:rFonts w:hint="default"/>
        <w:i/>
        <w:iCs w:val="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7" w15:restartNumberingAfterBreak="0">
    <w:nsid w:val="7934010C"/>
    <w:multiLevelType w:val="hybridMultilevel"/>
    <w:tmpl w:val="B06E0C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B5E1B5D"/>
    <w:multiLevelType w:val="hybridMultilevel"/>
    <w:tmpl w:val="E92CDF94"/>
    <w:lvl w:ilvl="0" w:tplc="2780E580">
      <w:start w:val="25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7798805">
    <w:abstractNumId w:val="6"/>
  </w:num>
  <w:num w:numId="2" w16cid:durableId="1680153626">
    <w:abstractNumId w:val="5"/>
  </w:num>
  <w:num w:numId="3" w16cid:durableId="425275379">
    <w:abstractNumId w:val="9"/>
  </w:num>
  <w:num w:numId="4" w16cid:durableId="1312637020">
    <w:abstractNumId w:val="7"/>
  </w:num>
  <w:num w:numId="5" w16cid:durableId="926184918">
    <w:abstractNumId w:val="8"/>
  </w:num>
  <w:num w:numId="6" w16cid:durableId="136997199">
    <w:abstractNumId w:val="3"/>
  </w:num>
  <w:num w:numId="7" w16cid:durableId="914777755">
    <w:abstractNumId w:val="2"/>
  </w:num>
  <w:num w:numId="8" w16cid:durableId="2109767445">
    <w:abstractNumId w:val="0"/>
  </w:num>
  <w:num w:numId="9" w16cid:durableId="228810768">
    <w:abstractNumId w:val="1"/>
  </w:num>
  <w:num w:numId="10" w16cid:durableId="1935822833">
    <w:abstractNumId w:val="4"/>
  </w:num>
  <w:num w:numId="11" w16cid:durableId="2042973223">
    <w:abstractNumId w:val="27"/>
  </w:num>
  <w:num w:numId="12" w16cid:durableId="765854692">
    <w:abstractNumId w:val="23"/>
  </w:num>
  <w:num w:numId="13" w16cid:durableId="1904410788">
    <w:abstractNumId w:val="41"/>
  </w:num>
  <w:num w:numId="14" w16cid:durableId="449863123">
    <w:abstractNumId w:val="26"/>
  </w:num>
  <w:num w:numId="15" w16cid:durableId="1723871348">
    <w:abstractNumId w:val="29"/>
  </w:num>
  <w:num w:numId="16" w16cid:durableId="130442399">
    <w:abstractNumId w:val="12"/>
  </w:num>
  <w:num w:numId="17" w16cid:durableId="87165900">
    <w:abstractNumId w:val="15"/>
  </w:num>
  <w:num w:numId="18" w16cid:durableId="765148824">
    <w:abstractNumId w:val="11"/>
  </w:num>
  <w:num w:numId="19" w16cid:durableId="889924344">
    <w:abstractNumId w:val="30"/>
  </w:num>
  <w:num w:numId="20" w16cid:durableId="510071133">
    <w:abstractNumId w:val="20"/>
  </w:num>
  <w:num w:numId="21" w16cid:durableId="1234663470">
    <w:abstractNumId w:val="43"/>
  </w:num>
  <w:num w:numId="22" w16cid:durableId="1198540184">
    <w:abstractNumId w:val="24"/>
  </w:num>
  <w:num w:numId="23" w16cid:durableId="1274509694">
    <w:abstractNumId w:val="16"/>
  </w:num>
  <w:num w:numId="24" w16cid:durableId="214660863">
    <w:abstractNumId w:val="47"/>
  </w:num>
  <w:num w:numId="25" w16cid:durableId="1434477716">
    <w:abstractNumId w:val="45"/>
  </w:num>
  <w:num w:numId="26" w16cid:durableId="39941888">
    <w:abstractNumId w:val="10"/>
  </w:num>
  <w:num w:numId="27" w16cid:durableId="175547057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383598312">
    <w:abstractNumId w:val="36"/>
  </w:num>
  <w:num w:numId="29" w16cid:durableId="1280337073">
    <w:abstractNumId w:val="35"/>
  </w:num>
  <w:num w:numId="30" w16cid:durableId="204487443">
    <w:abstractNumId w:val="32"/>
  </w:num>
  <w:num w:numId="31" w16cid:durableId="551773915">
    <w:abstractNumId w:val="42"/>
  </w:num>
  <w:num w:numId="32" w16cid:durableId="1518621958">
    <w:abstractNumId w:val="40"/>
  </w:num>
  <w:num w:numId="33" w16cid:durableId="1588418053">
    <w:abstractNumId w:val="33"/>
  </w:num>
  <w:num w:numId="34" w16cid:durableId="93131314">
    <w:abstractNumId w:val="21"/>
  </w:num>
  <w:num w:numId="35" w16cid:durableId="1262177218">
    <w:abstractNumId w:val="44"/>
  </w:num>
  <w:num w:numId="36" w16cid:durableId="462424737">
    <w:abstractNumId w:val="18"/>
  </w:num>
  <w:num w:numId="37" w16cid:durableId="168641898">
    <w:abstractNumId w:val="46"/>
  </w:num>
  <w:num w:numId="38" w16cid:durableId="920062117">
    <w:abstractNumId w:val="17"/>
  </w:num>
  <w:num w:numId="39" w16cid:durableId="581065725">
    <w:abstractNumId w:val="22"/>
  </w:num>
  <w:num w:numId="40" w16cid:durableId="71202862">
    <w:abstractNumId w:val="48"/>
  </w:num>
  <w:num w:numId="41" w16cid:durableId="1175993869">
    <w:abstractNumId w:val="19"/>
  </w:num>
  <w:num w:numId="42" w16cid:durableId="2063794526">
    <w:abstractNumId w:val="31"/>
  </w:num>
  <w:num w:numId="43" w16cid:durableId="967054717">
    <w:abstractNumId w:val="28"/>
  </w:num>
  <w:num w:numId="44" w16cid:durableId="1426538433">
    <w:abstractNumId w:val="34"/>
  </w:num>
  <w:num w:numId="45" w16cid:durableId="23212761">
    <w:abstractNumId w:val="39"/>
  </w:num>
  <w:num w:numId="46" w16cid:durableId="433672276">
    <w:abstractNumId w:val="25"/>
  </w:num>
  <w:num w:numId="47" w16cid:durableId="7019668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645547491">
    <w:abstractNumId w:val="38"/>
  </w:num>
  <w:num w:numId="49" w16cid:durableId="1021860245">
    <w:abstractNumId w:val="3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15B6"/>
    <w:rsid w:val="00000035"/>
    <w:rsid w:val="0000068C"/>
    <w:rsid w:val="0000083A"/>
    <w:rsid w:val="000009CF"/>
    <w:rsid w:val="00000ACC"/>
    <w:rsid w:val="0000124E"/>
    <w:rsid w:val="00002347"/>
    <w:rsid w:val="000026D7"/>
    <w:rsid w:val="00002876"/>
    <w:rsid w:val="0000316E"/>
    <w:rsid w:val="00003673"/>
    <w:rsid w:val="00003F35"/>
    <w:rsid w:val="000040ED"/>
    <w:rsid w:val="000052B8"/>
    <w:rsid w:val="00005F09"/>
    <w:rsid w:val="00005F59"/>
    <w:rsid w:val="000062F8"/>
    <w:rsid w:val="0000660E"/>
    <w:rsid w:val="00006BC6"/>
    <w:rsid w:val="00007745"/>
    <w:rsid w:val="000101CF"/>
    <w:rsid w:val="0001088E"/>
    <w:rsid w:val="00010A06"/>
    <w:rsid w:val="00010B16"/>
    <w:rsid w:val="00010FCF"/>
    <w:rsid w:val="000119A5"/>
    <w:rsid w:val="00011DCD"/>
    <w:rsid w:val="00012AA9"/>
    <w:rsid w:val="00012B92"/>
    <w:rsid w:val="00012C81"/>
    <w:rsid w:val="0001309F"/>
    <w:rsid w:val="00013C03"/>
    <w:rsid w:val="00013DFF"/>
    <w:rsid w:val="000146C6"/>
    <w:rsid w:val="00014F6E"/>
    <w:rsid w:val="000151A7"/>
    <w:rsid w:val="0001653B"/>
    <w:rsid w:val="000175A6"/>
    <w:rsid w:val="00017875"/>
    <w:rsid w:val="00017C0A"/>
    <w:rsid w:val="00017FF4"/>
    <w:rsid w:val="00020217"/>
    <w:rsid w:val="00020477"/>
    <w:rsid w:val="000207EE"/>
    <w:rsid w:val="00020DC4"/>
    <w:rsid w:val="00020F45"/>
    <w:rsid w:val="00020F7F"/>
    <w:rsid w:val="0002154A"/>
    <w:rsid w:val="000223DF"/>
    <w:rsid w:val="00023814"/>
    <w:rsid w:val="00023B82"/>
    <w:rsid w:val="00023B83"/>
    <w:rsid w:val="00024064"/>
    <w:rsid w:val="00024649"/>
    <w:rsid w:val="00024784"/>
    <w:rsid w:val="00024D39"/>
    <w:rsid w:val="00024FEB"/>
    <w:rsid w:val="0002509C"/>
    <w:rsid w:val="000251E9"/>
    <w:rsid w:val="000255B2"/>
    <w:rsid w:val="0002578C"/>
    <w:rsid w:val="000258D7"/>
    <w:rsid w:val="00025C1D"/>
    <w:rsid w:val="00025C57"/>
    <w:rsid w:val="000260C1"/>
    <w:rsid w:val="0002616A"/>
    <w:rsid w:val="000263CA"/>
    <w:rsid w:val="0003038B"/>
    <w:rsid w:val="00030D0A"/>
    <w:rsid w:val="00030DAC"/>
    <w:rsid w:val="00031A18"/>
    <w:rsid w:val="00031F2D"/>
    <w:rsid w:val="00032026"/>
    <w:rsid w:val="00032185"/>
    <w:rsid w:val="000323ED"/>
    <w:rsid w:val="0003302F"/>
    <w:rsid w:val="00033BDC"/>
    <w:rsid w:val="00033FA0"/>
    <w:rsid w:val="00033FA9"/>
    <w:rsid w:val="00034D6A"/>
    <w:rsid w:val="00034DE9"/>
    <w:rsid w:val="0003545F"/>
    <w:rsid w:val="000354A3"/>
    <w:rsid w:val="000354D0"/>
    <w:rsid w:val="00035ADF"/>
    <w:rsid w:val="00036610"/>
    <w:rsid w:val="00036D38"/>
    <w:rsid w:val="000372CE"/>
    <w:rsid w:val="00037C84"/>
    <w:rsid w:val="0004069A"/>
    <w:rsid w:val="00040C78"/>
    <w:rsid w:val="0004104D"/>
    <w:rsid w:val="000427C4"/>
    <w:rsid w:val="000427E8"/>
    <w:rsid w:val="00043563"/>
    <w:rsid w:val="000437D3"/>
    <w:rsid w:val="00043C93"/>
    <w:rsid w:val="00043D21"/>
    <w:rsid w:val="00043DCB"/>
    <w:rsid w:val="00043E6D"/>
    <w:rsid w:val="00043F3B"/>
    <w:rsid w:val="00044677"/>
    <w:rsid w:val="00044B3C"/>
    <w:rsid w:val="00044C4E"/>
    <w:rsid w:val="00044D0F"/>
    <w:rsid w:val="00044EB6"/>
    <w:rsid w:val="0004618F"/>
    <w:rsid w:val="00046397"/>
    <w:rsid w:val="00046687"/>
    <w:rsid w:val="00046ACF"/>
    <w:rsid w:val="00047360"/>
    <w:rsid w:val="00050270"/>
    <w:rsid w:val="00050F0E"/>
    <w:rsid w:val="000512B2"/>
    <w:rsid w:val="000513E7"/>
    <w:rsid w:val="00052538"/>
    <w:rsid w:val="000528CB"/>
    <w:rsid w:val="00052D9F"/>
    <w:rsid w:val="00053477"/>
    <w:rsid w:val="00053D6E"/>
    <w:rsid w:val="00054147"/>
    <w:rsid w:val="00054551"/>
    <w:rsid w:val="0005514D"/>
    <w:rsid w:val="0005549F"/>
    <w:rsid w:val="0005656D"/>
    <w:rsid w:val="00056ABB"/>
    <w:rsid w:val="00056C06"/>
    <w:rsid w:val="0005785D"/>
    <w:rsid w:val="00057C6E"/>
    <w:rsid w:val="00057E90"/>
    <w:rsid w:val="00057E91"/>
    <w:rsid w:val="00057F11"/>
    <w:rsid w:val="00060A97"/>
    <w:rsid w:val="000615E5"/>
    <w:rsid w:val="00061864"/>
    <w:rsid w:val="00061E5B"/>
    <w:rsid w:val="00061FE3"/>
    <w:rsid w:val="00062489"/>
    <w:rsid w:val="000625BD"/>
    <w:rsid w:val="00062D92"/>
    <w:rsid w:val="00063228"/>
    <w:rsid w:val="0006333A"/>
    <w:rsid w:val="00063B62"/>
    <w:rsid w:val="00063F5C"/>
    <w:rsid w:val="000642C2"/>
    <w:rsid w:val="000645F9"/>
    <w:rsid w:val="00064669"/>
    <w:rsid w:val="00064C2A"/>
    <w:rsid w:val="0006501B"/>
    <w:rsid w:val="000653CA"/>
    <w:rsid w:val="00066DA1"/>
    <w:rsid w:val="00066EFF"/>
    <w:rsid w:val="000671E3"/>
    <w:rsid w:val="00067F50"/>
    <w:rsid w:val="00067F56"/>
    <w:rsid w:val="00070252"/>
    <w:rsid w:val="0007098B"/>
    <w:rsid w:val="00070A74"/>
    <w:rsid w:val="00070C2E"/>
    <w:rsid w:val="000711EE"/>
    <w:rsid w:val="00071218"/>
    <w:rsid w:val="00071279"/>
    <w:rsid w:val="00071A0F"/>
    <w:rsid w:val="00072960"/>
    <w:rsid w:val="0007318C"/>
    <w:rsid w:val="00073ED8"/>
    <w:rsid w:val="00074076"/>
    <w:rsid w:val="0007456F"/>
    <w:rsid w:val="00074DF8"/>
    <w:rsid w:val="00075190"/>
    <w:rsid w:val="00075918"/>
    <w:rsid w:val="000762B7"/>
    <w:rsid w:val="0007647F"/>
    <w:rsid w:val="00076788"/>
    <w:rsid w:val="0007687A"/>
    <w:rsid w:val="00076FE2"/>
    <w:rsid w:val="00077440"/>
    <w:rsid w:val="00077B6C"/>
    <w:rsid w:val="000803A1"/>
    <w:rsid w:val="0008102C"/>
    <w:rsid w:val="00081ADA"/>
    <w:rsid w:val="00081AE3"/>
    <w:rsid w:val="00082476"/>
    <w:rsid w:val="000825A7"/>
    <w:rsid w:val="0008326E"/>
    <w:rsid w:val="0008330F"/>
    <w:rsid w:val="00083B4C"/>
    <w:rsid w:val="00083D05"/>
    <w:rsid w:val="00083F7B"/>
    <w:rsid w:val="00084279"/>
    <w:rsid w:val="000854B3"/>
    <w:rsid w:val="00085729"/>
    <w:rsid w:val="00085BBC"/>
    <w:rsid w:val="00086509"/>
    <w:rsid w:val="00086FD1"/>
    <w:rsid w:val="0008737E"/>
    <w:rsid w:val="000875E6"/>
    <w:rsid w:val="00087C7D"/>
    <w:rsid w:val="00090B2F"/>
    <w:rsid w:val="00090C82"/>
    <w:rsid w:val="00090CF0"/>
    <w:rsid w:val="00090EA9"/>
    <w:rsid w:val="000915F7"/>
    <w:rsid w:val="0009174E"/>
    <w:rsid w:val="0009298F"/>
    <w:rsid w:val="00092A13"/>
    <w:rsid w:val="00093004"/>
    <w:rsid w:val="0009337B"/>
    <w:rsid w:val="00093539"/>
    <w:rsid w:val="000936FD"/>
    <w:rsid w:val="00093CFA"/>
    <w:rsid w:val="000947AD"/>
    <w:rsid w:val="00094B04"/>
    <w:rsid w:val="00094D11"/>
    <w:rsid w:val="0009530B"/>
    <w:rsid w:val="0009592D"/>
    <w:rsid w:val="00096046"/>
    <w:rsid w:val="00096CC5"/>
    <w:rsid w:val="000977AB"/>
    <w:rsid w:val="00097988"/>
    <w:rsid w:val="000A00C6"/>
    <w:rsid w:val="000A011D"/>
    <w:rsid w:val="000A0B5F"/>
    <w:rsid w:val="000A0E86"/>
    <w:rsid w:val="000A1537"/>
    <w:rsid w:val="000A153A"/>
    <w:rsid w:val="000A160A"/>
    <w:rsid w:val="000A1A48"/>
    <w:rsid w:val="000A1A72"/>
    <w:rsid w:val="000A1AC3"/>
    <w:rsid w:val="000A1CAC"/>
    <w:rsid w:val="000A1DF2"/>
    <w:rsid w:val="000A206C"/>
    <w:rsid w:val="000A27AA"/>
    <w:rsid w:val="000A27F5"/>
    <w:rsid w:val="000A294D"/>
    <w:rsid w:val="000A2E91"/>
    <w:rsid w:val="000A2EA5"/>
    <w:rsid w:val="000A33AA"/>
    <w:rsid w:val="000A37ED"/>
    <w:rsid w:val="000A3C44"/>
    <w:rsid w:val="000A45A8"/>
    <w:rsid w:val="000A4C76"/>
    <w:rsid w:val="000A61C6"/>
    <w:rsid w:val="000A7619"/>
    <w:rsid w:val="000A7CAA"/>
    <w:rsid w:val="000B0843"/>
    <w:rsid w:val="000B0966"/>
    <w:rsid w:val="000B09DA"/>
    <w:rsid w:val="000B0B60"/>
    <w:rsid w:val="000B1498"/>
    <w:rsid w:val="000B1827"/>
    <w:rsid w:val="000B1B76"/>
    <w:rsid w:val="000B20FF"/>
    <w:rsid w:val="000B2669"/>
    <w:rsid w:val="000B2A1C"/>
    <w:rsid w:val="000B2C45"/>
    <w:rsid w:val="000B361A"/>
    <w:rsid w:val="000B4AA7"/>
    <w:rsid w:val="000B4BF1"/>
    <w:rsid w:val="000B4F4C"/>
    <w:rsid w:val="000B5A34"/>
    <w:rsid w:val="000B5C62"/>
    <w:rsid w:val="000B5DFB"/>
    <w:rsid w:val="000B667B"/>
    <w:rsid w:val="000B683F"/>
    <w:rsid w:val="000B6936"/>
    <w:rsid w:val="000B6A0C"/>
    <w:rsid w:val="000B6EA9"/>
    <w:rsid w:val="000B7353"/>
    <w:rsid w:val="000B7B45"/>
    <w:rsid w:val="000B7E32"/>
    <w:rsid w:val="000C0332"/>
    <w:rsid w:val="000C10DA"/>
    <w:rsid w:val="000C1A6D"/>
    <w:rsid w:val="000C2472"/>
    <w:rsid w:val="000C2C46"/>
    <w:rsid w:val="000C3510"/>
    <w:rsid w:val="000C354F"/>
    <w:rsid w:val="000C387C"/>
    <w:rsid w:val="000C3F70"/>
    <w:rsid w:val="000C514B"/>
    <w:rsid w:val="000C5773"/>
    <w:rsid w:val="000C6281"/>
    <w:rsid w:val="000C62F5"/>
    <w:rsid w:val="000C634C"/>
    <w:rsid w:val="000C6369"/>
    <w:rsid w:val="000C68D6"/>
    <w:rsid w:val="000C7476"/>
    <w:rsid w:val="000C7753"/>
    <w:rsid w:val="000C7934"/>
    <w:rsid w:val="000C7CDE"/>
    <w:rsid w:val="000D0022"/>
    <w:rsid w:val="000D0470"/>
    <w:rsid w:val="000D0631"/>
    <w:rsid w:val="000D0E99"/>
    <w:rsid w:val="000D0FA3"/>
    <w:rsid w:val="000D148F"/>
    <w:rsid w:val="000D22B9"/>
    <w:rsid w:val="000D29BB"/>
    <w:rsid w:val="000D2DEB"/>
    <w:rsid w:val="000D30C4"/>
    <w:rsid w:val="000D30CE"/>
    <w:rsid w:val="000D31C7"/>
    <w:rsid w:val="000D34ED"/>
    <w:rsid w:val="000D35D1"/>
    <w:rsid w:val="000D3766"/>
    <w:rsid w:val="000D3B7F"/>
    <w:rsid w:val="000D4827"/>
    <w:rsid w:val="000D491F"/>
    <w:rsid w:val="000D49B4"/>
    <w:rsid w:val="000D5101"/>
    <w:rsid w:val="000D57C5"/>
    <w:rsid w:val="000D5EBE"/>
    <w:rsid w:val="000D656F"/>
    <w:rsid w:val="000D6837"/>
    <w:rsid w:val="000D6A41"/>
    <w:rsid w:val="000D6DF1"/>
    <w:rsid w:val="000D7D65"/>
    <w:rsid w:val="000E0602"/>
    <w:rsid w:val="000E123C"/>
    <w:rsid w:val="000E13BB"/>
    <w:rsid w:val="000E14AE"/>
    <w:rsid w:val="000E16D3"/>
    <w:rsid w:val="000E22D0"/>
    <w:rsid w:val="000E39A5"/>
    <w:rsid w:val="000E3C02"/>
    <w:rsid w:val="000E3C19"/>
    <w:rsid w:val="000E4FF1"/>
    <w:rsid w:val="000E50BE"/>
    <w:rsid w:val="000E5657"/>
    <w:rsid w:val="000E5CFB"/>
    <w:rsid w:val="000E5D9B"/>
    <w:rsid w:val="000E6782"/>
    <w:rsid w:val="000E6AB6"/>
    <w:rsid w:val="000E7125"/>
    <w:rsid w:val="000E719D"/>
    <w:rsid w:val="000E7848"/>
    <w:rsid w:val="000E78A4"/>
    <w:rsid w:val="000E78AB"/>
    <w:rsid w:val="000E7B4D"/>
    <w:rsid w:val="000E7FF9"/>
    <w:rsid w:val="000F0160"/>
    <w:rsid w:val="000F01EC"/>
    <w:rsid w:val="000F0B0D"/>
    <w:rsid w:val="000F0B7B"/>
    <w:rsid w:val="000F15AD"/>
    <w:rsid w:val="000F19D8"/>
    <w:rsid w:val="000F1FDF"/>
    <w:rsid w:val="000F2594"/>
    <w:rsid w:val="000F27C2"/>
    <w:rsid w:val="000F2934"/>
    <w:rsid w:val="000F2BD9"/>
    <w:rsid w:val="000F3985"/>
    <w:rsid w:val="000F3AEC"/>
    <w:rsid w:val="000F40B1"/>
    <w:rsid w:val="000F49BE"/>
    <w:rsid w:val="000F4BED"/>
    <w:rsid w:val="000F5122"/>
    <w:rsid w:val="000F5987"/>
    <w:rsid w:val="000F5FBB"/>
    <w:rsid w:val="000F60DB"/>
    <w:rsid w:val="000F764E"/>
    <w:rsid w:val="000F7BEA"/>
    <w:rsid w:val="0010025C"/>
    <w:rsid w:val="00100F30"/>
    <w:rsid w:val="00100FCA"/>
    <w:rsid w:val="00100FE0"/>
    <w:rsid w:val="00101377"/>
    <w:rsid w:val="001015E2"/>
    <w:rsid w:val="00102119"/>
    <w:rsid w:val="00102908"/>
    <w:rsid w:val="00103310"/>
    <w:rsid w:val="0010347C"/>
    <w:rsid w:val="00103592"/>
    <w:rsid w:val="0010387F"/>
    <w:rsid w:val="00103F8B"/>
    <w:rsid w:val="00104880"/>
    <w:rsid w:val="00104F89"/>
    <w:rsid w:val="0010549E"/>
    <w:rsid w:val="00105BCC"/>
    <w:rsid w:val="00105F97"/>
    <w:rsid w:val="00106A3A"/>
    <w:rsid w:val="00106A57"/>
    <w:rsid w:val="00106E48"/>
    <w:rsid w:val="001076A1"/>
    <w:rsid w:val="001077D0"/>
    <w:rsid w:val="00110E2D"/>
    <w:rsid w:val="001114A4"/>
    <w:rsid w:val="001114E5"/>
    <w:rsid w:val="0011177C"/>
    <w:rsid w:val="00111A28"/>
    <w:rsid w:val="00111DBF"/>
    <w:rsid w:val="00112378"/>
    <w:rsid w:val="00112DAF"/>
    <w:rsid w:val="00112E98"/>
    <w:rsid w:val="00113069"/>
    <w:rsid w:val="0011321E"/>
    <w:rsid w:val="00114A5F"/>
    <w:rsid w:val="00114B8A"/>
    <w:rsid w:val="00114F6B"/>
    <w:rsid w:val="00115101"/>
    <w:rsid w:val="00115115"/>
    <w:rsid w:val="001164F9"/>
    <w:rsid w:val="00116ABE"/>
    <w:rsid w:val="00116B3C"/>
    <w:rsid w:val="001172A6"/>
    <w:rsid w:val="001179EC"/>
    <w:rsid w:val="0012044A"/>
    <w:rsid w:val="0012063E"/>
    <w:rsid w:val="001206E4"/>
    <w:rsid w:val="00120AA8"/>
    <w:rsid w:val="00120B1F"/>
    <w:rsid w:val="001213BE"/>
    <w:rsid w:val="00121F2E"/>
    <w:rsid w:val="0012296D"/>
    <w:rsid w:val="00123D27"/>
    <w:rsid w:val="001241F7"/>
    <w:rsid w:val="001243D5"/>
    <w:rsid w:val="00124552"/>
    <w:rsid w:val="00124D3D"/>
    <w:rsid w:val="001264F3"/>
    <w:rsid w:val="001267C8"/>
    <w:rsid w:val="001306D6"/>
    <w:rsid w:val="00130A91"/>
    <w:rsid w:val="00130AC9"/>
    <w:rsid w:val="00130C96"/>
    <w:rsid w:val="001318D3"/>
    <w:rsid w:val="001323ED"/>
    <w:rsid w:val="001331E0"/>
    <w:rsid w:val="00133BCC"/>
    <w:rsid w:val="00133DEF"/>
    <w:rsid w:val="0013424C"/>
    <w:rsid w:val="0013463F"/>
    <w:rsid w:val="00134821"/>
    <w:rsid w:val="00134CBE"/>
    <w:rsid w:val="0013507F"/>
    <w:rsid w:val="0013531B"/>
    <w:rsid w:val="001353A5"/>
    <w:rsid w:val="001355EF"/>
    <w:rsid w:val="00135A5D"/>
    <w:rsid w:val="00135E34"/>
    <w:rsid w:val="00135E50"/>
    <w:rsid w:val="001361B9"/>
    <w:rsid w:val="00136421"/>
    <w:rsid w:val="001364D0"/>
    <w:rsid w:val="001400DB"/>
    <w:rsid w:val="00140BCE"/>
    <w:rsid w:val="00140BF1"/>
    <w:rsid w:val="00140EDF"/>
    <w:rsid w:val="00141565"/>
    <w:rsid w:val="001416D2"/>
    <w:rsid w:val="00141A16"/>
    <w:rsid w:val="00142164"/>
    <w:rsid w:val="001422D7"/>
    <w:rsid w:val="001427A1"/>
    <w:rsid w:val="00142CD4"/>
    <w:rsid w:val="001431DD"/>
    <w:rsid w:val="00143612"/>
    <w:rsid w:val="001436AD"/>
    <w:rsid w:val="00143745"/>
    <w:rsid w:val="001439AE"/>
    <w:rsid w:val="00143F04"/>
    <w:rsid w:val="00145712"/>
    <w:rsid w:val="00145945"/>
    <w:rsid w:val="00145BEE"/>
    <w:rsid w:val="00146594"/>
    <w:rsid w:val="00146693"/>
    <w:rsid w:val="001469BA"/>
    <w:rsid w:val="00146A8D"/>
    <w:rsid w:val="00146D4F"/>
    <w:rsid w:val="00147EA5"/>
    <w:rsid w:val="001500D3"/>
    <w:rsid w:val="001501CC"/>
    <w:rsid w:val="001504D1"/>
    <w:rsid w:val="0015064A"/>
    <w:rsid w:val="001511AC"/>
    <w:rsid w:val="0015198F"/>
    <w:rsid w:val="00151B7D"/>
    <w:rsid w:val="00151F24"/>
    <w:rsid w:val="00152F9C"/>
    <w:rsid w:val="0015300D"/>
    <w:rsid w:val="00154A26"/>
    <w:rsid w:val="001554B8"/>
    <w:rsid w:val="001555F2"/>
    <w:rsid w:val="001556FE"/>
    <w:rsid w:val="0015571F"/>
    <w:rsid w:val="00156496"/>
    <w:rsid w:val="001569A0"/>
    <w:rsid w:val="0015726C"/>
    <w:rsid w:val="001574A8"/>
    <w:rsid w:val="00157C9F"/>
    <w:rsid w:val="00157DA4"/>
    <w:rsid w:val="00160118"/>
    <w:rsid w:val="0016037E"/>
    <w:rsid w:val="001606FA"/>
    <w:rsid w:val="0016199C"/>
    <w:rsid w:val="00161A16"/>
    <w:rsid w:val="00161B74"/>
    <w:rsid w:val="00161BC4"/>
    <w:rsid w:val="00161C03"/>
    <w:rsid w:val="001623E7"/>
    <w:rsid w:val="00162454"/>
    <w:rsid w:val="0016249F"/>
    <w:rsid w:val="001627D5"/>
    <w:rsid w:val="00163A9B"/>
    <w:rsid w:val="00163E71"/>
    <w:rsid w:val="0016514F"/>
    <w:rsid w:val="00165177"/>
    <w:rsid w:val="00165CA3"/>
    <w:rsid w:val="00165F0A"/>
    <w:rsid w:val="0016653A"/>
    <w:rsid w:val="00166542"/>
    <w:rsid w:val="00166BF5"/>
    <w:rsid w:val="00166CEE"/>
    <w:rsid w:val="00166FC9"/>
    <w:rsid w:val="001670CF"/>
    <w:rsid w:val="0016712A"/>
    <w:rsid w:val="001675DE"/>
    <w:rsid w:val="00167999"/>
    <w:rsid w:val="00167FA1"/>
    <w:rsid w:val="0017006C"/>
    <w:rsid w:val="001700A9"/>
    <w:rsid w:val="00170519"/>
    <w:rsid w:val="0017092D"/>
    <w:rsid w:val="00171680"/>
    <w:rsid w:val="00171C4E"/>
    <w:rsid w:val="0017262E"/>
    <w:rsid w:val="001726E5"/>
    <w:rsid w:val="00172BF1"/>
    <w:rsid w:val="00173313"/>
    <w:rsid w:val="001733DC"/>
    <w:rsid w:val="00173ECF"/>
    <w:rsid w:val="00173F4C"/>
    <w:rsid w:val="00174324"/>
    <w:rsid w:val="00174409"/>
    <w:rsid w:val="001753F8"/>
    <w:rsid w:val="001764A4"/>
    <w:rsid w:val="001767EE"/>
    <w:rsid w:val="001768AE"/>
    <w:rsid w:val="00176BA3"/>
    <w:rsid w:val="00176D3B"/>
    <w:rsid w:val="00176FAE"/>
    <w:rsid w:val="00177390"/>
    <w:rsid w:val="0017764D"/>
    <w:rsid w:val="00180455"/>
    <w:rsid w:val="00180925"/>
    <w:rsid w:val="00180F61"/>
    <w:rsid w:val="0018104A"/>
    <w:rsid w:val="00181666"/>
    <w:rsid w:val="0018166F"/>
    <w:rsid w:val="00181D45"/>
    <w:rsid w:val="00182DF2"/>
    <w:rsid w:val="00182F2C"/>
    <w:rsid w:val="0018355A"/>
    <w:rsid w:val="00183805"/>
    <w:rsid w:val="001844ED"/>
    <w:rsid w:val="00184D7F"/>
    <w:rsid w:val="00184F07"/>
    <w:rsid w:val="00185100"/>
    <w:rsid w:val="00185B00"/>
    <w:rsid w:val="00185CF2"/>
    <w:rsid w:val="001862DC"/>
    <w:rsid w:val="00186863"/>
    <w:rsid w:val="0018714A"/>
    <w:rsid w:val="00187D39"/>
    <w:rsid w:val="001903AA"/>
    <w:rsid w:val="001904F8"/>
    <w:rsid w:val="001915D4"/>
    <w:rsid w:val="001915E5"/>
    <w:rsid w:val="001918B2"/>
    <w:rsid w:val="0019227A"/>
    <w:rsid w:val="0019238A"/>
    <w:rsid w:val="00192632"/>
    <w:rsid w:val="00192744"/>
    <w:rsid w:val="00192B50"/>
    <w:rsid w:val="00193973"/>
    <w:rsid w:val="00193E0D"/>
    <w:rsid w:val="00193FF3"/>
    <w:rsid w:val="00194444"/>
    <w:rsid w:val="0019462B"/>
    <w:rsid w:val="00195176"/>
    <w:rsid w:val="001957BE"/>
    <w:rsid w:val="00196863"/>
    <w:rsid w:val="00196D38"/>
    <w:rsid w:val="00197286"/>
    <w:rsid w:val="00197B26"/>
    <w:rsid w:val="00197CB2"/>
    <w:rsid w:val="00197F81"/>
    <w:rsid w:val="001A0FB9"/>
    <w:rsid w:val="001A10BF"/>
    <w:rsid w:val="001A12E3"/>
    <w:rsid w:val="001A1836"/>
    <w:rsid w:val="001A1A9D"/>
    <w:rsid w:val="001A1B76"/>
    <w:rsid w:val="001A2A13"/>
    <w:rsid w:val="001A363B"/>
    <w:rsid w:val="001A392D"/>
    <w:rsid w:val="001A3AB2"/>
    <w:rsid w:val="001A3E4C"/>
    <w:rsid w:val="001A422E"/>
    <w:rsid w:val="001A47A6"/>
    <w:rsid w:val="001A4A60"/>
    <w:rsid w:val="001A4BD6"/>
    <w:rsid w:val="001A4DE7"/>
    <w:rsid w:val="001A5F4D"/>
    <w:rsid w:val="001A6590"/>
    <w:rsid w:val="001A7C88"/>
    <w:rsid w:val="001A7F1C"/>
    <w:rsid w:val="001B0508"/>
    <w:rsid w:val="001B05B7"/>
    <w:rsid w:val="001B0E07"/>
    <w:rsid w:val="001B1457"/>
    <w:rsid w:val="001B19C0"/>
    <w:rsid w:val="001B1D91"/>
    <w:rsid w:val="001B1E30"/>
    <w:rsid w:val="001B2173"/>
    <w:rsid w:val="001B27F1"/>
    <w:rsid w:val="001B2BBA"/>
    <w:rsid w:val="001B314E"/>
    <w:rsid w:val="001B3172"/>
    <w:rsid w:val="001B38C0"/>
    <w:rsid w:val="001B3C2E"/>
    <w:rsid w:val="001B3C78"/>
    <w:rsid w:val="001B4610"/>
    <w:rsid w:val="001B4EB6"/>
    <w:rsid w:val="001B4FA2"/>
    <w:rsid w:val="001B5B84"/>
    <w:rsid w:val="001B6084"/>
    <w:rsid w:val="001B7FDA"/>
    <w:rsid w:val="001C1BAC"/>
    <w:rsid w:val="001C1F83"/>
    <w:rsid w:val="001C21AD"/>
    <w:rsid w:val="001C2D6E"/>
    <w:rsid w:val="001C2F1A"/>
    <w:rsid w:val="001C3ECC"/>
    <w:rsid w:val="001C464A"/>
    <w:rsid w:val="001C488A"/>
    <w:rsid w:val="001C4C03"/>
    <w:rsid w:val="001C54B8"/>
    <w:rsid w:val="001C5522"/>
    <w:rsid w:val="001C5A78"/>
    <w:rsid w:val="001C5D34"/>
    <w:rsid w:val="001C60B1"/>
    <w:rsid w:val="001C6905"/>
    <w:rsid w:val="001C6D8A"/>
    <w:rsid w:val="001C6F23"/>
    <w:rsid w:val="001C7209"/>
    <w:rsid w:val="001C78B2"/>
    <w:rsid w:val="001C7BD6"/>
    <w:rsid w:val="001C7CC1"/>
    <w:rsid w:val="001D008A"/>
    <w:rsid w:val="001D0677"/>
    <w:rsid w:val="001D09D2"/>
    <w:rsid w:val="001D0ED6"/>
    <w:rsid w:val="001D22B1"/>
    <w:rsid w:val="001D27A0"/>
    <w:rsid w:val="001D27E8"/>
    <w:rsid w:val="001D3188"/>
    <w:rsid w:val="001D3242"/>
    <w:rsid w:val="001D3377"/>
    <w:rsid w:val="001D339A"/>
    <w:rsid w:val="001D3692"/>
    <w:rsid w:val="001D51F2"/>
    <w:rsid w:val="001D57F4"/>
    <w:rsid w:val="001D59E0"/>
    <w:rsid w:val="001D5D6B"/>
    <w:rsid w:val="001D6F39"/>
    <w:rsid w:val="001D723A"/>
    <w:rsid w:val="001D7454"/>
    <w:rsid w:val="001D7ABD"/>
    <w:rsid w:val="001D7AD8"/>
    <w:rsid w:val="001D7DEA"/>
    <w:rsid w:val="001E0740"/>
    <w:rsid w:val="001E0F62"/>
    <w:rsid w:val="001E1828"/>
    <w:rsid w:val="001E1C59"/>
    <w:rsid w:val="001E45A0"/>
    <w:rsid w:val="001E47EE"/>
    <w:rsid w:val="001E58EF"/>
    <w:rsid w:val="001E64C0"/>
    <w:rsid w:val="001E6A24"/>
    <w:rsid w:val="001E6A32"/>
    <w:rsid w:val="001E73CB"/>
    <w:rsid w:val="001E7C86"/>
    <w:rsid w:val="001E7FC2"/>
    <w:rsid w:val="001F07E3"/>
    <w:rsid w:val="001F10D9"/>
    <w:rsid w:val="001F15E3"/>
    <w:rsid w:val="001F167B"/>
    <w:rsid w:val="001F2739"/>
    <w:rsid w:val="001F293A"/>
    <w:rsid w:val="001F2A5C"/>
    <w:rsid w:val="001F2DA8"/>
    <w:rsid w:val="001F31D1"/>
    <w:rsid w:val="001F337B"/>
    <w:rsid w:val="001F3BED"/>
    <w:rsid w:val="001F3F25"/>
    <w:rsid w:val="001F4366"/>
    <w:rsid w:val="001F4A28"/>
    <w:rsid w:val="001F4C53"/>
    <w:rsid w:val="001F56DE"/>
    <w:rsid w:val="001F5C82"/>
    <w:rsid w:val="001F6892"/>
    <w:rsid w:val="001F6C05"/>
    <w:rsid w:val="001F7398"/>
    <w:rsid w:val="001F7E44"/>
    <w:rsid w:val="001F7FCC"/>
    <w:rsid w:val="0020017A"/>
    <w:rsid w:val="002003D7"/>
    <w:rsid w:val="00200B48"/>
    <w:rsid w:val="00200B9A"/>
    <w:rsid w:val="00201527"/>
    <w:rsid w:val="00201963"/>
    <w:rsid w:val="00201DAE"/>
    <w:rsid w:val="00201FEC"/>
    <w:rsid w:val="002023EE"/>
    <w:rsid w:val="002025BB"/>
    <w:rsid w:val="0020291B"/>
    <w:rsid w:val="00202DEA"/>
    <w:rsid w:val="00203081"/>
    <w:rsid w:val="0020356A"/>
    <w:rsid w:val="00203CD5"/>
    <w:rsid w:val="00203CE8"/>
    <w:rsid w:val="00203E58"/>
    <w:rsid w:val="00204E25"/>
    <w:rsid w:val="00204ED3"/>
    <w:rsid w:val="00205433"/>
    <w:rsid w:val="00205B52"/>
    <w:rsid w:val="00206344"/>
    <w:rsid w:val="00206541"/>
    <w:rsid w:val="002065D8"/>
    <w:rsid w:val="00206755"/>
    <w:rsid w:val="002068EF"/>
    <w:rsid w:val="00206E61"/>
    <w:rsid w:val="002077E7"/>
    <w:rsid w:val="00207AAC"/>
    <w:rsid w:val="00207C8C"/>
    <w:rsid w:val="00207FD9"/>
    <w:rsid w:val="00210092"/>
    <w:rsid w:val="0021032E"/>
    <w:rsid w:val="002108AF"/>
    <w:rsid w:val="00211151"/>
    <w:rsid w:val="00211780"/>
    <w:rsid w:val="00211E99"/>
    <w:rsid w:val="00211F45"/>
    <w:rsid w:val="002125DA"/>
    <w:rsid w:val="002125DB"/>
    <w:rsid w:val="00212861"/>
    <w:rsid w:val="00212A3F"/>
    <w:rsid w:val="00212B4D"/>
    <w:rsid w:val="0021321A"/>
    <w:rsid w:val="002133C3"/>
    <w:rsid w:val="00213BB6"/>
    <w:rsid w:val="00213BD9"/>
    <w:rsid w:val="00214703"/>
    <w:rsid w:val="00214C03"/>
    <w:rsid w:val="00215114"/>
    <w:rsid w:val="00215C3F"/>
    <w:rsid w:val="00216016"/>
    <w:rsid w:val="00216091"/>
    <w:rsid w:val="00216E25"/>
    <w:rsid w:val="002174B3"/>
    <w:rsid w:val="002202F0"/>
    <w:rsid w:val="00220D3C"/>
    <w:rsid w:val="00221A4B"/>
    <w:rsid w:val="00221C04"/>
    <w:rsid w:val="002223D7"/>
    <w:rsid w:val="00222B4C"/>
    <w:rsid w:val="00222BD1"/>
    <w:rsid w:val="00222E0D"/>
    <w:rsid w:val="00223043"/>
    <w:rsid w:val="00223DDE"/>
    <w:rsid w:val="00223F5E"/>
    <w:rsid w:val="00223F64"/>
    <w:rsid w:val="00224560"/>
    <w:rsid w:val="00224A4F"/>
    <w:rsid w:val="00224D78"/>
    <w:rsid w:val="00225075"/>
    <w:rsid w:val="00225662"/>
    <w:rsid w:val="00225808"/>
    <w:rsid w:val="00225AEC"/>
    <w:rsid w:val="002260E6"/>
    <w:rsid w:val="00226341"/>
    <w:rsid w:val="00226E21"/>
    <w:rsid w:val="002271A5"/>
    <w:rsid w:val="002275F3"/>
    <w:rsid w:val="002279F4"/>
    <w:rsid w:val="00230A76"/>
    <w:rsid w:val="00230ADF"/>
    <w:rsid w:val="00232045"/>
    <w:rsid w:val="00232620"/>
    <w:rsid w:val="00232AC7"/>
    <w:rsid w:val="00232B1B"/>
    <w:rsid w:val="002333BA"/>
    <w:rsid w:val="0023379A"/>
    <w:rsid w:val="002338DC"/>
    <w:rsid w:val="002339C2"/>
    <w:rsid w:val="00234024"/>
    <w:rsid w:val="00234051"/>
    <w:rsid w:val="00234645"/>
    <w:rsid w:val="00234676"/>
    <w:rsid w:val="0023503E"/>
    <w:rsid w:val="0023558F"/>
    <w:rsid w:val="00236017"/>
    <w:rsid w:val="00236057"/>
    <w:rsid w:val="00236B93"/>
    <w:rsid w:val="00236D73"/>
    <w:rsid w:val="002373F2"/>
    <w:rsid w:val="0023757E"/>
    <w:rsid w:val="00237C26"/>
    <w:rsid w:val="002406F9"/>
    <w:rsid w:val="002411FF"/>
    <w:rsid w:val="00241562"/>
    <w:rsid w:val="002416DB"/>
    <w:rsid w:val="00241860"/>
    <w:rsid w:val="00241914"/>
    <w:rsid w:val="00241E0A"/>
    <w:rsid w:val="00241E97"/>
    <w:rsid w:val="0024292E"/>
    <w:rsid w:val="0024339C"/>
    <w:rsid w:val="00243A8B"/>
    <w:rsid w:val="00243DC4"/>
    <w:rsid w:val="00244664"/>
    <w:rsid w:val="00244B77"/>
    <w:rsid w:val="00244E25"/>
    <w:rsid w:val="00244EE7"/>
    <w:rsid w:val="002452B9"/>
    <w:rsid w:val="002452D6"/>
    <w:rsid w:val="002469C9"/>
    <w:rsid w:val="00246A7A"/>
    <w:rsid w:val="00246CD0"/>
    <w:rsid w:val="0024750B"/>
    <w:rsid w:val="0024798F"/>
    <w:rsid w:val="00247EAF"/>
    <w:rsid w:val="00250784"/>
    <w:rsid w:val="002507FA"/>
    <w:rsid w:val="002508C6"/>
    <w:rsid w:val="00250D12"/>
    <w:rsid w:val="00250E74"/>
    <w:rsid w:val="002519AE"/>
    <w:rsid w:val="00251EDC"/>
    <w:rsid w:val="002521B4"/>
    <w:rsid w:val="00252291"/>
    <w:rsid w:val="00252439"/>
    <w:rsid w:val="0025288F"/>
    <w:rsid w:val="0025412A"/>
    <w:rsid w:val="002543C3"/>
    <w:rsid w:val="0025506F"/>
    <w:rsid w:val="00255173"/>
    <w:rsid w:val="00255208"/>
    <w:rsid w:val="00255631"/>
    <w:rsid w:val="002557D6"/>
    <w:rsid w:val="00255BDC"/>
    <w:rsid w:val="00255C9D"/>
    <w:rsid w:val="00255D54"/>
    <w:rsid w:val="0025623C"/>
    <w:rsid w:val="00256374"/>
    <w:rsid w:val="002563FF"/>
    <w:rsid w:val="002565A6"/>
    <w:rsid w:val="00256C88"/>
    <w:rsid w:val="00256CB9"/>
    <w:rsid w:val="00256F53"/>
    <w:rsid w:val="002570DF"/>
    <w:rsid w:val="0025735C"/>
    <w:rsid w:val="00257538"/>
    <w:rsid w:val="0025776E"/>
    <w:rsid w:val="00257FAD"/>
    <w:rsid w:val="0026056D"/>
    <w:rsid w:val="00260729"/>
    <w:rsid w:val="002609DC"/>
    <w:rsid w:val="00260B44"/>
    <w:rsid w:val="00260E12"/>
    <w:rsid w:val="00261062"/>
    <w:rsid w:val="00261241"/>
    <w:rsid w:val="002616C6"/>
    <w:rsid w:val="00261B77"/>
    <w:rsid w:val="00261D7B"/>
    <w:rsid w:val="0026200C"/>
    <w:rsid w:val="00262163"/>
    <w:rsid w:val="002629A0"/>
    <w:rsid w:val="00262AD0"/>
    <w:rsid w:val="00262BA0"/>
    <w:rsid w:val="00262D03"/>
    <w:rsid w:val="00262E8F"/>
    <w:rsid w:val="002633D8"/>
    <w:rsid w:val="00263A22"/>
    <w:rsid w:val="00263C7D"/>
    <w:rsid w:val="00263E23"/>
    <w:rsid w:val="002642CC"/>
    <w:rsid w:val="002644C7"/>
    <w:rsid w:val="002647D5"/>
    <w:rsid w:val="002647E0"/>
    <w:rsid w:val="00264B87"/>
    <w:rsid w:val="0026534D"/>
    <w:rsid w:val="00265A31"/>
    <w:rsid w:val="002664A8"/>
    <w:rsid w:val="00266CC9"/>
    <w:rsid w:val="00266FAD"/>
    <w:rsid w:val="002671BD"/>
    <w:rsid w:val="002676A1"/>
    <w:rsid w:val="00267AC3"/>
    <w:rsid w:val="00267CF4"/>
    <w:rsid w:val="00267DED"/>
    <w:rsid w:val="00267F7E"/>
    <w:rsid w:val="0027001C"/>
    <w:rsid w:val="002703D4"/>
    <w:rsid w:val="00270430"/>
    <w:rsid w:val="0027072D"/>
    <w:rsid w:val="00270A20"/>
    <w:rsid w:val="002723CD"/>
    <w:rsid w:val="002737DC"/>
    <w:rsid w:val="00273C05"/>
    <w:rsid w:val="00274380"/>
    <w:rsid w:val="002744A2"/>
    <w:rsid w:val="0027492D"/>
    <w:rsid w:val="002749A4"/>
    <w:rsid w:val="002765F4"/>
    <w:rsid w:val="002769BD"/>
    <w:rsid w:val="00277875"/>
    <w:rsid w:val="00277C55"/>
    <w:rsid w:val="00277E70"/>
    <w:rsid w:val="00277F87"/>
    <w:rsid w:val="002809FA"/>
    <w:rsid w:val="00281008"/>
    <w:rsid w:val="00281D9C"/>
    <w:rsid w:val="002832D0"/>
    <w:rsid w:val="00283BBA"/>
    <w:rsid w:val="002849FA"/>
    <w:rsid w:val="00284CE4"/>
    <w:rsid w:val="002850FC"/>
    <w:rsid w:val="00285339"/>
    <w:rsid w:val="0028586E"/>
    <w:rsid w:val="00285A84"/>
    <w:rsid w:val="00285BB2"/>
    <w:rsid w:val="002861F9"/>
    <w:rsid w:val="002864D0"/>
    <w:rsid w:val="00287D7E"/>
    <w:rsid w:val="00290241"/>
    <w:rsid w:val="00290A3C"/>
    <w:rsid w:val="00290E27"/>
    <w:rsid w:val="00291984"/>
    <w:rsid w:val="002919EF"/>
    <w:rsid w:val="00291E45"/>
    <w:rsid w:val="00292337"/>
    <w:rsid w:val="00292934"/>
    <w:rsid w:val="00292D81"/>
    <w:rsid w:val="002939F2"/>
    <w:rsid w:val="00294369"/>
    <w:rsid w:val="00294565"/>
    <w:rsid w:val="00294F2B"/>
    <w:rsid w:val="00295190"/>
    <w:rsid w:val="00295D63"/>
    <w:rsid w:val="002964A2"/>
    <w:rsid w:val="002966E3"/>
    <w:rsid w:val="00296994"/>
    <w:rsid w:val="002969C4"/>
    <w:rsid w:val="00296F62"/>
    <w:rsid w:val="002974B7"/>
    <w:rsid w:val="002974F1"/>
    <w:rsid w:val="002A0148"/>
    <w:rsid w:val="002A0265"/>
    <w:rsid w:val="002A15FE"/>
    <w:rsid w:val="002A1AC9"/>
    <w:rsid w:val="002A2D9A"/>
    <w:rsid w:val="002A2F0A"/>
    <w:rsid w:val="002A3A66"/>
    <w:rsid w:val="002A3D19"/>
    <w:rsid w:val="002A4225"/>
    <w:rsid w:val="002A4886"/>
    <w:rsid w:val="002A4F61"/>
    <w:rsid w:val="002A536C"/>
    <w:rsid w:val="002A53EC"/>
    <w:rsid w:val="002A556E"/>
    <w:rsid w:val="002A5DD0"/>
    <w:rsid w:val="002A5F91"/>
    <w:rsid w:val="002A657B"/>
    <w:rsid w:val="002A6AB0"/>
    <w:rsid w:val="002A6BF6"/>
    <w:rsid w:val="002A6F09"/>
    <w:rsid w:val="002A7525"/>
    <w:rsid w:val="002A7A82"/>
    <w:rsid w:val="002B01DA"/>
    <w:rsid w:val="002B069F"/>
    <w:rsid w:val="002B0984"/>
    <w:rsid w:val="002B12AA"/>
    <w:rsid w:val="002B1411"/>
    <w:rsid w:val="002B1612"/>
    <w:rsid w:val="002B17E1"/>
    <w:rsid w:val="002B1A66"/>
    <w:rsid w:val="002B1B7D"/>
    <w:rsid w:val="002B23F9"/>
    <w:rsid w:val="002B284D"/>
    <w:rsid w:val="002B2927"/>
    <w:rsid w:val="002B2CB8"/>
    <w:rsid w:val="002B2D62"/>
    <w:rsid w:val="002B2F95"/>
    <w:rsid w:val="002B332D"/>
    <w:rsid w:val="002B349B"/>
    <w:rsid w:val="002B39B5"/>
    <w:rsid w:val="002B3EEA"/>
    <w:rsid w:val="002B424B"/>
    <w:rsid w:val="002B43CC"/>
    <w:rsid w:val="002B4727"/>
    <w:rsid w:val="002B47F4"/>
    <w:rsid w:val="002B5533"/>
    <w:rsid w:val="002B62C3"/>
    <w:rsid w:val="002B645E"/>
    <w:rsid w:val="002B6EFF"/>
    <w:rsid w:val="002B77E2"/>
    <w:rsid w:val="002B7983"/>
    <w:rsid w:val="002C0165"/>
    <w:rsid w:val="002C04F4"/>
    <w:rsid w:val="002C05F7"/>
    <w:rsid w:val="002C065C"/>
    <w:rsid w:val="002C0AB7"/>
    <w:rsid w:val="002C118E"/>
    <w:rsid w:val="002C16C8"/>
    <w:rsid w:val="002C224E"/>
    <w:rsid w:val="002C27DC"/>
    <w:rsid w:val="002C3060"/>
    <w:rsid w:val="002C323F"/>
    <w:rsid w:val="002C3837"/>
    <w:rsid w:val="002C39AA"/>
    <w:rsid w:val="002C46F8"/>
    <w:rsid w:val="002C4789"/>
    <w:rsid w:val="002C4940"/>
    <w:rsid w:val="002C4FD1"/>
    <w:rsid w:val="002C5306"/>
    <w:rsid w:val="002C5329"/>
    <w:rsid w:val="002C534B"/>
    <w:rsid w:val="002C6218"/>
    <w:rsid w:val="002C64FC"/>
    <w:rsid w:val="002C6E45"/>
    <w:rsid w:val="002C6FC7"/>
    <w:rsid w:val="002D0227"/>
    <w:rsid w:val="002D099A"/>
    <w:rsid w:val="002D0C38"/>
    <w:rsid w:val="002D0D4D"/>
    <w:rsid w:val="002D10D7"/>
    <w:rsid w:val="002D1629"/>
    <w:rsid w:val="002D1823"/>
    <w:rsid w:val="002D1E0B"/>
    <w:rsid w:val="002D1FC3"/>
    <w:rsid w:val="002D23E6"/>
    <w:rsid w:val="002D33BD"/>
    <w:rsid w:val="002D425F"/>
    <w:rsid w:val="002D444E"/>
    <w:rsid w:val="002D447D"/>
    <w:rsid w:val="002D4A7C"/>
    <w:rsid w:val="002D5D69"/>
    <w:rsid w:val="002D6036"/>
    <w:rsid w:val="002D61CC"/>
    <w:rsid w:val="002D6696"/>
    <w:rsid w:val="002D67BA"/>
    <w:rsid w:val="002D6EF9"/>
    <w:rsid w:val="002D7268"/>
    <w:rsid w:val="002D75E0"/>
    <w:rsid w:val="002D7955"/>
    <w:rsid w:val="002D7ABE"/>
    <w:rsid w:val="002D7C80"/>
    <w:rsid w:val="002E0FF4"/>
    <w:rsid w:val="002E13E0"/>
    <w:rsid w:val="002E18A5"/>
    <w:rsid w:val="002E1C09"/>
    <w:rsid w:val="002E1F19"/>
    <w:rsid w:val="002E1FF6"/>
    <w:rsid w:val="002E202F"/>
    <w:rsid w:val="002E27F3"/>
    <w:rsid w:val="002E3177"/>
    <w:rsid w:val="002E3609"/>
    <w:rsid w:val="002E448F"/>
    <w:rsid w:val="002E4825"/>
    <w:rsid w:val="002E50F8"/>
    <w:rsid w:val="002E577C"/>
    <w:rsid w:val="002E5A19"/>
    <w:rsid w:val="002E5ADB"/>
    <w:rsid w:val="002E5E12"/>
    <w:rsid w:val="002E616C"/>
    <w:rsid w:val="002E6D91"/>
    <w:rsid w:val="002E6EB4"/>
    <w:rsid w:val="002E75AA"/>
    <w:rsid w:val="002E789C"/>
    <w:rsid w:val="002E7E9C"/>
    <w:rsid w:val="002F15E1"/>
    <w:rsid w:val="002F1F38"/>
    <w:rsid w:val="002F20EC"/>
    <w:rsid w:val="002F2285"/>
    <w:rsid w:val="002F298D"/>
    <w:rsid w:val="002F3680"/>
    <w:rsid w:val="002F3773"/>
    <w:rsid w:val="002F3C51"/>
    <w:rsid w:val="002F4793"/>
    <w:rsid w:val="002F4C67"/>
    <w:rsid w:val="002F4CE0"/>
    <w:rsid w:val="002F5106"/>
    <w:rsid w:val="002F5232"/>
    <w:rsid w:val="002F5786"/>
    <w:rsid w:val="002F5B1C"/>
    <w:rsid w:val="002F5E84"/>
    <w:rsid w:val="002F649A"/>
    <w:rsid w:val="002F69AA"/>
    <w:rsid w:val="002F7281"/>
    <w:rsid w:val="002F728F"/>
    <w:rsid w:val="002F7A30"/>
    <w:rsid w:val="002F7A4E"/>
    <w:rsid w:val="002F7BBA"/>
    <w:rsid w:val="0030026C"/>
    <w:rsid w:val="003003CC"/>
    <w:rsid w:val="003004C3"/>
    <w:rsid w:val="00300E02"/>
    <w:rsid w:val="00300F72"/>
    <w:rsid w:val="0030117D"/>
    <w:rsid w:val="003012C8"/>
    <w:rsid w:val="003012FA"/>
    <w:rsid w:val="00301638"/>
    <w:rsid w:val="00301E89"/>
    <w:rsid w:val="0030230B"/>
    <w:rsid w:val="003024C6"/>
    <w:rsid w:val="0030381E"/>
    <w:rsid w:val="00303863"/>
    <w:rsid w:val="00303C46"/>
    <w:rsid w:val="003045C8"/>
    <w:rsid w:val="003045C9"/>
    <w:rsid w:val="00304956"/>
    <w:rsid w:val="00304C6C"/>
    <w:rsid w:val="00305812"/>
    <w:rsid w:val="00305C67"/>
    <w:rsid w:val="00306013"/>
    <w:rsid w:val="003062A4"/>
    <w:rsid w:val="003062F4"/>
    <w:rsid w:val="00306638"/>
    <w:rsid w:val="00306841"/>
    <w:rsid w:val="003068A0"/>
    <w:rsid w:val="00306E3A"/>
    <w:rsid w:val="00307572"/>
    <w:rsid w:val="003076C2"/>
    <w:rsid w:val="003105F0"/>
    <w:rsid w:val="003108C4"/>
    <w:rsid w:val="003109AD"/>
    <w:rsid w:val="003111B4"/>
    <w:rsid w:val="003116E2"/>
    <w:rsid w:val="003119FB"/>
    <w:rsid w:val="00312E80"/>
    <w:rsid w:val="003130BF"/>
    <w:rsid w:val="0031388B"/>
    <w:rsid w:val="0031453C"/>
    <w:rsid w:val="003148FE"/>
    <w:rsid w:val="00314BD9"/>
    <w:rsid w:val="003151A9"/>
    <w:rsid w:val="00316446"/>
    <w:rsid w:val="003166AD"/>
    <w:rsid w:val="00316C09"/>
    <w:rsid w:val="00316C1F"/>
    <w:rsid w:val="00316CEB"/>
    <w:rsid w:val="003174B6"/>
    <w:rsid w:val="003175BF"/>
    <w:rsid w:val="00317654"/>
    <w:rsid w:val="003178C1"/>
    <w:rsid w:val="0032036B"/>
    <w:rsid w:val="003214A0"/>
    <w:rsid w:val="00321D10"/>
    <w:rsid w:val="00321DA7"/>
    <w:rsid w:val="003221E4"/>
    <w:rsid w:val="003224F3"/>
    <w:rsid w:val="00322B6A"/>
    <w:rsid w:val="00323059"/>
    <w:rsid w:val="003250F7"/>
    <w:rsid w:val="00325CA8"/>
    <w:rsid w:val="00325CFF"/>
    <w:rsid w:val="00325D98"/>
    <w:rsid w:val="00325E1D"/>
    <w:rsid w:val="00325E36"/>
    <w:rsid w:val="0032600C"/>
    <w:rsid w:val="003269C2"/>
    <w:rsid w:val="00326A53"/>
    <w:rsid w:val="00326C44"/>
    <w:rsid w:val="00326E07"/>
    <w:rsid w:val="00326FB9"/>
    <w:rsid w:val="00326FE1"/>
    <w:rsid w:val="00327712"/>
    <w:rsid w:val="00327815"/>
    <w:rsid w:val="00327822"/>
    <w:rsid w:val="00327B35"/>
    <w:rsid w:val="00327BB4"/>
    <w:rsid w:val="0033064A"/>
    <w:rsid w:val="00330CC2"/>
    <w:rsid w:val="0033116E"/>
    <w:rsid w:val="00331304"/>
    <w:rsid w:val="00332344"/>
    <w:rsid w:val="003323FD"/>
    <w:rsid w:val="003332A8"/>
    <w:rsid w:val="003335C8"/>
    <w:rsid w:val="0033363E"/>
    <w:rsid w:val="0033381C"/>
    <w:rsid w:val="00333C08"/>
    <w:rsid w:val="003342B7"/>
    <w:rsid w:val="00334E2D"/>
    <w:rsid w:val="00334F52"/>
    <w:rsid w:val="0033531F"/>
    <w:rsid w:val="00335FA2"/>
    <w:rsid w:val="003365DB"/>
    <w:rsid w:val="003371D1"/>
    <w:rsid w:val="00337B91"/>
    <w:rsid w:val="003402E2"/>
    <w:rsid w:val="003407F6"/>
    <w:rsid w:val="00341AF4"/>
    <w:rsid w:val="00341EA0"/>
    <w:rsid w:val="0034259B"/>
    <w:rsid w:val="0034269F"/>
    <w:rsid w:val="00342904"/>
    <w:rsid w:val="00342A11"/>
    <w:rsid w:val="00342AD1"/>
    <w:rsid w:val="00342B41"/>
    <w:rsid w:val="00342FA4"/>
    <w:rsid w:val="003433EF"/>
    <w:rsid w:val="0034348C"/>
    <w:rsid w:val="003435D4"/>
    <w:rsid w:val="003435DC"/>
    <w:rsid w:val="003443E5"/>
    <w:rsid w:val="00344AE8"/>
    <w:rsid w:val="00344C64"/>
    <w:rsid w:val="00344F30"/>
    <w:rsid w:val="0034502D"/>
    <w:rsid w:val="0034523D"/>
    <w:rsid w:val="00345615"/>
    <w:rsid w:val="003457CA"/>
    <w:rsid w:val="0034593E"/>
    <w:rsid w:val="003463CD"/>
    <w:rsid w:val="00346AB0"/>
    <w:rsid w:val="0034749E"/>
    <w:rsid w:val="00347AB0"/>
    <w:rsid w:val="00347AF3"/>
    <w:rsid w:val="00347B24"/>
    <w:rsid w:val="003506B8"/>
    <w:rsid w:val="00351514"/>
    <w:rsid w:val="003516CE"/>
    <w:rsid w:val="00351BED"/>
    <w:rsid w:val="00352F75"/>
    <w:rsid w:val="00352FD3"/>
    <w:rsid w:val="0035306D"/>
    <w:rsid w:val="00354032"/>
    <w:rsid w:val="0035420E"/>
    <w:rsid w:val="0035476F"/>
    <w:rsid w:val="00354A43"/>
    <w:rsid w:val="00354AA1"/>
    <w:rsid w:val="00354AD5"/>
    <w:rsid w:val="00354E35"/>
    <w:rsid w:val="003554B1"/>
    <w:rsid w:val="00355501"/>
    <w:rsid w:val="00355715"/>
    <w:rsid w:val="00355AB4"/>
    <w:rsid w:val="0035729C"/>
    <w:rsid w:val="00357466"/>
    <w:rsid w:val="003575EA"/>
    <w:rsid w:val="00357669"/>
    <w:rsid w:val="00357722"/>
    <w:rsid w:val="003579C4"/>
    <w:rsid w:val="00357C71"/>
    <w:rsid w:val="00360473"/>
    <w:rsid w:val="00362073"/>
    <w:rsid w:val="00362303"/>
    <w:rsid w:val="003626DD"/>
    <w:rsid w:val="00362AC8"/>
    <w:rsid w:val="00362F7A"/>
    <w:rsid w:val="00363AB1"/>
    <w:rsid w:val="00364076"/>
    <w:rsid w:val="003648D5"/>
    <w:rsid w:val="003650D1"/>
    <w:rsid w:val="00365114"/>
    <w:rsid w:val="00365218"/>
    <w:rsid w:val="00365765"/>
    <w:rsid w:val="00365AF9"/>
    <w:rsid w:val="00365B96"/>
    <w:rsid w:val="00366B47"/>
    <w:rsid w:val="00367C33"/>
    <w:rsid w:val="00367DA3"/>
    <w:rsid w:val="0037013B"/>
    <w:rsid w:val="00370613"/>
    <w:rsid w:val="00370849"/>
    <w:rsid w:val="00370A69"/>
    <w:rsid w:val="0037147B"/>
    <w:rsid w:val="00371C44"/>
    <w:rsid w:val="003723AF"/>
    <w:rsid w:val="003724E4"/>
    <w:rsid w:val="00373603"/>
    <w:rsid w:val="00373A1F"/>
    <w:rsid w:val="00373BC5"/>
    <w:rsid w:val="00373DE8"/>
    <w:rsid w:val="00374374"/>
    <w:rsid w:val="0037440C"/>
    <w:rsid w:val="003749F2"/>
    <w:rsid w:val="00374D0C"/>
    <w:rsid w:val="00374EB4"/>
    <w:rsid w:val="0037548C"/>
    <w:rsid w:val="00375CEC"/>
    <w:rsid w:val="003764DA"/>
    <w:rsid w:val="00376500"/>
    <w:rsid w:val="00376D7A"/>
    <w:rsid w:val="00376D94"/>
    <w:rsid w:val="00376E50"/>
    <w:rsid w:val="00377192"/>
    <w:rsid w:val="003775E5"/>
    <w:rsid w:val="003801E1"/>
    <w:rsid w:val="003803B0"/>
    <w:rsid w:val="0038071C"/>
    <w:rsid w:val="00380BCE"/>
    <w:rsid w:val="00380FAC"/>
    <w:rsid w:val="003815E5"/>
    <w:rsid w:val="00381998"/>
    <w:rsid w:val="00382AE3"/>
    <w:rsid w:val="00382ECD"/>
    <w:rsid w:val="00382F66"/>
    <w:rsid w:val="00383F52"/>
    <w:rsid w:val="00384666"/>
    <w:rsid w:val="003848B8"/>
    <w:rsid w:val="003868D2"/>
    <w:rsid w:val="00387115"/>
    <w:rsid w:val="00387848"/>
    <w:rsid w:val="003878FC"/>
    <w:rsid w:val="00387ECD"/>
    <w:rsid w:val="00390373"/>
    <w:rsid w:val="00390655"/>
    <w:rsid w:val="00391374"/>
    <w:rsid w:val="0039176C"/>
    <w:rsid w:val="00392791"/>
    <w:rsid w:val="00392DEA"/>
    <w:rsid w:val="003931B3"/>
    <w:rsid w:val="003934D9"/>
    <w:rsid w:val="003934EB"/>
    <w:rsid w:val="003935C0"/>
    <w:rsid w:val="00393FBD"/>
    <w:rsid w:val="003943D9"/>
    <w:rsid w:val="00394A79"/>
    <w:rsid w:val="00394D64"/>
    <w:rsid w:val="00395A79"/>
    <w:rsid w:val="00395AC9"/>
    <w:rsid w:val="003964F2"/>
    <w:rsid w:val="0039696C"/>
    <w:rsid w:val="00396F9C"/>
    <w:rsid w:val="00397B7B"/>
    <w:rsid w:val="003A05F9"/>
    <w:rsid w:val="003A09C0"/>
    <w:rsid w:val="003A12EA"/>
    <w:rsid w:val="003A181A"/>
    <w:rsid w:val="003A19A5"/>
    <w:rsid w:val="003A1DA7"/>
    <w:rsid w:val="003A1E79"/>
    <w:rsid w:val="003A1FDE"/>
    <w:rsid w:val="003A20B8"/>
    <w:rsid w:val="003A2254"/>
    <w:rsid w:val="003A2C35"/>
    <w:rsid w:val="003A31CC"/>
    <w:rsid w:val="003A36C6"/>
    <w:rsid w:val="003A3B15"/>
    <w:rsid w:val="003A3BC7"/>
    <w:rsid w:val="003A4A36"/>
    <w:rsid w:val="003A5057"/>
    <w:rsid w:val="003A64CD"/>
    <w:rsid w:val="003A66F2"/>
    <w:rsid w:val="003A685D"/>
    <w:rsid w:val="003A71BC"/>
    <w:rsid w:val="003A7370"/>
    <w:rsid w:val="003A73C8"/>
    <w:rsid w:val="003A7427"/>
    <w:rsid w:val="003A75E3"/>
    <w:rsid w:val="003A7A3D"/>
    <w:rsid w:val="003B0100"/>
    <w:rsid w:val="003B11E4"/>
    <w:rsid w:val="003B122F"/>
    <w:rsid w:val="003B1281"/>
    <w:rsid w:val="003B18CA"/>
    <w:rsid w:val="003B19A9"/>
    <w:rsid w:val="003B1A5A"/>
    <w:rsid w:val="003B1B83"/>
    <w:rsid w:val="003B1DE0"/>
    <w:rsid w:val="003B23BD"/>
    <w:rsid w:val="003B29F4"/>
    <w:rsid w:val="003B2B2C"/>
    <w:rsid w:val="003B2B3F"/>
    <w:rsid w:val="003B302C"/>
    <w:rsid w:val="003B3395"/>
    <w:rsid w:val="003B34D2"/>
    <w:rsid w:val="003B36D1"/>
    <w:rsid w:val="003B40DF"/>
    <w:rsid w:val="003B413C"/>
    <w:rsid w:val="003B553B"/>
    <w:rsid w:val="003B6070"/>
    <w:rsid w:val="003B65BA"/>
    <w:rsid w:val="003B69BA"/>
    <w:rsid w:val="003B6B06"/>
    <w:rsid w:val="003B7312"/>
    <w:rsid w:val="003C0184"/>
    <w:rsid w:val="003C0281"/>
    <w:rsid w:val="003C0DAF"/>
    <w:rsid w:val="003C0F4E"/>
    <w:rsid w:val="003C1009"/>
    <w:rsid w:val="003C10AA"/>
    <w:rsid w:val="003C14F7"/>
    <w:rsid w:val="003C1E57"/>
    <w:rsid w:val="003C2042"/>
    <w:rsid w:val="003C2509"/>
    <w:rsid w:val="003C290B"/>
    <w:rsid w:val="003C2CFB"/>
    <w:rsid w:val="003C2FE6"/>
    <w:rsid w:val="003C3BD1"/>
    <w:rsid w:val="003C3D11"/>
    <w:rsid w:val="003C4015"/>
    <w:rsid w:val="003C40B7"/>
    <w:rsid w:val="003C4344"/>
    <w:rsid w:val="003C4518"/>
    <w:rsid w:val="003C49B6"/>
    <w:rsid w:val="003C4A21"/>
    <w:rsid w:val="003C4B54"/>
    <w:rsid w:val="003C5154"/>
    <w:rsid w:val="003C54F4"/>
    <w:rsid w:val="003C57BB"/>
    <w:rsid w:val="003C62E7"/>
    <w:rsid w:val="003C65A8"/>
    <w:rsid w:val="003C7B5C"/>
    <w:rsid w:val="003C7DAA"/>
    <w:rsid w:val="003D0946"/>
    <w:rsid w:val="003D0BE4"/>
    <w:rsid w:val="003D0C8D"/>
    <w:rsid w:val="003D0E47"/>
    <w:rsid w:val="003D1303"/>
    <w:rsid w:val="003D13A3"/>
    <w:rsid w:val="003D14B0"/>
    <w:rsid w:val="003D1CF8"/>
    <w:rsid w:val="003D1E39"/>
    <w:rsid w:val="003D2543"/>
    <w:rsid w:val="003D270B"/>
    <w:rsid w:val="003D28A0"/>
    <w:rsid w:val="003D31BA"/>
    <w:rsid w:val="003D35BE"/>
    <w:rsid w:val="003D3918"/>
    <w:rsid w:val="003D3DE5"/>
    <w:rsid w:val="003D3F87"/>
    <w:rsid w:val="003D4083"/>
    <w:rsid w:val="003D4541"/>
    <w:rsid w:val="003D4C88"/>
    <w:rsid w:val="003D66A9"/>
    <w:rsid w:val="003D6A11"/>
    <w:rsid w:val="003D6AF1"/>
    <w:rsid w:val="003D7112"/>
    <w:rsid w:val="003D74FA"/>
    <w:rsid w:val="003D7722"/>
    <w:rsid w:val="003E01F6"/>
    <w:rsid w:val="003E0516"/>
    <w:rsid w:val="003E05F4"/>
    <w:rsid w:val="003E0EA5"/>
    <w:rsid w:val="003E167C"/>
    <w:rsid w:val="003E22B8"/>
    <w:rsid w:val="003E2CDD"/>
    <w:rsid w:val="003E32CA"/>
    <w:rsid w:val="003E32E5"/>
    <w:rsid w:val="003E344B"/>
    <w:rsid w:val="003E3619"/>
    <w:rsid w:val="003E385F"/>
    <w:rsid w:val="003E3A6B"/>
    <w:rsid w:val="003E4150"/>
    <w:rsid w:val="003E4239"/>
    <w:rsid w:val="003E4EB2"/>
    <w:rsid w:val="003E4EEB"/>
    <w:rsid w:val="003E5265"/>
    <w:rsid w:val="003E52CB"/>
    <w:rsid w:val="003E5584"/>
    <w:rsid w:val="003E56B9"/>
    <w:rsid w:val="003E5FFD"/>
    <w:rsid w:val="003E639C"/>
    <w:rsid w:val="003E65C0"/>
    <w:rsid w:val="003E6A8B"/>
    <w:rsid w:val="003E6EED"/>
    <w:rsid w:val="003E705B"/>
    <w:rsid w:val="003E72A5"/>
    <w:rsid w:val="003E7EB1"/>
    <w:rsid w:val="003F0191"/>
    <w:rsid w:val="003F052B"/>
    <w:rsid w:val="003F0BD4"/>
    <w:rsid w:val="003F0DE1"/>
    <w:rsid w:val="003F1630"/>
    <w:rsid w:val="003F188E"/>
    <w:rsid w:val="003F191C"/>
    <w:rsid w:val="003F259A"/>
    <w:rsid w:val="003F2CD6"/>
    <w:rsid w:val="003F327C"/>
    <w:rsid w:val="003F4100"/>
    <w:rsid w:val="003F514E"/>
    <w:rsid w:val="003F53CE"/>
    <w:rsid w:val="003F56F8"/>
    <w:rsid w:val="003F58CE"/>
    <w:rsid w:val="003F5AD3"/>
    <w:rsid w:val="003F5EF2"/>
    <w:rsid w:val="003F5FBC"/>
    <w:rsid w:val="003F60D1"/>
    <w:rsid w:val="003F686B"/>
    <w:rsid w:val="003F6981"/>
    <w:rsid w:val="003F6CCC"/>
    <w:rsid w:val="003F6D68"/>
    <w:rsid w:val="003F6E0F"/>
    <w:rsid w:val="003F74DE"/>
    <w:rsid w:val="003F7559"/>
    <w:rsid w:val="003F7F67"/>
    <w:rsid w:val="00401715"/>
    <w:rsid w:val="004018C6"/>
    <w:rsid w:val="00401F4E"/>
    <w:rsid w:val="00402D8C"/>
    <w:rsid w:val="00402F7A"/>
    <w:rsid w:val="0040340A"/>
    <w:rsid w:val="004036DA"/>
    <w:rsid w:val="00403A13"/>
    <w:rsid w:val="0040420B"/>
    <w:rsid w:val="00404480"/>
    <w:rsid w:val="00405A88"/>
    <w:rsid w:val="00405DE9"/>
    <w:rsid w:val="00406EB6"/>
    <w:rsid w:val="00406F3A"/>
    <w:rsid w:val="004070C1"/>
    <w:rsid w:val="00407241"/>
    <w:rsid w:val="0040794E"/>
    <w:rsid w:val="00407BD7"/>
    <w:rsid w:val="004100B8"/>
    <w:rsid w:val="0041012F"/>
    <w:rsid w:val="0041087E"/>
    <w:rsid w:val="00410880"/>
    <w:rsid w:val="0041115A"/>
    <w:rsid w:val="004112FA"/>
    <w:rsid w:val="004118A8"/>
    <w:rsid w:val="00411B0C"/>
    <w:rsid w:val="004123CF"/>
    <w:rsid w:val="00412651"/>
    <w:rsid w:val="00412E38"/>
    <w:rsid w:val="00413216"/>
    <w:rsid w:val="0041357C"/>
    <w:rsid w:val="0041459E"/>
    <w:rsid w:val="004145AE"/>
    <w:rsid w:val="00414752"/>
    <w:rsid w:val="00414FF8"/>
    <w:rsid w:val="00415259"/>
    <w:rsid w:val="004155E9"/>
    <w:rsid w:val="004156DF"/>
    <w:rsid w:val="00415C24"/>
    <w:rsid w:val="0041613D"/>
    <w:rsid w:val="0041638B"/>
    <w:rsid w:val="0041638F"/>
    <w:rsid w:val="00416C29"/>
    <w:rsid w:val="00416F21"/>
    <w:rsid w:val="004177A2"/>
    <w:rsid w:val="0042007A"/>
    <w:rsid w:val="00420ADE"/>
    <w:rsid w:val="00420B7D"/>
    <w:rsid w:val="00421242"/>
    <w:rsid w:val="0042161D"/>
    <w:rsid w:val="00421789"/>
    <w:rsid w:val="00422000"/>
    <w:rsid w:val="00422DAF"/>
    <w:rsid w:val="00423390"/>
    <w:rsid w:val="004238CA"/>
    <w:rsid w:val="0042392E"/>
    <w:rsid w:val="004244B7"/>
    <w:rsid w:val="004247C8"/>
    <w:rsid w:val="004253CE"/>
    <w:rsid w:val="00425C81"/>
    <w:rsid w:val="00425CC7"/>
    <w:rsid w:val="00425DC0"/>
    <w:rsid w:val="00425F03"/>
    <w:rsid w:val="0042680D"/>
    <w:rsid w:val="00426AB5"/>
    <w:rsid w:val="00426AC1"/>
    <w:rsid w:val="00426B65"/>
    <w:rsid w:val="00426CBB"/>
    <w:rsid w:val="00427030"/>
    <w:rsid w:val="00427260"/>
    <w:rsid w:val="004279E0"/>
    <w:rsid w:val="00427B7F"/>
    <w:rsid w:val="00427DD6"/>
    <w:rsid w:val="00427FC5"/>
    <w:rsid w:val="00430EAA"/>
    <w:rsid w:val="004317AA"/>
    <w:rsid w:val="00431BC0"/>
    <w:rsid w:val="004320F1"/>
    <w:rsid w:val="0043241D"/>
    <w:rsid w:val="00432BAF"/>
    <w:rsid w:val="004339E2"/>
    <w:rsid w:val="00433CF6"/>
    <w:rsid w:val="00433CFD"/>
    <w:rsid w:val="00434605"/>
    <w:rsid w:val="00434702"/>
    <w:rsid w:val="004347B4"/>
    <w:rsid w:val="00434A97"/>
    <w:rsid w:val="00434BC2"/>
    <w:rsid w:val="00435082"/>
    <w:rsid w:val="0043556D"/>
    <w:rsid w:val="0043585D"/>
    <w:rsid w:val="00435AF5"/>
    <w:rsid w:val="00435B68"/>
    <w:rsid w:val="00435BBB"/>
    <w:rsid w:val="00435EA5"/>
    <w:rsid w:val="004364CA"/>
    <w:rsid w:val="00436F98"/>
    <w:rsid w:val="0043703D"/>
    <w:rsid w:val="00437051"/>
    <w:rsid w:val="004378E0"/>
    <w:rsid w:val="00440021"/>
    <w:rsid w:val="00441409"/>
    <w:rsid w:val="00441875"/>
    <w:rsid w:val="00441EBF"/>
    <w:rsid w:val="00442899"/>
    <w:rsid w:val="0044319A"/>
    <w:rsid w:val="00443E9A"/>
    <w:rsid w:val="00444633"/>
    <w:rsid w:val="0044476E"/>
    <w:rsid w:val="00445844"/>
    <w:rsid w:val="004459F8"/>
    <w:rsid w:val="0044628E"/>
    <w:rsid w:val="004467D5"/>
    <w:rsid w:val="00447287"/>
    <w:rsid w:val="00447808"/>
    <w:rsid w:val="00450695"/>
    <w:rsid w:val="00450C57"/>
    <w:rsid w:val="00451030"/>
    <w:rsid w:val="00451964"/>
    <w:rsid w:val="00451A7F"/>
    <w:rsid w:val="00452804"/>
    <w:rsid w:val="00454074"/>
    <w:rsid w:val="004541A8"/>
    <w:rsid w:val="0045450C"/>
    <w:rsid w:val="00454F89"/>
    <w:rsid w:val="00455095"/>
    <w:rsid w:val="0045515A"/>
    <w:rsid w:val="004553AA"/>
    <w:rsid w:val="0045576C"/>
    <w:rsid w:val="00455D5C"/>
    <w:rsid w:val="004568B0"/>
    <w:rsid w:val="00456AC3"/>
    <w:rsid w:val="0045707A"/>
    <w:rsid w:val="004570D9"/>
    <w:rsid w:val="00457A93"/>
    <w:rsid w:val="004600A6"/>
    <w:rsid w:val="004603C4"/>
    <w:rsid w:val="0046043D"/>
    <w:rsid w:val="00460875"/>
    <w:rsid w:val="00460967"/>
    <w:rsid w:val="00460D1D"/>
    <w:rsid w:val="0046108A"/>
    <w:rsid w:val="00461456"/>
    <w:rsid w:val="00461562"/>
    <w:rsid w:val="0046183C"/>
    <w:rsid w:val="00461EA5"/>
    <w:rsid w:val="00461FB5"/>
    <w:rsid w:val="00462262"/>
    <w:rsid w:val="00462BCE"/>
    <w:rsid w:val="00462F57"/>
    <w:rsid w:val="00463BBA"/>
    <w:rsid w:val="00463C3E"/>
    <w:rsid w:val="00464A9F"/>
    <w:rsid w:val="004652DD"/>
    <w:rsid w:val="004658E0"/>
    <w:rsid w:val="00466CA6"/>
    <w:rsid w:val="004678B5"/>
    <w:rsid w:val="00467E19"/>
    <w:rsid w:val="00470203"/>
    <w:rsid w:val="004708BC"/>
    <w:rsid w:val="00470A91"/>
    <w:rsid w:val="00470CA6"/>
    <w:rsid w:val="00471885"/>
    <w:rsid w:val="004719CD"/>
    <w:rsid w:val="00471DF0"/>
    <w:rsid w:val="00471E1C"/>
    <w:rsid w:val="00472033"/>
    <w:rsid w:val="00472334"/>
    <w:rsid w:val="00472ECA"/>
    <w:rsid w:val="004732FF"/>
    <w:rsid w:val="0047434D"/>
    <w:rsid w:val="00475041"/>
    <w:rsid w:val="00475151"/>
    <w:rsid w:val="00475230"/>
    <w:rsid w:val="00475484"/>
    <w:rsid w:val="004756E0"/>
    <w:rsid w:val="00475ECC"/>
    <w:rsid w:val="00475FA1"/>
    <w:rsid w:val="004760F9"/>
    <w:rsid w:val="00476400"/>
    <w:rsid w:val="004773D1"/>
    <w:rsid w:val="0047748B"/>
    <w:rsid w:val="004774DF"/>
    <w:rsid w:val="0047761F"/>
    <w:rsid w:val="004777D4"/>
    <w:rsid w:val="0047780E"/>
    <w:rsid w:val="004816D7"/>
    <w:rsid w:val="00481E9A"/>
    <w:rsid w:val="004821E8"/>
    <w:rsid w:val="0048235E"/>
    <w:rsid w:val="00482ACE"/>
    <w:rsid w:val="00482B39"/>
    <w:rsid w:val="0048333B"/>
    <w:rsid w:val="00483AB2"/>
    <w:rsid w:val="00483EC3"/>
    <w:rsid w:val="0048475F"/>
    <w:rsid w:val="00484D71"/>
    <w:rsid w:val="004860F1"/>
    <w:rsid w:val="004863AC"/>
    <w:rsid w:val="00486D04"/>
    <w:rsid w:val="00486E2E"/>
    <w:rsid w:val="004873A0"/>
    <w:rsid w:val="00487413"/>
    <w:rsid w:val="00487A62"/>
    <w:rsid w:val="004908F4"/>
    <w:rsid w:val="00490AA7"/>
    <w:rsid w:val="00490F8D"/>
    <w:rsid w:val="0049105F"/>
    <w:rsid w:val="004912BD"/>
    <w:rsid w:val="00491CD6"/>
    <w:rsid w:val="00491CFE"/>
    <w:rsid w:val="004924F7"/>
    <w:rsid w:val="00492560"/>
    <w:rsid w:val="00493DFB"/>
    <w:rsid w:val="00494D3D"/>
    <w:rsid w:val="00494D83"/>
    <w:rsid w:val="004952A0"/>
    <w:rsid w:val="0049537B"/>
    <w:rsid w:val="00495B23"/>
    <w:rsid w:val="0049622B"/>
    <w:rsid w:val="0049708C"/>
    <w:rsid w:val="00497167"/>
    <w:rsid w:val="00497433"/>
    <w:rsid w:val="004974F6"/>
    <w:rsid w:val="004977A5"/>
    <w:rsid w:val="00497BC2"/>
    <w:rsid w:val="00497D79"/>
    <w:rsid w:val="004A00EE"/>
    <w:rsid w:val="004A09C6"/>
    <w:rsid w:val="004A09F5"/>
    <w:rsid w:val="004A19E6"/>
    <w:rsid w:val="004A19EC"/>
    <w:rsid w:val="004A2635"/>
    <w:rsid w:val="004A2BA2"/>
    <w:rsid w:val="004A3217"/>
    <w:rsid w:val="004A37B2"/>
    <w:rsid w:val="004A3EFC"/>
    <w:rsid w:val="004A3F12"/>
    <w:rsid w:val="004A4B0D"/>
    <w:rsid w:val="004A52C4"/>
    <w:rsid w:val="004A5410"/>
    <w:rsid w:val="004A57A7"/>
    <w:rsid w:val="004A5B64"/>
    <w:rsid w:val="004A6391"/>
    <w:rsid w:val="004A6CCC"/>
    <w:rsid w:val="004A6CCF"/>
    <w:rsid w:val="004A6CDA"/>
    <w:rsid w:val="004A6D28"/>
    <w:rsid w:val="004A72CD"/>
    <w:rsid w:val="004A7C34"/>
    <w:rsid w:val="004A7C6D"/>
    <w:rsid w:val="004B0368"/>
    <w:rsid w:val="004B06D2"/>
    <w:rsid w:val="004B0A5E"/>
    <w:rsid w:val="004B0F3D"/>
    <w:rsid w:val="004B0F69"/>
    <w:rsid w:val="004B1311"/>
    <w:rsid w:val="004B1659"/>
    <w:rsid w:val="004B1C46"/>
    <w:rsid w:val="004B2308"/>
    <w:rsid w:val="004B2E16"/>
    <w:rsid w:val="004B3ADD"/>
    <w:rsid w:val="004B3DF6"/>
    <w:rsid w:val="004B4026"/>
    <w:rsid w:val="004B4E59"/>
    <w:rsid w:val="004B5005"/>
    <w:rsid w:val="004B557E"/>
    <w:rsid w:val="004B55B6"/>
    <w:rsid w:val="004B58E7"/>
    <w:rsid w:val="004B5BB8"/>
    <w:rsid w:val="004B6192"/>
    <w:rsid w:val="004B62F9"/>
    <w:rsid w:val="004B6827"/>
    <w:rsid w:val="004B6946"/>
    <w:rsid w:val="004B71C3"/>
    <w:rsid w:val="004B7214"/>
    <w:rsid w:val="004B7524"/>
    <w:rsid w:val="004C0BF9"/>
    <w:rsid w:val="004C0F87"/>
    <w:rsid w:val="004C10C3"/>
    <w:rsid w:val="004C136D"/>
    <w:rsid w:val="004C1743"/>
    <w:rsid w:val="004C195D"/>
    <w:rsid w:val="004C1960"/>
    <w:rsid w:val="004C2C03"/>
    <w:rsid w:val="004C2D6B"/>
    <w:rsid w:val="004C34E0"/>
    <w:rsid w:val="004C35C5"/>
    <w:rsid w:val="004C41C9"/>
    <w:rsid w:val="004C422C"/>
    <w:rsid w:val="004C481E"/>
    <w:rsid w:val="004C53B1"/>
    <w:rsid w:val="004C5511"/>
    <w:rsid w:val="004C5C96"/>
    <w:rsid w:val="004C6457"/>
    <w:rsid w:val="004C665D"/>
    <w:rsid w:val="004C6697"/>
    <w:rsid w:val="004C66A0"/>
    <w:rsid w:val="004C71AB"/>
    <w:rsid w:val="004C75DC"/>
    <w:rsid w:val="004D0534"/>
    <w:rsid w:val="004D0789"/>
    <w:rsid w:val="004D0977"/>
    <w:rsid w:val="004D0A4E"/>
    <w:rsid w:val="004D1182"/>
    <w:rsid w:val="004D19E8"/>
    <w:rsid w:val="004D1B4F"/>
    <w:rsid w:val="004D2257"/>
    <w:rsid w:val="004D23C5"/>
    <w:rsid w:val="004D3F90"/>
    <w:rsid w:val="004D410B"/>
    <w:rsid w:val="004D43D5"/>
    <w:rsid w:val="004D52E2"/>
    <w:rsid w:val="004D5359"/>
    <w:rsid w:val="004D56F8"/>
    <w:rsid w:val="004D59EF"/>
    <w:rsid w:val="004D675E"/>
    <w:rsid w:val="004D724A"/>
    <w:rsid w:val="004D73FC"/>
    <w:rsid w:val="004D7C80"/>
    <w:rsid w:val="004E0496"/>
    <w:rsid w:val="004E064D"/>
    <w:rsid w:val="004E08A0"/>
    <w:rsid w:val="004E1E64"/>
    <w:rsid w:val="004E1FA4"/>
    <w:rsid w:val="004E20BF"/>
    <w:rsid w:val="004E22AB"/>
    <w:rsid w:val="004E2734"/>
    <w:rsid w:val="004E33AA"/>
    <w:rsid w:val="004E37FD"/>
    <w:rsid w:val="004E3FFB"/>
    <w:rsid w:val="004E56FF"/>
    <w:rsid w:val="004E586D"/>
    <w:rsid w:val="004E5C8B"/>
    <w:rsid w:val="004E748D"/>
    <w:rsid w:val="004E74CB"/>
    <w:rsid w:val="004E7C0B"/>
    <w:rsid w:val="004E7DCE"/>
    <w:rsid w:val="004F0413"/>
    <w:rsid w:val="004F0CFA"/>
    <w:rsid w:val="004F0D4E"/>
    <w:rsid w:val="004F1247"/>
    <w:rsid w:val="004F26A4"/>
    <w:rsid w:val="004F2E87"/>
    <w:rsid w:val="004F351A"/>
    <w:rsid w:val="004F3EA9"/>
    <w:rsid w:val="004F4CB5"/>
    <w:rsid w:val="004F56AB"/>
    <w:rsid w:val="004F585D"/>
    <w:rsid w:val="004F671E"/>
    <w:rsid w:val="004F6768"/>
    <w:rsid w:val="004F7003"/>
    <w:rsid w:val="004F7F4E"/>
    <w:rsid w:val="005006E4"/>
    <w:rsid w:val="00500911"/>
    <w:rsid w:val="00501A14"/>
    <w:rsid w:val="00501BC3"/>
    <w:rsid w:val="00501E97"/>
    <w:rsid w:val="00502096"/>
    <w:rsid w:val="0050254F"/>
    <w:rsid w:val="005027F0"/>
    <w:rsid w:val="00503412"/>
    <w:rsid w:val="00504140"/>
    <w:rsid w:val="00504260"/>
    <w:rsid w:val="005042F6"/>
    <w:rsid w:val="005046FD"/>
    <w:rsid w:val="005048BC"/>
    <w:rsid w:val="00504989"/>
    <w:rsid w:val="00504A22"/>
    <w:rsid w:val="0050543C"/>
    <w:rsid w:val="0050588A"/>
    <w:rsid w:val="00505B91"/>
    <w:rsid w:val="00505C13"/>
    <w:rsid w:val="00505E12"/>
    <w:rsid w:val="005060CE"/>
    <w:rsid w:val="0050646B"/>
    <w:rsid w:val="00506D04"/>
    <w:rsid w:val="00506D57"/>
    <w:rsid w:val="00506E2E"/>
    <w:rsid w:val="0050705E"/>
    <w:rsid w:val="0050708F"/>
    <w:rsid w:val="00507A62"/>
    <w:rsid w:val="00507BCB"/>
    <w:rsid w:val="0051032B"/>
    <w:rsid w:val="00510368"/>
    <w:rsid w:val="00510429"/>
    <w:rsid w:val="0051094F"/>
    <w:rsid w:val="00510C37"/>
    <w:rsid w:val="00510DF0"/>
    <w:rsid w:val="005114C9"/>
    <w:rsid w:val="00512289"/>
    <w:rsid w:val="005124C0"/>
    <w:rsid w:val="00513529"/>
    <w:rsid w:val="0051358E"/>
    <w:rsid w:val="005136BA"/>
    <w:rsid w:val="00513EBE"/>
    <w:rsid w:val="00514AB3"/>
    <w:rsid w:val="00514C81"/>
    <w:rsid w:val="00515346"/>
    <w:rsid w:val="00515767"/>
    <w:rsid w:val="005159B3"/>
    <w:rsid w:val="005165B0"/>
    <w:rsid w:val="00516DB2"/>
    <w:rsid w:val="0051719B"/>
    <w:rsid w:val="00517644"/>
    <w:rsid w:val="0051793F"/>
    <w:rsid w:val="00517FE5"/>
    <w:rsid w:val="005203DA"/>
    <w:rsid w:val="00520C9C"/>
    <w:rsid w:val="0052166B"/>
    <w:rsid w:val="00521DDF"/>
    <w:rsid w:val="005221AD"/>
    <w:rsid w:val="005221DD"/>
    <w:rsid w:val="0052264F"/>
    <w:rsid w:val="00522B30"/>
    <w:rsid w:val="00522D93"/>
    <w:rsid w:val="00523709"/>
    <w:rsid w:val="00523F32"/>
    <w:rsid w:val="00523F52"/>
    <w:rsid w:val="005253D6"/>
    <w:rsid w:val="00525A08"/>
    <w:rsid w:val="00525ABA"/>
    <w:rsid w:val="00525C69"/>
    <w:rsid w:val="00526CA2"/>
    <w:rsid w:val="005272C9"/>
    <w:rsid w:val="00527568"/>
    <w:rsid w:val="00527891"/>
    <w:rsid w:val="00527BA2"/>
    <w:rsid w:val="00530B0F"/>
    <w:rsid w:val="00530DD7"/>
    <w:rsid w:val="00530F41"/>
    <w:rsid w:val="005312AF"/>
    <w:rsid w:val="0053146B"/>
    <w:rsid w:val="00531CA1"/>
    <w:rsid w:val="00531FF5"/>
    <w:rsid w:val="0053239F"/>
    <w:rsid w:val="00532A93"/>
    <w:rsid w:val="005338AF"/>
    <w:rsid w:val="0053679A"/>
    <w:rsid w:val="00536E98"/>
    <w:rsid w:val="00537396"/>
    <w:rsid w:val="00537798"/>
    <w:rsid w:val="00537EE9"/>
    <w:rsid w:val="00540B36"/>
    <w:rsid w:val="00541503"/>
    <w:rsid w:val="00541741"/>
    <w:rsid w:val="005423D0"/>
    <w:rsid w:val="005426C2"/>
    <w:rsid w:val="00542BFD"/>
    <w:rsid w:val="00542C0F"/>
    <w:rsid w:val="00542D88"/>
    <w:rsid w:val="00543158"/>
    <w:rsid w:val="005432B6"/>
    <w:rsid w:val="0054347A"/>
    <w:rsid w:val="00543824"/>
    <w:rsid w:val="00543CBB"/>
    <w:rsid w:val="00544A81"/>
    <w:rsid w:val="005464EE"/>
    <w:rsid w:val="005471D4"/>
    <w:rsid w:val="00547350"/>
    <w:rsid w:val="005476E2"/>
    <w:rsid w:val="0055050E"/>
    <w:rsid w:val="00550547"/>
    <w:rsid w:val="005512BE"/>
    <w:rsid w:val="005519D0"/>
    <w:rsid w:val="00551A75"/>
    <w:rsid w:val="00551A8A"/>
    <w:rsid w:val="00551C97"/>
    <w:rsid w:val="00552FAC"/>
    <w:rsid w:val="005531F8"/>
    <w:rsid w:val="005535D7"/>
    <w:rsid w:val="00553BA3"/>
    <w:rsid w:val="0055423A"/>
    <w:rsid w:val="0055497F"/>
    <w:rsid w:val="00554A29"/>
    <w:rsid w:val="00554A65"/>
    <w:rsid w:val="00555186"/>
    <w:rsid w:val="0055567F"/>
    <w:rsid w:val="005557A7"/>
    <w:rsid w:val="00555C94"/>
    <w:rsid w:val="005560F0"/>
    <w:rsid w:val="00556901"/>
    <w:rsid w:val="00556D04"/>
    <w:rsid w:val="0055713E"/>
    <w:rsid w:val="00557370"/>
    <w:rsid w:val="005573BF"/>
    <w:rsid w:val="00560928"/>
    <w:rsid w:val="00561414"/>
    <w:rsid w:val="005617A8"/>
    <w:rsid w:val="00561988"/>
    <w:rsid w:val="00561DBF"/>
    <w:rsid w:val="00561E45"/>
    <w:rsid w:val="005620AE"/>
    <w:rsid w:val="0056217D"/>
    <w:rsid w:val="00562445"/>
    <w:rsid w:val="00563288"/>
    <w:rsid w:val="0056341E"/>
    <w:rsid w:val="00563CF4"/>
    <w:rsid w:val="00564357"/>
    <w:rsid w:val="00564C20"/>
    <w:rsid w:val="005650B5"/>
    <w:rsid w:val="0056514B"/>
    <w:rsid w:val="00565198"/>
    <w:rsid w:val="00565505"/>
    <w:rsid w:val="00565684"/>
    <w:rsid w:val="005658DF"/>
    <w:rsid w:val="00565999"/>
    <w:rsid w:val="005659FA"/>
    <w:rsid w:val="0056624D"/>
    <w:rsid w:val="005665F2"/>
    <w:rsid w:val="00566B54"/>
    <w:rsid w:val="00566BDA"/>
    <w:rsid w:val="00566EC6"/>
    <w:rsid w:val="00567CF1"/>
    <w:rsid w:val="00570253"/>
    <w:rsid w:val="0057104D"/>
    <w:rsid w:val="00571105"/>
    <w:rsid w:val="00571281"/>
    <w:rsid w:val="005714DB"/>
    <w:rsid w:val="00571780"/>
    <w:rsid w:val="0057178D"/>
    <w:rsid w:val="005717D9"/>
    <w:rsid w:val="00571864"/>
    <w:rsid w:val="00571A2F"/>
    <w:rsid w:val="00571F5C"/>
    <w:rsid w:val="00572000"/>
    <w:rsid w:val="005721A9"/>
    <w:rsid w:val="005726A5"/>
    <w:rsid w:val="00572B70"/>
    <w:rsid w:val="00572D02"/>
    <w:rsid w:val="00573191"/>
    <w:rsid w:val="0057320F"/>
    <w:rsid w:val="00573ECC"/>
    <w:rsid w:val="00574B1C"/>
    <w:rsid w:val="00574D76"/>
    <w:rsid w:val="005751FD"/>
    <w:rsid w:val="005758F9"/>
    <w:rsid w:val="00575A3B"/>
    <w:rsid w:val="00575D26"/>
    <w:rsid w:val="00577308"/>
    <w:rsid w:val="00577854"/>
    <w:rsid w:val="00580512"/>
    <w:rsid w:val="00580866"/>
    <w:rsid w:val="00580A5B"/>
    <w:rsid w:val="00580DAB"/>
    <w:rsid w:val="005810BC"/>
    <w:rsid w:val="00581464"/>
    <w:rsid w:val="00582AA0"/>
    <w:rsid w:val="00582C69"/>
    <w:rsid w:val="00582CA9"/>
    <w:rsid w:val="00582CDD"/>
    <w:rsid w:val="00583A36"/>
    <w:rsid w:val="00583B08"/>
    <w:rsid w:val="00583E2F"/>
    <w:rsid w:val="00583E9C"/>
    <w:rsid w:val="00583EE6"/>
    <w:rsid w:val="0058424C"/>
    <w:rsid w:val="00585054"/>
    <w:rsid w:val="005858C3"/>
    <w:rsid w:val="0058590D"/>
    <w:rsid w:val="00587380"/>
    <w:rsid w:val="00587D97"/>
    <w:rsid w:val="00590055"/>
    <w:rsid w:val="00590104"/>
    <w:rsid w:val="005902CA"/>
    <w:rsid w:val="00590BD0"/>
    <w:rsid w:val="00590FF6"/>
    <w:rsid w:val="00591711"/>
    <w:rsid w:val="00592069"/>
    <w:rsid w:val="00592428"/>
    <w:rsid w:val="00592AD2"/>
    <w:rsid w:val="00592F63"/>
    <w:rsid w:val="0059361A"/>
    <w:rsid w:val="005939F9"/>
    <w:rsid w:val="00593EFF"/>
    <w:rsid w:val="00594D45"/>
    <w:rsid w:val="005950DE"/>
    <w:rsid w:val="005953DA"/>
    <w:rsid w:val="00595479"/>
    <w:rsid w:val="0059568C"/>
    <w:rsid w:val="005958E6"/>
    <w:rsid w:val="00595F1A"/>
    <w:rsid w:val="0059676C"/>
    <w:rsid w:val="00596892"/>
    <w:rsid w:val="00596ED0"/>
    <w:rsid w:val="0059732D"/>
    <w:rsid w:val="00597394"/>
    <w:rsid w:val="005975C9"/>
    <w:rsid w:val="00597858"/>
    <w:rsid w:val="00597F10"/>
    <w:rsid w:val="005A0001"/>
    <w:rsid w:val="005A03A0"/>
    <w:rsid w:val="005A0613"/>
    <w:rsid w:val="005A06DC"/>
    <w:rsid w:val="005A205A"/>
    <w:rsid w:val="005A250C"/>
    <w:rsid w:val="005A2831"/>
    <w:rsid w:val="005A2B01"/>
    <w:rsid w:val="005A2B5C"/>
    <w:rsid w:val="005A304F"/>
    <w:rsid w:val="005A3624"/>
    <w:rsid w:val="005A37E3"/>
    <w:rsid w:val="005A3AE5"/>
    <w:rsid w:val="005A3B03"/>
    <w:rsid w:val="005A3E88"/>
    <w:rsid w:val="005A45BA"/>
    <w:rsid w:val="005A49BC"/>
    <w:rsid w:val="005A4A9C"/>
    <w:rsid w:val="005A4B80"/>
    <w:rsid w:val="005A4FCF"/>
    <w:rsid w:val="005A521E"/>
    <w:rsid w:val="005A60C6"/>
    <w:rsid w:val="005A6463"/>
    <w:rsid w:val="005A672D"/>
    <w:rsid w:val="005A675A"/>
    <w:rsid w:val="005A6FE7"/>
    <w:rsid w:val="005A7328"/>
    <w:rsid w:val="005A7B66"/>
    <w:rsid w:val="005A7C0D"/>
    <w:rsid w:val="005A7C3C"/>
    <w:rsid w:val="005A7FC5"/>
    <w:rsid w:val="005B04C4"/>
    <w:rsid w:val="005B051A"/>
    <w:rsid w:val="005B0871"/>
    <w:rsid w:val="005B0C4B"/>
    <w:rsid w:val="005B14A7"/>
    <w:rsid w:val="005B1729"/>
    <w:rsid w:val="005B263C"/>
    <w:rsid w:val="005B27B0"/>
    <w:rsid w:val="005B2A2D"/>
    <w:rsid w:val="005B3042"/>
    <w:rsid w:val="005B37C8"/>
    <w:rsid w:val="005B38E5"/>
    <w:rsid w:val="005B3BDC"/>
    <w:rsid w:val="005B3C10"/>
    <w:rsid w:val="005B3D93"/>
    <w:rsid w:val="005B4328"/>
    <w:rsid w:val="005B4D3C"/>
    <w:rsid w:val="005B4D66"/>
    <w:rsid w:val="005B4F5D"/>
    <w:rsid w:val="005B517D"/>
    <w:rsid w:val="005B52FC"/>
    <w:rsid w:val="005B538B"/>
    <w:rsid w:val="005B5BA7"/>
    <w:rsid w:val="005B5CEA"/>
    <w:rsid w:val="005B5ED1"/>
    <w:rsid w:val="005B60D4"/>
    <w:rsid w:val="005B6264"/>
    <w:rsid w:val="005B62AE"/>
    <w:rsid w:val="005B63FE"/>
    <w:rsid w:val="005B6937"/>
    <w:rsid w:val="005B78B8"/>
    <w:rsid w:val="005B7D0B"/>
    <w:rsid w:val="005C03E0"/>
    <w:rsid w:val="005C0540"/>
    <w:rsid w:val="005C0BAD"/>
    <w:rsid w:val="005C0C90"/>
    <w:rsid w:val="005C1C49"/>
    <w:rsid w:val="005C2602"/>
    <w:rsid w:val="005C2B90"/>
    <w:rsid w:val="005C301C"/>
    <w:rsid w:val="005C3B67"/>
    <w:rsid w:val="005C3F05"/>
    <w:rsid w:val="005C4D50"/>
    <w:rsid w:val="005C597F"/>
    <w:rsid w:val="005C5E4B"/>
    <w:rsid w:val="005C60A2"/>
    <w:rsid w:val="005C63D1"/>
    <w:rsid w:val="005C692D"/>
    <w:rsid w:val="005C6AA8"/>
    <w:rsid w:val="005C7307"/>
    <w:rsid w:val="005C7506"/>
    <w:rsid w:val="005C7524"/>
    <w:rsid w:val="005C7B64"/>
    <w:rsid w:val="005C7D6E"/>
    <w:rsid w:val="005D0F6B"/>
    <w:rsid w:val="005D1056"/>
    <w:rsid w:val="005D1811"/>
    <w:rsid w:val="005D1FF0"/>
    <w:rsid w:val="005D28EB"/>
    <w:rsid w:val="005D369A"/>
    <w:rsid w:val="005D37D2"/>
    <w:rsid w:val="005D4087"/>
    <w:rsid w:val="005D4590"/>
    <w:rsid w:val="005D4A76"/>
    <w:rsid w:val="005D4ED3"/>
    <w:rsid w:val="005D529B"/>
    <w:rsid w:val="005D5C8F"/>
    <w:rsid w:val="005D5DD9"/>
    <w:rsid w:val="005D6056"/>
    <w:rsid w:val="005D62E1"/>
    <w:rsid w:val="005D64DB"/>
    <w:rsid w:val="005D6978"/>
    <w:rsid w:val="005D6A43"/>
    <w:rsid w:val="005D6EF9"/>
    <w:rsid w:val="005D7B6A"/>
    <w:rsid w:val="005D7CC1"/>
    <w:rsid w:val="005D7E9A"/>
    <w:rsid w:val="005E0195"/>
    <w:rsid w:val="005E0E41"/>
    <w:rsid w:val="005E15E9"/>
    <w:rsid w:val="005E164D"/>
    <w:rsid w:val="005E1A9E"/>
    <w:rsid w:val="005E22D1"/>
    <w:rsid w:val="005E2741"/>
    <w:rsid w:val="005E3319"/>
    <w:rsid w:val="005E38A0"/>
    <w:rsid w:val="005E3C34"/>
    <w:rsid w:val="005E40F7"/>
    <w:rsid w:val="005E43BD"/>
    <w:rsid w:val="005E45BA"/>
    <w:rsid w:val="005E4CCA"/>
    <w:rsid w:val="005E5D0E"/>
    <w:rsid w:val="005E5DF3"/>
    <w:rsid w:val="005E5E9B"/>
    <w:rsid w:val="005E672F"/>
    <w:rsid w:val="005E6A9E"/>
    <w:rsid w:val="005E70F0"/>
    <w:rsid w:val="005E7539"/>
    <w:rsid w:val="005F025B"/>
    <w:rsid w:val="005F110E"/>
    <w:rsid w:val="005F11E7"/>
    <w:rsid w:val="005F12A5"/>
    <w:rsid w:val="005F169D"/>
    <w:rsid w:val="005F1ADE"/>
    <w:rsid w:val="005F2303"/>
    <w:rsid w:val="005F24BC"/>
    <w:rsid w:val="005F2687"/>
    <w:rsid w:val="005F2AA1"/>
    <w:rsid w:val="005F2C90"/>
    <w:rsid w:val="005F2CC3"/>
    <w:rsid w:val="005F2EB9"/>
    <w:rsid w:val="005F369F"/>
    <w:rsid w:val="005F4184"/>
    <w:rsid w:val="005F463D"/>
    <w:rsid w:val="005F5A88"/>
    <w:rsid w:val="005F655E"/>
    <w:rsid w:val="005F6758"/>
    <w:rsid w:val="005F70AF"/>
    <w:rsid w:val="005F73F8"/>
    <w:rsid w:val="005F7A4F"/>
    <w:rsid w:val="005F7C89"/>
    <w:rsid w:val="005F7D32"/>
    <w:rsid w:val="00600511"/>
    <w:rsid w:val="00600545"/>
    <w:rsid w:val="00600693"/>
    <w:rsid w:val="00600B98"/>
    <w:rsid w:val="0060135C"/>
    <w:rsid w:val="006017FC"/>
    <w:rsid w:val="00602579"/>
    <w:rsid w:val="00602A8E"/>
    <w:rsid w:val="00602D03"/>
    <w:rsid w:val="0060381D"/>
    <w:rsid w:val="006043C8"/>
    <w:rsid w:val="00605078"/>
    <w:rsid w:val="00605769"/>
    <w:rsid w:val="00605AA1"/>
    <w:rsid w:val="00605D8B"/>
    <w:rsid w:val="00606FA6"/>
    <w:rsid w:val="006073CA"/>
    <w:rsid w:val="0060787E"/>
    <w:rsid w:val="006078D8"/>
    <w:rsid w:val="00610089"/>
    <w:rsid w:val="0061169E"/>
    <w:rsid w:val="00611E49"/>
    <w:rsid w:val="0061201F"/>
    <w:rsid w:val="00612040"/>
    <w:rsid w:val="006123FA"/>
    <w:rsid w:val="0061280A"/>
    <w:rsid w:val="00612B11"/>
    <w:rsid w:val="00612FF5"/>
    <w:rsid w:val="00613019"/>
    <w:rsid w:val="006131BB"/>
    <w:rsid w:val="006136F9"/>
    <w:rsid w:val="0061374E"/>
    <w:rsid w:val="00614155"/>
    <w:rsid w:val="0061415E"/>
    <w:rsid w:val="00614700"/>
    <w:rsid w:val="00614B17"/>
    <w:rsid w:val="0061526D"/>
    <w:rsid w:val="006157A2"/>
    <w:rsid w:val="006163E0"/>
    <w:rsid w:val="00616677"/>
    <w:rsid w:val="00616A40"/>
    <w:rsid w:val="00616E86"/>
    <w:rsid w:val="00617753"/>
    <w:rsid w:val="00617961"/>
    <w:rsid w:val="00620FB5"/>
    <w:rsid w:val="0062184B"/>
    <w:rsid w:val="006226E5"/>
    <w:rsid w:val="0062279B"/>
    <w:rsid w:val="00623454"/>
    <w:rsid w:val="00626A89"/>
    <w:rsid w:val="00627721"/>
    <w:rsid w:val="00627B62"/>
    <w:rsid w:val="00627EBE"/>
    <w:rsid w:val="0063008E"/>
    <w:rsid w:val="00630430"/>
    <w:rsid w:val="006307D4"/>
    <w:rsid w:val="0063158F"/>
    <w:rsid w:val="00631732"/>
    <w:rsid w:val="006318BC"/>
    <w:rsid w:val="00631C72"/>
    <w:rsid w:val="006320AD"/>
    <w:rsid w:val="006323CF"/>
    <w:rsid w:val="006324E8"/>
    <w:rsid w:val="0063354F"/>
    <w:rsid w:val="00634318"/>
    <w:rsid w:val="0063454F"/>
    <w:rsid w:val="00634948"/>
    <w:rsid w:val="00635093"/>
    <w:rsid w:val="0063531C"/>
    <w:rsid w:val="006357D5"/>
    <w:rsid w:val="00636255"/>
    <w:rsid w:val="006366DF"/>
    <w:rsid w:val="006368A9"/>
    <w:rsid w:val="0063694F"/>
    <w:rsid w:val="006369A2"/>
    <w:rsid w:val="00636E4C"/>
    <w:rsid w:val="00637589"/>
    <w:rsid w:val="00637D9A"/>
    <w:rsid w:val="00640EE8"/>
    <w:rsid w:val="00641218"/>
    <w:rsid w:val="006428F2"/>
    <w:rsid w:val="006431F0"/>
    <w:rsid w:val="006437EC"/>
    <w:rsid w:val="00643C50"/>
    <w:rsid w:val="00644083"/>
    <w:rsid w:val="006445E5"/>
    <w:rsid w:val="006446E1"/>
    <w:rsid w:val="00644892"/>
    <w:rsid w:val="00644D66"/>
    <w:rsid w:val="006456AF"/>
    <w:rsid w:val="00645C87"/>
    <w:rsid w:val="00645CD6"/>
    <w:rsid w:val="0064632C"/>
    <w:rsid w:val="00646451"/>
    <w:rsid w:val="00647645"/>
    <w:rsid w:val="00647772"/>
    <w:rsid w:val="006477FF"/>
    <w:rsid w:val="006479B4"/>
    <w:rsid w:val="00647C0B"/>
    <w:rsid w:val="00647C81"/>
    <w:rsid w:val="00647E6B"/>
    <w:rsid w:val="00647EAA"/>
    <w:rsid w:val="00647F31"/>
    <w:rsid w:val="006508F4"/>
    <w:rsid w:val="00650C52"/>
    <w:rsid w:val="00651765"/>
    <w:rsid w:val="00651E72"/>
    <w:rsid w:val="00651FE7"/>
    <w:rsid w:val="006521FA"/>
    <w:rsid w:val="0065240D"/>
    <w:rsid w:val="006526F7"/>
    <w:rsid w:val="00652BF5"/>
    <w:rsid w:val="00652DA6"/>
    <w:rsid w:val="00652E11"/>
    <w:rsid w:val="00653176"/>
    <w:rsid w:val="00653817"/>
    <w:rsid w:val="006538D9"/>
    <w:rsid w:val="006540BF"/>
    <w:rsid w:val="0065487C"/>
    <w:rsid w:val="006549EF"/>
    <w:rsid w:val="00654BFD"/>
    <w:rsid w:val="00656211"/>
    <w:rsid w:val="00656243"/>
    <w:rsid w:val="006565E0"/>
    <w:rsid w:val="006570BB"/>
    <w:rsid w:val="0066063F"/>
    <w:rsid w:val="0066152C"/>
    <w:rsid w:val="00661D63"/>
    <w:rsid w:val="00661ECC"/>
    <w:rsid w:val="00662074"/>
    <w:rsid w:val="00662244"/>
    <w:rsid w:val="00664200"/>
    <w:rsid w:val="00664487"/>
    <w:rsid w:val="00664979"/>
    <w:rsid w:val="00664F03"/>
    <w:rsid w:val="00665227"/>
    <w:rsid w:val="0066542E"/>
    <w:rsid w:val="0066565A"/>
    <w:rsid w:val="00666609"/>
    <w:rsid w:val="00666BC6"/>
    <w:rsid w:val="00666EF8"/>
    <w:rsid w:val="00667042"/>
    <w:rsid w:val="0066743F"/>
    <w:rsid w:val="0066755C"/>
    <w:rsid w:val="00667824"/>
    <w:rsid w:val="00667B83"/>
    <w:rsid w:val="00667DF2"/>
    <w:rsid w:val="0067016F"/>
    <w:rsid w:val="006708D7"/>
    <w:rsid w:val="006708E0"/>
    <w:rsid w:val="0067099D"/>
    <w:rsid w:val="006709B6"/>
    <w:rsid w:val="00670FC0"/>
    <w:rsid w:val="0067104F"/>
    <w:rsid w:val="006714B2"/>
    <w:rsid w:val="006715EC"/>
    <w:rsid w:val="00671803"/>
    <w:rsid w:val="00671D01"/>
    <w:rsid w:val="006723B7"/>
    <w:rsid w:val="00672D6B"/>
    <w:rsid w:val="00673B1D"/>
    <w:rsid w:val="00673BB2"/>
    <w:rsid w:val="00673F8A"/>
    <w:rsid w:val="00674066"/>
    <w:rsid w:val="00674167"/>
    <w:rsid w:val="00674607"/>
    <w:rsid w:val="00674EF5"/>
    <w:rsid w:val="00675772"/>
    <w:rsid w:val="00676271"/>
    <w:rsid w:val="00676A74"/>
    <w:rsid w:val="00676D32"/>
    <w:rsid w:val="00676DD5"/>
    <w:rsid w:val="0067783B"/>
    <w:rsid w:val="00677B71"/>
    <w:rsid w:val="006803F0"/>
    <w:rsid w:val="006806AC"/>
    <w:rsid w:val="006806C5"/>
    <w:rsid w:val="0068112B"/>
    <w:rsid w:val="006815F7"/>
    <w:rsid w:val="00681F4D"/>
    <w:rsid w:val="00682259"/>
    <w:rsid w:val="006823B0"/>
    <w:rsid w:val="0068271C"/>
    <w:rsid w:val="006827A1"/>
    <w:rsid w:val="00682C30"/>
    <w:rsid w:val="00683F66"/>
    <w:rsid w:val="00683FC6"/>
    <w:rsid w:val="00684049"/>
    <w:rsid w:val="00684755"/>
    <w:rsid w:val="006847B9"/>
    <w:rsid w:val="00684876"/>
    <w:rsid w:val="00684EB1"/>
    <w:rsid w:val="00685254"/>
    <w:rsid w:val="00685B13"/>
    <w:rsid w:val="006863E4"/>
    <w:rsid w:val="00686F4A"/>
    <w:rsid w:val="00687169"/>
    <w:rsid w:val="006875B3"/>
    <w:rsid w:val="0068765B"/>
    <w:rsid w:val="00687928"/>
    <w:rsid w:val="00690198"/>
    <w:rsid w:val="00690C10"/>
    <w:rsid w:val="00692204"/>
    <w:rsid w:val="006925C9"/>
    <w:rsid w:val="00692614"/>
    <w:rsid w:val="006930D3"/>
    <w:rsid w:val="00693251"/>
    <w:rsid w:val="006932D4"/>
    <w:rsid w:val="006938E8"/>
    <w:rsid w:val="0069471D"/>
    <w:rsid w:val="006947CF"/>
    <w:rsid w:val="00694F48"/>
    <w:rsid w:val="0069520E"/>
    <w:rsid w:val="00695335"/>
    <w:rsid w:val="0069593F"/>
    <w:rsid w:val="00695F3D"/>
    <w:rsid w:val="0069611D"/>
    <w:rsid w:val="00696CB1"/>
    <w:rsid w:val="0069752A"/>
    <w:rsid w:val="00697838"/>
    <w:rsid w:val="006979B6"/>
    <w:rsid w:val="00697B64"/>
    <w:rsid w:val="006A03DD"/>
    <w:rsid w:val="006A04DB"/>
    <w:rsid w:val="006A09A5"/>
    <w:rsid w:val="006A0C89"/>
    <w:rsid w:val="006A0FD6"/>
    <w:rsid w:val="006A114B"/>
    <w:rsid w:val="006A17C7"/>
    <w:rsid w:val="006A1BCB"/>
    <w:rsid w:val="006A22E5"/>
    <w:rsid w:val="006A293C"/>
    <w:rsid w:val="006A2A71"/>
    <w:rsid w:val="006A30B4"/>
    <w:rsid w:val="006A3D40"/>
    <w:rsid w:val="006A3D5B"/>
    <w:rsid w:val="006A503D"/>
    <w:rsid w:val="006A50F6"/>
    <w:rsid w:val="006A5216"/>
    <w:rsid w:val="006A533C"/>
    <w:rsid w:val="006A57F2"/>
    <w:rsid w:val="006A5AC7"/>
    <w:rsid w:val="006A5B16"/>
    <w:rsid w:val="006A6240"/>
    <w:rsid w:val="006A6349"/>
    <w:rsid w:val="006A6557"/>
    <w:rsid w:val="006A6FB8"/>
    <w:rsid w:val="006A733B"/>
    <w:rsid w:val="006A7F2A"/>
    <w:rsid w:val="006A7FBD"/>
    <w:rsid w:val="006B261F"/>
    <w:rsid w:val="006B2FD2"/>
    <w:rsid w:val="006B32F2"/>
    <w:rsid w:val="006B34E5"/>
    <w:rsid w:val="006B4869"/>
    <w:rsid w:val="006B4E41"/>
    <w:rsid w:val="006B4FD0"/>
    <w:rsid w:val="006B5036"/>
    <w:rsid w:val="006B5321"/>
    <w:rsid w:val="006B6234"/>
    <w:rsid w:val="006B724D"/>
    <w:rsid w:val="006B7BCE"/>
    <w:rsid w:val="006C001B"/>
    <w:rsid w:val="006C03FF"/>
    <w:rsid w:val="006C067F"/>
    <w:rsid w:val="006C0E37"/>
    <w:rsid w:val="006C136C"/>
    <w:rsid w:val="006C16BE"/>
    <w:rsid w:val="006C1907"/>
    <w:rsid w:val="006C1986"/>
    <w:rsid w:val="006C1FA2"/>
    <w:rsid w:val="006C23DB"/>
    <w:rsid w:val="006C24DE"/>
    <w:rsid w:val="006C2A12"/>
    <w:rsid w:val="006C3758"/>
    <w:rsid w:val="006C392F"/>
    <w:rsid w:val="006C39B6"/>
    <w:rsid w:val="006C3A5A"/>
    <w:rsid w:val="006C3D3E"/>
    <w:rsid w:val="006C3FD4"/>
    <w:rsid w:val="006C42F1"/>
    <w:rsid w:val="006C455E"/>
    <w:rsid w:val="006C4F7C"/>
    <w:rsid w:val="006C5A63"/>
    <w:rsid w:val="006C5B35"/>
    <w:rsid w:val="006C64DD"/>
    <w:rsid w:val="006C68F4"/>
    <w:rsid w:val="006C7EB0"/>
    <w:rsid w:val="006C7F7D"/>
    <w:rsid w:val="006D048E"/>
    <w:rsid w:val="006D0506"/>
    <w:rsid w:val="006D0BD9"/>
    <w:rsid w:val="006D18C1"/>
    <w:rsid w:val="006D1FE6"/>
    <w:rsid w:val="006D230B"/>
    <w:rsid w:val="006D3B2C"/>
    <w:rsid w:val="006D3F55"/>
    <w:rsid w:val="006D4370"/>
    <w:rsid w:val="006D4674"/>
    <w:rsid w:val="006D4E47"/>
    <w:rsid w:val="006D4EDC"/>
    <w:rsid w:val="006D534C"/>
    <w:rsid w:val="006D56D0"/>
    <w:rsid w:val="006D57A2"/>
    <w:rsid w:val="006D5FA7"/>
    <w:rsid w:val="006D609A"/>
    <w:rsid w:val="006D66F7"/>
    <w:rsid w:val="006D69C6"/>
    <w:rsid w:val="006D7E01"/>
    <w:rsid w:val="006E0159"/>
    <w:rsid w:val="006E0A3F"/>
    <w:rsid w:val="006E17FB"/>
    <w:rsid w:val="006E1E50"/>
    <w:rsid w:val="006E2B4E"/>
    <w:rsid w:val="006E2B8A"/>
    <w:rsid w:val="006E2CA3"/>
    <w:rsid w:val="006E2CDC"/>
    <w:rsid w:val="006E3C5A"/>
    <w:rsid w:val="006E42B8"/>
    <w:rsid w:val="006E47ED"/>
    <w:rsid w:val="006E4FB1"/>
    <w:rsid w:val="006E4FBE"/>
    <w:rsid w:val="006E53D0"/>
    <w:rsid w:val="006E5AE9"/>
    <w:rsid w:val="006E5BD6"/>
    <w:rsid w:val="006E649D"/>
    <w:rsid w:val="006E73C4"/>
    <w:rsid w:val="006E76D9"/>
    <w:rsid w:val="006E78FC"/>
    <w:rsid w:val="006E7A37"/>
    <w:rsid w:val="006E7D00"/>
    <w:rsid w:val="006F0676"/>
    <w:rsid w:val="006F09F5"/>
    <w:rsid w:val="006F1497"/>
    <w:rsid w:val="006F226F"/>
    <w:rsid w:val="006F285D"/>
    <w:rsid w:val="006F2B5D"/>
    <w:rsid w:val="006F3F0E"/>
    <w:rsid w:val="006F4B39"/>
    <w:rsid w:val="006F4B6C"/>
    <w:rsid w:val="006F5154"/>
    <w:rsid w:val="006F5207"/>
    <w:rsid w:val="006F5680"/>
    <w:rsid w:val="006F5754"/>
    <w:rsid w:val="006F5D41"/>
    <w:rsid w:val="006F5DAC"/>
    <w:rsid w:val="006F5F3A"/>
    <w:rsid w:val="006F648D"/>
    <w:rsid w:val="006F64DD"/>
    <w:rsid w:val="006F6EB2"/>
    <w:rsid w:val="006F715C"/>
    <w:rsid w:val="006F7672"/>
    <w:rsid w:val="006F7A62"/>
    <w:rsid w:val="006F7FD3"/>
    <w:rsid w:val="007004E5"/>
    <w:rsid w:val="00700BFA"/>
    <w:rsid w:val="0070122C"/>
    <w:rsid w:val="00701416"/>
    <w:rsid w:val="007019B7"/>
    <w:rsid w:val="00702305"/>
    <w:rsid w:val="0070232C"/>
    <w:rsid w:val="00702E69"/>
    <w:rsid w:val="0070315A"/>
    <w:rsid w:val="007038FA"/>
    <w:rsid w:val="0070403D"/>
    <w:rsid w:val="00704156"/>
    <w:rsid w:val="00704461"/>
    <w:rsid w:val="007044A7"/>
    <w:rsid w:val="007049D0"/>
    <w:rsid w:val="00704A54"/>
    <w:rsid w:val="00704B5A"/>
    <w:rsid w:val="00704F03"/>
    <w:rsid w:val="007053AE"/>
    <w:rsid w:val="007057F9"/>
    <w:rsid w:val="00705887"/>
    <w:rsid w:val="00705E60"/>
    <w:rsid w:val="00705EC8"/>
    <w:rsid w:val="0070603A"/>
    <w:rsid w:val="00706245"/>
    <w:rsid w:val="0070633B"/>
    <w:rsid w:val="00706BDD"/>
    <w:rsid w:val="00707082"/>
    <w:rsid w:val="0070773D"/>
    <w:rsid w:val="00707811"/>
    <w:rsid w:val="00707F16"/>
    <w:rsid w:val="007100AD"/>
    <w:rsid w:val="007106BE"/>
    <w:rsid w:val="00710903"/>
    <w:rsid w:val="00711D2C"/>
    <w:rsid w:val="007124C4"/>
    <w:rsid w:val="007129E1"/>
    <w:rsid w:val="007134C5"/>
    <w:rsid w:val="00713599"/>
    <w:rsid w:val="007138E8"/>
    <w:rsid w:val="00713C9E"/>
    <w:rsid w:val="00713EA9"/>
    <w:rsid w:val="007140E8"/>
    <w:rsid w:val="00714137"/>
    <w:rsid w:val="00714953"/>
    <w:rsid w:val="00714CA0"/>
    <w:rsid w:val="00714CAE"/>
    <w:rsid w:val="00715B3B"/>
    <w:rsid w:val="00715BE6"/>
    <w:rsid w:val="007161D9"/>
    <w:rsid w:val="00716405"/>
    <w:rsid w:val="0071663F"/>
    <w:rsid w:val="00716BBC"/>
    <w:rsid w:val="00716C8A"/>
    <w:rsid w:val="00716E1F"/>
    <w:rsid w:val="00716E45"/>
    <w:rsid w:val="0071725E"/>
    <w:rsid w:val="00717B6E"/>
    <w:rsid w:val="007203F8"/>
    <w:rsid w:val="00720EBF"/>
    <w:rsid w:val="00721709"/>
    <w:rsid w:val="007220B5"/>
    <w:rsid w:val="00722F90"/>
    <w:rsid w:val="00723012"/>
    <w:rsid w:val="00723339"/>
    <w:rsid w:val="00723405"/>
    <w:rsid w:val="00724100"/>
    <w:rsid w:val="00724366"/>
    <w:rsid w:val="00724A35"/>
    <w:rsid w:val="00724B74"/>
    <w:rsid w:val="00724EF7"/>
    <w:rsid w:val="00725094"/>
    <w:rsid w:val="00725242"/>
    <w:rsid w:val="00725382"/>
    <w:rsid w:val="00725789"/>
    <w:rsid w:val="007258AB"/>
    <w:rsid w:val="00725A49"/>
    <w:rsid w:val="00726271"/>
    <w:rsid w:val="007268BC"/>
    <w:rsid w:val="0072705B"/>
    <w:rsid w:val="007279AF"/>
    <w:rsid w:val="00727D14"/>
    <w:rsid w:val="00727EAD"/>
    <w:rsid w:val="00731F42"/>
    <w:rsid w:val="0073206A"/>
    <w:rsid w:val="0073222F"/>
    <w:rsid w:val="0073280F"/>
    <w:rsid w:val="00732971"/>
    <w:rsid w:val="007329D7"/>
    <w:rsid w:val="00732BDD"/>
    <w:rsid w:val="00732FE7"/>
    <w:rsid w:val="007332A3"/>
    <w:rsid w:val="00733529"/>
    <w:rsid w:val="0073368D"/>
    <w:rsid w:val="007338E8"/>
    <w:rsid w:val="00733931"/>
    <w:rsid w:val="00733A8C"/>
    <w:rsid w:val="00733DC0"/>
    <w:rsid w:val="00734072"/>
    <w:rsid w:val="007342F5"/>
    <w:rsid w:val="00734814"/>
    <w:rsid w:val="00734A20"/>
    <w:rsid w:val="00735464"/>
    <w:rsid w:val="0073551C"/>
    <w:rsid w:val="00735958"/>
    <w:rsid w:val="00736611"/>
    <w:rsid w:val="00736C79"/>
    <w:rsid w:val="0073700B"/>
    <w:rsid w:val="007370F2"/>
    <w:rsid w:val="00737179"/>
    <w:rsid w:val="00740398"/>
    <w:rsid w:val="00742085"/>
    <w:rsid w:val="007421F1"/>
    <w:rsid w:val="007422E7"/>
    <w:rsid w:val="007424A2"/>
    <w:rsid w:val="007424D2"/>
    <w:rsid w:val="007429FC"/>
    <w:rsid w:val="00742E5E"/>
    <w:rsid w:val="007438AC"/>
    <w:rsid w:val="0074428D"/>
    <w:rsid w:val="007444AB"/>
    <w:rsid w:val="00744A80"/>
    <w:rsid w:val="00745150"/>
    <w:rsid w:val="0074523B"/>
    <w:rsid w:val="00745263"/>
    <w:rsid w:val="00745487"/>
    <w:rsid w:val="00745CBB"/>
    <w:rsid w:val="00745F09"/>
    <w:rsid w:val="00746024"/>
    <w:rsid w:val="00746220"/>
    <w:rsid w:val="00746843"/>
    <w:rsid w:val="00746958"/>
    <w:rsid w:val="0074698A"/>
    <w:rsid w:val="00746EE4"/>
    <w:rsid w:val="0074729C"/>
    <w:rsid w:val="00747388"/>
    <w:rsid w:val="007473C4"/>
    <w:rsid w:val="00750964"/>
    <w:rsid w:val="007511D5"/>
    <w:rsid w:val="00751313"/>
    <w:rsid w:val="007515EF"/>
    <w:rsid w:val="00752328"/>
    <w:rsid w:val="007528B8"/>
    <w:rsid w:val="007530CB"/>
    <w:rsid w:val="00753150"/>
    <w:rsid w:val="007535D7"/>
    <w:rsid w:val="00753808"/>
    <w:rsid w:val="00754203"/>
    <w:rsid w:val="0075429F"/>
    <w:rsid w:val="007546E9"/>
    <w:rsid w:val="007548D5"/>
    <w:rsid w:val="0075537B"/>
    <w:rsid w:val="0075581D"/>
    <w:rsid w:val="0075624C"/>
    <w:rsid w:val="00756D4A"/>
    <w:rsid w:val="0075724D"/>
    <w:rsid w:val="00757709"/>
    <w:rsid w:val="00757922"/>
    <w:rsid w:val="00760027"/>
    <w:rsid w:val="007603D9"/>
    <w:rsid w:val="00760958"/>
    <w:rsid w:val="00760ACD"/>
    <w:rsid w:val="00760C85"/>
    <w:rsid w:val="00761271"/>
    <w:rsid w:val="0076150C"/>
    <w:rsid w:val="0076155B"/>
    <w:rsid w:val="0076161B"/>
    <w:rsid w:val="00762089"/>
    <w:rsid w:val="00762161"/>
    <w:rsid w:val="00763529"/>
    <w:rsid w:val="00763CDF"/>
    <w:rsid w:val="0076468D"/>
    <w:rsid w:val="007648FC"/>
    <w:rsid w:val="00764CFC"/>
    <w:rsid w:val="007654E0"/>
    <w:rsid w:val="00765A73"/>
    <w:rsid w:val="00766500"/>
    <w:rsid w:val="00766892"/>
    <w:rsid w:val="0076691D"/>
    <w:rsid w:val="00766D7C"/>
    <w:rsid w:val="00766D8F"/>
    <w:rsid w:val="007671EF"/>
    <w:rsid w:val="0076741D"/>
    <w:rsid w:val="00767728"/>
    <w:rsid w:val="00767AEE"/>
    <w:rsid w:val="00767E6B"/>
    <w:rsid w:val="00767F30"/>
    <w:rsid w:val="00770232"/>
    <w:rsid w:val="007708A1"/>
    <w:rsid w:val="0077186B"/>
    <w:rsid w:val="007721F2"/>
    <w:rsid w:val="00772617"/>
    <w:rsid w:val="007729B2"/>
    <w:rsid w:val="00772AD8"/>
    <w:rsid w:val="00772B3C"/>
    <w:rsid w:val="00773242"/>
    <w:rsid w:val="00773506"/>
    <w:rsid w:val="007737F1"/>
    <w:rsid w:val="007744C4"/>
    <w:rsid w:val="00774833"/>
    <w:rsid w:val="0077491C"/>
    <w:rsid w:val="007749E7"/>
    <w:rsid w:val="00774C49"/>
    <w:rsid w:val="007771B6"/>
    <w:rsid w:val="0077735C"/>
    <w:rsid w:val="00777735"/>
    <w:rsid w:val="0078016F"/>
    <w:rsid w:val="0078022C"/>
    <w:rsid w:val="007805DC"/>
    <w:rsid w:val="00780D16"/>
    <w:rsid w:val="007812E7"/>
    <w:rsid w:val="00781BEC"/>
    <w:rsid w:val="00782BDE"/>
    <w:rsid w:val="00783014"/>
    <w:rsid w:val="00783238"/>
    <w:rsid w:val="00783E0E"/>
    <w:rsid w:val="00784052"/>
    <w:rsid w:val="0078425A"/>
    <w:rsid w:val="007842C6"/>
    <w:rsid w:val="00784460"/>
    <w:rsid w:val="0078451C"/>
    <w:rsid w:val="007846DA"/>
    <w:rsid w:val="00784908"/>
    <w:rsid w:val="00784C48"/>
    <w:rsid w:val="00785073"/>
    <w:rsid w:val="00785086"/>
    <w:rsid w:val="007855F3"/>
    <w:rsid w:val="007858BD"/>
    <w:rsid w:val="00785979"/>
    <w:rsid w:val="00785FC6"/>
    <w:rsid w:val="00786459"/>
    <w:rsid w:val="0078691C"/>
    <w:rsid w:val="00786AE8"/>
    <w:rsid w:val="00786DC4"/>
    <w:rsid w:val="00787174"/>
    <w:rsid w:val="00787A56"/>
    <w:rsid w:val="007902AC"/>
    <w:rsid w:val="007902FB"/>
    <w:rsid w:val="007906DE"/>
    <w:rsid w:val="00790C30"/>
    <w:rsid w:val="00791148"/>
    <w:rsid w:val="007919C3"/>
    <w:rsid w:val="00791C2A"/>
    <w:rsid w:val="00791C5B"/>
    <w:rsid w:val="00791F95"/>
    <w:rsid w:val="0079213B"/>
    <w:rsid w:val="00792447"/>
    <w:rsid w:val="00792643"/>
    <w:rsid w:val="007926A1"/>
    <w:rsid w:val="007927DE"/>
    <w:rsid w:val="00792C1B"/>
    <w:rsid w:val="00793711"/>
    <w:rsid w:val="00793937"/>
    <w:rsid w:val="00793A8F"/>
    <w:rsid w:val="00793AF4"/>
    <w:rsid w:val="00793F9F"/>
    <w:rsid w:val="007940BE"/>
    <w:rsid w:val="0079416D"/>
    <w:rsid w:val="0079447F"/>
    <w:rsid w:val="00795005"/>
    <w:rsid w:val="00795303"/>
    <w:rsid w:val="00795763"/>
    <w:rsid w:val="007959F9"/>
    <w:rsid w:val="00796081"/>
    <w:rsid w:val="00796C33"/>
    <w:rsid w:val="00796E05"/>
    <w:rsid w:val="00797C19"/>
    <w:rsid w:val="007A0314"/>
    <w:rsid w:val="007A0A8C"/>
    <w:rsid w:val="007A0CD9"/>
    <w:rsid w:val="007A0CF0"/>
    <w:rsid w:val="007A16F5"/>
    <w:rsid w:val="007A18E5"/>
    <w:rsid w:val="007A1D4F"/>
    <w:rsid w:val="007A264A"/>
    <w:rsid w:val="007A278C"/>
    <w:rsid w:val="007A2ACD"/>
    <w:rsid w:val="007A2B60"/>
    <w:rsid w:val="007A2CEF"/>
    <w:rsid w:val="007A35D6"/>
    <w:rsid w:val="007A3EDF"/>
    <w:rsid w:val="007A411B"/>
    <w:rsid w:val="007A41BB"/>
    <w:rsid w:val="007A4D30"/>
    <w:rsid w:val="007A4E61"/>
    <w:rsid w:val="007A57D6"/>
    <w:rsid w:val="007A5938"/>
    <w:rsid w:val="007A5AC4"/>
    <w:rsid w:val="007A5CA8"/>
    <w:rsid w:val="007A68D5"/>
    <w:rsid w:val="007A6C3F"/>
    <w:rsid w:val="007A6CA5"/>
    <w:rsid w:val="007A7D11"/>
    <w:rsid w:val="007B0035"/>
    <w:rsid w:val="007B0431"/>
    <w:rsid w:val="007B0582"/>
    <w:rsid w:val="007B086A"/>
    <w:rsid w:val="007B27E6"/>
    <w:rsid w:val="007B2967"/>
    <w:rsid w:val="007B2C0D"/>
    <w:rsid w:val="007B2E17"/>
    <w:rsid w:val="007B33C6"/>
    <w:rsid w:val="007B34CA"/>
    <w:rsid w:val="007B44E6"/>
    <w:rsid w:val="007B4EF3"/>
    <w:rsid w:val="007B4F29"/>
    <w:rsid w:val="007B548D"/>
    <w:rsid w:val="007B56B7"/>
    <w:rsid w:val="007B577A"/>
    <w:rsid w:val="007B5CBF"/>
    <w:rsid w:val="007B60B2"/>
    <w:rsid w:val="007B61E0"/>
    <w:rsid w:val="007B7208"/>
    <w:rsid w:val="007B7449"/>
    <w:rsid w:val="007B7E0C"/>
    <w:rsid w:val="007C00AA"/>
    <w:rsid w:val="007C02CC"/>
    <w:rsid w:val="007C10AA"/>
    <w:rsid w:val="007C16BF"/>
    <w:rsid w:val="007C25BD"/>
    <w:rsid w:val="007C27E4"/>
    <w:rsid w:val="007C2F22"/>
    <w:rsid w:val="007C31E0"/>
    <w:rsid w:val="007C383C"/>
    <w:rsid w:val="007C40B5"/>
    <w:rsid w:val="007C4B2A"/>
    <w:rsid w:val="007C4CFF"/>
    <w:rsid w:val="007C4FEC"/>
    <w:rsid w:val="007C53DD"/>
    <w:rsid w:val="007C5530"/>
    <w:rsid w:val="007C567D"/>
    <w:rsid w:val="007C5A72"/>
    <w:rsid w:val="007C5D4E"/>
    <w:rsid w:val="007C5D61"/>
    <w:rsid w:val="007C5FC5"/>
    <w:rsid w:val="007C6506"/>
    <w:rsid w:val="007C6866"/>
    <w:rsid w:val="007C6A4E"/>
    <w:rsid w:val="007C6B04"/>
    <w:rsid w:val="007C6BE4"/>
    <w:rsid w:val="007C7201"/>
    <w:rsid w:val="007C76D6"/>
    <w:rsid w:val="007C7DAC"/>
    <w:rsid w:val="007D0223"/>
    <w:rsid w:val="007D114C"/>
    <w:rsid w:val="007D14A1"/>
    <w:rsid w:val="007D174B"/>
    <w:rsid w:val="007D230E"/>
    <w:rsid w:val="007D23C3"/>
    <w:rsid w:val="007D24FD"/>
    <w:rsid w:val="007D36DA"/>
    <w:rsid w:val="007D4541"/>
    <w:rsid w:val="007D4F71"/>
    <w:rsid w:val="007D5667"/>
    <w:rsid w:val="007D5885"/>
    <w:rsid w:val="007D6B9E"/>
    <w:rsid w:val="007D712C"/>
    <w:rsid w:val="007D743A"/>
    <w:rsid w:val="007D76C4"/>
    <w:rsid w:val="007E036E"/>
    <w:rsid w:val="007E0660"/>
    <w:rsid w:val="007E06C3"/>
    <w:rsid w:val="007E097D"/>
    <w:rsid w:val="007E09C1"/>
    <w:rsid w:val="007E11D5"/>
    <w:rsid w:val="007E1485"/>
    <w:rsid w:val="007E17E2"/>
    <w:rsid w:val="007E1E97"/>
    <w:rsid w:val="007E2152"/>
    <w:rsid w:val="007E238F"/>
    <w:rsid w:val="007E327A"/>
    <w:rsid w:val="007E32CB"/>
    <w:rsid w:val="007E3837"/>
    <w:rsid w:val="007E3DA3"/>
    <w:rsid w:val="007E42D8"/>
    <w:rsid w:val="007E4C0F"/>
    <w:rsid w:val="007E53BD"/>
    <w:rsid w:val="007E5786"/>
    <w:rsid w:val="007E58AE"/>
    <w:rsid w:val="007E62A2"/>
    <w:rsid w:val="007E62CD"/>
    <w:rsid w:val="007E65C5"/>
    <w:rsid w:val="007E71AE"/>
    <w:rsid w:val="007E78F1"/>
    <w:rsid w:val="007F03CC"/>
    <w:rsid w:val="007F0B69"/>
    <w:rsid w:val="007F0E72"/>
    <w:rsid w:val="007F19C0"/>
    <w:rsid w:val="007F1BE4"/>
    <w:rsid w:val="007F2380"/>
    <w:rsid w:val="007F3508"/>
    <w:rsid w:val="007F3CFA"/>
    <w:rsid w:val="007F3E36"/>
    <w:rsid w:val="007F4011"/>
    <w:rsid w:val="007F4769"/>
    <w:rsid w:val="007F4B0A"/>
    <w:rsid w:val="007F4B8C"/>
    <w:rsid w:val="007F5171"/>
    <w:rsid w:val="007F5CBA"/>
    <w:rsid w:val="007F620D"/>
    <w:rsid w:val="007F6225"/>
    <w:rsid w:val="007F749F"/>
    <w:rsid w:val="007F7A04"/>
    <w:rsid w:val="007F7BEE"/>
    <w:rsid w:val="007F7E81"/>
    <w:rsid w:val="008006EF"/>
    <w:rsid w:val="0080073C"/>
    <w:rsid w:val="00800854"/>
    <w:rsid w:val="00800E34"/>
    <w:rsid w:val="00801005"/>
    <w:rsid w:val="008013B7"/>
    <w:rsid w:val="00801504"/>
    <w:rsid w:val="00801619"/>
    <w:rsid w:val="00802045"/>
    <w:rsid w:val="008035CC"/>
    <w:rsid w:val="008035EB"/>
    <w:rsid w:val="00804D56"/>
    <w:rsid w:val="00805306"/>
    <w:rsid w:val="008055A3"/>
    <w:rsid w:val="00805701"/>
    <w:rsid w:val="00805A41"/>
    <w:rsid w:val="00805D64"/>
    <w:rsid w:val="00806555"/>
    <w:rsid w:val="00806B06"/>
    <w:rsid w:val="00807016"/>
    <w:rsid w:val="00807028"/>
    <w:rsid w:val="008071E2"/>
    <w:rsid w:val="008073DC"/>
    <w:rsid w:val="008075E5"/>
    <w:rsid w:val="008101EE"/>
    <w:rsid w:val="00810A71"/>
    <w:rsid w:val="00810E5B"/>
    <w:rsid w:val="00811BB8"/>
    <w:rsid w:val="00811BD0"/>
    <w:rsid w:val="00811C83"/>
    <w:rsid w:val="0081204B"/>
    <w:rsid w:val="0081254C"/>
    <w:rsid w:val="00812A68"/>
    <w:rsid w:val="00813229"/>
    <w:rsid w:val="008134C0"/>
    <w:rsid w:val="00813F8C"/>
    <w:rsid w:val="00813F9B"/>
    <w:rsid w:val="008146EA"/>
    <w:rsid w:val="00815192"/>
    <w:rsid w:val="0081611A"/>
    <w:rsid w:val="0081681C"/>
    <w:rsid w:val="00817FED"/>
    <w:rsid w:val="0082059A"/>
    <w:rsid w:val="0082078B"/>
    <w:rsid w:val="008207B3"/>
    <w:rsid w:val="00820AF8"/>
    <w:rsid w:val="00820B0A"/>
    <w:rsid w:val="00820C26"/>
    <w:rsid w:val="00821023"/>
    <w:rsid w:val="008210CC"/>
    <w:rsid w:val="0082165B"/>
    <w:rsid w:val="00821760"/>
    <w:rsid w:val="008220DC"/>
    <w:rsid w:val="00822455"/>
    <w:rsid w:val="00822523"/>
    <w:rsid w:val="00822E71"/>
    <w:rsid w:val="0082340E"/>
    <w:rsid w:val="008235C4"/>
    <w:rsid w:val="00823A3A"/>
    <w:rsid w:val="00824027"/>
    <w:rsid w:val="00824147"/>
    <w:rsid w:val="00824159"/>
    <w:rsid w:val="00824C86"/>
    <w:rsid w:val="008250E2"/>
    <w:rsid w:val="0082514E"/>
    <w:rsid w:val="00825DCC"/>
    <w:rsid w:val="0082644E"/>
    <w:rsid w:val="008269E9"/>
    <w:rsid w:val="00826C34"/>
    <w:rsid w:val="00830345"/>
    <w:rsid w:val="00830CE8"/>
    <w:rsid w:val="00830E58"/>
    <w:rsid w:val="00831416"/>
    <w:rsid w:val="00831591"/>
    <w:rsid w:val="00832156"/>
    <w:rsid w:val="00832945"/>
    <w:rsid w:val="00832A54"/>
    <w:rsid w:val="0083334B"/>
    <w:rsid w:val="008336E3"/>
    <w:rsid w:val="008340B9"/>
    <w:rsid w:val="00834467"/>
    <w:rsid w:val="00834E0B"/>
    <w:rsid w:val="008352BD"/>
    <w:rsid w:val="0083547F"/>
    <w:rsid w:val="008354CA"/>
    <w:rsid w:val="0083556F"/>
    <w:rsid w:val="00836789"/>
    <w:rsid w:val="00836B1C"/>
    <w:rsid w:val="00837081"/>
    <w:rsid w:val="0083720C"/>
    <w:rsid w:val="008374B9"/>
    <w:rsid w:val="00837714"/>
    <w:rsid w:val="008379C0"/>
    <w:rsid w:val="00837CE7"/>
    <w:rsid w:val="00837E1B"/>
    <w:rsid w:val="00840C15"/>
    <w:rsid w:val="00841F96"/>
    <w:rsid w:val="00842091"/>
    <w:rsid w:val="008424EA"/>
    <w:rsid w:val="00843D69"/>
    <w:rsid w:val="008441AB"/>
    <w:rsid w:val="00844A44"/>
    <w:rsid w:val="00844E12"/>
    <w:rsid w:val="00844FF4"/>
    <w:rsid w:val="008450E2"/>
    <w:rsid w:val="00845124"/>
    <w:rsid w:val="00845187"/>
    <w:rsid w:val="00845514"/>
    <w:rsid w:val="008455D7"/>
    <w:rsid w:val="00845B55"/>
    <w:rsid w:val="008460FA"/>
    <w:rsid w:val="00847E08"/>
    <w:rsid w:val="00850087"/>
    <w:rsid w:val="00850386"/>
    <w:rsid w:val="00850F39"/>
    <w:rsid w:val="00850FD1"/>
    <w:rsid w:val="0085158F"/>
    <w:rsid w:val="0085193E"/>
    <w:rsid w:val="00851ACB"/>
    <w:rsid w:val="00851F91"/>
    <w:rsid w:val="008525C3"/>
    <w:rsid w:val="008528E9"/>
    <w:rsid w:val="00852A23"/>
    <w:rsid w:val="00852B47"/>
    <w:rsid w:val="00853394"/>
    <w:rsid w:val="00853A80"/>
    <w:rsid w:val="00854EFE"/>
    <w:rsid w:val="00855291"/>
    <w:rsid w:val="0085529C"/>
    <w:rsid w:val="008558DD"/>
    <w:rsid w:val="00855C20"/>
    <w:rsid w:val="0085609E"/>
    <w:rsid w:val="00856108"/>
    <w:rsid w:val="00856291"/>
    <w:rsid w:val="0085661B"/>
    <w:rsid w:val="00856CE8"/>
    <w:rsid w:val="00857182"/>
    <w:rsid w:val="008573AA"/>
    <w:rsid w:val="00857616"/>
    <w:rsid w:val="008577D9"/>
    <w:rsid w:val="00857F3D"/>
    <w:rsid w:val="00860CFE"/>
    <w:rsid w:val="00861381"/>
    <w:rsid w:val="00861F8C"/>
    <w:rsid w:val="0086204F"/>
    <w:rsid w:val="00862244"/>
    <w:rsid w:val="008623C0"/>
    <w:rsid w:val="00862D05"/>
    <w:rsid w:val="0086306E"/>
    <w:rsid w:val="00863125"/>
    <w:rsid w:val="008639F5"/>
    <w:rsid w:val="00863BC8"/>
    <w:rsid w:val="00863CCB"/>
    <w:rsid w:val="00863D27"/>
    <w:rsid w:val="008643AD"/>
    <w:rsid w:val="00865342"/>
    <w:rsid w:val="00865F28"/>
    <w:rsid w:val="00866028"/>
    <w:rsid w:val="00866194"/>
    <w:rsid w:val="008662A6"/>
    <w:rsid w:val="0086639E"/>
    <w:rsid w:val="0086684A"/>
    <w:rsid w:val="00866C4A"/>
    <w:rsid w:val="008703E3"/>
    <w:rsid w:val="008713A5"/>
    <w:rsid w:val="0087158D"/>
    <w:rsid w:val="00871931"/>
    <w:rsid w:val="00871AF6"/>
    <w:rsid w:val="00871C6D"/>
    <w:rsid w:val="00871F64"/>
    <w:rsid w:val="00872780"/>
    <w:rsid w:val="00872A40"/>
    <w:rsid w:val="00872A44"/>
    <w:rsid w:val="00872C85"/>
    <w:rsid w:val="00872C8B"/>
    <w:rsid w:val="00873741"/>
    <w:rsid w:val="00874B60"/>
    <w:rsid w:val="00874D5B"/>
    <w:rsid w:val="00874F06"/>
    <w:rsid w:val="00875067"/>
    <w:rsid w:val="008757D8"/>
    <w:rsid w:val="008765C1"/>
    <w:rsid w:val="008766F3"/>
    <w:rsid w:val="008774D3"/>
    <w:rsid w:val="0087775B"/>
    <w:rsid w:val="00877859"/>
    <w:rsid w:val="00877AE2"/>
    <w:rsid w:val="00877AEC"/>
    <w:rsid w:val="00877C84"/>
    <w:rsid w:val="00880190"/>
    <w:rsid w:val="00880664"/>
    <w:rsid w:val="0088079C"/>
    <w:rsid w:val="00880F6E"/>
    <w:rsid w:val="0088148B"/>
    <w:rsid w:val="008816E0"/>
    <w:rsid w:val="00881A2F"/>
    <w:rsid w:val="00881D36"/>
    <w:rsid w:val="00882253"/>
    <w:rsid w:val="008829E6"/>
    <w:rsid w:val="00882E4F"/>
    <w:rsid w:val="00883719"/>
    <w:rsid w:val="00883D2E"/>
    <w:rsid w:val="00884269"/>
    <w:rsid w:val="008844A5"/>
    <w:rsid w:val="0088498A"/>
    <w:rsid w:val="00885005"/>
    <w:rsid w:val="00886378"/>
    <w:rsid w:val="00886AD0"/>
    <w:rsid w:val="008875BB"/>
    <w:rsid w:val="00890BF9"/>
    <w:rsid w:val="00890FE8"/>
    <w:rsid w:val="00891888"/>
    <w:rsid w:val="00892010"/>
    <w:rsid w:val="008922D8"/>
    <w:rsid w:val="00892735"/>
    <w:rsid w:val="00893366"/>
    <w:rsid w:val="00894352"/>
    <w:rsid w:val="00894472"/>
    <w:rsid w:val="0089554A"/>
    <w:rsid w:val="00895D2E"/>
    <w:rsid w:val="0089719F"/>
    <w:rsid w:val="00897659"/>
    <w:rsid w:val="008976BD"/>
    <w:rsid w:val="00897A01"/>
    <w:rsid w:val="00897EF4"/>
    <w:rsid w:val="008A0073"/>
    <w:rsid w:val="008A07FA"/>
    <w:rsid w:val="008A15D5"/>
    <w:rsid w:val="008A17CB"/>
    <w:rsid w:val="008A2501"/>
    <w:rsid w:val="008A2952"/>
    <w:rsid w:val="008A2BA4"/>
    <w:rsid w:val="008A2ECC"/>
    <w:rsid w:val="008A38F2"/>
    <w:rsid w:val="008A4076"/>
    <w:rsid w:val="008A4167"/>
    <w:rsid w:val="008A4D6E"/>
    <w:rsid w:val="008A5043"/>
    <w:rsid w:val="008A5584"/>
    <w:rsid w:val="008A5B23"/>
    <w:rsid w:val="008A5EB8"/>
    <w:rsid w:val="008A64E1"/>
    <w:rsid w:val="008A6E38"/>
    <w:rsid w:val="008A73FD"/>
    <w:rsid w:val="008A7457"/>
    <w:rsid w:val="008A76D9"/>
    <w:rsid w:val="008B02C1"/>
    <w:rsid w:val="008B0BB0"/>
    <w:rsid w:val="008B0E2F"/>
    <w:rsid w:val="008B1205"/>
    <w:rsid w:val="008B1234"/>
    <w:rsid w:val="008B12F3"/>
    <w:rsid w:val="008B2633"/>
    <w:rsid w:val="008B2830"/>
    <w:rsid w:val="008B2850"/>
    <w:rsid w:val="008B2C72"/>
    <w:rsid w:val="008B2C8A"/>
    <w:rsid w:val="008B3C59"/>
    <w:rsid w:val="008B3CD0"/>
    <w:rsid w:val="008B3CF1"/>
    <w:rsid w:val="008B4181"/>
    <w:rsid w:val="008B4896"/>
    <w:rsid w:val="008B4B17"/>
    <w:rsid w:val="008B4DC9"/>
    <w:rsid w:val="008B5266"/>
    <w:rsid w:val="008B5843"/>
    <w:rsid w:val="008B5B5D"/>
    <w:rsid w:val="008B5B7E"/>
    <w:rsid w:val="008B5C9C"/>
    <w:rsid w:val="008B658E"/>
    <w:rsid w:val="008B67D6"/>
    <w:rsid w:val="008B72A8"/>
    <w:rsid w:val="008B730D"/>
    <w:rsid w:val="008B769F"/>
    <w:rsid w:val="008B77C0"/>
    <w:rsid w:val="008C0682"/>
    <w:rsid w:val="008C13A3"/>
    <w:rsid w:val="008C19EC"/>
    <w:rsid w:val="008C1B7C"/>
    <w:rsid w:val="008C1EE8"/>
    <w:rsid w:val="008C21B8"/>
    <w:rsid w:val="008C227B"/>
    <w:rsid w:val="008C2BA0"/>
    <w:rsid w:val="008C2C99"/>
    <w:rsid w:val="008C2D3D"/>
    <w:rsid w:val="008C36E1"/>
    <w:rsid w:val="008C3B73"/>
    <w:rsid w:val="008C5567"/>
    <w:rsid w:val="008C5D3D"/>
    <w:rsid w:val="008C64E9"/>
    <w:rsid w:val="008C6667"/>
    <w:rsid w:val="008C6C98"/>
    <w:rsid w:val="008C6DBF"/>
    <w:rsid w:val="008C6EC5"/>
    <w:rsid w:val="008C7113"/>
    <w:rsid w:val="008C732A"/>
    <w:rsid w:val="008D004C"/>
    <w:rsid w:val="008D032A"/>
    <w:rsid w:val="008D0435"/>
    <w:rsid w:val="008D065E"/>
    <w:rsid w:val="008D0EA0"/>
    <w:rsid w:val="008D12D8"/>
    <w:rsid w:val="008D179F"/>
    <w:rsid w:val="008D257B"/>
    <w:rsid w:val="008D26B8"/>
    <w:rsid w:val="008D2E9A"/>
    <w:rsid w:val="008D373A"/>
    <w:rsid w:val="008D386F"/>
    <w:rsid w:val="008D3C72"/>
    <w:rsid w:val="008D3E06"/>
    <w:rsid w:val="008D4A08"/>
    <w:rsid w:val="008D4ACF"/>
    <w:rsid w:val="008D4DBA"/>
    <w:rsid w:val="008D5458"/>
    <w:rsid w:val="008D6540"/>
    <w:rsid w:val="008D7877"/>
    <w:rsid w:val="008D7D9F"/>
    <w:rsid w:val="008D7E9E"/>
    <w:rsid w:val="008E03B0"/>
    <w:rsid w:val="008E178C"/>
    <w:rsid w:val="008E1EBC"/>
    <w:rsid w:val="008E24CF"/>
    <w:rsid w:val="008E2659"/>
    <w:rsid w:val="008E2C53"/>
    <w:rsid w:val="008E2E2E"/>
    <w:rsid w:val="008E311A"/>
    <w:rsid w:val="008E32FD"/>
    <w:rsid w:val="008E34E2"/>
    <w:rsid w:val="008E4A3C"/>
    <w:rsid w:val="008E4B4C"/>
    <w:rsid w:val="008E4C92"/>
    <w:rsid w:val="008E4D61"/>
    <w:rsid w:val="008E4F81"/>
    <w:rsid w:val="008E58C7"/>
    <w:rsid w:val="008E5A58"/>
    <w:rsid w:val="008E5B7F"/>
    <w:rsid w:val="008E5D9B"/>
    <w:rsid w:val="008E6150"/>
    <w:rsid w:val="008E64B8"/>
    <w:rsid w:val="008E67D6"/>
    <w:rsid w:val="008E6CE8"/>
    <w:rsid w:val="008E6F4B"/>
    <w:rsid w:val="008E7921"/>
    <w:rsid w:val="008E7A67"/>
    <w:rsid w:val="008E7F90"/>
    <w:rsid w:val="008F0168"/>
    <w:rsid w:val="008F0309"/>
    <w:rsid w:val="008F06AB"/>
    <w:rsid w:val="008F1115"/>
    <w:rsid w:val="008F152A"/>
    <w:rsid w:val="008F229C"/>
    <w:rsid w:val="008F262A"/>
    <w:rsid w:val="008F2B62"/>
    <w:rsid w:val="008F2D39"/>
    <w:rsid w:val="008F3068"/>
    <w:rsid w:val="008F4318"/>
    <w:rsid w:val="008F497E"/>
    <w:rsid w:val="008F4BFB"/>
    <w:rsid w:val="008F50F8"/>
    <w:rsid w:val="008F5103"/>
    <w:rsid w:val="008F542D"/>
    <w:rsid w:val="008F561A"/>
    <w:rsid w:val="008F5D4B"/>
    <w:rsid w:val="008F5EDF"/>
    <w:rsid w:val="008F5F4C"/>
    <w:rsid w:val="008F6643"/>
    <w:rsid w:val="008F7479"/>
    <w:rsid w:val="008F7812"/>
    <w:rsid w:val="008F7D0A"/>
    <w:rsid w:val="00900186"/>
    <w:rsid w:val="0090047C"/>
    <w:rsid w:val="00900794"/>
    <w:rsid w:val="009007E1"/>
    <w:rsid w:val="00901258"/>
    <w:rsid w:val="00901482"/>
    <w:rsid w:val="00901754"/>
    <w:rsid w:val="00901991"/>
    <w:rsid w:val="00902A9D"/>
    <w:rsid w:val="0090322F"/>
    <w:rsid w:val="009033D1"/>
    <w:rsid w:val="00903C81"/>
    <w:rsid w:val="009052AD"/>
    <w:rsid w:val="0090533C"/>
    <w:rsid w:val="00906BCB"/>
    <w:rsid w:val="00907958"/>
    <w:rsid w:val="00907FC9"/>
    <w:rsid w:val="00907FCB"/>
    <w:rsid w:val="009100DA"/>
    <w:rsid w:val="009109CD"/>
    <w:rsid w:val="009109EA"/>
    <w:rsid w:val="00910ED1"/>
    <w:rsid w:val="00910FE7"/>
    <w:rsid w:val="009112BD"/>
    <w:rsid w:val="00911419"/>
    <w:rsid w:val="00911556"/>
    <w:rsid w:val="00911C85"/>
    <w:rsid w:val="00912859"/>
    <w:rsid w:val="00912B91"/>
    <w:rsid w:val="00912FF5"/>
    <w:rsid w:val="009132BE"/>
    <w:rsid w:val="009137CF"/>
    <w:rsid w:val="0091380C"/>
    <w:rsid w:val="00913F8B"/>
    <w:rsid w:val="00914914"/>
    <w:rsid w:val="00914F7F"/>
    <w:rsid w:val="009152EF"/>
    <w:rsid w:val="0091581B"/>
    <w:rsid w:val="00915AC9"/>
    <w:rsid w:val="009163E9"/>
    <w:rsid w:val="00917575"/>
    <w:rsid w:val="009179F5"/>
    <w:rsid w:val="00917CC4"/>
    <w:rsid w:val="009206F2"/>
    <w:rsid w:val="00920E9E"/>
    <w:rsid w:val="00920F30"/>
    <w:rsid w:val="00921036"/>
    <w:rsid w:val="009219CC"/>
    <w:rsid w:val="00921A58"/>
    <w:rsid w:val="00921F1B"/>
    <w:rsid w:val="0092202C"/>
    <w:rsid w:val="00922C99"/>
    <w:rsid w:val="00922E99"/>
    <w:rsid w:val="00923713"/>
    <w:rsid w:val="00923E1B"/>
    <w:rsid w:val="00923E94"/>
    <w:rsid w:val="00924254"/>
    <w:rsid w:val="0092456C"/>
    <w:rsid w:val="00924B6E"/>
    <w:rsid w:val="00924F18"/>
    <w:rsid w:val="00925310"/>
    <w:rsid w:val="00925342"/>
    <w:rsid w:val="00925607"/>
    <w:rsid w:val="00925A0C"/>
    <w:rsid w:val="00925CE1"/>
    <w:rsid w:val="009261D9"/>
    <w:rsid w:val="00926459"/>
    <w:rsid w:val="009265D2"/>
    <w:rsid w:val="00926638"/>
    <w:rsid w:val="009267E3"/>
    <w:rsid w:val="00926933"/>
    <w:rsid w:val="009278AE"/>
    <w:rsid w:val="00927A22"/>
    <w:rsid w:val="00927C4F"/>
    <w:rsid w:val="0093114E"/>
    <w:rsid w:val="00931620"/>
    <w:rsid w:val="00931F05"/>
    <w:rsid w:val="00932333"/>
    <w:rsid w:val="009324E3"/>
    <w:rsid w:val="00932F52"/>
    <w:rsid w:val="00933328"/>
    <w:rsid w:val="00933A3B"/>
    <w:rsid w:val="00933D80"/>
    <w:rsid w:val="00933E39"/>
    <w:rsid w:val="009350D8"/>
    <w:rsid w:val="00935435"/>
    <w:rsid w:val="009357DA"/>
    <w:rsid w:val="009364C5"/>
    <w:rsid w:val="00936886"/>
    <w:rsid w:val="00936A64"/>
    <w:rsid w:val="009371D0"/>
    <w:rsid w:val="00937402"/>
    <w:rsid w:val="00937EDB"/>
    <w:rsid w:val="00940D14"/>
    <w:rsid w:val="009410E9"/>
    <w:rsid w:val="00941C81"/>
    <w:rsid w:val="00941CF0"/>
    <w:rsid w:val="00942C6E"/>
    <w:rsid w:val="0094308F"/>
    <w:rsid w:val="009434A4"/>
    <w:rsid w:val="00944615"/>
    <w:rsid w:val="009446B5"/>
    <w:rsid w:val="00944870"/>
    <w:rsid w:val="00944D0F"/>
    <w:rsid w:val="009451FE"/>
    <w:rsid w:val="00945400"/>
    <w:rsid w:val="009458F1"/>
    <w:rsid w:val="009475E2"/>
    <w:rsid w:val="009475F6"/>
    <w:rsid w:val="009479EF"/>
    <w:rsid w:val="00947BDB"/>
    <w:rsid w:val="00950138"/>
    <w:rsid w:val="0095119D"/>
    <w:rsid w:val="009512C2"/>
    <w:rsid w:val="00951437"/>
    <w:rsid w:val="00952603"/>
    <w:rsid w:val="009531DB"/>
    <w:rsid w:val="00953223"/>
    <w:rsid w:val="009539E6"/>
    <w:rsid w:val="00954508"/>
    <w:rsid w:val="009547EE"/>
    <w:rsid w:val="00954828"/>
    <w:rsid w:val="00954B2E"/>
    <w:rsid w:val="00955BCF"/>
    <w:rsid w:val="00955EB4"/>
    <w:rsid w:val="009564DF"/>
    <w:rsid w:val="009568CC"/>
    <w:rsid w:val="009568D2"/>
    <w:rsid w:val="00956902"/>
    <w:rsid w:val="00956D91"/>
    <w:rsid w:val="009576F5"/>
    <w:rsid w:val="0095778C"/>
    <w:rsid w:val="00957C53"/>
    <w:rsid w:val="00957C5C"/>
    <w:rsid w:val="00957C93"/>
    <w:rsid w:val="009603B9"/>
    <w:rsid w:val="009603F6"/>
    <w:rsid w:val="009606EB"/>
    <w:rsid w:val="00960D8F"/>
    <w:rsid w:val="00960E9D"/>
    <w:rsid w:val="009617A2"/>
    <w:rsid w:val="0096189E"/>
    <w:rsid w:val="00962D9B"/>
    <w:rsid w:val="00962E7F"/>
    <w:rsid w:val="0096379C"/>
    <w:rsid w:val="009645BE"/>
    <w:rsid w:val="009647D0"/>
    <w:rsid w:val="0096491A"/>
    <w:rsid w:val="00964BFC"/>
    <w:rsid w:val="00964C99"/>
    <w:rsid w:val="009652EE"/>
    <w:rsid w:val="0096554F"/>
    <w:rsid w:val="009657ED"/>
    <w:rsid w:val="00965A84"/>
    <w:rsid w:val="00965DD7"/>
    <w:rsid w:val="009663B5"/>
    <w:rsid w:val="0096666B"/>
    <w:rsid w:val="00966FE5"/>
    <w:rsid w:val="0096769B"/>
    <w:rsid w:val="00967A53"/>
    <w:rsid w:val="00967BC9"/>
    <w:rsid w:val="00967C92"/>
    <w:rsid w:val="00967EB0"/>
    <w:rsid w:val="009706FA"/>
    <w:rsid w:val="00970A9D"/>
    <w:rsid w:val="00970CF9"/>
    <w:rsid w:val="00971D19"/>
    <w:rsid w:val="00971E3D"/>
    <w:rsid w:val="00972166"/>
    <w:rsid w:val="009727C1"/>
    <w:rsid w:val="00972A90"/>
    <w:rsid w:val="00972AC7"/>
    <w:rsid w:val="00972C50"/>
    <w:rsid w:val="00973317"/>
    <w:rsid w:val="00973563"/>
    <w:rsid w:val="00973AC3"/>
    <w:rsid w:val="00973FCF"/>
    <w:rsid w:val="00974081"/>
    <w:rsid w:val="00974AF7"/>
    <w:rsid w:val="00975125"/>
    <w:rsid w:val="00975404"/>
    <w:rsid w:val="0097596F"/>
    <w:rsid w:val="00975E3B"/>
    <w:rsid w:val="00976077"/>
    <w:rsid w:val="0097645A"/>
    <w:rsid w:val="00976BC3"/>
    <w:rsid w:val="00976FDD"/>
    <w:rsid w:val="0097701F"/>
    <w:rsid w:val="00977A09"/>
    <w:rsid w:val="00977A6D"/>
    <w:rsid w:val="00977FDC"/>
    <w:rsid w:val="009809A2"/>
    <w:rsid w:val="00980A77"/>
    <w:rsid w:val="00981222"/>
    <w:rsid w:val="00981D38"/>
    <w:rsid w:val="00981EFB"/>
    <w:rsid w:val="009821BC"/>
    <w:rsid w:val="00982416"/>
    <w:rsid w:val="0098297E"/>
    <w:rsid w:val="009833FA"/>
    <w:rsid w:val="009837A5"/>
    <w:rsid w:val="00983922"/>
    <w:rsid w:val="00983A21"/>
    <w:rsid w:val="00983AAD"/>
    <w:rsid w:val="00984A27"/>
    <w:rsid w:val="00985B61"/>
    <w:rsid w:val="00986276"/>
    <w:rsid w:val="009869AE"/>
    <w:rsid w:val="009870B7"/>
    <w:rsid w:val="00987218"/>
    <w:rsid w:val="00987678"/>
    <w:rsid w:val="00990197"/>
    <w:rsid w:val="009904EB"/>
    <w:rsid w:val="00991156"/>
    <w:rsid w:val="009914DD"/>
    <w:rsid w:val="009914DE"/>
    <w:rsid w:val="0099185B"/>
    <w:rsid w:val="009923DC"/>
    <w:rsid w:val="0099274F"/>
    <w:rsid w:val="00992912"/>
    <w:rsid w:val="00992E8B"/>
    <w:rsid w:val="00993948"/>
    <w:rsid w:val="00994F88"/>
    <w:rsid w:val="0099575E"/>
    <w:rsid w:val="00995CC4"/>
    <w:rsid w:val="00995DA8"/>
    <w:rsid w:val="009970F1"/>
    <w:rsid w:val="009973BC"/>
    <w:rsid w:val="0099782F"/>
    <w:rsid w:val="0099793E"/>
    <w:rsid w:val="00997DF6"/>
    <w:rsid w:val="009A0303"/>
    <w:rsid w:val="009A0D17"/>
    <w:rsid w:val="009A1552"/>
    <w:rsid w:val="009A1B45"/>
    <w:rsid w:val="009A1C55"/>
    <w:rsid w:val="009A1D41"/>
    <w:rsid w:val="009A1DF5"/>
    <w:rsid w:val="009A28CD"/>
    <w:rsid w:val="009A28D1"/>
    <w:rsid w:val="009A2A08"/>
    <w:rsid w:val="009A30E8"/>
    <w:rsid w:val="009A3178"/>
    <w:rsid w:val="009A321F"/>
    <w:rsid w:val="009A32CA"/>
    <w:rsid w:val="009A34E8"/>
    <w:rsid w:val="009A375A"/>
    <w:rsid w:val="009A6298"/>
    <w:rsid w:val="009A6B5A"/>
    <w:rsid w:val="009A7553"/>
    <w:rsid w:val="009A7D67"/>
    <w:rsid w:val="009A7EC2"/>
    <w:rsid w:val="009B044E"/>
    <w:rsid w:val="009B05A5"/>
    <w:rsid w:val="009B075B"/>
    <w:rsid w:val="009B08F0"/>
    <w:rsid w:val="009B0B37"/>
    <w:rsid w:val="009B0F17"/>
    <w:rsid w:val="009B19FA"/>
    <w:rsid w:val="009B24FD"/>
    <w:rsid w:val="009B273F"/>
    <w:rsid w:val="009B2944"/>
    <w:rsid w:val="009B3353"/>
    <w:rsid w:val="009B35FD"/>
    <w:rsid w:val="009B3630"/>
    <w:rsid w:val="009B4378"/>
    <w:rsid w:val="009B4955"/>
    <w:rsid w:val="009B5FC4"/>
    <w:rsid w:val="009B6481"/>
    <w:rsid w:val="009B66BB"/>
    <w:rsid w:val="009B6A17"/>
    <w:rsid w:val="009B6BFA"/>
    <w:rsid w:val="009B721B"/>
    <w:rsid w:val="009B77F9"/>
    <w:rsid w:val="009C0C0A"/>
    <w:rsid w:val="009C0CF5"/>
    <w:rsid w:val="009C1319"/>
    <w:rsid w:val="009C1592"/>
    <w:rsid w:val="009C167B"/>
    <w:rsid w:val="009C1F0C"/>
    <w:rsid w:val="009C24EF"/>
    <w:rsid w:val="009C28EC"/>
    <w:rsid w:val="009C2986"/>
    <w:rsid w:val="009C30C5"/>
    <w:rsid w:val="009C363B"/>
    <w:rsid w:val="009C3B4A"/>
    <w:rsid w:val="009C3C3D"/>
    <w:rsid w:val="009C3CAE"/>
    <w:rsid w:val="009C3EA8"/>
    <w:rsid w:val="009C4404"/>
    <w:rsid w:val="009C4F39"/>
    <w:rsid w:val="009C50D4"/>
    <w:rsid w:val="009C5B46"/>
    <w:rsid w:val="009C7CA1"/>
    <w:rsid w:val="009C7EB4"/>
    <w:rsid w:val="009C7FCD"/>
    <w:rsid w:val="009D0672"/>
    <w:rsid w:val="009D09D4"/>
    <w:rsid w:val="009D0B3A"/>
    <w:rsid w:val="009D0D15"/>
    <w:rsid w:val="009D0F34"/>
    <w:rsid w:val="009D0F59"/>
    <w:rsid w:val="009D108B"/>
    <w:rsid w:val="009D28F9"/>
    <w:rsid w:val="009D2A83"/>
    <w:rsid w:val="009D3F8D"/>
    <w:rsid w:val="009D4057"/>
    <w:rsid w:val="009D4719"/>
    <w:rsid w:val="009D4B19"/>
    <w:rsid w:val="009D4E5D"/>
    <w:rsid w:val="009D5B62"/>
    <w:rsid w:val="009D697F"/>
    <w:rsid w:val="009D6DFF"/>
    <w:rsid w:val="009D72F7"/>
    <w:rsid w:val="009D7304"/>
    <w:rsid w:val="009D7A0C"/>
    <w:rsid w:val="009D7D4A"/>
    <w:rsid w:val="009E0E68"/>
    <w:rsid w:val="009E1ECD"/>
    <w:rsid w:val="009E227C"/>
    <w:rsid w:val="009E2973"/>
    <w:rsid w:val="009E2E1E"/>
    <w:rsid w:val="009E329C"/>
    <w:rsid w:val="009E387E"/>
    <w:rsid w:val="009E3D5E"/>
    <w:rsid w:val="009E3E1C"/>
    <w:rsid w:val="009E4025"/>
    <w:rsid w:val="009E45F4"/>
    <w:rsid w:val="009E5F3F"/>
    <w:rsid w:val="009E5FF5"/>
    <w:rsid w:val="009E6090"/>
    <w:rsid w:val="009E6AC1"/>
    <w:rsid w:val="009E6B0D"/>
    <w:rsid w:val="009E6FCC"/>
    <w:rsid w:val="009E7AED"/>
    <w:rsid w:val="009E7D8B"/>
    <w:rsid w:val="009F0179"/>
    <w:rsid w:val="009F070F"/>
    <w:rsid w:val="009F07EE"/>
    <w:rsid w:val="009F0C71"/>
    <w:rsid w:val="009F1273"/>
    <w:rsid w:val="009F2038"/>
    <w:rsid w:val="009F205A"/>
    <w:rsid w:val="009F2666"/>
    <w:rsid w:val="009F2E14"/>
    <w:rsid w:val="009F310F"/>
    <w:rsid w:val="009F32A8"/>
    <w:rsid w:val="009F3499"/>
    <w:rsid w:val="009F35CE"/>
    <w:rsid w:val="009F3A53"/>
    <w:rsid w:val="009F3FAC"/>
    <w:rsid w:val="009F4260"/>
    <w:rsid w:val="009F4447"/>
    <w:rsid w:val="009F4ACD"/>
    <w:rsid w:val="009F4FC1"/>
    <w:rsid w:val="009F5B59"/>
    <w:rsid w:val="009F610A"/>
    <w:rsid w:val="009F61CB"/>
    <w:rsid w:val="009F6F44"/>
    <w:rsid w:val="009F70A1"/>
    <w:rsid w:val="009F741D"/>
    <w:rsid w:val="009F7857"/>
    <w:rsid w:val="00A0001C"/>
    <w:rsid w:val="00A0024C"/>
    <w:rsid w:val="00A004FA"/>
    <w:rsid w:val="00A00D67"/>
    <w:rsid w:val="00A00F32"/>
    <w:rsid w:val="00A01448"/>
    <w:rsid w:val="00A0147F"/>
    <w:rsid w:val="00A0278C"/>
    <w:rsid w:val="00A02C1B"/>
    <w:rsid w:val="00A02D67"/>
    <w:rsid w:val="00A02F11"/>
    <w:rsid w:val="00A0366B"/>
    <w:rsid w:val="00A03D24"/>
    <w:rsid w:val="00A04006"/>
    <w:rsid w:val="00A040B3"/>
    <w:rsid w:val="00A04751"/>
    <w:rsid w:val="00A05804"/>
    <w:rsid w:val="00A07260"/>
    <w:rsid w:val="00A07C5F"/>
    <w:rsid w:val="00A10205"/>
    <w:rsid w:val="00A1020F"/>
    <w:rsid w:val="00A103C0"/>
    <w:rsid w:val="00A1040D"/>
    <w:rsid w:val="00A10784"/>
    <w:rsid w:val="00A10C8F"/>
    <w:rsid w:val="00A113BB"/>
    <w:rsid w:val="00A1165F"/>
    <w:rsid w:val="00A11C9E"/>
    <w:rsid w:val="00A1254A"/>
    <w:rsid w:val="00A12797"/>
    <w:rsid w:val="00A12B4D"/>
    <w:rsid w:val="00A1365D"/>
    <w:rsid w:val="00A13758"/>
    <w:rsid w:val="00A13870"/>
    <w:rsid w:val="00A139FF"/>
    <w:rsid w:val="00A14871"/>
    <w:rsid w:val="00A150BC"/>
    <w:rsid w:val="00A151B0"/>
    <w:rsid w:val="00A15945"/>
    <w:rsid w:val="00A15B44"/>
    <w:rsid w:val="00A16442"/>
    <w:rsid w:val="00A16EB8"/>
    <w:rsid w:val="00A1742E"/>
    <w:rsid w:val="00A17CAD"/>
    <w:rsid w:val="00A200B1"/>
    <w:rsid w:val="00A21291"/>
    <w:rsid w:val="00A213DB"/>
    <w:rsid w:val="00A21A70"/>
    <w:rsid w:val="00A22181"/>
    <w:rsid w:val="00A22407"/>
    <w:rsid w:val="00A2264C"/>
    <w:rsid w:val="00A22A75"/>
    <w:rsid w:val="00A239BA"/>
    <w:rsid w:val="00A23C8D"/>
    <w:rsid w:val="00A23E48"/>
    <w:rsid w:val="00A2413E"/>
    <w:rsid w:val="00A24209"/>
    <w:rsid w:val="00A24947"/>
    <w:rsid w:val="00A24B1B"/>
    <w:rsid w:val="00A25001"/>
    <w:rsid w:val="00A2530A"/>
    <w:rsid w:val="00A25388"/>
    <w:rsid w:val="00A255F7"/>
    <w:rsid w:val="00A259A3"/>
    <w:rsid w:val="00A259CE"/>
    <w:rsid w:val="00A25AC2"/>
    <w:rsid w:val="00A25DAF"/>
    <w:rsid w:val="00A25E73"/>
    <w:rsid w:val="00A2649E"/>
    <w:rsid w:val="00A265C2"/>
    <w:rsid w:val="00A266BE"/>
    <w:rsid w:val="00A27025"/>
    <w:rsid w:val="00A272B0"/>
    <w:rsid w:val="00A2751C"/>
    <w:rsid w:val="00A27EC4"/>
    <w:rsid w:val="00A300D2"/>
    <w:rsid w:val="00A303C8"/>
    <w:rsid w:val="00A303CA"/>
    <w:rsid w:val="00A30685"/>
    <w:rsid w:val="00A30A1A"/>
    <w:rsid w:val="00A312D0"/>
    <w:rsid w:val="00A31842"/>
    <w:rsid w:val="00A31A15"/>
    <w:rsid w:val="00A31DA5"/>
    <w:rsid w:val="00A31ED7"/>
    <w:rsid w:val="00A32E5D"/>
    <w:rsid w:val="00A33215"/>
    <w:rsid w:val="00A33AC9"/>
    <w:rsid w:val="00A33AD5"/>
    <w:rsid w:val="00A34E14"/>
    <w:rsid w:val="00A3510A"/>
    <w:rsid w:val="00A35372"/>
    <w:rsid w:val="00A35791"/>
    <w:rsid w:val="00A358F2"/>
    <w:rsid w:val="00A35E3E"/>
    <w:rsid w:val="00A3609A"/>
    <w:rsid w:val="00A37068"/>
    <w:rsid w:val="00A37310"/>
    <w:rsid w:val="00A376B5"/>
    <w:rsid w:val="00A377CF"/>
    <w:rsid w:val="00A37DEE"/>
    <w:rsid w:val="00A37F72"/>
    <w:rsid w:val="00A4001C"/>
    <w:rsid w:val="00A4059E"/>
    <w:rsid w:val="00A4064F"/>
    <w:rsid w:val="00A426FC"/>
    <w:rsid w:val="00A42DC1"/>
    <w:rsid w:val="00A42E60"/>
    <w:rsid w:val="00A430A5"/>
    <w:rsid w:val="00A4320C"/>
    <w:rsid w:val="00A439EB"/>
    <w:rsid w:val="00A45223"/>
    <w:rsid w:val="00A4574A"/>
    <w:rsid w:val="00A45AEE"/>
    <w:rsid w:val="00A45F3F"/>
    <w:rsid w:val="00A46422"/>
    <w:rsid w:val="00A46836"/>
    <w:rsid w:val="00A46858"/>
    <w:rsid w:val="00A46AE2"/>
    <w:rsid w:val="00A46F45"/>
    <w:rsid w:val="00A47936"/>
    <w:rsid w:val="00A47A7D"/>
    <w:rsid w:val="00A47C91"/>
    <w:rsid w:val="00A47D20"/>
    <w:rsid w:val="00A502F0"/>
    <w:rsid w:val="00A50613"/>
    <w:rsid w:val="00A50759"/>
    <w:rsid w:val="00A50BA3"/>
    <w:rsid w:val="00A50CBE"/>
    <w:rsid w:val="00A50F79"/>
    <w:rsid w:val="00A5185A"/>
    <w:rsid w:val="00A51B69"/>
    <w:rsid w:val="00A527A4"/>
    <w:rsid w:val="00A52C5E"/>
    <w:rsid w:val="00A534AD"/>
    <w:rsid w:val="00A538E2"/>
    <w:rsid w:val="00A53F34"/>
    <w:rsid w:val="00A54AD0"/>
    <w:rsid w:val="00A54BF5"/>
    <w:rsid w:val="00A5528D"/>
    <w:rsid w:val="00A552AA"/>
    <w:rsid w:val="00A553E0"/>
    <w:rsid w:val="00A5570C"/>
    <w:rsid w:val="00A563A4"/>
    <w:rsid w:val="00A56701"/>
    <w:rsid w:val="00A56CA0"/>
    <w:rsid w:val="00A56FD9"/>
    <w:rsid w:val="00A5726A"/>
    <w:rsid w:val="00A60172"/>
    <w:rsid w:val="00A601B5"/>
    <w:rsid w:val="00A603BA"/>
    <w:rsid w:val="00A61202"/>
    <w:rsid w:val="00A613AE"/>
    <w:rsid w:val="00A616E4"/>
    <w:rsid w:val="00A61D01"/>
    <w:rsid w:val="00A62AC9"/>
    <w:rsid w:val="00A62EB1"/>
    <w:rsid w:val="00A6434F"/>
    <w:rsid w:val="00A648D6"/>
    <w:rsid w:val="00A64CA4"/>
    <w:rsid w:val="00A6506D"/>
    <w:rsid w:val="00A65DB7"/>
    <w:rsid w:val="00A65DBA"/>
    <w:rsid w:val="00A6613E"/>
    <w:rsid w:val="00A663A8"/>
    <w:rsid w:val="00A6669D"/>
    <w:rsid w:val="00A6677F"/>
    <w:rsid w:val="00A67DA2"/>
    <w:rsid w:val="00A7032D"/>
    <w:rsid w:val="00A70AF3"/>
    <w:rsid w:val="00A70F68"/>
    <w:rsid w:val="00A71B11"/>
    <w:rsid w:val="00A7201D"/>
    <w:rsid w:val="00A72CD8"/>
    <w:rsid w:val="00A72E36"/>
    <w:rsid w:val="00A733E1"/>
    <w:rsid w:val="00A73858"/>
    <w:rsid w:val="00A74292"/>
    <w:rsid w:val="00A74487"/>
    <w:rsid w:val="00A745DA"/>
    <w:rsid w:val="00A74D78"/>
    <w:rsid w:val="00A7535D"/>
    <w:rsid w:val="00A75AF2"/>
    <w:rsid w:val="00A75B6D"/>
    <w:rsid w:val="00A75B96"/>
    <w:rsid w:val="00A76453"/>
    <w:rsid w:val="00A76899"/>
    <w:rsid w:val="00A76A29"/>
    <w:rsid w:val="00A76BE7"/>
    <w:rsid w:val="00A76C89"/>
    <w:rsid w:val="00A770F8"/>
    <w:rsid w:val="00A774BA"/>
    <w:rsid w:val="00A77789"/>
    <w:rsid w:val="00A77A0F"/>
    <w:rsid w:val="00A77E87"/>
    <w:rsid w:val="00A807BE"/>
    <w:rsid w:val="00A80849"/>
    <w:rsid w:val="00A80E1D"/>
    <w:rsid w:val="00A8184B"/>
    <w:rsid w:val="00A81CF2"/>
    <w:rsid w:val="00A82115"/>
    <w:rsid w:val="00A821B9"/>
    <w:rsid w:val="00A821BF"/>
    <w:rsid w:val="00A8243A"/>
    <w:rsid w:val="00A82858"/>
    <w:rsid w:val="00A83A78"/>
    <w:rsid w:val="00A84709"/>
    <w:rsid w:val="00A850BC"/>
    <w:rsid w:val="00A85403"/>
    <w:rsid w:val="00A8597F"/>
    <w:rsid w:val="00A86772"/>
    <w:rsid w:val="00A86EBF"/>
    <w:rsid w:val="00A870CE"/>
    <w:rsid w:val="00A87456"/>
    <w:rsid w:val="00A8797E"/>
    <w:rsid w:val="00A87AC8"/>
    <w:rsid w:val="00A9022A"/>
    <w:rsid w:val="00A9046F"/>
    <w:rsid w:val="00A90749"/>
    <w:rsid w:val="00A916BC"/>
    <w:rsid w:val="00A9232B"/>
    <w:rsid w:val="00A9242E"/>
    <w:rsid w:val="00A92C04"/>
    <w:rsid w:val="00A92E23"/>
    <w:rsid w:val="00A92F34"/>
    <w:rsid w:val="00A93149"/>
    <w:rsid w:val="00A93D24"/>
    <w:rsid w:val="00A93E16"/>
    <w:rsid w:val="00A945F1"/>
    <w:rsid w:val="00A946DD"/>
    <w:rsid w:val="00A951CD"/>
    <w:rsid w:val="00A95548"/>
    <w:rsid w:val="00A96708"/>
    <w:rsid w:val="00A96E43"/>
    <w:rsid w:val="00A979EA"/>
    <w:rsid w:val="00A97BCE"/>
    <w:rsid w:val="00AA00C9"/>
    <w:rsid w:val="00AA0613"/>
    <w:rsid w:val="00AA06C4"/>
    <w:rsid w:val="00AA0D36"/>
    <w:rsid w:val="00AA1B04"/>
    <w:rsid w:val="00AA1BDE"/>
    <w:rsid w:val="00AA3470"/>
    <w:rsid w:val="00AA3E52"/>
    <w:rsid w:val="00AA4785"/>
    <w:rsid w:val="00AA4B7B"/>
    <w:rsid w:val="00AA4C45"/>
    <w:rsid w:val="00AA4F39"/>
    <w:rsid w:val="00AA500D"/>
    <w:rsid w:val="00AA511D"/>
    <w:rsid w:val="00AA52DD"/>
    <w:rsid w:val="00AA5E3B"/>
    <w:rsid w:val="00AA611B"/>
    <w:rsid w:val="00AA647D"/>
    <w:rsid w:val="00AA6681"/>
    <w:rsid w:val="00AA66E0"/>
    <w:rsid w:val="00AA6701"/>
    <w:rsid w:val="00AA6B06"/>
    <w:rsid w:val="00AA764F"/>
    <w:rsid w:val="00AA7BE9"/>
    <w:rsid w:val="00AB00B5"/>
    <w:rsid w:val="00AB01B4"/>
    <w:rsid w:val="00AB076D"/>
    <w:rsid w:val="00AB0C9A"/>
    <w:rsid w:val="00AB1138"/>
    <w:rsid w:val="00AB11D5"/>
    <w:rsid w:val="00AB128C"/>
    <w:rsid w:val="00AB13D3"/>
    <w:rsid w:val="00AB1C26"/>
    <w:rsid w:val="00AB200A"/>
    <w:rsid w:val="00AB27F2"/>
    <w:rsid w:val="00AB31E3"/>
    <w:rsid w:val="00AB43EF"/>
    <w:rsid w:val="00AB4410"/>
    <w:rsid w:val="00AB4D56"/>
    <w:rsid w:val="00AB4DAA"/>
    <w:rsid w:val="00AB4EB4"/>
    <w:rsid w:val="00AB58DE"/>
    <w:rsid w:val="00AB5CE5"/>
    <w:rsid w:val="00AB61D6"/>
    <w:rsid w:val="00AB62FF"/>
    <w:rsid w:val="00AB63A7"/>
    <w:rsid w:val="00AB63BA"/>
    <w:rsid w:val="00AB6978"/>
    <w:rsid w:val="00AB715D"/>
    <w:rsid w:val="00AB75DB"/>
    <w:rsid w:val="00AB7BD9"/>
    <w:rsid w:val="00AC052A"/>
    <w:rsid w:val="00AC0D9D"/>
    <w:rsid w:val="00AC1015"/>
    <w:rsid w:val="00AC1883"/>
    <w:rsid w:val="00AC1C73"/>
    <w:rsid w:val="00AC2302"/>
    <w:rsid w:val="00AC2AD0"/>
    <w:rsid w:val="00AC3162"/>
    <w:rsid w:val="00AC3198"/>
    <w:rsid w:val="00AC31F2"/>
    <w:rsid w:val="00AC3A69"/>
    <w:rsid w:val="00AC4896"/>
    <w:rsid w:val="00AC493F"/>
    <w:rsid w:val="00AC4BC8"/>
    <w:rsid w:val="00AC4DBA"/>
    <w:rsid w:val="00AC586B"/>
    <w:rsid w:val="00AC58CC"/>
    <w:rsid w:val="00AC58EA"/>
    <w:rsid w:val="00AC6029"/>
    <w:rsid w:val="00AC6929"/>
    <w:rsid w:val="00AC70D5"/>
    <w:rsid w:val="00AC7207"/>
    <w:rsid w:val="00AD0433"/>
    <w:rsid w:val="00AD04EC"/>
    <w:rsid w:val="00AD06B8"/>
    <w:rsid w:val="00AD0A6B"/>
    <w:rsid w:val="00AD0B67"/>
    <w:rsid w:val="00AD0F1B"/>
    <w:rsid w:val="00AD14EA"/>
    <w:rsid w:val="00AD1755"/>
    <w:rsid w:val="00AD1A94"/>
    <w:rsid w:val="00AD1F4E"/>
    <w:rsid w:val="00AD2D70"/>
    <w:rsid w:val="00AD2FA3"/>
    <w:rsid w:val="00AD3207"/>
    <w:rsid w:val="00AD33DB"/>
    <w:rsid w:val="00AD3D9A"/>
    <w:rsid w:val="00AD3DA6"/>
    <w:rsid w:val="00AD3FAF"/>
    <w:rsid w:val="00AD45B3"/>
    <w:rsid w:val="00AD4C6E"/>
    <w:rsid w:val="00AD4CB6"/>
    <w:rsid w:val="00AD5261"/>
    <w:rsid w:val="00AD5361"/>
    <w:rsid w:val="00AD5573"/>
    <w:rsid w:val="00AD5758"/>
    <w:rsid w:val="00AD5FBE"/>
    <w:rsid w:val="00AD614A"/>
    <w:rsid w:val="00AD63F5"/>
    <w:rsid w:val="00AD64D2"/>
    <w:rsid w:val="00AD7186"/>
    <w:rsid w:val="00AD75D6"/>
    <w:rsid w:val="00AD7A90"/>
    <w:rsid w:val="00AD7D0D"/>
    <w:rsid w:val="00AE095C"/>
    <w:rsid w:val="00AE0EE1"/>
    <w:rsid w:val="00AE1CC5"/>
    <w:rsid w:val="00AE213A"/>
    <w:rsid w:val="00AE43FC"/>
    <w:rsid w:val="00AE4793"/>
    <w:rsid w:val="00AE47BF"/>
    <w:rsid w:val="00AE47D0"/>
    <w:rsid w:val="00AE49A5"/>
    <w:rsid w:val="00AE4C1A"/>
    <w:rsid w:val="00AE60EB"/>
    <w:rsid w:val="00AE7C06"/>
    <w:rsid w:val="00AF01AE"/>
    <w:rsid w:val="00AF0E0A"/>
    <w:rsid w:val="00AF15FD"/>
    <w:rsid w:val="00AF1733"/>
    <w:rsid w:val="00AF224F"/>
    <w:rsid w:val="00AF23B4"/>
    <w:rsid w:val="00AF2640"/>
    <w:rsid w:val="00AF2978"/>
    <w:rsid w:val="00AF2A4F"/>
    <w:rsid w:val="00AF2B02"/>
    <w:rsid w:val="00AF2C47"/>
    <w:rsid w:val="00AF2EBF"/>
    <w:rsid w:val="00AF30EA"/>
    <w:rsid w:val="00AF3497"/>
    <w:rsid w:val="00AF4235"/>
    <w:rsid w:val="00AF5111"/>
    <w:rsid w:val="00AF54C5"/>
    <w:rsid w:val="00AF5C00"/>
    <w:rsid w:val="00AF65C2"/>
    <w:rsid w:val="00AF6841"/>
    <w:rsid w:val="00AF71A7"/>
    <w:rsid w:val="00AF7664"/>
    <w:rsid w:val="00AF76BE"/>
    <w:rsid w:val="00AF780F"/>
    <w:rsid w:val="00AF7A99"/>
    <w:rsid w:val="00AF7AC8"/>
    <w:rsid w:val="00B0040F"/>
    <w:rsid w:val="00B010F1"/>
    <w:rsid w:val="00B01297"/>
    <w:rsid w:val="00B0193A"/>
    <w:rsid w:val="00B020A1"/>
    <w:rsid w:val="00B02110"/>
    <w:rsid w:val="00B029A4"/>
    <w:rsid w:val="00B02BC1"/>
    <w:rsid w:val="00B03429"/>
    <w:rsid w:val="00B048CF"/>
    <w:rsid w:val="00B067E2"/>
    <w:rsid w:val="00B070A3"/>
    <w:rsid w:val="00B075F5"/>
    <w:rsid w:val="00B0775A"/>
    <w:rsid w:val="00B07F71"/>
    <w:rsid w:val="00B10175"/>
    <w:rsid w:val="00B10B68"/>
    <w:rsid w:val="00B114A0"/>
    <w:rsid w:val="00B11526"/>
    <w:rsid w:val="00B118B7"/>
    <w:rsid w:val="00B11AE2"/>
    <w:rsid w:val="00B12774"/>
    <w:rsid w:val="00B12799"/>
    <w:rsid w:val="00B12929"/>
    <w:rsid w:val="00B13082"/>
    <w:rsid w:val="00B1368F"/>
    <w:rsid w:val="00B1384C"/>
    <w:rsid w:val="00B13864"/>
    <w:rsid w:val="00B13AC5"/>
    <w:rsid w:val="00B13D25"/>
    <w:rsid w:val="00B1490A"/>
    <w:rsid w:val="00B14B61"/>
    <w:rsid w:val="00B1519F"/>
    <w:rsid w:val="00B151E7"/>
    <w:rsid w:val="00B15512"/>
    <w:rsid w:val="00B1560F"/>
    <w:rsid w:val="00B15C99"/>
    <w:rsid w:val="00B15E9F"/>
    <w:rsid w:val="00B16928"/>
    <w:rsid w:val="00B17D2D"/>
    <w:rsid w:val="00B20215"/>
    <w:rsid w:val="00B20AEF"/>
    <w:rsid w:val="00B20ECC"/>
    <w:rsid w:val="00B213B0"/>
    <w:rsid w:val="00B22874"/>
    <w:rsid w:val="00B23A02"/>
    <w:rsid w:val="00B23C5B"/>
    <w:rsid w:val="00B23D99"/>
    <w:rsid w:val="00B23E92"/>
    <w:rsid w:val="00B23F04"/>
    <w:rsid w:val="00B242AE"/>
    <w:rsid w:val="00B25E18"/>
    <w:rsid w:val="00B2612C"/>
    <w:rsid w:val="00B268E4"/>
    <w:rsid w:val="00B26A37"/>
    <w:rsid w:val="00B274A8"/>
    <w:rsid w:val="00B27592"/>
    <w:rsid w:val="00B27A15"/>
    <w:rsid w:val="00B27CB9"/>
    <w:rsid w:val="00B30160"/>
    <w:rsid w:val="00B30364"/>
    <w:rsid w:val="00B30AC4"/>
    <w:rsid w:val="00B30E20"/>
    <w:rsid w:val="00B30F01"/>
    <w:rsid w:val="00B3100C"/>
    <w:rsid w:val="00B311C9"/>
    <w:rsid w:val="00B3130A"/>
    <w:rsid w:val="00B31A53"/>
    <w:rsid w:val="00B31EE5"/>
    <w:rsid w:val="00B31FBD"/>
    <w:rsid w:val="00B3219B"/>
    <w:rsid w:val="00B322B4"/>
    <w:rsid w:val="00B32439"/>
    <w:rsid w:val="00B32479"/>
    <w:rsid w:val="00B325BD"/>
    <w:rsid w:val="00B326F9"/>
    <w:rsid w:val="00B32BF8"/>
    <w:rsid w:val="00B331BC"/>
    <w:rsid w:val="00B33454"/>
    <w:rsid w:val="00B3387D"/>
    <w:rsid w:val="00B33A63"/>
    <w:rsid w:val="00B33CA4"/>
    <w:rsid w:val="00B342EC"/>
    <w:rsid w:val="00B34AC9"/>
    <w:rsid w:val="00B34CE3"/>
    <w:rsid w:val="00B34CFD"/>
    <w:rsid w:val="00B34DE0"/>
    <w:rsid w:val="00B35284"/>
    <w:rsid w:val="00B35550"/>
    <w:rsid w:val="00B35D2E"/>
    <w:rsid w:val="00B3759A"/>
    <w:rsid w:val="00B377AB"/>
    <w:rsid w:val="00B404D6"/>
    <w:rsid w:val="00B40685"/>
    <w:rsid w:val="00B40700"/>
    <w:rsid w:val="00B40900"/>
    <w:rsid w:val="00B4161F"/>
    <w:rsid w:val="00B41EE0"/>
    <w:rsid w:val="00B4286E"/>
    <w:rsid w:val="00B43538"/>
    <w:rsid w:val="00B435A1"/>
    <w:rsid w:val="00B4380E"/>
    <w:rsid w:val="00B43AAF"/>
    <w:rsid w:val="00B43C8F"/>
    <w:rsid w:val="00B43F4D"/>
    <w:rsid w:val="00B443B4"/>
    <w:rsid w:val="00B44972"/>
    <w:rsid w:val="00B4555E"/>
    <w:rsid w:val="00B45845"/>
    <w:rsid w:val="00B45A37"/>
    <w:rsid w:val="00B45CF2"/>
    <w:rsid w:val="00B46A57"/>
    <w:rsid w:val="00B472F9"/>
    <w:rsid w:val="00B474EE"/>
    <w:rsid w:val="00B475C8"/>
    <w:rsid w:val="00B47AB3"/>
    <w:rsid w:val="00B47AD5"/>
    <w:rsid w:val="00B504BF"/>
    <w:rsid w:val="00B53057"/>
    <w:rsid w:val="00B5349B"/>
    <w:rsid w:val="00B53A32"/>
    <w:rsid w:val="00B543E3"/>
    <w:rsid w:val="00B54AAA"/>
    <w:rsid w:val="00B55968"/>
    <w:rsid w:val="00B56561"/>
    <w:rsid w:val="00B56A75"/>
    <w:rsid w:val="00B56AA4"/>
    <w:rsid w:val="00B56FC4"/>
    <w:rsid w:val="00B572A5"/>
    <w:rsid w:val="00B572E9"/>
    <w:rsid w:val="00B5744C"/>
    <w:rsid w:val="00B5767C"/>
    <w:rsid w:val="00B57AF0"/>
    <w:rsid w:val="00B6142C"/>
    <w:rsid w:val="00B61EA0"/>
    <w:rsid w:val="00B62987"/>
    <w:rsid w:val="00B62F81"/>
    <w:rsid w:val="00B63143"/>
    <w:rsid w:val="00B63A86"/>
    <w:rsid w:val="00B63B84"/>
    <w:rsid w:val="00B64249"/>
    <w:rsid w:val="00B64354"/>
    <w:rsid w:val="00B64F80"/>
    <w:rsid w:val="00B651C7"/>
    <w:rsid w:val="00B6542C"/>
    <w:rsid w:val="00B65A05"/>
    <w:rsid w:val="00B65A8E"/>
    <w:rsid w:val="00B65CE3"/>
    <w:rsid w:val="00B66057"/>
    <w:rsid w:val="00B66740"/>
    <w:rsid w:val="00B668AA"/>
    <w:rsid w:val="00B66BA3"/>
    <w:rsid w:val="00B67FA1"/>
    <w:rsid w:val="00B70229"/>
    <w:rsid w:val="00B7027A"/>
    <w:rsid w:val="00B70D7B"/>
    <w:rsid w:val="00B7187B"/>
    <w:rsid w:val="00B7194A"/>
    <w:rsid w:val="00B72945"/>
    <w:rsid w:val="00B729B5"/>
    <w:rsid w:val="00B742A0"/>
    <w:rsid w:val="00B74546"/>
    <w:rsid w:val="00B74CD1"/>
    <w:rsid w:val="00B7535E"/>
    <w:rsid w:val="00B7599F"/>
    <w:rsid w:val="00B75EF3"/>
    <w:rsid w:val="00B76851"/>
    <w:rsid w:val="00B7735B"/>
    <w:rsid w:val="00B77583"/>
    <w:rsid w:val="00B7758E"/>
    <w:rsid w:val="00B80112"/>
    <w:rsid w:val="00B80923"/>
    <w:rsid w:val="00B80BD9"/>
    <w:rsid w:val="00B81198"/>
    <w:rsid w:val="00B812D9"/>
    <w:rsid w:val="00B8151D"/>
    <w:rsid w:val="00B81E96"/>
    <w:rsid w:val="00B823F7"/>
    <w:rsid w:val="00B8271E"/>
    <w:rsid w:val="00B827A0"/>
    <w:rsid w:val="00B82D45"/>
    <w:rsid w:val="00B83525"/>
    <w:rsid w:val="00B83C9B"/>
    <w:rsid w:val="00B840AF"/>
    <w:rsid w:val="00B84427"/>
    <w:rsid w:val="00B84D73"/>
    <w:rsid w:val="00B84F38"/>
    <w:rsid w:val="00B8573E"/>
    <w:rsid w:val="00B86174"/>
    <w:rsid w:val="00B86FC0"/>
    <w:rsid w:val="00B873E6"/>
    <w:rsid w:val="00B875D4"/>
    <w:rsid w:val="00B90427"/>
    <w:rsid w:val="00B90523"/>
    <w:rsid w:val="00B90742"/>
    <w:rsid w:val="00B909E7"/>
    <w:rsid w:val="00B90B70"/>
    <w:rsid w:val="00B90BEE"/>
    <w:rsid w:val="00B90C2C"/>
    <w:rsid w:val="00B90C3C"/>
    <w:rsid w:val="00B91A1E"/>
    <w:rsid w:val="00B9227B"/>
    <w:rsid w:val="00B92CB8"/>
    <w:rsid w:val="00B9308B"/>
    <w:rsid w:val="00B944A1"/>
    <w:rsid w:val="00B9559C"/>
    <w:rsid w:val="00B95827"/>
    <w:rsid w:val="00B95CAF"/>
    <w:rsid w:val="00B961DD"/>
    <w:rsid w:val="00B967D1"/>
    <w:rsid w:val="00B96BFF"/>
    <w:rsid w:val="00B96C06"/>
    <w:rsid w:val="00B975F8"/>
    <w:rsid w:val="00B9785B"/>
    <w:rsid w:val="00BA0664"/>
    <w:rsid w:val="00BA0ABD"/>
    <w:rsid w:val="00BA0C0B"/>
    <w:rsid w:val="00BA14C8"/>
    <w:rsid w:val="00BA1561"/>
    <w:rsid w:val="00BA17F2"/>
    <w:rsid w:val="00BA19B0"/>
    <w:rsid w:val="00BA3362"/>
    <w:rsid w:val="00BA3703"/>
    <w:rsid w:val="00BA3EDF"/>
    <w:rsid w:val="00BA4028"/>
    <w:rsid w:val="00BA4DC3"/>
    <w:rsid w:val="00BA5457"/>
    <w:rsid w:val="00BA60A7"/>
    <w:rsid w:val="00BA6586"/>
    <w:rsid w:val="00BA689F"/>
    <w:rsid w:val="00BA69E0"/>
    <w:rsid w:val="00BA70D3"/>
    <w:rsid w:val="00BA7560"/>
    <w:rsid w:val="00BA7FA2"/>
    <w:rsid w:val="00BB03BA"/>
    <w:rsid w:val="00BB03D7"/>
    <w:rsid w:val="00BB0F49"/>
    <w:rsid w:val="00BB118B"/>
    <w:rsid w:val="00BB171A"/>
    <w:rsid w:val="00BB252C"/>
    <w:rsid w:val="00BB2949"/>
    <w:rsid w:val="00BB2B1E"/>
    <w:rsid w:val="00BB2D93"/>
    <w:rsid w:val="00BB3172"/>
    <w:rsid w:val="00BB38EF"/>
    <w:rsid w:val="00BB3BAF"/>
    <w:rsid w:val="00BB3D98"/>
    <w:rsid w:val="00BB3DBB"/>
    <w:rsid w:val="00BB4171"/>
    <w:rsid w:val="00BB5294"/>
    <w:rsid w:val="00BB5883"/>
    <w:rsid w:val="00BB5E99"/>
    <w:rsid w:val="00BB5F57"/>
    <w:rsid w:val="00BB61F8"/>
    <w:rsid w:val="00BB64FB"/>
    <w:rsid w:val="00BB65DB"/>
    <w:rsid w:val="00BB6882"/>
    <w:rsid w:val="00BB7089"/>
    <w:rsid w:val="00BB7A23"/>
    <w:rsid w:val="00BC0AD9"/>
    <w:rsid w:val="00BC0D81"/>
    <w:rsid w:val="00BC16D0"/>
    <w:rsid w:val="00BC1E6E"/>
    <w:rsid w:val="00BC2171"/>
    <w:rsid w:val="00BC22A2"/>
    <w:rsid w:val="00BC2E95"/>
    <w:rsid w:val="00BC3218"/>
    <w:rsid w:val="00BC33FB"/>
    <w:rsid w:val="00BC3A35"/>
    <w:rsid w:val="00BC4522"/>
    <w:rsid w:val="00BC5642"/>
    <w:rsid w:val="00BC5D85"/>
    <w:rsid w:val="00BC6938"/>
    <w:rsid w:val="00BC6A77"/>
    <w:rsid w:val="00BC6AC7"/>
    <w:rsid w:val="00BC6F92"/>
    <w:rsid w:val="00BC72BF"/>
    <w:rsid w:val="00BC7429"/>
    <w:rsid w:val="00BC7541"/>
    <w:rsid w:val="00BC7E35"/>
    <w:rsid w:val="00BD03EC"/>
    <w:rsid w:val="00BD0643"/>
    <w:rsid w:val="00BD0A07"/>
    <w:rsid w:val="00BD1026"/>
    <w:rsid w:val="00BD1424"/>
    <w:rsid w:val="00BD1E8F"/>
    <w:rsid w:val="00BD2986"/>
    <w:rsid w:val="00BD2B01"/>
    <w:rsid w:val="00BD2B57"/>
    <w:rsid w:val="00BD2D7B"/>
    <w:rsid w:val="00BD2DC1"/>
    <w:rsid w:val="00BD31ED"/>
    <w:rsid w:val="00BD366B"/>
    <w:rsid w:val="00BD4005"/>
    <w:rsid w:val="00BD4842"/>
    <w:rsid w:val="00BD486F"/>
    <w:rsid w:val="00BD551A"/>
    <w:rsid w:val="00BD59DC"/>
    <w:rsid w:val="00BD68B8"/>
    <w:rsid w:val="00BD6A92"/>
    <w:rsid w:val="00BD6C11"/>
    <w:rsid w:val="00BE0146"/>
    <w:rsid w:val="00BE10F7"/>
    <w:rsid w:val="00BE13DD"/>
    <w:rsid w:val="00BE1769"/>
    <w:rsid w:val="00BE2001"/>
    <w:rsid w:val="00BE2317"/>
    <w:rsid w:val="00BE3D77"/>
    <w:rsid w:val="00BE4061"/>
    <w:rsid w:val="00BE4372"/>
    <w:rsid w:val="00BE43E8"/>
    <w:rsid w:val="00BE45CA"/>
    <w:rsid w:val="00BE4CDE"/>
    <w:rsid w:val="00BE530B"/>
    <w:rsid w:val="00BE6297"/>
    <w:rsid w:val="00BE7328"/>
    <w:rsid w:val="00BE7AF7"/>
    <w:rsid w:val="00BE7BFD"/>
    <w:rsid w:val="00BE7E44"/>
    <w:rsid w:val="00BF0032"/>
    <w:rsid w:val="00BF015C"/>
    <w:rsid w:val="00BF0430"/>
    <w:rsid w:val="00BF0991"/>
    <w:rsid w:val="00BF0C0B"/>
    <w:rsid w:val="00BF0EB8"/>
    <w:rsid w:val="00BF0FA5"/>
    <w:rsid w:val="00BF1533"/>
    <w:rsid w:val="00BF1611"/>
    <w:rsid w:val="00BF1FF0"/>
    <w:rsid w:val="00BF25E8"/>
    <w:rsid w:val="00BF2633"/>
    <w:rsid w:val="00BF26AB"/>
    <w:rsid w:val="00BF277A"/>
    <w:rsid w:val="00BF3189"/>
    <w:rsid w:val="00BF32CC"/>
    <w:rsid w:val="00BF3FCF"/>
    <w:rsid w:val="00BF4151"/>
    <w:rsid w:val="00BF4238"/>
    <w:rsid w:val="00BF4477"/>
    <w:rsid w:val="00BF47B1"/>
    <w:rsid w:val="00BF49A9"/>
    <w:rsid w:val="00BF4AE7"/>
    <w:rsid w:val="00BF5071"/>
    <w:rsid w:val="00BF530C"/>
    <w:rsid w:val="00BF54C8"/>
    <w:rsid w:val="00BF54D8"/>
    <w:rsid w:val="00BF55ED"/>
    <w:rsid w:val="00BF63D4"/>
    <w:rsid w:val="00BF6A4D"/>
    <w:rsid w:val="00BF783D"/>
    <w:rsid w:val="00BF7FAE"/>
    <w:rsid w:val="00C004F9"/>
    <w:rsid w:val="00C012B6"/>
    <w:rsid w:val="00C01472"/>
    <w:rsid w:val="00C014F0"/>
    <w:rsid w:val="00C016B9"/>
    <w:rsid w:val="00C016C3"/>
    <w:rsid w:val="00C017FD"/>
    <w:rsid w:val="00C01B18"/>
    <w:rsid w:val="00C02165"/>
    <w:rsid w:val="00C022D7"/>
    <w:rsid w:val="00C0376B"/>
    <w:rsid w:val="00C03DF5"/>
    <w:rsid w:val="00C03E81"/>
    <w:rsid w:val="00C046B8"/>
    <w:rsid w:val="00C047A3"/>
    <w:rsid w:val="00C052E5"/>
    <w:rsid w:val="00C0537E"/>
    <w:rsid w:val="00C05EA0"/>
    <w:rsid w:val="00C065B6"/>
    <w:rsid w:val="00C0669E"/>
    <w:rsid w:val="00C07271"/>
    <w:rsid w:val="00C07984"/>
    <w:rsid w:val="00C07A4F"/>
    <w:rsid w:val="00C07A90"/>
    <w:rsid w:val="00C100EC"/>
    <w:rsid w:val="00C102E1"/>
    <w:rsid w:val="00C10591"/>
    <w:rsid w:val="00C10BCA"/>
    <w:rsid w:val="00C10F7D"/>
    <w:rsid w:val="00C11508"/>
    <w:rsid w:val="00C117CC"/>
    <w:rsid w:val="00C12517"/>
    <w:rsid w:val="00C12E35"/>
    <w:rsid w:val="00C12F6E"/>
    <w:rsid w:val="00C134E0"/>
    <w:rsid w:val="00C137F8"/>
    <w:rsid w:val="00C1483F"/>
    <w:rsid w:val="00C14E8E"/>
    <w:rsid w:val="00C15157"/>
    <w:rsid w:val="00C15492"/>
    <w:rsid w:val="00C1561B"/>
    <w:rsid w:val="00C15D10"/>
    <w:rsid w:val="00C15DBF"/>
    <w:rsid w:val="00C1606F"/>
    <w:rsid w:val="00C1655A"/>
    <w:rsid w:val="00C1699B"/>
    <w:rsid w:val="00C16E9E"/>
    <w:rsid w:val="00C17429"/>
    <w:rsid w:val="00C17D21"/>
    <w:rsid w:val="00C17D82"/>
    <w:rsid w:val="00C17DE1"/>
    <w:rsid w:val="00C17F4B"/>
    <w:rsid w:val="00C205FD"/>
    <w:rsid w:val="00C20B03"/>
    <w:rsid w:val="00C216B2"/>
    <w:rsid w:val="00C216B3"/>
    <w:rsid w:val="00C21818"/>
    <w:rsid w:val="00C21B0C"/>
    <w:rsid w:val="00C22BA8"/>
    <w:rsid w:val="00C22DB6"/>
    <w:rsid w:val="00C2308B"/>
    <w:rsid w:val="00C23230"/>
    <w:rsid w:val="00C2355C"/>
    <w:rsid w:val="00C23D9F"/>
    <w:rsid w:val="00C24A96"/>
    <w:rsid w:val="00C262F9"/>
    <w:rsid w:val="00C263C5"/>
    <w:rsid w:val="00C2651A"/>
    <w:rsid w:val="00C26BAA"/>
    <w:rsid w:val="00C26C3B"/>
    <w:rsid w:val="00C26F43"/>
    <w:rsid w:val="00C27360"/>
    <w:rsid w:val="00C27505"/>
    <w:rsid w:val="00C30627"/>
    <w:rsid w:val="00C306B6"/>
    <w:rsid w:val="00C30B23"/>
    <w:rsid w:val="00C3125B"/>
    <w:rsid w:val="00C3227F"/>
    <w:rsid w:val="00C3275A"/>
    <w:rsid w:val="00C332D4"/>
    <w:rsid w:val="00C33656"/>
    <w:rsid w:val="00C33921"/>
    <w:rsid w:val="00C33A99"/>
    <w:rsid w:val="00C33DC3"/>
    <w:rsid w:val="00C3435A"/>
    <w:rsid w:val="00C3495E"/>
    <w:rsid w:val="00C3496A"/>
    <w:rsid w:val="00C351C1"/>
    <w:rsid w:val="00C356F6"/>
    <w:rsid w:val="00C359B0"/>
    <w:rsid w:val="00C36BAC"/>
    <w:rsid w:val="00C36F45"/>
    <w:rsid w:val="00C370DA"/>
    <w:rsid w:val="00C3740A"/>
    <w:rsid w:val="00C374BF"/>
    <w:rsid w:val="00C378C5"/>
    <w:rsid w:val="00C37A3E"/>
    <w:rsid w:val="00C401A0"/>
    <w:rsid w:val="00C4053C"/>
    <w:rsid w:val="00C4055A"/>
    <w:rsid w:val="00C40BC6"/>
    <w:rsid w:val="00C40FF0"/>
    <w:rsid w:val="00C41193"/>
    <w:rsid w:val="00C41630"/>
    <w:rsid w:val="00C41687"/>
    <w:rsid w:val="00C41CB4"/>
    <w:rsid w:val="00C41EE5"/>
    <w:rsid w:val="00C423E1"/>
    <w:rsid w:val="00C43116"/>
    <w:rsid w:val="00C43331"/>
    <w:rsid w:val="00C4363B"/>
    <w:rsid w:val="00C43770"/>
    <w:rsid w:val="00C43DC0"/>
    <w:rsid w:val="00C44830"/>
    <w:rsid w:val="00C44DEF"/>
    <w:rsid w:val="00C4556C"/>
    <w:rsid w:val="00C45AEA"/>
    <w:rsid w:val="00C46623"/>
    <w:rsid w:val="00C469ED"/>
    <w:rsid w:val="00C46FC3"/>
    <w:rsid w:val="00C471BF"/>
    <w:rsid w:val="00C5055D"/>
    <w:rsid w:val="00C508D5"/>
    <w:rsid w:val="00C510CC"/>
    <w:rsid w:val="00C510DA"/>
    <w:rsid w:val="00C5130A"/>
    <w:rsid w:val="00C51ECA"/>
    <w:rsid w:val="00C523D7"/>
    <w:rsid w:val="00C530F2"/>
    <w:rsid w:val="00C53209"/>
    <w:rsid w:val="00C53C0B"/>
    <w:rsid w:val="00C53DF9"/>
    <w:rsid w:val="00C54040"/>
    <w:rsid w:val="00C543F6"/>
    <w:rsid w:val="00C54A1E"/>
    <w:rsid w:val="00C54D54"/>
    <w:rsid w:val="00C54F7A"/>
    <w:rsid w:val="00C55202"/>
    <w:rsid w:val="00C55524"/>
    <w:rsid w:val="00C558D0"/>
    <w:rsid w:val="00C55A38"/>
    <w:rsid w:val="00C55A4C"/>
    <w:rsid w:val="00C55BBB"/>
    <w:rsid w:val="00C55C35"/>
    <w:rsid w:val="00C56228"/>
    <w:rsid w:val="00C56D28"/>
    <w:rsid w:val="00C56E1C"/>
    <w:rsid w:val="00C57695"/>
    <w:rsid w:val="00C5785C"/>
    <w:rsid w:val="00C57AA2"/>
    <w:rsid w:val="00C61162"/>
    <w:rsid w:val="00C61928"/>
    <w:rsid w:val="00C61B73"/>
    <w:rsid w:val="00C624AF"/>
    <w:rsid w:val="00C62BCD"/>
    <w:rsid w:val="00C62C93"/>
    <w:rsid w:val="00C62E60"/>
    <w:rsid w:val="00C630DA"/>
    <w:rsid w:val="00C635EC"/>
    <w:rsid w:val="00C63663"/>
    <w:rsid w:val="00C63A64"/>
    <w:rsid w:val="00C64129"/>
    <w:rsid w:val="00C64542"/>
    <w:rsid w:val="00C649C2"/>
    <w:rsid w:val="00C64BCE"/>
    <w:rsid w:val="00C652A2"/>
    <w:rsid w:val="00C656EA"/>
    <w:rsid w:val="00C659E5"/>
    <w:rsid w:val="00C65DB4"/>
    <w:rsid w:val="00C6647A"/>
    <w:rsid w:val="00C6692C"/>
    <w:rsid w:val="00C66B6F"/>
    <w:rsid w:val="00C672D5"/>
    <w:rsid w:val="00C67907"/>
    <w:rsid w:val="00C67B71"/>
    <w:rsid w:val="00C70A45"/>
    <w:rsid w:val="00C70AB2"/>
    <w:rsid w:val="00C70F11"/>
    <w:rsid w:val="00C7128E"/>
    <w:rsid w:val="00C71496"/>
    <w:rsid w:val="00C71629"/>
    <w:rsid w:val="00C716AD"/>
    <w:rsid w:val="00C718D3"/>
    <w:rsid w:val="00C71B05"/>
    <w:rsid w:val="00C722A3"/>
    <w:rsid w:val="00C72B06"/>
    <w:rsid w:val="00C7309B"/>
    <w:rsid w:val="00C745FF"/>
    <w:rsid w:val="00C74851"/>
    <w:rsid w:val="00C74CA6"/>
    <w:rsid w:val="00C74D31"/>
    <w:rsid w:val="00C75EC2"/>
    <w:rsid w:val="00C7648D"/>
    <w:rsid w:val="00C76809"/>
    <w:rsid w:val="00C76D66"/>
    <w:rsid w:val="00C76E4A"/>
    <w:rsid w:val="00C777E0"/>
    <w:rsid w:val="00C7787D"/>
    <w:rsid w:val="00C77E89"/>
    <w:rsid w:val="00C8025E"/>
    <w:rsid w:val="00C8034D"/>
    <w:rsid w:val="00C80532"/>
    <w:rsid w:val="00C80A2D"/>
    <w:rsid w:val="00C81139"/>
    <w:rsid w:val="00C811C2"/>
    <w:rsid w:val="00C82E20"/>
    <w:rsid w:val="00C83C8A"/>
    <w:rsid w:val="00C848B5"/>
    <w:rsid w:val="00C85539"/>
    <w:rsid w:val="00C8562A"/>
    <w:rsid w:val="00C862D6"/>
    <w:rsid w:val="00C8641C"/>
    <w:rsid w:val="00C86461"/>
    <w:rsid w:val="00C866C6"/>
    <w:rsid w:val="00C86B4A"/>
    <w:rsid w:val="00C86DD2"/>
    <w:rsid w:val="00C90AFA"/>
    <w:rsid w:val="00C914A5"/>
    <w:rsid w:val="00C9151A"/>
    <w:rsid w:val="00C91E43"/>
    <w:rsid w:val="00C91EEA"/>
    <w:rsid w:val="00C91FB0"/>
    <w:rsid w:val="00C92102"/>
    <w:rsid w:val="00C9216F"/>
    <w:rsid w:val="00C92714"/>
    <w:rsid w:val="00C929B5"/>
    <w:rsid w:val="00C93F99"/>
    <w:rsid w:val="00C944C2"/>
    <w:rsid w:val="00C95032"/>
    <w:rsid w:val="00C950E1"/>
    <w:rsid w:val="00C9559F"/>
    <w:rsid w:val="00C95709"/>
    <w:rsid w:val="00C96779"/>
    <w:rsid w:val="00C96E7E"/>
    <w:rsid w:val="00C97889"/>
    <w:rsid w:val="00C979A1"/>
    <w:rsid w:val="00C97FF1"/>
    <w:rsid w:val="00CA002A"/>
    <w:rsid w:val="00CA019C"/>
    <w:rsid w:val="00CA05AA"/>
    <w:rsid w:val="00CA07CB"/>
    <w:rsid w:val="00CA0B14"/>
    <w:rsid w:val="00CA0D11"/>
    <w:rsid w:val="00CA0E98"/>
    <w:rsid w:val="00CA123E"/>
    <w:rsid w:val="00CA2099"/>
    <w:rsid w:val="00CA345B"/>
    <w:rsid w:val="00CA373C"/>
    <w:rsid w:val="00CA413D"/>
    <w:rsid w:val="00CA52A7"/>
    <w:rsid w:val="00CA52F3"/>
    <w:rsid w:val="00CA5A81"/>
    <w:rsid w:val="00CA5D48"/>
    <w:rsid w:val="00CA64D3"/>
    <w:rsid w:val="00CA6D12"/>
    <w:rsid w:val="00CA6D94"/>
    <w:rsid w:val="00CA6E31"/>
    <w:rsid w:val="00CA7357"/>
    <w:rsid w:val="00CA7A57"/>
    <w:rsid w:val="00CB00A7"/>
    <w:rsid w:val="00CB1118"/>
    <w:rsid w:val="00CB11F1"/>
    <w:rsid w:val="00CB1781"/>
    <w:rsid w:val="00CB1AB5"/>
    <w:rsid w:val="00CB22B1"/>
    <w:rsid w:val="00CB27AB"/>
    <w:rsid w:val="00CB33AC"/>
    <w:rsid w:val="00CB4028"/>
    <w:rsid w:val="00CB4C8B"/>
    <w:rsid w:val="00CB6151"/>
    <w:rsid w:val="00CB6BD8"/>
    <w:rsid w:val="00CB6CC9"/>
    <w:rsid w:val="00CB7589"/>
    <w:rsid w:val="00CB7839"/>
    <w:rsid w:val="00CC0584"/>
    <w:rsid w:val="00CC0676"/>
    <w:rsid w:val="00CC081E"/>
    <w:rsid w:val="00CC1FF6"/>
    <w:rsid w:val="00CC2009"/>
    <w:rsid w:val="00CC2235"/>
    <w:rsid w:val="00CC2579"/>
    <w:rsid w:val="00CC28A5"/>
    <w:rsid w:val="00CC2F9C"/>
    <w:rsid w:val="00CC305A"/>
    <w:rsid w:val="00CC319F"/>
    <w:rsid w:val="00CC3206"/>
    <w:rsid w:val="00CC37F0"/>
    <w:rsid w:val="00CC3856"/>
    <w:rsid w:val="00CC3FF0"/>
    <w:rsid w:val="00CC461C"/>
    <w:rsid w:val="00CC493C"/>
    <w:rsid w:val="00CC518F"/>
    <w:rsid w:val="00CC5A52"/>
    <w:rsid w:val="00CC6702"/>
    <w:rsid w:val="00CC7420"/>
    <w:rsid w:val="00CC7892"/>
    <w:rsid w:val="00CC7A7E"/>
    <w:rsid w:val="00CC7BE1"/>
    <w:rsid w:val="00CD0355"/>
    <w:rsid w:val="00CD0749"/>
    <w:rsid w:val="00CD12B2"/>
    <w:rsid w:val="00CD1562"/>
    <w:rsid w:val="00CD1A8D"/>
    <w:rsid w:val="00CD1B3E"/>
    <w:rsid w:val="00CD2270"/>
    <w:rsid w:val="00CD23D4"/>
    <w:rsid w:val="00CD24D2"/>
    <w:rsid w:val="00CD2975"/>
    <w:rsid w:val="00CD30BA"/>
    <w:rsid w:val="00CD315C"/>
    <w:rsid w:val="00CD31AD"/>
    <w:rsid w:val="00CD3644"/>
    <w:rsid w:val="00CD3DC7"/>
    <w:rsid w:val="00CD3EC2"/>
    <w:rsid w:val="00CD4155"/>
    <w:rsid w:val="00CD4905"/>
    <w:rsid w:val="00CD4F09"/>
    <w:rsid w:val="00CD4F4C"/>
    <w:rsid w:val="00CD5F8D"/>
    <w:rsid w:val="00CD5F93"/>
    <w:rsid w:val="00CD64C5"/>
    <w:rsid w:val="00CD6BFB"/>
    <w:rsid w:val="00CD7F58"/>
    <w:rsid w:val="00CE008E"/>
    <w:rsid w:val="00CE042A"/>
    <w:rsid w:val="00CE0A7F"/>
    <w:rsid w:val="00CE1451"/>
    <w:rsid w:val="00CE18D7"/>
    <w:rsid w:val="00CE1949"/>
    <w:rsid w:val="00CE1AA7"/>
    <w:rsid w:val="00CE1E8E"/>
    <w:rsid w:val="00CE1F62"/>
    <w:rsid w:val="00CE1FE9"/>
    <w:rsid w:val="00CE208B"/>
    <w:rsid w:val="00CE2149"/>
    <w:rsid w:val="00CE2479"/>
    <w:rsid w:val="00CE25D5"/>
    <w:rsid w:val="00CE2A59"/>
    <w:rsid w:val="00CE2CFA"/>
    <w:rsid w:val="00CE30D4"/>
    <w:rsid w:val="00CE37C1"/>
    <w:rsid w:val="00CE42D9"/>
    <w:rsid w:val="00CE4A2B"/>
    <w:rsid w:val="00CE4C3E"/>
    <w:rsid w:val="00CE5773"/>
    <w:rsid w:val="00CE5B8B"/>
    <w:rsid w:val="00CE5D17"/>
    <w:rsid w:val="00CE5D3B"/>
    <w:rsid w:val="00CE6E81"/>
    <w:rsid w:val="00CE7899"/>
    <w:rsid w:val="00CE7A6F"/>
    <w:rsid w:val="00CE7B58"/>
    <w:rsid w:val="00CF21DD"/>
    <w:rsid w:val="00CF2CAB"/>
    <w:rsid w:val="00CF2FF7"/>
    <w:rsid w:val="00CF4046"/>
    <w:rsid w:val="00CF47F0"/>
    <w:rsid w:val="00CF5856"/>
    <w:rsid w:val="00CF6531"/>
    <w:rsid w:val="00CF6731"/>
    <w:rsid w:val="00CF6881"/>
    <w:rsid w:val="00CF6DF7"/>
    <w:rsid w:val="00CF74DA"/>
    <w:rsid w:val="00CF7B94"/>
    <w:rsid w:val="00CF7BB9"/>
    <w:rsid w:val="00CF7BFB"/>
    <w:rsid w:val="00CF7DCB"/>
    <w:rsid w:val="00CF7E67"/>
    <w:rsid w:val="00CF7FB7"/>
    <w:rsid w:val="00D007A7"/>
    <w:rsid w:val="00D00DE7"/>
    <w:rsid w:val="00D01071"/>
    <w:rsid w:val="00D0133F"/>
    <w:rsid w:val="00D01360"/>
    <w:rsid w:val="00D01383"/>
    <w:rsid w:val="00D02DFE"/>
    <w:rsid w:val="00D0399D"/>
    <w:rsid w:val="00D0428A"/>
    <w:rsid w:val="00D05B3F"/>
    <w:rsid w:val="00D05DFE"/>
    <w:rsid w:val="00D065CF"/>
    <w:rsid w:val="00D06691"/>
    <w:rsid w:val="00D0689A"/>
    <w:rsid w:val="00D06A3D"/>
    <w:rsid w:val="00D0733A"/>
    <w:rsid w:val="00D07369"/>
    <w:rsid w:val="00D07A21"/>
    <w:rsid w:val="00D07ADA"/>
    <w:rsid w:val="00D1082B"/>
    <w:rsid w:val="00D10CCC"/>
    <w:rsid w:val="00D11051"/>
    <w:rsid w:val="00D110A2"/>
    <w:rsid w:val="00D1161A"/>
    <w:rsid w:val="00D11A52"/>
    <w:rsid w:val="00D12F53"/>
    <w:rsid w:val="00D13338"/>
    <w:rsid w:val="00D1337E"/>
    <w:rsid w:val="00D135BA"/>
    <w:rsid w:val="00D13CB9"/>
    <w:rsid w:val="00D15C88"/>
    <w:rsid w:val="00D15C8F"/>
    <w:rsid w:val="00D15D47"/>
    <w:rsid w:val="00D166DC"/>
    <w:rsid w:val="00D16F19"/>
    <w:rsid w:val="00D16F82"/>
    <w:rsid w:val="00D17311"/>
    <w:rsid w:val="00D17610"/>
    <w:rsid w:val="00D204DC"/>
    <w:rsid w:val="00D207EA"/>
    <w:rsid w:val="00D2163F"/>
    <w:rsid w:val="00D21E00"/>
    <w:rsid w:val="00D223A7"/>
    <w:rsid w:val="00D22821"/>
    <w:rsid w:val="00D22EFF"/>
    <w:rsid w:val="00D2327C"/>
    <w:rsid w:val="00D234FB"/>
    <w:rsid w:val="00D23521"/>
    <w:rsid w:val="00D23D58"/>
    <w:rsid w:val="00D23DE7"/>
    <w:rsid w:val="00D242D0"/>
    <w:rsid w:val="00D248C2"/>
    <w:rsid w:val="00D24C86"/>
    <w:rsid w:val="00D25AE8"/>
    <w:rsid w:val="00D25D09"/>
    <w:rsid w:val="00D2630B"/>
    <w:rsid w:val="00D270FA"/>
    <w:rsid w:val="00D2756F"/>
    <w:rsid w:val="00D27E79"/>
    <w:rsid w:val="00D27EB6"/>
    <w:rsid w:val="00D27FB4"/>
    <w:rsid w:val="00D30084"/>
    <w:rsid w:val="00D30956"/>
    <w:rsid w:val="00D30EFD"/>
    <w:rsid w:val="00D31AD6"/>
    <w:rsid w:val="00D31ED4"/>
    <w:rsid w:val="00D32842"/>
    <w:rsid w:val="00D32F73"/>
    <w:rsid w:val="00D33170"/>
    <w:rsid w:val="00D331B5"/>
    <w:rsid w:val="00D333EB"/>
    <w:rsid w:val="00D33791"/>
    <w:rsid w:val="00D33BA6"/>
    <w:rsid w:val="00D33EB6"/>
    <w:rsid w:val="00D3587A"/>
    <w:rsid w:val="00D35C41"/>
    <w:rsid w:val="00D36080"/>
    <w:rsid w:val="00D36473"/>
    <w:rsid w:val="00D36A2F"/>
    <w:rsid w:val="00D36DE4"/>
    <w:rsid w:val="00D3705C"/>
    <w:rsid w:val="00D37591"/>
    <w:rsid w:val="00D3764C"/>
    <w:rsid w:val="00D37826"/>
    <w:rsid w:val="00D37B7D"/>
    <w:rsid w:val="00D37E04"/>
    <w:rsid w:val="00D37EDE"/>
    <w:rsid w:val="00D40A16"/>
    <w:rsid w:val="00D40B0C"/>
    <w:rsid w:val="00D40B62"/>
    <w:rsid w:val="00D41350"/>
    <w:rsid w:val="00D418FE"/>
    <w:rsid w:val="00D42C0A"/>
    <w:rsid w:val="00D43012"/>
    <w:rsid w:val="00D436DF"/>
    <w:rsid w:val="00D443BE"/>
    <w:rsid w:val="00D447CA"/>
    <w:rsid w:val="00D44976"/>
    <w:rsid w:val="00D449BE"/>
    <w:rsid w:val="00D45201"/>
    <w:rsid w:val="00D454DF"/>
    <w:rsid w:val="00D45BD3"/>
    <w:rsid w:val="00D45E86"/>
    <w:rsid w:val="00D46EE1"/>
    <w:rsid w:val="00D4708D"/>
    <w:rsid w:val="00D47670"/>
    <w:rsid w:val="00D47C2A"/>
    <w:rsid w:val="00D501E3"/>
    <w:rsid w:val="00D50C83"/>
    <w:rsid w:val="00D51248"/>
    <w:rsid w:val="00D51451"/>
    <w:rsid w:val="00D51956"/>
    <w:rsid w:val="00D519FB"/>
    <w:rsid w:val="00D51C5D"/>
    <w:rsid w:val="00D52490"/>
    <w:rsid w:val="00D52668"/>
    <w:rsid w:val="00D52ED5"/>
    <w:rsid w:val="00D52F5B"/>
    <w:rsid w:val="00D53642"/>
    <w:rsid w:val="00D53EBE"/>
    <w:rsid w:val="00D5405C"/>
    <w:rsid w:val="00D5423A"/>
    <w:rsid w:val="00D54765"/>
    <w:rsid w:val="00D55AD4"/>
    <w:rsid w:val="00D55DFC"/>
    <w:rsid w:val="00D55F16"/>
    <w:rsid w:val="00D56AFA"/>
    <w:rsid w:val="00D57644"/>
    <w:rsid w:val="00D578CB"/>
    <w:rsid w:val="00D57D3B"/>
    <w:rsid w:val="00D57D9B"/>
    <w:rsid w:val="00D6033F"/>
    <w:rsid w:val="00D60413"/>
    <w:rsid w:val="00D60582"/>
    <w:rsid w:val="00D6078A"/>
    <w:rsid w:val="00D615B6"/>
    <w:rsid w:val="00D617F3"/>
    <w:rsid w:val="00D618E0"/>
    <w:rsid w:val="00D61E10"/>
    <w:rsid w:val="00D62091"/>
    <w:rsid w:val="00D62D86"/>
    <w:rsid w:val="00D62F9A"/>
    <w:rsid w:val="00D63D97"/>
    <w:rsid w:val="00D64FA5"/>
    <w:rsid w:val="00D6587B"/>
    <w:rsid w:val="00D65FF6"/>
    <w:rsid w:val="00D665EC"/>
    <w:rsid w:val="00D66673"/>
    <w:rsid w:val="00D66A5E"/>
    <w:rsid w:val="00D670E0"/>
    <w:rsid w:val="00D67152"/>
    <w:rsid w:val="00D677D9"/>
    <w:rsid w:val="00D67C0B"/>
    <w:rsid w:val="00D70209"/>
    <w:rsid w:val="00D70753"/>
    <w:rsid w:val="00D70929"/>
    <w:rsid w:val="00D70A48"/>
    <w:rsid w:val="00D70B81"/>
    <w:rsid w:val="00D70C92"/>
    <w:rsid w:val="00D710A4"/>
    <w:rsid w:val="00D713E1"/>
    <w:rsid w:val="00D7146A"/>
    <w:rsid w:val="00D71541"/>
    <w:rsid w:val="00D7159E"/>
    <w:rsid w:val="00D71BDB"/>
    <w:rsid w:val="00D7217E"/>
    <w:rsid w:val="00D73267"/>
    <w:rsid w:val="00D73403"/>
    <w:rsid w:val="00D73650"/>
    <w:rsid w:val="00D73D30"/>
    <w:rsid w:val="00D745D0"/>
    <w:rsid w:val="00D747D0"/>
    <w:rsid w:val="00D74C46"/>
    <w:rsid w:val="00D74E30"/>
    <w:rsid w:val="00D75413"/>
    <w:rsid w:val="00D7588E"/>
    <w:rsid w:val="00D75C63"/>
    <w:rsid w:val="00D75FF1"/>
    <w:rsid w:val="00D76860"/>
    <w:rsid w:val="00D76E83"/>
    <w:rsid w:val="00D770A8"/>
    <w:rsid w:val="00D77282"/>
    <w:rsid w:val="00D80081"/>
    <w:rsid w:val="00D8019B"/>
    <w:rsid w:val="00D80AEA"/>
    <w:rsid w:val="00D81306"/>
    <w:rsid w:val="00D82121"/>
    <w:rsid w:val="00D822BC"/>
    <w:rsid w:val="00D82447"/>
    <w:rsid w:val="00D82578"/>
    <w:rsid w:val="00D826F2"/>
    <w:rsid w:val="00D82E7F"/>
    <w:rsid w:val="00D83177"/>
    <w:rsid w:val="00D83CC8"/>
    <w:rsid w:val="00D85450"/>
    <w:rsid w:val="00D856CA"/>
    <w:rsid w:val="00D85E08"/>
    <w:rsid w:val="00D8612F"/>
    <w:rsid w:val="00D8669D"/>
    <w:rsid w:val="00D86840"/>
    <w:rsid w:val="00D86A89"/>
    <w:rsid w:val="00D86B9E"/>
    <w:rsid w:val="00D86D6E"/>
    <w:rsid w:val="00D87001"/>
    <w:rsid w:val="00D87696"/>
    <w:rsid w:val="00D8787A"/>
    <w:rsid w:val="00D87950"/>
    <w:rsid w:val="00D90509"/>
    <w:rsid w:val="00D91135"/>
    <w:rsid w:val="00D9116F"/>
    <w:rsid w:val="00D915C9"/>
    <w:rsid w:val="00D91F4B"/>
    <w:rsid w:val="00D91F77"/>
    <w:rsid w:val="00D92190"/>
    <w:rsid w:val="00D9230B"/>
    <w:rsid w:val="00D92B33"/>
    <w:rsid w:val="00D931A1"/>
    <w:rsid w:val="00D93FB8"/>
    <w:rsid w:val="00D94000"/>
    <w:rsid w:val="00D94064"/>
    <w:rsid w:val="00D940D1"/>
    <w:rsid w:val="00D94B89"/>
    <w:rsid w:val="00D94C72"/>
    <w:rsid w:val="00D94F04"/>
    <w:rsid w:val="00D95170"/>
    <w:rsid w:val="00D955A1"/>
    <w:rsid w:val="00D95DF1"/>
    <w:rsid w:val="00D96465"/>
    <w:rsid w:val="00D966B4"/>
    <w:rsid w:val="00D96726"/>
    <w:rsid w:val="00D968C0"/>
    <w:rsid w:val="00D96950"/>
    <w:rsid w:val="00D96EC1"/>
    <w:rsid w:val="00D978ED"/>
    <w:rsid w:val="00D97ADE"/>
    <w:rsid w:val="00DA0080"/>
    <w:rsid w:val="00DA0683"/>
    <w:rsid w:val="00DA0B11"/>
    <w:rsid w:val="00DA10B9"/>
    <w:rsid w:val="00DA12D2"/>
    <w:rsid w:val="00DA1324"/>
    <w:rsid w:val="00DA184E"/>
    <w:rsid w:val="00DA190D"/>
    <w:rsid w:val="00DA19FB"/>
    <w:rsid w:val="00DA219E"/>
    <w:rsid w:val="00DA2397"/>
    <w:rsid w:val="00DA3724"/>
    <w:rsid w:val="00DA3817"/>
    <w:rsid w:val="00DA3D91"/>
    <w:rsid w:val="00DA4469"/>
    <w:rsid w:val="00DA4513"/>
    <w:rsid w:val="00DA4518"/>
    <w:rsid w:val="00DA4DF8"/>
    <w:rsid w:val="00DA5088"/>
    <w:rsid w:val="00DA6011"/>
    <w:rsid w:val="00DA74AE"/>
    <w:rsid w:val="00DA78A4"/>
    <w:rsid w:val="00DB02B7"/>
    <w:rsid w:val="00DB0344"/>
    <w:rsid w:val="00DB03D3"/>
    <w:rsid w:val="00DB0604"/>
    <w:rsid w:val="00DB06FB"/>
    <w:rsid w:val="00DB0B9B"/>
    <w:rsid w:val="00DB15B2"/>
    <w:rsid w:val="00DB24AD"/>
    <w:rsid w:val="00DB2B54"/>
    <w:rsid w:val="00DB2C14"/>
    <w:rsid w:val="00DB2C31"/>
    <w:rsid w:val="00DB2D53"/>
    <w:rsid w:val="00DB335F"/>
    <w:rsid w:val="00DB365E"/>
    <w:rsid w:val="00DB4A41"/>
    <w:rsid w:val="00DB4D24"/>
    <w:rsid w:val="00DB4F1E"/>
    <w:rsid w:val="00DB58B4"/>
    <w:rsid w:val="00DB5CE6"/>
    <w:rsid w:val="00DB6093"/>
    <w:rsid w:val="00DB68AC"/>
    <w:rsid w:val="00DB6D0D"/>
    <w:rsid w:val="00DB7EC0"/>
    <w:rsid w:val="00DC008D"/>
    <w:rsid w:val="00DC08E5"/>
    <w:rsid w:val="00DC150F"/>
    <w:rsid w:val="00DC1D24"/>
    <w:rsid w:val="00DC2A92"/>
    <w:rsid w:val="00DC2B71"/>
    <w:rsid w:val="00DC31CA"/>
    <w:rsid w:val="00DC32C7"/>
    <w:rsid w:val="00DC338B"/>
    <w:rsid w:val="00DC33E5"/>
    <w:rsid w:val="00DC3884"/>
    <w:rsid w:val="00DC47FE"/>
    <w:rsid w:val="00DC4AB2"/>
    <w:rsid w:val="00DC4DFC"/>
    <w:rsid w:val="00DC5712"/>
    <w:rsid w:val="00DC5ECE"/>
    <w:rsid w:val="00DC5EFC"/>
    <w:rsid w:val="00DC61F2"/>
    <w:rsid w:val="00DC67B0"/>
    <w:rsid w:val="00DC688D"/>
    <w:rsid w:val="00DC70C3"/>
    <w:rsid w:val="00DC7111"/>
    <w:rsid w:val="00DC7D59"/>
    <w:rsid w:val="00DD01D8"/>
    <w:rsid w:val="00DD0649"/>
    <w:rsid w:val="00DD065B"/>
    <w:rsid w:val="00DD1588"/>
    <w:rsid w:val="00DD1D98"/>
    <w:rsid w:val="00DD2072"/>
    <w:rsid w:val="00DD2767"/>
    <w:rsid w:val="00DD3386"/>
    <w:rsid w:val="00DD3413"/>
    <w:rsid w:val="00DD3770"/>
    <w:rsid w:val="00DD390F"/>
    <w:rsid w:val="00DD3968"/>
    <w:rsid w:val="00DD3D2C"/>
    <w:rsid w:val="00DD3D94"/>
    <w:rsid w:val="00DD3F50"/>
    <w:rsid w:val="00DD40E1"/>
    <w:rsid w:val="00DD554A"/>
    <w:rsid w:val="00DD5DB2"/>
    <w:rsid w:val="00DD5EC8"/>
    <w:rsid w:val="00DD5FF2"/>
    <w:rsid w:val="00DD658B"/>
    <w:rsid w:val="00DD66D7"/>
    <w:rsid w:val="00DD67A6"/>
    <w:rsid w:val="00DD6E8C"/>
    <w:rsid w:val="00DD7308"/>
    <w:rsid w:val="00DD7432"/>
    <w:rsid w:val="00DD7938"/>
    <w:rsid w:val="00DD7960"/>
    <w:rsid w:val="00DE0298"/>
    <w:rsid w:val="00DE054B"/>
    <w:rsid w:val="00DE0A53"/>
    <w:rsid w:val="00DE0C83"/>
    <w:rsid w:val="00DE0E71"/>
    <w:rsid w:val="00DE13FB"/>
    <w:rsid w:val="00DE1572"/>
    <w:rsid w:val="00DE1615"/>
    <w:rsid w:val="00DE1B89"/>
    <w:rsid w:val="00DE264E"/>
    <w:rsid w:val="00DE268A"/>
    <w:rsid w:val="00DE2974"/>
    <w:rsid w:val="00DE307A"/>
    <w:rsid w:val="00DE3138"/>
    <w:rsid w:val="00DE350B"/>
    <w:rsid w:val="00DE3A2A"/>
    <w:rsid w:val="00DE3EE6"/>
    <w:rsid w:val="00DE4202"/>
    <w:rsid w:val="00DE4B36"/>
    <w:rsid w:val="00DE4C3B"/>
    <w:rsid w:val="00DE598F"/>
    <w:rsid w:val="00DE6C38"/>
    <w:rsid w:val="00DE6D6E"/>
    <w:rsid w:val="00DE6DA6"/>
    <w:rsid w:val="00DE6E65"/>
    <w:rsid w:val="00DE725B"/>
    <w:rsid w:val="00DE7A62"/>
    <w:rsid w:val="00DF03CD"/>
    <w:rsid w:val="00DF176E"/>
    <w:rsid w:val="00DF2301"/>
    <w:rsid w:val="00DF23C4"/>
    <w:rsid w:val="00DF24AD"/>
    <w:rsid w:val="00DF2E6D"/>
    <w:rsid w:val="00DF3603"/>
    <w:rsid w:val="00DF5136"/>
    <w:rsid w:val="00DF5338"/>
    <w:rsid w:val="00DF5BBB"/>
    <w:rsid w:val="00DF5F02"/>
    <w:rsid w:val="00DF64FC"/>
    <w:rsid w:val="00DF6546"/>
    <w:rsid w:val="00DF66B0"/>
    <w:rsid w:val="00DF6A91"/>
    <w:rsid w:val="00DF6CBD"/>
    <w:rsid w:val="00DF6DB4"/>
    <w:rsid w:val="00DF7254"/>
    <w:rsid w:val="00DF744C"/>
    <w:rsid w:val="00DF7695"/>
    <w:rsid w:val="00DF7A5B"/>
    <w:rsid w:val="00E01294"/>
    <w:rsid w:val="00E0160E"/>
    <w:rsid w:val="00E01A91"/>
    <w:rsid w:val="00E01BE0"/>
    <w:rsid w:val="00E01BEC"/>
    <w:rsid w:val="00E02048"/>
    <w:rsid w:val="00E02BC7"/>
    <w:rsid w:val="00E031FC"/>
    <w:rsid w:val="00E03697"/>
    <w:rsid w:val="00E036C3"/>
    <w:rsid w:val="00E03862"/>
    <w:rsid w:val="00E03C88"/>
    <w:rsid w:val="00E03D9C"/>
    <w:rsid w:val="00E03FFE"/>
    <w:rsid w:val="00E04159"/>
    <w:rsid w:val="00E0469E"/>
    <w:rsid w:val="00E049FB"/>
    <w:rsid w:val="00E04BFC"/>
    <w:rsid w:val="00E05855"/>
    <w:rsid w:val="00E05C18"/>
    <w:rsid w:val="00E05FBE"/>
    <w:rsid w:val="00E063DD"/>
    <w:rsid w:val="00E07509"/>
    <w:rsid w:val="00E1063D"/>
    <w:rsid w:val="00E10658"/>
    <w:rsid w:val="00E106DB"/>
    <w:rsid w:val="00E10F03"/>
    <w:rsid w:val="00E1131B"/>
    <w:rsid w:val="00E11783"/>
    <w:rsid w:val="00E1193E"/>
    <w:rsid w:val="00E1274E"/>
    <w:rsid w:val="00E133C7"/>
    <w:rsid w:val="00E133F8"/>
    <w:rsid w:val="00E13407"/>
    <w:rsid w:val="00E136A9"/>
    <w:rsid w:val="00E13A83"/>
    <w:rsid w:val="00E1406C"/>
    <w:rsid w:val="00E1413B"/>
    <w:rsid w:val="00E14543"/>
    <w:rsid w:val="00E148D0"/>
    <w:rsid w:val="00E14AAC"/>
    <w:rsid w:val="00E15216"/>
    <w:rsid w:val="00E1533A"/>
    <w:rsid w:val="00E15DFD"/>
    <w:rsid w:val="00E160A8"/>
    <w:rsid w:val="00E16697"/>
    <w:rsid w:val="00E16B79"/>
    <w:rsid w:val="00E174EF"/>
    <w:rsid w:val="00E176FD"/>
    <w:rsid w:val="00E17C1C"/>
    <w:rsid w:val="00E17E30"/>
    <w:rsid w:val="00E20759"/>
    <w:rsid w:val="00E20A86"/>
    <w:rsid w:val="00E23216"/>
    <w:rsid w:val="00E23AA3"/>
    <w:rsid w:val="00E24529"/>
    <w:rsid w:val="00E245DC"/>
    <w:rsid w:val="00E24638"/>
    <w:rsid w:val="00E24907"/>
    <w:rsid w:val="00E25CAB"/>
    <w:rsid w:val="00E25E6C"/>
    <w:rsid w:val="00E25F53"/>
    <w:rsid w:val="00E260F0"/>
    <w:rsid w:val="00E26DC4"/>
    <w:rsid w:val="00E278DB"/>
    <w:rsid w:val="00E27A75"/>
    <w:rsid w:val="00E27AC7"/>
    <w:rsid w:val="00E27C98"/>
    <w:rsid w:val="00E303CA"/>
    <w:rsid w:val="00E305C9"/>
    <w:rsid w:val="00E309B5"/>
    <w:rsid w:val="00E30D35"/>
    <w:rsid w:val="00E30D65"/>
    <w:rsid w:val="00E31000"/>
    <w:rsid w:val="00E31F0B"/>
    <w:rsid w:val="00E326E4"/>
    <w:rsid w:val="00E32924"/>
    <w:rsid w:val="00E32AFA"/>
    <w:rsid w:val="00E32F6E"/>
    <w:rsid w:val="00E33CC2"/>
    <w:rsid w:val="00E33FD5"/>
    <w:rsid w:val="00E3427E"/>
    <w:rsid w:val="00E34B4C"/>
    <w:rsid w:val="00E35065"/>
    <w:rsid w:val="00E3539F"/>
    <w:rsid w:val="00E355FC"/>
    <w:rsid w:val="00E35653"/>
    <w:rsid w:val="00E3603E"/>
    <w:rsid w:val="00E360FF"/>
    <w:rsid w:val="00E363B7"/>
    <w:rsid w:val="00E363C8"/>
    <w:rsid w:val="00E3701E"/>
    <w:rsid w:val="00E37081"/>
    <w:rsid w:val="00E374BB"/>
    <w:rsid w:val="00E374E5"/>
    <w:rsid w:val="00E375E6"/>
    <w:rsid w:val="00E3787F"/>
    <w:rsid w:val="00E37942"/>
    <w:rsid w:val="00E40355"/>
    <w:rsid w:val="00E4048B"/>
    <w:rsid w:val="00E408D0"/>
    <w:rsid w:val="00E41AD2"/>
    <w:rsid w:val="00E41D9B"/>
    <w:rsid w:val="00E42E36"/>
    <w:rsid w:val="00E42F31"/>
    <w:rsid w:val="00E439EE"/>
    <w:rsid w:val="00E43BE3"/>
    <w:rsid w:val="00E43E94"/>
    <w:rsid w:val="00E44138"/>
    <w:rsid w:val="00E44342"/>
    <w:rsid w:val="00E4469A"/>
    <w:rsid w:val="00E44E2B"/>
    <w:rsid w:val="00E45141"/>
    <w:rsid w:val="00E45B90"/>
    <w:rsid w:val="00E45C74"/>
    <w:rsid w:val="00E45D98"/>
    <w:rsid w:val="00E45F8B"/>
    <w:rsid w:val="00E46257"/>
    <w:rsid w:val="00E46725"/>
    <w:rsid w:val="00E46F87"/>
    <w:rsid w:val="00E47355"/>
    <w:rsid w:val="00E47796"/>
    <w:rsid w:val="00E5040F"/>
    <w:rsid w:val="00E507EE"/>
    <w:rsid w:val="00E509D5"/>
    <w:rsid w:val="00E50FA8"/>
    <w:rsid w:val="00E511FA"/>
    <w:rsid w:val="00E514FE"/>
    <w:rsid w:val="00E51C67"/>
    <w:rsid w:val="00E521B2"/>
    <w:rsid w:val="00E521FB"/>
    <w:rsid w:val="00E52482"/>
    <w:rsid w:val="00E524B8"/>
    <w:rsid w:val="00E5322D"/>
    <w:rsid w:val="00E5370F"/>
    <w:rsid w:val="00E538AF"/>
    <w:rsid w:val="00E53CA4"/>
    <w:rsid w:val="00E54E33"/>
    <w:rsid w:val="00E56096"/>
    <w:rsid w:val="00E566E2"/>
    <w:rsid w:val="00E57A34"/>
    <w:rsid w:val="00E60494"/>
    <w:rsid w:val="00E60632"/>
    <w:rsid w:val="00E60998"/>
    <w:rsid w:val="00E60A6F"/>
    <w:rsid w:val="00E6100C"/>
    <w:rsid w:val="00E6175F"/>
    <w:rsid w:val="00E61D00"/>
    <w:rsid w:val="00E6228A"/>
    <w:rsid w:val="00E62447"/>
    <w:rsid w:val="00E624A6"/>
    <w:rsid w:val="00E62684"/>
    <w:rsid w:val="00E62B63"/>
    <w:rsid w:val="00E63AD5"/>
    <w:rsid w:val="00E6433A"/>
    <w:rsid w:val="00E64432"/>
    <w:rsid w:val="00E64529"/>
    <w:rsid w:val="00E65522"/>
    <w:rsid w:val="00E6592C"/>
    <w:rsid w:val="00E659C0"/>
    <w:rsid w:val="00E65A7B"/>
    <w:rsid w:val="00E65D46"/>
    <w:rsid w:val="00E66330"/>
    <w:rsid w:val="00E6640F"/>
    <w:rsid w:val="00E66583"/>
    <w:rsid w:val="00E665FC"/>
    <w:rsid w:val="00E66858"/>
    <w:rsid w:val="00E668D4"/>
    <w:rsid w:val="00E66A6F"/>
    <w:rsid w:val="00E6708D"/>
    <w:rsid w:val="00E671C0"/>
    <w:rsid w:val="00E674F8"/>
    <w:rsid w:val="00E6760A"/>
    <w:rsid w:val="00E67695"/>
    <w:rsid w:val="00E67823"/>
    <w:rsid w:val="00E67DA2"/>
    <w:rsid w:val="00E70954"/>
    <w:rsid w:val="00E70C97"/>
    <w:rsid w:val="00E70F28"/>
    <w:rsid w:val="00E711E9"/>
    <w:rsid w:val="00E7121A"/>
    <w:rsid w:val="00E719A9"/>
    <w:rsid w:val="00E71CC5"/>
    <w:rsid w:val="00E721C4"/>
    <w:rsid w:val="00E72FED"/>
    <w:rsid w:val="00E742FC"/>
    <w:rsid w:val="00E74349"/>
    <w:rsid w:val="00E744B6"/>
    <w:rsid w:val="00E74F69"/>
    <w:rsid w:val="00E75E62"/>
    <w:rsid w:val="00E75F91"/>
    <w:rsid w:val="00E763DB"/>
    <w:rsid w:val="00E76BB9"/>
    <w:rsid w:val="00E80774"/>
    <w:rsid w:val="00E81CB2"/>
    <w:rsid w:val="00E81CCC"/>
    <w:rsid w:val="00E82533"/>
    <w:rsid w:val="00E82FDE"/>
    <w:rsid w:val="00E832F1"/>
    <w:rsid w:val="00E8404A"/>
    <w:rsid w:val="00E84BA9"/>
    <w:rsid w:val="00E84E74"/>
    <w:rsid w:val="00E859A5"/>
    <w:rsid w:val="00E85F90"/>
    <w:rsid w:val="00E85FC8"/>
    <w:rsid w:val="00E8632A"/>
    <w:rsid w:val="00E863A9"/>
    <w:rsid w:val="00E86EA5"/>
    <w:rsid w:val="00E86EBD"/>
    <w:rsid w:val="00E86FFE"/>
    <w:rsid w:val="00E8748C"/>
    <w:rsid w:val="00E874F1"/>
    <w:rsid w:val="00E8754E"/>
    <w:rsid w:val="00E878BA"/>
    <w:rsid w:val="00E90063"/>
    <w:rsid w:val="00E900A8"/>
    <w:rsid w:val="00E90CD3"/>
    <w:rsid w:val="00E90D28"/>
    <w:rsid w:val="00E90E6E"/>
    <w:rsid w:val="00E911F5"/>
    <w:rsid w:val="00E916F5"/>
    <w:rsid w:val="00E917BB"/>
    <w:rsid w:val="00E91C47"/>
    <w:rsid w:val="00E91E4A"/>
    <w:rsid w:val="00E91EF0"/>
    <w:rsid w:val="00E92C55"/>
    <w:rsid w:val="00E93B4A"/>
    <w:rsid w:val="00E9459A"/>
    <w:rsid w:val="00E94AA4"/>
    <w:rsid w:val="00E95311"/>
    <w:rsid w:val="00E95526"/>
    <w:rsid w:val="00E958B1"/>
    <w:rsid w:val="00E9630A"/>
    <w:rsid w:val="00E96713"/>
    <w:rsid w:val="00E96BC3"/>
    <w:rsid w:val="00E96C01"/>
    <w:rsid w:val="00E96D22"/>
    <w:rsid w:val="00E96F6B"/>
    <w:rsid w:val="00E97615"/>
    <w:rsid w:val="00E97914"/>
    <w:rsid w:val="00EA0101"/>
    <w:rsid w:val="00EA02B0"/>
    <w:rsid w:val="00EA090C"/>
    <w:rsid w:val="00EA0B77"/>
    <w:rsid w:val="00EA1A19"/>
    <w:rsid w:val="00EA1C6A"/>
    <w:rsid w:val="00EA2218"/>
    <w:rsid w:val="00EA24B0"/>
    <w:rsid w:val="00EA2E1A"/>
    <w:rsid w:val="00EA4746"/>
    <w:rsid w:val="00EA5046"/>
    <w:rsid w:val="00EA5538"/>
    <w:rsid w:val="00EA5AFC"/>
    <w:rsid w:val="00EA5CB4"/>
    <w:rsid w:val="00EA6199"/>
    <w:rsid w:val="00EA691A"/>
    <w:rsid w:val="00EA6CC3"/>
    <w:rsid w:val="00EA6E36"/>
    <w:rsid w:val="00EA72F3"/>
    <w:rsid w:val="00EA75C7"/>
    <w:rsid w:val="00EA7767"/>
    <w:rsid w:val="00EA7CB5"/>
    <w:rsid w:val="00EB00CD"/>
    <w:rsid w:val="00EB1A30"/>
    <w:rsid w:val="00EB1AF0"/>
    <w:rsid w:val="00EB1BDC"/>
    <w:rsid w:val="00EB24A9"/>
    <w:rsid w:val="00EB2EE1"/>
    <w:rsid w:val="00EB305D"/>
    <w:rsid w:val="00EB3069"/>
    <w:rsid w:val="00EB306A"/>
    <w:rsid w:val="00EB309D"/>
    <w:rsid w:val="00EB30F8"/>
    <w:rsid w:val="00EB3868"/>
    <w:rsid w:val="00EB42F2"/>
    <w:rsid w:val="00EB526A"/>
    <w:rsid w:val="00EB52E1"/>
    <w:rsid w:val="00EB5BC8"/>
    <w:rsid w:val="00EB62E4"/>
    <w:rsid w:val="00EB62FA"/>
    <w:rsid w:val="00EB6765"/>
    <w:rsid w:val="00EB6D4C"/>
    <w:rsid w:val="00EB6E48"/>
    <w:rsid w:val="00EB6E88"/>
    <w:rsid w:val="00EB72EC"/>
    <w:rsid w:val="00EB73C9"/>
    <w:rsid w:val="00EB743E"/>
    <w:rsid w:val="00EB7D63"/>
    <w:rsid w:val="00EB7E5B"/>
    <w:rsid w:val="00EC0342"/>
    <w:rsid w:val="00EC09AC"/>
    <w:rsid w:val="00EC19DE"/>
    <w:rsid w:val="00EC2064"/>
    <w:rsid w:val="00EC38B0"/>
    <w:rsid w:val="00EC4136"/>
    <w:rsid w:val="00EC4338"/>
    <w:rsid w:val="00EC4720"/>
    <w:rsid w:val="00EC4DDF"/>
    <w:rsid w:val="00EC51EF"/>
    <w:rsid w:val="00EC54E5"/>
    <w:rsid w:val="00EC551C"/>
    <w:rsid w:val="00EC5BF6"/>
    <w:rsid w:val="00EC6BBB"/>
    <w:rsid w:val="00EC6C05"/>
    <w:rsid w:val="00EC71EE"/>
    <w:rsid w:val="00EC724B"/>
    <w:rsid w:val="00EC7768"/>
    <w:rsid w:val="00ED01ED"/>
    <w:rsid w:val="00ED02DA"/>
    <w:rsid w:val="00ED03B0"/>
    <w:rsid w:val="00ED03E5"/>
    <w:rsid w:val="00ED069E"/>
    <w:rsid w:val="00ED07AD"/>
    <w:rsid w:val="00ED10A1"/>
    <w:rsid w:val="00ED10D6"/>
    <w:rsid w:val="00ED1941"/>
    <w:rsid w:val="00ED257F"/>
    <w:rsid w:val="00ED26AB"/>
    <w:rsid w:val="00ED28DD"/>
    <w:rsid w:val="00ED2B43"/>
    <w:rsid w:val="00ED40FE"/>
    <w:rsid w:val="00ED4191"/>
    <w:rsid w:val="00ED4330"/>
    <w:rsid w:val="00ED43A6"/>
    <w:rsid w:val="00ED4E1F"/>
    <w:rsid w:val="00ED503C"/>
    <w:rsid w:val="00ED5566"/>
    <w:rsid w:val="00ED5BBD"/>
    <w:rsid w:val="00ED5CC7"/>
    <w:rsid w:val="00ED6F04"/>
    <w:rsid w:val="00ED7116"/>
    <w:rsid w:val="00EE00AF"/>
    <w:rsid w:val="00EE0995"/>
    <w:rsid w:val="00EE0D8B"/>
    <w:rsid w:val="00EE14CE"/>
    <w:rsid w:val="00EE2CF7"/>
    <w:rsid w:val="00EE2DFD"/>
    <w:rsid w:val="00EE2F77"/>
    <w:rsid w:val="00EE31AD"/>
    <w:rsid w:val="00EE3553"/>
    <w:rsid w:val="00EE373E"/>
    <w:rsid w:val="00EE409C"/>
    <w:rsid w:val="00EE443B"/>
    <w:rsid w:val="00EE48A7"/>
    <w:rsid w:val="00EE498A"/>
    <w:rsid w:val="00EE4C2A"/>
    <w:rsid w:val="00EE4E6C"/>
    <w:rsid w:val="00EE51C2"/>
    <w:rsid w:val="00EE55A6"/>
    <w:rsid w:val="00EE6829"/>
    <w:rsid w:val="00EE6C20"/>
    <w:rsid w:val="00EE734F"/>
    <w:rsid w:val="00EE7FF5"/>
    <w:rsid w:val="00EF00CC"/>
    <w:rsid w:val="00EF0378"/>
    <w:rsid w:val="00EF0D90"/>
    <w:rsid w:val="00EF187A"/>
    <w:rsid w:val="00EF228F"/>
    <w:rsid w:val="00EF2808"/>
    <w:rsid w:val="00EF28A0"/>
    <w:rsid w:val="00EF29D8"/>
    <w:rsid w:val="00EF3224"/>
    <w:rsid w:val="00EF3829"/>
    <w:rsid w:val="00EF4AAC"/>
    <w:rsid w:val="00EF4CE1"/>
    <w:rsid w:val="00EF4F62"/>
    <w:rsid w:val="00EF50BB"/>
    <w:rsid w:val="00EF58B5"/>
    <w:rsid w:val="00EF6032"/>
    <w:rsid w:val="00EF63CB"/>
    <w:rsid w:val="00EF68E2"/>
    <w:rsid w:val="00EF6AFC"/>
    <w:rsid w:val="00EF6D01"/>
    <w:rsid w:val="00EF710D"/>
    <w:rsid w:val="00EF75B1"/>
    <w:rsid w:val="00EF7DCC"/>
    <w:rsid w:val="00EF7E0D"/>
    <w:rsid w:val="00F00755"/>
    <w:rsid w:val="00F01714"/>
    <w:rsid w:val="00F01AE0"/>
    <w:rsid w:val="00F01CAF"/>
    <w:rsid w:val="00F024EC"/>
    <w:rsid w:val="00F03C91"/>
    <w:rsid w:val="00F03EED"/>
    <w:rsid w:val="00F03F8B"/>
    <w:rsid w:val="00F044B4"/>
    <w:rsid w:val="00F0456E"/>
    <w:rsid w:val="00F047F6"/>
    <w:rsid w:val="00F04AD1"/>
    <w:rsid w:val="00F05077"/>
    <w:rsid w:val="00F05871"/>
    <w:rsid w:val="00F059E2"/>
    <w:rsid w:val="00F05A8A"/>
    <w:rsid w:val="00F06388"/>
    <w:rsid w:val="00F063B2"/>
    <w:rsid w:val="00F06565"/>
    <w:rsid w:val="00F07108"/>
    <w:rsid w:val="00F111D6"/>
    <w:rsid w:val="00F11C9E"/>
    <w:rsid w:val="00F12467"/>
    <w:rsid w:val="00F12F25"/>
    <w:rsid w:val="00F13391"/>
    <w:rsid w:val="00F133BF"/>
    <w:rsid w:val="00F141BB"/>
    <w:rsid w:val="00F1456A"/>
    <w:rsid w:val="00F14725"/>
    <w:rsid w:val="00F14972"/>
    <w:rsid w:val="00F14D8A"/>
    <w:rsid w:val="00F14F68"/>
    <w:rsid w:val="00F14FCE"/>
    <w:rsid w:val="00F15222"/>
    <w:rsid w:val="00F15876"/>
    <w:rsid w:val="00F16039"/>
    <w:rsid w:val="00F162BD"/>
    <w:rsid w:val="00F164E2"/>
    <w:rsid w:val="00F16B31"/>
    <w:rsid w:val="00F1733A"/>
    <w:rsid w:val="00F17AD8"/>
    <w:rsid w:val="00F17CE5"/>
    <w:rsid w:val="00F2016E"/>
    <w:rsid w:val="00F20CEA"/>
    <w:rsid w:val="00F20EAF"/>
    <w:rsid w:val="00F216F8"/>
    <w:rsid w:val="00F21726"/>
    <w:rsid w:val="00F2172D"/>
    <w:rsid w:val="00F218D3"/>
    <w:rsid w:val="00F22B14"/>
    <w:rsid w:val="00F230DA"/>
    <w:rsid w:val="00F23322"/>
    <w:rsid w:val="00F23500"/>
    <w:rsid w:val="00F23750"/>
    <w:rsid w:val="00F237C3"/>
    <w:rsid w:val="00F239E4"/>
    <w:rsid w:val="00F2463C"/>
    <w:rsid w:val="00F25163"/>
    <w:rsid w:val="00F25FC5"/>
    <w:rsid w:val="00F262BF"/>
    <w:rsid w:val="00F26B93"/>
    <w:rsid w:val="00F26D12"/>
    <w:rsid w:val="00F27469"/>
    <w:rsid w:val="00F27F48"/>
    <w:rsid w:val="00F30071"/>
    <w:rsid w:val="00F300D1"/>
    <w:rsid w:val="00F30195"/>
    <w:rsid w:val="00F30E34"/>
    <w:rsid w:val="00F312C2"/>
    <w:rsid w:val="00F31A41"/>
    <w:rsid w:val="00F3215F"/>
    <w:rsid w:val="00F32531"/>
    <w:rsid w:val="00F32D0B"/>
    <w:rsid w:val="00F330B0"/>
    <w:rsid w:val="00F3315A"/>
    <w:rsid w:val="00F333DA"/>
    <w:rsid w:val="00F33C45"/>
    <w:rsid w:val="00F3464B"/>
    <w:rsid w:val="00F3473C"/>
    <w:rsid w:val="00F34DEB"/>
    <w:rsid w:val="00F351E9"/>
    <w:rsid w:val="00F353F2"/>
    <w:rsid w:val="00F353FF"/>
    <w:rsid w:val="00F35476"/>
    <w:rsid w:val="00F355A0"/>
    <w:rsid w:val="00F35780"/>
    <w:rsid w:val="00F362A3"/>
    <w:rsid w:val="00F374D6"/>
    <w:rsid w:val="00F374E3"/>
    <w:rsid w:val="00F375B5"/>
    <w:rsid w:val="00F37B51"/>
    <w:rsid w:val="00F37F65"/>
    <w:rsid w:val="00F37F7A"/>
    <w:rsid w:val="00F4011E"/>
    <w:rsid w:val="00F40205"/>
    <w:rsid w:val="00F407DD"/>
    <w:rsid w:val="00F40E90"/>
    <w:rsid w:val="00F4174D"/>
    <w:rsid w:val="00F41BDD"/>
    <w:rsid w:val="00F42334"/>
    <w:rsid w:val="00F42B92"/>
    <w:rsid w:val="00F434BD"/>
    <w:rsid w:val="00F43D6E"/>
    <w:rsid w:val="00F43D78"/>
    <w:rsid w:val="00F43F03"/>
    <w:rsid w:val="00F44102"/>
    <w:rsid w:val="00F44EE5"/>
    <w:rsid w:val="00F45298"/>
    <w:rsid w:val="00F45AE5"/>
    <w:rsid w:val="00F45C9D"/>
    <w:rsid w:val="00F45E67"/>
    <w:rsid w:val="00F45FD8"/>
    <w:rsid w:val="00F462FC"/>
    <w:rsid w:val="00F46CD8"/>
    <w:rsid w:val="00F46FF7"/>
    <w:rsid w:val="00F47120"/>
    <w:rsid w:val="00F471E3"/>
    <w:rsid w:val="00F4739E"/>
    <w:rsid w:val="00F47908"/>
    <w:rsid w:val="00F47B04"/>
    <w:rsid w:val="00F5003A"/>
    <w:rsid w:val="00F50731"/>
    <w:rsid w:val="00F515A2"/>
    <w:rsid w:val="00F51FE7"/>
    <w:rsid w:val="00F52187"/>
    <w:rsid w:val="00F52FAA"/>
    <w:rsid w:val="00F53482"/>
    <w:rsid w:val="00F544E4"/>
    <w:rsid w:val="00F5478C"/>
    <w:rsid w:val="00F547D8"/>
    <w:rsid w:val="00F54DBE"/>
    <w:rsid w:val="00F54FE5"/>
    <w:rsid w:val="00F55324"/>
    <w:rsid w:val="00F55A63"/>
    <w:rsid w:val="00F55EDA"/>
    <w:rsid w:val="00F5633C"/>
    <w:rsid w:val="00F56829"/>
    <w:rsid w:val="00F57238"/>
    <w:rsid w:val="00F60347"/>
    <w:rsid w:val="00F608C2"/>
    <w:rsid w:val="00F609FD"/>
    <w:rsid w:val="00F60CA3"/>
    <w:rsid w:val="00F60E86"/>
    <w:rsid w:val="00F6103D"/>
    <w:rsid w:val="00F61113"/>
    <w:rsid w:val="00F61864"/>
    <w:rsid w:val="00F61BEB"/>
    <w:rsid w:val="00F61FFF"/>
    <w:rsid w:val="00F62B9B"/>
    <w:rsid w:val="00F63052"/>
    <w:rsid w:val="00F63380"/>
    <w:rsid w:val="00F639E3"/>
    <w:rsid w:val="00F63AAF"/>
    <w:rsid w:val="00F6410C"/>
    <w:rsid w:val="00F647C0"/>
    <w:rsid w:val="00F648ED"/>
    <w:rsid w:val="00F64A2A"/>
    <w:rsid w:val="00F64B24"/>
    <w:rsid w:val="00F64BEB"/>
    <w:rsid w:val="00F64D78"/>
    <w:rsid w:val="00F653A1"/>
    <w:rsid w:val="00F6548F"/>
    <w:rsid w:val="00F654B7"/>
    <w:rsid w:val="00F6577D"/>
    <w:rsid w:val="00F6579D"/>
    <w:rsid w:val="00F65918"/>
    <w:rsid w:val="00F65A4C"/>
    <w:rsid w:val="00F65E49"/>
    <w:rsid w:val="00F66B22"/>
    <w:rsid w:val="00F6728E"/>
    <w:rsid w:val="00F672D8"/>
    <w:rsid w:val="00F67375"/>
    <w:rsid w:val="00F67CA1"/>
    <w:rsid w:val="00F7006C"/>
    <w:rsid w:val="00F707C6"/>
    <w:rsid w:val="00F709EB"/>
    <w:rsid w:val="00F70A3C"/>
    <w:rsid w:val="00F70A42"/>
    <w:rsid w:val="00F7146B"/>
    <w:rsid w:val="00F7172B"/>
    <w:rsid w:val="00F71855"/>
    <w:rsid w:val="00F71975"/>
    <w:rsid w:val="00F71AC0"/>
    <w:rsid w:val="00F71D01"/>
    <w:rsid w:val="00F71F84"/>
    <w:rsid w:val="00F7219B"/>
    <w:rsid w:val="00F731FE"/>
    <w:rsid w:val="00F73472"/>
    <w:rsid w:val="00F73BA3"/>
    <w:rsid w:val="00F740A3"/>
    <w:rsid w:val="00F745AF"/>
    <w:rsid w:val="00F74C4D"/>
    <w:rsid w:val="00F74EAC"/>
    <w:rsid w:val="00F75D5D"/>
    <w:rsid w:val="00F76E01"/>
    <w:rsid w:val="00F76E24"/>
    <w:rsid w:val="00F77010"/>
    <w:rsid w:val="00F77C5C"/>
    <w:rsid w:val="00F80215"/>
    <w:rsid w:val="00F81716"/>
    <w:rsid w:val="00F81910"/>
    <w:rsid w:val="00F81D41"/>
    <w:rsid w:val="00F81F92"/>
    <w:rsid w:val="00F824DA"/>
    <w:rsid w:val="00F82787"/>
    <w:rsid w:val="00F828CF"/>
    <w:rsid w:val="00F82EF5"/>
    <w:rsid w:val="00F83053"/>
    <w:rsid w:val="00F83141"/>
    <w:rsid w:val="00F8314C"/>
    <w:rsid w:val="00F836A4"/>
    <w:rsid w:val="00F83758"/>
    <w:rsid w:val="00F83857"/>
    <w:rsid w:val="00F83858"/>
    <w:rsid w:val="00F843B2"/>
    <w:rsid w:val="00F844A6"/>
    <w:rsid w:val="00F84D32"/>
    <w:rsid w:val="00F855FD"/>
    <w:rsid w:val="00F858D5"/>
    <w:rsid w:val="00F862CB"/>
    <w:rsid w:val="00F86603"/>
    <w:rsid w:val="00F8679D"/>
    <w:rsid w:val="00F87052"/>
    <w:rsid w:val="00F87C3A"/>
    <w:rsid w:val="00F901C6"/>
    <w:rsid w:val="00F901DA"/>
    <w:rsid w:val="00F902B1"/>
    <w:rsid w:val="00F9050D"/>
    <w:rsid w:val="00F91E74"/>
    <w:rsid w:val="00F91E97"/>
    <w:rsid w:val="00F91EA1"/>
    <w:rsid w:val="00F928AC"/>
    <w:rsid w:val="00F92B7E"/>
    <w:rsid w:val="00F92B96"/>
    <w:rsid w:val="00F92F41"/>
    <w:rsid w:val="00F92FDD"/>
    <w:rsid w:val="00F9320C"/>
    <w:rsid w:val="00F93B61"/>
    <w:rsid w:val="00F940E2"/>
    <w:rsid w:val="00F94949"/>
    <w:rsid w:val="00F949AA"/>
    <w:rsid w:val="00F959A9"/>
    <w:rsid w:val="00F96CA5"/>
    <w:rsid w:val="00F971C0"/>
    <w:rsid w:val="00F978D3"/>
    <w:rsid w:val="00F9792E"/>
    <w:rsid w:val="00FA0021"/>
    <w:rsid w:val="00FA0A26"/>
    <w:rsid w:val="00FA14B7"/>
    <w:rsid w:val="00FA1C96"/>
    <w:rsid w:val="00FA1D65"/>
    <w:rsid w:val="00FA2E36"/>
    <w:rsid w:val="00FA343E"/>
    <w:rsid w:val="00FA467C"/>
    <w:rsid w:val="00FA581F"/>
    <w:rsid w:val="00FA6047"/>
    <w:rsid w:val="00FB01DE"/>
    <w:rsid w:val="00FB04F6"/>
    <w:rsid w:val="00FB0984"/>
    <w:rsid w:val="00FB2279"/>
    <w:rsid w:val="00FB26ED"/>
    <w:rsid w:val="00FB2E8B"/>
    <w:rsid w:val="00FB2F2B"/>
    <w:rsid w:val="00FB3373"/>
    <w:rsid w:val="00FB3470"/>
    <w:rsid w:val="00FB357F"/>
    <w:rsid w:val="00FB37C0"/>
    <w:rsid w:val="00FB4A3B"/>
    <w:rsid w:val="00FB529C"/>
    <w:rsid w:val="00FB5580"/>
    <w:rsid w:val="00FB558B"/>
    <w:rsid w:val="00FB579D"/>
    <w:rsid w:val="00FB58AB"/>
    <w:rsid w:val="00FB5CF5"/>
    <w:rsid w:val="00FB5D3C"/>
    <w:rsid w:val="00FB5EF5"/>
    <w:rsid w:val="00FB68A9"/>
    <w:rsid w:val="00FB6C4F"/>
    <w:rsid w:val="00FB755C"/>
    <w:rsid w:val="00FB797A"/>
    <w:rsid w:val="00FB7E10"/>
    <w:rsid w:val="00FC0C86"/>
    <w:rsid w:val="00FC191F"/>
    <w:rsid w:val="00FC20D2"/>
    <w:rsid w:val="00FC2635"/>
    <w:rsid w:val="00FC2EA5"/>
    <w:rsid w:val="00FC2F49"/>
    <w:rsid w:val="00FC3A26"/>
    <w:rsid w:val="00FC3AA6"/>
    <w:rsid w:val="00FC3BE4"/>
    <w:rsid w:val="00FC4292"/>
    <w:rsid w:val="00FC442F"/>
    <w:rsid w:val="00FC480B"/>
    <w:rsid w:val="00FC4CAA"/>
    <w:rsid w:val="00FC51BC"/>
    <w:rsid w:val="00FC5947"/>
    <w:rsid w:val="00FC6508"/>
    <w:rsid w:val="00FC66CD"/>
    <w:rsid w:val="00FC66E4"/>
    <w:rsid w:val="00FC6E9B"/>
    <w:rsid w:val="00FC71AB"/>
    <w:rsid w:val="00FC727D"/>
    <w:rsid w:val="00FC74F4"/>
    <w:rsid w:val="00FC76BD"/>
    <w:rsid w:val="00FC786E"/>
    <w:rsid w:val="00FC7911"/>
    <w:rsid w:val="00FC7ACD"/>
    <w:rsid w:val="00FD002C"/>
    <w:rsid w:val="00FD00D4"/>
    <w:rsid w:val="00FD0574"/>
    <w:rsid w:val="00FD1476"/>
    <w:rsid w:val="00FD1A5C"/>
    <w:rsid w:val="00FD1B58"/>
    <w:rsid w:val="00FD2242"/>
    <w:rsid w:val="00FD2446"/>
    <w:rsid w:val="00FD2CBE"/>
    <w:rsid w:val="00FD31BF"/>
    <w:rsid w:val="00FD3881"/>
    <w:rsid w:val="00FD3BD2"/>
    <w:rsid w:val="00FD3E07"/>
    <w:rsid w:val="00FD408A"/>
    <w:rsid w:val="00FD446C"/>
    <w:rsid w:val="00FD460F"/>
    <w:rsid w:val="00FD4A7D"/>
    <w:rsid w:val="00FD4B0A"/>
    <w:rsid w:val="00FD4BB0"/>
    <w:rsid w:val="00FD4C03"/>
    <w:rsid w:val="00FD4E81"/>
    <w:rsid w:val="00FD57D9"/>
    <w:rsid w:val="00FD597D"/>
    <w:rsid w:val="00FD5E24"/>
    <w:rsid w:val="00FD61E9"/>
    <w:rsid w:val="00FD6322"/>
    <w:rsid w:val="00FD6912"/>
    <w:rsid w:val="00FD7540"/>
    <w:rsid w:val="00FD7CA7"/>
    <w:rsid w:val="00FE08F1"/>
    <w:rsid w:val="00FE0954"/>
    <w:rsid w:val="00FE0BC2"/>
    <w:rsid w:val="00FE0DCD"/>
    <w:rsid w:val="00FE0EB2"/>
    <w:rsid w:val="00FE11A4"/>
    <w:rsid w:val="00FE1645"/>
    <w:rsid w:val="00FE2176"/>
    <w:rsid w:val="00FE2185"/>
    <w:rsid w:val="00FE229B"/>
    <w:rsid w:val="00FE26C9"/>
    <w:rsid w:val="00FE2ACC"/>
    <w:rsid w:val="00FE2B5E"/>
    <w:rsid w:val="00FE3108"/>
    <w:rsid w:val="00FE3502"/>
    <w:rsid w:val="00FE362B"/>
    <w:rsid w:val="00FE36A8"/>
    <w:rsid w:val="00FE38EA"/>
    <w:rsid w:val="00FE3965"/>
    <w:rsid w:val="00FE3BBF"/>
    <w:rsid w:val="00FE4022"/>
    <w:rsid w:val="00FE53F7"/>
    <w:rsid w:val="00FE58A3"/>
    <w:rsid w:val="00FE5D24"/>
    <w:rsid w:val="00FE5D76"/>
    <w:rsid w:val="00FE6C2E"/>
    <w:rsid w:val="00FE704D"/>
    <w:rsid w:val="00FE71C7"/>
    <w:rsid w:val="00FE748F"/>
    <w:rsid w:val="00FE7712"/>
    <w:rsid w:val="00FE795A"/>
    <w:rsid w:val="00FE7D4B"/>
    <w:rsid w:val="00FF0170"/>
    <w:rsid w:val="00FF0559"/>
    <w:rsid w:val="00FF05F6"/>
    <w:rsid w:val="00FF0769"/>
    <w:rsid w:val="00FF190D"/>
    <w:rsid w:val="00FF19B3"/>
    <w:rsid w:val="00FF1A95"/>
    <w:rsid w:val="00FF1E84"/>
    <w:rsid w:val="00FF2475"/>
    <w:rsid w:val="00FF251C"/>
    <w:rsid w:val="00FF2626"/>
    <w:rsid w:val="00FF2890"/>
    <w:rsid w:val="00FF38AE"/>
    <w:rsid w:val="00FF3FE8"/>
    <w:rsid w:val="00FF44BB"/>
    <w:rsid w:val="00FF4A37"/>
    <w:rsid w:val="00FF4A8A"/>
    <w:rsid w:val="00FF4B03"/>
    <w:rsid w:val="00FF4D2F"/>
    <w:rsid w:val="00FF5100"/>
    <w:rsid w:val="00FF54AD"/>
    <w:rsid w:val="00FF5AED"/>
    <w:rsid w:val="00FF669F"/>
    <w:rsid w:val="00FF67E1"/>
    <w:rsid w:val="00FF707A"/>
    <w:rsid w:val="00FF7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026576F"/>
  <w15:docId w15:val="{D4496343-A29B-4A6E-A894-477342DB2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iPriority="99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62074"/>
    <w:rPr>
      <w:rFonts w:cs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192632"/>
    <w:pPr>
      <w:keepNext/>
      <w:numPr>
        <w:numId w:val="14"/>
      </w:numPr>
      <w:shd w:val="solid" w:color="FFFFFF" w:fill="FFFFFF"/>
      <w:tabs>
        <w:tab w:val="clear" w:pos="283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192632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192632"/>
    <w:pPr>
      <w:keepNext/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192632"/>
    <w:pPr>
      <w:keepNext/>
      <w:framePr w:w="2410" w:h="1559" w:hSpace="142" w:wrap="around" w:vAnchor="page" w:hAnchor="page" w:x="1532" w:y="2496"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192632"/>
    <w:pPr>
      <w:keepNext/>
      <w:ind w:right="1080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92632"/>
    <w:pPr>
      <w:keepNext/>
      <w:outlineLvl w:val="5"/>
    </w:pPr>
    <w:rPr>
      <w:rFonts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192632"/>
    <w:pPr>
      <w:keepNext/>
      <w:outlineLvl w:val="6"/>
    </w:pPr>
    <w:rPr>
      <w:rFonts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192632"/>
    <w:pPr>
      <w:keepNext/>
      <w:ind w:firstLine="1080"/>
      <w:outlineLvl w:val="7"/>
    </w:pPr>
    <w:rPr>
      <w:rFonts w:cs="EucrosiaUPC"/>
      <w:sz w:val="30"/>
      <w:szCs w:val="30"/>
    </w:rPr>
  </w:style>
  <w:style w:type="paragraph" w:styleId="Heading9">
    <w:name w:val="heading 9"/>
    <w:basedOn w:val="Normal"/>
    <w:next w:val="Normal"/>
    <w:qFormat/>
    <w:rsid w:val="00192632"/>
    <w:pPr>
      <w:keepNext/>
      <w:ind w:right="-108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92632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1926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926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92632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92632"/>
    <w:rPr>
      <w:b/>
      <w:bCs/>
    </w:rPr>
  </w:style>
  <w:style w:type="paragraph" w:styleId="ListBullet">
    <w:name w:val="List Bullet"/>
    <w:basedOn w:val="Normal"/>
    <w:rsid w:val="00192632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192632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192632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192632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192632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192632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192632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192632"/>
    <w:pPr>
      <w:ind w:left="284"/>
    </w:pPr>
  </w:style>
  <w:style w:type="paragraph" w:customStyle="1" w:styleId="AAFrameAddress">
    <w:name w:val="AA Frame Address"/>
    <w:basedOn w:val="Heading1"/>
    <w:rsid w:val="00192632"/>
    <w:pPr>
      <w:framePr w:w="2812" w:h="1701" w:hSpace="142" w:vSpace="142" w:wrap="around" w:vAnchor="page" w:hAnchor="page" w:x="8024" w:y="2723"/>
      <w:shd w:val="clear" w:color="FFFFFF" w:fill="auto"/>
      <w:spacing w:after="90"/>
    </w:pPr>
    <w:rPr>
      <w:noProof/>
    </w:rPr>
  </w:style>
  <w:style w:type="paragraph" w:styleId="ListNumber5">
    <w:name w:val="List Number 5"/>
    <w:basedOn w:val="Normal"/>
    <w:rsid w:val="00192632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192632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192632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192632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192632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192632"/>
    <w:pPr>
      <w:ind w:left="851" w:hanging="284"/>
    </w:pPr>
  </w:style>
  <w:style w:type="paragraph" w:styleId="Index4">
    <w:name w:val="index 4"/>
    <w:basedOn w:val="Normal"/>
    <w:next w:val="Normal"/>
    <w:semiHidden/>
    <w:rsid w:val="00192632"/>
    <w:pPr>
      <w:ind w:left="1135" w:hanging="284"/>
    </w:pPr>
  </w:style>
  <w:style w:type="paragraph" w:styleId="Index6">
    <w:name w:val="index 6"/>
    <w:basedOn w:val="Normal"/>
    <w:next w:val="Normal"/>
    <w:semiHidden/>
    <w:rsid w:val="00192632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92632"/>
    <w:pPr>
      <w:ind w:left="1418" w:hanging="284"/>
    </w:pPr>
  </w:style>
  <w:style w:type="paragraph" w:styleId="Index7">
    <w:name w:val="index 7"/>
    <w:basedOn w:val="Normal"/>
    <w:next w:val="Normal"/>
    <w:semiHidden/>
    <w:rsid w:val="00192632"/>
    <w:pPr>
      <w:ind w:left="1985" w:hanging="284"/>
    </w:pPr>
  </w:style>
  <w:style w:type="paragraph" w:styleId="Index8">
    <w:name w:val="index 8"/>
    <w:basedOn w:val="Normal"/>
    <w:next w:val="Normal"/>
    <w:semiHidden/>
    <w:rsid w:val="00192632"/>
    <w:pPr>
      <w:ind w:left="2269" w:hanging="284"/>
    </w:pPr>
  </w:style>
  <w:style w:type="paragraph" w:styleId="Index9">
    <w:name w:val="index 9"/>
    <w:basedOn w:val="Normal"/>
    <w:next w:val="Normal"/>
    <w:semiHidden/>
    <w:rsid w:val="00192632"/>
    <w:pPr>
      <w:ind w:left="2552" w:hanging="284"/>
    </w:pPr>
  </w:style>
  <w:style w:type="paragraph" w:styleId="TOC2">
    <w:name w:val="toc 2"/>
    <w:basedOn w:val="Normal"/>
    <w:next w:val="Normal"/>
    <w:semiHidden/>
    <w:rsid w:val="00192632"/>
    <w:pPr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192632"/>
    <w:pPr>
      <w:spacing w:after="240"/>
    </w:pPr>
  </w:style>
  <w:style w:type="paragraph" w:styleId="TOC4">
    <w:name w:val="toc 4"/>
    <w:basedOn w:val="Normal"/>
    <w:next w:val="Normal"/>
    <w:semiHidden/>
    <w:rsid w:val="00192632"/>
    <w:pPr>
      <w:ind w:left="851"/>
    </w:pPr>
  </w:style>
  <w:style w:type="paragraph" w:styleId="TOC5">
    <w:name w:val="toc 5"/>
    <w:basedOn w:val="Normal"/>
    <w:next w:val="Normal"/>
    <w:semiHidden/>
    <w:rsid w:val="00192632"/>
    <w:pPr>
      <w:ind w:left="1134"/>
    </w:pPr>
  </w:style>
  <w:style w:type="paragraph" w:styleId="TOC6">
    <w:name w:val="toc 6"/>
    <w:basedOn w:val="Normal"/>
    <w:next w:val="Normal"/>
    <w:semiHidden/>
    <w:rsid w:val="00192632"/>
    <w:pPr>
      <w:ind w:left="1418"/>
    </w:pPr>
  </w:style>
  <w:style w:type="paragraph" w:styleId="TOC7">
    <w:name w:val="toc 7"/>
    <w:basedOn w:val="Normal"/>
    <w:next w:val="Normal"/>
    <w:semiHidden/>
    <w:rsid w:val="00192632"/>
    <w:pPr>
      <w:ind w:left="1701"/>
    </w:pPr>
  </w:style>
  <w:style w:type="paragraph" w:styleId="TOC8">
    <w:name w:val="toc 8"/>
    <w:basedOn w:val="Normal"/>
    <w:next w:val="Normal"/>
    <w:semiHidden/>
    <w:rsid w:val="00192632"/>
    <w:pPr>
      <w:ind w:left="1985"/>
    </w:pPr>
  </w:style>
  <w:style w:type="paragraph" w:styleId="TOC9">
    <w:name w:val="toc 9"/>
    <w:basedOn w:val="Normal"/>
    <w:next w:val="Normal"/>
    <w:semiHidden/>
    <w:rsid w:val="00192632"/>
    <w:pPr>
      <w:ind w:left="2268"/>
    </w:pPr>
  </w:style>
  <w:style w:type="paragraph" w:styleId="TableofFigures">
    <w:name w:val="table of figures"/>
    <w:basedOn w:val="Normal"/>
    <w:next w:val="Normal"/>
    <w:semiHidden/>
    <w:rsid w:val="00192632"/>
    <w:pPr>
      <w:ind w:left="567" w:hanging="567"/>
    </w:pPr>
  </w:style>
  <w:style w:type="paragraph" w:styleId="ListBullet5">
    <w:name w:val="List Bullet 5"/>
    <w:basedOn w:val="Normal"/>
    <w:rsid w:val="00192632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uiPriority w:val="99"/>
    <w:rsid w:val="00192632"/>
    <w:pPr>
      <w:spacing w:after="120"/>
    </w:pPr>
  </w:style>
  <w:style w:type="paragraph" w:styleId="BodyTextFirstIndent">
    <w:name w:val="Body Text First Indent"/>
    <w:basedOn w:val="BodyText"/>
    <w:rsid w:val="00192632"/>
    <w:pPr>
      <w:ind w:firstLine="284"/>
    </w:pPr>
  </w:style>
  <w:style w:type="paragraph" w:styleId="BodyTextIndent">
    <w:name w:val="Body Text Indent"/>
    <w:basedOn w:val="Normal"/>
    <w:rsid w:val="00192632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192632"/>
    <w:pPr>
      <w:ind w:left="284" w:firstLine="284"/>
    </w:pPr>
  </w:style>
  <w:style w:type="character" w:styleId="Strong">
    <w:name w:val="Strong"/>
    <w:qFormat/>
    <w:rsid w:val="0019263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192632"/>
    <w:pPr>
      <w:numPr>
        <w:numId w:val="11"/>
      </w:numPr>
      <w:tabs>
        <w:tab w:val="clear" w:pos="283"/>
      </w:tabs>
      <w:ind w:left="227" w:hanging="227"/>
    </w:pPr>
  </w:style>
  <w:style w:type="paragraph" w:customStyle="1" w:styleId="AAFrameLogo">
    <w:name w:val="AA Frame Logo"/>
    <w:basedOn w:val="Normal"/>
    <w:rsid w:val="0019263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1926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192632"/>
    <w:pPr>
      <w:numPr>
        <w:numId w:val="15"/>
      </w:numPr>
      <w:tabs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192632"/>
    <w:pPr>
      <w:numPr>
        <w:numId w:val="12"/>
      </w:numPr>
      <w:tabs>
        <w:tab w:val="clear" w:pos="283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192632"/>
  </w:style>
  <w:style w:type="paragraph" w:customStyle="1" w:styleId="ReportMenuBar">
    <w:name w:val="ReportMenuBar"/>
    <w:basedOn w:val="Normal"/>
    <w:rsid w:val="00192632"/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192632"/>
    <w:pPr>
      <w:framePr w:w="6521" w:h="1055" w:hSpace="142" w:wrap="around" w:vAnchor="page" w:hAnchor="page" w:x="1441" w:y="4452"/>
      <w:spacing w:line="300" w:lineRule="atLeast"/>
    </w:pPr>
    <w:rPr>
      <w:b/>
      <w:bCs/>
    </w:rPr>
  </w:style>
  <w:style w:type="paragraph" w:customStyle="1" w:styleId="ReportHeading2">
    <w:name w:val="ReportHeading2"/>
    <w:basedOn w:val="ReportHeading1"/>
    <w:rsid w:val="00192632"/>
    <w:pPr>
      <w:framePr w:h="1054" w:wrap="around" w:y="5920"/>
    </w:pPr>
  </w:style>
  <w:style w:type="paragraph" w:customStyle="1" w:styleId="ReportHeading3">
    <w:name w:val="ReportHeading3"/>
    <w:basedOn w:val="ReportHeading2"/>
    <w:rsid w:val="00192632"/>
    <w:pPr>
      <w:framePr w:h="443" w:wrap="around" w:y="8223"/>
    </w:pPr>
  </w:style>
  <w:style w:type="paragraph" w:customStyle="1" w:styleId="a">
    <w:name w:val="¢éÍ¤ÇÒÁ"/>
    <w:basedOn w:val="Normal"/>
    <w:rsid w:val="00192632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192632"/>
    <w:pPr>
      <w:numPr>
        <w:numId w:val="13"/>
      </w:numPr>
      <w:tabs>
        <w:tab w:val="clear" w:pos="705"/>
        <w:tab w:val="clear" w:pos="4536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19263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9263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926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192632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rsid w:val="00192632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192632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192632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92632"/>
    <w:pPr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0">
    <w:name w:val="ºÇ¡"/>
    <w:basedOn w:val="Normal"/>
    <w:rsid w:val="00192632"/>
    <w:pPr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192632"/>
    <w:pPr>
      <w:tabs>
        <w:tab w:val="left" w:pos="360"/>
        <w:tab w:val="left" w:pos="720"/>
        <w:tab w:val="left" w:pos="1080"/>
      </w:tabs>
    </w:pPr>
    <w:rPr>
      <w:rFonts w:cs="BrowalliaUPC"/>
      <w:sz w:val="28"/>
      <w:szCs w:val="28"/>
      <w:lang w:val="th-TH"/>
    </w:rPr>
  </w:style>
  <w:style w:type="paragraph" w:styleId="BodyText3">
    <w:name w:val="Body Text 3"/>
    <w:basedOn w:val="Normal"/>
    <w:rsid w:val="00192632"/>
    <w:pPr>
      <w:jc w:val="both"/>
    </w:pPr>
    <w:rPr>
      <w:sz w:val="32"/>
      <w:szCs w:val="32"/>
    </w:rPr>
  </w:style>
  <w:style w:type="character" w:styleId="PageNumber">
    <w:name w:val="page number"/>
    <w:basedOn w:val="DefaultParagraphFont"/>
    <w:rsid w:val="00B823F7"/>
  </w:style>
  <w:style w:type="paragraph" w:styleId="BalloonText">
    <w:name w:val="Balloon Text"/>
    <w:basedOn w:val="Normal"/>
    <w:semiHidden/>
    <w:rsid w:val="00B823F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E622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,b + Angsana New,Bold,Thai Distributed Justification,Left:  0...."/>
    <w:basedOn w:val="BodyText"/>
    <w:rsid w:val="00677B71"/>
    <w:pPr>
      <w:spacing w:after="260" w:line="260" w:lineRule="atLeast"/>
      <w:ind w:left="567"/>
    </w:pPr>
    <w:rPr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Char Char Char Char,Body Char Char Char1"/>
    <w:link w:val="BodyText"/>
    <w:rsid w:val="00851ACB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Before:  3 pt,Line spacing:  At l..."/>
    <w:basedOn w:val="Normal"/>
    <w:rsid w:val="00787174"/>
    <w:pPr>
      <w:tabs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30">
    <w:name w:val="?????3????"/>
    <w:basedOn w:val="Normal"/>
    <w:rsid w:val="0047780E"/>
    <w:pPr>
      <w:tabs>
        <w:tab w:val="left" w:pos="360"/>
        <w:tab w:val="left" w:pos="720"/>
      </w:tabs>
    </w:pPr>
    <w:rPr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BD59DC"/>
    <w:pPr>
      <w:tabs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styleId="NormalWeb">
    <w:name w:val="Normal (Web)"/>
    <w:basedOn w:val="Normal"/>
    <w:rsid w:val="00182F2C"/>
    <w:pPr>
      <w:spacing w:before="100" w:beforeAutospacing="1" w:after="100" w:afterAutospacing="1"/>
    </w:pPr>
    <w:rPr>
      <w:rFonts w:ascii="Tahoma" w:hAnsi="Tahoma" w:cs="Tahom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11C85"/>
    <w:pPr>
      <w:spacing w:after="120" w:line="260" w:lineRule="atLeast"/>
      <w:ind w:left="540" w:right="-25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911C85"/>
    <w:rPr>
      <w:rFonts w:ascii="Angsana New" w:hAnsi="Angsana New"/>
      <w:b/>
      <w:sz w:val="28"/>
      <w:szCs w:val="28"/>
      <w:lang w:eastAsia="en-GB"/>
    </w:rPr>
  </w:style>
  <w:style w:type="paragraph" w:customStyle="1" w:styleId="Default">
    <w:name w:val="Default"/>
    <w:rsid w:val="00B84D7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2">
    <w:name w:val="???????"/>
    <w:basedOn w:val="Normal"/>
    <w:rsid w:val="00F91E74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a3">
    <w:name w:val="??"/>
    <w:basedOn w:val="Normal"/>
    <w:rsid w:val="000A2E91"/>
    <w:pPr>
      <w:tabs>
        <w:tab w:val="left" w:pos="360"/>
        <w:tab w:val="left" w:pos="720"/>
        <w:tab w:val="left" w:pos="1080"/>
      </w:tabs>
    </w:pPr>
    <w:rPr>
      <w:sz w:val="28"/>
      <w:szCs w:val="28"/>
      <w:lang w:val="th-TH"/>
    </w:rPr>
  </w:style>
  <w:style w:type="character" w:styleId="CommentReference">
    <w:name w:val="annotation reference"/>
    <w:semiHidden/>
    <w:rsid w:val="00FF4D2F"/>
    <w:rPr>
      <w:sz w:val="16"/>
      <w:szCs w:val="18"/>
    </w:rPr>
  </w:style>
  <w:style w:type="paragraph" w:styleId="CommentText">
    <w:name w:val="annotation text"/>
    <w:basedOn w:val="Normal"/>
    <w:semiHidden/>
    <w:rsid w:val="00FF4D2F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FF4D2F"/>
    <w:rPr>
      <w:b/>
      <w:bCs/>
    </w:rPr>
  </w:style>
  <w:style w:type="paragraph" w:styleId="ListParagraph">
    <w:name w:val="List Paragraph"/>
    <w:basedOn w:val="Normal"/>
    <w:uiPriority w:val="34"/>
    <w:qFormat/>
    <w:rsid w:val="00AD3207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HeaderChar">
    <w:name w:val="Header Char"/>
    <w:link w:val="Header"/>
    <w:uiPriority w:val="99"/>
    <w:rsid w:val="00193FF3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193FF3"/>
    <w:rPr>
      <w:rFonts w:ascii="Arial" w:hAnsi="Arial"/>
      <w:sz w:val="18"/>
      <w:szCs w:val="18"/>
    </w:rPr>
  </w:style>
  <w:style w:type="paragraph" w:styleId="Revision">
    <w:name w:val="Revision"/>
    <w:hidden/>
    <w:uiPriority w:val="99"/>
    <w:semiHidden/>
    <w:rsid w:val="00504260"/>
    <w:rPr>
      <w:rFonts w:ascii="Arial" w:hAnsi="Arial"/>
      <w:sz w:val="18"/>
      <w:szCs w:val="22"/>
    </w:rPr>
  </w:style>
  <w:style w:type="paragraph" w:customStyle="1" w:styleId="RNormal">
    <w:name w:val="RNormal"/>
    <w:basedOn w:val="Normal"/>
    <w:rsid w:val="000151A7"/>
    <w:pPr>
      <w:jc w:val="both"/>
    </w:pPr>
    <w:rPr>
      <w:sz w:val="22"/>
      <w:lang w:bidi="ar-SA"/>
    </w:rPr>
  </w:style>
  <w:style w:type="paragraph" w:styleId="FootnoteText">
    <w:name w:val="footnote text"/>
    <w:aliases w:val="ft"/>
    <w:basedOn w:val="Normal"/>
    <w:link w:val="FootnoteTextChar"/>
    <w:semiHidden/>
    <w:unhideWhenUsed/>
    <w:rsid w:val="000151A7"/>
    <w:rPr>
      <w:sz w:val="20"/>
      <w:szCs w:val="20"/>
      <w:lang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0151A7"/>
    <w:rPr>
      <w:rFonts w:cs="Times New Roman"/>
      <w:lang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0151A7"/>
    <w:rPr>
      <w:vertAlign w:val="superscript"/>
    </w:rPr>
  </w:style>
  <w:style w:type="paragraph" w:customStyle="1" w:styleId="FSContent">
    <w:name w:val="FS_Content"/>
    <w:basedOn w:val="Normal"/>
    <w:link w:val="FSContentChar"/>
    <w:qFormat/>
    <w:rsid w:val="00495B23"/>
    <w:pPr>
      <w:ind w:left="540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FSContentChar">
    <w:name w:val="FS_Content Char"/>
    <w:link w:val="FSContent"/>
    <w:rsid w:val="00495B23"/>
    <w:rPr>
      <w:rFonts w:ascii="Angsana New" w:hAnsi="Angsana New"/>
      <w:sz w:val="30"/>
      <w:szCs w:val="30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F55324"/>
    <w:pPr>
      <w:tabs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F55324"/>
    <w:rPr>
      <w:rFonts w:ascii="Angsana New" w:eastAsia="Calibri" w:hAnsi="Angsana New"/>
      <w:sz w:val="30"/>
      <w:szCs w:val="30"/>
      <w:lang w:val="en-GB"/>
    </w:rPr>
  </w:style>
  <w:style w:type="paragraph" w:customStyle="1" w:styleId="acctmergecolhdg">
    <w:name w:val="acct merge col hdg"/>
    <w:aliases w:val="mh"/>
    <w:basedOn w:val="Normal"/>
    <w:rsid w:val="002C4FD1"/>
    <w:pPr>
      <w:spacing w:line="260" w:lineRule="atLeast"/>
      <w:jc w:val="center"/>
    </w:pPr>
    <w:rPr>
      <w:b/>
      <w:sz w:val="22"/>
      <w:szCs w:val="20"/>
      <w:lang w:val="en-GB" w:bidi="ar-SA"/>
    </w:rPr>
  </w:style>
  <w:style w:type="character" w:customStyle="1" w:styleId="Heading6Char">
    <w:name w:val="Heading 6 Char"/>
    <w:link w:val="Heading6"/>
    <w:rsid w:val="002C4FD1"/>
    <w:rPr>
      <w:rFonts w:cs="EucrosiaUPC"/>
      <w:b/>
      <w:bCs/>
      <w:sz w:val="30"/>
      <w:szCs w:val="30"/>
    </w:rPr>
  </w:style>
  <w:style w:type="character" w:customStyle="1" w:styleId="BodyTextFirstIndent2Char">
    <w:name w:val="Body Text First Indent 2 Char"/>
    <w:link w:val="BodyTextFirstIndent2"/>
    <w:rsid w:val="002C4FD1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2C4FD1"/>
    <w:rPr>
      <w:rFonts w:ascii="Book Antiqua" w:hAnsi="Book Antiqua"/>
      <w:sz w:val="22"/>
      <w:szCs w:val="22"/>
    </w:rPr>
  </w:style>
  <w:style w:type="paragraph" w:styleId="BodyTextIndent2">
    <w:name w:val="Body Text Indent 2"/>
    <w:basedOn w:val="Normal"/>
    <w:link w:val="BodyTextIndent2Char"/>
    <w:semiHidden/>
    <w:unhideWhenUsed/>
    <w:rsid w:val="00F23322"/>
    <w:pPr>
      <w:spacing w:after="120" w:line="480" w:lineRule="auto"/>
      <w:ind w:left="360"/>
    </w:pPr>
    <w:rPr>
      <w:szCs w:val="22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F23322"/>
    <w:rPr>
      <w:rFonts w:ascii="Arial" w:hAnsi="Arial"/>
      <w:sz w:val="18"/>
      <w:szCs w:val="22"/>
    </w:rPr>
  </w:style>
  <w:style w:type="paragraph" w:customStyle="1" w:styleId="E">
    <w:name w:val="ª×èÍºÃÔÉÑ· E"/>
    <w:basedOn w:val="Normal"/>
    <w:rsid w:val="00DE1615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character" w:styleId="LineNumber">
    <w:name w:val="line number"/>
    <w:basedOn w:val="DefaultParagraphFont"/>
    <w:semiHidden/>
    <w:unhideWhenUsed/>
    <w:rsid w:val="00A4059E"/>
  </w:style>
  <w:style w:type="paragraph" w:styleId="NoSpacing">
    <w:name w:val="No Spacing"/>
    <w:uiPriority w:val="1"/>
    <w:qFormat/>
    <w:rsid w:val="003D094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cctmainheading">
    <w:name w:val="acct main heading"/>
    <w:aliases w:val="am"/>
    <w:basedOn w:val="Normal"/>
    <w:rsid w:val="003A5057"/>
    <w:pPr>
      <w:keepNext/>
      <w:spacing w:after="140" w:line="320" w:lineRule="atLeast"/>
    </w:pPr>
    <w:rPr>
      <w:b/>
      <w:sz w:val="28"/>
      <w:szCs w:val="20"/>
      <w:lang w:val="en-GB" w:bidi="ar-SA"/>
    </w:rPr>
  </w:style>
  <w:style w:type="character" w:customStyle="1" w:styleId="BodyTextChar1">
    <w:name w:val="Body Text Char1"/>
    <w:aliases w:val="bt Char1,body text Char1,Body Char1,Body Char Char Char Char1"/>
    <w:basedOn w:val="DefaultParagraphFont"/>
    <w:uiPriority w:val="99"/>
    <w:locked/>
    <w:rsid w:val="00374EB4"/>
    <w:rPr>
      <w:rFonts w:ascii="Arial" w:hAnsi="Arial" w:cs="Angsana New"/>
      <w:sz w:val="22"/>
      <w:szCs w:val="22"/>
    </w:rPr>
  </w:style>
  <w:style w:type="paragraph" w:customStyle="1" w:styleId="Pa47">
    <w:name w:val="Pa47"/>
    <w:basedOn w:val="Normal"/>
    <w:next w:val="Normal"/>
    <w:uiPriority w:val="99"/>
    <w:rsid w:val="00A35372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</w:rPr>
  </w:style>
  <w:style w:type="paragraph" w:customStyle="1" w:styleId="acctcolumnheading">
    <w:name w:val="acct column heading"/>
    <w:aliases w:val="ac"/>
    <w:basedOn w:val="Normal"/>
    <w:uiPriority w:val="99"/>
    <w:rsid w:val="00A538E2"/>
    <w:pPr>
      <w:spacing w:after="260" w:line="260" w:lineRule="atLeast"/>
      <w:jc w:val="center"/>
    </w:pPr>
    <w:rPr>
      <w:sz w:val="22"/>
      <w:szCs w:val="20"/>
      <w:lang w:val="en-GB" w:bidi="ar-SA"/>
    </w:rPr>
  </w:style>
  <w:style w:type="character" w:styleId="Emphasis">
    <w:name w:val="Emphasis"/>
    <w:basedOn w:val="DefaultParagraphFont"/>
    <w:qFormat/>
    <w:rsid w:val="00E90063"/>
    <w:rPr>
      <w:i/>
      <w:iCs/>
    </w:rPr>
  </w:style>
  <w:style w:type="character" w:customStyle="1" w:styleId="ui-provider">
    <w:name w:val="ui-provider"/>
    <w:basedOn w:val="DefaultParagraphFont"/>
    <w:rsid w:val="00645C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1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9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1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3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7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7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899225797835D42AD016F0ACB843366" ma:contentTypeVersion="10" ma:contentTypeDescription="Create a new document." ma:contentTypeScope="" ma:versionID="ad47ec4c177cd4577c37ecb6744f2410">
  <xsd:schema xmlns:xsd="http://www.w3.org/2001/XMLSchema" xmlns:xs="http://www.w3.org/2001/XMLSchema" xmlns:p="http://schemas.microsoft.com/office/2006/metadata/properties" xmlns:ns2="f936005e-5074-4b46-9a85-3e6b210aa543" xmlns:ns3="fbf2de67-2698-4816-a28b-9a5ecd60474b" targetNamespace="http://schemas.microsoft.com/office/2006/metadata/properties" ma:root="true" ma:fieldsID="42f42c7acd61a0b5dd7944216229b038" ns2:_="" ns3:_="">
    <xsd:import namespace="f936005e-5074-4b46-9a85-3e6b210aa543"/>
    <xsd:import namespace="fbf2de67-2698-4816-a28b-9a5ecd6047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36005e-5074-4b46-9a85-3e6b210aa5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f2de67-2698-4816-a28b-9a5ecd60474b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8b0622cc-d7e4-4b2b-a8fc-0cc948510696}" ma:internalName="TaxCatchAll" ma:showField="CatchAllData" ma:web="fbf2de67-2698-4816-a28b-9a5ecd6047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936005e-5074-4b46-9a85-3e6b210aa543">
      <Terms xmlns="http://schemas.microsoft.com/office/infopath/2007/PartnerControls"/>
    </lcf76f155ced4ddcb4097134ff3c332f>
    <TaxCatchAll xmlns="fbf2de67-2698-4816-a28b-9a5ecd60474b" xsi:nil="true"/>
  </documentManagement>
</p:properties>
</file>

<file path=customXml/itemProps1.xml><?xml version="1.0" encoding="utf-8"?>
<ds:datastoreItem xmlns:ds="http://schemas.openxmlformats.org/officeDocument/2006/customXml" ds:itemID="{B3355FB6-4F92-42C6-9ED3-DF9FE4312EA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0DDE830-8DE7-4B8C-9A4B-66E4CD66A5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334EC6-AFBA-411E-A670-96822D5599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36005e-5074-4b46-9a85-3e6b210aa543"/>
    <ds:schemaRef ds:uri="fbf2de67-2698-4816-a28b-9a5ecd6047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3D9B65A-C94A-42A6-A3DF-7D9F5F0BB8B9}">
  <ds:schemaRefs>
    <ds:schemaRef ds:uri="http://schemas.microsoft.com/office/2006/metadata/properties"/>
    <ds:schemaRef ds:uri="http://schemas.microsoft.com/office/infopath/2007/PartnerControls"/>
    <ds:schemaRef ds:uri="f936005e-5074-4b46-9a85-3e6b210aa543"/>
    <ds:schemaRef ds:uri="fbf2de67-2698-4816-a28b-9a5ecd60474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594</TotalTime>
  <Pages>43</Pages>
  <Words>9795</Words>
  <Characters>43773</Characters>
  <Application>Microsoft Office Word</Application>
  <DocSecurity>0</DocSecurity>
  <Lines>4263</Lines>
  <Paragraphs>1726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RPT Family tree</vt:lpstr>
    </vt:vector>
  </TitlesOfParts>
  <Company>KPMG</Company>
  <LinksUpToDate>false</LinksUpToDate>
  <CharactersWithSpaces>46236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RPT Family tree</dc:title>
  <dc:subject/>
  <dc:creator>tadsong_h22</dc:creator>
  <cp:keywords/>
  <dc:description/>
  <cp:lastModifiedBy>Raksina, Saingam</cp:lastModifiedBy>
  <cp:revision>207</cp:revision>
  <cp:lastPrinted>2023-11-13T08:05:00Z</cp:lastPrinted>
  <dcterms:created xsi:type="dcterms:W3CDTF">2023-11-08T03:09:00Z</dcterms:created>
  <dcterms:modified xsi:type="dcterms:W3CDTF">2023-11-13T08:06:00Z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0x010100E899225797835D42AD016F0ACB843366</vt:lpwstr>
  </property>
  <property fmtid="{D5CDD505-2E9C-101B-9397-08002B2CF9AE}" pid="3" name="PBCListName">
    <vt:lpwstr>Q1 22</vt:lpwstr>
  </property>
  <property fmtid="{D5CDD505-2E9C-101B-9397-08002B2CF9AE}" pid="4" name="GrammarlyDocumentId">
    <vt:lpwstr>0b4b13784a9fb09b6efc636cdca06a03af12703a8903ee1f30ae1065223e3103</vt:lpwstr>
  </property>
</Properties>
</file>