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BF131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BF131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BF131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BF131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0D9ECF49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2082CBFC" w14:textId="53EABDEC" w:rsidR="00C30D55" w:rsidRDefault="00C30D5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09312350" w14:textId="3741CBF0" w:rsidR="00C047E4" w:rsidRDefault="00C047E4" w:rsidP="00C047E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1F4B3D">
        <w:rPr>
          <w:rFonts w:asciiTheme="majorBidi" w:hAnsiTheme="majorBidi"/>
          <w:sz w:val="30"/>
          <w:szCs w:val="30"/>
          <w:cs/>
          <w:lang w:bidi="th-TH"/>
        </w:rPr>
        <w:t>เงินลงทุนใ</w:t>
      </w:r>
      <w:r w:rsidRPr="00AF14DF">
        <w:rPr>
          <w:rFonts w:asciiTheme="majorBidi" w:hAnsiTheme="majorBidi"/>
          <w:sz w:val="30"/>
          <w:szCs w:val="30"/>
          <w:cs/>
          <w:lang w:bidi="th-TH"/>
        </w:rPr>
        <w:t>น</w:t>
      </w:r>
      <w:r w:rsidRPr="00AF14DF">
        <w:rPr>
          <w:rFonts w:asciiTheme="majorBidi" w:hAnsiTheme="majorBidi" w:hint="cs"/>
          <w:sz w:val="30"/>
          <w:szCs w:val="30"/>
          <w:cs/>
          <w:lang w:bidi="th-TH"/>
        </w:rPr>
        <w:t>บริษัทร่วม</w:t>
      </w:r>
      <w:r w:rsidR="00F95144">
        <w:rPr>
          <w:rFonts w:asciiTheme="majorBidi" w:hAnsiTheme="majorBidi" w:hint="cs"/>
          <w:sz w:val="30"/>
          <w:szCs w:val="30"/>
          <w:cs/>
          <w:lang w:bidi="th-TH"/>
        </w:rPr>
        <w:t>และการร่วมค้า</w:t>
      </w:r>
    </w:p>
    <w:p w14:paraId="5E1EB589" w14:textId="64E64521" w:rsidR="00E533B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3210DB62" w:rsidR="00C45349" w:rsidRPr="00BF131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3250E343" w14:textId="64ACDD14" w:rsidR="00A75E54" w:rsidRDefault="004762B0" w:rsidP="00A75E5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3E01ED2" w14:textId="4D918500" w:rsidR="00C27EF8" w:rsidRPr="00A75E54" w:rsidRDefault="00C27EF8" w:rsidP="00A75E5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87343DF" w14:textId="709D865E" w:rsidR="001C2C9E" w:rsidRPr="00BF131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132D9F8E" w14:textId="61C4D6B6" w:rsidR="00182B35" w:rsidRDefault="00182B3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bookmarkEnd w:id="0"/>
    <w:bookmarkEnd w:id="1"/>
    <w:p w14:paraId="7B471C40" w14:textId="7202F9C4" w:rsidR="000F5C98" w:rsidRDefault="000F5C98" w:rsidP="000F5C9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F5C9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778EC03" w14:textId="77777777" w:rsidR="0020401C" w:rsidRPr="0020401C" w:rsidRDefault="0020401C" w:rsidP="0020401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0401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มาตรฐานการรายงานทางการเงินที่ประกาศแล้วแต่ยังไม่มีผลบังคับใช้ </w:t>
      </w:r>
    </w:p>
    <w:p w14:paraId="7734C784" w14:textId="77777777" w:rsidR="0020401C" w:rsidRPr="000F5C98" w:rsidRDefault="0020401C" w:rsidP="0020401C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CF03CFC" w14:textId="2693025A" w:rsidR="009E45D4" w:rsidRPr="00044DC8" w:rsidRDefault="004762B0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br w:type="page"/>
      </w:r>
      <w:r w:rsidRPr="00044DC8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044DC8">
        <w:rPr>
          <w:rFonts w:asciiTheme="majorBidi" w:hAnsiTheme="majorBidi" w:cstheme="majorBidi" w:hint="cs"/>
          <w:cs/>
        </w:rPr>
        <w:t>ระหว่างกาล</w:t>
      </w:r>
      <w:r w:rsidRPr="00044DC8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044DC8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18A103D4" w:rsidR="009E45D4" w:rsidRPr="00044DC8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044DC8">
        <w:rPr>
          <w:rFonts w:asciiTheme="majorBidi" w:hAnsiTheme="majorBidi" w:cstheme="majorBidi"/>
          <w:cs/>
        </w:rPr>
        <w:t>งบการเงิน</w:t>
      </w:r>
      <w:r w:rsidR="00C17493" w:rsidRPr="00044DC8">
        <w:rPr>
          <w:rFonts w:asciiTheme="majorBidi" w:hAnsiTheme="majorBidi" w:cstheme="majorBidi" w:hint="cs"/>
          <w:cs/>
        </w:rPr>
        <w:t>ระหว่างกาล</w:t>
      </w:r>
      <w:r w:rsidRPr="00044DC8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052B1F">
        <w:rPr>
          <w:rFonts w:asciiTheme="majorBidi" w:hAnsiTheme="majorBidi" w:cstheme="majorBidi"/>
        </w:rPr>
        <w:t xml:space="preserve"> </w:t>
      </w:r>
      <w:r w:rsidR="0099071D" w:rsidRPr="0099071D">
        <w:rPr>
          <w:rFonts w:asciiTheme="majorBidi" w:hAnsiTheme="majorBidi" w:cstheme="majorBidi"/>
        </w:rPr>
        <w:t>7</w:t>
      </w:r>
      <w:r w:rsidR="00C30D55">
        <w:rPr>
          <w:rFonts w:asciiTheme="majorBidi" w:hAnsiTheme="majorBidi" w:cstheme="majorBidi"/>
        </w:rPr>
        <w:t xml:space="preserve"> </w:t>
      </w:r>
      <w:r w:rsidR="007746D2">
        <w:rPr>
          <w:rFonts w:asciiTheme="majorBidi" w:hAnsiTheme="majorBidi" w:cstheme="majorBidi" w:hint="cs"/>
          <w:cs/>
        </w:rPr>
        <w:t>พฤศจิกายน</w:t>
      </w:r>
      <w:r w:rsidR="001305FE">
        <w:rPr>
          <w:rFonts w:asciiTheme="majorBidi" w:hAnsiTheme="majorBidi" w:cstheme="majorBidi" w:hint="cs"/>
          <w:cs/>
        </w:rPr>
        <w:t xml:space="preserve"> </w:t>
      </w:r>
      <w:r w:rsidR="0099071D" w:rsidRPr="0099071D">
        <w:rPr>
          <w:rFonts w:asciiTheme="majorBidi" w:hAnsiTheme="majorBidi" w:cstheme="majorBidi"/>
        </w:rPr>
        <w:t>2566</w:t>
      </w:r>
    </w:p>
    <w:p w14:paraId="2A1AD09A" w14:textId="77777777" w:rsidR="00626A0F" w:rsidRPr="007746D2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BC7F39D" w14:textId="502A285E" w:rsidR="00AB0686" w:rsidRPr="00044DC8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44DC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044DC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70D9B44F" w14:textId="77777777" w:rsidR="0036548A" w:rsidRPr="00713AD2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AE738A7" w14:textId="77777777" w:rsidR="009E45D4" w:rsidRPr="00044DC8" w:rsidRDefault="004762B0" w:rsidP="003C298B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044DC8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67714EA8" w:rsidR="00C17493" w:rsidRPr="001305FE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044DC8">
        <w:rPr>
          <w:cs/>
        </w:rPr>
        <w:t>งบการเงินระหว่างกาล</w:t>
      </w:r>
      <w:r w:rsidR="007A5741" w:rsidRPr="00044DC8">
        <w:rPr>
          <w:rFonts w:hint="cs"/>
          <w:cs/>
        </w:rPr>
        <w:t>แบบย่อ</w:t>
      </w:r>
      <w:r w:rsidRPr="00044DC8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044DC8">
        <w:br/>
      </w:r>
      <w:r w:rsidRPr="00044DC8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9071D" w:rsidRPr="0099071D">
        <w:t>34</w:t>
      </w:r>
      <w:r w:rsidRPr="00044DC8">
        <w:t xml:space="preserve"> </w:t>
      </w:r>
      <w:r w:rsidRPr="00044DC8">
        <w:rPr>
          <w:cs/>
        </w:rPr>
        <w:t xml:space="preserve">เรื่อง </w:t>
      </w:r>
      <w:r w:rsidRPr="00044DC8">
        <w:rPr>
          <w:i/>
          <w:iCs/>
          <w:cs/>
        </w:rPr>
        <w:t>การรายงานทางการเงินระหว่างกาล</w:t>
      </w:r>
      <w:r w:rsidRPr="00044DC8">
        <w:rPr>
          <w:cs/>
        </w:rPr>
        <w:t xml:space="preserve"> </w:t>
      </w:r>
      <w:r w:rsidRPr="00044DC8">
        <w:t xml:space="preserve"> </w:t>
      </w:r>
      <w:r w:rsidRPr="00044DC8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044DC8">
        <w:rPr>
          <w:color w:val="FF0000"/>
          <w:cs/>
        </w:rPr>
        <w:t xml:space="preserve"> </w:t>
      </w:r>
      <w:r w:rsidRPr="00044DC8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4DC8">
        <w:t xml:space="preserve"> </w:t>
      </w:r>
      <w:r w:rsidR="001347F2" w:rsidRPr="00044DC8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9071D" w:rsidRPr="0099071D">
        <w:t>31</w:t>
      </w:r>
      <w:r w:rsidR="001347F2" w:rsidRPr="00044DC8">
        <w:t xml:space="preserve"> </w:t>
      </w:r>
      <w:r w:rsidR="001347F2" w:rsidRPr="00044DC8">
        <w:rPr>
          <w:cs/>
        </w:rPr>
        <w:t xml:space="preserve">ธันวาคม </w:t>
      </w:r>
      <w:r w:rsidR="0099071D" w:rsidRPr="0099071D">
        <w:t>2565</w:t>
      </w:r>
    </w:p>
    <w:p w14:paraId="62A27150" w14:textId="77777777" w:rsidR="00D4157E" w:rsidRPr="00044DC8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AD930AE" w14:textId="40B30350" w:rsidR="00212CBB" w:rsidRPr="00044DC8" w:rsidRDefault="00212CBB" w:rsidP="00212CBB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436508" w:rsidRPr="00044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044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626A0F" w:rsidRPr="00044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และนโยบายบัญชี</w:t>
      </w:r>
    </w:p>
    <w:p w14:paraId="0CACE023" w14:textId="5F1F5E8D" w:rsidR="00340DB7" w:rsidRPr="00044DC8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334E050C" w:rsidR="00DA35B4" w:rsidRPr="001305FE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044DC8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044DC8">
        <w:rPr>
          <w:rFonts w:hint="cs"/>
          <w:cs/>
        </w:rPr>
        <w:t>จ</w:t>
      </w:r>
      <w:r w:rsidRPr="00044DC8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044DC8">
        <w:rPr>
          <w:rFonts w:hint="cs"/>
          <w:cs/>
        </w:rPr>
        <w:t>ไม่แตกต่างจากที่ได้อธิบายไว้ใน</w:t>
      </w:r>
      <w:r w:rsidRPr="00044DC8">
        <w:rPr>
          <w:cs/>
        </w:rPr>
        <w:t xml:space="preserve">งบการเงินสำหรับปีสิ้นสุดวันที่ </w:t>
      </w:r>
      <w:r w:rsidR="0099071D" w:rsidRPr="0099071D">
        <w:t>31</w:t>
      </w:r>
      <w:r w:rsidRPr="00044DC8">
        <w:t xml:space="preserve"> </w:t>
      </w:r>
      <w:r w:rsidRPr="001551CC">
        <w:rPr>
          <w:rFonts w:hint="cs"/>
          <w:cs/>
        </w:rPr>
        <w:t xml:space="preserve">ธันวาคม </w:t>
      </w:r>
      <w:r w:rsidR="0099071D" w:rsidRPr="0099071D">
        <w:t>2565</w:t>
      </w:r>
    </w:p>
    <w:p w14:paraId="1668EE18" w14:textId="53CE5720" w:rsidR="00340DB7" w:rsidRPr="00044DC8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044DC8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44DC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044DC8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6AE46FD" w14:textId="1B61B5F9" w:rsidR="002E564F" w:rsidRDefault="000F5C98" w:rsidP="000F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0F5C98">
        <w:rPr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0E8EC77C" w14:textId="77777777" w:rsidR="000F5C98" w:rsidRDefault="000F5C98" w:rsidP="000F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430"/>
        <w:gridCol w:w="4230"/>
      </w:tblGrid>
      <w:tr w:rsidR="000F5C98" w:rsidRPr="005038CE" w14:paraId="4345BBDC" w14:textId="77777777" w:rsidTr="000F5C98">
        <w:trPr>
          <w:trHeight w:val="20"/>
          <w:tblHeader/>
        </w:trPr>
        <w:tc>
          <w:tcPr>
            <w:tcW w:w="2520" w:type="dxa"/>
          </w:tcPr>
          <w:p w14:paraId="631B7573" w14:textId="2B76FDDC" w:rsidR="000F5C98" w:rsidRPr="005038CE" w:rsidRDefault="000F5C98" w:rsidP="000F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b/>
                <w:bCs/>
                <w:sz w:val="28"/>
                <w:szCs w:val="28"/>
              </w:rPr>
            </w:pPr>
            <w:r w:rsidRPr="005038CE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30" w:type="dxa"/>
          </w:tcPr>
          <w:p w14:paraId="2F75A66D" w14:textId="77777777" w:rsidR="000F5C98" w:rsidRPr="005038CE" w:rsidRDefault="000F5C98" w:rsidP="00647677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5038CE">
              <w:rPr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4F7E81C8" w14:textId="77777777" w:rsidR="000F5C98" w:rsidRPr="005038CE" w:rsidRDefault="000F5C98" w:rsidP="000F5C98">
            <w:pPr>
              <w:tabs>
                <w:tab w:val="clear" w:pos="227"/>
              </w:tabs>
              <w:spacing w:line="240" w:lineRule="auto"/>
              <w:ind w:left="-104" w:right="-18"/>
              <w:jc w:val="center"/>
              <w:rPr>
                <w:b/>
                <w:bCs/>
                <w:sz w:val="28"/>
                <w:szCs w:val="28"/>
              </w:rPr>
            </w:pPr>
            <w:r w:rsidRPr="005038CE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F5C98" w:rsidRPr="005038CE" w14:paraId="72DF7E43" w14:textId="77777777" w:rsidTr="000F5C98">
        <w:trPr>
          <w:trHeight w:val="20"/>
        </w:trPr>
        <w:tc>
          <w:tcPr>
            <w:tcW w:w="2520" w:type="dxa"/>
          </w:tcPr>
          <w:p w14:paraId="6544B778" w14:textId="571485B5" w:rsidR="000F5C98" w:rsidRPr="005038CE" w:rsidRDefault="004D6809" w:rsidP="000F5C98">
            <w:pPr>
              <w:spacing w:line="240" w:lineRule="auto"/>
              <w:ind w:right="-108"/>
              <w:rPr>
                <w:sz w:val="28"/>
                <w:szCs w:val="28"/>
              </w:rPr>
            </w:pPr>
            <w:r w:rsidRPr="004D6809">
              <w:rPr>
                <w:sz w:val="28"/>
                <w:szCs w:val="28"/>
                <w:cs/>
              </w:rPr>
              <w:t xml:space="preserve">บริษัท เอสโซ่ (ประเทศไทย) 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4D6809">
              <w:rPr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430" w:type="dxa"/>
          </w:tcPr>
          <w:p w14:paraId="183F5A8D" w14:textId="77777777" w:rsidR="000F5C98" w:rsidRPr="005038CE" w:rsidRDefault="000F5C98" w:rsidP="00647677">
            <w:pPr>
              <w:spacing w:line="240" w:lineRule="auto"/>
              <w:ind w:right="-18"/>
              <w:jc w:val="center"/>
              <w:rPr>
                <w:sz w:val="28"/>
                <w:szCs w:val="28"/>
              </w:rPr>
            </w:pPr>
            <w:r w:rsidRPr="005038CE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51819289" w14:textId="61C173CB" w:rsidR="000F5C98" w:rsidRPr="005038CE" w:rsidRDefault="000F5C98" w:rsidP="00647677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เป็นบริษัทย่อยของผู้ถือหุ้นใหญ่</w:t>
            </w:r>
          </w:p>
        </w:tc>
      </w:tr>
    </w:tbl>
    <w:p w14:paraId="4D44CA8E" w14:textId="77777777" w:rsidR="000F5C98" w:rsidRPr="000F5C98" w:rsidRDefault="000F5C98" w:rsidP="000F5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2"/>
        <w:gridCol w:w="270"/>
        <w:gridCol w:w="1103"/>
        <w:gridCol w:w="270"/>
        <w:gridCol w:w="1080"/>
        <w:gridCol w:w="274"/>
        <w:gridCol w:w="1047"/>
      </w:tblGrid>
      <w:tr w:rsidR="0099563F" w:rsidRPr="00BF1313" w14:paraId="3565541D" w14:textId="77777777" w:rsidTr="004D6809">
        <w:trPr>
          <w:tblHeader/>
        </w:trPr>
        <w:tc>
          <w:tcPr>
            <w:tcW w:w="2267" w:type="pct"/>
            <w:shd w:val="clear" w:color="auto" w:fill="auto"/>
          </w:tcPr>
          <w:p w14:paraId="0277C0A4" w14:textId="77777777" w:rsidR="0099563F" w:rsidRPr="00BF1313" w:rsidRDefault="0099563F" w:rsidP="00247B1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47260003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7DB41EB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0" w:type="pct"/>
            <w:gridSpan w:val="3"/>
            <w:shd w:val="clear" w:color="auto" w:fill="auto"/>
          </w:tcPr>
          <w:p w14:paraId="517CA225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9563F" w:rsidRPr="00BF1313" w14:paraId="04E90700" w14:textId="77777777" w:rsidTr="004D6809">
        <w:trPr>
          <w:tblHeader/>
        </w:trPr>
        <w:tc>
          <w:tcPr>
            <w:tcW w:w="2267" w:type="pct"/>
            <w:shd w:val="clear" w:color="auto" w:fill="auto"/>
          </w:tcPr>
          <w:p w14:paraId="0B589AE1" w14:textId="1249D7BB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8F75C7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  <w:r w:rsidR="0099071D" w:rsidRPr="0099071D">
              <w:rPr>
                <w:rFonts w:asciiTheme="majorBidi" w:hAnsiTheme="majorBidi"/>
                <w:b/>
                <w:bCs/>
                <w:i/>
                <w:iCs/>
              </w:rPr>
              <w:t>30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8F75C7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77" w:type="pct"/>
            <w:shd w:val="clear" w:color="auto" w:fill="auto"/>
          </w:tcPr>
          <w:p w14:paraId="613A6202" w14:textId="6EC351AC" w:rsidR="0099563F" w:rsidRPr="00BF1313" w:rsidRDefault="0099071D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7CED061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741CD10F" w14:textId="50DD2EB9" w:rsidR="0099563F" w:rsidRPr="00BF1313" w:rsidRDefault="0099071D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08D12A8" w14:textId="470B6C59" w:rsidR="0099563F" w:rsidRPr="00BF1313" w:rsidRDefault="0099563F" w:rsidP="0099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F116138" w14:textId="715F5DF0" w:rsidR="0099563F" w:rsidRPr="00BF1313" w:rsidRDefault="0099071D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28CB5EF0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1D05DC81" w14:textId="0E243925" w:rsidR="0099563F" w:rsidRPr="00BF1313" w:rsidRDefault="0099071D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</w:tr>
      <w:tr w:rsidR="0099563F" w:rsidRPr="00BF1313" w14:paraId="1A8CFBF1" w14:textId="77777777" w:rsidTr="005B60AD">
        <w:trPr>
          <w:tblHeader/>
        </w:trPr>
        <w:tc>
          <w:tcPr>
            <w:tcW w:w="2267" w:type="pct"/>
            <w:shd w:val="clear" w:color="auto" w:fill="auto"/>
          </w:tcPr>
          <w:p w14:paraId="7ABE3F12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7"/>
            <w:shd w:val="clear" w:color="auto" w:fill="auto"/>
          </w:tcPr>
          <w:p w14:paraId="6F869EF4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9563F" w:rsidRPr="00BF1313" w14:paraId="13F09541" w14:textId="77777777" w:rsidTr="004D6809">
        <w:tc>
          <w:tcPr>
            <w:tcW w:w="2267" w:type="pct"/>
            <w:shd w:val="clear" w:color="auto" w:fill="auto"/>
          </w:tcPr>
          <w:p w14:paraId="2DAA056C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  <w:shd w:val="clear" w:color="auto" w:fill="auto"/>
          </w:tcPr>
          <w:p w14:paraId="6E9ED4E7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E5A857F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1C04269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7C097DA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128E5AA5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A381440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546DD0D0" w14:textId="77777777" w:rsidR="0099563F" w:rsidRPr="00BF1313" w:rsidRDefault="0099563F" w:rsidP="0024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F75C7" w:rsidRPr="00BF1313" w14:paraId="6341D704" w14:textId="77777777" w:rsidTr="004D6809">
        <w:tc>
          <w:tcPr>
            <w:tcW w:w="2267" w:type="pct"/>
            <w:shd w:val="clear" w:color="auto" w:fill="auto"/>
          </w:tcPr>
          <w:p w14:paraId="0F9AA25A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  <w:shd w:val="clear" w:color="auto" w:fill="auto"/>
          </w:tcPr>
          <w:p w14:paraId="3A5311F7" w14:textId="44430B6E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7</w:t>
            </w:r>
            <w:r w:rsidR="00E23A02">
              <w:rPr>
                <w:rFonts w:asciiTheme="majorBidi" w:hAnsiTheme="majorBidi" w:cstheme="majorBidi" w:hint="cs"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</w:rPr>
              <w:t>843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65</w:t>
            </w:r>
          </w:p>
        </w:tc>
        <w:tc>
          <w:tcPr>
            <w:tcW w:w="144" w:type="pct"/>
            <w:shd w:val="clear" w:color="auto" w:fill="auto"/>
          </w:tcPr>
          <w:p w14:paraId="1FE4FE35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2EF90A0D" w14:textId="5D33C6B8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8</w:t>
            </w:r>
            <w:r w:rsidR="008F75C7" w:rsidRPr="00DB59C3">
              <w:rPr>
                <w:rFonts w:asciiTheme="majorBidi" w:hAnsiTheme="majorBidi" w:cstheme="majorBidi"/>
              </w:rPr>
              <w:t>,</w:t>
            </w:r>
            <w:r w:rsidRPr="0099071D">
              <w:rPr>
                <w:rFonts w:asciiTheme="majorBidi" w:hAnsiTheme="majorBidi" w:cstheme="majorBidi"/>
              </w:rPr>
              <w:t>582</w:t>
            </w:r>
            <w:r w:rsidR="008F75C7" w:rsidRPr="00DB59C3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4" w:type="pct"/>
            <w:shd w:val="clear" w:color="auto" w:fill="auto"/>
          </w:tcPr>
          <w:p w14:paraId="2303638D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540ECEFF" w14:textId="4BB4BEC2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10</w:t>
            </w:r>
          </w:p>
        </w:tc>
        <w:tc>
          <w:tcPr>
            <w:tcW w:w="146" w:type="pct"/>
            <w:shd w:val="clear" w:color="auto" w:fill="auto"/>
          </w:tcPr>
          <w:p w14:paraId="5727DE02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2F7CD69B" w14:textId="600E7DD1" w:rsidR="008F75C7" w:rsidRPr="00BF1313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8F75C7" w:rsidRPr="00DB59C3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09</w:t>
            </w:r>
          </w:p>
        </w:tc>
      </w:tr>
      <w:tr w:rsidR="008F75C7" w:rsidRPr="00BF1313" w14:paraId="7E5F6E9D" w14:textId="77777777" w:rsidTr="004D6809">
        <w:tc>
          <w:tcPr>
            <w:tcW w:w="2267" w:type="pct"/>
            <w:shd w:val="clear" w:color="auto" w:fill="auto"/>
          </w:tcPr>
          <w:p w14:paraId="4370691C" w14:textId="709BE001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  <w:shd w:val="clear" w:color="auto" w:fill="auto"/>
          </w:tcPr>
          <w:p w14:paraId="4A7D301D" w14:textId="6B23DF25" w:rsidR="008F75C7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36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05</w:t>
            </w:r>
          </w:p>
        </w:tc>
        <w:tc>
          <w:tcPr>
            <w:tcW w:w="144" w:type="pct"/>
            <w:shd w:val="clear" w:color="auto" w:fill="auto"/>
          </w:tcPr>
          <w:p w14:paraId="3FAB9350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343F488B" w14:textId="2CFAE592" w:rsidR="008F75C7" w:rsidRPr="00D631F4" w:rsidRDefault="0099071D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6</w:t>
            </w:r>
            <w:r w:rsidR="002F2FDD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4" w:type="pct"/>
            <w:shd w:val="clear" w:color="auto" w:fill="auto"/>
          </w:tcPr>
          <w:p w14:paraId="7ACEC639" w14:textId="77777777" w:rsidR="008F75C7" w:rsidRPr="00D631F4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9976EB8" w14:textId="75497241" w:rsidR="008F75C7" w:rsidRPr="00D631F4" w:rsidRDefault="00E23A02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17F65FA" w14:textId="77777777" w:rsidR="008F75C7" w:rsidRPr="00D631F4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3F781F8E" w14:textId="441D9F4B" w:rsidR="008F75C7" w:rsidRPr="00D631F4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F75C7" w:rsidRPr="00BF1313" w14:paraId="6522EC70" w14:textId="77777777" w:rsidTr="004D6809">
        <w:tc>
          <w:tcPr>
            <w:tcW w:w="2267" w:type="pct"/>
            <w:shd w:val="clear" w:color="auto" w:fill="auto"/>
          </w:tcPr>
          <w:p w14:paraId="6FE2A511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  <w:shd w:val="clear" w:color="auto" w:fill="auto"/>
          </w:tcPr>
          <w:p w14:paraId="64E37D9A" w14:textId="6BDE5FEF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23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69</w:t>
            </w:r>
          </w:p>
        </w:tc>
        <w:tc>
          <w:tcPr>
            <w:tcW w:w="144" w:type="pct"/>
            <w:shd w:val="clear" w:color="auto" w:fill="auto"/>
          </w:tcPr>
          <w:p w14:paraId="065663AD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3B3A9873" w14:textId="51666CDD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23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54</w:t>
            </w:r>
          </w:p>
        </w:tc>
        <w:tc>
          <w:tcPr>
            <w:tcW w:w="144" w:type="pct"/>
            <w:shd w:val="clear" w:color="auto" w:fill="auto"/>
          </w:tcPr>
          <w:p w14:paraId="51F73AE2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149AD868" w14:textId="7904484A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21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39</w:t>
            </w:r>
          </w:p>
        </w:tc>
        <w:tc>
          <w:tcPr>
            <w:tcW w:w="146" w:type="pct"/>
            <w:shd w:val="clear" w:color="auto" w:fill="auto"/>
          </w:tcPr>
          <w:p w14:paraId="136CBB44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D58DCFE" w14:textId="6BF59E5B" w:rsidR="008F75C7" w:rsidRPr="00BF1313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22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39</w:t>
            </w:r>
          </w:p>
        </w:tc>
      </w:tr>
      <w:tr w:rsidR="008F75C7" w:rsidRPr="00BF1313" w14:paraId="3B22DE53" w14:textId="77777777" w:rsidTr="004D6809">
        <w:tc>
          <w:tcPr>
            <w:tcW w:w="2267" w:type="pct"/>
            <w:shd w:val="clear" w:color="auto" w:fill="auto"/>
          </w:tcPr>
          <w:p w14:paraId="07D581AC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  <w:shd w:val="clear" w:color="auto" w:fill="auto"/>
          </w:tcPr>
          <w:p w14:paraId="24DC5610" w14:textId="673492E2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32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53</w:t>
            </w:r>
          </w:p>
        </w:tc>
        <w:tc>
          <w:tcPr>
            <w:tcW w:w="144" w:type="pct"/>
            <w:shd w:val="clear" w:color="auto" w:fill="auto"/>
          </w:tcPr>
          <w:p w14:paraId="33DE6E98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77457B55" w14:textId="01F8F0A2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130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4" w:type="pct"/>
            <w:shd w:val="clear" w:color="auto" w:fill="auto"/>
          </w:tcPr>
          <w:p w14:paraId="3F995BF9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96A2F1A" w14:textId="33D3A4A6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32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53</w:t>
            </w:r>
          </w:p>
        </w:tc>
        <w:tc>
          <w:tcPr>
            <w:tcW w:w="146" w:type="pct"/>
            <w:shd w:val="clear" w:color="auto" w:fill="auto"/>
          </w:tcPr>
          <w:p w14:paraId="799DFBDE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3CD46491" w14:textId="5C902FEF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130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13</w:t>
            </w:r>
          </w:p>
        </w:tc>
      </w:tr>
      <w:tr w:rsidR="008F75C7" w:rsidRPr="00BF1313" w14:paraId="57281D10" w14:textId="77777777" w:rsidTr="004D6809">
        <w:tc>
          <w:tcPr>
            <w:tcW w:w="2267" w:type="pct"/>
            <w:shd w:val="clear" w:color="auto" w:fill="auto"/>
          </w:tcPr>
          <w:p w14:paraId="07B22839" w14:textId="77777777" w:rsidR="008F75C7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8BDD9BD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065708FF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400D03D" w14:textId="77777777" w:rsidR="008F75C7" w:rsidRPr="001E152D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3E419771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55B9760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55CB2919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6DF47B39" w14:textId="77777777" w:rsidR="008F75C7" w:rsidRPr="001E152D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BF1313" w14:paraId="7304C29F" w14:textId="77777777" w:rsidTr="004D6809">
        <w:tc>
          <w:tcPr>
            <w:tcW w:w="2267" w:type="pct"/>
            <w:shd w:val="clear" w:color="auto" w:fill="auto"/>
          </w:tcPr>
          <w:p w14:paraId="43B7F337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  <w:shd w:val="clear" w:color="auto" w:fill="auto"/>
          </w:tcPr>
          <w:p w14:paraId="02FA4F63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57C44A9A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206ED449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56D2B2EF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C27606D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3DAB1B20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683C7942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BF1313" w14:paraId="4F89F1F6" w14:textId="77777777" w:rsidTr="004D6809">
        <w:tc>
          <w:tcPr>
            <w:tcW w:w="2267" w:type="pct"/>
            <w:shd w:val="clear" w:color="auto" w:fill="auto"/>
          </w:tcPr>
          <w:p w14:paraId="18AB5250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  <w:shd w:val="clear" w:color="auto" w:fill="auto"/>
          </w:tcPr>
          <w:p w14:paraId="7F8186F9" w14:textId="6A75C0B2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640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95</w:t>
            </w:r>
          </w:p>
        </w:tc>
        <w:tc>
          <w:tcPr>
            <w:tcW w:w="144" w:type="pct"/>
            <w:shd w:val="clear" w:color="auto" w:fill="auto"/>
          </w:tcPr>
          <w:p w14:paraId="2723FC57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2A944F14" w14:textId="21701107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697</w:t>
            </w:r>
            <w:r w:rsidR="008F75C7" w:rsidRPr="00674AB5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70</w:t>
            </w:r>
          </w:p>
        </w:tc>
        <w:tc>
          <w:tcPr>
            <w:tcW w:w="144" w:type="pct"/>
            <w:shd w:val="clear" w:color="auto" w:fill="auto"/>
          </w:tcPr>
          <w:p w14:paraId="16AA71F5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23E2869E" w14:textId="10000456" w:rsidR="008F75C7" w:rsidRPr="00A22CCA" w:rsidRDefault="00C97FB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53213B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42EB95D" w14:textId="10E6EF0E" w:rsidR="008F75C7" w:rsidRPr="00BF1313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74AB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F75C7" w:rsidRPr="00BF1313" w14:paraId="18DAEF5E" w14:textId="77777777" w:rsidTr="004D6809">
        <w:tc>
          <w:tcPr>
            <w:tcW w:w="2267" w:type="pct"/>
            <w:shd w:val="clear" w:color="auto" w:fill="auto"/>
          </w:tcPr>
          <w:p w14:paraId="7A1447A6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  <w:shd w:val="clear" w:color="auto" w:fill="auto"/>
          </w:tcPr>
          <w:p w14:paraId="770DB0F9" w14:textId="2B57EDF7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634B4275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9416209" w14:textId="2A9916DC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5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73</w:t>
            </w:r>
          </w:p>
        </w:tc>
        <w:tc>
          <w:tcPr>
            <w:tcW w:w="144" w:type="pct"/>
            <w:shd w:val="clear" w:color="auto" w:fill="auto"/>
          </w:tcPr>
          <w:p w14:paraId="3C5AE3D0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5E275A9" w14:textId="4C345ED9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02</w:t>
            </w:r>
          </w:p>
        </w:tc>
        <w:tc>
          <w:tcPr>
            <w:tcW w:w="146" w:type="pct"/>
            <w:shd w:val="clear" w:color="auto" w:fill="auto"/>
          </w:tcPr>
          <w:p w14:paraId="5BC898BA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39980A96" w14:textId="42732FCE" w:rsidR="008F75C7" w:rsidRPr="00BF1313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4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88</w:t>
            </w:r>
          </w:p>
        </w:tc>
      </w:tr>
      <w:tr w:rsidR="008F75C7" w:rsidRPr="00BF1313" w14:paraId="0ED8D782" w14:textId="77777777" w:rsidTr="004D6809">
        <w:tc>
          <w:tcPr>
            <w:tcW w:w="2267" w:type="pct"/>
            <w:shd w:val="clear" w:color="auto" w:fill="auto"/>
          </w:tcPr>
          <w:p w14:paraId="221D9895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  <w:shd w:val="clear" w:color="auto" w:fill="auto"/>
          </w:tcPr>
          <w:p w14:paraId="64733EC7" w14:textId="48AA86E9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21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144" w:type="pct"/>
            <w:shd w:val="clear" w:color="auto" w:fill="auto"/>
          </w:tcPr>
          <w:p w14:paraId="343C5067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08E55FC8" w14:textId="40AEE42C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86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42</w:t>
            </w:r>
          </w:p>
        </w:tc>
        <w:tc>
          <w:tcPr>
            <w:tcW w:w="144" w:type="pct"/>
            <w:shd w:val="clear" w:color="auto" w:fill="auto"/>
          </w:tcPr>
          <w:p w14:paraId="62981F65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0F95830" w14:textId="28971AD8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21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78B8CB87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6464ECAF" w14:textId="5745C5B8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86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42</w:t>
            </w:r>
          </w:p>
        </w:tc>
      </w:tr>
      <w:tr w:rsidR="008F75C7" w:rsidRPr="003C3791" w14:paraId="5CEACEC7" w14:textId="77777777" w:rsidTr="004D6809">
        <w:tc>
          <w:tcPr>
            <w:tcW w:w="2267" w:type="pct"/>
            <w:shd w:val="clear" w:color="auto" w:fill="auto"/>
          </w:tcPr>
          <w:p w14:paraId="2FD05937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66FB554A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5303EE92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8E42616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shd w:val="clear" w:color="auto" w:fill="auto"/>
          </w:tcPr>
          <w:p w14:paraId="43960C08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E587A47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5357DACC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6C719840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BF1313" w14:paraId="3AF0FB81" w14:textId="77777777" w:rsidTr="004D6809">
        <w:tc>
          <w:tcPr>
            <w:tcW w:w="2267" w:type="pct"/>
            <w:shd w:val="clear" w:color="auto" w:fill="auto"/>
          </w:tcPr>
          <w:p w14:paraId="370B8821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507219AD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444FEAD2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48F0667C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499887FA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BA54EFE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0FD469ED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62F0621E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791CD5" w14:paraId="74B20DC7" w14:textId="77777777" w:rsidTr="004D6809">
        <w:tc>
          <w:tcPr>
            <w:tcW w:w="2267" w:type="pct"/>
            <w:shd w:val="clear" w:color="auto" w:fill="auto"/>
          </w:tcPr>
          <w:p w14:paraId="6C2E4F38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  <w:shd w:val="clear" w:color="auto" w:fill="auto"/>
          </w:tcPr>
          <w:p w14:paraId="47A20C4F" w14:textId="7D2B8D99" w:rsidR="008F75C7" w:rsidRPr="00791CD5" w:rsidRDefault="00C97FB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BEFB02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6FB03A10" w14:textId="68D420A7" w:rsidR="008F75C7" w:rsidRPr="00791CD5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B07CCF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4BB0FAEC" w14:textId="52E2F41F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47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71</w:t>
            </w:r>
          </w:p>
        </w:tc>
        <w:tc>
          <w:tcPr>
            <w:tcW w:w="146" w:type="pct"/>
            <w:shd w:val="clear" w:color="auto" w:fill="auto"/>
          </w:tcPr>
          <w:p w14:paraId="5F9714E3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2092A8C" w14:textId="7FC5C9D3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17</w:t>
            </w:r>
            <w:r w:rsidR="008F75C7" w:rsidRPr="00DB59C3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18</w:t>
            </w:r>
          </w:p>
        </w:tc>
      </w:tr>
      <w:tr w:rsidR="008F75C7" w:rsidRPr="00BF1313" w14:paraId="5C771295" w14:textId="77777777" w:rsidTr="004D6809">
        <w:tc>
          <w:tcPr>
            <w:tcW w:w="2267" w:type="pct"/>
            <w:shd w:val="clear" w:color="auto" w:fill="auto"/>
          </w:tcPr>
          <w:p w14:paraId="6DC79216" w14:textId="3AE76341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  <w:shd w:val="clear" w:color="auto" w:fill="auto"/>
          </w:tcPr>
          <w:p w14:paraId="1C3C4D81" w14:textId="0AE41EB2" w:rsidR="008F75C7" w:rsidRPr="00A22CCA" w:rsidRDefault="00C97FB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0761CE9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E4008AF" w14:textId="0D6EF620" w:rsidR="008F75C7" w:rsidRPr="00A22CCA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9A0CF2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5EF84EC" w14:textId="691028CB" w:rsidR="008F75C7" w:rsidRPr="00A22CCA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98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53</w:t>
            </w:r>
          </w:p>
        </w:tc>
        <w:tc>
          <w:tcPr>
            <w:tcW w:w="146" w:type="pct"/>
            <w:shd w:val="clear" w:color="auto" w:fill="auto"/>
          </w:tcPr>
          <w:p w14:paraId="50CAFF84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16B9441F" w14:textId="0ABB235B" w:rsidR="008F75C7" w:rsidRPr="00BF1313" w:rsidRDefault="008F75C7" w:rsidP="001C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59C3">
              <w:rPr>
                <w:rFonts w:asciiTheme="majorBidi" w:hAnsiTheme="majorBidi" w:cstheme="majorBidi"/>
              </w:rPr>
              <w:t>-</w:t>
            </w:r>
          </w:p>
        </w:tc>
      </w:tr>
      <w:tr w:rsidR="008F75C7" w:rsidRPr="00BF1313" w14:paraId="6A7135B5" w14:textId="77777777" w:rsidTr="004D6809">
        <w:tc>
          <w:tcPr>
            <w:tcW w:w="2267" w:type="pct"/>
            <w:shd w:val="clear" w:color="auto" w:fill="auto"/>
          </w:tcPr>
          <w:p w14:paraId="0CDEDC49" w14:textId="59D781DD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  <w:shd w:val="clear" w:color="auto" w:fill="auto"/>
          </w:tcPr>
          <w:p w14:paraId="5CB5947D" w14:textId="6C7A4CBB" w:rsidR="008F75C7" w:rsidRDefault="00C97FB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D0E738D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6E73B087" w14:textId="48480119" w:rsidR="008F75C7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480FBF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5290F105" w14:textId="3FB77738" w:rsidR="008F75C7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31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58</w:t>
            </w:r>
          </w:p>
        </w:tc>
        <w:tc>
          <w:tcPr>
            <w:tcW w:w="146" w:type="pct"/>
            <w:shd w:val="clear" w:color="auto" w:fill="auto"/>
          </w:tcPr>
          <w:p w14:paraId="1D7B3678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1AE5516B" w14:textId="5A774432" w:rsidR="008F75C7" w:rsidRPr="001E152D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8F75C7" w:rsidRPr="007535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21</w:t>
            </w:r>
          </w:p>
        </w:tc>
      </w:tr>
      <w:tr w:rsidR="008F75C7" w:rsidRPr="00BF1313" w14:paraId="1FA7120C" w14:textId="77777777" w:rsidTr="004D6809">
        <w:tc>
          <w:tcPr>
            <w:tcW w:w="2267" w:type="pct"/>
            <w:shd w:val="clear" w:color="auto" w:fill="auto"/>
          </w:tcPr>
          <w:p w14:paraId="5F10B63E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1F2C59BE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037B931D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36C75EC8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198BEEAF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285062C1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2EE93BEA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4AC4385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BF1313" w14:paraId="76B263E1" w14:textId="77777777" w:rsidTr="004D6809">
        <w:tc>
          <w:tcPr>
            <w:tcW w:w="2267" w:type="pct"/>
            <w:shd w:val="clear" w:color="auto" w:fill="auto"/>
          </w:tcPr>
          <w:p w14:paraId="676C09D5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36C2286A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519543E6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665A9CC7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3D3D7069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90E381E" w14:textId="77777777" w:rsidR="008F75C7" w:rsidRPr="00A22CCA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318BDE25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5DD60609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791CD5" w14:paraId="0259964C" w14:textId="77777777" w:rsidTr="004D6809">
        <w:tc>
          <w:tcPr>
            <w:tcW w:w="2267" w:type="pct"/>
            <w:shd w:val="clear" w:color="auto" w:fill="auto"/>
          </w:tcPr>
          <w:p w14:paraId="34AE9C0F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  <w:shd w:val="clear" w:color="auto" w:fill="auto"/>
          </w:tcPr>
          <w:p w14:paraId="29A5C5E4" w14:textId="178D7A2B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96</w:t>
            </w:r>
            <w:r w:rsidR="00696618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4" w:type="pct"/>
            <w:shd w:val="clear" w:color="auto" w:fill="auto"/>
          </w:tcPr>
          <w:p w14:paraId="57A57885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020D651B" w14:textId="1C656158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</w:t>
            </w:r>
            <w:r w:rsidR="008F75C7" w:rsidRPr="00DB59C3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41</w:t>
            </w:r>
          </w:p>
        </w:tc>
        <w:tc>
          <w:tcPr>
            <w:tcW w:w="144" w:type="pct"/>
            <w:shd w:val="clear" w:color="auto" w:fill="auto"/>
          </w:tcPr>
          <w:p w14:paraId="56EC67AB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4651E111" w14:textId="2BBAD69C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E23A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146" w:type="pct"/>
            <w:shd w:val="clear" w:color="auto" w:fill="auto"/>
          </w:tcPr>
          <w:p w14:paraId="4E3420C4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0D9E601" w14:textId="4778CC8E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8F75C7" w:rsidRPr="00DB59C3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35</w:t>
            </w:r>
          </w:p>
        </w:tc>
      </w:tr>
      <w:tr w:rsidR="008F75C7" w:rsidRPr="00791CD5" w14:paraId="48CD03A0" w14:textId="77777777" w:rsidTr="004D6809">
        <w:tc>
          <w:tcPr>
            <w:tcW w:w="2267" w:type="pct"/>
            <w:shd w:val="clear" w:color="auto" w:fill="auto"/>
          </w:tcPr>
          <w:p w14:paraId="41E7A498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  <w:shd w:val="clear" w:color="auto" w:fill="auto"/>
          </w:tcPr>
          <w:p w14:paraId="6EA243E5" w14:textId="0E08AB99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740</w:t>
            </w:r>
            <w:r w:rsidR="00792558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4" w:type="pct"/>
            <w:shd w:val="clear" w:color="auto" w:fill="auto"/>
          </w:tcPr>
          <w:p w14:paraId="62138F84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2375A760" w14:textId="5D1A63E8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714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85</w:t>
            </w:r>
          </w:p>
        </w:tc>
        <w:tc>
          <w:tcPr>
            <w:tcW w:w="144" w:type="pct"/>
            <w:shd w:val="clear" w:color="auto" w:fill="auto"/>
          </w:tcPr>
          <w:p w14:paraId="73A2E158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4AABD425" w14:textId="5CD6BDA4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792558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06</w:t>
            </w:r>
          </w:p>
        </w:tc>
        <w:tc>
          <w:tcPr>
            <w:tcW w:w="146" w:type="pct"/>
            <w:shd w:val="clear" w:color="auto" w:fill="auto"/>
          </w:tcPr>
          <w:p w14:paraId="3CF66DED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54E3F8CF" w14:textId="61D49659" w:rsidR="008F75C7" w:rsidRPr="00791CD5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F75C7" w:rsidRPr="00791CD5" w14:paraId="0F21D496" w14:textId="77777777" w:rsidTr="004D6809">
        <w:tc>
          <w:tcPr>
            <w:tcW w:w="2267" w:type="pct"/>
            <w:shd w:val="clear" w:color="auto" w:fill="auto"/>
          </w:tcPr>
          <w:p w14:paraId="7C10F693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proofErr w:type="spellStart"/>
            <w:r w:rsidRPr="00791CD5">
              <w:rPr>
                <w:rFonts w:asciiTheme="majorBidi" w:hAnsiTheme="majorBidi" w:cstheme="majorBidi"/>
                <w:sz w:val="2"/>
                <w:szCs w:val="2"/>
              </w:rPr>
              <w:t>Ik</w:t>
            </w:r>
            <w:proofErr w:type="spellEnd"/>
            <w:r w:rsidRPr="00791CD5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  <w:shd w:val="clear" w:color="auto" w:fill="auto"/>
          </w:tcPr>
          <w:p w14:paraId="31D0635C" w14:textId="2ADE995F" w:rsidR="008F75C7" w:rsidRPr="00791CD5" w:rsidRDefault="00C97FB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28080F0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36DF39BA" w14:textId="7BE6606A" w:rsidR="008F75C7" w:rsidRPr="00791CD5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14</w:t>
            </w:r>
            <w:r w:rsidR="008F75C7" w:rsidRPr="007F756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144" w:type="pct"/>
            <w:shd w:val="clear" w:color="auto" w:fill="auto"/>
          </w:tcPr>
          <w:p w14:paraId="2CB65370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9ABB25F" w14:textId="38AE99AB" w:rsidR="008F75C7" w:rsidRPr="00791CD5" w:rsidRDefault="00C97FB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E6D9AC" w14:textId="77777777" w:rsidR="008F75C7" w:rsidRPr="00791CD5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0539A2A9" w14:textId="2EC0CF39" w:rsidR="008F75C7" w:rsidRPr="00791CD5" w:rsidRDefault="008F75C7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F756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F75C7" w:rsidRPr="00BF1313" w14:paraId="2E338B99" w14:textId="77777777" w:rsidTr="004D6809">
        <w:tc>
          <w:tcPr>
            <w:tcW w:w="2267" w:type="pct"/>
            <w:shd w:val="clear" w:color="auto" w:fill="auto"/>
          </w:tcPr>
          <w:p w14:paraId="1FE531E5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36B7E8E5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486E76B4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50CCA53E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5EC0ACC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5B6714B1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1C91A950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1B1921D4" w14:textId="77777777" w:rsidR="008F75C7" w:rsidRPr="00B248C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D8295F" w14:paraId="66C22262" w14:textId="77777777" w:rsidTr="004D6809">
        <w:trPr>
          <w:trHeight w:val="398"/>
        </w:trPr>
        <w:tc>
          <w:tcPr>
            <w:tcW w:w="2267" w:type="pct"/>
            <w:shd w:val="clear" w:color="auto" w:fill="auto"/>
          </w:tcPr>
          <w:p w14:paraId="0A7F2E4C" w14:textId="77777777" w:rsidR="008F75C7" w:rsidRPr="00D8295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4C1FD88C" w14:textId="77777777" w:rsidR="008F75C7" w:rsidRPr="006C54F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7CC362E0" w14:textId="77777777" w:rsidR="008F75C7" w:rsidRPr="00D8295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shd w:val="clear" w:color="auto" w:fill="auto"/>
          </w:tcPr>
          <w:p w14:paraId="6EB51A6B" w14:textId="77777777" w:rsidR="008F75C7" w:rsidRPr="00D8295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shd w:val="clear" w:color="auto" w:fill="auto"/>
          </w:tcPr>
          <w:p w14:paraId="34C35C34" w14:textId="77777777" w:rsidR="008F75C7" w:rsidRPr="00D8295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shd w:val="clear" w:color="auto" w:fill="auto"/>
          </w:tcPr>
          <w:p w14:paraId="45B50EEE" w14:textId="77777777" w:rsidR="008F75C7" w:rsidRPr="006C54F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4E0AAAB5" w14:textId="77777777" w:rsidR="008F75C7" w:rsidRPr="00D8295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8" w:type="pct"/>
            <w:shd w:val="clear" w:color="auto" w:fill="auto"/>
          </w:tcPr>
          <w:p w14:paraId="0A43D153" w14:textId="77777777" w:rsidR="008F75C7" w:rsidRPr="00D8295F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F75C7" w:rsidRPr="00BF1313" w14:paraId="184D9ADF" w14:textId="77777777" w:rsidTr="004D6809">
        <w:tc>
          <w:tcPr>
            <w:tcW w:w="2267" w:type="pct"/>
            <w:shd w:val="clear" w:color="auto" w:fill="auto"/>
          </w:tcPr>
          <w:p w14:paraId="40AE0383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6EC9805E" w14:textId="77777777" w:rsidR="008F75C7" w:rsidRPr="006C54F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434E96CD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38FC0BAB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385866C1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26AC677" w14:textId="77777777" w:rsidR="008F75C7" w:rsidRPr="006C54F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454CA097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27B9A722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BF1313" w14:paraId="4EC2CB0B" w14:textId="77777777" w:rsidTr="004D6809">
        <w:tc>
          <w:tcPr>
            <w:tcW w:w="2267" w:type="pct"/>
            <w:shd w:val="clear" w:color="auto" w:fill="auto"/>
          </w:tcPr>
          <w:p w14:paraId="743B167B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19DA52BD" w14:textId="017AB717" w:rsidR="008F75C7" w:rsidRPr="00DA5566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45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87</w:t>
            </w:r>
          </w:p>
        </w:tc>
        <w:tc>
          <w:tcPr>
            <w:tcW w:w="144" w:type="pct"/>
            <w:shd w:val="clear" w:color="auto" w:fill="auto"/>
          </w:tcPr>
          <w:p w14:paraId="67A4DF6B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3B1C0601" w14:textId="37503BC4" w:rsidR="008F75C7" w:rsidRPr="004036CB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39</w:t>
            </w:r>
            <w:r w:rsidR="008F75C7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4" w:type="pct"/>
            <w:shd w:val="clear" w:color="auto" w:fill="auto"/>
          </w:tcPr>
          <w:p w14:paraId="3D1F310D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0A98DA5" w14:textId="1F47F0B6" w:rsidR="008F75C7" w:rsidRPr="004036CB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31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8</w:t>
            </w:r>
            <w:r w:rsidRPr="0099071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33ABEF8C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6611AA65" w14:textId="26D3F528" w:rsidR="008F75C7" w:rsidRPr="00BF1313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27</w:t>
            </w:r>
            <w:r w:rsidR="008F75C7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82</w:t>
            </w:r>
          </w:p>
        </w:tc>
      </w:tr>
      <w:tr w:rsidR="008F75C7" w:rsidRPr="00BF1313" w14:paraId="09DCD0C2" w14:textId="77777777" w:rsidTr="004D6809">
        <w:tc>
          <w:tcPr>
            <w:tcW w:w="2267" w:type="pct"/>
            <w:shd w:val="clear" w:color="auto" w:fill="auto"/>
          </w:tcPr>
          <w:p w14:paraId="21F4437C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  <w:shd w:val="clear" w:color="auto" w:fill="auto"/>
          </w:tcPr>
          <w:p w14:paraId="32CDA166" w14:textId="77777777" w:rsidR="008F75C7" w:rsidRPr="00DA5566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15B5861F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shd w:val="clear" w:color="auto" w:fill="auto"/>
          </w:tcPr>
          <w:p w14:paraId="6FE71259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shd w:val="clear" w:color="auto" w:fill="auto"/>
          </w:tcPr>
          <w:p w14:paraId="0EB7DE4A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ED77D65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6BF27497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F6FAA15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F75C7" w:rsidRPr="00BF1313" w14:paraId="45780D9C" w14:textId="77777777" w:rsidTr="004D6809">
        <w:tc>
          <w:tcPr>
            <w:tcW w:w="2267" w:type="pct"/>
            <w:shd w:val="clear" w:color="auto" w:fill="auto"/>
          </w:tcPr>
          <w:p w14:paraId="77414FE1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FA26DCA" w14:textId="08CF7512" w:rsidR="008F75C7" w:rsidRPr="00DA5566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67</w:t>
            </w:r>
          </w:p>
        </w:tc>
        <w:tc>
          <w:tcPr>
            <w:tcW w:w="144" w:type="pct"/>
            <w:shd w:val="clear" w:color="auto" w:fill="auto"/>
          </w:tcPr>
          <w:p w14:paraId="355AAC62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29408CF" w14:textId="01E4CF95" w:rsidR="008F75C7" w:rsidRPr="004036CB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</w:t>
            </w:r>
            <w:r w:rsidR="008F75C7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4" w:type="pct"/>
            <w:shd w:val="clear" w:color="auto" w:fill="auto"/>
          </w:tcPr>
          <w:p w14:paraId="3422EBE7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AC0DCC0" w14:textId="7EAB33D2" w:rsidR="008F75C7" w:rsidRPr="004036CB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</w:t>
            </w:r>
            <w:r w:rsidR="00C97FB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32</w:t>
            </w:r>
          </w:p>
        </w:tc>
        <w:tc>
          <w:tcPr>
            <w:tcW w:w="146" w:type="pct"/>
            <w:shd w:val="clear" w:color="auto" w:fill="auto"/>
          </w:tcPr>
          <w:p w14:paraId="13E197CE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0897C72" w14:textId="6C432159" w:rsidR="008F75C7" w:rsidRPr="00BF1313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8F75C7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31</w:t>
            </w:r>
          </w:p>
        </w:tc>
      </w:tr>
      <w:tr w:rsidR="008F75C7" w:rsidRPr="00BF1313" w14:paraId="5DC84BE3" w14:textId="77777777" w:rsidTr="004D6809">
        <w:tc>
          <w:tcPr>
            <w:tcW w:w="2267" w:type="pct"/>
            <w:shd w:val="clear" w:color="auto" w:fill="auto"/>
          </w:tcPr>
          <w:p w14:paraId="29AEFE9A" w14:textId="77777777" w:rsidR="008F75C7" w:rsidRPr="00BF1313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A271F" w14:textId="7B6D7B70" w:rsidR="008F75C7" w:rsidRPr="00DA5566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48</w:t>
            </w:r>
            <w:r w:rsidR="00C97FB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54</w:t>
            </w:r>
          </w:p>
        </w:tc>
        <w:tc>
          <w:tcPr>
            <w:tcW w:w="144" w:type="pct"/>
            <w:shd w:val="clear" w:color="auto" w:fill="auto"/>
          </w:tcPr>
          <w:p w14:paraId="386BAD8C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DB32C" w14:textId="01B7DCA3" w:rsidR="008F75C7" w:rsidRPr="004036CB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42</w:t>
            </w:r>
            <w:r w:rsidR="008F75C7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5AFF5442" w14:textId="77777777" w:rsidR="008F75C7" w:rsidRPr="004036CB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04770" w14:textId="33095D62" w:rsidR="008F75C7" w:rsidRPr="004036CB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34</w:t>
            </w:r>
            <w:r w:rsidR="00C97FB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1</w:t>
            </w:r>
            <w:r w:rsidRPr="0099071D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2D156E5" w14:textId="77777777" w:rsidR="008F75C7" w:rsidRPr="00AC5EDC" w:rsidRDefault="008F75C7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F8CC5" w14:textId="60D46A67" w:rsidR="008F75C7" w:rsidRPr="00AC5EDC" w:rsidRDefault="0099071D" w:rsidP="008F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28</w:t>
            </w:r>
            <w:r w:rsidR="008F75C7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</w:tbl>
    <w:p w14:paraId="68143A00" w14:textId="77777777" w:rsidR="0099563F" w:rsidRDefault="0099563F" w:rsidP="0099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23119FAC" w14:textId="5E401233" w:rsidR="00035C94" w:rsidRDefault="00035C94"/>
    <w:p w14:paraId="023859F8" w14:textId="07FF092F" w:rsidR="00871A4A" w:rsidRPr="00523DC7" w:rsidRDefault="00D902A1" w:rsidP="00B1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523DC7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99071D" w:rsidRPr="0099071D">
        <w:rPr>
          <w:rFonts w:asciiTheme="majorBidi" w:hAnsiTheme="majorBidi" w:cstheme="majorBidi"/>
        </w:rPr>
        <w:t>30</w:t>
      </w:r>
      <w:r w:rsidR="0099563F" w:rsidRPr="00523DC7">
        <w:rPr>
          <w:rFonts w:asciiTheme="majorBidi" w:hAnsiTheme="majorBidi" w:cstheme="majorBidi"/>
        </w:rPr>
        <w:t xml:space="preserve"> </w:t>
      </w:r>
      <w:r w:rsidR="00797813">
        <w:rPr>
          <w:rFonts w:asciiTheme="majorBidi" w:hAnsiTheme="majorBidi" w:cstheme="majorBidi" w:hint="cs"/>
          <w:cs/>
        </w:rPr>
        <w:t>กันยายน</w:t>
      </w:r>
      <w:r w:rsidR="007013AC" w:rsidRPr="00523DC7">
        <w:rPr>
          <w:rFonts w:asciiTheme="majorBidi" w:hAnsiTheme="majorBidi" w:cstheme="majorBidi"/>
          <w:cs/>
        </w:rPr>
        <w:t xml:space="preserve"> </w:t>
      </w:r>
      <w:r w:rsidR="0099071D" w:rsidRPr="0099071D">
        <w:rPr>
          <w:rFonts w:asciiTheme="majorBidi" w:hAnsiTheme="majorBidi" w:cstheme="majorBidi"/>
        </w:rPr>
        <w:t>2566</w:t>
      </w:r>
      <w:r w:rsidRPr="00523DC7">
        <w:rPr>
          <w:rFonts w:asciiTheme="majorBidi" w:hAnsiTheme="majorBidi" w:cstheme="majorBidi"/>
          <w:cs/>
        </w:rPr>
        <w:t xml:space="preserve"> และ </w:t>
      </w:r>
      <w:r w:rsidR="0099071D" w:rsidRPr="0099071D">
        <w:rPr>
          <w:rFonts w:asciiTheme="majorBidi" w:hAnsiTheme="majorBidi" w:cstheme="majorBidi"/>
        </w:rPr>
        <w:t>31</w:t>
      </w:r>
      <w:r w:rsidRPr="00523DC7">
        <w:rPr>
          <w:rFonts w:asciiTheme="majorBidi" w:hAnsiTheme="majorBidi" w:cstheme="majorBidi"/>
          <w:cs/>
        </w:rPr>
        <w:t xml:space="preserve"> ธันวาคม </w:t>
      </w:r>
      <w:r w:rsidR="0099071D" w:rsidRPr="0099071D">
        <w:rPr>
          <w:rFonts w:asciiTheme="majorBidi" w:hAnsiTheme="majorBidi" w:cstheme="majorBidi"/>
        </w:rPr>
        <w:t>2565</w:t>
      </w:r>
      <w:r w:rsidRPr="00523DC7">
        <w:rPr>
          <w:rFonts w:asciiTheme="majorBidi" w:hAnsiTheme="majorBidi" w:cstheme="majorBidi"/>
          <w:cs/>
        </w:rPr>
        <w:t xml:space="preserve"> มีดังนี้</w:t>
      </w:r>
    </w:p>
    <w:p w14:paraId="7C7DBBEA" w14:textId="1AD32083" w:rsidR="00D902A1" w:rsidRPr="00187C66" w:rsidRDefault="00D902A1" w:rsidP="00E5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69"/>
        <w:gridCol w:w="1105"/>
        <w:gridCol w:w="271"/>
        <w:gridCol w:w="1083"/>
        <w:gridCol w:w="278"/>
        <w:gridCol w:w="1040"/>
      </w:tblGrid>
      <w:tr w:rsidR="00187C66" w:rsidRPr="002516C1" w14:paraId="63CE2F01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2516C1" w:rsidRDefault="00187C66" w:rsidP="004A041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14:paraId="2E09080B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2516C1" w:rsidRDefault="00187C66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87C66" w:rsidRPr="002516C1" w14:paraId="6C3F60A9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26653568" w:rsidR="00187C66" w:rsidRPr="00A026BE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t>30</w:t>
            </w:r>
            <w:r w:rsidR="0099563F" w:rsidRPr="00D258DE">
              <w:t xml:space="preserve"> </w:t>
            </w:r>
            <w:r w:rsidR="00797813">
              <w:rPr>
                <w:rFonts w:hint="cs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3708E365" w14:textId="47C72EED" w:rsidR="00187C66" w:rsidRPr="00A026BE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187C66">
              <w:rPr>
                <w:rFonts w:asciiTheme="majorBidi" w:hAnsiTheme="majorBidi" w:cstheme="majorBidi"/>
              </w:rPr>
              <w:t xml:space="preserve"> </w:t>
            </w:r>
            <w:r w:rsidR="00187C66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12F29350" w:rsidR="00187C66" w:rsidRPr="00A026BE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99563F" w:rsidRPr="00D258DE">
              <w:t xml:space="preserve"> </w:t>
            </w:r>
            <w:r w:rsidR="00797813">
              <w:rPr>
                <w:rFonts w:hint="cs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CC1B860" w:rsidR="00187C66" w:rsidRPr="00A026BE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187C66">
              <w:rPr>
                <w:rFonts w:asciiTheme="majorBidi" w:hAnsiTheme="majorBidi" w:cstheme="majorBidi"/>
              </w:rPr>
              <w:t xml:space="preserve"> </w:t>
            </w:r>
            <w:r w:rsidR="00187C66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87C66" w:rsidRPr="002516C1" w14:paraId="35D2F1F8" w14:textId="77777777" w:rsidTr="004A0412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4ED97478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5A4001D8" w14:textId="08C1E3D4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538DD919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23305354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</w:tr>
      <w:tr w:rsidR="00187C66" w:rsidRPr="002516C1" w14:paraId="14AEF90C" w14:textId="77777777" w:rsidTr="004A0412">
        <w:trPr>
          <w:tblHeader/>
        </w:trPr>
        <w:tc>
          <w:tcPr>
            <w:tcW w:w="2232" w:type="pct"/>
          </w:tcPr>
          <w:p w14:paraId="78997E1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7"/>
          </w:tcPr>
          <w:p w14:paraId="338872F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2516C1" w14:paraId="45B012FC" w14:textId="77777777" w:rsidTr="0099563F">
        <w:trPr>
          <w:trHeight w:val="80"/>
        </w:trPr>
        <w:tc>
          <w:tcPr>
            <w:tcW w:w="2232" w:type="pct"/>
          </w:tcPr>
          <w:p w14:paraId="1795053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02715CF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87C66" w:rsidRPr="002516C1" w14:paraId="6F3D49FF" w14:textId="77777777" w:rsidTr="004A0412">
        <w:tc>
          <w:tcPr>
            <w:tcW w:w="2232" w:type="pct"/>
          </w:tcPr>
          <w:p w14:paraId="0ED5239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21C2393C" w14:textId="15D21970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661</w:t>
            </w:r>
            <w:r w:rsidR="005B60AD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5" w:type="pct"/>
          </w:tcPr>
          <w:p w14:paraId="331A782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18387430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763</w:t>
            </w:r>
            <w:r w:rsidR="00187C66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6" w:type="pct"/>
          </w:tcPr>
          <w:p w14:paraId="130763B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401387DE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5B60AD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50" w:type="pct"/>
          </w:tcPr>
          <w:p w14:paraId="23F1090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5FBD026A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187C66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02</w:t>
            </w:r>
          </w:p>
        </w:tc>
      </w:tr>
      <w:tr w:rsidR="00187C66" w:rsidRPr="002516C1" w14:paraId="06E9A177" w14:textId="77777777" w:rsidTr="004A0412">
        <w:tc>
          <w:tcPr>
            <w:tcW w:w="2232" w:type="pct"/>
          </w:tcPr>
          <w:p w14:paraId="1D4C9BC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536D5FA1" w:rsidR="00187C66" w:rsidRPr="002516C1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78749A5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0E5624F1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689C68CD" w:rsidR="00187C66" w:rsidRPr="002516C1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3B9E7AE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6D3EBB66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187C66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15</w:t>
            </w:r>
          </w:p>
        </w:tc>
      </w:tr>
      <w:tr w:rsidR="00187C66" w:rsidRPr="002516C1" w14:paraId="19B40B50" w14:textId="77777777" w:rsidTr="004A0412">
        <w:tc>
          <w:tcPr>
            <w:tcW w:w="2232" w:type="pct"/>
          </w:tcPr>
          <w:p w14:paraId="4BE401E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3DCBC40A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90</w:t>
            </w:r>
            <w:r w:rsidR="005B60AD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5" w:type="pct"/>
          </w:tcPr>
          <w:p w14:paraId="1717909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0DF60823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</w:t>
            </w:r>
            <w:r w:rsidR="00187C66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6" w:type="pct"/>
          </w:tcPr>
          <w:p w14:paraId="0ADDE2A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74984796" w:rsidR="00187C66" w:rsidRPr="002516C1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07A15F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07AA3406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5EE88660" w14:textId="77777777" w:rsidTr="004A0412">
        <w:tc>
          <w:tcPr>
            <w:tcW w:w="2232" w:type="pct"/>
          </w:tcPr>
          <w:p w14:paraId="2B22AD9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3A652C63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752</w:t>
            </w:r>
            <w:r w:rsidR="005B60AD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145" w:type="pct"/>
          </w:tcPr>
          <w:p w14:paraId="4678811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42E2B99E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765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463324A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521F94C5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5B60AD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50" w:type="pct"/>
          </w:tcPr>
          <w:p w14:paraId="3EB918E9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7B763545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187C66" w:rsidRPr="002516C1" w14:paraId="4DE834C3" w14:textId="77777777" w:rsidTr="004A0412">
        <w:tc>
          <w:tcPr>
            <w:tcW w:w="2232" w:type="pct"/>
          </w:tcPr>
          <w:p w14:paraId="1977F6DB" w14:textId="77777777" w:rsidR="00187C66" w:rsidRPr="002516C1" w:rsidRDefault="00187C66" w:rsidP="00187C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75C0D5C5" w:rsidR="00187C66" w:rsidRPr="002516C1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575CF3D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6640ABA9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08244316" w:rsidR="00187C66" w:rsidRPr="002516C1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3F723D24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21FAE58C" w:rsidR="00187C66" w:rsidRPr="002516C1" w:rsidRDefault="00187C66" w:rsidP="002C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567BDC0A" w14:textId="77777777" w:rsidTr="004A0412">
        <w:tc>
          <w:tcPr>
            <w:tcW w:w="2232" w:type="pct"/>
          </w:tcPr>
          <w:p w14:paraId="603CFD0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6F4AED91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752</w:t>
            </w:r>
            <w:r w:rsidR="005B60AD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145" w:type="pct"/>
          </w:tcPr>
          <w:p w14:paraId="7703DA3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25C06B08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765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6981373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0808B626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5B60AD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50" w:type="pct"/>
          </w:tcPr>
          <w:p w14:paraId="36C4B64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332A10A1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187C66" w:rsidRPr="002516C1" w14:paraId="4128751C" w14:textId="77777777" w:rsidTr="004A0412">
        <w:tc>
          <w:tcPr>
            <w:tcW w:w="2232" w:type="pct"/>
          </w:tcPr>
          <w:p w14:paraId="68B53EF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18CB716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87C66" w:rsidRPr="002516C1" w14:paraId="42D6547F" w14:textId="77777777" w:rsidTr="004A0412">
        <w:tc>
          <w:tcPr>
            <w:tcW w:w="2232" w:type="pct"/>
          </w:tcPr>
          <w:p w14:paraId="48219B6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3653E63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87C66" w:rsidRPr="002516C1" w14:paraId="637D8D7E" w14:textId="77777777" w:rsidTr="004A0412">
        <w:tc>
          <w:tcPr>
            <w:tcW w:w="2232" w:type="pct"/>
          </w:tcPr>
          <w:p w14:paraId="3374526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756068A9" w:rsidR="00187C66" w:rsidRPr="002516C1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</w:tcPr>
          <w:p w14:paraId="353E3AB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26ED470F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1A7927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45133573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33</w:t>
            </w:r>
            <w:r w:rsidR="005B60AD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50" w:type="pct"/>
          </w:tcPr>
          <w:p w14:paraId="7BC63558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38970870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6</w:t>
            </w:r>
            <w:r w:rsidR="00187C66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16</w:t>
            </w:r>
          </w:p>
        </w:tc>
      </w:tr>
      <w:tr w:rsidR="00187C66" w:rsidRPr="002516C1" w14:paraId="3D6DDAF2" w14:textId="77777777" w:rsidTr="004A0412">
        <w:tc>
          <w:tcPr>
            <w:tcW w:w="2232" w:type="pct"/>
          </w:tcPr>
          <w:p w14:paraId="62A9F79C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D8CF789" w14:textId="1F695F75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1</w:t>
            </w:r>
            <w:r w:rsidR="005B60A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30</w:t>
            </w:r>
          </w:p>
        </w:tc>
        <w:tc>
          <w:tcPr>
            <w:tcW w:w="145" w:type="pct"/>
          </w:tcPr>
          <w:p w14:paraId="140110C6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D32C8" w14:textId="63B4200B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1C1D4A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072A9B" w14:textId="483BAFF1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1</w:t>
            </w:r>
            <w:r w:rsidR="005B60A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30</w:t>
            </w:r>
          </w:p>
        </w:tc>
        <w:tc>
          <w:tcPr>
            <w:tcW w:w="150" w:type="pct"/>
          </w:tcPr>
          <w:p w14:paraId="51FA81C1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50B649" w14:textId="2B61B3F8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F088E" w:rsidRPr="002516C1" w14:paraId="11BF8811" w14:textId="77777777" w:rsidTr="004A0412">
        <w:tc>
          <w:tcPr>
            <w:tcW w:w="2232" w:type="pct"/>
          </w:tcPr>
          <w:p w14:paraId="7D43FF0C" w14:textId="635B4726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349C6A05" w14:textId="61A7F9B6" w:rsidR="00DF088E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5</w:t>
            </w:r>
            <w:r w:rsidR="005B60A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15</w:t>
            </w:r>
          </w:p>
        </w:tc>
        <w:tc>
          <w:tcPr>
            <w:tcW w:w="145" w:type="pct"/>
          </w:tcPr>
          <w:p w14:paraId="6F9C02A0" w14:textId="77777777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1DB8E6" w14:textId="2B182CCE" w:rsidR="00DF088E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141</w:t>
            </w:r>
            <w:r w:rsidR="00DF088E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6" w:type="pct"/>
          </w:tcPr>
          <w:p w14:paraId="424B244C" w14:textId="77777777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7BC6228" w14:textId="7361D6E7" w:rsidR="00DF088E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10E7D9B" w14:textId="6D546A36" w:rsidR="00DF088E" w:rsidRPr="002516C1" w:rsidRDefault="00DF088E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3F5A4C9" w14:textId="5A7B9DF0" w:rsidR="00DF088E" w:rsidRPr="002516C1" w:rsidRDefault="00DF088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91CD5" w:rsidRPr="00791CD5" w14:paraId="1906505F" w14:textId="77777777" w:rsidTr="004A0412">
        <w:tc>
          <w:tcPr>
            <w:tcW w:w="2232" w:type="pct"/>
          </w:tcPr>
          <w:p w14:paraId="3A755A3E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1814F636" w:rsidR="00187C66" w:rsidRPr="00791CD5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5B60AD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95</w:t>
            </w:r>
          </w:p>
        </w:tc>
        <w:tc>
          <w:tcPr>
            <w:tcW w:w="145" w:type="pct"/>
          </w:tcPr>
          <w:p w14:paraId="6C529119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74A805D1" w:rsidR="00187C66" w:rsidRPr="00DF088E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104</w:t>
            </w:r>
            <w:r w:rsidR="00DF088E" w:rsidRPr="00DF088E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46" w:type="pct"/>
          </w:tcPr>
          <w:p w14:paraId="1DC6D9ED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2769B04E" w:rsidR="00187C66" w:rsidRPr="00791CD5" w:rsidRDefault="005B60A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187C66" w:rsidRPr="00791CD5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23EFC3ED" w:rsidR="00187C66" w:rsidRPr="00791CD5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7CC64DA5" w14:textId="77777777" w:rsidTr="004A0412">
        <w:tc>
          <w:tcPr>
            <w:tcW w:w="2232" w:type="pct"/>
            <w:vAlign w:val="center"/>
          </w:tcPr>
          <w:p w14:paraId="22461A5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6D2DF825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7</w:t>
            </w:r>
            <w:r w:rsidR="005B60A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40</w:t>
            </w:r>
          </w:p>
        </w:tc>
        <w:tc>
          <w:tcPr>
            <w:tcW w:w="145" w:type="pct"/>
          </w:tcPr>
          <w:p w14:paraId="7C5CED07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3FAB0E88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246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18C41915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62D64122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35</w:t>
            </w:r>
            <w:r w:rsidR="005B60AD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06</w:t>
            </w:r>
          </w:p>
        </w:tc>
        <w:tc>
          <w:tcPr>
            <w:tcW w:w="150" w:type="pct"/>
          </w:tcPr>
          <w:p w14:paraId="2D32886B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47B20866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6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  <w:tr w:rsidR="00187C66" w:rsidRPr="002516C1" w14:paraId="65364618" w14:textId="77777777" w:rsidTr="004A0412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1796A479" w:rsidR="00187C66" w:rsidRPr="002516C1" w:rsidRDefault="003961DA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25972C52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75DBC375" w:rsidR="00187C66" w:rsidRPr="00052B1F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C033616" w14:textId="77777777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093076B3" w:rsidR="00187C66" w:rsidRPr="002516C1" w:rsidRDefault="003961DA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6AD5BF4" w14:textId="77777777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04E81601" w:rsidR="00187C66" w:rsidRPr="002516C1" w:rsidRDefault="00187C6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87C66" w:rsidRPr="002516C1" w14:paraId="4EC3D1CE" w14:textId="77777777" w:rsidTr="004A0412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66CB8225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7</w:t>
            </w:r>
            <w:r w:rsidR="003961DA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  <w:tc>
          <w:tcPr>
            <w:tcW w:w="145" w:type="pct"/>
          </w:tcPr>
          <w:p w14:paraId="3D3B9C43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5177A3A4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246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5210A810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21A39B02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35</w:t>
            </w:r>
            <w:r w:rsidR="003961DA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06</w:t>
            </w:r>
          </w:p>
        </w:tc>
        <w:tc>
          <w:tcPr>
            <w:tcW w:w="150" w:type="pct"/>
          </w:tcPr>
          <w:p w14:paraId="485BE9DD" w14:textId="77777777" w:rsidR="00187C66" w:rsidRPr="002516C1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238703F1" w:rsidR="00187C66" w:rsidRPr="002516C1" w:rsidRDefault="0099071D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6</w:t>
            </w:r>
            <w:r w:rsidR="00187C6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</w:tbl>
    <w:p w14:paraId="718DA5F4" w14:textId="2B63E914" w:rsidR="00187C66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1618ED" w:rsidRPr="002516C1" w14:paraId="42849293" w14:textId="77777777" w:rsidTr="001618ED">
        <w:tc>
          <w:tcPr>
            <w:tcW w:w="2232" w:type="pct"/>
          </w:tcPr>
          <w:p w14:paraId="1103B6A4" w14:textId="597AA349" w:rsidR="001618ED" w:rsidRPr="002516C1" w:rsidRDefault="001618ED" w:rsidP="004F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8" w:type="pct"/>
            <w:gridSpan w:val="7"/>
          </w:tcPr>
          <w:p w14:paraId="3CF29D2D" w14:textId="4BE8D585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8ED" w:rsidRPr="002516C1" w14:paraId="12AE98EC" w14:textId="77777777" w:rsidTr="00523DC7">
        <w:tc>
          <w:tcPr>
            <w:tcW w:w="2232" w:type="pct"/>
          </w:tcPr>
          <w:p w14:paraId="72F7F953" w14:textId="50D7010F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6" w:type="pct"/>
            <w:vAlign w:val="bottom"/>
          </w:tcPr>
          <w:p w14:paraId="03D9A43E" w14:textId="77777777" w:rsidR="001618ED" w:rsidRPr="00E57D1C" w:rsidRDefault="001618ED" w:rsidP="001618ED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E24E2E2" w14:textId="674CC4AD" w:rsidR="001618ED" w:rsidRPr="002516C1" w:rsidRDefault="0099071D" w:rsidP="00523DC7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1</w:t>
            </w:r>
            <w:r w:rsidR="001618ED" w:rsidRPr="00E57D1C">
              <w:rPr>
                <w:rFonts w:asciiTheme="majorBidi" w:hAnsiTheme="majorBidi" w:cstheme="majorBidi"/>
              </w:rPr>
              <w:t xml:space="preserve"> </w:t>
            </w:r>
            <w:r w:rsidR="001618ED" w:rsidRPr="00E57D1C">
              <w:rPr>
                <w:rFonts w:asciiTheme="majorBidi" w:hAnsiTheme="majorBidi" w:cstheme="majorBidi"/>
                <w:cs/>
              </w:rPr>
              <w:t>มกราคม</w:t>
            </w: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5" w:type="pct"/>
            <w:vAlign w:val="bottom"/>
          </w:tcPr>
          <w:p w14:paraId="5820CA26" w14:textId="7777777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vAlign w:val="bottom"/>
          </w:tcPr>
          <w:p w14:paraId="7CF7E9AB" w14:textId="26DB760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6" w:type="pct"/>
            <w:vAlign w:val="bottom"/>
          </w:tcPr>
          <w:p w14:paraId="4DCC4B78" w14:textId="7777777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vAlign w:val="bottom"/>
          </w:tcPr>
          <w:p w14:paraId="3178084C" w14:textId="0D1C4A6E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0" w:type="pct"/>
            <w:vAlign w:val="bottom"/>
          </w:tcPr>
          <w:p w14:paraId="64E30CF2" w14:textId="77777777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vAlign w:val="bottom"/>
          </w:tcPr>
          <w:p w14:paraId="1C00D9C3" w14:textId="77777777" w:rsidR="001618ED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57488BC" w14:textId="3607602C" w:rsidR="001618ED" w:rsidRPr="002516C1" w:rsidRDefault="0099071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1618ED" w:rsidRPr="00D258DE">
              <w:t xml:space="preserve"> </w:t>
            </w:r>
            <w:r w:rsidR="00797813">
              <w:rPr>
                <w:rFonts w:hint="cs"/>
                <w:cs/>
              </w:rPr>
              <w:t>กันยายน</w:t>
            </w:r>
            <w:r w:rsidR="001618ED">
              <w:rPr>
                <w:rFonts w:hint="cs"/>
                <w:cs/>
              </w:rPr>
              <w:t xml:space="preserve"> </w:t>
            </w:r>
            <w:r w:rsidRPr="0099071D">
              <w:rPr>
                <w:rFonts w:asciiTheme="majorBidi" w:hAnsiTheme="majorBidi" w:cstheme="majorBidi"/>
              </w:rPr>
              <w:t>2566</w:t>
            </w:r>
          </w:p>
        </w:tc>
      </w:tr>
      <w:tr w:rsidR="001618ED" w:rsidRPr="002516C1" w14:paraId="2EBCD2C4" w14:textId="77777777" w:rsidTr="00523DC7">
        <w:tc>
          <w:tcPr>
            <w:tcW w:w="2232" w:type="pct"/>
          </w:tcPr>
          <w:p w14:paraId="4F2D5CB1" w14:textId="1DF65ACC" w:rsidR="001618ED" w:rsidRPr="002516C1" w:rsidRDefault="001618ED" w:rsidP="004F0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8" w:type="pct"/>
            <w:gridSpan w:val="7"/>
          </w:tcPr>
          <w:p w14:paraId="3D70E2E2" w14:textId="2E1B9A34" w:rsidR="001618ED" w:rsidRPr="002516C1" w:rsidRDefault="001618ED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E57D1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618ED" w:rsidRPr="002516C1" w14:paraId="4A84B895" w14:textId="77777777" w:rsidTr="00523DC7">
        <w:tc>
          <w:tcPr>
            <w:tcW w:w="2232" w:type="pct"/>
            <w:vAlign w:val="bottom"/>
          </w:tcPr>
          <w:p w14:paraId="1CEE7ACD" w14:textId="6874F329" w:rsidR="001618ED" w:rsidRPr="004F05A9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FF0000"/>
                <w:cs/>
              </w:rPr>
            </w:pPr>
            <w:r w:rsidRPr="00E57D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6" w:type="pct"/>
          </w:tcPr>
          <w:p w14:paraId="03E9DCE6" w14:textId="253509C2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3DCC0F8A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87CEC82" w14:textId="7C13F899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4B8A2D17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F09A7C" w14:textId="0CA64E23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3F633354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BB504C4" w14:textId="789F26F4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1618ED" w:rsidRPr="002516C1" w14:paraId="2563E213" w14:textId="77777777" w:rsidTr="00523DC7">
        <w:tc>
          <w:tcPr>
            <w:tcW w:w="2232" w:type="pct"/>
          </w:tcPr>
          <w:p w14:paraId="60A9FCC0" w14:textId="70D6AB96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74523CAB" w14:textId="725A19D1" w:rsidR="001618ED" w:rsidRPr="002516C1" w:rsidRDefault="0099071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</w:rPr>
              <w:t>2</w:t>
            </w:r>
            <w:r w:rsidR="001618ED" w:rsidRPr="00E57D1C">
              <w:rPr>
                <w:rFonts w:asciiTheme="majorBidi" w:hAnsiTheme="majorBidi" w:cstheme="majorBidi"/>
                <w:cs/>
              </w:rPr>
              <w:t>,</w:t>
            </w:r>
            <w:r w:rsidRPr="0099071D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145" w:type="pct"/>
          </w:tcPr>
          <w:p w14:paraId="11EE740B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03E690A8" w14:textId="52DAAFBF" w:rsidR="001618ED" w:rsidRPr="00E23D4E" w:rsidRDefault="0099071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3</w:t>
            </w:r>
            <w:r w:rsidR="00E23D4E" w:rsidRPr="00E23D4E">
              <w:rPr>
                <w:rFonts w:asciiTheme="majorBidi" w:hAnsiTheme="majorBidi" w:cstheme="majorBidi" w:hint="cs"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</w:rPr>
              <w:t>024</w:t>
            </w:r>
          </w:p>
        </w:tc>
        <w:tc>
          <w:tcPr>
            <w:tcW w:w="146" w:type="pct"/>
          </w:tcPr>
          <w:p w14:paraId="3F483B86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</w:tcPr>
          <w:p w14:paraId="512049E3" w14:textId="31569203" w:rsidR="001618ED" w:rsidRPr="00E23D4E" w:rsidRDefault="00E23D4E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23D4E">
              <w:rPr>
                <w:rFonts w:asciiTheme="majorBidi" w:hAnsiTheme="majorBidi" w:cstheme="majorBidi" w:hint="cs"/>
                <w:cs/>
              </w:rPr>
              <w:t>(</w:t>
            </w:r>
            <w:r w:rsidR="0099071D" w:rsidRPr="0099071D">
              <w:rPr>
                <w:rFonts w:asciiTheme="majorBidi" w:hAnsiTheme="majorBidi" w:cstheme="majorBidi" w:hint="cs"/>
              </w:rPr>
              <w:t>3</w:t>
            </w:r>
            <w:r w:rsidRPr="00E23D4E">
              <w:rPr>
                <w:rFonts w:asciiTheme="majorBidi" w:hAnsiTheme="majorBidi" w:cstheme="majorBidi" w:hint="cs"/>
                <w:cs/>
              </w:rPr>
              <w:t>,</w:t>
            </w:r>
            <w:r w:rsidR="0099071D" w:rsidRPr="0099071D">
              <w:rPr>
                <w:rFonts w:asciiTheme="majorBidi" w:hAnsiTheme="majorBidi" w:cstheme="majorBidi" w:hint="cs"/>
              </w:rPr>
              <w:t>042</w:t>
            </w:r>
            <w:r w:rsidRPr="00E23D4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0" w:type="pct"/>
          </w:tcPr>
          <w:p w14:paraId="5EBF6ADF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</w:tcPr>
          <w:p w14:paraId="7073CBF1" w14:textId="7D071A84" w:rsidR="001618ED" w:rsidRPr="00F95144" w:rsidRDefault="0099071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</w:t>
            </w:r>
            <w:r w:rsidR="003961DA" w:rsidRPr="00F95144">
              <w:rPr>
                <w:rFonts w:asciiTheme="majorBidi" w:hAnsiTheme="majorBidi" w:cstheme="majorBidi" w:hint="cs"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</w:rPr>
              <w:t>406</w:t>
            </w:r>
          </w:p>
        </w:tc>
      </w:tr>
      <w:tr w:rsidR="001618ED" w:rsidRPr="002516C1" w14:paraId="1A5AE510" w14:textId="77777777" w:rsidTr="00523DC7">
        <w:trPr>
          <w:trHeight w:val="269"/>
        </w:trPr>
        <w:tc>
          <w:tcPr>
            <w:tcW w:w="2232" w:type="pct"/>
          </w:tcPr>
          <w:p w14:paraId="03E4C0C2" w14:textId="72E8F03E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E57D1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cs/>
              </w:rPr>
              <w:t>เกิดขึ้น</w:t>
            </w:r>
            <w:r w:rsidRPr="00E57D1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9C37B62" w14:textId="77777777" w:rsidR="001618ED" w:rsidRPr="002516C1" w:rsidRDefault="001618ED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</w:tcPr>
          <w:p w14:paraId="5B61658C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2818AF2" w14:textId="2346621C" w:rsidR="001618ED" w:rsidRPr="00052B1F" w:rsidRDefault="003961DA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52B1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EBC2CA5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409A1C4" w14:textId="5E2E7EAC" w:rsidR="001618ED" w:rsidRPr="002516C1" w:rsidRDefault="003961DA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508F9E5D" w14:textId="77777777" w:rsidR="001618ED" w:rsidRPr="002516C1" w:rsidRDefault="001618ED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0BB3E89" w14:textId="6FCB83C5" w:rsidR="001618ED" w:rsidRPr="002516C1" w:rsidRDefault="003961DA" w:rsidP="0016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23D4E" w:rsidRPr="002516C1" w14:paraId="15CF4D94" w14:textId="77777777" w:rsidTr="00523DC7">
        <w:trPr>
          <w:trHeight w:val="269"/>
        </w:trPr>
        <w:tc>
          <w:tcPr>
            <w:tcW w:w="2232" w:type="pct"/>
          </w:tcPr>
          <w:p w14:paraId="2C1261BE" w14:textId="0201B28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E57D1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83C8213" w14:textId="10B55F9B" w:rsidR="00E23D4E" w:rsidRPr="00E23D4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2</w:t>
            </w:r>
            <w:r w:rsidR="00E23D4E" w:rsidRPr="00E23D4E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99071D">
              <w:rPr>
                <w:rFonts w:asciiTheme="majorBidi" w:hAnsiTheme="majorBidi" w:cstheme="majorBidi"/>
                <w:b/>
                <w:bCs/>
              </w:rPr>
              <w:t>424</w:t>
            </w:r>
          </w:p>
        </w:tc>
        <w:tc>
          <w:tcPr>
            <w:tcW w:w="145" w:type="pct"/>
          </w:tcPr>
          <w:p w14:paraId="2456FAC1" w14:textId="77777777" w:rsidR="00E23D4E" w:rsidRPr="00E23D4E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7DE8E83" w14:textId="2439EDCB" w:rsidR="00E23D4E" w:rsidRPr="00E23D4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3</w:t>
            </w:r>
            <w:r w:rsidR="00E23D4E" w:rsidRPr="00E23D4E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024</w:t>
            </w:r>
          </w:p>
        </w:tc>
        <w:tc>
          <w:tcPr>
            <w:tcW w:w="146" w:type="pct"/>
          </w:tcPr>
          <w:p w14:paraId="700E0D9B" w14:textId="77777777" w:rsidR="00E23D4E" w:rsidRPr="00E23D4E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2CE13A" w14:textId="6A5D4266" w:rsidR="00E23D4E" w:rsidRPr="00E23D4E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23D4E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99071D" w:rsidRPr="0099071D">
              <w:rPr>
                <w:rFonts w:asciiTheme="majorBidi" w:hAnsiTheme="majorBidi" w:cstheme="majorBidi" w:hint="cs"/>
                <w:b/>
                <w:bCs/>
              </w:rPr>
              <w:t>3</w:t>
            </w:r>
            <w:r w:rsidRPr="00E23D4E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="0099071D" w:rsidRPr="0099071D">
              <w:rPr>
                <w:rFonts w:asciiTheme="majorBidi" w:hAnsiTheme="majorBidi" w:cstheme="majorBidi" w:hint="cs"/>
                <w:b/>
                <w:bCs/>
              </w:rPr>
              <w:t>042</w:t>
            </w:r>
            <w:r w:rsidRPr="00E23D4E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50" w:type="pct"/>
          </w:tcPr>
          <w:p w14:paraId="62C959E4" w14:textId="77777777" w:rsidR="00E23D4E" w:rsidRPr="00E23D4E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18A6847" w14:textId="427968E6" w:rsidR="00E23D4E" w:rsidRPr="00E23D4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2</w:t>
            </w:r>
            <w:r w:rsidR="00E23D4E" w:rsidRPr="00E23D4E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406</w:t>
            </w:r>
          </w:p>
        </w:tc>
      </w:tr>
      <w:tr w:rsidR="00E23D4E" w:rsidRPr="00A04811" w14:paraId="2B18E58B" w14:textId="77777777" w:rsidTr="004A0412">
        <w:trPr>
          <w:tblHeader/>
        </w:trPr>
        <w:tc>
          <w:tcPr>
            <w:tcW w:w="2232" w:type="pct"/>
          </w:tcPr>
          <w:p w14:paraId="629D5275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</w:tcPr>
          <w:p w14:paraId="48714299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14B73B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01C62F80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23D4E" w:rsidRPr="00A04811" w14:paraId="14DC67ED" w14:textId="77777777" w:rsidTr="004A0412">
        <w:trPr>
          <w:tblHeader/>
        </w:trPr>
        <w:tc>
          <w:tcPr>
            <w:tcW w:w="2232" w:type="pct"/>
          </w:tcPr>
          <w:p w14:paraId="121FE91D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6D3EAAB7" w14:textId="6BB231C4" w:rsidR="00E23D4E" w:rsidRPr="00A026B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E23D4E" w:rsidRPr="00D258DE">
              <w:t xml:space="preserve"> </w:t>
            </w:r>
            <w:r w:rsidR="00E23D4E">
              <w:rPr>
                <w:rFonts w:hint="cs"/>
                <w:cs/>
              </w:rPr>
              <w:t>กันยายน</w:t>
            </w:r>
          </w:p>
        </w:tc>
        <w:tc>
          <w:tcPr>
            <w:tcW w:w="145" w:type="pct"/>
          </w:tcPr>
          <w:p w14:paraId="18281CA1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5DF0090" w14:textId="50DD5D8E" w:rsidR="00E23D4E" w:rsidRPr="00A026B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E23D4E">
              <w:rPr>
                <w:rFonts w:asciiTheme="majorBidi" w:hAnsiTheme="majorBidi" w:cstheme="majorBidi"/>
              </w:rPr>
              <w:t xml:space="preserve"> </w:t>
            </w:r>
            <w:r w:rsidR="00E23D4E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6725775E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3612FEF" w14:textId="6F854564" w:rsidR="00E23D4E" w:rsidRPr="00A026B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E23D4E" w:rsidRPr="00D258DE">
              <w:t xml:space="preserve"> </w:t>
            </w:r>
            <w:r w:rsidR="00E23D4E">
              <w:rPr>
                <w:rFonts w:hint="cs"/>
                <w:cs/>
              </w:rPr>
              <w:t>กันยายน</w:t>
            </w:r>
          </w:p>
        </w:tc>
        <w:tc>
          <w:tcPr>
            <w:tcW w:w="150" w:type="pct"/>
          </w:tcPr>
          <w:p w14:paraId="6278B50B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BC6634D" w14:textId="299BAAD9" w:rsidR="00E23D4E" w:rsidRPr="00A026BE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E23D4E">
              <w:rPr>
                <w:rFonts w:asciiTheme="majorBidi" w:hAnsiTheme="majorBidi" w:cstheme="majorBidi"/>
              </w:rPr>
              <w:t xml:space="preserve"> </w:t>
            </w:r>
            <w:r w:rsidR="00E23D4E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23D4E" w:rsidRPr="00A04811" w14:paraId="1617B884" w14:textId="77777777" w:rsidTr="004A0412">
        <w:trPr>
          <w:tblHeader/>
        </w:trPr>
        <w:tc>
          <w:tcPr>
            <w:tcW w:w="2232" w:type="pct"/>
          </w:tcPr>
          <w:p w14:paraId="752AC722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052658B1" w14:textId="340806B4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5" w:type="pct"/>
          </w:tcPr>
          <w:p w14:paraId="2B254329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8E52F6" w14:textId="2171F36E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</w:tcPr>
          <w:p w14:paraId="221183C2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F85B88" w14:textId="63F78143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" w:type="pct"/>
          </w:tcPr>
          <w:p w14:paraId="16DC30C6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847D088" w14:textId="4FB0E92A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</w:tr>
      <w:tr w:rsidR="00E23D4E" w:rsidRPr="00A04811" w14:paraId="1BD41924" w14:textId="77777777" w:rsidTr="004A0412">
        <w:trPr>
          <w:tblHeader/>
        </w:trPr>
        <w:tc>
          <w:tcPr>
            <w:tcW w:w="2232" w:type="pct"/>
          </w:tcPr>
          <w:p w14:paraId="270E61E4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6DCE3BAC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23D4E" w:rsidRPr="00A04811" w14:paraId="4B5A402C" w14:textId="77777777" w:rsidTr="004A0412">
        <w:tc>
          <w:tcPr>
            <w:tcW w:w="2232" w:type="pct"/>
          </w:tcPr>
          <w:p w14:paraId="32D54409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3A9FCB76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F4D3E91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1660C33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2EF0453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685D179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66C1E965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823AABF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E23D4E" w:rsidRPr="00A04811" w14:paraId="2C006760" w14:textId="77777777" w:rsidTr="004A0412">
        <w:tc>
          <w:tcPr>
            <w:tcW w:w="2232" w:type="pct"/>
          </w:tcPr>
          <w:p w14:paraId="605CA934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DD42C32" w14:textId="3380D377" w:rsidR="00E23D4E" w:rsidRPr="00A0481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</w:tcPr>
          <w:p w14:paraId="2FB0611E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C8A8568" w14:textId="07FAA6BE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E23D4E" w:rsidRPr="00A0481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6" w:type="pct"/>
          </w:tcPr>
          <w:p w14:paraId="092CA187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3D7B1B" w14:textId="67C0BF0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1A88417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8E0328E" w14:textId="1AC4140C" w:rsidR="00E23D4E" w:rsidRPr="00A04811" w:rsidRDefault="00E23D4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23D4E" w:rsidRPr="00A04811" w14:paraId="3A748337" w14:textId="77777777" w:rsidTr="004A0412">
        <w:tc>
          <w:tcPr>
            <w:tcW w:w="2232" w:type="pct"/>
          </w:tcPr>
          <w:p w14:paraId="74C5A71D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5DA8F8B9" w14:textId="703D54DE" w:rsidR="00E23D4E" w:rsidRPr="00A0481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</w:tcPr>
          <w:p w14:paraId="365AAE58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FDF3757" w14:textId="6F1A2614" w:rsidR="00E23D4E" w:rsidRPr="00A04811" w:rsidRDefault="00E23D4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415AE87C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795BBC1" w14:textId="686D5B36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650CBBB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4A49F00" w14:textId="489A76D4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E23D4E" w:rsidRPr="00A0481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04</w:t>
            </w:r>
          </w:p>
        </w:tc>
      </w:tr>
      <w:tr w:rsidR="001A4F52" w:rsidRPr="00A04811" w14:paraId="2C99A9E6" w14:textId="77777777" w:rsidTr="004A0412">
        <w:tc>
          <w:tcPr>
            <w:tcW w:w="2232" w:type="pct"/>
          </w:tcPr>
          <w:p w14:paraId="26CF7907" w14:textId="32A25F08" w:rsidR="001A4F52" w:rsidRPr="00A0481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0062BF83" w14:textId="4070BE38" w:rsidR="001A4F52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06</w:t>
            </w:r>
          </w:p>
        </w:tc>
        <w:tc>
          <w:tcPr>
            <w:tcW w:w="145" w:type="pct"/>
          </w:tcPr>
          <w:p w14:paraId="6759C061" w14:textId="77777777" w:rsidR="001A4F52" w:rsidRPr="00A0481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936477E" w14:textId="11598CF2" w:rsidR="001A4F52" w:rsidRPr="00A04811" w:rsidRDefault="001A4F52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2619779" w14:textId="77777777" w:rsidR="001A4F52" w:rsidRPr="00A0481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4FCC99B" w14:textId="50F27373" w:rsidR="001A4F52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06</w:t>
            </w:r>
          </w:p>
        </w:tc>
        <w:tc>
          <w:tcPr>
            <w:tcW w:w="150" w:type="pct"/>
          </w:tcPr>
          <w:p w14:paraId="50CF388B" w14:textId="77777777" w:rsidR="001A4F52" w:rsidRPr="00A0481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8B9024A" w14:textId="478CECA2" w:rsidR="001A4F52" w:rsidRPr="00A026BE" w:rsidRDefault="001A4F52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23D4E" w:rsidRPr="00791CD5" w14:paraId="22F6ABC3" w14:textId="77777777" w:rsidTr="004A0412">
        <w:tc>
          <w:tcPr>
            <w:tcW w:w="2232" w:type="pct"/>
          </w:tcPr>
          <w:p w14:paraId="00E670E2" w14:textId="3114707B" w:rsidR="00E23D4E" w:rsidRPr="00523DC7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791CD5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238551C4" w14:textId="4704BB36" w:rsidR="00E23D4E" w:rsidRPr="00791CD5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155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5" w:type="pct"/>
          </w:tcPr>
          <w:p w14:paraId="4C9E8081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7B4B1F5" w14:textId="55B6D966" w:rsidR="00E23D4E" w:rsidRPr="00791CD5" w:rsidRDefault="00E23D4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A1C0B79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0F10A61" w14:textId="5350E815" w:rsidR="00E23D4E" w:rsidRPr="00791CD5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4A281AE2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F9C1C4D" w14:textId="11716E49" w:rsidR="00E23D4E" w:rsidRPr="00791CD5" w:rsidRDefault="00E23D4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23D4E" w:rsidRPr="00791CD5" w14:paraId="5334FDFB" w14:textId="77777777" w:rsidTr="004A0412">
        <w:tc>
          <w:tcPr>
            <w:tcW w:w="2232" w:type="pct"/>
          </w:tcPr>
          <w:p w14:paraId="2B2EE791" w14:textId="77D511B3" w:rsidR="00E23D4E" w:rsidRPr="00523DC7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791CD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41766CA2" w14:textId="2F2165C0" w:rsidR="00E23D4E" w:rsidRPr="00791CD5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74</w:t>
            </w:r>
            <w:r w:rsidR="0073064B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5" w:type="pct"/>
          </w:tcPr>
          <w:p w14:paraId="77325D36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22EE311" w14:textId="1C3E71AE" w:rsidR="00E23D4E" w:rsidRPr="00791CD5" w:rsidRDefault="00E23D4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791C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BC9E628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B8F6459" w14:textId="61E46091" w:rsidR="00E23D4E" w:rsidRPr="00791CD5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57097FAD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273E56B" w14:textId="785770C3" w:rsidR="00E23D4E" w:rsidRPr="00791CD5" w:rsidRDefault="00E23D4E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791C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23D4E" w:rsidRPr="00A04811" w14:paraId="4C087E12" w14:textId="77777777" w:rsidTr="004A0412">
        <w:tc>
          <w:tcPr>
            <w:tcW w:w="2232" w:type="pct"/>
          </w:tcPr>
          <w:p w14:paraId="22DAA202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7D65303A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229</w:t>
            </w:r>
            <w:r w:rsidR="00C047E4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64</w:t>
            </w:r>
          </w:p>
        </w:tc>
        <w:tc>
          <w:tcPr>
            <w:tcW w:w="145" w:type="pct"/>
          </w:tcPr>
          <w:p w14:paraId="063E1E75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46090FDB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E23D4E"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46" w:type="pct"/>
          </w:tcPr>
          <w:p w14:paraId="1703AA0C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419EFABF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06</w:t>
            </w:r>
          </w:p>
        </w:tc>
        <w:tc>
          <w:tcPr>
            <w:tcW w:w="150" w:type="pct"/>
          </w:tcPr>
          <w:p w14:paraId="35766058" w14:textId="77777777" w:rsidR="00E23D4E" w:rsidRPr="00A0481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5A546DE3" w:rsidR="00E23D4E" w:rsidRPr="00A0481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E23D4E"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</w:tr>
      <w:tr w:rsidR="00E23D4E" w:rsidRPr="00C7659D" w14:paraId="317183CB" w14:textId="77777777" w:rsidTr="004A0412">
        <w:tc>
          <w:tcPr>
            <w:tcW w:w="2232" w:type="pct"/>
          </w:tcPr>
          <w:p w14:paraId="7CD94437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1ADD5B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3FAAAAC6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166490C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1C0D000B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9C75FB1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0AEDDE5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F8376CE" w14:textId="77777777" w:rsidR="00E23D4E" w:rsidRPr="00C7659D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23D4E" w:rsidRPr="002516C1" w14:paraId="72F2177F" w14:textId="77777777" w:rsidTr="004A0412">
        <w:tc>
          <w:tcPr>
            <w:tcW w:w="2232" w:type="pct"/>
          </w:tcPr>
          <w:p w14:paraId="6AD9DD1B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586" w:type="pct"/>
          </w:tcPr>
          <w:p w14:paraId="43045742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189461F6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F7ECBD3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E5E0CA3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917786B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24738B59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FB58D13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E23D4E" w:rsidRPr="00791CD5" w14:paraId="60BE088D" w14:textId="77777777" w:rsidTr="004A0412">
        <w:tc>
          <w:tcPr>
            <w:tcW w:w="2232" w:type="pct"/>
          </w:tcPr>
          <w:p w14:paraId="4C7C5E3E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91CD5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A385B25" w14:textId="0E203EA0" w:rsidR="00E23D4E" w:rsidRPr="00791CD5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3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</w:t>
            </w:r>
            <w:r w:rsidRPr="0099071D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5" w:type="pct"/>
          </w:tcPr>
          <w:p w14:paraId="3F0D867D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4ED4068" w14:textId="12B98FE9" w:rsidR="00E23D4E" w:rsidRPr="00791CD5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5</w:t>
            </w:r>
            <w:r w:rsidR="00E23D4E" w:rsidRPr="00791CD5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6" w:type="pct"/>
          </w:tcPr>
          <w:p w14:paraId="1CCC84D7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D10E247" w14:textId="70E51A9F" w:rsidR="00E23D4E" w:rsidRPr="00791CD5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4</w:t>
            </w:r>
            <w:r w:rsidRPr="0099071D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50" w:type="pct"/>
          </w:tcPr>
          <w:p w14:paraId="3BC5A425" w14:textId="77777777" w:rsidR="00E23D4E" w:rsidRPr="00791CD5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836FE14" w14:textId="34B42110" w:rsidR="00E23D4E" w:rsidRPr="00791CD5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4</w:t>
            </w:r>
            <w:r w:rsidR="00E23D4E" w:rsidRPr="00791CD5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16</w:t>
            </w:r>
          </w:p>
        </w:tc>
      </w:tr>
      <w:tr w:rsidR="00E23D4E" w:rsidRPr="002516C1" w14:paraId="516521C3" w14:textId="77777777" w:rsidTr="004A0412">
        <w:tc>
          <w:tcPr>
            <w:tcW w:w="2232" w:type="pct"/>
          </w:tcPr>
          <w:p w14:paraId="755AE768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3B6C66FC" w14:textId="6FDDB272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145" w:type="pct"/>
          </w:tcPr>
          <w:p w14:paraId="48B7A218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7D256AC" w14:textId="231E6C62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1</w:t>
            </w:r>
            <w:r w:rsidR="00E23D4E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6" w:type="pct"/>
          </w:tcPr>
          <w:p w14:paraId="6B53EA29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D4B1365" w14:textId="46672413" w:rsidR="00E23D4E" w:rsidRPr="002516C1" w:rsidRDefault="001A4F52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1433BDC5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03EB43" w14:textId="3801CC4E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1</w:t>
            </w:r>
            <w:r w:rsidR="00E23D4E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50</w:t>
            </w:r>
          </w:p>
        </w:tc>
      </w:tr>
      <w:tr w:rsidR="00E23D4E" w:rsidRPr="002516C1" w14:paraId="16FF362E" w14:textId="77777777" w:rsidTr="004A0412">
        <w:tc>
          <w:tcPr>
            <w:tcW w:w="2232" w:type="pct"/>
          </w:tcPr>
          <w:p w14:paraId="2FCD0710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794C6C1" w14:textId="20A039AB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21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6</w:t>
            </w:r>
            <w:r w:rsidRPr="0099071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" w:type="pct"/>
          </w:tcPr>
          <w:p w14:paraId="5199C110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29072AF" w14:textId="28D6B75A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4</w:t>
            </w:r>
            <w:r w:rsidR="00E23D4E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6" w:type="pct"/>
          </w:tcPr>
          <w:p w14:paraId="4A8C5E51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60B32DB" w14:textId="3B280626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01</w:t>
            </w:r>
          </w:p>
        </w:tc>
        <w:tc>
          <w:tcPr>
            <w:tcW w:w="150" w:type="pct"/>
          </w:tcPr>
          <w:p w14:paraId="76AA9E79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A8E7A87" w14:textId="0B4937A4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E23D4E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01</w:t>
            </w:r>
          </w:p>
        </w:tc>
      </w:tr>
      <w:tr w:rsidR="00E23D4E" w:rsidRPr="002516C1" w14:paraId="691053C0" w14:textId="77777777" w:rsidTr="004A0412">
        <w:tc>
          <w:tcPr>
            <w:tcW w:w="2232" w:type="pct"/>
          </w:tcPr>
          <w:p w14:paraId="57CE51D6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18BC3651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24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87</w:t>
            </w:r>
          </w:p>
        </w:tc>
        <w:tc>
          <w:tcPr>
            <w:tcW w:w="145" w:type="pct"/>
          </w:tcPr>
          <w:p w14:paraId="560D2A37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0F54A599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11</w:t>
            </w:r>
            <w:r w:rsidR="00E23D4E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6" w:type="pct"/>
          </w:tcPr>
          <w:p w14:paraId="33524B0C" w14:textId="77777777" w:rsidR="00E23D4E" w:rsidRPr="002516C1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715CFEA" w14:textId="1317486E" w:rsidR="00E23D4E" w:rsidRPr="00523DC7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2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4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50" w:type="pct"/>
          </w:tcPr>
          <w:p w14:paraId="1AD64BEE" w14:textId="77777777" w:rsidR="00E23D4E" w:rsidRPr="00F9499B" w:rsidRDefault="00E23D4E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10BC6104" w:rsidR="00E23D4E" w:rsidRPr="002516C1" w:rsidRDefault="0099071D" w:rsidP="00E2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5</w:t>
            </w:r>
            <w:r w:rsidR="00E23D4E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</w:tr>
    </w:tbl>
    <w:p w14:paraId="595925CD" w14:textId="77777777" w:rsidR="00187C66" w:rsidRPr="00EF2B15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C6F41" w14:textId="3BFDA5FE" w:rsidR="00870CCC" w:rsidRPr="0013199C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3199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62C35CFE" w:rsidR="009E45D4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1"/>
        <w:gridCol w:w="1084"/>
        <w:gridCol w:w="267"/>
        <w:gridCol w:w="1100"/>
        <w:gridCol w:w="273"/>
        <w:gridCol w:w="1082"/>
        <w:gridCol w:w="273"/>
        <w:gridCol w:w="1054"/>
      </w:tblGrid>
      <w:tr w:rsidR="0023290C" w:rsidRPr="002516C1" w14:paraId="675BB4AB" w14:textId="77777777" w:rsidTr="008032B7">
        <w:tc>
          <w:tcPr>
            <w:tcW w:w="1565" w:type="pct"/>
            <w:shd w:val="clear" w:color="auto" w:fill="auto"/>
          </w:tcPr>
          <w:p w14:paraId="290BA0E1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7DB579AC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3E27A630" w14:textId="20C697AD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121F6019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58B65EB2" w14:textId="77777777" w:rsidR="0023290C" w:rsidRPr="002516C1" w:rsidRDefault="0023290C" w:rsidP="004A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290C" w:rsidRPr="002516C1" w14:paraId="55664C69" w14:textId="77777777" w:rsidTr="008032B7">
        <w:tc>
          <w:tcPr>
            <w:tcW w:w="1565" w:type="pct"/>
            <w:shd w:val="clear" w:color="auto" w:fill="auto"/>
          </w:tcPr>
          <w:p w14:paraId="60169692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D3E8E73" w14:textId="77777777" w:rsidR="0023290C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D9B4FBB" w14:textId="757CAAC3" w:rsidR="0023290C" w:rsidRPr="00A026BE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99563F" w:rsidRPr="00D258DE">
              <w:t xml:space="preserve"> </w:t>
            </w:r>
            <w:r w:rsidR="00797813">
              <w:rPr>
                <w:rFonts w:hint="cs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2A4E99F8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shd w:val="clear" w:color="auto" w:fill="auto"/>
          </w:tcPr>
          <w:p w14:paraId="24757B30" w14:textId="1787E5A1" w:rsidR="0023290C" w:rsidRPr="00A026BE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23290C">
              <w:rPr>
                <w:rFonts w:asciiTheme="majorBidi" w:hAnsiTheme="majorBidi" w:cstheme="majorBidi"/>
              </w:rPr>
              <w:t xml:space="preserve"> </w:t>
            </w:r>
            <w:r w:rsidR="0023290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A03ADD7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0A30DCF0" w14:textId="58C66EC7" w:rsidR="0023290C" w:rsidRPr="00A026BE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99563F" w:rsidRPr="00D258DE">
              <w:t xml:space="preserve"> </w:t>
            </w:r>
            <w:r w:rsidR="00797813">
              <w:rPr>
                <w:rFonts w:hint="cs"/>
                <w:cs/>
              </w:rPr>
              <w:t>กันยายน</w:t>
            </w:r>
          </w:p>
        </w:tc>
        <w:tc>
          <w:tcPr>
            <w:tcW w:w="153" w:type="pct"/>
            <w:shd w:val="clear" w:color="auto" w:fill="auto"/>
          </w:tcPr>
          <w:p w14:paraId="0F988FC6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shd w:val="clear" w:color="auto" w:fill="auto"/>
          </w:tcPr>
          <w:p w14:paraId="6AD05553" w14:textId="1138A59C" w:rsidR="0023290C" w:rsidRPr="00A026BE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23290C">
              <w:rPr>
                <w:rFonts w:asciiTheme="majorBidi" w:hAnsiTheme="majorBidi" w:cstheme="majorBidi"/>
              </w:rPr>
              <w:t xml:space="preserve"> </w:t>
            </w:r>
            <w:r w:rsidR="0023290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3290C" w:rsidRPr="002516C1" w14:paraId="5C2F377C" w14:textId="77777777" w:rsidTr="008032B7">
        <w:tc>
          <w:tcPr>
            <w:tcW w:w="1565" w:type="pct"/>
            <w:shd w:val="clear" w:color="auto" w:fill="auto"/>
          </w:tcPr>
          <w:p w14:paraId="442EF470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1029E058" w14:textId="58D8D271" w:rsidR="0023290C" w:rsidRPr="00A026BE" w:rsidRDefault="001618E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608" w:type="pct"/>
            <w:shd w:val="clear" w:color="auto" w:fill="auto"/>
          </w:tcPr>
          <w:p w14:paraId="5864513D" w14:textId="1A83DE6B" w:rsidR="0023290C" w:rsidRPr="002516C1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1B8D8839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shd w:val="clear" w:color="auto" w:fill="auto"/>
          </w:tcPr>
          <w:p w14:paraId="1FAFBE3D" w14:textId="0A349BBA" w:rsidR="0023290C" w:rsidRPr="002516C1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" w:type="pct"/>
            <w:shd w:val="clear" w:color="auto" w:fill="auto"/>
          </w:tcPr>
          <w:p w14:paraId="3421E13C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12CA81AF" w14:textId="7643B9C7" w:rsidR="0023290C" w:rsidRPr="002516C1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" w:type="pct"/>
            <w:shd w:val="clear" w:color="auto" w:fill="auto"/>
          </w:tcPr>
          <w:p w14:paraId="7DDDC39A" w14:textId="77777777" w:rsidR="0023290C" w:rsidRPr="002516C1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shd w:val="clear" w:color="auto" w:fill="auto"/>
          </w:tcPr>
          <w:p w14:paraId="3FA5F184" w14:textId="359010FD" w:rsidR="0023290C" w:rsidRPr="002516C1" w:rsidRDefault="0099071D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</w:tr>
      <w:tr w:rsidR="0023290C" w:rsidRPr="002516C1" w14:paraId="138D1517" w14:textId="77777777" w:rsidTr="00DF30CD">
        <w:trPr>
          <w:trHeight w:val="353"/>
        </w:trPr>
        <w:tc>
          <w:tcPr>
            <w:tcW w:w="1565" w:type="pct"/>
          </w:tcPr>
          <w:p w14:paraId="1A70646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915FFF5" w14:textId="4715DBE5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7"/>
          </w:tcPr>
          <w:p w14:paraId="64C92493" w14:textId="319054E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3290C" w:rsidRPr="002516C1" w14:paraId="2C81A048" w14:textId="77777777" w:rsidTr="008032B7">
        <w:tc>
          <w:tcPr>
            <w:tcW w:w="1565" w:type="pct"/>
          </w:tcPr>
          <w:p w14:paraId="266EC63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721A9C12" w14:textId="0D717CE4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608" w:type="pct"/>
          </w:tcPr>
          <w:p w14:paraId="02B7AC17" w14:textId="2C090BE8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5B519BF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</w:tcPr>
          <w:p w14:paraId="64DA042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ADDB1A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5F4D53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5CA57E3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</w:tcPr>
          <w:p w14:paraId="53E8FEB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3290C" w:rsidRPr="002516C1" w14:paraId="756726F6" w14:textId="77777777" w:rsidTr="008032B7">
        <w:tc>
          <w:tcPr>
            <w:tcW w:w="1565" w:type="pct"/>
          </w:tcPr>
          <w:p w14:paraId="03EEBB2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00102BE" w14:textId="74B5857B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788EAE91" w14:textId="4C21F927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752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58</w:t>
            </w:r>
          </w:p>
        </w:tc>
        <w:tc>
          <w:tcPr>
            <w:tcW w:w="150" w:type="pct"/>
          </w:tcPr>
          <w:p w14:paraId="14CBE3FE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</w:tcPr>
          <w:p w14:paraId="6CF64FBA" w14:textId="173EBFF2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765</w:t>
            </w:r>
            <w:r w:rsidR="0023290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3" w:type="pct"/>
          </w:tcPr>
          <w:p w14:paraId="405D853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ECC3F28" w14:textId="54F05ED6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53" w:type="pct"/>
          </w:tcPr>
          <w:p w14:paraId="5C9FD9DD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</w:tcPr>
          <w:p w14:paraId="7B75E88B" w14:textId="6D95F160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23290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17</w:t>
            </w:r>
          </w:p>
        </w:tc>
      </w:tr>
      <w:tr w:rsidR="0023290C" w:rsidRPr="002516C1" w14:paraId="5AC0AD32" w14:textId="77777777" w:rsidTr="008032B7">
        <w:tc>
          <w:tcPr>
            <w:tcW w:w="1565" w:type="pct"/>
          </w:tcPr>
          <w:p w14:paraId="3EB1C3E0" w14:textId="7013A44B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3BDA5DD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4B44330" w14:textId="23D198DA" w:rsidR="0023290C" w:rsidRPr="002516C1" w:rsidRDefault="001A4F52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528267F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FDB85A2" w14:textId="19056B64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3A2914F" w14:textId="77777777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1EAD6E79" w14:textId="59270CC2" w:rsidR="0023290C" w:rsidRPr="002516C1" w:rsidRDefault="001A4F52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E73EB93" w14:textId="77777777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0215B84" w14:textId="1EB8FB07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3290C" w:rsidRPr="002516C1" w14:paraId="11EFD8FB" w14:textId="77777777" w:rsidTr="008032B7">
        <w:tc>
          <w:tcPr>
            <w:tcW w:w="1565" w:type="pct"/>
          </w:tcPr>
          <w:p w14:paraId="2CC133A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87F0A8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AE66083" w14:textId="57838364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752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58</w:t>
            </w:r>
          </w:p>
        </w:tc>
        <w:tc>
          <w:tcPr>
            <w:tcW w:w="150" w:type="pct"/>
          </w:tcPr>
          <w:p w14:paraId="43113DD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77DEFB8" w14:textId="103F6DBE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765</w:t>
            </w:r>
            <w:r w:rsidR="0023290C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53" w:type="pct"/>
          </w:tcPr>
          <w:p w14:paraId="0562296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1DC34A8" w14:textId="017787EC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11</w:t>
            </w:r>
          </w:p>
        </w:tc>
        <w:tc>
          <w:tcPr>
            <w:tcW w:w="153" w:type="pct"/>
          </w:tcPr>
          <w:p w14:paraId="17DCE6C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8D25CD" w14:textId="3AFCE7A8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23290C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384971" w:rsidRPr="002516C1" w14:paraId="0DE7CC9B" w14:textId="77777777" w:rsidTr="008032B7">
        <w:tc>
          <w:tcPr>
            <w:tcW w:w="1565" w:type="pct"/>
          </w:tcPr>
          <w:p w14:paraId="1A972287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331458B4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2E9BCC0E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</w:tcPr>
          <w:p w14:paraId="29F006AF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783D39FE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5FE6BDFB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2133800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26582E78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FFB7C99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1775A8FB" w14:textId="77777777" w:rsidTr="008032B7">
        <w:tc>
          <w:tcPr>
            <w:tcW w:w="1565" w:type="pct"/>
          </w:tcPr>
          <w:p w14:paraId="4D6F5B82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41676A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</w:tcPr>
          <w:p w14:paraId="2CD291C7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</w:tcPr>
          <w:p w14:paraId="252F401C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</w:tcPr>
          <w:p w14:paraId="20BB2A38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474F7B1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F31E58A" w14:textId="77777777" w:rsidR="0038497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483FC436" w14:textId="77777777" w:rsidR="00384971" w:rsidRPr="002516C1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</w:tcPr>
          <w:p w14:paraId="515726BB" w14:textId="77777777" w:rsidR="00384971" w:rsidRPr="00A026BE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4971" w:rsidRPr="002516C1" w14:paraId="769F900D" w14:textId="77777777" w:rsidTr="008032B7">
        <w:tc>
          <w:tcPr>
            <w:tcW w:w="1565" w:type="pct"/>
            <w:shd w:val="clear" w:color="auto" w:fill="auto"/>
          </w:tcPr>
          <w:p w14:paraId="02739C3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83B9D47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5" w:type="pct"/>
            <w:gridSpan w:val="3"/>
            <w:shd w:val="clear" w:color="auto" w:fill="auto"/>
          </w:tcPr>
          <w:p w14:paraId="120D7D59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2A8E6D9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1" w:type="pct"/>
            <w:gridSpan w:val="3"/>
            <w:shd w:val="clear" w:color="auto" w:fill="auto"/>
          </w:tcPr>
          <w:p w14:paraId="350E09ED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84971" w:rsidRPr="002516C1" w14:paraId="7477FD31" w14:textId="77777777" w:rsidTr="008032B7">
        <w:tc>
          <w:tcPr>
            <w:tcW w:w="1565" w:type="pct"/>
            <w:shd w:val="clear" w:color="auto" w:fill="auto"/>
          </w:tcPr>
          <w:p w14:paraId="6266437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8366F05" w14:textId="77777777" w:rsidR="0038497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2B4DB6EF" w14:textId="7A5B4812" w:rsidR="00384971" w:rsidRPr="00A026BE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99071D">
              <w:t>30</w:t>
            </w:r>
            <w:r w:rsidR="0099563F" w:rsidRPr="00D258DE">
              <w:t xml:space="preserve"> </w:t>
            </w:r>
            <w:r w:rsidR="007474F8">
              <w:rPr>
                <w:rFonts w:hint="cs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5F6FB76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shd w:val="clear" w:color="auto" w:fill="auto"/>
          </w:tcPr>
          <w:p w14:paraId="5BDCD12C" w14:textId="3DD24AFC" w:rsidR="00384971" w:rsidRPr="00A026BE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384971">
              <w:rPr>
                <w:rFonts w:asciiTheme="majorBidi" w:hAnsiTheme="majorBidi" w:cstheme="majorBidi"/>
              </w:rPr>
              <w:t xml:space="preserve"> </w:t>
            </w:r>
            <w:r w:rsidR="0038497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1517980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6DAEE848" w14:textId="73728D74" w:rsidR="00384971" w:rsidRPr="00A026BE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t>30</w:t>
            </w:r>
            <w:r w:rsidR="0099563F" w:rsidRPr="00D258DE">
              <w:t xml:space="preserve"> </w:t>
            </w:r>
            <w:r w:rsidR="007474F8">
              <w:rPr>
                <w:rFonts w:hint="cs"/>
                <w:cs/>
              </w:rPr>
              <w:t>กันยายน</w:t>
            </w:r>
          </w:p>
        </w:tc>
        <w:tc>
          <w:tcPr>
            <w:tcW w:w="153" w:type="pct"/>
            <w:shd w:val="clear" w:color="auto" w:fill="auto"/>
          </w:tcPr>
          <w:p w14:paraId="6A12089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shd w:val="clear" w:color="auto" w:fill="auto"/>
          </w:tcPr>
          <w:p w14:paraId="50E175FB" w14:textId="3DFF8398" w:rsidR="00384971" w:rsidRPr="00A026BE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31</w:t>
            </w:r>
            <w:r w:rsidR="00384971">
              <w:rPr>
                <w:rFonts w:asciiTheme="majorBidi" w:hAnsiTheme="majorBidi" w:cstheme="majorBidi"/>
              </w:rPr>
              <w:t xml:space="preserve"> </w:t>
            </w:r>
            <w:r w:rsidR="0038497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384971" w:rsidRPr="002516C1" w14:paraId="016FDD6E" w14:textId="77777777" w:rsidTr="008032B7">
        <w:tc>
          <w:tcPr>
            <w:tcW w:w="1565" w:type="pct"/>
            <w:shd w:val="clear" w:color="auto" w:fill="auto"/>
          </w:tcPr>
          <w:p w14:paraId="3A3926EE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3D97421E" w14:textId="77777777" w:rsidR="00384971" w:rsidRPr="00A026BE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ED04194" w14:textId="7B26A5E5" w:rsidR="00384971" w:rsidRPr="002516C1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4670ABF3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shd w:val="clear" w:color="auto" w:fill="auto"/>
          </w:tcPr>
          <w:p w14:paraId="6B815361" w14:textId="525BD264" w:rsidR="00384971" w:rsidRPr="002516C1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" w:type="pct"/>
            <w:shd w:val="clear" w:color="auto" w:fill="auto"/>
          </w:tcPr>
          <w:p w14:paraId="5B68A2BA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5837A863" w14:textId="4D00C7E3" w:rsidR="00384971" w:rsidRPr="002516C1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" w:type="pct"/>
            <w:shd w:val="clear" w:color="auto" w:fill="auto"/>
          </w:tcPr>
          <w:p w14:paraId="6A43D09A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shd w:val="clear" w:color="auto" w:fill="auto"/>
          </w:tcPr>
          <w:p w14:paraId="46A6A0B3" w14:textId="7204C238" w:rsidR="00384971" w:rsidRPr="002516C1" w:rsidRDefault="0099071D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2565</w:t>
            </w:r>
          </w:p>
        </w:tc>
      </w:tr>
      <w:tr w:rsidR="00384971" w:rsidRPr="002516C1" w14:paraId="5D599AB3" w14:textId="77777777" w:rsidTr="00DF30CD">
        <w:trPr>
          <w:trHeight w:val="353"/>
        </w:trPr>
        <w:tc>
          <w:tcPr>
            <w:tcW w:w="1565" w:type="pct"/>
          </w:tcPr>
          <w:p w14:paraId="3B8E75BD" w14:textId="625E9790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6347B704" w14:textId="753F2199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7"/>
          </w:tcPr>
          <w:p w14:paraId="5144F436" w14:textId="77777777" w:rsidR="00384971" w:rsidRPr="002516C1" w:rsidRDefault="00384971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2516C1" w14:paraId="4AB0B4B4" w14:textId="77777777" w:rsidTr="00DF30CD">
        <w:trPr>
          <w:trHeight w:val="353"/>
        </w:trPr>
        <w:tc>
          <w:tcPr>
            <w:tcW w:w="1565" w:type="pct"/>
          </w:tcPr>
          <w:p w14:paraId="4DDD8E82" w14:textId="61E9610D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556" w:type="pct"/>
          </w:tcPr>
          <w:p w14:paraId="47B0E7FE" w14:textId="77777777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7"/>
          </w:tcPr>
          <w:p w14:paraId="68C0E226" w14:textId="77777777" w:rsidR="002B236B" w:rsidRPr="002516C1" w:rsidRDefault="002B236B" w:rsidP="0001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3290C" w:rsidRPr="002516C1" w14:paraId="539188D7" w14:textId="77777777" w:rsidTr="008032B7">
        <w:tc>
          <w:tcPr>
            <w:tcW w:w="1565" w:type="pct"/>
          </w:tcPr>
          <w:p w14:paraId="64FA1862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54DFA4F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69866747" w14:textId="119C8374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17</w:t>
            </w:r>
            <w:r w:rsidR="00290DB9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150" w:type="pct"/>
          </w:tcPr>
          <w:p w14:paraId="6434FC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</w:tcPr>
          <w:p w14:paraId="5FC43E61" w14:textId="5F3E0D5F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145</w:t>
            </w:r>
            <w:r w:rsidR="0023290C" w:rsidRPr="002516C1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3" w:type="pct"/>
          </w:tcPr>
          <w:p w14:paraId="069A013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D2D0C4B" w14:textId="1F3F51E4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1A4F5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09</w:t>
            </w:r>
          </w:p>
        </w:tc>
        <w:tc>
          <w:tcPr>
            <w:tcW w:w="153" w:type="pct"/>
          </w:tcPr>
          <w:p w14:paraId="243D825F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</w:tcPr>
          <w:p w14:paraId="66BF4A48" w14:textId="286B4BEE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23290C" w:rsidRPr="002516C1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62</w:t>
            </w:r>
          </w:p>
        </w:tc>
      </w:tr>
      <w:tr w:rsidR="0023290C" w:rsidRPr="002516C1" w14:paraId="777C0C51" w14:textId="77777777" w:rsidTr="008032B7">
        <w:tc>
          <w:tcPr>
            <w:tcW w:w="1565" w:type="pct"/>
          </w:tcPr>
          <w:p w14:paraId="6F8B83A8" w14:textId="011C3314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</w:rPr>
              <w:br/>
              <w:t xml:space="preserve">            </w:t>
            </w:r>
            <w:r w:rsidRPr="002516C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7AC5ED3B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646C043" w14:textId="7937572D" w:rsidR="0023290C" w:rsidRPr="002516C1" w:rsidRDefault="00290DB9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734AAA7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127ABF86" w14:textId="0B469A16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pct"/>
            <w:vAlign w:val="bottom"/>
          </w:tcPr>
          <w:p w14:paraId="0A1229F6" w14:textId="77777777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5E07145" w14:textId="12343DE6" w:rsidR="0023290C" w:rsidRPr="002516C1" w:rsidRDefault="00290DB9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665908" w14:textId="77777777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7725036" w14:textId="55DD53AC" w:rsidR="0023290C" w:rsidRPr="002516C1" w:rsidRDefault="0023290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23290C" w:rsidRPr="002516C1" w14:paraId="70F2C0D0" w14:textId="77777777" w:rsidTr="008032B7">
        <w:tc>
          <w:tcPr>
            <w:tcW w:w="1565" w:type="pct"/>
          </w:tcPr>
          <w:p w14:paraId="6CF1846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56" w:type="pct"/>
          </w:tcPr>
          <w:p w14:paraId="07393C28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34C37004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17</w:t>
            </w:r>
            <w:r w:rsidR="00290DB9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52</w:t>
            </w:r>
          </w:p>
        </w:tc>
        <w:tc>
          <w:tcPr>
            <w:tcW w:w="150" w:type="pct"/>
          </w:tcPr>
          <w:p w14:paraId="1A67F83C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13EDB52D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145</w:t>
            </w:r>
            <w:r w:rsidR="0023290C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53" w:type="pct"/>
          </w:tcPr>
          <w:p w14:paraId="323FD9D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37878745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09</w:t>
            </w:r>
          </w:p>
        </w:tc>
        <w:tc>
          <w:tcPr>
            <w:tcW w:w="153" w:type="pct"/>
          </w:tcPr>
          <w:p w14:paraId="35F77321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45A79B41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23290C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23290C" w:rsidRPr="002516C1" w14:paraId="6F012E0A" w14:textId="77777777" w:rsidTr="008032B7">
        <w:trPr>
          <w:trHeight w:val="227"/>
        </w:trPr>
        <w:tc>
          <w:tcPr>
            <w:tcW w:w="1565" w:type="pct"/>
          </w:tcPr>
          <w:p w14:paraId="617FF926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56" w:type="pct"/>
          </w:tcPr>
          <w:p w14:paraId="0B809ED3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5861062" w14:textId="025064C6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770</w:t>
            </w:r>
            <w:r w:rsidR="00290DB9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10</w:t>
            </w:r>
          </w:p>
        </w:tc>
        <w:tc>
          <w:tcPr>
            <w:tcW w:w="150" w:type="pct"/>
          </w:tcPr>
          <w:p w14:paraId="032F3075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462BC77" w14:textId="09AA58AD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910</w:t>
            </w:r>
            <w:r w:rsidR="0023290C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53" w:type="pct"/>
          </w:tcPr>
          <w:p w14:paraId="1AE4F1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C0DFAE5" w14:textId="7E65F4EC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1A4F5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20</w:t>
            </w:r>
          </w:p>
        </w:tc>
        <w:tc>
          <w:tcPr>
            <w:tcW w:w="153" w:type="pct"/>
          </w:tcPr>
          <w:p w14:paraId="1F5F1469" w14:textId="77777777" w:rsidR="0023290C" w:rsidRPr="002516C1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D9EC53B" w14:textId="3995DC5D" w:rsidR="0023290C" w:rsidRPr="002516C1" w:rsidRDefault="0099071D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0</w:t>
            </w:r>
            <w:r w:rsidR="0023290C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</w:tbl>
    <w:p w14:paraId="0E8F40C4" w14:textId="77777777" w:rsidR="0023290C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99AD8BE" w14:textId="6D105E2E" w:rsidR="009E45D4" w:rsidRPr="007B5EC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  <w:r w:rsidRPr="007B5ECF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7B5ECF">
        <w:rPr>
          <w:rFonts w:asciiTheme="majorBidi" w:hAnsiTheme="majorBidi" w:cstheme="majorBidi"/>
          <w:cs/>
        </w:rPr>
        <w:t>กลุ่ม</w:t>
      </w:r>
      <w:r w:rsidRPr="007B5ECF">
        <w:rPr>
          <w:rFonts w:asciiTheme="majorBidi" w:hAnsiTheme="majorBidi" w:cstheme="majorBidi"/>
          <w:cs/>
          <w:lang w:val="th-TH"/>
        </w:rPr>
        <w:t>บริษั</w:t>
      </w:r>
      <w:r w:rsidRPr="00C84F74">
        <w:rPr>
          <w:rFonts w:asciiTheme="majorBidi" w:hAnsiTheme="majorBidi" w:cstheme="majorBidi"/>
          <w:cs/>
          <w:lang w:val="th-TH"/>
        </w:rPr>
        <w:t>ท</w:t>
      </w:r>
      <w:r w:rsidRPr="00C84F74">
        <w:rPr>
          <w:rFonts w:asciiTheme="majorBidi" w:hAnsiTheme="majorBidi" w:cstheme="majorBidi"/>
          <w:cs/>
        </w:rPr>
        <w:t xml:space="preserve">มีระยะเวลาตั้งแต่ </w:t>
      </w:r>
      <w:r w:rsidR="0099071D" w:rsidRPr="0099071D">
        <w:rPr>
          <w:rFonts w:asciiTheme="majorBidi" w:hAnsiTheme="majorBidi" w:cstheme="majorBidi"/>
        </w:rPr>
        <w:t>7</w:t>
      </w:r>
      <w:r w:rsidRPr="00C84F74">
        <w:rPr>
          <w:rFonts w:asciiTheme="majorBidi" w:hAnsiTheme="majorBidi" w:cstheme="majorBidi"/>
        </w:rPr>
        <w:t xml:space="preserve"> </w:t>
      </w:r>
      <w:r w:rsidRPr="00C84F74">
        <w:rPr>
          <w:rFonts w:asciiTheme="majorBidi" w:hAnsiTheme="majorBidi" w:cstheme="majorBidi"/>
          <w:cs/>
        </w:rPr>
        <w:t>วัน</w:t>
      </w:r>
      <w:r w:rsidR="0001373F">
        <w:rPr>
          <w:rFonts w:asciiTheme="majorBidi" w:hAnsiTheme="majorBidi" w:cstheme="majorBidi" w:hint="cs"/>
          <w:cs/>
        </w:rPr>
        <w:t xml:space="preserve">ถึง </w:t>
      </w:r>
      <w:r w:rsidR="0099071D" w:rsidRPr="0099071D">
        <w:rPr>
          <w:rFonts w:asciiTheme="majorBidi" w:hAnsiTheme="majorBidi" w:cstheme="majorBidi"/>
        </w:rPr>
        <w:t>60</w:t>
      </w:r>
      <w:r w:rsidR="0001373F">
        <w:rPr>
          <w:rFonts w:asciiTheme="majorBidi" w:hAnsiTheme="majorBidi" w:cstheme="majorBidi"/>
        </w:rPr>
        <w:t xml:space="preserve"> </w:t>
      </w:r>
      <w:r w:rsidR="0001373F">
        <w:rPr>
          <w:rFonts w:asciiTheme="majorBidi" w:hAnsiTheme="majorBidi" w:cstheme="majorBidi" w:hint="cs"/>
          <w:cs/>
        </w:rPr>
        <w:t>วัน</w:t>
      </w:r>
    </w:p>
    <w:p w14:paraId="37C67164" w14:textId="77777777" w:rsidR="007B5ECF" w:rsidRPr="007B5ECF" w:rsidRDefault="007B5ECF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D6D9BAC" w14:textId="70F25A06" w:rsidR="00870CCC" w:rsidRPr="00BF131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369D8C8B" w:rsidR="009E45D4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B509A6" w:rsidRPr="002516C1" w14:paraId="46AE4A95" w14:textId="77777777" w:rsidTr="004A0412">
        <w:trPr>
          <w:trHeight w:val="408"/>
        </w:trPr>
        <w:tc>
          <w:tcPr>
            <w:tcW w:w="1725" w:type="pct"/>
          </w:tcPr>
          <w:p w14:paraId="23749B3F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B747BAE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EB99A1A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59B3C2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951EAED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99563F" w14:paraId="606D5D6A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4490D4D6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41F175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3D8D592" w14:textId="3DA42ECA" w:rsidR="00B509A6" w:rsidRPr="0099563F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9563F"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E63D95" w14:textId="38E20FF8" w:rsidR="00B509A6" w:rsidRPr="0099563F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09A6"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2ED55ADE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A0BBE8B" w14:textId="4C0CF657" w:rsidR="00B509A6" w:rsidRPr="0099563F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9563F"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3F99AC0E" w14:textId="77777777" w:rsidR="00B509A6" w:rsidRPr="0099563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56A773F" w14:textId="27594706" w:rsidR="00B509A6" w:rsidRPr="0099563F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09A6"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09A6" w:rsidRPr="002516C1" w14:paraId="418F5D86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277010B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13E2D7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9635180" w14:textId="4C1B6E36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68689DB" w14:textId="220E3BDE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2637AA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659902" w14:textId="5E67F995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4DABC5F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1D7095F" w14:textId="5D23E777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509A6" w:rsidRPr="002516C1" w14:paraId="1C977EE1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3403B99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DF4B75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002B6A3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09A6" w:rsidRPr="002516C1" w14:paraId="751046C5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7AEB339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2C27E6E7" w14:textId="751F3D09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1D1EFE2" w14:textId="1B677695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290D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68841F" w14:textId="01F8530A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="00B509A6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57A16D2E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E66855" w14:textId="1C43C5D5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</w:t>
            </w:r>
            <w:r w:rsidR="00290D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30" w:type="pct"/>
            <w:shd w:val="clear" w:color="auto" w:fill="auto"/>
          </w:tcPr>
          <w:p w14:paraId="303D70ED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220B17" w14:textId="59234837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509A6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B509A6" w:rsidRPr="002516C1" w14:paraId="41137B17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0C77F67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3719A8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E027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66EEC2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2622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DCCF5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BB7B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E92CEC6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9A6" w:rsidRPr="002516C1" w14:paraId="07E5851D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2365F02F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8BBF1D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39E333" w14:textId="2238E4C9" w:rsidR="00B509A6" w:rsidRPr="002516C1" w:rsidRDefault="00290DB9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BD559" w14:textId="5FB913A4" w:rsidR="00B509A6" w:rsidRPr="005D4F29" w:rsidRDefault="0099071D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B509A6" w:rsidRPr="005D4F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6284AEEA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7374351" w14:textId="5438CDB8" w:rsidR="00B509A6" w:rsidRPr="002516C1" w:rsidRDefault="00290DB9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1E3B0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CAD1F6" w14:textId="2FC4F7EB" w:rsidR="00B509A6" w:rsidRPr="002516C1" w:rsidRDefault="00B509A6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57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509A6" w:rsidRPr="002516C1" w14:paraId="6AECAA06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0B306C9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BC2F2D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BD47C" w14:textId="3619E189" w:rsidR="00B509A6" w:rsidRPr="00D66B49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  <w:r w:rsidR="00290D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4CB6FE7" w14:textId="003167EA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509A6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0B90A153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89ADAA" w14:textId="324F8D5D" w:rsidR="00B509A6" w:rsidRPr="002516C1" w:rsidRDefault="0099071D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290D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130" w:type="pct"/>
            <w:shd w:val="clear" w:color="auto" w:fill="auto"/>
          </w:tcPr>
          <w:p w14:paraId="2AD83BA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4758142" w14:textId="083CE572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509A6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509A6" w:rsidRPr="002516C1" w14:paraId="03340E2F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14439B59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00AB5FD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5ADA893A" w:rsidR="00B509A6" w:rsidRPr="00D66B49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8032B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52DEC3CB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509A6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6" w:type="pct"/>
            <w:shd w:val="clear" w:color="auto" w:fill="auto"/>
          </w:tcPr>
          <w:p w14:paraId="7719F997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0BA34801" w:rsidR="00B509A6" w:rsidRPr="008032B7" w:rsidRDefault="0099071D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032B7" w:rsidRPr="008032B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30" w:type="pct"/>
            <w:shd w:val="clear" w:color="auto" w:fill="auto"/>
          </w:tcPr>
          <w:p w14:paraId="367C621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4AF83471" w:rsidR="00B509A6" w:rsidRPr="002516C1" w:rsidRDefault="0099071D" w:rsidP="0015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</w:t>
            </w:r>
            <w:r w:rsidR="00B509A6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75</w:t>
            </w:r>
          </w:p>
        </w:tc>
      </w:tr>
      <w:tr w:rsidR="00B509A6" w:rsidRPr="002516C1" w14:paraId="64E493D9" w14:textId="77777777" w:rsidTr="004A0412">
        <w:trPr>
          <w:trHeight w:val="408"/>
        </w:trPr>
        <w:tc>
          <w:tcPr>
            <w:tcW w:w="1725" w:type="pct"/>
            <w:shd w:val="clear" w:color="auto" w:fill="auto"/>
          </w:tcPr>
          <w:p w14:paraId="7F10D645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43F913EC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6A8171F4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90</w:t>
            </w:r>
            <w:r w:rsidR="008032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6AC57F44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  <w:r w:rsidR="00B509A6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6" w:type="pct"/>
            <w:shd w:val="clear" w:color="auto" w:fill="auto"/>
          </w:tcPr>
          <w:p w14:paraId="169278A4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55A60443" w:rsidR="00B509A6" w:rsidRPr="005D4F29" w:rsidRDefault="0099071D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</w:t>
            </w:r>
            <w:r w:rsidR="008032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30" w:type="pct"/>
            <w:shd w:val="clear" w:color="auto" w:fill="auto"/>
          </w:tcPr>
          <w:p w14:paraId="6473E57B" w14:textId="77777777" w:rsidR="00B509A6" w:rsidRPr="002516C1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25D73663" w:rsidR="00B509A6" w:rsidRPr="002516C1" w:rsidRDefault="0099071D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B509A6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66C2BB01" w14:textId="33F57829" w:rsidR="00AF4170" w:rsidRDefault="00AF4170"/>
    <w:p w14:paraId="5CA47EA8" w14:textId="77777777" w:rsidR="00B515E7" w:rsidRDefault="00B515E7"/>
    <w:p w14:paraId="502B94DC" w14:textId="77777777" w:rsidR="00B515E7" w:rsidRDefault="00B515E7"/>
    <w:p w14:paraId="53A63C1F" w14:textId="77777777" w:rsidR="00B515E7" w:rsidRDefault="00B515E7"/>
    <w:p w14:paraId="3644C88A" w14:textId="77777777" w:rsidR="00B515E7" w:rsidRDefault="00B515E7"/>
    <w:p w14:paraId="0A66E867" w14:textId="131CBF3A" w:rsidR="00B515E7" w:rsidRDefault="00B515E7"/>
    <w:p w14:paraId="50E0D748" w14:textId="77777777" w:rsidR="008452A0" w:rsidRDefault="008452A0"/>
    <w:p w14:paraId="70E460A5" w14:textId="794990D0" w:rsidR="009E63E1" w:rsidRPr="00E206A6" w:rsidRDefault="004762B0" w:rsidP="00523DC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206A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085"/>
        <w:gridCol w:w="258"/>
        <w:gridCol w:w="1090"/>
        <w:gridCol w:w="258"/>
        <w:gridCol w:w="1001"/>
        <w:gridCol w:w="280"/>
        <w:gridCol w:w="1159"/>
      </w:tblGrid>
      <w:tr w:rsidR="00B509A6" w:rsidRPr="002516C1" w14:paraId="5BB08980" w14:textId="77777777" w:rsidTr="004A0412">
        <w:trPr>
          <w:trHeight w:val="408"/>
        </w:trPr>
        <w:tc>
          <w:tcPr>
            <w:tcW w:w="1845" w:type="pct"/>
          </w:tcPr>
          <w:p w14:paraId="7C810422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C889265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1E652B3F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38E1C9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33AA3F3" w14:textId="77777777" w:rsidR="00B509A6" w:rsidRPr="002516C1" w:rsidRDefault="00B509A6" w:rsidP="004A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C49" w:rsidRPr="002516C1" w14:paraId="4924E68B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48C84FE0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7AD209D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7C8F183" w14:textId="6EF83873" w:rsidR="00961C49" w:rsidRPr="00A026BE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61C49"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shd w:val="clear" w:color="auto" w:fill="auto"/>
          </w:tcPr>
          <w:p w14:paraId="52E61D8F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108D129" w14:textId="1C1B5E17" w:rsidR="00961C49" w:rsidRPr="00A026BE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1C49"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2A4D0669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FBAEED" w14:textId="1C11F72C" w:rsidR="00961C49" w:rsidRPr="00A026BE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61C49" w:rsidRPr="009956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7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shd w:val="clear" w:color="auto" w:fill="auto"/>
          </w:tcPr>
          <w:p w14:paraId="3D72B08F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3EC3E74" w14:textId="2D38F3D5" w:rsidR="00961C49" w:rsidRPr="00A026BE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1C49" w:rsidRPr="00995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1C49" w:rsidRPr="002516C1" w14:paraId="7282558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1E97E6BE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47BC870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C53A1E" w14:textId="7B61F504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38536B0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33E25D0" w14:textId="710CCB66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  <w:shd w:val="clear" w:color="auto" w:fill="auto"/>
          </w:tcPr>
          <w:p w14:paraId="323D8BD5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E2A3A2D" w14:textId="748EF3CA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shd w:val="clear" w:color="auto" w:fill="auto"/>
          </w:tcPr>
          <w:p w14:paraId="3506BB59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E4E077E" w14:textId="4155814F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61C49" w:rsidRPr="002516C1" w14:paraId="7686F431" w14:textId="77777777" w:rsidTr="00B509A6">
        <w:trPr>
          <w:trHeight w:val="408"/>
        </w:trPr>
        <w:tc>
          <w:tcPr>
            <w:tcW w:w="1845" w:type="pct"/>
            <w:shd w:val="clear" w:color="auto" w:fill="auto"/>
          </w:tcPr>
          <w:p w14:paraId="0D17CCF9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51F3775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  <w:shd w:val="clear" w:color="auto" w:fill="auto"/>
          </w:tcPr>
          <w:p w14:paraId="799F7CE2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C49" w:rsidRPr="002516C1" w14:paraId="25CA48D2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3252F303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334193A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C963A6" w14:textId="668D3975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687</w:t>
            </w:r>
            <w:r w:rsidR="00B1214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</w:p>
        </w:tc>
        <w:tc>
          <w:tcPr>
            <w:tcW w:w="139" w:type="pct"/>
            <w:shd w:val="clear" w:color="auto" w:fill="auto"/>
          </w:tcPr>
          <w:p w14:paraId="4A00C12E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9FFCE84" w14:textId="48D6EBDC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961C49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05A2586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0260E9B" w14:textId="49697CD4" w:rsidR="00961C49" w:rsidRPr="002516C1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EC45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47</w:t>
            </w:r>
          </w:p>
        </w:tc>
        <w:tc>
          <w:tcPr>
            <w:tcW w:w="151" w:type="pct"/>
            <w:shd w:val="clear" w:color="auto" w:fill="auto"/>
          </w:tcPr>
          <w:p w14:paraId="0F0B2A13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A59E59B" w14:textId="1FB18234" w:rsidR="00961C49" w:rsidRPr="002516C1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961C49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42</w:t>
            </w:r>
          </w:p>
        </w:tc>
      </w:tr>
      <w:tr w:rsidR="00961C49" w:rsidRPr="002516C1" w14:paraId="684E4DF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C586E23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47862A5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1139F48" w14:textId="7483B8B1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869</w:t>
            </w:r>
            <w:r w:rsidR="00C047E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68D245CD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5CCAF99" w14:textId="3023CCC9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961C49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9" w:type="pct"/>
            <w:shd w:val="clear" w:color="auto" w:fill="auto"/>
          </w:tcPr>
          <w:p w14:paraId="78797BF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9678F7" w14:textId="0F78B469" w:rsidR="00961C49" w:rsidRPr="002516C1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1</w:t>
            </w:r>
            <w:r w:rsidR="00EC4502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51" w:type="pct"/>
            <w:shd w:val="clear" w:color="auto" w:fill="auto"/>
          </w:tcPr>
          <w:p w14:paraId="12AB96D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BC67A4A" w14:textId="47DB32E5" w:rsidR="00961C49" w:rsidRPr="002516C1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3</w:t>
            </w:r>
            <w:r w:rsidR="00961C49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36</w:t>
            </w:r>
          </w:p>
        </w:tc>
      </w:tr>
      <w:tr w:rsidR="00961C49" w:rsidRPr="002516C1" w14:paraId="43006AA3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1F11B17B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04D290BB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D070FA1" w14:textId="606D6191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 w:rsidR="00EC450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139" w:type="pct"/>
            <w:shd w:val="clear" w:color="auto" w:fill="auto"/>
          </w:tcPr>
          <w:p w14:paraId="32EF6815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78CA3E" w14:textId="5D3EBC76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961C49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9" w:type="pct"/>
            <w:shd w:val="clear" w:color="auto" w:fill="auto"/>
          </w:tcPr>
          <w:p w14:paraId="25F3737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7A2100D" w14:textId="4633FB10" w:rsidR="00961C49" w:rsidRPr="002516C1" w:rsidRDefault="00EC4502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F4E7872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06F9052" w14:textId="4A13B743" w:rsidR="00961C49" w:rsidRPr="002516C1" w:rsidRDefault="00961C49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61C49" w:rsidRPr="002516C1" w14:paraId="391201B5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0207C8AF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FAA906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D72AD6A" w14:textId="69EA3C32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  <w:r w:rsidR="00EC4502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39" w:type="pct"/>
            <w:shd w:val="clear" w:color="auto" w:fill="auto"/>
          </w:tcPr>
          <w:p w14:paraId="43739EF0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A53873" w14:textId="6C99F8C4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61C49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6E7376C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E9FC84A" w14:textId="53337DA3" w:rsidR="00961C49" w:rsidRPr="002516C1" w:rsidRDefault="00EC4502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2D3BA97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FAA086C" w14:textId="1931151E" w:rsidR="00961C49" w:rsidRPr="002516C1" w:rsidRDefault="00961C49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61C49" w:rsidRPr="002516C1" w14:paraId="1DEE73D2" w14:textId="77777777" w:rsidTr="00523DC7">
        <w:trPr>
          <w:trHeight w:val="408"/>
        </w:trPr>
        <w:tc>
          <w:tcPr>
            <w:tcW w:w="1845" w:type="pct"/>
            <w:shd w:val="clear" w:color="auto" w:fill="auto"/>
          </w:tcPr>
          <w:p w14:paraId="02D85AF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1258F64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8FABFE1" w14:textId="0D1B1D78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B121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672</w:t>
            </w:r>
            <w:r w:rsidR="00B121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9" w:type="pct"/>
            <w:shd w:val="clear" w:color="auto" w:fill="auto"/>
          </w:tcPr>
          <w:p w14:paraId="269FEF5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60AD6C7D" w14:textId="51698F37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="00961C4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7827E4B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2D7EB44C" w14:textId="6263159B" w:rsidR="00961C49" w:rsidRPr="001551CC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2</w:t>
            </w:r>
            <w:r w:rsidR="00EC450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46</w:t>
            </w:r>
          </w:p>
        </w:tc>
        <w:tc>
          <w:tcPr>
            <w:tcW w:w="151" w:type="pct"/>
            <w:shd w:val="clear" w:color="auto" w:fill="auto"/>
          </w:tcPr>
          <w:p w14:paraId="70D7A3D8" w14:textId="77777777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1BB58650" w14:textId="249B119B" w:rsidR="00961C49" w:rsidRPr="002516C1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3</w:t>
            </w:r>
            <w:r w:rsidR="00961C49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  <w:tr w:rsidR="00961C49" w:rsidRPr="002516C1" w14:paraId="2C0BE443" w14:textId="77777777" w:rsidTr="00523DC7">
        <w:trPr>
          <w:trHeight w:val="408"/>
        </w:trPr>
        <w:tc>
          <w:tcPr>
            <w:tcW w:w="1845" w:type="pct"/>
            <w:shd w:val="clear" w:color="auto" w:fill="auto"/>
          </w:tcPr>
          <w:p w14:paraId="5FDE0113" w14:textId="39A69D26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62DC222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217DDE2" w14:textId="0EE84BA9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8A7F028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DB50C31" w14:textId="4C62AA9E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5A18F9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20E5AE4" w14:textId="00385169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" w:type="pct"/>
            <w:shd w:val="clear" w:color="auto" w:fill="auto"/>
          </w:tcPr>
          <w:p w14:paraId="7BC197CB" w14:textId="77777777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shd w:val="clear" w:color="auto" w:fill="auto"/>
          </w:tcPr>
          <w:p w14:paraId="4CE94514" w14:textId="0B97CCBD" w:rsidR="00961C49" w:rsidRPr="002516C1" w:rsidRDefault="00961C49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</w:p>
        </w:tc>
      </w:tr>
      <w:tr w:rsidR="008452A0" w:rsidRPr="002516C1" w14:paraId="4C536F46" w14:textId="77777777" w:rsidTr="00523DC7">
        <w:trPr>
          <w:trHeight w:val="408"/>
        </w:trPr>
        <w:tc>
          <w:tcPr>
            <w:tcW w:w="1845" w:type="pct"/>
            <w:shd w:val="clear" w:color="auto" w:fill="auto"/>
          </w:tcPr>
          <w:p w14:paraId="526F1279" w14:textId="59962CDA" w:rsidR="008452A0" w:rsidRPr="00523DC7" w:rsidRDefault="008452A0" w:rsidP="00845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และสินค้าเสื่อมสภาพ</w:t>
            </w:r>
          </w:p>
        </w:tc>
        <w:tc>
          <w:tcPr>
            <w:tcW w:w="388" w:type="pct"/>
          </w:tcPr>
          <w:p w14:paraId="0A249C34" w14:textId="77777777" w:rsidR="008452A0" w:rsidRPr="002516C1" w:rsidRDefault="008452A0" w:rsidP="00845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892E1D" w14:textId="575ECADB" w:rsidR="008452A0" w:rsidRPr="00523DC7" w:rsidRDefault="00B12146" w:rsidP="0052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</w:pPr>
            <w:r>
              <w:rPr>
                <w:rFonts w:hint="cs"/>
                <w:cs/>
              </w:rPr>
              <w:t>(</w:t>
            </w:r>
            <w:r w:rsidR="0099071D" w:rsidRPr="0099071D">
              <w:rPr>
                <w:rFonts w:hint="cs"/>
              </w:rPr>
              <w:t>0</w:t>
            </w:r>
            <w:r>
              <w:rPr>
                <w:rFonts w:hint="cs"/>
                <w:cs/>
              </w:rPr>
              <w:t>.</w:t>
            </w:r>
            <w:r w:rsidR="0099071D" w:rsidRPr="0099071D">
              <w:rPr>
                <w:rFonts w:hint="cs"/>
              </w:rPr>
              <w:t>27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5EBAE35A" w14:textId="77777777" w:rsidR="008452A0" w:rsidRPr="00523DC7" w:rsidRDefault="008452A0" w:rsidP="00523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529"/>
              </w:tabs>
              <w:spacing w:after="0" w:line="240" w:lineRule="auto"/>
              <w:ind w:left="-124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2B0E536" w14:textId="077CD3A5" w:rsidR="008452A0" w:rsidRPr="00523DC7" w:rsidRDefault="008452A0" w:rsidP="0073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D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23D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523D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17562994" w14:textId="77777777" w:rsidR="008452A0" w:rsidRPr="002516C1" w:rsidRDefault="008452A0" w:rsidP="00845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F85C7E3" w14:textId="4F73BEC7" w:rsidR="008452A0" w:rsidRPr="002516C1" w:rsidRDefault="00EC4502" w:rsidP="0084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99071D" w:rsidRPr="0099071D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99071D" w:rsidRPr="0099071D">
              <w:rPr>
                <w:rFonts w:asciiTheme="majorBidi" w:hAnsiTheme="majorBidi" w:cstheme="majorBidi" w:hint="cs"/>
              </w:rPr>
              <w:t>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2A52475A" w14:textId="77777777" w:rsidR="008452A0" w:rsidRPr="002516C1" w:rsidRDefault="008452A0" w:rsidP="0084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1881326" w14:textId="7CD2C53B" w:rsidR="008452A0" w:rsidRPr="002516C1" w:rsidRDefault="008452A0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052B1F">
              <w:rPr>
                <w:rFonts w:asciiTheme="majorBidi" w:hAnsiTheme="majorBidi" w:cstheme="majorBidi"/>
              </w:rPr>
              <w:t>-</w:t>
            </w:r>
          </w:p>
        </w:tc>
      </w:tr>
      <w:tr w:rsidR="00961C49" w:rsidRPr="002516C1" w14:paraId="1820D26F" w14:textId="77777777" w:rsidTr="004A0412">
        <w:trPr>
          <w:trHeight w:val="408"/>
        </w:trPr>
        <w:tc>
          <w:tcPr>
            <w:tcW w:w="1845" w:type="pct"/>
            <w:shd w:val="clear" w:color="auto" w:fill="auto"/>
          </w:tcPr>
          <w:p w14:paraId="5F40A991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4EB6079A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3A2583F8" w:rsidR="00961C49" w:rsidRPr="002516C1" w:rsidRDefault="0099071D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B121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672</w:t>
            </w:r>
            <w:r w:rsidR="00B121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39" w:type="pct"/>
            <w:shd w:val="clear" w:color="auto" w:fill="auto"/>
          </w:tcPr>
          <w:p w14:paraId="351DACF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1214C" w14:textId="650AFCE8" w:rsidR="00961C49" w:rsidRPr="002516C1" w:rsidRDefault="0099071D" w:rsidP="00730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="00961C4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9" w:type="pct"/>
            <w:shd w:val="clear" w:color="auto" w:fill="auto"/>
          </w:tcPr>
          <w:p w14:paraId="4AE748D6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5AADCF6F" w:rsidR="00961C49" w:rsidRPr="001551CC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</w:rPr>
              <w:t>2</w:t>
            </w:r>
            <w:r w:rsidR="00EC4502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</w:rPr>
              <w:t>43</w:t>
            </w:r>
          </w:p>
        </w:tc>
        <w:tc>
          <w:tcPr>
            <w:tcW w:w="151" w:type="pct"/>
            <w:shd w:val="clear" w:color="auto" w:fill="auto"/>
          </w:tcPr>
          <w:p w14:paraId="6B24C32C" w14:textId="77777777" w:rsidR="00961C49" w:rsidRPr="002516C1" w:rsidRDefault="00961C49" w:rsidP="00961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05EC6" w14:textId="1ADA6EFE" w:rsidR="00961C49" w:rsidRPr="002516C1" w:rsidRDefault="0099071D" w:rsidP="009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9071D">
              <w:rPr>
                <w:rFonts w:asciiTheme="majorBidi" w:hAnsiTheme="majorBidi" w:cstheme="majorBidi"/>
                <w:b/>
                <w:bCs/>
              </w:rPr>
              <w:t>3</w:t>
            </w:r>
            <w:r w:rsidR="00961C49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</w:tbl>
    <w:p w14:paraId="001112E5" w14:textId="2A0E9962" w:rsidR="00B509A6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5BE87D4" w14:textId="19A66D94" w:rsidR="00EA1EC0" w:rsidRDefault="00EA1EC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OLE_LINK11"/>
      <w:bookmarkStart w:id="5" w:name="OLE_LINK12"/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20C68B7A" w14:textId="77777777" w:rsidR="00EA1EC0" w:rsidRDefault="00EA1EC0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7CF808" w14:textId="3BF78CCA" w:rsidR="00EA1EC0" w:rsidRDefault="00EA1EC0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1A0EEE">
        <w:rPr>
          <w:rFonts w:asciiTheme="majorBidi" w:hAnsiTheme="majorBidi"/>
          <w:cs/>
          <w:lang w:val="th-TH"/>
        </w:rPr>
        <w:t>ในเดือน</w:t>
      </w:r>
      <w:r w:rsidR="00B16CAA">
        <w:rPr>
          <w:rFonts w:asciiTheme="majorBidi" w:hAnsiTheme="majorBidi" w:hint="cs"/>
          <w:cs/>
          <w:lang w:val="th-TH"/>
        </w:rPr>
        <w:t>พฤษภาคม</w:t>
      </w:r>
      <w:r w:rsidRPr="001A0EEE">
        <w:rPr>
          <w:rFonts w:asciiTheme="majorBidi" w:hAnsiTheme="majorBidi"/>
          <w:cs/>
          <w:lang w:val="th-TH"/>
        </w:rPr>
        <w:t xml:space="preserve"> </w:t>
      </w:r>
      <w:r w:rsidR="0099071D" w:rsidRPr="0099071D">
        <w:rPr>
          <w:rFonts w:asciiTheme="majorBidi" w:hAnsiTheme="majorBidi"/>
        </w:rPr>
        <w:t>2566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บริษัทได้ซื้อหุ้นสามัญของบริษัท บีบีจีไอ ไบโอ</w:t>
      </w:r>
      <w:r w:rsidR="00520C61">
        <w:rPr>
          <w:rFonts w:asciiTheme="majorBidi" w:hAnsiTheme="majorBidi" w:hint="cs"/>
          <w:cs/>
          <w:lang w:val="th-TH"/>
        </w:rPr>
        <w:t xml:space="preserve">เอทานอล </w:t>
      </w:r>
      <w:r w:rsidR="00520C61" w:rsidRPr="00520C61">
        <w:rPr>
          <w:rFonts w:asciiTheme="majorBidi" w:hAnsiTheme="majorBidi"/>
          <w:cs/>
          <w:lang w:val="th-TH"/>
        </w:rPr>
        <w:t>(ฉะเชิงเทรา) จำกัด</w:t>
      </w:r>
      <w:r w:rsidRPr="001A0EEE">
        <w:rPr>
          <w:rFonts w:asciiTheme="majorBidi" w:hAnsiTheme="majorBidi"/>
          <w:cs/>
          <w:lang w:val="th-TH"/>
        </w:rPr>
        <w:t xml:space="preserve"> จากผู้ถือหุ้น</w:t>
      </w:r>
      <w:r w:rsidR="00520C61">
        <w:rPr>
          <w:rFonts w:asciiTheme="majorBidi" w:hAnsiTheme="majorBidi" w:hint="cs"/>
          <w:cs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รายย่อย จำนวน</w:t>
      </w:r>
      <w:r w:rsidRPr="001A0EEE">
        <w:rPr>
          <w:rFonts w:asciiTheme="majorBidi" w:hAnsiTheme="majorBidi"/>
          <w:lang w:val="th-TH"/>
        </w:rPr>
        <w:t xml:space="preserve"> </w:t>
      </w:r>
      <w:r w:rsidR="0099071D" w:rsidRPr="0099071D">
        <w:rPr>
          <w:rFonts w:asciiTheme="majorBidi" w:hAnsiTheme="majorBidi"/>
        </w:rPr>
        <w:t>750</w:t>
      </w:r>
      <w:r w:rsidRPr="001A0EEE">
        <w:rPr>
          <w:rFonts w:asciiTheme="majorBidi" w:hAnsiTheme="majorBidi"/>
          <w:lang w:val="th-TH"/>
        </w:rPr>
        <w:t>,</w:t>
      </w:r>
      <w:r w:rsidR="0099071D" w:rsidRPr="0099071D">
        <w:rPr>
          <w:rFonts w:asciiTheme="majorBidi" w:hAnsiTheme="majorBidi"/>
        </w:rPr>
        <w:t>000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หุ้น ในราคาหุ้น</w:t>
      </w:r>
      <w:r>
        <w:rPr>
          <w:rFonts w:asciiTheme="majorBidi" w:hAnsiTheme="majorBidi" w:hint="cs"/>
          <w:cs/>
          <w:lang w:val="th-TH"/>
        </w:rPr>
        <w:t xml:space="preserve">ละ </w:t>
      </w:r>
      <w:r w:rsidR="0099071D" w:rsidRPr="0099071D">
        <w:rPr>
          <w:rFonts w:asciiTheme="majorBidi" w:hAnsiTheme="majorBidi"/>
        </w:rPr>
        <w:t>99</w:t>
      </w:r>
      <w:r w:rsidRPr="00523DC7">
        <w:rPr>
          <w:rFonts w:asciiTheme="majorBidi" w:hAnsiTheme="majorBidi"/>
          <w:lang w:val="th-TH"/>
        </w:rPr>
        <w:t>.</w:t>
      </w:r>
      <w:r w:rsidR="0099071D" w:rsidRPr="0099071D">
        <w:rPr>
          <w:rFonts w:asciiTheme="majorBidi" w:hAnsiTheme="majorBidi"/>
        </w:rPr>
        <w:t>37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บาท คิดเป็นเงินทั้งสิ้น</w:t>
      </w:r>
      <w:r>
        <w:rPr>
          <w:rFonts w:asciiTheme="majorBidi" w:hAnsiTheme="majorBidi" w:hint="cs"/>
          <w:cs/>
          <w:lang w:val="th-TH"/>
        </w:rPr>
        <w:t xml:space="preserve"> </w:t>
      </w:r>
      <w:r w:rsidR="0099071D" w:rsidRPr="0099071D">
        <w:rPr>
          <w:rFonts w:asciiTheme="majorBidi" w:hAnsiTheme="majorBidi"/>
        </w:rPr>
        <w:t>74</w:t>
      </w:r>
      <w:r w:rsidR="00912133">
        <w:rPr>
          <w:rFonts w:asciiTheme="majorBidi" w:hAnsiTheme="majorBidi" w:hint="cs"/>
          <w:cs/>
          <w:lang w:val="th-TH"/>
        </w:rPr>
        <w:t>.</w:t>
      </w:r>
      <w:r w:rsidR="0099071D" w:rsidRPr="0099071D">
        <w:rPr>
          <w:rFonts w:asciiTheme="majorBidi" w:hAnsiTheme="majorBidi"/>
        </w:rPr>
        <w:t>52</w:t>
      </w:r>
      <w:r w:rsidR="00912133">
        <w:rPr>
          <w:rFonts w:asciiTheme="majorBidi" w:hAnsiTheme="majorBidi" w:hint="cs"/>
          <w:cs/>
          <w:lang w:val="th-TH"/>
        </w:rPr>
        <w:t xml:space="preserve"> ล้าน</w:t>
      </w:r>
      <w:r w:rsidRPr="001A0EEE">
        <w:rPr>
          <w:rFonts w:asciiTheme="majorBidi" w:hAnsiTheme="majorBidi"/>
          <w:cs/>
          <w:lang w:val="th-TH"/>
        </w:rPr>
        <w:t xml:space="preserve">บาทเพื่อวัตถุประสงค์การบริหารจัดการทางธุรกิจ บริษัทได้จ่ายชำระเงินค่าหุ้นดังกล่าวทั้งจำนวน เมื่อวันที่ </w:t>
      </w:r>
      <w:r w:rsidR="0099071D" w:rsidRPr="0099071D">
        <w:rPr>
          <w:rFonts w:asciiTheme="majorBidi" w:hAnsiTheme="majorBidi"/>
        </w:rPr>
        <w:t>2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พฤษภาคม </w:t>
      </w:r>
      <w:r w:rsidR="0099071D" w:rsidRPr="0099071D">
        <w:rPr>
          <w:rFonts w:asciiTheme="majorBidi" w:hAnsiTheme="majorBidi"/>
        </w:rPr>
        <w:t>2566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และได้รับโอนหุ้นสามัญทั้งหมดเรียบร้อยแล้ว ส่งผลให้สัดส่วนการลงทุนในบริษัท บีบีจีไอ </w:t>
      </w:r>
      <w:r w:rsidR="00520C61" w:rsidRPr="001A0EEE">
        <w:rPr>
          <w:rFonts w:asciiTheme="majorBidi" w:hAnsiTheme="majorBidi"/>
          <w:cs/>
          <w:lang w:val="th-TH"/>
        </w:rPr>
        <w:t>ไบโอ</w:t>
      </w:r>
      <w:r w:rsidR="00520C61">
        <w:rPr>
          <w:rFonts w:asciiTheme="majorBidi" w:hAnsiTheme="majorBidi" w:hint="cs"/>
          <w:cs/>
          <w:lang w:val="th-TH"/>
        </w:rPr>
        <w:t xml:space="preserve">เอทานอล </w:t>
      </w:r>
      <w:r w:rsidR="00520C61" w:rsidRPr="00520C61">
        <w:rPr>
          <w:rFonts w:asciiTheme="majorBidi" w:hAnsiTheme="majorBidi"/>
          <w:cs/>
          <w:lang w:val="th-TH"/>
        </w:rPr>
        <w:t>(ฉะเชิงเทรา) จำกัด</w:t>
      </w:r>
      <w:r w:rsidR="00520C61" w:rsidRPr="001A0EEE">
        <w:rPr>
          <w:rFonts w:asciiTheme="majorBidi" w:hAnsiTheme="majorBidi"/>
          <w:cs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ของบริษัทเพิ่มขึ้นจากร้อยละ </w:t>
      </w:r>
      <w:r w:rsidR="0099071D" w:rsidRPr="0099071D">
        <w:rPr>
          <w:rFonts w:asciiTheme="majorBidi" w:hAnsiTheme="majorBidi"/>
        </w:rPr>
        <w:t>85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เป็นร้อยละ </w:t>
      </w:r>
      <w:r w:rsidR="0099071D" w:rsidRPr="0099071D">
        <w:rPr>
          <w:rFonts w:asciiTheme="majorBidi" w:hAnsiTheme="majorBidi"/>
        </w:rPr>
        <w:t>100</w:t>
      </w:r>
    </w:p>
    <w:p w14:paraId="7A45B11C" w14:textId="77777777" w:rsidR="00C047E4" w:rsidRDefault="00C047E4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7A59C94F" w14:textId="08E484F9" w:rsidR="00C047E4" w:rsidRPr="00D92B16" w:rsidRDefault="00C047E4" w:rsidP="00C047E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/>
          <w:b/>
          <w:bCs/>
          <w:sz w:val="30"/>
          <w:szCs w:val="30"/>
          <w:cs/>
          <w:lang w:bidi="th-TH"/>
        </w:rPr>
        <w:t>เงินลงทุนใน</w:t>
      </w:r>
      <w:r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/>
          <w:b/>
          <w:bCs/>
          <w:sz w:val="30"/>
          <w:szCs w:val="30"/>
          <w:cs/>
          <w:lang w:bidi="th-TH"/>
        </w:rPr>
        <w:t>ร่วม</w:t>
      </w:r>
      <w:r w:rsidR="00F95144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381C8F59" w14:textId="77777777" w:rsidR="003304E3" w:rsidRDefault="003304E3" w:rsidP="00C047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</w:p>
    <w:p w14:paraId="44682E6B" w14:textId="7D98D366" w:rsidR="003304E3" w:rsidRDefault="003304E3" w:rsidP="00C047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  <w:r w:rsidRPr="003304E3">
        <w:rPr>
          <w:rFonts w:asciiTheme="majorBidi" w:hAnsiTheme="majorBidi"/>
          <w:cs/>
          <w:lang w:val="th-TH"/>
        </w:rPr>
        <w:t>ในเดือนกันยาย</w:t>
      </w:r>
      <w:r>
        <w:rPr>
          <w:rFonts w:asciiTheme="majorBidi" w:hAnsiTheme="majorBidi" w:hint="cs"/>
          <w:cs/>
        </w:rPr>
        <w:t xml:space="preserve">น </w:t>
      </w:r>
      <w:r w:rsidR="0099071D" w:rsidRPr="0099071D">
        <w:rPr>
          <w:rFonts w:asciiTheme="majorBidi" w:hAnsiTheme="majorBidi"/>
        </w:rPr>
        <w:t>2566</w:t>
      </w:r>
      <w:r w:rsidRPr="003304E3">
        <w:rPr>
          <w:rFonts w:asciiTheme="majorBidi" w:hAnsiTheme="majorBidi"/>
          <w:cs/>
          <w:lang w:val="th-TH"/>
        </w:rPr>
        <w:t xml:space="preserve"> บริษัท บีเอสจีเอฟ จำกัด (“บีเอสจีเอฟ”) ได้นำเงินค่าหุ้นเพิ่มทุนที่บริษัทจ่ายชำระไปในปี </w:t>
      </w:r>
      <w:r>
        <w:rPr>
          <w:rFonts w:asciiTheme="majorBidi" w:hAnsiTheme="majorBidi" w:hint="cs"/>
          <w:cs/>
          <w:lang w:val="th-TH"/>
        </w:rPr>
        <w:t xml:space="preserve"> </w:t>
      </w:r>
      <w:r w:rsidR="0099071D" w:rsidRPr="0099071D">
        <w:rPr>
          <w:rFonts w:asciiTheme="majorBidi" w:hAnsiTheme="majorBidi"/>
        </w:rPr>
        <w:t>2565</w:t>
      </w:r>
      <w:r w:rsidRPr="003304E3">
        <w:rPr>
          <w:rFonts w:asciiTheme="majorBidi" w:hAnsiTheme="majorBidi"/>
          <w:cs/>
          <w:lang w:val="th-TH"/>
        </w:rPr>
        <w:t xml:space="preserve"> จำนวน </w:t>
      </w:r>
      <w:r w:rsidR="0099071D" w:rsidRPr="0099071D">
        <w:rPr>
          <w:rFonts w:asciiTheme="majorBidi" w:hAnsiTheme="majorBidi"/>
        </w:rPr>
        <w:t>40</w:t>
      </w:r>
      <w:r w:rsidRPr="003304E3">
        <w:rPr>
          <w:rFonts w:asciiTheme="majorBidi" w:hAnsiTheme="majorBidi"/>
          <w:cs/>
          <w:lang w:val="th-TH"/>
        </w:rPr>
        <w:t xml:space="preserve"> ล้านบาท ไปจดทะเบียนเพิ่มทุนเรียบร้อยแล้ว บริษัทจึงจัดประเภทเงินจำนวนดังกล่าวจากสินทรัพย์ไม่หมุนเวียนอื่นเป็นเงินลงทุนในบริษัทร่วมและการร่วมค้าในงบแสดงฐานะการเงิน ณ วันที่</w:t>
      </w:r>
      <w:r>
        <w:rPr>
          <w:rFonts w:asciiTheme="majorBidi" w:hAnsiTheme="majorBidi" w:hint="cs"/>
          <w:cs/>
          <w:lang w:val="th-TH"/>
        </w:rPr>
        <w:t xml:space="preserve"> </w:t>
      </w:r>
      <w:r w:rsidR="0099071D" w:rsidRPr="0099071D">
        <w:rPr>
          <w:rFonts w:asciiTheme="majorBidi" w:hAnsiTheme="majorBidi"/>
        </w:rPr>
        <w:t>30</w:t>
      </w:r>
      <w:r w:rsidRPr="003304E3">
        <w:rPr>
          <w:rFonts w:asciiTheme="majorBidi" w:hAnsiTheme="majorBidi"/>
          <w:cs/>
          <w:lang w:val="th-TH"/>
        </w:rPr>
        <w:t xml:space="preserve"> กันยายน</w:t>
      </w:r>
      <w:r>
        <w:rPr>
          <w:rFonts w:asciiTheme="majorBidi" w:hAnsiTheme="majorBidi" w:hint="cs"/>
          <w:cs/>
          <w:lang w:val="th-TH"/>
        </w:rPr>
        <w:t xml:space="preserve"> </w:t>
      </w:r>
      <w:r w:rsidR="0099071D" w:rsidRPr="0099071D">
        <w:rPr>
          <w:rFonts w:asciiTheme="majorBidi" w:hAnsiTheme="majorBidi"/>
        </w:rPr>
        <w:t>2566</w:t>
      </w:r>
    </w:p>
    <w:p w14:paraId="2E4DC2CD" w14:textId="64AC9AC1" w:rsidR="003304E3" w:rsidRDefault="003304E3" w:rsidP="00C047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</w:p>
    <w:p w14:paraId="4CB9D925" w14:textId="10CC4406" w:rsidR="00A551A1" w:rsidRDefault="00A551A1" w:rsidP="00C047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</w:p>
    <w:p w14:paraId="075A5D05" w14:textId="30AF3D31" w:rsidR="00A551A1" w:rsidRDefault="00A551A1" w:rsidP="00C047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</w:p>
    <w:p w14:paraId="4DCB595E" w14:textId="77777777" w:rsidR="00A551A1" w:rsidRDefault="00A551A1" w:rsidP="00C047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</w:p>
    <w:p w14:paraId="1482FE22" w14:textId="3C8D33A9" w:rsidR="00746103" w:rsidRDefault="009D5A45" w:rsidP="009D5A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  <w:r w:rsidRPr="009D5A45">
        <w:rPr>
          <w:rFonts w:asciiTheme="majorBidi" w:hAnsiTheme="majorBidi"/>
          <w:cs/>
          <w:lang w:val="th-TH"/>
        </w:rPr>
        <w:lastRenderedPageBreak/>
        <w:t xml:space="preserve">ต่อมาบีเอสจีเอฟได้ออกหุ้นสามัญเพิ่มทุนครั้งที่ </w:t>
      </w:r>
      <w:r w:rsidR="0099071D" w:rsidRPr="0099071D">
        <w:rPr>
          <w:rFonts w:asciiTheme="majorBidi" w:hAnsiTheme="majorBidi"/>
        </w:rPr>
        <w:t>1</w:t>
      </w:r>
      <w:r w:rsidRPr="009D5A45">
        <w:rPr>
          <w:rFonts w:asciiTheme="majorBidi" w:hAnsiTheme="majorBidi"/>
          <w:cs/>
          <w:lang w:val="th-TH"/>
        </w:rPr>
        <w:t xml:space="preserve"> ของปี </w:t>
      </w:r>
      <w:r w:rsidR="0099071D" w:rsidRPr="0099071D">
        <w:rPr>
          <w:rFonts w:asciiTheme="majorBidi" w:hAnsiTheme="majorBidi"/>
        </w:rPr>
        <w:t>2566</w:t>
      </w:r>
      <w:r w:rsidRPr="009D5A45">
        <w:rPr>
          <w:rFonts w:asciiTheme="majorBidi" w:hAnsiTheme="majorBidi"/>
          <w:cs/>
          <w:lang w:val="th-TH"/>
        </w:rPr>
        <w:t xml:space="preserve"> จำนวน </w:t>
      </w:r>
      <w:r w:rsidR="0099071D" w:rsidRPr="0099071D">
        <w:rPr>
          <w:rFonts w:asciiTheme="majorBidi" w:hAnsiTheme="majorBidi"/>
        </w:rPr>
        <w:t>94</w:t>
      </w:r>
      <w:r w:rsidRPr="009D5A45">
        <w:rPr>
          <w:rFonts w:asciiTheme="majorBidi" w:hAnsiTheme="majorBidi"/>
          <w:cs/>
          <w:lang w:val="th-TH"/>
        </w:rPr>
        <w:t>.</w:t>
      </w:r>
      <w:r w:rsidR="0099071D" w:rsidRPr="0099071D">
        <w:rPr>
          <w:rFonts w:asciiTheme="majorBidi" w:hAnsiTheme="majorBidi"/>
        </w:rPr>
        <w:t>88</w:t>
      </w:r>
      <w:r w:rsidRPr="009D5A45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="0099071D" w:rsidRPr="0099071D">
        <w:rPr>
          <w:rFonts w:asciiTheme="majorBidi" w:hAnsiTheme="majorBidi"/>
        </w:rPr>
        <w:t>10</w:t>
      </w:r>
      <w:r w:rsidRPr="009D5A45">
        <w:rPr>
          <w:rFonts w:asciiTheme="majorBidi" w:hAnsiTheme="majorBidi"/>
          <w:cs/>
          <w:lang w:val="th-TH"/>
        </w:rPr>
        <w:t xml:space="preserve"> บาท และหุ้นบุริมสิทธิออกใหม่ จำนวน </w:t>
      </w:r>
      <w:r w:rsidR="0099071D" w:rsidRPr="0099071D">
        <w:rPr>
          <w:rFonts w:asciiTheme="majorBidi" w:hAnsiTheme="majorBidi"/>
        </w:rPr>
        <w:t>25</w:t>
      </w:r>
      <w:r w:rsidRPr="009D5A45">
        <w:rPr>
          <w:rFonts w:asciiTheme="majorBidi" w:hAnsiTheme="majorBidi"/>
          <w:cs/>
          <w:lang w:val="th-TH"/>
        </w:rPr>
        <w:t>.</w:t>
      </w:r>
      <w:r w:rsidR="0099071D" w:rsidRPr="0099071D">
        <w:rPr>
          <w:rFonts w:asciiTheme="majorBidi" w:hAnsiTheme="majorBidi"/>
        </w:rPr>
        <w:t>22</w:t>
      </w:r>
      <w:r w:rsidRPr="009D5A45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="0099071D" w:rsidRPr="0099071D">
        <w:rPr>
          <w:rFonts w:asciiTheme="majorBidi" w:hAnsiTheme="majorBidi"/>
        </w:rPr>
        <w:t>10</w:t>
      </w:r>
      <w:r w:rsidRPr="009D5A45">
        <w:rPr>
          <w:rFonts w:asciiTheme="majorBidi" w:hAnsiTheme="majorBidi"/>
          <w:cs/>
          <w:lang w:val="th-TH"/>
        </w:rPr>
        <w:t xml:space="preserve"> บาท  โดยไม่มีการเปลี่ยนแปลงในสัดส่วนการถือหุ้นของบริษัท และคงสัดส่วนของสิทธิออกเสียงลงมติในที่ประชุมผู้ถือหุ้น ที่ประชุมคณะกรรมการของบริษัทเมื่อวันที่ </w:t>
      </w:r>
      <w:r w:rsidR="0099071D" w:rsidRPr="0099071D">
        <w:rPr>
          <w:rFonts w:asciiTheme="majorBidi" w:hAnsiTheme="majorBidi"/>
        </w:rPr>
        <w:t>20</w:t>
      </w:r>
      <w:r w:rsidRPr="009D5A45">
        <w:rPr>
          <w:rFonts w:asciiTheme="majorBidi" w:hAnsiTheme="majorBidi"/>
          <w:cs/>
          <w:lang w:val="th-TH"/>
        </w:rPr>
        <w:t xml:space="preserve"> กันยายน </w:t>
      </w:r>
      <w:r w:rsidR="0099071D" w:rsidRPr="0099071D">
        <w:rPr>
          <w:rFonts w:asciiTheme="majorBidi" w:hAnsiTheme="majorBidi"/>
        </w:rPr>
        <w:t>2566</w:t>
      </w:r>
      <w:r w:rsidRPr="009D5A45">
        <w:rPr>
          <w:rFonts w:asciiTheme="majorBidi" w:hAnsiTheme="majorBidi"/>
          <w:cs/>
          <w:lang w:val="th-TH"/>
        </w:rPr>
        <w:t xml:space="preserve"> มีมติอนุมัติเพิ่มทุนในบีเอสจีเอฟจำนวนไม่เกิน </w:t>
      </w:r>
      <w:r w:rsidR="0099071D" w:rsidRPr="0099071D">
        <w:rPr>
          <w:rFonts w:asciiTheme="majorBidi" w:hAnsiTheme="majorBidi"/>
        </w:rPr>
        <w:t>1</w:t>
      </w:r>
      <w:r w:rsidRPr="009D5A45">
        <w:rPr>
          <w:rFonts w:asciiTheme="majorBidi" w:hAnsiTheme="majorBidi"/>
          <w:lang w:val="th-TH"/>
        </w:rPr>
        <w:t>,</w:t>
      </w:r>
      <w:r w:rsidR="0099071D" w:rsidRPr="0099071D">
        <w:rPr>
          <w:rFonts w:asciiTheme="majorBidi" w:hAnsiTheme="majorBidi"/>
        </w:rPr>
        <w:t>690</w:t>
      </w:r>
      <w:r w:rsidRPr="009D5A45">
        <w:rPr>
          <w:rFonts w:asciiTheme="majorBidi" w:hAnsiTheme="majorBidi"/>
          <w:cs/>
          <w:lang w:val="th-TH"/>
        </w:rPr>
        <w:t xml:space="preserve"> ล้านบาท บริษัทได้ชำระค่าหุ้นสามัญจำนวน </w:t>
      </w:r>
      <w:r w:rsidR="0099071D" w:rsidRPr="0099071D">
        <w:rPr>
          <w:rFonts w:asciiTheme="majorBidi" w:hAnsiTheme="majorBidi"/>
        </w:rPr>
        <w:t>200</w:t>
      </w:r>
      <w:r w:rsidRPr="009D5A45">
        <w:rPr>
          <w:rFonts w:asciiTheme="majorBidi" w:hAnsiTheme="majorBidi"/>
          <w:cs/>
          <w:lang w:val="th-TH"/>
        </w:rPr>
        <w:t xml:space="preserve"> ล้านบาทแล้วในเดือนเดียวกัน บีเอสจีเอฟได้นำเงินเพิ่มทุนนี้เข้าจดทะเบียนในเดือนตุลาคม </w:t>
      </w:r>
      <w:r w:rsidR="0099071D" w:rsidRPr="0099071D">
        <w:rPr>
          <w:rFonts w:asciiTheme="majorBidi" w:hAnsiTheme="majorBidi"/>
        </w:rPr>
        <w:t>2566</w:t>
      </w:r>
      <w:r w:rsidRPr="009D5A45">
        <w:rPr>
          <w:rFonts w:asciiTheme="majorBidi" w:hAnsiTheme="majorBidi"/>
          <w:cs/>
          <w:lang w:val="th-TH"/>
        </w:rPr>
        <w:t xml:space="preserve"> ดังนั้นบริษัทจึงบันทึกเงินจำนวนดังกล่าวเป็นสินทรัพย์ไม่หมุนเวียนอื่นในงบแสดงฐานะการเงิน ณ วันที่ </w:t>
      </w:r>
      <w:r w:rsidR="0099071D" w:rsidRPr="0099071D">
        <w:rPr>
          <w:rFonts w:asciiTheme="majorBidi" w:hAnsiTheme="majorBidi"/>
        </w:rPr>
        <w:t>30</w:t>
      </w:r>
      <w:r w:rsidRPr="009D5A45">
        <w:rPr>
          <w:rFonts w:asciiTheme="majorBidi" w:hAnsiTheme="majorBidi"/>
          <w:cs/>
          <w:lang w:val="th-TH"/>
        </w:rPr>
        <w:t xml:space="preserve"> กันยายน </w:t>
      </w:r>
      <w:r w:rsidR="0099071D" w:rsidRPr="0099071D">
        <w:rPr>
          <w:rFonts w:asciiTheme="majorBidi" w:hAnsiTheme="majorBidi"/>
        </w:rPr>
        <w:t>2566</w:t>
      </w:r>
    </w:p>
    <w:p w14:paraId="229AE93B" w14:textId="77777777" w:rsidR="009D5A45" w:rsidRDefault="009D5A45" w:rsidP="003304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00BB3C98" w14:textId="405C93C1" w:rsidR="00C047E4" w:rsidRPr="009D5A45" w:rsidRDefault="00676B31" w:rsidP="00676B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</w:rPr>
      </w:pPr>
      <w:r w:rsidRPr="00676B31">
        <w:rPr>
          <w:rFonts w:asciiTheme="majorBidi" w:hAnsiTheme="majorBidi"/>
          <w:cs/>
          <w:lang w:val="th-TH"/>
        </w:rPr>
        <w:t xml:space="preserve">นอกจากนี้ในเดือนตุลาคม </w:t>
      </w:r>
      <w:r w:rsidR="0099071D" w:rsidRPr="0099071D">
        <w:rPr>
          <w:rFonts w:asciiTheme="majorBidi" w:hAnsiTheme="majorBidi"/>
        </w:rPr>
        <w:t>2566</w:t>
      </w:r>
      <w:r w:rsidR="009D5A45">
        <w:rPr>
          <w:rFonts w:asciiTheme="majorBidi" w:hAnsiTheme="majorBidi" w:hint="cs"/>
          <w:cs/>
          <w:lang w:val="th-TH"/>
        </w:rPr>
        <w:t xml:space="preserve"> </w:t>
      </w:r>
      <w:r w:rsidRPr="00676B31">
        <w:rPr>
          <w:rFonts w:asciiTheme="majorBidi" w:hAnsiTheme="majorBidi"/>
          <w:cs/>
          <w:lang w:val="th-TH"/>
        </w:rPr>
        <w:t xml:space="preserve">บีเอสจีเอฟได้มีการออกหุ้นสามัญเพิ่มทุนเป็นครั้งที่ </w:t>
      </w:r>
      <w:r w:rsidR="0099071D" w:rsidRPr="0099071D">
        <w:rPr>
          <w:rFonts w:asciiTheme="majorBidi" w:hAnsiTheme="majorBidi"/>
        </w:rPr>
        <w:t>2</w:t>
      </w:r>
      <w:r w:rsidRPr="00676B31">
        <w:rPr>
          <w:rFonts w:asciiTheme="majorBidi" w:hAnsiTheme="majorBidi"/>
          <w:cs/>
          <w:lang w:val="th-TH"/>
        </w:rPr>
        <w:t xml:space="preserve"> ของปี </w:t>
      </w:r>
      <w:r w:rsidR="0099071D" w:rsidRPr="0099071D">
        <w:rPr>
          <w:rFonts w:asciiTheme="majorBidi" w:hAnsiTheme="majorBidi"/>
        </w:rPr>
        <w:t>2566</w:t>
      </w:r>
      <w:r w:rsidRPr="00676B31">
        <w:rPr>
          <w:rFonts w:asciiTheme="majorBidi" w:hAnsiTheme="majorBidi"/>
          <w:cs/>
          <w:lang w:val="th-TH"/>
        </w:rPr>
        <w:t xml:space="preserve"> จำนวน </w:t>
      </w:r>
      <w:r w:rsidR="0099071D" w:rsidRPr="0099071D">
        <w:rPr>
          <w:rFonts w:asciiTheme="majorBidi" w:hAnsiTheme="majorBidi"/>
        </w:rPr>
        <w:t>173</w:t>
      </w:r>
      <w:r w:rsidRPr="00676B31">
        <w:rPr>
          <w:rFonts w:asciiTheme="majorBidi" w:hAnsiTheme="majorBidi"/>
          <w:cs/>
          <w:lang w:val="th-TH"/>
        </w:rPr>
        <w:t>.</w:t>
      </w:r>
      <w:r w:rsidR="0099071D" w:rsidRPr="0099071D">
        <w:rPr>
          <w:rFonts w:asciiTheme="majorBidi" w:hAnsiTheme="majorBidi"/>
        </w:rPr>
        <w:t>88</w:t>
      </w:r>
      <w:r w:rsidRPr="00676B31">
        <w:rPr>
          <w:rFonts w:asciiTheme="majorBidi" w:hAnsiTheme="majorBidi"/>
          <w:cs/>
          <w:lang w:val="th-TH"/>
        </w:rPr>
        <w:t xml:space="preserve"> ล้านหุ้น และหุ้นบุริมสิทธิ์ จำนวน </w:t>
      </w:r>
      <w:r w:rsidR="0099071D" w:rsidRPr="0099071D">
        <w:rPr>
          <w:rFonts w:asciiTheme="majorBidi" w:hAnsiTheme="majorBidi"/>
        </w:rPr>
        <w:t>46</w:t>
      </w:r>
      <w:r w:rsidRPr="00676B31">
        <w:rPr>
          <w:rFonts w:asciiTheme="majorBidi" w:hAnsiTheme="majorBidi"/>
          <w:cs/>
          <w:lang w:val="th-TH"/>
        </w:rPr>
        <w:t>.</w:t>
      </w:r>
      <w:r w:rsidR="0099071D" w:rsidRPr="0099071D">
        <w:rPr>
          <w:rFonts w:asciiTheme="majorBidi" w:hAnsiTheme="majorBidi"/>
        </w:rPr>
        <w:t>22</w:t>
      </w:r>
      <w:r w:rsidRPr="00676B31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="0099071D" w:rsidRPr="0099071D">
        <w:rPr>
          <w:rFonts w:asciiTheme="majorBidi" w:hAnsiTheme="majorBidi"/>
        </w:rPr>
        <w:t>10</w:t>
      </w:r>
      <w:r w:rsidRPr="00676B31">
        <w:rPr>
          <w:rFonts w:asciiTheme="majorBidi" w:hAnsiTheme="majorBidi"/>
          <w:cs/>
          <w:lang w:val="th-TH"/>
        </w:rPr>
        <w:t xml:space="preserve"> บาท โดยไม่มีการเปลี่ยนแปลงในสัดส่วนการถือหุ้นของบริษัท และคงสัดส่วนของสิทธิออกเสียงลงมติในที่ประชุมผู้ถือหุ้น บริษัทได้ชำระค่าหุ้นสามัญเพิ่มทุนนี้</w:t>
      </w:r>
      <w:r w:rsidR="00483023" w:rsidRPr="009D5A45">
        <w:rPr>
          <w:rFonts w:asciiTheme="majorBidi" w:hAnsiTheme="majorBidi"/>
          <w:cs/>
          <w:lang w:val="th-TH"/>
        </w:rPr>
        <w:t xml:space="preserve">จำนวน </w:t>
      </w:r>
      <w:r w:rsidR="00483023" w:rsidRPr="0099071D">
        <w:rPr>
          <w:rFonts w:asciiTheme="majorBidi" w:hAnsiTheme="majorBidi"/>
        </w:rPr>
        <w:t>200</w:t>
      </w:r>
      <w:r w:rsidR="00483023" w:rsidRPr="009D5A45">
        <w:rPr>
          <w:rFonts w:asciiTheme="majorBidi" w:hAnsiTheme="majorBidi"/>
          <w:cs/>
          <w:lang w:val="th-TH"/>
        </w:rPr>
        <w:t xml:space="preserve"> ล้านบาท</w:t>
      </w:r>
      <w:r w:rsidR="00483023">
        <w:rPr>
          <w:rFonts w:asciiTheme="majorBidi" w:hAnsiTheme="majorBidi" w:hint="cs"/>
          <w:cs/>
          <w:lang w:val="th-TH"/>
        </w:rPr>
        <w:t>แล้ว</w:t>
      </w:r>
      <w:r w:rsidRPr="00676B31">
        <w:rPr>
          <w:rFonts w:asciiTheme="majorBidi" w:hAnsiTheme="majorBidi"/>
          <w:cs/>
          <w:lang w:val="th-TH"/>
        </w:rPr>
        <w:t xml:space="preserve">ในเดือนตุลาคม </w:t>
      </w:r>
      <w:r w:rsidR="0099071D" w:rsidRPr="0099071D">
        <w:rPr>
          <w:rFonts w:asciiTheme="majorBidi" w:hAnsiTheme="majorBidi"/>
        </w:rPr>
        <w:t>2566</w:t>
      </w:r>
      <w:r w:rsidR="009D5A45">
        <w:rPr>
          <w:rFonts w:asciiTheme="majorBidi" w:hAnsiTheme="majorBidi" w:hint="cs"/>
          <w:cs/>
          <w:lang w:val="th-TH"/>
        </w:rPr>
        <w:t xml:space="preserve"> </w:t>
      </w:r>
      <w:r w:rsidRPr="00676B31">
        <w:rPr>
          <w:rFonts w:asciiTheme="majorBidi" w:hAnsiTheme="majorBidi"/>
          <w:cs/>
          <w:lang w:val="th-TH"/>
        </w:rPr>
        <w:t>และบีเอสจีเอฟได้นำเงินลงทุนเข้าจดทะเบียนเรียบร้อยแล้วในเดือนเดียวกัน</w:t>
      </w:r>
    </w:p>
    <w:p w14:paraId="28689A91" w14:textId="77777777" w:rsidR="00676B31" w:rsidRPr="00523DC7" w:rsidRDefault="00676B31" w:rsidP="00C04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cs/>
          <w:lang w:val="th-TH"/>
        </w:rPr>
      </w:pPr>
    </w:p>
    <w:p w14:paraId="2C760C61" w14:textId="0D303974" w:rsidR="00B42BF9" w:rsidRPr="00A551A1" w:rsidRDefault="007D5111" w:rsidP="00523DC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Cs w:val="22"/>
        </w:rPr>
      </w:pPr>
      <w:r w:rsidRPr="00791C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  <w:r w:rsidR="00C21CD6" w:rsidRPr="00E206A6">
        <w:rPr>
          <w:rFonts w:asciiTheme="majorBidi" w:hAnsiTheme="majorBidi" w:cstheme="majorBidi"/>
          <w:sz w:val="28"/>
          <w:szCs w:val="28"/>
        </w:rPr>
        <w:tab/>
      </w:r>
    </w:p>
    <w:p w14:paraId="0E18C380" w14:textId="77777777" w:rsidR="00A551A1" w:rsidRPr="00E206A6" w:rsidRDefault="00A551A1" w:rsidP="00A551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272D2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65F96F4B" w:rsidR="00987710" w:rsidRPr="007E63A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b/>
                <w:bCs/>
                <w:i/>
                <w:iCs/>
                <w:cs/>
              </w:rPr>
              <w:br/>
            </w:r>
            <w:r w:rsidR="005407B5">
              <w:rPr>
                <w:b/>
                <w:bCs/>
                <w:i/>
                <w:iCs/>
                <w:cs/>
              </w:rPr>
              <w:t>สำหรับงวด</w:t>
            </w:r>
            <w:r w:rsidR="001E6D1A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="001449D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="004732C0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4732C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99071D" w:rsidRPr="0099071D">
              <w:rPr>
                <w:b/>
                <w:bCs/>
                <w:i/>
                <w:iCs/>
              </w:rPr>
              <w:t>30</w:t>
            </w:r>
            <w:r w:rsidR="00DF2385">
              <w:rPr>
                <w:b/>
                <w:bCs/>
                <w:i/>
                <w:iCs/>
              </w:rPr>
              <w:t xml:space="preserve"> </w:t>
            </w:r>
            <w:r w:rsidR="001E6D1A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1449D3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99071D" w:rsidRPr="0099071D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873" w:type="pct"/>
          </w:tcPr>
          <w:p w14:paraId="3A7B9959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272D2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9F5958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5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F5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272D23" w14:paraId="5C5BB896" w14:textId="77777777" w:rsidTr="00987710">
        <w:trPr>
          <w:tblHeader/>
        </w:trPr>
        <w:tc>
          <w:tcPr>
            <w:tcW w:w="3058" w:type="pct"/>
          </w:tcPr>
          <w:p w14:paraId="3E3EC6E4" w14:textId="7BD17EFA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ซื้อสินทรัพ</w:t>
            </w:r>
            <w:r w:rsidR="00D149B1">
              <w:rPr>
                <w:rFonts w:ascii="Angsana New" w:hAnsi="Angsana New" w:hint="cs"/>
                <w:sz w:val="30"/>
                <w:szCs w:val="30"/>
                <w:cs/>
              </w:rPr>
              <w:t xml:space="preserve">ย์ </w:t>
            </w:r>
            <w:r w:rsidR="00D149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059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3" w:type="pct"/>
          </w:tcPr>
          <w:p w14:paraId="0960F18C" w14:textId="3874CAAE" w:rsidR="008258C2" w:rsidRPr="00D66B49" w:rsidRDefault="0099071D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99071D">
              <w:t>84</w:t>
            </w:r>
            <w:r w:rsidR="0075558B">
              <w:t>.</w:t>
            </w:r>
            <w:r w:rsidRPr="0099071D">
              <w:t>24</w:t>
            </w:r>
          </w:p>
        </w:tc>
        <w:tc>
          <w:tcPr>
            <w:tcW w:w="129" w:type="pct"/>
          </w:tcPr>
          <w:p w14:paraId="671F3DBB" w14:textId="77777777" w:rsidR="008258C2" w:rsidRPr="00D66B4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6CDFF7A6" w:rsidR="008258C2" w:rsidRPr="00D66B49" w:rsidRDefault="0099071D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99071D">
              <w:rPr>
                <w:rFonts w:hint="cs"/>
              </w:rPr>
              <w:t>0</w:t>
            </w:r>
            <w:r w:rsidR="00B12146">
              <w:rPr>
                <w:rFonts w:hint="cs"/>
                <w:cs/>
              </w:rPr>
              <w:t>.</w:t>
            </w:r>
            <w:r w:rsidRPr="0099071D">
              <w:rPr>
                <w:rFonts w:hint="cs"/>
              </w:rPr>
              <w:t>02</w:t>
            </w:r>
          </w:p>
        </w:tc>
      </w:tr>
      <w:tr w:rsidR="008258C2" w:rsidRPr="00272D23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5AF11F22" w:rsidR="008258C2" w:rsidRPr="007F0592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7F05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</w:t>
            </w:r>
            <w:r w:rsidR="00D149B1">
              <w:rPr>
                <w:rFonts w:ascii="Angsana New" w:hAnsi="Angsana New" w:hint="cs"/>
                <w:sz w:val="30"/>
                <w:szCs w:val="30"/>
                <w:cs/>
              </w:rPr>
              <w:t xml:space="preserve">์ </w:t>
            </w:r>
            <w:r w:rsidR="00D149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258C2" w:rsidRPr="007F0592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73" w:type="pct"/>
          </w:tcPr>
          <w:p w14:paraId="56C29148" w14:textId="7B5A7FC4" w:rsidR="008258C2" w:rsidRPr="00D66B49" w:rsidRDefault="00E2706F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rPr>
                <w:rFonts w:hint="cs"/>
                <w:cs/>
              </w:rPr>
              <w:t>(</w:t>
            </w:r>
            <w:r w:rsidR="0099071D" w:rsidRPr="0099071D">
              <w:rPr>
                <w:rFonts w:hint="cs"/>
              </w:rPr>
              <w:t>3</w:t>
            </w:r>
            <w:r w:rsidR="00C047E4">
              <w:rPr>
                <w:rFonts w:hint="cs"/>
                <w:cs/>
              </w:rPr>
              <w:t>.</w:t>
            </w:r>
            <w:r w:rsidR="0099071D" w:rsidRPr="0099071D">
              <w:rPr>
                <w:rFonts w:hint="cs"/>
              </w:rPr>
              <w:t>41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D66B4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0AE67F64" w:rsidR="008258C2" w:rsidRPr="00D66B49" w:rsidRDefault="00E2706F" w:rsidP="0070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</w:tbl>
    <w:p w14:paraId="20B7594B" w14:textId="77777777" w:rsidR="00C21CD6" w:rsidRPr="00D258DE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2315B4F9" w14:textId="5AD412EB" w:rsidR="00C21CD6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lang w:val="th-TH"/>
        </w:rPr>
      </w:pPr>
      <w:r w:rsidRPr="00C24037">
        <w:rPr>
          <w:rFonts w:asciiTheme="majorBidi" w:hAnsiTheme="majorBidi"/>
          <w:cs/>
          <w:lang w:val="th-TH"/>
        </w:rPr>
        <w:t xml:space="preserve">ณ วันที่ </w:t>
      </w:r>
      <w:r w:rsidR="0099071D" w:rsidRPr="0099071D">
        <w:t>30</w:t>
      </w:r>
      <w:r w:rsidR="00DF2385">
        <w:t xml:space="preserve"> </w:t>
      </w:r>
      <w:r w:rsidR="001E6D1A">
        <w:rPr>
          <w:rFonts w:hint="cs"/>
          <w:cs/>
        </w:rPr>
        <w:t>กันยาย</w:t>
      </w:r>
      <w:r w:rsidR="00052B1F">
        <w:rPr>
          <w:rFonts w:hint="cs"/>
          <w:cs/>
        </w:rPr>
        <w:t xml:space="preserve">น </w:t>
      </w:r>
      <w:r w:rsidR="0099071D" w:rsidRPr="0099071D">
        <w:t>2566</w:t>
      </w:r>
      <w:r w:rsidRPr="00C24037">
        <w:rPr>
          <w:rFonts w:asciiTheme="majorBidi" w:hAnsiTheme="majorBidi"/>
          <w:cs/>
          <w:lang w:val="th-TH"/>
        </w:rPr>
        <w:t xml:space="preserve"> </w:t>
      </w:r>
      <w:r w:rsidRPr="00C24037">
        <w:rPr>
          <w:rFonts w:asciiTheme="majorBidi" w:hAnsiTheme="majorBidi" w:hint="cs"/>
          <w:cs/>
          <w:lang w:val="th-TH"/>
        </w:rPr>
        <w:t>ทรัพย์สิน</w:t>
      </w:r>
      <w:r w:rsidRPr="00C24037">
        <w:rPr>
          <w:rFonts w:asciiTheme="majorBidi" w:hAnsiTheme="majorBidi"/>
          <w:cs/>
          <w:lang w:val="th-TH"/>
        </w:rPr>
        <w:t>ขอ</w:t>
      </w:r>
      <w:r w:rsidR="00AD45ED" w:rsidRPr="00C24037">
        <w:rPr>
          <w:rFonts w:asciiTheme="majorBidi" w:hAnsiTheme="majorBidi"/>
          <w:cs/>
          <w:lang w:val="th-TH"/>
        </w:rPr>
        <w:t>งกลุ่มบริษัทมูลค่าตามบัญชี</w:t>
      </w:r>
      <w:r w:rsidR="00AD45ED" w:rsidRPr="00A551A1">
        <w:rPr>
          <w:rFonts w:asciiTheme="majorBidi" w:hAnsiTheme="majorBidi"/>
          <w:cs/>
          <w:lang w:val="th-TH"/>
        </w:rPr>
        <w:t>จำนว</w:t>
      </w:r>
      <w:r w:rsidR="00052B1F" w:rsidRPr="00A551A1">
        <w:rPr>
          <w:rFonts w:asciiTheme="majorBidi" w:hAnsiTheme="majorBidi" w:hint="cs"/>
          <w:cs/>
          <w:lang w:val="th-TH"/>
        </w:rPr>
        <w:t xml:space="preserve">น </w:t>
      </w:r>
      <w:r w:rsidR="0099071D" w:rsidRPr="0099071D">
        <w:rPr>
          <w:rFonts w:asciiTheme="majorBidi" w:hAnsiTheme="majorBidi"/>
        </w:rPr>
        <w:t>2</w:t>
      </w:r>
      <w:r w:rsidR="00E81B24" w:rsidRPr="00A551A1">
        <w:rPr>
          <w:rFonts w:asciiTheme="majorBidi" w:hAnsiTheme="majorBidi"/>
        </w:rPr>
        <w:t>,</w:t>
      </w:r>
      <w:r w:rsidR="0099071D" w:rsidRPr="0099071D">
        <w:rPr>
          <w:rFonts w:asciiTheme="majorBidi" w:hAnsiTheme="majorBidi"/>
        </w:rPr>
        <w:t>562</w:t>
      </w:r>
      <w:r w:rsidR="00E81B24" w:rsidRPr="00A551A1">
        <w:rPr>
          <w:rFonts w:asciiTheme="majorBidi" w:hAnsiTheme="majorBidi"/>
        </w:rPr>
        <w:t>.</w:t>
      </w:r>
      <w:r w:rsidR="0099071D" w:rsidRPr="0099071D">
        <w:rPr>
          <w:rFonts w:asciiTheme="majorBidi" w:hAnsiTheme="majorBidi"/>
        </w:rPr>
        <w:t>50</w:t>
      </w:r>
      <w:r w:rsidR="0001796B" w:rsidRPr="00A551A1">
        <w:rPr>
          <w:rFonts w:asciiTheme="majorBidi" w:hAnsiTheme="majorBidi" w:hint="cs"/>
          <w:cs/>
          <w:lang w:val="th-TH"/>
        </w:rPr>
        <w:t xml:space="preserve"> </w:t>
      </w:r>
      <w:r w:rsidRPr="00A551A1">
        <w:rPr>
          <w:rFonts w:asciiTheme="majorBidi" w:hAnsiTheme="majorBidi"/>
          <w:cs/>
          <w:lang w:val="th-TH"/>
        </w:rPr>
        <w:t>ล้านบาท ได้จด</w:t>
      </w:r>
      <w:r w:rsidRPr="00C24037">
        <w:rPr>
          <w:rFonts w:asciiTheme="majorBidi" w:hAnsiTheme="majorBidi"/>
          <w:cs/>
          <w:lang w:val="th-TH"/>
        </w:rPr>
        <w:t xml:space="preserve">ทะเบียนเพื่อเป็นหลักประกันเงินกู้ยืมสถาบันการเงิน </w:t>
      </w:r>
      <w:r w:rsidRPr="00C24037">
        <w:rPr>
          <w:rFonts w:asciiTheme="majorBidi" w:hAnsiTheme="majorBidi"/>
          <w:i/>
          <w:iCs/>
          <w:cs/>
          <w:lang w:val="th-TH"/>
        </w:rPr>
        <w:t>(</w:t>
      </w:r>
      <w:r w:rsidR="0099071D" w:rsidRPr="0099071D">
        <w:rPr>
          <w:rFonts w:asciiTheme="majorBidi" w:hAnsiTheme="majorBidi"/>
          <w:i/>
          <w:iCs/>
        </w:rPr>
        <w:t>31</w:t>
      </w:r>
      <w:r w:rsidRPr="00C24037">
        <w:rPr>
          <w:rFonts w:asciiTheme="majorBidi" w:hAnsiTheme="majorBidi"/>
          <w:i/>
          <w:iCs/>
          <w:cs/>
          <w:lang w:val="th-TH"/>
        </w:rPr>
        <w:t xml:space="preserve"> </w:t>
      </w:r>
      <w:r w:rsidRPr="0001373F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99071D" w:rsidRPr="0099071D">
        <w:rPr>
          <w:rFonts w:asciiTheme="majorBidi" w:hAnsiTheme="majorBidi"/>
          <w:i/>
          <w:iCs/>
        </w:rPr>
        <w:t>2565</w:t>
      </w:r>
      <w:r w:rsidR="0001373F">
        <w:rPr>
          <w:rFonts w:asciiTheme="majorBidi" w:hAnsiTheme="majorBidi"/>
          <w:i/>
          <w:iCs/>
        </w:rPr>
        <w:t xml:space="preserve">: </w:t>
      </w:r>
      <w:r w:rsidR="0099071D" w:rsidRPr="0099071D">
        <w:rPr>
          <w:rFonts w:asciiTheme="majorBidi" w:hAnsiTheme="majorBidi"/>
          <w:i/>
          <w:iCs/>
        </w:rPr>
        <w:t>2</w:t>
      </w:r>
      <w:r w:rsidR="0001373F">
        <w:rPr>
          <w:rFonts w:asciiTheme="majorBidi" w:hAnsiTheme="majorBidi"/>
          <w:i/>
          <w:iCs/>
        </w:rPr>
        <w:t>,</w:t>
      </w:r>
      <w:r w:rsidR="0099071D" w:rsidRPr="0099071D">
        <w:rPr>
          <w:rFonts w:asciiTheme="majorBidi" w:hAnsiTheme="majorBidi"/>
          <w:i/>
          <w:iCs/>
        </w:rPr>
        <w:t>712</w:t>
      </w:r>
      <w:r w:rsidR="0001373F">
        <w:rPr>
          <w:rFonts w:asciiTheme="majorBidi" w:hAnsiTheme="majorBidi"/>
          <w:i/>
          <w:iCs/>
        </w:rPr>
        <w:t>.</w:t>
      </w:r>
      <w:r w:rsidR="0099071D" w:rsidRPr="0099071D">
        <w:rPr>
          <w:rFonts w:asciiTheme="majorBidi" w:hAnsiTheme="majorBidi"/>
          <w:i/>
          <w:iCs/>
        </w:rPr>
        <w:t>30</w:t>
      </w:r>
      <w:r w:rsidR="00A018DD" w:rsidRPr="0001373F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Pr="0001373F">
        <w:rPr>
          <w:rFonts w:asciiTheme="majorBidi" w:hAnsiTheme="majorBidi" w:hint="cs"/>
          <w:i/>
          <w:iCs/>
          <w:cs/>
          <w:lang w:val="th-TH"/>
        </w:rPr>
        <w:t>ล้าน</w:t>
      </w:r>
      <w:r w:rsidRPr="00C24037">
        <w:rPr>
          <w:rFonts w:asciiTheme="majorBidi" w:hAnsiTheme="majorBidi" w:hint="cs"/>
          <w:i/>
          <w:iCs/>
          <w:cs/>
          <w:lang w:val="th-TH"/>
        </w:rPr>
        <w:t>บาท</w:t>
      </w:r>
      <w:r w:rsidRPr="00C24037">
        <w:rPr>
          <w:rFonts w:asciiTheme="majorBidi" w:hAnsiTheme="majorBidi"/>
          <w:i/>
          <w:iCs/>
          <w:cs/>
          <w:lang w:val="th-TH"/>
        </w:rPr>
        <w:t>)</w:t>
      </w:r>
    </w:p>
    <w:bookmarkEnd w:id="4"/>
    <w:bookmarkEnd w:id="5"/>
    <w:p w14:paraId="24D9E6DF" w14:textId="0939B5DE" w:rsidR="00B94551" w:rsidRPr="00B94551" w:rsidRDefault="00B94551" w:rsidP="00B9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val="th-TH"/>
        </w:rPr>
      </w:pPr>
    </w:p>
    <w:p w14:paraId="66157EE6" w14:textId="77777777" w:rsidR="003E2E23" w:rsidRDefault="003E2E23" w:rsidP="001B3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cs/>
          <w:lang w:val="th-TH"/>
        </w:rPr>
      </w:pPr>
    </w:p>
    <w:p w14:paraId="554F2308" w14:textId="77777777" w:rsidR="001B381C" w:rsidRDefault="001B381C" w:rsidP="001B3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lang w:val="th-TH"/>
        </w:rPr>
      </w:pPr>
    </w:p>
    <w:p w14:paraId="66941AF4" w14:textId="6C63DCF6" w:rsidR="00B94551" w:rsidRPr="0042164E" w:rsidRDefault="00B94551" w:rsidP="00B94309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color w:val="000000"/>
        </w:rPr>
        <w:sectPr w:rsidR="00B94551" w:rsidRPr="0042164E" w:rsidSect="00810FB5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5D7C43A0" w:rsidR="00892BEA" w:rsidRPr="008D6C0C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D6C0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170F3BBC" w14:textId="28A8D433" w:rsidR="004732C0" w:rsidRDefault="004732C0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4"/>
        <w:gridCol w:w="1168"/>
        <w:gridCol w:w="178"/>
        <w:gridCol w:w="990"/>
        <w:gridCol w:w="197"/>
        <w:gridCol w:w="1075"/>
        <w:gridCol w:w="193"/>
        <w:gridCol w:w="1077"/>
        <w:gridCol w:w="183"/>
        <w:gridCol w:w="985"/>
        <w:gridCol w:w="182"/>
        <w:gridCol w:w="990"/>
        <w:gridCol w:w="183"/>
        <w:gridCol w:w="1071"/>
        <w:gridCol w:w="183"/>
        <w:gridCol w:w="985"/>
        <w:gridCol w:w="183"/>
        <w:gridCol w:w="985"/>
        <w:gridCol w:w="183"/>
        <w:gridCol w:w="989"/>
      </w:tblGrid>
      <w:tr w:rsidR="0054396D" w:rsidRPr="00623946" w14:paraId="46B1C16C" w14:textId="77777777" w:rsidTr="00247B1F">
        <w:trPr>
          <w:cantSplit/>
        </w:trPr>
        <w:tc>
          <w:tcPr>
            <w:tcW w:w="3420" w:type="dxa"/>
            <w:vMerge w:val="restart"/>
          </w:tcPr>
          <w:p w14:paraId="4E2B0BC4" w14:textId="77777777" w:rsidR="0054396D" w:rsidRDefault="0054396D" w:rsidP="00247B1F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  <w:p w14:paraId="646F4261" w14:textId="77777777" w:rsidR="0054396D" w:rsidRPr="00623946" w:rsidRDefault="0054396D" w:rsidP="00247B1F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74" w:type="dxa"/>
            <w:gridSpan w:val="19"/>
            <w:vAlign w:val="bottom"/>
          </w:tcPr>
          <w:p w14:paraId="1B527DD3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62394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54396D" w:rsidRPr="004D0A56" w14:paraId="644FF98D" w14:textId="77777777" w:rsidTr="00247B1F">
        <w:trPr>
          <w:cantSplit/>
        </w:trPr>
        <w:tc>
          <w:tcPr>
            <w:tcW w:w="3420" w:type="dxa"/>
            <w:vMerge/>
          </w:tcPr>
          <w:p w14:paraId="2C5627CC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041959B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vAlign w:val="bottom"/>
          </w:tcPr>
          <w:p w14:paraId="6F14FC46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131F06A4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284E7129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57F27B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1CFE488E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3" w:type="dxa"/>
            <w:gridSpan w:val="3"/>
            <w:vAlign w:val="bottom"/>
          </w:tcPr>
          <w:p w14:paraId="62322A54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398EC1F1" w14:textId="77777777" w:rsidR="0054396D" w:rsidRPr="00B33B2E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34B303D5" w14:textId="77777777" w:rsidR="0054396D" w:rsidRPr="004D0A56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52A6CE95" w14:textId="77777777" w:rsidR="0054396D" w:rsidRPr="004D0A56" w:rsidRDefault="0054396D" w:rsidP="00247B1F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0A5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4396D" w:rsidRPr="00623946" w14:paraId="444CEA4E" w14:textId="77777777" w:rsidTr="00247B1F">
        <w:trPr>
          <w:cantSplit/>
        </w:trPr>
        <w:tc>
          <w:tcPr>
            <w:tcW w:w="3420" w:type="dxa"/>
          </w:tcPr>
          <w:p w14:paraId="6B2584BD" w14:textId="2581E9AF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cs/>
                <w:lang w:val="en-US" w:bidi="th-TH"/>
              </w:rPr>
            </w:pP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657F2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99071D" w:rsidRPr="0099071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="00657F2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6243CB" w14:textId="7A7868A7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vAlign w:val="center"/>
          </w:tcPr>
          <w:p w14:paraId="69CF8368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F1239E" w14:textId="435F054F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</w:tcPr>
          <w:p w14:paraId="35F04163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D093666" w14:textId="7CE8934B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93" w:type="dxa"/>
            <w:vAlign w:val="center"/>
          </w:tcPr>
          <w:p w14:paraId="4578D32D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474A434F" w14:textId="7E0039D5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</w:tcPr>
          <w:p w14:paraId="0704FF00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5B7598C" w14:textId="72210F96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2" w:type="dxa"/>
            <w:vAlign w:val="center"/>
          </w:tcPr>
          <w:p w14:paraId="45F332B1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EC7A2F" w14:textId="70037946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</w:tcPr>
          <w:p w14:paraId="1418144D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7ACF7C6D" w14:textId="224A894B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04E5531E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CB26091" w14:textId="2D449370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</w:tcPr>
          <w:p w14:paraId="122F7D22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2E04EE7" w14:textId="27227298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323FCDAF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4C27D47" w14:textId="73BAD70C" w:rsidR="0054396D" w:rsidRPr="00623946" w:rsidRDefault="0099071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54396D" w:rsidRPr="00623946" w14:paraId="10FDA6B4" w14:textId="77777777" w:rsidTr="00247B1F">
        <w:trPr>
          <w:cantSplit/>
        </w:trPr>
        <w:tc>
          <w:tcPr>
            <w:tcW w:w="3420" w:type="dxa"/>
          </w:tcPr>
          <w:p w14:paraId="55C5802F" w14:textId="77777777" w:rsidR="0054396D" w:rsidRPr="00623946" w:rsidRDefault="0054396D" w:rsidP="00247B1F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4" w:type="dxa"/>
            <w:gridSpan w:val="19"/>
            <w:shd w:val="clear" w:color="auto" w:fill="auto"/>
            <w:vAlign w:val="center"/>
          </w:tcPr>
          <w:p w14:paraId="14D380B7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394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4396D" w:rsidRPr="00623946" w14:paraId="5A112F27" w14:textId="77777777" w:rsidTr="00247B1F">
        <w:trPr>
          <w:cantSplit/>
        </w:trPr>
        <w:tc>
          <w:tcPr>
            <w:tcW w:w="3420" w:type="dxa"/>
          </w:tcPr>
          <w:p w14:paraId="6DF10009" w14:textId="77777777" w:rsidR="0054396D" w:rsidRPr="00623946" w:rsidRDefault="0054396D" w:rsidP="00247B1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9B3F6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4BDBF5B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6E0FC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2960E64B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056F9547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24BE89F4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3CBF2238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B908A40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3146CCD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19ECD1E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2FA6CE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31EFB6F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06A0CB63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1A74465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8F7AFB4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011C8481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E1402DC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0BE7C08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6A8F022" w14:textId="77777777" w:rsidR="0054396D" w:rsidRPr="00623946" w:rsidRDefault="0054396D" w:rsidP="0054396D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57F2E" w:rsidRPr="00623946" w14:paraId="5525AF84" w14:textId="77777777" w:rsidTr="00247B1F">
        <w:trPr>
          <w:cantSplit/>
        </w:trPr>
        <w:tc>
          <w:tcPr>
            <w:tcW w:w="3420" w:type="dxa"/>
          </w:tcPr>
          <w:p w14:paraId="604ACD19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0AB216F" w14:textId="5D11C364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776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78" w:type="dxa"/>
            <w:vAlign w:val="bottom"/>
          </w:tcPr>
          <w:p w14:paraId="302E61A3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647A89" w14:textId="4398AB1C" w:rsidR="00657F2E" w:rsidRPr="00712258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</w:t>
            </w:r>
            <w:r w:rsidR="00657F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285</w:t>
            </w:r>
            <w:r w:rsidR="00657F2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97" w:type="dxa"/>
            <w:vAlign w:val="bottom"/>
          </w:tcPr>
          <w:p w14:paraId="6FBDCF2E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5FC209D3" w14:textId="09EB2910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737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93" w:type="dxa"/>
            <w:vAlign w:val="bottom"/>
          </w:tcPr>
          <w:p w14:paraId="31FFD612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3EC43207" w14:textId="6F4B6695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57F2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816</w:t>
            </w:r>
            <w:r w:rsidR="00657F2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183" w:type="dxa"/>
            <w:vAlign w:val="bottom"/>
          </w:tcPr>
          <w:p w14:paraId="07C006F2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CD72191" w14:textId="46BFAF8C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182" w:type="dxa"/>
            <w:vAlign w:val="bottom"/>
          </w:tcPr>
          <w:p w14:paraId="142FA599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F0A40B" w14:textId="73404490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57F2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183" w:type="dxa"/>
            <w:vAlign w:val="bottom"/>
          </w:tcPr>
          <w:p w14:paraId="64D1FC15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6C09369" w14:textId="08A68E2B" w:rsidR="00657F2E" w:rsidRPr="00623946" w:rsidRDefault="00052765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E41590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1BF6CD" w14:textId="089F99A6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4D7E6DE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9C0CF08" w14:textId="1C949B9A" w:rsidR="00657F2E" w:rsidRPr="007F7089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,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517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83" w:type="dxa"/>
            <w:vAlign w:val="bottom"/>
          </w:tcPr>
          <w:p w14:paraId="14D32D77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483F39E" w14:textId="32F2FDD2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657F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657F2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</w:p>
        </w:tc>
      </w:tr>
      <w:tr w:rsidR="00657F2E" w:rsidRPr="00623946" w14:paraId="3D488C31" w14:textId="77777777" w:rsidTr="00247B1F">
        <w:trPr>
          <w:cantSplit/>
        </w:trPr>
        <w:tc>
          <w:tcPr>
            <w:tcW w:w="3420" w:type="dxa"/>
          </w:tcPr>
          <w:p w14:paraId="21CB40DC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3EC9A" w14:textId="362CEA0C" w:rsidR="00657F2E" w:rsidRPr="00623946" w:rsidRDefault="00681722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877A9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B34C36" w14:textId="3530BFC1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vAlign w:val="bottom"/>
          </w:tcPr>
          <w:p w14:paraId="2B7F87D7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68AFCE0" w14:textId="15F7D150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402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193" w:type="dxa"/>
            <w:vAlign w:val="bottom"/>
          </w:tcPr>
          <w:p w14:paraId="2D13F8F0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241E7AD" w14:textId="42B41CE2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9D5A4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183" w:type="dxa"/>
            <w:vAlign w:val="bottom"/>
          </w:tcPr>
          <w:p w14:paraId="6561C58A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2E43C56" w14:textId="47BDF193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05276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182" w:type="dxa"/>
            <w:vAlign w:val="bottom"/>
          </w:tcPr>
          <w:p w14:paraId="38EB9D16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F639EC" w14:textId="4C7C51C9" w:rsidR="00657F2E" w:rsidRPr="00623946" w:rsidRDefault="00721A0A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E18DFEA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B52CAEE" w14:textId="01FAB4EA" w:rsidR="00657F2E" w:rsidRPr="00623946" w:rsidRDefault="00052765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402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23FEBC4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944C035" w14:textId="0D9F2BAF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F4025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7D8E6A6C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B95A1C6" w14:textId="7AC85AF1" w:rsidR="00657F2E" w:rsidRPr="00623946" w:rsidRDefault="00052765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66C228B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D75DA67" w14:textId="29F4E896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7F2E" w:rsidRPr="00623946" w14:paraId="37EC1F61" w14:textId="77777777" w:rsidTr="00247B1F">
        <w:trPr>
          <w:cantSplit/>
        </w:trPr>
        <w:tc>
          <w:tcPr>
            <w:tcW w:w="3420" w:type="dxa"/>
          </w:tcPr>
          <w:p w14:paraId="2337076C" w14:textId="77777777" w:rsidR="00657F2E" w:rsidRPr="00623946" w:rsidRDefault="00657F2E" w:rsidP="00657F2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88FD" w14:textId="65B35E53" w:rsidR="00657F2E" w:rsidRPr="002472CE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  <w:r w:rsidR="00681722"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776</w:t>
            </w:r>
            <w:r w:rsidR="00681722"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78" w:type="dxa"/>
            <w:vAlign w:val="bottom"/>
          </w:tcPr>
          <w:p w14:paraId="41A801B7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69EF9" w14:textId="03E30A14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</w:t>
            </w:r>
            <w:r w:rsidR="00657F2E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285</w:t>
            </w:r>
            <w:r w:rsidR="00657F2E" w:rsidRPr="004649F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97" w:type="dxa"/>
            <w:vAlign w:val="bottom"/>
          </w:tcPr>
          <w:p w14:paraId="471D99F6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85499" w14:textId="2D6E0CB6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0527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7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</w:t>
            </w:r>
            <w:r w:rsidR="000527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3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93" w:type="dxa"/>
            <w:vAlign w:val="bottom"/>
          </w:tcPr>
          <w:p w14:paraId="35C25071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4D73D" w14:textId="6715E15F" w:rsidR="00657F2E" w:rsidRPr="00623946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657F2E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816</w:t>
            </w:r>
            <w:r w:rsidR="00657F2E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3" w:type="dxa"/>
            <w:vAlign w:val="bottom"/>
          </w:tcPr>
          <w:p w14:paraId="3B123759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2124B" w14:textId="207286E8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</w:t>
            </w:r>
            <w:r w:rsidR="000527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2" w:type="dxa"/>
            <w:vAlign w:val="bottom"/>
          </w:tcPr>
          <w:p w14:paraId="2FE4B398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A9AB8" w14:textId="0AED2B51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657F2E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183" w:type="dxa"/>
            <w:vAlign w:val="bottom"/>
          </w:tcPr>
          <w:p w14:paraId="3E9E7024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0F31D" w14:textId="67AF30E7" w:rsidR="00657F2E" w:rsidRPr="002472CE" w:rsidRDefault="00052765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99071D"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99071D"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99071D"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9BB77CD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FCC44" w14:textId="4E25C7F0" w:rsidR="00657F2E" w:rsidRPr="005407B5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9071D"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99071D"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</w:t>
            </w:r>
            <w:r w:rsidRPr="00464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57C098C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70637" w14:textId="0C3563C0" w:rsidR="00657F2E" w:rsidRPr="002472CE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9</w:t>
            </w:r>
            <w:r w:rsidR="00681722"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,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517</w:t>
            </w:r>
            <w:r w:rsidR="00681722" w:rsidRPr="002472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83" w:type="dxa"/>
            <w:vAlign w:val="bottom"/>
          </w:tcPr>
          <w:p w14:paraId="21065B53" w14:textId="77777777" w:rsidR="00657F2E" w:rsidRPr="00623946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A55D9" w14:textId="7577BEF1" w:rsidR="00657F2E" w:rsidRPr="00623946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657F2E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103</w:t>
            </w:r>
            <w:r w:rsidR="00657F2E" w:rsidRPr="004649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9907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</w:t>
            </w:r>
          </w:p>
        </w:tc>
      </w:tr>
      <w:tr w:rsidR="00657F2E" w:rsidRPr="0004335F" w14:paraId="227CA75B" w14:textId="77777777" w:rsidTr="00247B1F">
        <w:trPr>
          <w:cantSplit/>
          <w:trHeight w:val="285"/>
        </w:trPr>
        <w:tc>
          <w:tcPr>
            <w:tcW w:w="3420" w:type="dxa"/>
          </w:tcPr>
          <w:p w14:paraId="787C92E4" w14:textId="77777777" w:rsidR="00657F2E" w:rsidRPr="0004335F" w:rsidRDefault="00657F2E" w:rsidP="00657F2E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1C400B" w14:textId="77777777" w:rsidR="00657F2E" w:rsidRPr="0004335F" w:rsidRDefault="00657F2E" w:rsidP="00A55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7CD1D2B7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8DA5D4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vAlign w:val="bottom"/>
          </w:tcPr>
          <w:p w14:paraId="0D1F667F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08ABDD9F" w14:textId="77777777" w:rsidR="00657F2E" w:rsidRPr="0004335F" w:rsidRDefault="00657F2E" w:rsidP="00A55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4461DB2D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792232F2" w14:textId="77777777" w:rsidR="00657F2E" w:rsidRPr="0004335F" w:rsidRDefault="00657F2E" w:rsidP="00A55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00979CE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692B278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74D58F3D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FE51BDC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536A94C6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3ADA3F34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61B78E79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E196F7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E6967DC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CC22C80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0321293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4BFF76C8" w14:textId="77777777" w:rsidR="00657F2E" w:rsidRPr="0004335F" w:rsidRDefault="00657F2E" w:rsidP="00657F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57F2E" w:rsidRPr="00892BEA" w14:paraId="04F36C19" w14:textId="77777777" w:rsidTr="00247B1F">
        <w:trPr>
          <w:cantSplit/>
        </w:trPr>
        <w:tc>
          <w:tcPr>
            <w:tcW w:w="3420" w:type="dxa"/>
          </w:tcPr>
          <w:p w14:paraId="232D1997" w14:textId="77777777" w:rsidR="00657F2E" w:rsidRPr="00E03B09" w:rsidRDefault="00657F2E" w:rsidP="00657F2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3B0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E03B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03B0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E03B09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170" w:type="dxa"/>
            <w:vAlign w:val="bottom"/>
          </w:tcPr>
          <w:p w14:paraId="143B6CEE" w14:textId="2926A59F" w:rsidR="00657F2E" w:rsidRPr="00E03B09" w:rsidRDefault="0099071D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207</w:t>
            </w:r>
            <w:r w:rsidR="0068172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  <w:vAlign w:val="bottom"/>
          </w:tcPr>
          <w:p w14:paraId="46CEAD58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DCDC5E" w14:textId="59BCDC6A" w:rsidR="00657F2E" w:rsidRPr="00E03B09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283</w:t>
            </w:r>
            <w:r w:rsidR="00657F2E" w:rsidRPr="00E03B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9" w:type="dxa"/>
            <w:vAlign w:val="bottom"/>
          </w:tcPr>
          <w:p w14:paraId="10FEBBFF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vAlign w:val="bottom"/>
          </w:tcPr>
          <w:p w14:paraId="177EE1CF" w14:textId="437729DA" w:rsidR="00657F2E" w:rsidRPr="00E03B09" w:rsidRDefault="00681722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99071D"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174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99071D"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9A98734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7B4E141" w14:textId="6AC8F7AE" w:rsidR="00657F2E" w:rsidRPr="00E03B09" w:rsidRDefault="00657F2E" w:rsidP="00A551A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3B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Pr="00E03B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E03B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132751E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C3FF81" w14:textId="56C11FFE" w:rsidR="00657F2E" w:rsidRPr="00E03B09" w:rsidRDefault="00D36D9A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00385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52DB839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016408" w14:textId="60A7C27C" w:rsidR="00657F2E" w:rsidRPr="00E03B09" w:rsidRDefault="00E03B09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3B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571D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E03B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E677487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1EE2EFE" w14:textId="565D42F9" w:rsidR="00657F2E" w:rsidRPr="00E03B09" w:rsidRDefault="00F0515A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0038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98D98D8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2D76C1" w14:textId="55102E53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E03B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71D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9071D" w:rsidRPr="009907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E03B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53318D40" w14:textId="61049996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2F04A080" w14:textId="2ED4A3F8" w:rsidR="00657F2E" w:rsidRPr="00E03B09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D36D9A" w:rsidRPr="00052B1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99071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83" w:type="dxa"/>
            <w:vAlign w:val="bottom"/>
          </w:tcPr>
          <w:p w14:paraId="5F8E1694" w14:textId="77777777" w:rsidR="00657F2E" w:rsidRPr="00E03B09" w:rsidRDefault="00657F2E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90521ED" w14:textId="20880878" w:rsidR="00657F2E" w:rsidRPr="00892BEA" w:rsidRDefault="0099071D" w:rsidP="00657F2E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="00571D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907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</w:t>
            </w:r>
          </w:p>
        </w:tc>
      </w:tr>
    </w:tbl>
    <w:p w14:paraId="67BE1A31" w14:textId="77777777" w:rsidR="002629DB" w:rsidRPr="002629DB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B58AB53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  <w:sectPr w:rsidR="000508EF" w:rsidSect="001449D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0CA944E5" w14:textId="10154BA1" w:rsidR="001167A1" w:rsidRPr="002629DB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629D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2629DB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3AE6C7" w14:textId="75F6B97A" w:rsidR="0054396D" w:rsidRPr="00167769" w:rsidRDefault="0054396D" w:rsidP="00B1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167769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167769">
        <w:rPr>
          <w:rFonts w:asciiTheme="majorBidi" w:hAnsiTheme="majorBidi" w:cstheme="majorBidi"/>
        </w:rPr>
        <w:t xml:space="preserve"> </w:t>
      </w:r>
      <w:r w:rsidRPr="00167769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B2338F" w:rsidRPr="00167769">
        <w:rPr>
          <w:rFonts w:asciiTheme="majorBidi" w:hAnsiTheme="majorBidi" w:cstheme="majorBidi"/>
          <w:cs/>
        </w:rPr>
        <w:t>เก้า</w:t>
      </w:r>
      <w:r w:rsidRPr="0016776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9071D" w:rsidRPr="0099071D">
        <w:rPr>
          <w:rFonts w:asciiTheme="majorBidi" w:hAnsiTheme="majorBidi" w:cstheme="majorBidi"/>
        </w:rPr>
        <w:t>30</w:t>
      </w:r>
      <w:r w:rsidRPr="00167769">
        <w:rPr>
          <w:rFonts w:asciiTheme="majorBidi" w:hAnsiTheme="majorBidi" w:cstheme="majorBidi"/>
          <w:cs/>
        </w:rPr>
        <w:t xml:space="preserve"> </w:t>
      </w:r>
      <w:r w:rsidR="00B2338F" w:rsidRPr="00167769">
        <w:rPr>
          <w:rFonts w:asciiTheme="majorBidi" w:hAnsiTheme="majorBidi" w:cstheme="majorBidi"/>
          <w:cs/>
        </w:rPr>
        <w:t>กันยายน</w:t>
      </w:r>
      <w:r w:rsidRPr="00167769">
        <w:rPr>
          <w:rFonts w:asciiTheme="majorBidi" w:hAnsiTheme="majorBidi" w:cstheme="majorBidi"/>
          <w:cs/>
        </w:rPr>
        <w:t xml:space="preserve"> </w:t>
      </w:r>
      <w:r w:rsidR="0099071D" w:rsidRPr="0099071D">
        <w:rPr>
          <w:rFonts w:asciiTheme="majorBidi" w:hAnsiTheme="majorBidi" w:cstheme="majorBidi"/>
        </w:rPr>
        <w:t>2566</w:t>
      </w:r>
      <w:r w:rsidRPr="00167769">
        <w:rPr>
          <w:rFonts w:asciiTheme="majorBidi" w:hAnsiTheme="majorBidi" w:cstheme="majorBidi"/>
        </w:rPr>
        <w:t xml:space="preserve"> </w:t>
      </w:r>
      <w:r w:rsidRPr="00167769">
        <w:rPr>
          <w:rFonts w:asciiTheme="majorBidi" w:hAnsiTheme="majorBidi" w:cstheme="majorBidi"/>
          <w:cs/>
        </w:rPr>
        <w:t>คือ</w:t>
      </w:r>
      <w:r w:rsidRPr="00167769">
        <w:rPr>
          <w:rFonts w:asciiTheme="majorBidi" w:hAnsiTheme="majorBidi" w:cstheme="majorBidi"/>
        </w:rPr>
        <w:t xml:space="preserve"> </w:t>
      </w:r>
      <w:r w:rsidRPr="00167769">
        <w:rPr>
          <w:rFonts w:asciiTheme="majorBidi" w:hAnsiTheme="majorBidi" w:cstheme="majorBidi"/>
          <w:cs/>
        </w:rPr>
        <w:br/>
        <w:t>ร้อยล</w:t>
      </w:r>
      <w:r w:rsidR="00052B1F" w:rsidRPr="00167769">
        <w:rPr>
          <w:rFonts w:asciiTheme="majorBidi" w:hAnsiTheme="majorBidi" w:cstheme="majorBidi"/>
          <w:cs/>
        </w:rPr>
        <w:t xml:space="preserve">ะ </w:t>
      </w:r>
      <w:r w:rsidR="0099071D" w:rsidRPr="0099071D">
        <w:rPr>
          <w:rFonts w:asciiTheme="majorBidi" w:hAnsiTheme="majorBidi" w:cstheme="majorBidi"/>
        </w:rPr>
        <w:t>432</w:t>
      </w:r>
      <w:r w:rsidR="00052B1F" w:rsidRPr="00167769">
        <w:rPr>
          <w:rFonts w:asciiTheme="majorBidi" w:hAnsiTheme="majorBidi" w:cstheme="majorBidi"/>
        </w:rPr>
        <w:t>.</w:t>
      </w:r>
      <w:r w:rsidR="0099071D" w:rsidRPr="0099071D">
        <w:rPr>
          <w:rFonts w:asciiTheme="majorBidi" w:hAnsiTheme="majorBidi" w:cstheme="majorBidi"/>
        </w:rPr>
        <w:t>14</w:t>
      </w:r>
      <w:r w:rsidR="00D149B1" w:rsidRPr="00167769">
        <w:rPr>
          <w:rFonts w:asciiTheme="majorBidi" w:hAnsiTheme="majorBidi" w:cstheme="majorBidi"/>
          <w:cs/>
        </w:rPr>
        <w:t xml:space="preserve"> </w:t>
      </w:r>
      <w:r w:rsidRPr="00167769">
        <w:rPr>
          <w:rFonts w:asciiTheme="majorBidi" w:hAnsiTheme="majorBidi" w:cstheme="majorBidi"/>
          <w:i/>
          <w:iCs/>
          <w:lang w:val="en-GB" w:bidi="ar-SA"/>
        </w:rPr>
        <w:t>(</w:t>
      </w:r>
      <w:r w:rsidRPr="00167769">
        <w:rPr>
          <w:rFonts w:asciiTheme="majorBidi" w:hAnsiTheme="majorBidi" w:cstheme="majorBidi"/>
          <w:i/>
          <w:iCs/>
          <w:cs/>
        </w:rPr>
        <w:t>รอบระยะเวลา</w:t>
      </w:r>
      <w:r w:rsidR="00B2338F" w:rsidRPr="00167769">
        <w:rPr>
          <w:rFonts w:asciiTheme="majorBidi" w:hAnsiTheme="majorBidi" w:cstheme="majorBidi"/>
          <w:i/>
          <w:iCs/>
          <w:cs/>
        </w:rPr>
        <w:t>เก้า</w:t>
      </w:r>
      <w:r w:rsidRPr="00167769">
        <w:rPr>
          <w:rFonts w:asciiTheme="majorBidi" w:hAnsiTheme="majorBidi" w:cstheme="majorBidi"/>
          <w:i/>
          <w:iCs/>
          <w:cs/>
        </w:rPr>
        <w:t xml:space="preserve">เดือนสิ้นสุดวันที่ </w:t>
      </w:r>
      <w:r w:rsidR="0099071D" w:rsidRPr="0099071D">
        <w:rPr>
          <w:rFonts w:asciiTheme="majorBidi" w:hAnsiTheme="majorBidi" w:cstheme="majorBidi"/>
          <w:i/>
          <w:iCs/>
        </w:rPr>
        <w:t>30</w:t>
      </w:r>
      <w:r w:rsidRPr="00167769">
        <w:rPr>
          <w:rFonts w:asciiTheme="majorBidi" w:hAnsiTheme="majorBidi" w:cstheme="majorBidi"/>
          <w:i/>
          <w:iCs/>
        </w:rPr>
        <w:t xml:space="preserve"> </w:t>
      </w:r>
      <w:r w:rsidR="00B2338F" w:rsidRPr="00167769">
        <w:rPr>
          <w:rFonts w:asciiTheme="majorBidi" w:hAnsiTheme="majorBidi" w:cstheme="majorBidi"/>
          <w:i/>
          <w:iCs/>
          <w:cs/>
        </w:rPr>
        <w:t>กันยายน</w:t>
      </w:r>
      <w:r w:rsidRPr="00167769">
        <w:rPr>
          <w:rFonts w:asciiTheme="majorBidi" w:hAnsiTheme="majorBidi" w:cstheme="majorBidi"/>
          <w:i/>
          <w:iCs/>
          <w:cs/>
        </w:rPr>
        <w:t xml:space="preserve"> </w:t>
      </w:r>
      <w:r w:rsidR="0099071D" w:rsidRPr="0099071D">
        <w:rPr>
          <w:rFonts w:asciiTheme="majorBidi" w:hAnsiTheme="majorBidi" w:cstheme="majorBidi"/>
          <w:i/>
          <w:iCs/>
        </w:rPr>
        <w:t>2565</w:t>
      </w:r>
      <w:r w:rsidRPr="00167769">
        <w:rPr>
          <w:rFonts w:asciiTheme="majorBidi" w:hAnsiTheme="majorBidi" w:cstheme="majorBidi"/>
          <w:i/>
          <w:iCs/>
        </w:rPr>
        <w:t xml:space="preserve">: </w:t>
      </w:r>
      <w:r w:rsidRPr="00167769">
        <w:rPr>
          <w:rFonts w:asciiTheme="majorBidi" w:hAnsiTheme="majorBidi" w:cstheme="majorBidi"/>
          <w:i/>
          <w:iCs/>
          <w:cs/>
        </w:rPr>
        <w:t xml:space="preserve">ร้อยละ </w:t>
      </w:r>
      <w:r w:rsidR="0099071D" w:rsidRPr="0099071D">
        <w:rPr>
          <w:rFonts w:asciiTheme="majorBidi" w:hAnsiTheme="majorBidi" w:cstheme="majorBidi"/>
          <w:i/>
          <w:iCs/>
        </w:rPr>
        <w:t>3</w:t>
      </w:r>
      <w:r w:rsidRPr="00167769">
        <w:rPr>
          <w:rFonts w:asciiTheme="majorBidi" w:hAnsiTheme="majorBidi" w:cstheme="majorBidi"/>
          <w:i/>
          <w:iCs/>
        </w:rPr>
        <w:t>.</w:t>
      </w:r>
      <w:r w:rsidR="0099071D" w:rsidRPr="0099071D">
        <w:rPr>
          <w:rFonts w:asciiTheme="majorBidi" w:hAnsiTheme="majorBidi" w:cstheme="majorBidi"/>
          <w:i/>
          <w:iCs/>
        </w:rPr>
        <w:t>61</w:t>
      </w:r>
      <w:r w:rsidRPr="00167769">
        <w:rPr>
          <w:rFonts w:asciiTheme="majorBidi" w:hAnsiTheme="majorBidi" w:cstheme="majorBidi"/>
          <w:i/>
          <w:iCs/>
        </w:rPr>
        <w:t xml:space="preserve">) </w:t>
      </w:r>
      <w:r w:rsidR="00D74C6D" w:rsidRPr="00136A02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</w:t>
      </w:r>
      <w:r w:rsidR="00D90946" w:rsidRPr="00136A02">
        <w:rPr>
          <w:rFonts w:asciiTheme="majorBidi" w:hAnsiTheme="majorBidi" w:cstheme="majorBidi"/>
          <w:cs/>
        </w:rPr>
        <w:t xml:space="preserve">ในปี </w:t>
      </w:r>
      <w:r w:rsidR="0099071D" w:rsidRPr="0099071D">
        <w:rPr>
          <w:rFonts w:asciiTheme="majorBidi" w:hAnsiTheme="majorBidi" w:cstheme="majorBidi"/>
        </w:rPr>
        <w:t>2566</w:t>
      </w:r>
      <w:r w:rsidR="00D90946" w:rsidRPr="00136A02">
        <w:rPr>
          <w:rFonts w:asciiTheme="majorBidi" w:hAnsiTheme="majorBidi" w:cstheme="majorBidi"/>
        </w:rPr>
        <w:t xml:space="preserve"> </w:t>
      </w:r>
      <w:r w:rsidR="00D74C6D" w:rsidRPr="00136A02">
        <w:rPr>
          <w:rFonts w:asciiTheme="majorBidi" w:hAnsiTheme="majorBidi" w:cstheme="majorBidi"/>
          <w:cs/>
        </w:rPr>
        <w:t>แตกต่างจากอัตราภาษีเงินได้ปกติมีสาเหตุหลักมาจากกลุ่มบริษัทมี</w:t>
      </w:r>
      <w:r w:rsidR="00E34853" w:rsidRPr="00E34853">
        <w:rPr>
          <w:rFonts w:asciiTheme="majorBidi" w:hAnsiTheme="majorBidi"/>
          <w:cs/>
        </w:rPr>
        <w:t xml:space="preserve">ยอดขาดทุนยกไป </w:t>
      </w:r>
      <w:r w:rsidR="00E34853">
        <w:rPr>
          <w:rFonts w:asciiTheme="majorBidi" w:hAnsiTheme="majorBidi" w:cstheme="majorBidi" w:hint="cs"/>
          <w:cs/>
        </w:rPr>
        <w:t>ซึ่ง</w:t>
      </w:r>
      <w:r w:rsidR="00E34853" w:rsidRPr="00E34853">
        <w:rPr>
          <w:rFonts w:asciiTheme="majorBidi" w:hAnsiTheme="majorBidi"/>
          <w:cs/>
        </w:rPr>
        <w:t>ยังมิได้รับรู้รายการดังกล่าวเป็นสินทรัพย์ภาษีเงินได้รอการตัดบัญชี</w:t>
      </w:r>
    </w:p>
    <w:p w14:paraId="62ED11B2" w14:textId="77777777" w:rsidR="00DF30CD" w:rsidRPr="00DF30CD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E86B96A" w14:textId="53E7F503" w:rsidR="00B559BC" w:rsidRDefault="00B559BC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46AC4B2E" w14:textId="77777777" w:rsidR="00B559BC" w:rsidRDefault="00B559BC" w:rsidP="00B559BC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821"/>
        <w:gridCol w:w="1710"/>
        <w:gridCol w:w="1061"/>
        <w:gridCol w:w="277"/>
        <w:gridCol w:w="1147"/>
      </w:tblGrid>
      <w:tr w:rsidR="00F271BB" w14:paraId="3AC973E5" w14:textId="77777777" w:rsidTr="002472CE">
        <w:trPr>
          <w:tblHeader/>
        </w:trPr>
        <w:tc>
          <w:tcPr>
            <w:tcW w:w="2949" w:type="dxa"/>
            <w:vAlign w:val="bottom"/>
          </w:tcPr>
          <w:p w14:paraId="4D782281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21" w:type="dxa"/>
            <w:vAlign w:val="bottom"/>
            <w:hideMark/>
          </w:tcPr>
          <w:p w14:paraId="14D083C3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1E5B7B9A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1" w:type="dxa"/>
            <w:vAlign w:val="bottom"/>
            <w:hideMark/>
          </w:tcPr>
          <w:p w14:paraId="36A1796B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77" w:type="dxa"/>
          </w:tcPr>
          <w:p w14:paraId="6BBBD9BB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209CCF4D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F271BB" w14:paraId="777AF64D" w14:textId="77777777" w:rsidTr="002472CE">
        <w:trPr>
          <w:tblHeader/>
        </w:trPr>
        <w:tc>
          <w:tcPr>
            <w:tcW w:w="2949" w:type="dxa"/>
          </w:tcPr>
          <w:p w14:paraId="5D6FF780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1" w:type="dxa"/>
          </w:tcPr>
          <w:p w14:paraId="2B76C524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675AF2D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1" w:type="dxa"/>
            <w:hideMark/>
          </w:tcPr>
          <w:p w14:paraId="6BCE148E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77" w:type="dxa"/>
          </w:tcPr>
          <w:p w14:paraId="5BF7892A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47" w:type="dxa"/>
            <w:hideMark/>
          </w:tcPr>
          <w:p w14:paraId="4255FA95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F271BB" w14:paraId="458A9451" w14:textId="77777777" w:rsidTr="002472CE">
        <w:trPr>
          <w:tblHeader/>
        </w:trPr>
        <w:tc>
          <w:tcPr>
            <w:tcW w:w="2949" w:type="dxa"/>
          </w:tcPr>
          <w:p w14:paraId="4347CF73" w14:textId="550FAF63" w:rsidR="00F271BB" w:rsidRDefault="00990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i/>
                <w:iCs/>
              </w:rPr>
              <w:t>2566</w:t>
            </w:r>
          </w:p>
        </w:tc>
        <w:tc>
          <w:tcPr>
            <w:tcW w:w="1821" w:type="dxa"/>
          </w:tcPr>
          <w:p w14:paraId="34EE42C6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3847129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1" w:type="dxa"/>
          </w:tcPr>
          <w:p w14:paraId="7AF5F374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7" w:type="dxa"/>
          </w:tcPr>
          <w:p w14:paraId="4889A6DF" w14:textId="77777777" w:rsidR="00F271BB" w:rsidRDefault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47" w:type="dxa"/>
          </w:tcPr>
          <w:p w14:paraId="63D38B0E" w14:textId="77777777" w:rsidR="00F271BB" w:rsidRDefault="00F271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271BB" w14:paraId="4B5B04C1" w14:textId="77777777" w:rsidTr="002472CE">
        <w:tc>
          <w:tcPr>
            <w:tcW w:w="2949" w:type="dxa"/>
            <w:shd w:val="clear" w:color="auto" w:fill="auto"/>
          </w:tcPr>
          <w:p w14:paraId="7068C768" w14:textId="33FECBEB" w:rsidR="00F271BB" w:rsidRPr="008D6C0C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8D6C0C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21" w:type="dxa"/>
            <w:shd w:val="clear" w:color="auto" w:fill="auto"/>
          </w:tcPr>
          <w:p w14:paraId="7EB6D4C4" w14:textId="081DEF1A" w:rsidR="00F271BB" w:rsidRPr="00523DC7" w:rsidRDefault="0099071D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99071D">
              <w:rPr>
                <w:color w:val="000000"/>
              </w:rPr>
              <w:t>5</w:t>
            </w:r>
            <w:r w:rsidR="00B754A1">
              <w:rPr>
                <w:color w:val="000000"/>
              </w:rPr>
              <w:t xml:space="preserve"> </w:t>
            </w:r>
            <w:r w:rsidR="00F271BB" w:rsidRPr="00523DC7">
              <w:rPr>
                <w:color w:val="000000"/>
                <w:cs/>
              </w:rPr>
              <w:t xml:space="preserve">เมษายน </w:t>
            </w:r>
            <w:r w:rsidRPr="0099071D">
              <w:rPr>
                <w:color w:val="00000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70D6A4C" w14:textId="7FA55718" w:rsidR="00F271BB" w:rsidRPr="00523DC7" w:rsidRDefault="0099071D" w:rsidP="00523D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99071D">
              <w:rPr>
                <w:color w:val="000000"/>
              </w:rPr>
              <w:t>3</w:t>
            </w:r>
            <w:r w:rsidR="00B94309">
              <w:rPr>
                <w:color w:val="000000"/>
              </w:rPr>
              <w:t xml:space="preserve"> </w:t>
            </w:r>
            <w:r w:rsidR="00F271BB" w:rsidRPr="00523DC7">
              <w:rPr>
                <w:color w:val="000000"/>
                <w:cs/>
              </w:rPr>
              <w:t>พฤษภาคม</w:t>
            </w:r>
            <w:r w:rsidR="00B754A1">
              <w:rPr>
                <w:color w:val="000000"/>
              </w:rPr>
              <w:t xml:space="preserve"> </w:t>
            </w:r>
            <w:r w:rsidRPr="0099071D">
              <w:rPr>
                <w:color w:val="000000"/>
              </w:rPr>
              <w:t>2566</w:t>
            </w:r>
          </w:p>
        </w:tc>
        <w:tc>
          <w:tcPr>
            <w:tcW w:w="1061" w:type="dxa"/>
            <w:shd w:val="clear" w:color="auto" w:fill="auto"/>
          </w:tcPr>
          <w:p w14:paraId="68B3D2A1" w14:textId="2C62CF55" w:rsidR="00F271BB" w:rsidRPr="008D6C0C" w:rsidRDefault="0099071D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 w:rsidR="00B9430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277" w:type="dxa"/>
            <w:shd w:val="clear" w:color="auto" w:fill="auto"/>
          </w:tcPr>
          <w:p w14:paraId="55A44F57" w14:textId="77777777" w:rsidR="00F271BB" w:rsidRPr="008D6C0C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1B84A92E" w14:textId="7A92E6DF" w:rsidR="00F271BB" w:rsidRDefault="0099071D" w:rsidP="00F271B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72</w:t>
            </w:r>
            <w:r w:rsidR="00B9430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30</w:t>
            </w:r>
          </w:p>
        </w:tc>
      </w:tr>
      <w:tr w:rsidR="002C691E" w14:paraId="08B4CE2B" w14:textId="77777777" w:rsidTr="002472CE">
        <w:tc>
          <w:tcPr>
            <w:tcW w:w="2949" w:type="dxa"/>
            <w:shd w:val="clear" w:color="auto" w:fill="auto"/>
          </w:tcPr>
          <w:p w14:paraId="67C7FC53" w14:textId="3F1045F8" w:rsidR="002C691E" w:rsidRPr="008D6C0C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1" w:type="dxa"/>
            <w:shd w:val="clear" w:color="auto" w:fill="auto"/>
          </w:tcPr>
          <w:p w14:paraId="7E27F4A2" w14:textId="69EF6D38" w:rsidR="002C691E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710" w:type="dxa"/>
            <w:shd w:val="clear" w:color="auto" w:fill="auto"/>
          </w:tcPr>
          <w:p w14:paraId="5DE0EE0D" w14:textId="6E591109" w:rsidR="002C691E" w:rsidRPr="00523DC7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61" w:type="dxa"/>
            <w:shd w:val="clear" w:color="auto" w:fill="auto"/>
          </w:tcPr>
          <w:p w14:paraId="191944AA" w14:textId="77777777" w:rsidR="002C691E" w:rsidRPr="008D6C0C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7" w:type="dxa"/>
            <w:shd w:val="clear" w:color="auto" w:fill="auto"/>
          </w:tcPr>
          <w:p w14:paraId="796BDC5C" w14:textId="77777777" w:rsidR="002C691E" w:rsidRPr="008D6C0C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39F1B4E0" w14:textId="77777777" w:rsidR="002C691E" w:rsidRPr="008D6C0C" w:rsidRDefault="002C691E" w:rsidP="002C691E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271BB" w14:paraId="54BED41C" w14:textId="77777777" w:rsidTr="002472CE">
        <w:tc>
          <w:tcPr>
            <w:tcW w:w="2949" w:type="dxa"/>
            <w:hideMark/>
          </w:tcPr>
          <w:p w14:paraId="1B07AF02" w14:textId="1B662461" w:rsidR="00F271BB" w:rsidRDefault="0099071D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21" w:type="dxa"/>
          </w:tcPr>
          <w:p w14:paraId="10D1A171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</w:p>
        </w:tc>
        <w:tc>
          <w:tcPr>
            <w:tcW w:w="1710" w:type="dxa"/>
          </w:tcPr>
          <w:p w14:paraId="552B2AFD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</w:p>
        </w:tc>
        <w:tc>
          <w:tcPr>
            <w:tcW w:w="1061" w:type="dxa"/>
          </w:tcPr>
          <w:p w14:paraId="741D1BED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7" w:type="dxa"/>
          </w:tcPr>
          <w:p w14:paraId="1BC54225" w14:textId="77777777" w:rsidR="00F271BB" w:rsidRDefault="00F271BB" w:rsidP="00F271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</w:tcPr>
          <w:p w14:paraId="79874068" w14:textId="77777777" w:rsidR="00F271BB" w:rsidRDefault="00F271BB" w:rsidP="00F271B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</w:p>
        </w:tc>
      </w:tr>
      <w:tr w:rsidR="002C691E" w14:paraId="2D421C4F" w14:textId="77777777" w:rsidTr="002472CE">
        <w:tc>
          <w:tcPr>
            <w:tcW w:w="2949" w:type="dxa"/>
            <w:hideMark/>
          </w:tcPr>
          <w:p w14:paraId="37DC199A" w14:textId="40572AF9" w:rsidR="002C691E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21" w:type="dxa"/>
            <w:shd w:val="clear" w:color="auto" w:fill="auto"/>
            <w:hideMark/>
          </w:tcPr>
          <w:p w14:paraId="11CF0436" w14:textId="477BE57D" w:rsidR="002C691E" w:rsidRDefault="0099071D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99071D">
              <w:rPr>
                <w:color w:val="000000"/>
              </w:rPr>
              <w:t>11</w:t>
            </w:r>
            <w:r w:rsidR="002C691E">
              <w:rPr>
                <w:color w:val="000000"/>
              </w:rPr>
              <w:t xml:space="preserve"> </w:t>
            </w:r>
            <w:r w:rsidR="002C691E" w:rsidRPr="00DB0536">
              <w:rPr>
                <w:rFonts w:hint="cs"/>
                <w:color w:val="000000"/>
                <w:cs/>
              </w:rPr>
              <w:t>พฤษภาคม</w:t>
            </w:r>
            <w:r w:rsidR="002C691E" w:rsidRPr="00DB0536">
              <w:rPr>
                <w:color w:val="000000"/>
                <w:cs/>
              </w:rPr>
              <w:t xml:space="preserve"> </w:t>
            </w:r>
            <w:r w:rsidRPr="0099071D">
              <w:rPr>
                <w:color w:val="000000"/>
              </w:rPr>
              <w:t>2565</w:t>
            </w:r>
          </w:p>
        </w:tc>
        <w:tc>
          <w:tcPr>
            <w:tcW w:w="1710" w:type="dxa"/>
            <w:hideMark/>
          </w:tcPr>
          <w:p w14:paraId="4DE1483C" w14:textId="42E8192D" w:rsidR="002C691E" w:rsidRDefault="0099071D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 w:rsidRPr="0099071D">
              <w:rPr>
                <w:color w:val="000000"/>
              </w:rPr>
              <w:t>9</w:t>
            </w:r>
            <w:r w:rsidR="002C691E">
              <w:rPr>
                <w:color w:val="000000"/>
              </w:rPr>
              <w:t xml:space="preserve"> </w:t>
            </w:r>
            <w:r w:rsidR="002C691E" w:rsidRPr="00DB0536">
              <w:rPr>
                <w:rFonts w:hint="cs"/>
                <w:color w:val="000000"/>
                <w:cs/>
              </w:rPr>
              <w:t>มิถุนายน</w:t>
            </w:r>
            <w:r w:rsidR="002C691E" w:rsidRPr="00DB0536">
              <w:rPr>
                <w:color w:val="000000"/>
                <w:cs/>
              </w:rPr>
              <w:t xml:space="preserve"> </w:t>
            </w:r>
            <w:r w:rsidRPr="0099071D">
              <w:rPr>
                <w:color w:val="000000"/>
              </w:rPr>
              <w:t>256</w:t>
            </w:r>
            <w:r w:rsidRPr="0099071D">
              <w:rPr>
                <w:rFonts w:hint="cs"/>
                <w:color w:val="000000"/>
              </w:rPr>
              <w:t>5</w:t>
            </w:r>
          </w:p>
        </w:tc>
        <w:tc>
          <w:tcPr>
            <w:tcW w:w="1061" w:type="dxa"/>
            <w:hideMark/>
          </w:tcPr>
          <w:p w14:paraId="569CFD9D" w14:textId="265DCE51" w:rsidR="002C691E" w:rsidRDefault="0099071D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2C691E" w:rsidRPr="00D92B16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1</w:t>
            </w:r>
            <w:r w:rsidRPr="0099071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7" w:type="dxa"/>
          </w:tcPr>
          <w:p w14:paraId="5FBA4560" w14:textId="77777777" w:rsidR="002C691E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hideMark/>
          </w:tcPr>
          <w:p w14:paraId="08046FCF" w14:textId="3A84343D" w:rsidR="002C691E" w:rsidRDefault="0099071D" w:rsidP="002C691E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 w:rsidRPr="0099071D">
              <w:rPr>
                <w:color w:val="000000"/>
              </w:rPr>
              <w:t>216</w:t>
            </w:r>
            <w:r w:rsidR="002C691E">
              <w:rPr>
                <w:color w:val="000000"/>
              </w:rPr>
              <w:t>.</w:t>
            </w:r>
            <w:r w:rsidRPr="0099071D">
              <w:rPr>
                <w:color w:val="000000"/>
              </w:rPr>
              <w:t>90</w:t>
            </w:r>
          </w:p>
        </w:tc>
      </w:tr>
      <w:tr w:rsidR="002C691E" w14:paraId="7C506A42" w14:textId="77777777" w:rsidTr="002472CE">
        <w:tc>
          <w:tcPr>
            <w:tcW w:w="2949" w:type="dxa"/>
          </w:tcPr>
          <w:p w14:paraId="1AA21AE3" w14:textId="681BCCBE" w:rsidR="002C691E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21" w:type="dxa"/>
            <w:shd w:val="clear" w:color="auto" w:fill="auto"/>
          </w:tcPr>
          <w:p w14:paraId="57EE3D0C" w14:textId="650E43A3" w:rsidR="002C691E" w:rsidRDefault="0099071D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99071D">
              <w:rPr>
                <w:color w:val="000000"/>
              </w:rPr>
              <w:t>9</w:t>
            </w:r>
            <w:r w:rsidR="002C691E">
              <w:rPr>
                <w:rFonts w:hint="cs"/>
                <w:color w:val="000000"/>
                <w:cs/>
              </w:rPr>
              <w:t xml:space="preserve"> สิงหาคม </w:t>
            </w:r>
            <w:r w:rsidRPr="0099071D">
              <w:rPr>
                <w:color w:val="000000"/>
              </w:rPr>
              <w:t>2565</w:t>
            </w:r>
          </w:p>
        </w:tc>
        <w:tc>
          <w:tcPr>
            <w:tcW w:w="1710" w:type="dxa"/>
          </w:tcPr>
          <w:p w14:paraId="69A8D33E" w14:textId="57468F87" w:rsidR="002C691E" w:rsidRDefault="0099071D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 w:rsidRPr="0099071D">
              <w:rPr>
                <w:color w:val="000000"/>
              </w:rPr>
              <w:t>7</w:t>
            </w:r>
            <w:r w:rsidR="002C691E">
              <w:rPr>
                <w:rFonts w:hint="cs"/>
                <w:color w:val="000000"/>
                <w:cs/>
              </w:rPr>
              <w:t xml:space="preserve"> กันยายน </w:t>
            </w:r>
            <w:r w:rsidRPr="0099071D">
              <w:rPr>
                <w:color w:val="000000"/>
              </w:rPr>
              <w:t>2565</w:t>
            </w:r>
          </w:p>
        </w:tc>
        <w:tc>
          <w:tcPr>
            <w:tcW w:w="1061" w:type="dxa"/>
          </w:tcPr>
          <w:p w14:paraId="0CBCE238" w14:textId="774DE6F6" w:rsidR="002C691E" w:rsidRDefault="0099071D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 w:hint="cs"/>
              </w:rPr>
              <w:t>0</w:t>
            </w:r>
            <w:r w:rsidR="002C691E">
              <w:rPr>
                <w:rFonts w:asciiTheme="majorBidi" w:hAnsiTheme="majorBidi" w:cstheme="majorBidi" w:hint="cs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</w:rPr>
              <w:t>05</w:t>
            </w:r>
          </w:p>
        </w:tc>
        <w:tc>
          <w:tcPr>
            <w:tcW w:w="277" w:type="dxa"/>
          </w:tcPr>
          <w:p w14:paraId="453F3903" w14:textId="77777777" w:rsidR="002C691E" w:rsidRDefault="002C691E" w:rsidP="002C69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</w:tcPr>
          <w:p w14:paraId="257B0A8C" w14:textId="2A33E6BD" w:rsidR="002C691E" w:rsidRDefault="0099071D" w:rsidP="002C691E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 w:rsidRPr="0099071D">
              <w:rPr>
                <w:rFonts w:hint="cs"/>
                <w:color w:val="000000"/>
              </w:rPr>
              <w:t>72</w:t>
            </w:r>
            <w:r w:rsidR="002C691E">
              <w:rPr>
                <w:rFonts w:hint="cs"/>
                <w:color w:val="000000"/>
                <w:cs/>
              </w:rPr>
              <w:t>.</w:t>
            </w:r>
            <w:r w:rsidRPr="0099071D">
              <w:rPr>
                <w:rFonts w:hint="cs"/>
                <w:color w:val="000000"/>
              </w:rPr>
              <w:t>30</w:t>
            </w:r>
          </w:p>
        </w:tc>
      </w:tr>
    </w:tbl>
    <w:p w14:paraId="2591F3B7" w14:textId="77777777" w:rsidR="00F271BB" w:rsidRDefault="00F271BB" w:rsidP="00B559BC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0669243" w14:textId="03EDA2AF" w:rsidR="001E6920" w:rsidRPr="00A3140C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3140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8E0F78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3140C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1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140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8E0F78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447B0A0" w14:textId="2B023D17" w:rsidR="007E392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sectPr w:rsidR="007E392F" w:rsidSect="001449D3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DD1709" w:rsidRPr="002516C1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D1709" w:rsidRPr="002516C1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D1709" w:rsidRPr="002516C1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546AE519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99071D" w:rsidRPr="0099071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03FAC6A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99071D" w:rsidRPr="0099071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4158A7F2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99071D" w:rsidRPr="0099071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D1709" w:rsidRPr="002516C1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D1709" w:rsidRPr="002516C1" w14:paraId="16C1C45C" w14:textId="77777777" w:rsidTr="00DD1709">
        <w:tc>
          <w:tcPr>
            <w:tcW w:w="3960" w:type="dxa"/>
            <w:vAlign w:val="bottom"/>
          </w:tcPr>
          <w:p w14:paraId="5AD41B05" w14:textId="20B52580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9071D"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54396D"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AF14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="0054396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9071D"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890" w:type="dxa"/>
          </w:tcPr>
          <w:p w14:paraId="0150463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2516C1" w14:paraId="0316128D" w14:textId="77777777" w:rsidTr="00DD1709">
        <w:tc>
          <w:tcPr>
            <w:tcW w:w="3960" w:type="dxa"/>
            <w:vAlign w:val="bottom"/>
          </w:tcPr>
          <w:p w14:paraId="2AE6B173" w14:textId="2A916F13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227933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2516C1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6068073E" w:rsidR="00DD1709" w:rsidRPr="002516C1" w:rsidRDefault="0099071D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669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270" w:type="dxa"/>
          </w:tcPr>
          <w:p w14:paraId="3AAABD1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7652ADBD" w:rsidR="00DD1709" w:rsidRPr="002516C1" w:rsidRDefault="00C047E4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38504021" w:rsidR="00DD1709" w:rsidRPr="002516C1" w:rsidRDefault="0099071D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456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58775758" w:rsidR="00DD1709" w:rsidRPr="002516C1" w:rsidRDefault="006E387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2361B806" w:rsidR="00DD1709" w:rsidRPr="002516C1" w:rsidRDefault="0099071D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213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7641B2D4" w:rsidR="00DD1709" w:rsidRPr="002516C1" w:rsidRDefault="0099071D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669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21</w:t>
            </w:r>
          </w:p>
        </w:tc>
      </w:tr>
      <w:tr w:rsidR="00DD1709" w:rsidRPr="00DD1709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DD1709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DD1709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2516C1" w14:paraId="1C5E2DDF" w14:textId="77777777" w:rsidTr="00DD1709">
        <w:tc>
          <w:tcPr>
            <w:tcW w:w="3960" w:type="dxa"/>
            <w:vAlign w:val="bottom"/>
          </w:tcPr>
          <w:p w14:paraId="5886DD58" w14:textId="77777777" w:rsidR="00DD1709" w:rsidRPr="00523DC7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3D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A003E7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696B5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546E795" w14:textId="77777777" w:rsidR="00DD1709" w:rsidRPr="002516C1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C2EFAD8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5A27C2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AB3F78C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52C86E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4146D5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B47224A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FB1A3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62AA08E" w14:textId="77777777" w:rsidR="00DD1709" w:rsidRPr="002516C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7013AC" w14:paraId="59447278" w14:textId="77777777" w:rsidTr="00523DC7">
        <w:tc>
          <w:tcPr>
            <w:tcW w:w="3960" w:type="dxa"/>
            <w:vAlign w:val="bottom"/>
          </w:tcPr>
          <w:p w14:paraId="6412860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332AE5CF" w14:textId="406F2258" w:rsidR="007013AC" w:rsidRPr="002516C1" w:rsidRDefault="006E3879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FBF006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7E5C56" w14:textId="145ABA6A" w:rsidR="007013AC" w:rsidRPr="007013AC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799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70" w:type="dxa"/>
            <w:vAlign w:val="bottom"/>
          </w:tcPr>
          <w:p w14:paraId="63A91393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860E16A" w14:textId="4DD9B5B3" w:rsidR="007013AC" w:rsidRPr="007013AC" w:rsidRDefault="006E3879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7B498BD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486D2" w14:textId="6FE498D8" w:rsidR="007013AC" w:rsidRPr="007013AC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796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4D8F1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C3674B" w14:textId="341C8372" w:rsidR="007013AC" w:rsidRPr="007013AC" w:rsidRDefault="006E3879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EAEF7" w14:textId="77777777" w:rsidR="007013AC" w:rsidRPr="007013AC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B6B2A58" w14:textId="3C859F07" w:rsidR="007013AC" w:rsidRPr="007013AC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796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27</w:t>
            </w:r>
          </w:p>
        </w:tc>
      </w:tr>
      <w:tr w:rsidR="007013AC" w:rsidRPr="002516C1" w14:paraId="1E534EB4" w14:textId="77777777" w:rsidTr="00DD1709">
        <w:tc>
          <w:tcPr>
            <w:tcW w:w="3960" w:type="dxa"/>
            <w:vAlign w:val="bottom"/>
          </w:tcPr>
          <w:p w14:paraId="31E8533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3371812A" w14:textId="373F3AE8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53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2474E64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B3DABC" w14:textId="594F6AD0" w:rsidR="007013AC" w:rsidRPr="002516C1" w:rsidRDefault="006E3879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5DB321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1C92DD" w14:textId="56C1969C" w:rsidR="007013AC" w:rsidRPr="002516C1" w:rsidRDefault="006E3879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43AF63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5044BDC" w14:textId="5BBBD1D6" w:rsidR="007013AC" w:rsidRPr="002516C1" w:rsidRDefault="006E3879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0DF136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8F775FC" w14:textId="7F3D3A10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53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  <w:vAlign w:val="bottom"/>
          </w:tcPr>
          <w:p w14:paraId="0876273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CBBE61" w14:textId="5410B48E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53</w:t>
            </w:r>
            <w:r w:rsidR="006E3879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00</w:t>
            </w:r>
          </w:p>
        </w:tc>
      </w:tr>
      <w:tr w:rsidR="007013AC" w:rsidRPr="00DD1709" w14:paraId="4BA7647B" w14:textId="77777777" w:rsidTr="00DD1709">
        <w:tc>
          <w:tcPr>
            <w:tcW w:w="3960" w:type="dxa"/>
            <w:vAlign w:val="bottom"/>
          </w:tcPr>
          <w:p w14:paraId="7CFF2375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013AC" w:rsidRPr="002516C1" w14:paraId="079195C4" w14:textId="77777777" w:rsidTr="004A0412">
        <w:tc>
          <w:tcPr>
            <w:tcW w:w="3960" w:type="dxa"/>
            <w:vAlign w:val="bottom"/>
          </w:tcPr>
          <w:p w14:paraId="45AEBC96" w14:textId="0F462EAD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9071D"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99071D"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5B85945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2516C1" w14:paraId="640B68C9" w14:textId="77777777" w:rsidTr="004A0412">
        <w:tc>
          <w:tcPr>
            <w:tcW w:w="3960" w:type="dxa"/>
            <w:vAlign w:val="bottom"/>
          </w:tcPr>
          <w:p w14:paraId="772B45B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2516C1" w14:paraId="0787A9A8" w14:textId="77777777" w:rsidTr="004A0412">
        <w:tc>
          <w:tcPr>
            <w:tcW w:w="3960" w:type="dxa"/>
            <w:vAlign w:val="bottom"/>
          </w:tcPr>
          <w:p w14:paraId="24BFE3B4" w14:textId="359BEF45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2516C1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890" w:type="dxa"/>
          </w:tcPr>
          <w:p w14:paraId="708F2D74" w14:textId="4893A910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916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70" w:type="dxa"/>
          </w:tcPr>
          <w:p w14:paraId="3FCFBCC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29D1F39E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703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70" w:type="dxa"/>
            <w:vAlign w:val="bottom"/>
          </w:tcPr>
          <w:p w14:paraId="28D54609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2C210061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213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  <w:vAlign w:val="bottom"/>
          </w:tcPr>
          <w:p w14:paraId="0AFF162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4917B3D7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916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64</w:t>
            </w:r>
          </w:p>
        </w:tc>
      </w:tr>
      <w:tr w:rsidR="007013AC" w:rsidRPr="00DD1709" w14:paraId="797B5D5C" w14:textId="77777777" w:rsidTr="004A0412">
        <w:tc>
          <w:tcPr>
            <w:tcW w:w="3960" w:type="dxa"/>
            <w:vAlign w:val="bottom"/>
          </w:tcPr>
          <w:p w14:paraId="7A84534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7013AC" w:rsidRPr="00DD1709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013AC" w:rsidRPr="002516C1" w14:paraId="16A86857" w14:textId="77777777" w:rsidTr="004A0412">
        <w:tc>
          <w:tcPr>
            <w:tcW w:w="3960" w:type="dxa"/>
            <w:vAlign w:val="bottom"/>
          </w:tcPr>
          <w:p w14:paraId="0CB97C99" w14:textId="77777777" w:rsidR="007013AC" w:rsidRPr="00523DC7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23DC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2EDBBE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013AC" w:rsidRPr="002516C1" w14:paraId="14E4D19E" w14:textId="77777777" w:rsidTr="004A0412">
        <w:tc>
          <w:tcPr>
            <w:tcW w:w="3960" w:type="dxa"/>
            <w:vAlign w:val="bottom"/>
          </w:tcPr>
          <w:p w14:paraId="55B79736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7F30E900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67A4E8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3D4ADF09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799</w:t>
            </w:r>
            <w:r w:rsidR="007013AC" w:rsidRPr="002516C1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70" w:type="dxa"/>
            <w:vAlign w:val="bottom"/>
          </w:tcPr>
          <w:p w14:paraId="5AE1DF02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3B30CE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6BD9EF8C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800</w:t>
            </w:r>
            <w:r w:rsidR="007013AC" w:rsidRPr="002516C1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  <w:vAlign w:val="bottom"/>
          </w:tcPr>
          <w:p w14:paraId="4E43AC9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94D9FDD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22DD9D22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800</w:t>
            </w:r>
            <w:r w:rsidR="007013AC" w:rsidRPr="002516C1"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59</w:t>
            </w:r>
          </w:p>
        </w:tc>
      </w:tr>
      <w:tr w:rsidR="007013AC" w:rsidRPr="002516C1" w14:paraId="4A0C842B" w14:textId="77777777" w:rsidTr="004A0412">
        <w:tc>
          <w:tcPr>
            <w:tcW w:w="3960" w:type="dxa"/>
            <w:vAlign w:val="bottom"/>
          </w:tcPr>
          <w:p w14:paraId="294A639B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25DBF68B" w14:textId="2C3DAEB6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53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028E060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86FB9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AEC835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77777777" w:rsidR="007013AC" w:rsidRPr="002516C1" w:rsidRDefault="007013AC" w:rsidP="00052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20FDBC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6F9535C6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53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  <w:vAlign w:val="bottom"/>
          </w:tcPr>
          <w:p w14:paraId="60B4F610" w14:textId="77777777" w:rsidR="007013AC" w:rsidRPr="002516C1" w:rsidRDefault="007013AC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49B56C5C" w:rsidR="007013AC" w:rsidRPr="002516C1" w:rsidRDefault="0099071D" w:rsidP="00701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99071D">
              <w:rPr>
                <w:rFonts w:asciiTheme="majorBidi" w:hAnsiTheme="majorBidi" w:cstheme="majorBidi"/>
              </w:rPr>
              <w:t>53</w:t>
            </w:r>
            <w:r w:rsidR="007013AC" w:rsidRPr="002516C1">
              <w:rPr>
                <w:rFonts w:asciiTheme="majorBidi" w:hAnsiTheme="majorBidi" w:cstheme="majorBidi"/>
                <w:cs/>
              </w:rPr>
              <w:t>.</w:t>
            </w:r>
            <w:r w:rsidRPr="0099071D">
              <w:rPr>
                <w:rFonts w:asciiTheme="majorBidi" w:hAnsiTheme="majorBidi" w:cstheme="majorBidi"/>
              </w:rPr>
              <w:t>00</w:t>
            </w:r>
          </w:p>
        </w:tc>
      </w:tr>
    </w:tbl>
    <w:p w14:paraId="0C5DFAB2" w14:textId="3BB55EEE" w:rsidR="007E35A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cs/>
        </w:rPr>
        <w:sectPr w:rsidR="007E35AF" w:rsidSect="001449D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222A9768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 w:rsidR="0099071D" w:rsidRPr="0099071D">
        <w:t>2</w:t>
      </w:r>
      <w:r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30431114" w:rsidR="00AE20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 w:rsidR="0099071D" w:rsidRPr="0099071D">
        <w:t>3</w:t>
      </w:r>
      <w:r>
        <w:t xml:space="preserve"> </w:t>
      </w:r>
      <w:r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3C3791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37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497B4A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BF1313" w14:paraId="0EE34874" w14:textId="77777777" w:rsidTr="00FE6063">
        <w:trPr>
          <w:tblHeader/>
        </w:trPr>
        <w:tc>
          <w:tcPr>
            <w:tcW w:w="5022" w:type="dxa"/>
          </w:tcPr>
          <w:p w14:paraId="3F391E1E" w14:textId="4DA22DD0" w:rsidR="001C4032" w:rsidRPr="006E7A71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99071D"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54396D"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AF14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="0054396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9071D" w:rsidRPr="0099071D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BF1313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BF131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284A04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BF1313" w14:paraId="3C43B11E" w14:textId="77777777" w:rsidTr="00A551A1">
        <w:tc>
          <w:tcPr>
            <w:tcW w:w="5022" w:type="dxa"/>
          </w:tcPr>
          <w:p w14:paraId="326D927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3077FC6" w14:textId="77777777" w:rsidTr="00A551A1">
        <w:tc>
          <w:tcPr>
            <w:tcW w:w="5022" w:type="dxa"/>
          </w:tcPr>
          <w:p w14:paraId="0BEE94E2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43AE9AE0" w:rsidR="001C4032" w:rsidRPr="00A551A1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</w:t>
            </w:r>
            <w:r w:rsidR="00020A18" w:rsidRPr="00A551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51B125DE" w14:textId="77777777" w:rsidR="001C4032" w:rsidRPr="00A551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665D1889" w:rsidR="001C4032" w:rsidRPr="00A551A1" w:rsidRDefault="00020A18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1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BF1313" w14:paraId="1216CD8C" w14:textId="77777777" w:rsidTr="00A551A1">
        <w:tc>
          <w:tcPr>
            <w:tcW w:w="5022" w:type="dxa"/>
          </w:tcPr>
          <w:p w14:paraId="21744E2E" w14:textId="6693F82A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E7EFD7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E8B644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559601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01011EE3" w14:textId="77777777" w:rsidTr="00FE6063">
        <w:tc>
          <w:tcPr>
            <w:tcW w:w="5022" w:type="dxa"/>
          </w:tcPr>
          <w:p w14:paraId="0760512B" w14:textId="259D233F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40BC985" w14:textId="77777777" w:rsidTr="00FE6063">
        <w:tc>
          <w:tcPr>
            <w:tcW w:w="5022" w:type="dxa"/>
          </w:tcPr>
          <w:p w14:paraId="35BBC4E7" w14:textId="7FFB5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2B72FAB" w14:textId="77777777" w:rsidTr="00FE6063">
        <w:tc>
          <w:tcPr>
            <w:tcW w:w="5022" w:type="dxa"/>
          </w:tcPr>
          <w:p w14:paraId="0400C4C3" w14:textId="0896F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C891275" w14:textId="498852C8" w:rsidR="001C4032" w:rsidRPr="00C047E4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020A18" w:rsidRPr="00C047E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2195CD0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AE733B4" w14:textId="1CC26128" w:rsidR="001C4032" w:rsidRPr="00BE10E8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20A1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52</w:t>
            </w:r>
          </w:p>
        </w:tc>
      </w:tr>
      <w:tr w:rsidR="001C4032" w:rsidRPr="00BF1313" w14:paraId="498AF832" w14:textId="77777777" w:rsidTr="00FE6063">
        <w:tc>
          <w:tcPr>
            <w:tcW w:w="5022" w:type="dxa"/>
          </w:tcPr>
          <w:p w14:paraId="4AB50A75" w14:textId="13C211C3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ปีแต่ไม่เกิ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นห้า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1E5F00F9" w14:textId="530C9C96" w:rsidR="001C4032" w:rsidRPr="00C047E4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="00C047E4" w:rsidRPr="00C047E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DB51B7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7EB50E3" w14:textId="6321C92B" w:rsidR="001C4032" w:rsidRPr="00BE10E8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020A1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</w:tr>
      <w:tr w:rsidR="001C4032" w:rsidRPr="00BF1313" w14:paraId="1C2CF75F" w14:textId="77777777" w:rsidTr="00FE6063">
        <w:tc>
          <w:tcPr>
            <w:tcW w:w="5022" w:type="dxa"/>
          </w:tcPr>
          <w:p w14:paraId="452609E0" w14:textId="7C7A38A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55AB44" w14:textId="2BC6CC31" w:rsidR="001C4032" w:rsidRPr="00C047E4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C047E4" w:rsidRPr="00C047E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498482F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1163647" w14:textId="10AC5CD0" w:rsidR="001C4032" w:rsidRPr="00BE10E8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20A1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</w:p>
        </w:tc>
      </w:tr>
      <w:tr w:rsidR="001C4032" w:rsidRPr="00BF1313" w14:paraId="668D1EC5" w14:textId="77777777" w:rsidTr="00FE6063">
        <w:tc>
          <w:tcPr>
            <w:tcW w:w="5022" w:type="dxa"/>
          </w:tcPr>
          <w:p w14:paraId="645A3DF3" w14:textId="172ECC82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215F01AD" w:rsidR="001C4032" w:rsidRPr="00C047E4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  <w:r w:rsidR="00C047E4" w:rsidRPr="00C047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9EEDE31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0B499528" w:rsidR="001C4032" w:rsidRPr="00BE10E8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  <w:r w:rsidR="0002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</w:t>
            </w:r>
          </w:p>
        </w:tc>
      </w:tr>
      <w:tr w:rsidR="00216F2E" w:rsidRPr="00BF1313" w14:paraId="2147CCB3" w14:textId="77777777" w:rsidTr="00FE6063">
        <w:tc>
          <w:tcPr>
            <w:tcW w:w="5022" w:type="dxa"/>
          </w:tcPr>
          <w:p w14:paraId="374508D3" w14:textId="77777777" w:rsidR="00216F2E" w:rsidRPr="001C4032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C047E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284A04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BF1313" w14:paraId="304D61E2" w14:textId="77777777" w:rsidTr="00FE6063">
        <w:tc>
          <w:tcPr>
            <w:tcW w:w="5022" w:type="dxa"/>
          </w:tcPr>
          <w:p w14:paraId="695995D0" w14:textId="7E6503FC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12C170FD" w14:textId="77777777" w:rsidTr="00FE6063">
        <w:tc>
          <w:tcPr>
            <w:tcW w:w="5022" w:type="dxa"/>
          </w:tcPr>
          <w:p w14:paraId="7199D9B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4E4F5B9F" w:rsidR="001C4032" w:rsidRPr="006E7A71" w:rsidRDefault="0099071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</w:t>
            </w:r>
            <w:r w:rsidR="0002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9071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5116C20E" w14:textId="77777777" w:rsidR="001C4032" w:rsidRPr="006E7A7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6B4F8F71" w:rsidR="001C4032" w:rsidRPr="006E7A71" w:rsidRDefault="00020A18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1CAB2403" w14:textId="77777777" w:rsidR="007B0F21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7248F0" w14:textId="4A9A020D" w:rsidR="00182B35" w:rsidRDefault="00182B35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4FC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114D8AC3" w14:textId="77777777" w:rsidR="00AD4B31" w:rsidRPr="00F84FC5" w:rsidRDefault="00AD4B31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09BB846" w14:textId="666E2E77" w:rsidR="008F799B" w:rsidRPr="00D006B6" w:rsidRDefault="008F799B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  <w:r w:rsidRPr="00B94309">
        <w:rPr>
          <w:color w:val="000000"/>
          <w:highlight w:val="yellow"/>
          <w:cs/>
        </w:rPr>
        <w:tab/>
      </w:r>
      <w:r w:rsidRPr="00B94309">
        <w:rPr>
          <w:color w:val="000000"/>
          <w:highlight w:val="yellow"/>
          <w:cs/>
        </w:rPr>
        <w:tab/>
      </w:r>
      <w:r w:rsidRPr="00B94309">
        <w:rPr>
          <w:color w:val="000000"/>
          <w:highlight w:val="yellow"/>
          <w:cs/>
        </w:rPr>
        <w:tab/>
      </w:r>
      <w:r w:rsidRPr="00B94309">
        <w:rPr>
          <w:color w:val="000000"/>
          <w:highlight w:val="yellow"/>
          <w:cs/>
        </w:rPr>
        <w:tab/>
      </w:r>
      <w:r w:rsidRPr="00B94309">
        <w:rPr>
          <w:color w:val="000000"/>
          <w:highlight w:val="yellow"/>
          <w:cs/>
        </w:rPr>
        <w:tab/>
      </w:r>
      <w:r w:rsidRPr="00B94309">
        <w:rPr>
          <w:color w:val="000000"/>
          <w:highlight w:val="yellow"/>
          <w:cs/>
        </w:rPr>
        <w:tab/>
      </w:r>
      <w:r w:rsidRPr="00D006B6">
        <w:rPr>
          <w:color w:val="000000"/>
          <w:cs/>
        </w:rPr>
        <w:t>ในเดือนกรกฎาคม</w:t>
      </w:r>
      <w:r w:rsidRPr="00D006B6">
        <w:rPr>
          <w:color w:val="000000"/>
        </w:rPr>
        <w:t xml:space="preserve"> </w:t>
      </w:r>
      <w:r w:rsidR="0099071D" w:rsidRPr="0099071D">
        <w:rPr>
          <w:color w:val="000000"/>
        </w:rPr>
        <w:t>2564</w:t>
      </w:r>
      <w:r w:rsidRPr="00D006B6">
        <w:rPr>
          <w:color w:val="000000"/>
          <w:cs/>
        </w:rPr>
        <w:t xml:space="preserve"> บริษัทย่อยแห่งหนึ่งถูกยื่นเสนอข้อพิพาทกล่าวหาว่าบริษัทย่อยปฏิบัติผิดสัญญาจ้างทำของโดยผู้รับเหมาได้ยื่นคำเสนอข้อพิพาทต่อสถาบันอนุญาโตตุลาการ เพื่อให้บริษัทย่อยชำระค่าเสียหายจากการผิดสัญญาก่อสร้างโรงงาน เป็นจำนวนเงิน </w:t>
      </w:r>
      <w:r w:rsidR="0099071D" w:rsidRPr="0099071D">
        <w:rPr>
          <w:color w:val="000000"/>
        </w:rPr>
        <w:t>121</w:t>
      </w:r>
      <w:r w:rsidRPr="00D006B6">
        <w:rPr>
          <w:color w:val="000000"/>
        </w:rPr>
        <w:t>.</w:t>
      </w:r>
      <w:r w:rsidR="0099071D" w:rsidRPr="0099071D">
        <w:rPr>
          <w:color w:val="000000"/>
        </w:rPr>
        <w:t>18</w:t>
      </w:r>
      <w:r w:rsidRPr="00D006B6">
        <w:rPr>
          <w:color w:val="000000"/>
          <w:cs/>
        </w:rPr>
        <w:t xml:space="preserve"> ล้านบาท ซึ่งในเดือนกันยายน</w:t>
      </w:r>
      <w:r w:rsidRPr="00D006B6">
        <w:rPr>
          <w:rFonts w:hint="cs"/>
          <w:color w:val="000000"/>
          <w:cs/>
        </w:rPr>
        <w:t xml:space="preserve"> </w:t>
      </w:r>
      <w:r w:rsidR="0099071D" w:rsidRPr="0099071D">
        <w:rPr>
          <w:color w:val="000000"/>
        </w:rPr>
        <w:t>2564</w:t>
      </w:r>
      <w:r w:rsidRPr="00D006B6">
        <w:rPr>
          <w:color w:val="000000"/>
        </w:rPr>
        <w:t xml:space="preserve"> </w:t>
      </w:r>
      <w:r w:rsidRPr="00D006B6">
        <w:rPr>
          <w:color w:val="000000"/>
          <w:cs/>
        </w:rPr>
        <w:t xml:space="preserve">บริษัทย่อยได้ยื่นคำคัดค้านและ คำเรียกร้องแย้งต่อสถาบันอนุญาโตตุลาการ ในเดือนตุลาคม </w:t>
      </w:r>
      <w:r w:rsidR="0099071D" w:rsidRPr="0099071D">
        <w:rPr>
          <w:color w:val="000000"/>
        </w:rPr>
        <w:t>2565</w:t>
      </w:r>
      <w:r w:rsidRPr="00D006B6">
        <w:rPr>
          <w:color w:val="000000"/>
        </w:rPr>
        <w:t xml:space="preserve"> </w:t>
      </w:r>
      <w:r w:rsidRPr="00D006B6">
        <w:rPr>
          <w:color w:val="000000"/>
          <w:cs/>
        </w:rPr>
        <w:t xml:space="preserve">บริษัทย่อยถูกยื่นคำร้องห้ามใช้ประโยชน์ในโรงงานที่มีข้อพิพาทเป็นการชั่วคราว ซึ่งศาลแพ่งได้มีคำสั่งยกคำร้องดังกล่าวแล้วในเดือนกุมภาพันธ์ </w:t>
      </w:r>
      <w:r w:rsidR="0099071D" w:rsidRPr="0099071D">
        <w:rPr>
          <w:color w:val="000000"/>
        </w:rPr>
        <w:t>2566</w:t>
      </w:r>
      <w:r w:rsidRPr="00D006B6">
        <w:rPr>
          <w:color w:val="000000"/>
          <w:cs/>
        </w:rPr>
        <w:tab/>
      </w:r>
    </w:p>
    <w:p w14:paraId="7636F450" w14:textId="32176B6A" w:rsidR="007E79BE" w:rsidRPr="00D006B6" w:rsidRDefault="007E79BE" w:rsidP="008F7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</w:rPr>
      </w:pPr>
    </w:p>
    <w:p w14:paraId="1265700F" w14:textId="5F5D603B" w:rsidR="008F799B" w:rsidRDefault="00AB7F77" w:rsidP="0052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D006B6">
        <w:rPr>
          <w:cs/>
        </w:rPr>
        <w:t xml:space="preserve">เมื่อวันที่ </w:t>
      </w:r>
      <w:r w:rsidR="0099071D" w:rsidRPr="0099071D">
        <w:t>27</w:t>
      </w:r>
      <w:r w:rsidRPr="00D006B6">
        <w:rPr>
          <w:cs/>
        </w:rPr>
        <w:t xml:space="preserve"> มิถุนายน </w:t>
      </w:r>
      <w:r w:rsidR="0099071D" w:rsidRPr="0099071D">
        <w:rPr>
          <w:color w:val="000000"/>
        </w:rPr>
        <w:t>2566</w:t>
      </w:r>
      <w:r w:rsidR="003631C6" w:rsidRPr="00D006B6">
        <w:rPr>
          <w:color w:val="000000"/>
        </w:rPr>
        <w:t xml:space="preserve"> </w:t>
      </w:r>
      <w:r w:rsidRPr="00D006B6">
        <w:rPr>
          <w:cs/>
        </w:rPr>
        <w:t xml:space="preserve">คณะอนุญาโตตุลาการได้มีคำชี้ขาดสำหรับข้อพิพาทที่เหลืออยู่ในกระบวนการอนุญาโตตุลาการ โดยคณะอนุญาโตตุลาการได้พิจารณาข้อเท็จจริงและวินิจฉัยว่าคู่พิพาททั้งสองฝ่ายต่างมีหน้าที่ภาระรับผิดชอบต่อกัน จากผลวินิจฉัยของคณะอนุญาโตตุลาการดังกล่าว ทำให้บริษัทย่อยบันทึกรายได้และค่าใช้จ่ายที่เกี่ยวข้องเป็นจำนวนเงิน </w:t>
      </w:r>
      <w:r w:rsidR="0099071D" w:rsidRPr="0099071D">
        <w:t>51</w:t>
      </w:r>
      <w:r w:rsidRPr="00D006B6">
        <w:t>.</w:t>
      </w:r>
      <w:r w:rsidR="0099071D" w:rsidRPr="0099071D">
        <w:t>68</w:t>
      </w:r>
      <w:r w:rsidRPr="00D006B6">
        <w:rPr>
          <w:cs/>
        </w:rPr>
        <w:t xml:space="preserve"> ล้านบาทและ </w:t>
      </w:r>
      <w:r w:rsidR="0099071D" w:rsidRPr="0099071D">
        <w:t>28</w:t>
      </w:r>
      <w:r w:rsidRPr="00D006B6">
        <w:t>.</w:t>
      </w:r>
      <w:r w:rsidR="0099071D" w:rsidRPr="0099071D">
        <w:t>79</w:t>
      </w:r>
      <w:r w:rsidRPr="00D006B6">
        <w:rPr>
          <w:cs/>
        </w:rPr>
        <w:t xml:space="preserve"> ล้านบาท ตามลำดับ </w:t>
      </w:r>
      <w:r w:rsidR="00180557">
        <w:rPr>
          <w:rFonts w:hint="cs"/>
          <w:cs/>
        </w:rPr>
        <w:t xml:space="preserve">ในงบกำไรขาดทุนสำหรับงวดเก้าเดือนสิ้นสุดวันที่ </w:t>
      </w:r>
      <w:r w:rsidR="0099071D" w:rsidRPr="0099071D">
        <w:t>30</w:t>
      </w:r>
      <w:r w:rsidR="00180557">
        <w:t xml:space="preserve"> </w:t>
      </w:r>
      <w:r w:rsidR="00180557">
        <w:rPr>
          <w:rFonts w:hint="cs"/>
          <w:cs/>
        </w:rPr>
        <w:t xml:space="preserve">กันยายน </w:t>
      </w:r>
      <w:r w:rsidR="0099071D" w:rsidRPr="0099071D">
        <w:t>2566</w:t>
      </w:r>
      <w:r w:rsidR="00180557">
        <w:t xml:space="preserve"> </w:t>
      </w:r>
      <w:r w:rsidR="00E441B5" w:rsidRPr="00D006B6">
        <w:rPr>
          <w:cs/>
        </w:rPr>
        <w:t>โดย</w:t>
      </w:r>
      <w:r w:rsidR="00180557">
        <w:rPr>
          <w:rFonts w:hint="cs"/>
          <w:cs/>
        </w:rPr>
        <w:t>บริษัทย่อยและผู้รับเหมา</w:t>
      </w:r>
      <w:r w:rsidR="00D006B6" w:rsidRPr="00D006B6">
        <w:rPr>
          <w:rFonts w:hint="cs"/>
          <w:cs/>
        </w:rPr>
        <w:t>ได้</w:t>
      </w:r>
      <w:r w:rsidR="00E441B5" w:rsidRPr="00D006B6">
        <w:rPr>
          <w:cs/>
        </w:rPr>
        <w:t>ชำระเงิน</w:t>
      </w:r>
      <w:r w:rsidR="00180557">
        <w:rPr>
          <w:rFonts w:hint="cs"/>
          <w:cs/>
        </w:rPr>
        <w:t>ที่ต้องชำระ</w:t>
      </w:r>
      <w:r w:rsidR="00E441B5" w:rsidRPr="00D006B6">
        <w:rPr>
          <w:cs/>
        </w:rPr>
        <w:t>ตามคำชี้ขาด</w:t>
      </w:r>
      <w:r w:rsidR="00180557">
        <w:rPr>
          <w:rFonts w:hint="cs"/>
          <w:cs/>
        </w:rPr>
        <w:t>แล้ว</w:t>
      </w:r>
      <w:r w:rsidR="00E441B5" w:rsidRPr="00D006B6">
        <w:rPr>
          <w:cs/>
        </w:rPr>
        <w:t>เมื่อวันที่</w:t>
      </w:r>
      <w:r w:rsidR="00A21D2B" w:rsidRPr="00D006B6">
        <w:t xml:space="preserve"> </w:t>
      </w:r>
      <w:r w:rsidR="0099071D" w:rsidRPr="0099071D">
        <w:t>26</w:t>
      </w:r>
      <w:r w:rsidR="00E441B5" w:rsidRPr="00D006B6">
        <w:rPr>
          <w:cs/>
        </w:rPr>
        <w:t xml:space="preserve"> </w:t>
      </w:r>
      <w:r w:rsidR="00E441B5" w:rsidRPr="00D006B6">
        <w:rPr>
          <w:rFonts w:hint="cs"/>
          <w:cs/>
        </w:rPr>
        <w:t>กรกฎาคม</w:t>
      </w:r>
      <w:r w:rsidR="00A21D2B" w:rsidRPr="00D006B6">
        <w:t xml:space="preserve"> </w:t>
      </w:r>
      <w:r w:rsidR="0099071D" w:rsidRPr="0099071D">
        <w:t>2566</w:t>
      </w:r>
      <w:r w:rsidR="00E441B5" w:rsidRPr="00D006B6">
        <w:rPr>
          <w:rFonts w:hint="cs"/>
          <w:cs/>
        </w:rPr>
        <w:t xml:space="preserve"> </w:t>
      </w:r>
    </w:p>
    <w:p w14:paraId="6C359BCE" w14:textId="77777777" w:rsidR="00A82A22" w:rsidRPr="00E441B5" w:rsidRDefault="00A82A22" w:rsidP="00523DC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p w14:paraId="6195B1A1" w14:textId="77777777" w:rsidR="000F5C98" w:rsidRPr="000F5C98" w:rsidRDefault="000F5C98" w:rsidP="000F5C98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F5C9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51104D4" w14:textId="77777777" w:rsidR="00A551A1" w:rsidRPr="00D006B6" w:rsidRDefault="00A551A1" w:rsidP="00A551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71F892F" w14:textId="2E5AC370" w:rsidR="004A35BA" w:rsidRDefault="004A35BA" w:rsidP="00A551A1">
      <w:pPr>
        <w:pStyle w:val="Default"/>
        <w:ind w:left="567" w:firstLine="1"/>
        <w:jc w:val="thaiDistribute"/>
        <w:rPr>
          <w:rFonts w:ascii="Angsana New" w:eastAsia="Times New Roman" w:hAnsi="Angsana New" w:cs="Angsana New"/>
          <w:color w:val="auto"/>
          <w:spacing w:val="-6"/>
          <w:sz w:val="30"/>
          <w:szCs w:val="30"/>
          <w:cs/>
        </w:rPr>
      </w:pPr>
      <w:r w:rsidRPr="00D006B6">
        <w:rPr>
          <w:rFonts w:asciiTheme="majorBidi" w:hAnsiTheme="majorBidi" w:cstheme="majorBidi" w:hint="cs"/>
          <w:spacing w:val="-6"/>
          <w:sz w:val="30"/>
          <w:szCs w:val="30"/>
          <w:cs/>
        </w:rPr>
        <w:t>ที่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ประชุมคณะกรรมการบริษัท ครั้งที่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10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/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2566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เมื่อวันที่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18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ตุลาคม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2566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มีมติให้จัดตั้งบริษัท</w:t>
      </w:r>
      <w:r w:rsidR="00A551A1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ย่อยซึ่งจะเป็นการ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ร่วมทุนกับบริษัทแห่งหนึ่ง </w:t>
      </w:r>
      <w:r w:rsidR="00180557"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และบริษัทจะมีสัดส่วนการถือหุ้นไม่น้อยกว่าร้อยละ</w:t>
      </w:r>
      <w:r w:rsidR="00180557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75</w:t>
      </w:r>
      <w:r w:rsidR="00180557"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</w:t>
      </w:r>
      <w:r w:rsidR="00180557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ตามเงื่อนไขที่ระบุในสัญญา โดย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มีวัตถุประสงค์เพื่อดำเนินธุรกิจให้บริการพัฒนาและผลิตภัณฑ์ชีวภาพ หรือ </w:t>
      </w:r>
      <w:r w:rsidR="00D006B6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Contract Development and Manufacturing Organization</w:t>
      </w:r>
      <w:r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167769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(CDMO) </w:t>
      </w:r>
      <w:r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  <w:cs/>
        </w:rPr>
        <w:t>ด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้วย</w:t>
      </w:r>
      <w:r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  <w:cs/>
        </w:rPr>
        <w:t xml:space="preserve">เทคโนโลยีชีวภาพขั้นสูง </w:t>
      </w:r>
      <w:r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Precision Fermentation 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มีทุนจดทะเบียนไม่เกิน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444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ล้านบาท </w:t>
      </w:r>
      <w:r w:rsidR="00180557">
        <w:rPr>
          <w:rFonts w:ascii="Angsana New" w:eastAsia="Times New Roman" w:hAnsi="Angsana New" w:cs="Angsana New"/>
          <w:color w:val="auto"/>
          <w:spacing w:val="-6"/>
          <w:sz w:val="30"/>
          <w:szCs w:val="30"/>
          <w:cs/>
        </w:rPr>
        <w:br/>
      </w:r>
      <w:r w:rsidR="003745BA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การ</w:t>
      </w:r>
      <w:r w:rsidR="00FF5EA9"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จดทะเบียนจัดตั้ง</w:t>
      </w:r>
      <w:r w:rsidR="003745BA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บริษัทย่อยได้ดำเนินการ</w:t>
      </w:r>
      <w:r w:rsidR="00FF5EA9"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แล้ว</w:t>
      </w:r>
      <w:r w:rsidR="003745BA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เสร็จ</w:t>
      </w:r>
      <w:r w:rsidR="00FF5EA9"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เมื่อวันที่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20</w:t>
      </w:r>
      <w:r w:rsidR="00FF5EA9"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ตุลาคม</w:t>
      </w:r>
      <w:r w:rsidR="00A21D2B" w:rsidRPr="00D006B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2566</w:t>
      </w:r>
      <w:r w:rsidRPr="00D006B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 </w:t>
      </w:r>
      <w:r w:rsidR="009D5A45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และ</w:t>
      </w:r>
      <w:r w:rsidR="00180557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บริษัทได้จ่ายชำระเงินค่าหุ้นสามัญไปแล้วจำนวน </w:t>
      </w:r>
      <w:r w:rsidR="0099071D" w:rsidRPr="0099071D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4</w:t>
      </w:r>
      <w:r w:rsidR="00180557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 xml:space="preserve"> </w:t>
      </w:r>
      <w:r w:rsidR="00180557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ล้านบาท</w:t>
      </w:r>
      <w:r w:rsidR="009D5A45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>ในเดือน</w:t>
      </w:r>
      <w:r w:rsidR="003D5366">
        <w:rPr>
          <w:rFonts w:ascii="Angsana New" w:eastAsia="Times New Roman" w:hAnsi="Angsana New" w:cs="Angsana New" w:hint="cs"/>
          <w:color w:val="auto"/>
          <w:spacing w:val="-6"/>
          <w:sz w:val="30"/>
          <w:szCs w:val="30"/>
          <w:cs/>
        </w:rPr>
        <w:t xml:space="preserve">พฤศจิกายน </w:t>
      </w:r>
      <w:r w:rsidR="003D5366"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  <w:t>2566</w:t>
      </w:r>
    </w:p>
    <w:p w14:paraId="314E614A" w14:textId="26F7313F" w:rsidR="0020401C" w:rsidRDefault="0020401C" w:rsidP="00A551A1">
      <w:pPr>
        <w:pStyle w:val="Default"/>
        <w:ind w:left="567" w:firstLine="1"/>
        <w:jc w:val="thaiDistribute"/>
        <w:rPr>
          <w:rFonts w:ascii="Angsana New" w:eastAsia="Times New Roman" w:hAnsi="Angsana New" w:cs="Angsana New"/>
          <w:color w:val="auto"/>
          <w:spacing w:val="-6"/>
          <w:sz w:val="30"/>
          <w:szCs w:val="30"/>
        </w:rPr>
      </w:pPr>
    </w:p>
    <w:p w14:paraId="5D0F0768" w14:textId="77777777" w:rsidR="0020401C" w:rsidRPr="0020401C" w:rsidRDefault="0020401C" w:rsidP="0020401C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49C14FF" w14:textId="77777777" w:rsidR="0020401C" w:rsidRDefault="0020401C" w:rsidP="0020401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12DE49EA" w14:textId="7632C8AB" w:rsidR="0020401C" w:rsidRPr="006C09CF" w:rsidRDefault="0020401C" w:rsidP="00204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20401C">
        <w:rPr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0401C">
        <w:t xml:space="preserve">1 </w:t>
      </w:r>
      <w:r w:rsidRPr="0020401C">
        <w:rPr>
          <w:cs/>
        </w:rPr>
        <w:t xml:space="preserve">มกราคม </w:t>
      </w:r>
      <w:r w:rsidRPr="0020401C">
        <w:t>256</w:t>
      </w:r>
      <w:r>
        <w:t>7</w:t>
      </w:r>
      <w:r w:rsidRPr="0020401C">
        <w:t xml:space="preserve"> </w:t>
      </w:r>
      <w:r w:rsidRPr="0020401C">
        <w:rPr>
          <w:cs/>
        </w:rPr>
        <w:t>โดยบริษัทไม่ได้นำมาตรฐานการรายงานทางการเงินดังกล่าวมาใช้ใน</w:t>
      </w:r>
      <w:r w:rsidRPr="0020401C">
        <w:rPr>
          <w:spacing w:val="-6"/>
          <w:cs/>
        </w:rPr>
        <w:t>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</w:t>
      </w:r>
      <w:r w:rsidRPr="0020401C">
        <w:rPr>
          <w:cs/>
        </w:rPr>
        <w:t>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</w:t>
      </w:r>
      <w:r w:rsidRPr="0020401C">
        <w:rPr>
          <w:cs/>
        </w:rPr>
        <w:br/>
        <w:t>งบการเงินใน</w:t>
      </w:r>
      <w:r w:rsidRPr="0020401C">
        <w:rPr>
          <w:rFonts w:hint="cs"/>
          <w:cs/>
        </w:rPr>
        <w:t>ปี</w:t>
      </w:r>
      <w:r w:rsidRPr="0020401C">
        <w:rPr>
          <w:cs/>
        </w:rPr>
        <w:t>ที่ถือปฏิบัติ</w:t>
      </w:r>
    </w:p>
    <w:p w14:paraId="131312C2" w14:textId="0C997BAE" w:rsidR="009371C8" w:rsidRPr="00F91B28" w:rsidRDefault="009371C8" w:rsidP="00204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olor w:val="000000"/>
          <w:cs/>
        </w:rPr>
      </w:pPr>
    </w:p>
    <w:sectPr w:rsidR="009371C8" w:rsidRPr="00F91B28" w:rsidSect="001449D3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9E501" w14:textId="77777777" w:rsidR="00504CA1" w:rsidRDefault="00504CA1">
      <w:r>
        <w:separator/>
      </w:r>
    </w:p>
    <w:p w14:paraId="079338C6" w14:textId="77777777" w:rsidR="00504CA1" w:rsidRDefault="00504CA1"/>
  </w:endnote>
  <w:endnote w:type="continuationSeparator" w:id="0">
    <w:p w14:paraId="310525E0" w14:textId="77777777" w:rsidR="00504CA1" w:rsidRDefault="00504CA1">
      <w:r>
        <w:continuationSeparator/>
      </w:r>
    </w:p>
    <w:p w14:paraId="2D8ABF5E" w14:textId="77777777" w:rsidR="00504CA1" w:rsidRDefault="00504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1904" w14:textId="75DD066D" w:rsidR="00B94551" w:rsidRPr="0075177B" w:rsidRDefault="00B94551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</w:t>
    </w:r>
    <w:r w:rsidR="0099071D" w:rsidRPr="0099071D">
      <w:rPr>
        <w:rFonts w:asciiTheme="majorBidi" w:hAnsiTheme="majorBidi" w:cstheme="majorBidi"/>
        <w:caps/>
        <w:noProof/>
        <w:sz w:val="30"/>
        <w:szCs w:val="30"/>
      </w:rPr>
      <w:t>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4D78" w14:textId="11BD84D2" w:rsidR="00B94551" w:rsidRPr="00822BC2" w:rsidRDefault="0099071D" w:rsidP="00FD7281">
    <w:pPr>
      <w:pStyle w:val="Footer"/>
      <w:jc w:val="center"/>
      <w:rPr>
        <w:rFonts w:ascii="Angsana New" w:hAnsi="Angsana New"/>
        <w:sz w:val="30"/>
        <w:szCs w:val="30"/>
      </w:rPr>
    </w:pPr>
    <w:r w:rsidRPr="0099071D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6AFE9AFE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</w:t>
    </w:r>
    <w:r w:rsidR="0099071D" w:rsidRPr="0099071D">
      <w:rPr>
        <w:rFonts w:asciiTheme="majorBidi" w:hAnsiTheme="majorBidi" w:cstheme="majorBidi"/>
        <w:caps/>
        <w:noProof/>
        <w:sz w:val="30"/>
        <w:szCs w:val="30"/>
      </w:rPr>
      <w:t>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C932118" w:rsidR="00DB59C3" w:rsidRPr="00822BC2" w:rsidRDefault="0099071D" w:rsidP="00FD7281">
    <w:pPr>
      <w:pStyle w:val="Footer"/>
      <w:jc w:val="center"/>
      <w:rPr>
        <w:rFonts w:ascii="Angsana New" w:hAnsi="Angsana New"/>
        <w:sz w:val="30"/>
        <w:szCs w:val="30"/>
      </w:rPr>
    </w:pPr>
    <w:r w:rsidRPr="0099071D"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B9ADF" w14:textId="77777777" w:rsidR="00504CA1" w:rsidRDefault="00504CA1">
      <w:r>
        <w:separator/>
      </w:r>
    </w:p>
    <w:p w14:paraId="7C415B1D" w14:textId="77777777" w:rsidR="00504CA1" w:rsidRDefault="00504CA1"/>
  </w:footnote>
  <w:footnote w:type="continuationSeparator" w:id="0">
    <w:p w14:paraId="3650A311" w14:textId="77777777" w:rsidR="00504CA1" w:rsidRDefault="00504CA1">
      <w:r>
        <w:continuationSeparator/>
      </w:r>
    </w:p>
    <w:p w14:paraId="4E8C89D5" w14:textId="77777777" w:rsidR="00504CA1" w:rsidRDefault="00504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1ECA" w14:textId="77777777" w:rsidR="00B94551" w:rsidRPr="002C284C" w:rsidRDefault="00B94551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587FE54D" w14:textId="77777777" w:rsidR="00B94551" w:rsidRDefault="00B94551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D8CA479" w14:textId="215F64DE" w:rsidR="00B94551" w:rsidRPr="002C284C" w:rsidRDefault="00B94551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99071D" w:rsidRPr="0099071D">
      <w:rPr>
        <w:rFonts w:hint="cs"/>
        <w:b/>
        <w:bCs/>
        <w:sz w:val="32"/>
        <w:szCs w:val="32"/>
      </w:rPr>
      <w:t>3</w:t>
    </w:r>
    <w:r w:rsidR="0099071D" w:rsidRPr="0099071D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กันยายน</w:t>
    </w:r>
    <w:r>
      <w:rPr>
        <w:b/>
        <w:bCs/>
        <w:sz w:val="32"/>
        <w:szCs w:val="32"/>
      </w:rPr>
      <w:t xml:space="preserve"> </w:t>
    </w:r>
    <w:r w:rsidR="0099071D" w:rsidRPr="0099071D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578E8634" w14:textId="77777777" w:rsidR="00B94551" w:rsidRPr="002C284C" w:rsidRDefault="00B94551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F93F6F8" w14:textId="0D14395B" w:rsidR="00DF2385" w:rsidRPr="002C284C" w:rsidRDefault="00DF2385" w:rsidP="00DF23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657F2E">
      <w:rPr>
        <w:rFonts w:hint="cs"/>
        <w:b/>
        <w:bCs/>
        <w:sz w:val="32"/>
        <w:szCs w:val="32"/>
        <w:cs/>
      </w:rPr>
      <w:t>เก้า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99071D" w:rsidRPr="0099071D">
      <w:rPr>
        <w:rFonts w:hint="cs"/>
        <w:b/>
        <w:bCs/>
        <w:sz w:val="32"/>
        <w:szCs w:val="32"/>
      </w:rPr>
      <w:t>3</w:t>
    </w:r>
    <w:r w:rsidR="0099071D" w:rsidRPr="0099071D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657F2E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</w:t>
    </w:r>
    <w:r w:rsidR="0099071D" w:rsidRPr="0099071D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A76496F" w14:textId="190A1A50" w:rsidR="00DF2385" w:rsidRPr="002C284C" w:rsidRDefault="00DF2385" w:rsidP="00DF23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</w:t>
    </w:r>
    <w:r w:rsidR="00657F2E">
      <w:rPr>
        <w:rFonts w:hint="cs"/>
        <w:b/>
        <w:bCs/>
        <w:sz w:val="32"/>
        <w:szCs w:val="32"/>
        <w:cs/>
      </w:rPr>
      <w:t>ะเก้า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99071D" w:rsidRPr="0099071D">
      <w:rPr>
        <w:rFonts w:hint="cs"/>
        <w:b/>
        <w:bCs/>
        <w:sz w:val="32"/>
        <w:szCs w:val="32"/>
      </w:rPr>
      <w:t>3</w:t>
    </w:r>
    <w:r w:rsidR="0099071D" w:rsidRPr="0099071D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657F2E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</w:t>
    </w:r>
    <w:r w:rsidR="0099071D" w:rsidRPr="0099071D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200B55"/>
    <w:multiLevelType w:val="hybridMultilevel"/>
    <w:tmpl w:val="62A483EC"/>
    <w:lvl w:ilvl="0" w:tplc="655C0E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3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2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243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2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3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6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2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9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4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6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8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0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1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3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0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4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8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1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2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4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9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1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4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9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0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7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8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3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4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7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9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50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9"/>
  </w:num>
  <w:num w:numId="2" w16cid:durableId="914437836">
    <w:abstractNumId w:val="44"/>
  </w:num>
  <w:num w:numId="3" w16cid:durableId="428352781">
    <w:abstractNumId w:val="99"/>
  </w:num>
  <w:num w:numId="4" w16cid:durableId="1284457299">
    <w:abstractNumId w:val="73"/>
  </w:num>
  <w:num w:numId="5" w16cid:durableId="740176331">
    <w:abstractNumId w:val="22"/>
  </w:num>
  <w:num w:numId="6" w16cid:durableId="213080336">
    <w:abstractNumId w:val="50"/>
  </w:num>
  <w:num w:numId="7" w16cid:durableId="279998819">
    <w:abstractNumId w:val="32"/>
  </w:num>
  <w:num w:numId="8" w16cid:durableId="167136242">
    <w:abstractNumId w:val="30"/>
  </w:num>
  <w:num w:numId="9" w16cid:durableId="440880008">
    <w:abstractNumId w:val="120"/>
  </w:num>
  <w:num w:numId="10" w16cid:durableId="608702145">
    <w:abstractNumId w:val="47"/>
  </w:num>
  <w:num w:numId="11" w16cid:durableId="1802308787">
    <w:abstractNumId w:val="68"/>
  </w:num>
  <w:num w:numId="12" w16cid:durableId="1183931344">
    <w:abstractNumId w:val="128"/>
  </w:num>
  <w:num w:numId="13" w16cid:durableId="791217446">
    <w:abstractNumId w:val="122"/>
  </w:num>
  <w:num w:numId="14" w16cid:durableId="849221683">
    <w:abstractNumId w:val="35"/>
  </w:num>
  <w:num w:numId="15" w16cid:durableId="534583384">
    <w:abstractNumId w:val="64"/>
  </w:num>
  <w:num w:numId="16" w16cid:durableId="1846357655">
    <w:abstractNumId w:val="28"/>
  </w:num>
  <w:num w:numId="17" w16cid:durableId="988946824">
    <w:abstractNumId w:val="29"/>
  </w:num>
  <w:num w:numId="18" w16cid:durableId="1195650605">
    <w:abstractNumId w:val="12"/>
  </w:num>
  <w:num w:numId="19" w16cid:durableId="2034643803">
    <w:abstractNumId w:val="31"/>
  </w:num>
  <w:num w:numId="20" w16cid:durableId="1261569939">
    <w:abstractNumId w:val="24"/>
  </w:num>
  <w:num w:numId="21" w16cid:durableId="1880513696">
    <w:abstractNumId w:val="23"/>
  </w:num>
  <w:num w:numId="22" w16cid:durableId="1396467301">
    <w:abstractNumId w:val="84"/>
  </w:num>
  <w:num w:numId="23" w16cid:durableId="815147736">
    <w:abstractNumId w:val="127"/>
  </w:num>
  <w:num w:numId="24" w16cid:durableId="1795446516">
    <w:abstractNumId w:val="79"/>
  </w:num>
  <w:num w:numId="25" w16cid:durableId="1088114610">
    <w:abstractNumId w:val="148"/>
  </w:num>
  <w:num w:numId="26" w16cid:durableId="166753292">
    <w:abstractNumId w:val="72"/>
  </w:num>
  <w:num w:numId="27" w16cid:durableId="285501619">
    <w:abstractNumId w:val="113"/>
  </w:num>
  <w:num w:numId="28" w16cid:durableId="1099787559">
    <w:abstractNumId w:val="142"/>
  </w:num>
  <w:num w:numId="29" w16cid:durableId="1067220741">
    <w:abstractNumId w:val="80"/>
  </w:num>
  <w:num w:numId="30" w16cid:durableId="1059860205">
    <w:abstractNumId w:val="25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3"/>
  </w:num>
  <w:num w:numId="34" w16cid:durableId="561141151">
    <w:abstractNumId w:val="88"/>
  </w:num>
  <w:num w:numId="35" w16cid:durableId="211962160">
    <w:abstractNumId w:val="48"/>
  </w:num>
  <w:num w:numId="36" w16cid:durableId="2088305102">
    <w:abstractNumId w:val="34"/>
  </w:num>
  <w:num w:numId="37" w16cid:durableId="414936803">
    <w:abstractNumId w:val="114"/>
  </w:num>
  <w:num w:numId="38" w16cid:durableId="1776635034">
    <w:abstractNumId w:val="108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10"/>
  </w:num>
  <w:num w:numId="42" w16cid:durableId="230310809">
    <w:abstractNumId w:val="71"/>
  </w:num>
  <w:num w:numId="43" w16cid:durableId="2023817465">
    <w:abstractNumId w:val="53"/>
  </w:num>
  <w:num w:numId="44" w16cid:durableId="2114586998">
    <w:abstractNumId w:val="63"/>
  </w:num>
  <w:num w:numId="45" w16cid:durableId="987706277">
    <w:abstractNumId w:val="51"/>
  </w:num>
  <w:num w:numId="46" w16cid:durableId="1852798295">
    <w:abstractNumId w:val="2"/>
  </w:num>
  <w:num w:numId="47" w16cid:durableId="931401878">
    <w:abstractNumId w:val="39"/>
  </w:num>
  <w:num w:numId="48" w16cid:durableId="477919661">
    <w:abstractNumId w:val="3"/>
  </w:num>
  <w:num w:numId="49" w16cid:durableId="2020811213">
    <w:abstractNumId w:val="21"/>
  </w:num>
  <w:num w:numId="50" w16cid:durableId="423456174">
    <w:abstractNumId w:val="41"/>
  </w:num>
  <w:num w:numId="51" w16cid:durableId="1377586163">
    <w:abstractNumId w:val="141"/>
  </w:num>
  <w:num w:numId="52" w16cid:durableId="584537107">
    <w:abstractNumId w:val="9"/>
  </w:num>
  <w:num w:numId="53" w16cid:durableId="1328945214">
    <w:abstractNumId w:val="52"/>
  </w:num>
  <w:num w:numId="54" w16cid:durableId="871772993">
    <w:abstractNumId w:val="16"/>
  </w:num>
  <w:num w:numId="55" w16cid:durableId="362558445">
    <w:abstractNumId w:val="65"/>
  </w:num>
  <w:num w:numId="56" w16cid:durableId="1069034596">
    <w:abstractNumId w:val="43"/>
  </w:num>
  <w:num w:numId="57" w16cid:durableId="1624731824">
    <w:abstractNumId w:val="61"/>
  </w:num>
  <w:num w:numId="58" w16cid:durableId="871460372">
    <w:abstractNumId w:val="86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60"/>
  </w:num>
  <w:num w:numId="63" w16cid:durableId="684214509">
    <w:abstractNumId w:val="94"/>
  </w:num>
  <w:num w:numId="64" w16cid:durableId="481166593">
    <w:abstractNumId w:val="75"/>
  </w:num>
  <w:num w:numId="65" w16cid:durableId="1657294772">
    <w:abstractNumId w:val="119"/>
  </w:num>
  <w:num w:numId="66" w16cid:durableId="953512151">
    <w:abstractNumId w:val="130"/>
  </w:num>
  <w:num w:numId="67" w16cid:durableId="1824933154">
    <w:abstractNumId w:val="131"/>
  </w:num>
  <w:num w:numId="68" w16cid:durableId="2034569255">
    <w:abstractNumId w:val="10"/>
  </w:num>
  <w:num w:numId="69" w16cid:durableId="1317538766">
    <w:abstractNumId w:val="69"/>
  </w:num>
  <w:num w:numId="70" w16cid:durableId="317928126">
    <w:abstractNumId w:val="132"/>
  </w:num>
  <w:num w:numId="71" w16cid:durableId="1597471913">
    <w:abstractNumId w:val="91"/>
  </w:num>
  <w:num w:numId="72" w16cid:durableId="659885779">
    <w:abstractNumId w:val="138"/>
  </w:num>
  <w:num w:numId="73" w16cid:durableId="311374028">
    <w:abstractNumId w:val="105"/>
  </w:num>
  <w:num w:numId="74" w16cid:durableId="1135876053">
    <w:abstractNumId w:val="139"/>
  </w:num>
  <w:num w:numId="75" w16cid:durableId="699161838">
    <w:abstractNumId w:val="55"/>
  </w:num>
  <w:num w:numId="76" w16cid:durableId="226649648">
    <w:abstractNumId w:val="150"/>
  </w:num>
  <w:num w:numId="77" w16cid:durableId="838275478">
    <w:abstractNumId w:val="126"/>
  </w:num>
  <w:num w:numId="78" w16cid:durableId="1975212851">
    <w:abstractNumId w:val="36"/>
  </w:num>
  <w:num w:numId="79" w16cid:durableId="236208920">
    <w:abstractNumId w:val="74"/>
  </w:num>
  <w:num w:numId="80" w16cid:durableId="1126779546">
    <w:abstractNumId w:val="112"/>
  </w:num>
  <w:num w:numId="81" w16cid:durableId="61216931">
    <w:abstractNumId w:val="135"/>
  </w:num>
  <w:num w:numId="82" w16cid:durableId="1626739811">
    <w:abstractNumId w:val="133"/>
  </w:num>
  <w:num w:numId="83" w16cid:durableId="2123721080">
    <w:abstractNumId w:val="1"/>
  </w:num>
  <w:num w:numId="84" w16cid:durableId="1248343448">
    <w:abstractNumId w:val="98"/>
  </w:num>
  <w:num w:numId="85" w16cid:durableId="1308782088">
    <w:abstractNumId w:val="115"/>
  </w:num>
  <w:num w:numId="86" w16cid:durableId="1362364336">
    <w:abstractNumId w:val="100"/>
  </w:num>
  <w:num w:numId="87" w16cid:durableId="1241913703">
    <w:abstractNumId w:val="141"/>
  </w:num>
  <w:num w:numId="88" w16cid:durableId="417795615">
    <w:abstractNumId w:val="90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9"/>
  </w:num>
  <w:num w:numId="92" w16cid:durableId="1678731644">
    <w:abstractNumId w:val="81"/>
  </w:num>
  <w:num w:numId="93" w16cid:durableId="706218650">
    <w:abstractNumId w:val="107"/>
  </w:num>
  <w:num w:numId="94" w16cid:durableId="1057050406">
    <w:abstractNumId w:val="83"/>
  </w:num>
  <w:num w:numId="95" w16cid:durableId="1899243099">
    <w:abstractNumId w:val="78"/>
  </w:num>
  <w:num w:numId="96" w16cid:durableId="319116049">
    <w:abstractNumId w:val="118"/>
  </w:num>
  <w:num w:numId="97" w16cid:durableId="588655452">
    <w:abstractNumId w:val="18"/>
  </w:num>
  <w:num w:numId="98" w16cid:durableId="1021056517">
    <w:abstractNumId w:val="123"/>
  </w:num>
  <w:num w:numId="99" w16cid:durableId="139227557">
    <w:abstractNumId w:val="37"/>
  </w:num>
  <w:num w:numId="100" w16cid:durableId="1097020593">
    <w:abstractNumId w:val="70"/>
  </w:num>
  <w:num w:numId="101" w16cid:durableId="1824276679">
    <w:abstractNumId w:val="54"/>
  </w:num>
  <w:num w:numId="102" w16cid:durableId="1417944254">
    <w:abstractNumId w:val="59"/>
  </w:num>
  <w:num w:numId="103" w16cid:durableId="2074306794">
    <w:abstractNumId w:val="56"/>
  </w:num>
  <w:num w:numId="104" w16cid:durableId="740324845">
    <w:abstractNumId w:val="58"/>
  </w:num>
  <w:num w:numId="105" w16cid:durableId="949239237">
    <w:abstractNumId w:val="85"/>
  </w:num>
  <w:num w:numId="106" w16cid:durableId="210383451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101"/>
  </w:num>
  <w:num w:numId="109" w16cid:durableId="560293111">
    <w:abstractNumId w:val="62"/>
  </w:num>
  <w:num w:numId="110" w16cid:durableId="1602446724">
    <w:abstractNumId w:val="117"/>
  </w:num>
  <w:num w:numId="111" w16cid:durableId="1447652160">
    <w:abstractNumId w:val="102"/>
  </w:num>
  <w:num w:numId="112" w16cid:durableId="640577212">
    <w:abstractNumId w:val="77"/>
  </w:num>
  <w:num w:numId="113" w16cid:durableId="763185249">
    <w:abstractNumId w:val="42"/>
  </w:num>
  <w:num w:numId="114" w16cid:durableId="1813205806">
    <w:abstractNumId w:val="104"/>
  </w:num>
  <w:num w:numId="115" w16cid:durableId="177779558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11"/>
  </w:num>
  <w:num w:numId="117" w16cid:durableId="1538271615">
    <w:abstractNumId w:val="14"/>
  </w:num>
  <w:num w:numId="118" w16cid:durableId="771707458">
    <w:abstractNumId w:val="67"/>
  </w:num>
  <w:num w:numId="119" w16cid:durableId="1587030636">
    <w:abstractNumId w:val="144"/>
  </w:num>
  <w:num w:numId="120" w16cid:durableId="975258317">
    <w:abstractNumId w:val="96"/>
  </w:num>
  <w:num w:numId="121" w16cid:durableId="1428696597">
    <w:abstractNumId w:val="116"/>
  </w:num>
  <w:num w:numId="122" w16cid:durableId="961418154">
    <w:abstractNumId w:val="147"/>
  </w:num>
  <w:num w:numId="123" w16cid:durableId="1165247721">
    <w:abstractNumId w:val="26"/>
  </w:num>
  <w:num w:numId="124" w16cid:durableId="390350055">
    <w:abstractNumId w:val="145"/>
  </w:num>
  <w:num w:numId="125" w16cid:durableId="167214237">
    <w:abstractNumId w:val="33"/>
  </w:num>
  <w:num w:numId="126" w16cid:durableId="118382178">
    <w:abstractNumId w:val="89"/>
  </w:num>
  <w:num w:numId="127" w16cid:durableId="1135566288">
    <w:abstractNumId w:val="45"/>
  </w:num>
  <w:num w:numId="128" w16cid:durableId="802620926">
    <w:abstractNumId w:val="87"/>
  </w:num>
  <w:num w:numId="129" w16cid:durableId="21830903">
    <w:abstractNumId w:val="146"/>
  </w:num>
  <w:num w:numId="130" w16cid:durableId="1427966353">
    <w:abstractNumId w:val="136"/>
  </w:num>
  <w:num w:numId="131" w16cid:durableId="1228034948">
    <w:abstractNumId w:val="109"/>
  </w:num>
  <w:num w:numId="132" w16cid:durableId="1113785557">
    <w:abstractNumId w:val="140"/>
  </w:num>
  <w:num w:numId="133" w16cid:durableId="1373844005">
    <w:abstractNumId w:val="40"/>
  </w:num>
  <w:num w:numId="134" w16cid:durableId="187640686">
    <w:abstractNumId w:val="103"/>
  </w:num>
  <w:num w:numId="135" w16cid:durableId="1702705279">
    <w:abstractNumId w:val="143"/>
  </w:num>
  <w:num w:numId="136" w16cid:durableId="1632318534">
    <w:abstractNumId w:val="11"/>
  </w:num>
  <w:num w:numId="137" w16cid:durableId="885723619">
    <w:abstractNumId w:val="27"/>
  </w:num>
  <w:num w:numId="138" w16cid:durableId="1180898859">
    <w:abstractNumId w:val="125"/>
  </w:num>
  <w:num w:numId="139" w16cid:durableId="2051760605">
    <w:abstractNumId w:val="134"/>
  </w:num>
  <w:num w:numId="140" w16cid:durableId="1294824194">
    <w:abstractNumId w:val="92"/>
  </w:num>
  <w:num w:numId="141" w16cid:durableId="1501653300">
    <w:abstractNumId w:val="82"/>
  </w:num>
  <w:num w:numId="142" w16cid:durableId="541407602">
    <w:abstractNumId w:val="97"/>
  </w:num>
  <w:num w:numId="143" w16cid:durableId="1420448217">
    <w:abstractNumId w:val="106"/>
  </w:num>
  <w:num w:numId="144" w16cid:durableId="1383820887">
    <w:abstractNumId w:val="66"/>
  </w:num>
  <w:num w:numId="145" w16cid:durableId="1085877708">
    <w:abstractNumId w:val="8"/>
  </w:num>
  <w:num w:numId="146" w16cid:durableId="51850669">
    <w:abstractNumId w:val="121"/>
  </w:num>
  <w:num w:numId="147" w16cid:durableId="1669601676">
    <w:abstractNumId w:val="38"/>
  </w:num>
  <w:num w:numId="148" w16cid:durableId="44526914">
    <w:abstractNumId w:val="149"/>
  </w:num>
  <w:num w:numId="149" w16cid:durableId="1783571051">
    <w:abstractNumId w:val="76"/>
  </w:num>
  <w:num w:numId="150" w16cid:durableId="1904873153">
    <w:abstractNumId w:val="57"/>
  </w:num>
  <w:num w:numId="151" w16cid:durableId="1783962332">
    <w:abstractNumId w:val="137"/>
  </w:num>
  <w:num w:numId="152" w16cid:durableId="1524899819">
    <w:abstractNumId w:val="20"/>
  </w:num>
  <w:num w:numId="153" w16cid:durableId="419526152">
    <w:abstractNumId w:val="46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52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A18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C94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765"/>
    <w:rsid w:val="0005292B"/>
    <w:rsid w:val="00052A2E"/>
    <w:rsid w:val="00052B15"/>
    <w:rsid w:val="00052B1F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6D5B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9F3"/>
    <w:rsid w:val="00095A5F"/>
    <w:rsid w:val="00095CD9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EC6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3E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158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70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689"/>
    <w:rsid w:val="000D2C5B"/>
    <w:rsid w:val="000D3059"/>
    <w:rsid w:val="000D31FF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A53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126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5C98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02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6C4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ED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69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1A8"/>
    <w:rsid w:val="001762C9"/>
    <w:rsid w:val="00177503"/>
    <w:rsid w:val="00177563"/>
    <w:rsid w:val="001776DC"/>
    <w:rsid w:val="001778B5"/>
    <w:rsid w:val="0017797B"/>
    <w:rsid w:val="001779EC"/>
    <w:rsid w:val="00177FB9"/>
    <w:rsid w:val="001800B3"/>
    <w:rsid w:val="0018014A"/>
    <w:rsid w:val="00180255"/>
    <w:rsid w:val="00180557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3FA6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52"/>
    <w:rsid w:val="001A4FEB"/>
    <w:rsid w:val="001A5082"/>
    <w:rsid w:val="001A50FE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81C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4B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E0C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4C64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1A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4F2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01C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55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90C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69"/>
    <w:rsid w:val="00246FFE"/>
    <w:rsid w:val="002472C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8777F"/>
    <w:rsid w:val="002900E8"/>
    <w:rsid w:val="002906DC"/>
    <w:rsid w:val="00290792"/>
    <w:rsid w:val="00290862"/>
    <w:rsid w:val="00290A65"/>
    <w:rsid w:val="00290D0A"/>
    <w:rsid w:val="00290DB9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2DE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56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91E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C7D6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141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2FDD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1A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106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A54"/>
    <w:rsid w:val="00310E57"/>
    <w:rsid w:val="00311195"/>
    <w:rsid w:val="00311591"/>
    <w:rsid w:val="00311727"/>
    <w:rsid w:val="00311850"/>
    <w:rsid w:val="00311A0B"/>
    <w:rsid w:val="00311DBD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4E3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25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4FE6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AAC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C6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3DF0"/>
    <w:rsid w:val="0037444B"/>
    <w:rsid w:val="0037457A"/>
    <w:rsid w:val="003745B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5FAB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2AA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1DA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90E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90A"/>
    <w:rsid w:val="003C7A5A"/>
    <w:rsid w:val="003C7B79"/>
    <w:rsid w:val="003C7DC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366"/>
    <w:rsid w:val="003D54DB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2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095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526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0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2B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23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290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DC5"/>
    <w:rsid w:val="004A319A"/>
    <w:rsid w:val="004A35B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AA3"/>
    <w:rsid w:val="004B6BB8"/>
    <w:rsid w:val="004B6DD6"/>
    <w:rsid w:val="004B6E61"/>
    <w:rsid w:val="004B70ED"/>
    <w:rsid w:val="004B71F3"/>
    <w:rsid w:val="004B748C"/>
    <w:rsid w:val="004B7532"/>
    <w:rsid w:val="004B75A0"/>
    <w:rsid w:val="004C0029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09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310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039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0FBF"/>
    <w:rsid w:val="00501235"/>
    <w:rsid w:val="0050127D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CA1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030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61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DC7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96D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1D40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4C8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4EC8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AD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29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50"/>
    <w:rsid w:val="005F0E7C"/>
    <w:rsid w:val="005F11BD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4E09"/>
    <w:rsid w:val="005F51E3"/>
    <w:rsid w:val="005F51EC"/>
    <w:rsid w:val="005F5950"/>
    <w:rsid w:val="005F5A0D"/>
    <w:rsid w:val="005F5B5C"/>
    <w:rsid w:val="005F5C66"/>
    <w:rsid w:val="005F5CCB"/>
    <w:rsid w:val="005F5E08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BE3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D52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017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B41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2E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31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722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BDE"/>
    <w:rsid w:val="00695DD9"/>
    <w:rsid w:val="00696618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879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3B7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2EA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7E"/>
    <w:rsid w:val="007000FD"/>
    <w:rsid w:val="00700342"/>
    <w:rsid w:val="00700657"/>
    <w:rsid w:val="00700A14"/>
    <w:rsid w:val="00700FB0"/>
    <w:rsid w:val="00701002"/>
    <w:rsid w:val="007013A5"/>
    <w:rsid w:val="007013AC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A0A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37"/>
    <w:rsid w:val="00730260"/>
    <w:rsid w:val="007305E6"/>
    <w:rsid w:val="0073064B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6BD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103"/>
    <w:rsid w:val="00746226"/>
    <w:rsid w:val="00746460"/>
    <w:rsid w:val="007467FF"/>
    <w:rsid w:val="00746B9A"/>
    <w:rsid w:val="00746D89"/>
    <w:rsid w:val="00746F05"/>
    <w:rsid w:val="00747311"/>
    <w:rsid w:val="00747354"/>
    <w:rsid w:val="00747432"/>
    <w:rsid w:val="007474F8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58B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06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6D2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E32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5C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CD5"/>
    <w:rsid w:val="00791D05"/>
    <w:rsid w:val="00791F2A"/>
    <w:rsid w:val="00792185"/>
    <w:rsid w:val="007923F7"/>
    <w:rsid w:val="00792497"/>
    <w:rsid w:val="00792558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813"/>
    <w:rsid w:val="0079793D"/>
    <w:rsid w:val="00797EB7"/>
    <w:rsid w:val="007A00C1"/>
    <w:rsid w:val="007A0120"/>
    <w:rsid w:val="007A0201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056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5D80"/>
    <w:rsid w:val="007A6044"/>
    <w:rsid w:val="007A629F"/>
    <w:rsid w:val="007A6359"/>
    <w:rsid w:val="007A6395"/>
    <w:rsid w:val="007A6688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6DB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0D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873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BE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3D2"/>
    <w:rsid w:val="007F560E"/>
    <w:rsid w:val="007F5921"/>
    <w:rsid w:val="007F594B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566"/>
    <w:rsid w:val="007F75B5"/>
    <w:rsid w:val="007F7844"/>
    <w:rsid w:val="007F7AB0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2B7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5D61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91F"/>
    <w:rsid w:val="00834991"/>
    <w:rsid w:val="00834A92"/>
    <w:rsid w:val="00834B93"/>
    <w:rsid w:val="00834BAE"/>
    <w:rsid w:val="00834DED"/>
    <w:rsid w:val="008351B8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2A0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39D6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45F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4A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0C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0E3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5C7"/>
    <w:rsid w:val="008F779C"/>
    <w:rsid w:val="008F799B"/>
    <w:rsid w:val="008F7C0F"/>
    <w:rsid w:val="009000D0"/>
    <w:rsid w:val="009005B7"/>
    <w:rsid w:val="00900774"/>
    <w:rsid w:val="0090085C"/>
    <w:rsid w:val="009009EF"/>
    <w:rsid w:val="00901086"/>
    <w:rsid w:val="009016D2"/>
    <w:rsid w:val="00901729"/>
    <w:rsid w:val="00901939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B30"/>
    <w:rsid w:val="00910E4C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133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5E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3F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0B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60095"/>
    <w:rsid w:val="00960108"/>
    <w:rsid w:val="009607FF"/>
    <w:rsid w:val="00960C55"/>
    <w:rsid w:val="00960F40"/>
    <w:rsid w:val="00961781"/>
    <w:rsid w:val="009618F3"/>
    <w:rsid w:val="00961AB7"/>
    <w:rsid w:val="00961BA5"/>
    <w:rsid w:val="00961C44"/>
    <w:rsid w:val="00961C49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5CB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71D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63F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924"/>
    <w:rsid w:val="009A4B0B"/>
    <w:rsid w:val="009A4C26"/>
    <w:rsid w:val="009A4CD3"/>
    <w:rsid w:val="009A4E61"/>
    <w:rsid w:val="009A4F46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5D"/>
    <w:rsid w:val="009D55BE"/>
    <w:rsid w:val="009D575B"/>
    <w:rsid w:val="009D575D"/>
    <w:rsid w:val="009D5965"/>
    <w:rsid w:val="009D5A4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2B"/>
    <w:rsid w:val="00A21D4E"/>
    <w:rsid w:val="00A21F3F"/>
    <w:rsid w:val="00A220A5"/>
    <w:rsid w:val="00A223B8"/>
    <w:rsid w:val="00A22430"/>
    <w:rsid w:val="00A2244E"/>
    <w:rsid w:val="00A229CB"/>
    <w:rsid w:val="00A22CCA"/>
    <w:rsid w:val="00A22E34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51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3C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06C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A1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3A4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CFA"/>
    <w:rsid w:val="00A75E54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A22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A7F17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D6D"/>
    <w:rsid w:val="00AB3EEA"/>
    <w:rsid w:val="00AB3FD8"/>
    <w:rsid w:val="00AB40F4"/>
    <w:rsid w:val="00AB4279"/>
    <w:rsid w:val="00AB4507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B7F77"/>
    <w:rsid w:val="00AC00F5"/>
    <w:rsid w:val="00AC03E7"/>
    <w:rsid w:val="00AC0600"/>
    <w:rsid w:val="00AC0691"/>
    <w:rsid w:val="00AC06C9"/>
    <w:rsid w:val="00AC08C1"/>
    <w:rsid w:val="00AC0975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9C5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71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49"/>
    <w:rsid w:val="00AD34A8"/>
    <w:rsid w:val="00AD3632"/>
    <w:rsid w:val="00AD3749"/>
    <w:rsid w:val="00AD3832"/>
    <w:rsid w:val="00AD3A7F"/>
    <w:rsid w:val="00AD3C6F"/>
    <w:rsid w:val="00AD3FE3"/>
    <w:rsid w:val="00AD4109"/>
    <w:rsid w:val="00AD45ED"/>
    <w:rsid w:val="00AD4B31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700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4DF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CF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146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CAA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22F"/>
    <w:rsid w:val="00B2237E"/>
    <w:rsid w:val="00B227AB"/>
    <w:rsid w:val="00B227F1"/>
    <w:rsid w:val="00B2282D"/>
    <w:rsid w:val="00B22C36"/>
    <w:rsid w:val="00B22D8B"/>
    <w:rsid w:val="00B22ED6"/>
    <w:rsid w:val="00B22F21"/>
    <w:rsid w:val="00B23173"/>
    <w:rsid w:val="00B2338F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F9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1DA"/>
    <w:rsid w:val="00B515C9"/>
    <w:rsid w:val="00B515E7"/>
    <w:rsid w:val="00B51D88"/>
    <w:rsid w:val="00B5274C"/>
    <w:rsid w:val="00B528DD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9BC"/>
    <w:rsid w:val="00B55A53"/>
    <w:rsid w:val="00B55DCF"/>
    <w:rsid w:val="00B55E82"/>
    <w:rsid w:val="00B560A0"/>
    <w:rsid w:val="00B560C6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84F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95D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4A1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75C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309"/>
    <w:rsid w:val="00B94445"/>
    <w:rsid w:val="00B94551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6A5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4B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7E4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C00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4B5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EF8"/>
    <w:rsid w:val="00C27F75"/>
    <w:rsid w:val="00C30191"/>
    <w:rsid w:val="00C304A2"/>
    <w:rsid w:val="00C30585"/>
    <w:rsid w:val="00C307C9"/>
    <w:rsid w:val="00C308A2"/>
    <w:rsid w:val="00C308E1"/>
    <w:rsid w:val="00C30A16"/>
    <w:rsid w:val="00C30D55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125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8F0"/>
    <w:rsid w:val="00C71929"/>
    <w:rsid w:val="00C71D8F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429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D42"/>
    <w:rsid w:val="00C82EF8"/>
    <w:rsid w:val="00C830E4"/>
    <w:rsid w:val="00C830F4"/>
    <w:rsid w:val="00C83689"/>
    <w:rsid w:val="00C83A77"/>
    <w:rsid w:val="00C83DE6"/>
    <w:rsid w:val="00C83E05"/>
    <w:rsid w:val="00C83E76"/>
    <w:rsid w:val="00C84185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97FBD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6E5B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1E7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C72"/>
    <w:rsid w:val="00CB4D09"/>
    <w:rsid w:val="00CB51A7"/>
    <w:rsid w:val="00CB5232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AA9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3A07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0A4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B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83D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B1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D9A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5E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1F4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6ED"/>
    <w:rsid w:val="00D65774"/>
    <w:rsid w:val="00D65A94"/>
    <w:rsid w:val="00D65CB6"/>
    <w:rsid w:val="00D666BD"/>
    <w:rsid w:val="00D66875"/>
    <w:rsid w:val="00D66A8F"/>
    <w:rsid w:val="00D66AB9"/>
    <w:rsid w:val="00D66AD3"/>
    <w:rsid w:val="00D66B49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850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C6D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4B8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454"/>
    <w:rsid w:val="00D82546"/>
    <w:rsid w:val="00D8276C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946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66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001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88E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385"/>
    <w:rsid w:val="00DF2494"/>
    <w:rsid w:val="00DF266B"/>
    <w:rsid w:val="00DF26FF"/>
    <w:rsid w:val="00DF284D"/>
    <w:rsid w:val="00DF2C5C"/>
    <w:rsid w:val="00DF2F25"/>
    <w:rsid w:val="00DF30CD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B09"/>
    <w:rsid w:val="00E03E05"/>
    <w:rsid w:val="00E03EE6"/>
    <w:rsid w:val="00E043E1"/>
    <w:rsid w:val="00E04827"/>
    <w:rsid w:val="00E04DFB"/>
    <w:rsid w:val="00E05592"/>
    <w:rsid w:val="00E055A4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6A6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02"/>
    <w:rsid w:val="00E23A5E"/>
    <w:rsid w:val="00E23CC9"/>
    <w:rsid w:val="00E23D4E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6F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85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1B5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DFA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B24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6F0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EC0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34A"/>
    <w:rsid w:val="00EA55D5"/>
    <w:rsid w:val="00EA5728"/>
    <w:rsid w:val="00EA57F7"/>
    <w:rsid w:val="00EA586B"/>
    <w:rsid w:val="00EA5B68"/>
    <w:rsid w:val="00EA612F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356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68CB"/>
    <w:rsid w:val="00EB6CE1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502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5F6"/>
    <w:rsid w:val="00EC786F"/>
    <w:rsid w:val="00EC79AF"/>
    <w:rsid w:val="00EC79EA"/>
    <w:rsid w:val="00EC7A4D"/>
    <w:rsid w:val="00EC7CFD"/>
    <w:rsid w:val="00EC7D4B"/>
    <w:rsid w:val="00EC7EDE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4BD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15A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1BB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251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9FC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9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5C1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265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9B"/>
    <w:rsid w:val="00F949CC"/>
    <w:rsid w:val="00F95144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2"/>
    <w:rsid w:val="00FA5E35"/>
    <w:rsid w:val="00FA5E3B"/>
    <w:rsid w:val="00FA601C"/>
    <w:rsid w:val="00FA6133"/>
    <w:rsid w:val="00FA63C2"/>
    <w:rsid w:val="00FA68AF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B7C03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AA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7E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B4A"/>
    <w:rsid w:val="00FF5C8C"/>
    <w:rsid w:val="00FF5D00"/>
    <w:rsid w:val="00FF5EA9"/>
    <w:rsid w:val="00FF5EBE"/>
    <w:rsid w:val="00FF5F08"/>
    <w:rsid w:val="00FF6411"/>
    <w:rsid w:val="00FF64CF"/>
    <w:rsid w:val="00FF6693"/>
    <w:rsid w:val="00FF679A"/>
    <w:rsid w:val="00FF684D"/>
    <w:rsid w:val="00FF7077"/>
    <w:rsid w:val="00FF71E9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  <w:style w:type="character" w:customStyle="1" w:styleId="ui-provider">
    <w:name w:val="ui-provider"/>
    <w:basedOn w:val="DefaultParagraphFont"/>
    <w:rsid w:val="00EA1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6F36C38-60E0-4099-A42B-240CAB51A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183</TotalTime>
  <Pages>13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7</cp:revision>
  <cp:lastPrinted>2023-10-31T06:06:00Z</cp:lastPrinted>
  <dcterms:created xsi:type="dcterms:W3CDTF">2023-10-29T14:17:00Z</dcterms:created>
  <dcterms:modified xsi:type="dcterms:W3CDTF">2023-11-01T07:03:00Z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