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E4D82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C30742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49E3F226" w14:textId="34511429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57F2F7B" w14:textId="77777777" w:rsidR="00A602AB" w:rsidRPr="00137F02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CD85A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CF84106" w14:textId="11717EDF" w:rsidR="00FA4C8B" w:rsidRPr="006738DF" w:rsidRDefault="00FA4C8B" w:rsidP="00673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eastAsiaTheme="minorEastAsia" w:hAnsi="Angsana New"/>
          <w:b/>
          <w:bCs/>
          <w:sz w:val="52"/>
          <w:szCs w:val="52"/>
          <w:lang w:eastAsia="ko-KR"/>
        </w:rPr>
      </w:pPr>
      <w:bookmarkStart w:id="1" w:name="SubTitle"/>
      <w:bookmarkEnd w:id="0"/>
      <w:r w:rsidRPr="00217D00">
        <w:rPr>
          <w:rFonts w:ascii="Angsana New" w:hAnsi="Angsana New"/>
          <w:b/>
          <w:bCs/>
          <w:sz w:val="52"/>
          <w:szCs w:val="52"/>
          <w:cs/>
        </w:rPr>
        <w:t>บริษัท โรแยล พลัส จำกัด</w:t>
      </w:r>
      <w:r w:rsidR="000F326E" w:rsidRPr="00217D00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0F326E" w:rsidRPr="00217D00">
        <w:rPr>
          <w:rFonts w:ascii="Angsana New" w:eastAsiaTheme="minorEastAsia" w:hAnsi="Angsana New" w:hint="cs"/>
          <w:b/>
          <w:bCs/>
          <w:sz w:val="52"/>
          <w:szCs w:val="52"/>
          <w:cs/>
          <w:lang w:eastAsia="ko-KR"/>
        </w:rPr>
        <w:t>(มหาชน)</w:t>
      </w:r>
    </w:p>
    <w:p w14:paraId="294F2262" w14:textId="77777777" w:rsidR="000F326E" w:rsidRPr="00217D00" w:rsidRDefault="000F326E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3AE37B37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FAC65F" w14:textId="7C8C0AE4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91E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1F5D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91E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F91EC5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1F5D1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0C4BC8"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0C4BC8" w:rsidRPr="00217D0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A602AB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698F8BE" w14:textId="77777777" w:rsidR="0014448A" w:rsidRPr="00217D00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58B366A" w14:textId="77777777" w:rsidR="00404283" w:rsidRPr="00217D00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217D0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217D00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8B34C7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518A11E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  <w:sectPr w:rsidR="0014448A" w:rsidRPr="00217D00" w:rsidSect="00A602AB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8DEABFB" w14:textId="77777777" w:rsidR="002735FB" w:rsidRPr="00217D00" w:rsidRDefault="002735FB" w:rsidP="00DC0D8D">
      <w:pPr>
        <w:rPr>
          <w:lang w:val="x-none" w:eastAsia="x-none"/>
        </w:rPr>
      </w:pPr>
    </w:p>
    <w:p w14:paraId="517891D3" w14:textId="77777777" w:rsidR="002735FB" w:rsidRPr="00217D00" w:rsidRDefault="002735FB" w:rsidP="00DC0D8D">
      <w:pPr>
        <w:rPr>
          <w:lang w:val="x-none" w:eastAsia="x-none"/>
        </w:rPr>
      </w:pPr>
    </w:p>
    <w:p w14:paraId="58FD4E5C" w14:textId="6DF51EC4" w:rsidR="000E1D2A" w:rsidRDefault="000E1D2A" w:rsidP="00DC0D8D">
      <w:pPr>
        <w:rPr>
          <w:lang w:val="x-none" w:eastAsia="x-none"/>
        </w:rPr>
      </w:pPr>
    </w:p>
    <w:p w14:paraId="6FAA44CE" w14:textId="721E798F" w:rsidR="00047A84" w:rsidRDefault="00047A84" w:rsidP="00DC0D8D">
      <w:pPr>
        <w:rPr>
          <w:lang w:val="x-none" w:eastAsia="x-none"/>
        </w:rPr>
      </w:pPr>
    </w:p>
    <w:p w14:paraId="162A645A" w14:textId="77777777" w:rsidR="00047A84" w:rsidRPr="00217D00" w:rsidRDefault="00047A84" w:rsidP="00DC0D8D">
      <w:pPr>
        <w:rPr>
          <w:lang w:val="x-none" w:eastAsia="x-none"/>
        </w:rPr>
      </w:pPr>
    </w:p>
    <w:p w14:paraId="08B416F0" w14:textId="77777777" w:rsidR="000E1D2A" w:rsidRPr="00217D00" w:rsidRDefault="000E1D2A" w:rsidP="00DC0D8D">
      <w:pPr>
        <w:rPr>
          <w:lang w:val="x-none" w:eastAsia="x-none"/>
        </w:rPr>
      </w:pPr>
    </w:p>
    <w:p w14:paraId="7FE09DCC" w14:textId="77777777" w:rsidR="0014448A" w:rsidRPr="00217D00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217D00">
        <w:rPr>
          <w:rFonts w:ascii="Angsana New" w:hAnsi="Angsana New"/>
          <w:cs/>
        </w:rPr>
        <w:t>รายงานการสอบทาน</w:t>
      </w:r>
      <w:r w:rsidRPr="00217D00">
        <w:rPr>
          <w:rFonts w:ascii="Angsana New" w:hAnsi="Angsana New" w:hint="cs"/>
          <w:cs/>
        </w:rPr>
        <w:t>ข้อมูลทางการเงินระหว่างกาล</w:t>
      </w:r>
      <w:r w:rsidRPr="00217D00">
        <w:rPr>
          <w:rFonts w:ascii="Angsana New" w:hAnsi="Angsana New"/>
          <w:cs/>
        </w:rPr>
        <w:t>โดยผู้สอบบัญชีรับอนุญาต</w:t>
      </w:r>
    </w:p>
    <w:p w14:paraId="6712862E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CB28247" w14:textId="14D78773" w:rsidR="0014448A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17D00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00B49" w:rsidRPr="00217D00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217D00">
        <w:rPr>
          <w:rFonts w:ascii="Angsana New" w:hAnsi="Angsana New"/>
          <w:b/>
          <w:bCs/>
          <w:sz w:val="30"/>
          <w:szCs w:val="30"/>
          <w:cs/>
        </w:rPr>
        <w:t>บริษัท โรแยล พลัส จำกัด</w:t>
      </w:r>
      <w:r w:rsidR="000F326E" w:rsidRPr="00217D00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73CC963" w14:textId="77777777" w:rsidR="00FA4C8B" w:rsidRPr="00217D00" w:rsidRDefault="00FA4C8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206D4DF" w14:textId="41C18FF4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217D00">
        <w:rPr>
          <w:rFonts w:ascii="Angsana New" w:hAnsi="Angsana New" w:cs="Angsana New"/>
          <w:cs/>
        </w:rPr>
        <w:t>ข้าพเจ้าได้สอบทานงบ</w:t>
      </w:r>
      <w:r w:rsidRPr="00217D00">
        <w:rPr>
          <w:rFonts w:ascii="Angsana New" w:hAnsi="Angsana New" w:cs="Angsana New" w:hint="cs"/>
          <w:cs/>
        </w:rPr>
        <w:t>แสดงฐานะ</w:t>
      </w:r>
      <w:r w:rsidR="00A657B6" w:rsidRPr="00217D00">
        <w:rPr>
          <w:rFonts w:ascii="Angsana New" w:hAnsi="Angsana New" w:cs="Angsana New" w:hint="cs"/>
          <w:cs/>
        </w:rPr>
        <w:t>การเงิน</w:t>
      </w:r>
      <w:r w:rsidRPr="00217D00">
        <w:rPr>
          <w:rFonts w:ascii="Angsana New" w:hAnsi="Angsana New" w:cs="Angsana New"/>
          <w:cs/>
        </w:rPr>
        <w:t xml:space="preserve"> ณ วันที่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F91EC5">
        <w:rPr>
          <w:rFonts w:ascii="Angsana New" w:hAnsi="Angsana New" w:cs="Angsana New"/>
          <w:lang w:val="en-US"/>
        </w:rPr>
        <w:t>0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1F5D18">
        <w:rPr>
          <w:rFonts w:ascii="Angsana New" w:hAnsi="Angsana New" w:cs="Angsana New" w:hint="cs"/>
          <w:cs/>
          <w:lang w:val="en-US"/>
        </w:rPr>
        <w:t>กันยายน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A602AB">
        <w:rPr>
          <w:rFonts w:ascii="Angsana New" w:hAnsi="Angsana New" w:cs="Angsana New"/>
          <w:lang w:val="en-US"/>
        </w:rPr>
        <w:t>6</w:t>
      </w:r>
      <w:r w:rsidRPr="00217D00">
        <w:rPr>
          <w:rFonts w:ascii="Angsana New" w:hAnsi="Angsana New" w:cs="Angsana New"/>
          <w:cs/>
        </w:rPr>
        <w:t xml:space="preserve"> </w:t>
      </w:r>
      <w:r w:rsidRPr="00217D00">
        <w:rPr>
          <w:rFonts w:ascii="Angsana New" w:hAnsi="Angsana New" w:cs="Angsana New" w:hint="cs"/>
          <w:cs/>
        </w:rPr>
        <w:t>งบกำไร</w:t>
      </w:r>
      <w:r w:rsidRPr="00217D00">
        <w:rPr>
          <w:rFonts w:ascii="Angsana New" w:hAnsi="Angsana New" w:cs="Angsana New" w:hint="cs"/>
          <w:spacing w:val="14"/>
          <w:cs/>
        </w:rPr>
        <w:t>ขาดทุนเบ็ดเสร็จ</w:t>
      </w:r>
      <w:r w:rsidR="000C4BC8" w:rsidRPr="00217D00">
        <w:rPr>
          <w:rFonts w:ascii="Angsana New" w:hAnsi="Angsana New" w:cs="Angsana New" w:hint="cs"/>
          <w:spacing w:val="14"/>
          <w:cs/>
        </w:rPr>
        <w:t xml:space="preserve"> </w:t>
      </w:r>
      <w:r w:rsidR="00F91EC5">
        <w:rPr>
          <w:rFonts w:ascii="Angsana New" w:hAnsi="Angsana New" w:cs="Angsana New" w:hint="cs"/>
          <w:spacing w:val="14"/>
          <w:cs/>
        </w:rPr>
        <w:t>สำหรับงวดสามเดือนและ</w:t>
      </w:r>
      <w:r w:rsidR="001F5D18">
        <w:rPr>
          <w:rFonts w:ascii="Angsana New" w:hAnsi="Angsana New" w:cs="Angsana New" w:hint="cs"/>
          <w:spacing w:val="14"/>
          <w:cs/>
        </w:rPr>
        <w:t>เก้า</w:t>
      </w:r>
      <w:r w:rsidR="00F91EC5">
        <w:rPr>
          <w:rFonts w:ascii="Angsana New" w:hAnsi="Angsana New" w:cs="Angsana New" w:hint="cs"/>
          <w:spacing w:val="14"/>
          <w:cs/>
        </w:rPr>
        <w:t xml:space="preserve">เดือนสิ้นสุดวันที่ </w:t>
      </w:r>
      <w:r w:rsidR="00F91EC5">
        <w:rPr>
          <w:rFonts w:ascii="Angsana New" w:hAnsi="Angsana New" w:cs="Angsana New"/>
          <w:spacing w:val="14"/>
          <w:lang w:val="en-US"/>
        </w:rPr>
        <w:t xml:space="preserve">30 </w:t>
      </w:r>
      <w:r w:rsidR="001F5D18">
        <w:rPr>
          <w:rFonts w:ascii="Angsana New" w:hAnsi="Angsana New" w:cs="Angsana New" w:hint="cs"/>
          <w:spacing w:val="14"/>
          <w:cs/>
          <w:lang w:val="en-US"/>
        </w:rPr>
        <w:t>กันยายน</w:t>
      </w:r>
      <w:r w:rsidR="00F91EC5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="00F91EC5">
        <w:rPr>
          <w:rFonts w:ascii="Angsana New" w:hAnsi="Angsana New" w:cs="Angsana New"/>
          <w:spacing w:val="14"/>
          <w:lang w:val="en-US"/>
        </w:rPr>
        <w:t xml:space="preserve">2566 </w:t>
      </w:r>
      <w:r w:rsidRPr="00217D00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และงบกระแสเงินสด</w:t>
      </w:r>
      <w:r w:rsidR="006738DF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สำหรับงวด</w:t>
      </w:r>
      <w:r w:rsidR="001F5D18">
        <w:rPr>
          <w:rFonts w:ascii="Angsana New" w:hAnsi="Angsana New" w:cs="Angsana New" w:hint="cs"/>
          <w:cs/>
          <w:lang w:val="en-US"/>
        </w:rPr>
        <w:t>เก้า</w:t>
      </w:r>
      <w:r w:rsidRPr="00217D00">
        <w:rPr>
          <w:rFonts w:ascii="Angsana New" w:hAnsi="Angsana New" w:cs="Angsana New"/>
          <w:cs/>
        </w:rPr>
        <w:t>เดือนสิ้นสุดวัน</w:t>
      </w:r>
      <w:r w:rsidRPr="00217D00">
        <w:rPr>
          <w:rFonts w:ascii="Angsana New" w:hAnsi="Angsana New" w:cs="Angsana New" w:hint="cs"/>
          <w:cs/>
        </w:rPr>
        <w:t xml:space="preserve">ที่ </w:t>
      </w:r>
      <w:r w:rsidR="006B40D6" w:rsidRPr="00217D00">
        <w:rPr>
          <w:rFonts w:ascii="Angsana New" w:hAnsi="Angsana New" w:cs="Angsana New"/>
          <w:lang w:val="en-US"/>
        </w:rPr>
        <w:t>3</w:t>
      </w:r>
      <w:r w:rsidR="00F91EC5">
        <w:rPr>
          <w:rFonts w:ascii="Angsana New" w:hAnsi="Angsana New" w:cs="Angsana New"/>
          <w:lang w:val="en-US"/>
        </w:rPr>
        <w:t>0</w:t>
      </w:r>
      <w:r w:rsidR="006B40D6" w:rsidRPr="00217D00">
        <w:rPr>
          <w:rFonts w:ascii="Angsana New" w:hAnsi="Angsana New" w:cs="Angsana New"/>
          <w:cs/>
          <w:lang w:val="en-US"/>
        </w:rPr>
        <w:t xml:space="preserve"> </w:t>
      </w:r>
      <w:r w:rsidR="001F5D18">
        <w:rPr>
          <w:rFonts w:ascii="Angsana New" w:hAnsi="Angsana New" w:cs="Angsana New" w:hint="cs"/>
          <w:cs/>
          <w:lang w:val="en-US"/>
        </w:rPr>
        <w:t>กันยายน</w:t>
      </w:r>
      <w:r w:rsidR="006B40D6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6B40D6" w:rsidRPr="00217D00">
        <w:rPr>
          <w:rFonts w:ascii="Angsana New" w:hAnsi="Angsana New" w:cs="Angsana New"/>
          <w:lang w:val="en-US"/>
        </w:rPr>
        <w:t>256</w:t>
      </w:r>
      <w:r w:rsidR="00A602AB">
        <w:rPr>
          <w:rFonts w:ascii="Angsana New" w:hAnsi="Angsana New" w:cs="Angsana New"/>
          <w:lang w:val="en-US"/>
        </w:rPr>
        <w:t>6</w:t>
      </w:r>
      <w:r w:rsidRPr="00217D00">
        <w:rPr>
          <w:rFonts w:ascii="Angsana New" w:hAnsi="Angsana New" w:cs="Angsana New" w:hint="cs"/>
          <w:cs/>
        </w:rPr>
        <w:t xml:space="preserve"> และหมายเหตุประกอบงบการเงินแบบย่อ </w:t>
      </w:r>
      <w:r w:rsidRPr="00217D00">
        <w:rPr>
          <w:rFonts w:ascii="Angsana New" w:hAnsi="Angsana New" w:cs="Angsana New"/>
          <w:cs/>
        </w:rPr>
        <w:t>(</w:t>
      </w:r>
      <w:r w:rsidRPr="00217D00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217D00">
        <w:rPr>
          <w:rFonts w:ascii="Angsana New" w:hAnsi="Angsana New" w:cs="Angsana New"/>
          <w:cs/>
        </w:rPr>
        <w:t xml:space="preserve"> </w:t>
      </w:r>
      <w:r w:rsidR="0046039D" w:rsidRPr="00217D00">
        <w:rPr>
          <w:rFonts w:ascii="Angsana New" w:hAnsi="Angsana New" w:cs="Angsana New" w:hint="cs"/>
          <w:cs/>
        </w:rPr>
        <w:t>ของ</w:t>
      </w:r>
      <w:r w:rsidR="0046039D" w:rsidRPr="00217D00">
        <w:rPr>
          <w:rFonts w:ascii="Angsana New" w:hAnsi="Angsana New" w:cs="Angsana New"/>
          <w:cs/>
          <w:lang w:val="en-US"/>
        </w:rPr>
        <w:t>บริษัท โรแยล พลัส จำกัด</w:t>
      </w:r>
      <w:r w:rsidR="0046039D" w:rsidRPr="00217D00">
        <w:rPr>
          <w:rFonts w:ascii="Angsana New" w:hAnsi="Angsana New" w:cs="Angsana New" w:hint="cs"/>
          <w:cs/>
          <w:lang w:val="en-US"/>
        </w:rPr>
        <w:t xml:space="preserve"> </w:t>
      </w:r>
      <w:r w:rsidR="000F326E" w:rsidRPr="00217D00">
        <w:rPr>
          <w:rFonts w:ascii="Angsana New" w:hAnsi="Angsana New" w:cs="Angsana New" w:hint="cs"/>
          <w:cs/>
          <w:lang w:val="en-US"/>
        </w:rPr>
        <w:t>(มหาชน)</w:t>
      </w:r>
      <w:r w:rsidR="003B3721" w:rsidRPr="00217D00">
        <w:rPr>
          <w:rFonts w:ascii="Angsana New" w:hAnsi="Angsana New" w:cs="Angsana New"/>
          <w:cs/>
          <w:lang w:val="en-US"/>
        </w:rPr>
        <w:t xml:space="preserve"> </w:t>
      </w:r>
      <w:r w:rsidRPr="00217D00">
        <w:rPr>
          <w:rFonts w:ascii="Angsana New" w:hAnsi="Angsana New" w:cs="Angsana New"/>
          <w:cs/>
          <w:lang w:val="en-US"/>
        </w:rPr>
        <w:t>ซึ่งผู้บริหารของกิจการเป็นผู้รับผิดชอบในการจัดทำและ</w:t>
      </w:r>
      <w:r w:rsidRPr="00217D00">
        <w:rPr>
          <w:rFonts w:ascii="Angsana New" w:hAnsi="Angsana New" w:cs="Angsana New" w:hint="cs"/>
          <w:cs/>
          <w:lang w:val="en-US"/>
        </w:rPr>
        <w:t>นำเสนอ</w:t>
      </w:r>
      <w:r w:rsidRPr="00217D00">
        <w:rPr>
          <w:rFonts w:ascii="Angsana New" w:hAnsi="Angsana New" w:cs="Angsana New"/>
          <w:cs/>
          <w:lang w:val="en-US"/>
        </w:rPr>
        <w:t>ข้อมูล</w:t>
      </w:r>
      <w:r w:rsidRPr="00217D00">
        <w:rPr>
          <w:rFonts w:ascii="Angsana New" w:hAnsi="Angsana New" w:cs="Angsana New" w:hint="cs"/>
          <w:cs/>
          <w:lang w:val="en-US"/>
        </w:rPr>
        <w:t>ทางการเงิน</w:t>
      </w:r>
      <w:r w:rsidRPr="00217D00">
        <w:rPr>
          <w:rFonts w:ascii="Angsana New" w:hAnsi="Angsana New" w:cs="Angsana New"/>
          <w:cs/>
          <w:lang w:val="en-US"/>
        </w:rPr>
        <w:t>ระหว่างกาลเหล่านี้ตาม</w:t>
      </w:r>
      <w:r w:rsidRPr="00217D00">
        <w:rPr>
          <w:rFonts w:ascii="Angsana New" w:hAnsi="Angsana New" w:cs="Angsana New" w:hint="cs"/>
          <w:cs/>
          <w:lang w:val="en-US"/>
        </w:rPr>
        <w:t>มาตรฐานการบัญชี</w:t>
      </w:r>
      <w:r w:rsidRPr="00217D00">
        <w:rPr>
          <w:rFonts w:ascii="Angsana New" w:hAnsi="Angsana New" w:cs="Angsana New" w:hint="cs"/>
          <w:cs/>
        </w:rPr>
        <w:t xml:space="preserve">ฉบับที่ </w:t>
      </w:r>
      <w:r w:rsidRPr="00217D00">
        <w:rPr>
          <w:rFonts w:ascii="Angsana New" w:hAnsi="Angsana New" w:cs="Angsana New"/>
          <w:lang w:val="en-US"/>
        </w:rPr>
        <w:t>34</w:t>
      </w:r>
      <w:r w:rsidR="00642721" w:rsidRPr="00217D00">
        <w:rPr>
          <w:rFonts w:ascii="Angsana New" w:hAnsi="Angsana New" w:cs="Angsana New" w:hint="cs"/>
          <w:cs/>
        </w:rPr>
        <w:t xml:space="preserve"> เรื่อง </w:t>
      </w:r>
      <w:r w:rsidR="00027877" w:rsidRPr="00217D00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217D00">
        <w:rPr>
          <w:rFonts w:ascii="Angsana New" w:hAnsi="Angsana New" w:cs="Angsana New" w:hint="cs"/>
          <w:cs/>
        </w:rPr>
        <w:t xml:space="preserve"> </w:t>
      </w:r>
      <w:r w:rsidRPr="00217D00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217D00">
        <w:rPr>
          <w:rFonts w:ascii="Angsana New" w:hAnsi="Angsana New" w:cs="Angsana New" w:hint="cs"/>
          <w:cs/>
        </w:rPr>
        <w:t>ให้</w:t>
      </w:r>
      <w:r w:rsidRPr="00217D00">
        <w:rPr>
          <w:rFonts w:ascii="Angsana New" w:hAnsi="Angsana New" w:cs="Angsana New"/>
          <w:cs/>
        </w:rPr>
        <w:t>ข้อสรุป</w:t>
      </w:r>
      <w:r w:rsidRPr="00217D00">
        <w:rPr>
          <w:rFonts w:ascii="Angsana New" w:hAnsi="Angsana New" w:cs="Angsana New" w:hint="cs"/>
          <w:cs/>
        </w:rPr>
        <w:t>เกี่ยวกับข้อมูลทาง</w:t>
      </w:r>
      <w:r w:rsidRPr="00217D00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217D00">
        <w:rPr>
          <w:rFonts w:ascii="Angsana New" w:hAnsi="Angsana New" w:cs="Angsana New" w:hint="cs"/>
          <w:cs/>
          <w:lang w:val="en-US"/>
        </w:rPr>
        <w:t>า</w:t>
      </w:r>
    </w:p>
    <w:p w14:paraId="0B215D3C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0281C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D39142B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A7228D5" w14:textId="68C33863" w:rsidR="00A602AB" w:rsidRDefault="00DB030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3AA8">
        <w:rPr>
          <w:rStyle w:val="normaltextrun"/>
          <w:rFonts w:ascii="Angsana New" w:hAnsi="Angsana New"/>
          <w:sz w:val="30"/>
          <w:szCs w:val="30"/>
        </w:rPr>
        <w:t>2410</w:t>
      </w:r>
      <w:r w:rsidRPr="00DB030F">
        <w:rPr>
          <w:rStyle w:val="normaltextrun"/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77173900" w14:textId="50F2B820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8E78AC" w14:textId="77777777" w:rsidR="00A602AB" w:rsidRPr="00217D00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41A352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14448A" w:rsidRPr="00217D00" w:rsidSect="00A602AB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1F2F38CF" w14:textId="5E144CD6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217D00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5F6AFE7" w14:textId="77777777" w:rsidR="00A602AB" w:rsidRDefault="00A602A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8112B08" w14:textId="57E2717F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17D00">
        <w:rPr>
          <w:rFonts w:ascii="Angsana New" w:hAnsi="Angsana New"/>
          <w:spacing w:val="-2"/>
          <w:sz w:val="30"/>
          <w:szCs w:val="30"/>
        </w:rPr>
        <w:t>34</w:t>
      </w:r>
      <w:r w:rsidRPr="00217D00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217D00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="00A07077">
        <w:rPr>
          <w:rFonts w:ascii="Angsana New" w:hAnsi="Angsana New"/>
          <w:spacing w:val="-2"/>
          <w:sz w:val="30"/>
          <w:szCs w:val="30"/>
        </w:rPr>
        <w:t xml:space="preserve"> </w:t>
      </w:r>
      <w:r w:rsidRPr="00217D00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65AC88D4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270A0C54" w14:textId="77777777" w:rsidR="0014448A" w:rsidRPr="00217D00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787A7CA" w14:textId="77777777" w:rsidR="00291D2A" w:rsidRPr="00217D00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A3CCFD8" w14:textId="77777777" w:rsidR="0014448A" w:rsidRPr="00217D00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49FE54AE" w14:textId="528A8B0A" w:rsidR="00FA4C8B" w:rsidRPr="00217D00" w:rsidRDefault="00FA4C8B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217D00">
        <w:rPr>
          <w:rFonts w:ascii="Angsana New" w:hAnsi="Angsana New" w:cs="Angsana New"/>
          <w:cs/>
        </w:rPr>
        <w:t>(</w:t>
      </w:r>
      <w:r w:rsidR="007552CD">
        <w:rPr>
          <w:rFonts w:ascii="Angsana New" w:hAnsi="Angsana New" w:cs="Angsana New" w:hint="cs"/>
          <w:cs/>
        </w:rPr>
        <w:t>สาวิตรี องค์สิริมีมงคล</w:t>
      </w:r>
      <w:r w:rsidRPr="00217D00">
        <w:rPr>
          <w:rFonts w:ascii="Angsana New" w:hAnsi="Angsana New" w:cs="Angsana New"/>
          <w:cs/>
        </w:rPr>
        <w:t>)</w:t>
      </w:r>
    </w:p>
    <w:p w14:paraId="3D036E6E" w14:textId="77777777" w:rsidR="0014448A" w:rsidRPr="00174DDA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>ผู้สอบบัญชีรับอนุญาต</w:t>
      </w:r>
    </w:p>
    <w:p w14:paraId="47B035EC" w14:textId="14E8BA61" w:rsidR="0014448A" w:rsidRPr="00217D00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217D00">
        <w:rPr>
          <w:rFonts w:ascii="Angsana New" w:hAnsi="Angsana New" w:cs="Angsana New"/>
          <w:cs/>
        </w:rPr>
        <w:t xml:space="preserve">เลขทะเบียน </w:t>
      </w:r>
      <w:r w:rsidR="007552CD">
        <w:rPr>
          <w:rFonts w:ascii="Angsana New" w:hAnsi="Angsana New" w:cs="Angsana New"/>
          <w:lang w:val="en-US"/>
        </w:rPr>
        <w:t>10449</w:t>
      </w:r>
    </w:p>
    <w:p w14:paraId="4E116EE8" w14:textId="77777777" w:rsidR="0014448A" w:rsidRPr="00217D00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0DD8A1C3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AC26365" w14:textId="77777777" w:rsidR="0014448A" w:rsidRPr="00217D00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17D0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0EE5D1C" w14:textId="62F9C7F1" w:rsidR="00BA310A" w:rsidRPr="00217D00" w:rsidRDefault="00B108DB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t xml:space="preserve">10 </w:t>
      </w:r>
      <w:r w:rsidR="002D4AB5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7552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7552CD">
        <w:rPr>
          <w:rFonts w:ascii="Angsana New" w:eastAsia="Calibri" w:hAnsi="Angsana New"/>
          <w:sz w:val="30"/>
          <w:szCs w:val="30"/>
        </w:rPr>
        <w:t>256</w:t>
      </w:r>
      <w:r w:rsidR="002D4AB5">
        <w:rPr>
          <w:rFonts w:ascii="Angsana New" w:eastAsia="Calibri" w:hAnsi="Angsana New"/>
          <w:sz w:val="30"/>
          <w:szCs w:val="30"/>
        </w:rPr>
        <w:t>6</w:t>
      </w:r>
    </w:p>
    <w:p w14:paraId="71B8CC41" w14:textId="7E508A2B" w:rsidR="003A05B1" w:rsidRPr="00CF76AD" w:rsidRDefault="003A05B1" w:rsidP="00CF76AD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color w:val="000000"/>
          <w:sz w:val="30"/>
          <w:szCs w:val="30"/>
        </w:rPr>
      </w:pPr>
    </w:p>
    <w:sectPr w:rsidR="003A05B1" w:rsidRPr="00CF76AD" w:rsidSect="00A602AB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A6D62" w14:textId="77777777" w:rsidR="00DB0E6A" w:rsidRDefault="00DB0E6A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A2BC6B2" w14:textId="77777777" w:rsidR="00DB0E6A" w:rsidRDefault="00DB0E6A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6F0" w14:textId="77777777" w:rsidR="006C1111" w:rsidRDefault="006C1111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409133" w14:textId="77777777" w:rsidR="006C1111" w:rsidRDefault="006C1111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0332" w14:textId="5C67DBDA" w:rsidR="006C1111" w:rsidRDefault="006C1111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00726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0E9794C5" w14:textId="613219C2" w:rsidR="006C1111" w:rsidRPr="00602E8C" w:rsidRDefault="006C1111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9B4335">
      <w:rPr>
        <w:rFonts w:ascii="Angsana New" w:hAnsi="Angsana New"/>
        <w:noProof/>
        <w:sz w:val="30"/>
        <w:szCs w:val="30"/>
      </w:rPr>
      <w:t>1412081-2023 Jun-FSA-Royal Plus Pcl. -06TH-Q2 Report V1.docx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cs/>
        <w:lang w:val="en-GB"/>
      </w:rPr>
      <w:t xml:space="preserve"> </w:t>
    </w:r>
    <w:r w:rsidRPr="00602E8C">
      <w:rPr>
        <w:rFonts w:ascii="Angsana New" w:hAnsi="Angsana New"/>
        <w:sz w:val="30"/>
        <w:szCs w:val="30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F3C1" w14:textId="77777777" w:rsidR="006C1111" w:rsidRPr="005C0F91" w:rsidRDefault="006C1111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DDA90" w14:textId="11F695D0" w:rsidR="006C1111" w:rsidRPr="00CA448A" w:rsidRDefault="006C1111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C00726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006BC9F" w14:textId="77777777" w:rsidR="006C1111" w:rsidRPr="002C3A6E" w:rsidRDefault="006C1111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8BEE" w14:textId="2D2542D7" w:rsidR="006C1111" w:rsidRPr="00CA448A" w:rsidRDefault="006C1111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16490">
      <w:rPr>
        <w:rStyle w:val="PageNumber"/>
        <w:rFonts w:ascii="Angsana New" w:hAnsi="Angsana New"/>
        <w:noProof/>
        <w:sz w:val="30"/>
        <w:szCs w:val="30"/>
        <w:cs/>
      </w:rPr>
      <w:t>1</w:t>
    </w:r>
    <w:r w:rsidR="00116490">
      <w:rPr>
        <w:rStyle w:val="PageNumber"/>
        <w:rFonts w:ascii="Angsana New" w:hAnsi="Angsana New"/>
        <w:noProof/>
        <w:sz w:val="30"/>
        <w:szCs w:val="30"/>
        <w:cs/>
      </w:rPr>
      <w:t>8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8DB2FCE" w14:textId="77777777" w:rsidR="006C1111" w:rsidRPr="002C3A6E" w:rsidRDefault="006C1111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BD6B" w14:textId="77777777" w:rsidR="00DB0E6A" w:rsidRDefault="00DB0E6A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4991BB00" w14:textId="77777777" w:rsidR="00DB0E6A" w:rsidRDefault="00DB0E6A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1BC6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50C96E8B" w14:textId="77777777" w:rsidR="006C1111" w:rsidRPr="00C9443A" w:rsidRDefault="006C11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0CA6D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327EB4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33A7B2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8B50525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934019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30ED746" w14:textId="77777777" w:rsidR="006C111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B656A40" w14:textId="77777777" w:rsidR="006C1111" w:rsidRPr="003C2491" w:rsidRDefault="006C1111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578D" w14:textId="77777777" w:rsidR="006C1111" w:rsidRPr="00D90C5B" w:rsidRDefault="006C1111" w:rsidP="00C9443A">
    <w:pPr>
      <w:pStyle w:val="Heading5"/>
      <w:rPr>
        <w:rFonts w:ascii="Angsana New" w:hAnsi="Angsana New"/>
      </w:rPr>
    </w:pPr>
    <w:r>
      <w:rPr>
        <w:rFonts w:ascii="Angsana New" w:hAnsi="Angsana New"/>
        <w:cs/>
      </w:rPr>
      <w:t xml:space="preserve"> </w:t>
    </w:r>
  </w:p>
  <w:p w14:paraId="67597F5B" w14:textId="77777777" w:rsidR="006C1111" w:rsidRPr="00C9443A" w:rsidRDefault="006C11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B588D" w14:textId="3B805BE8" w:rsidR="006C1111" w:rsidRDefault="006C1111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01464728" w14:textId="00246D4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1080E290" w14:textId="46529A17" w:rsidR="00A602AB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69EE30C8" w14:textId="77777777" w:rsidR="00A602AB" w:rsidRPr="007A52D5" w:rsidRDefault="00A602AB" w:rsidP="008B60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706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8DA2F334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48363E4"/>
    <w:multiLevelType w:val="hybridMultilevel"/>
    <w:tmpl w:val="C964B830"/>
    <w:lvl w:ilvl="0" w:tplc="A648ACE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A617BCB"/>
    <w:multiLevelType w:val="hybridMultilevel"/>
    <w:tmpl w:val="6EC04B84"/>
    <w:lvl w:ilvl="0" w:tplc="FFD071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E215E5"/>
    <w:multiLevelType w:val="hybridMultilevel"/>
    <w:tmpl w:val="BC1C37AA"/>
    <w:lvl w:ilvl="0" w:tplc="6DDE5C8C"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146537"/>
    <w:multiLevelType w:val="multilevel"/>
    <w:tmpl w:val="5A06FA8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0" w15:restartNumberingAfterBreak="0">
    <w:nsid w:val="55E85C37"/>
    <w:multiLevelType w:val="hybridMultilevel"/>
    <w:tmpl w:val="E58CEA24"/>
    <w:lvl w:ilvl="0" w:tplc="CD06F630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28D7BC5"/>
    <w:multiLevelType w:val="hybridMultilevel"/>
    <w:tmpl w:val="522E1C82"/>
    <w:lvl w:ilvl="0" w:tplc="6C928C1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33021695">
    <w:abstractNumId w:val="6"/>
  </w:num>
  <w:num w:numId="2" w16cid:durableId="1341471163">
    <w:abstractNumId w:val="5"/>
  </w:num>
  <w:num w:numId="3" w16cid:durableId="1988045583">
    <w:abstractNumId w:val="9"/>
  </w:num>
  <w:num w:numId="4" w16cid:durableId="1051729231">
    <w:abstractNumId w:val="7"/>
  </w:num>
  <w:num w:numId="5" w16cid:durableId="732195342">
    <w:abstractNumId w:val="8"/>
  </w:num>
  <w:num w:numId="6" w16cid:durableId="507907395">
    <w:abstractNumId w:val="3"/>
  </w:num>
  <w:num w:numId="7" w16cid:durableId="1682927201">
    <w:abstractNumId w:val="2"/>
  </w:num>
  <w:num w:numId="8" w16cid:durableId="1918635590">
    <w:abstractNumId w:val="0"/>
  </w:num>
  <w:num w:numId="9" w16cid:durableId="857894346">
    <w:abstractNumId w:val="1"/>
  </w:num>
  <w:num w:numId="10" w16cid:durableId="1158808516">
    <w:abstractNumId w:val="4"/>
  </w:num>
  <w:num w:numId="11" w16cid:durableId="1721827999">
    <w:abstractNumId w:val="14"/>
  </w:num>
  <w:num w:numId="12" w16cid:durableId="438986585">
    <w:abstractNumId w:val="11"/>
  </w:num>
  <w:num w:numId="13" w16cid:durableId="468283234">
    <w:abstractNumId w:val="22"/>
  </w:num>
  <w:num w:numId="14" w16cid:durableId="2086143901">
    <w:abstractNumId w:val="13"/>
  </w:num>
  <w:num w:numId="15" w16cid:durableId="123892998">
    <w:abstractNumId w:val="15"/>
  </w:num>
  <w:num w:numId="16" w16cid:durableId="738209930">
    <w:abstractNumId w:val="17"/>
  </w:num>
  <w:num w:numId="17" w16cid:durableId="730737003">
    <w:abstractNumId w:val="16"/>
  </w:num>
  <w:num w:numId="18" w16cid:durableId="103578496">
    <w:abstractNumId w:val="21"/>
  </w:num>
  <w:num w:numId="19" w16cid:durableId="1603025895">
    <w:abstractNumId w:val="19"/>
  </w:num>
  <w:num w:numId="20" w16cid:durableId="1671448759">
    <w:abstractNumId w:val="20"/>
  </w:num>
  <w:num w:numId="21" w16cid:durableId="1550415238">
    <w:abstractNumId w:val="12"/>
  </w:num>
  <w:num w:numId="22" w16cid:durableId="1912306935">
    <w:abstractNumId w:val="10"/>
  </w:num>
  <w:num w:numId="23" w16cid:durableId="958298811">
    <w:abstractNumId w:val="23"/>
  </w:num>
  <w:num w:numId="24" w16cid:durableId="128144920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7EF"/>
    <w:rsid w:val="00000AF2"/>
    <w:rsid w:val="00000B49"/>
    <w:rsid w:val="00001148"/>
    <w:rsid w:val="00001C79"/>
    <w:rsid w:val="000020B4"/>
    <w:rsid w:val="00002C9A"/>
    <w:rsid w:val="0000332D"/>
    <w:rsid w:val="00003FEC"/>
    <w:rsid w:val="00004B57"/>
    <w:rsid w:val="00004C81"/>
    <w:rsid w:val="00004FDC"/>
    <w:rsid w:val="000057F1"/>
    <w:rsid w:val="0000581A"/>
    <w:rsid w:val="000059D3"/>
    <w:rsid w:val="00005C07"/>
    <w:rsid w:val="00005D33"/>
    <w:rsid w:val="0000701F"/>
    <w:rsid w:val="00007EB5"/>
    <w:rsid w:val="000101B0"/>
    <w:rsid w:val="000106DB"/>
    <w:rsid w:val="00010B15"/>
    <w:rsid w:val="00010B8E"/>
    <w:rsid w:val="00011236"/>
    <w:rsid w:val="0001137C"/>
    <w:rsid w:val="000114F4"/>
    <w:rsid w:val="00012042"/>
    <w:rsid w:val="00013735"/>
    <w:rsid w:val="000138CB"/>
    <w:rsid w:val="00013B90"/>
    <w:rsid w:val="00013C44"/>
    <w:rsid w:val="00013F44"/>
    <w:rsid w:val="0001402E"/>
    <w:rsid w:val="000141B7"/>
    <w:rsid w:val="0001441F"/>
    <w:rsid w:val="00014750"/>
    <w:rsid w:val="00015624"/>
    <w:rsid w:val="000158EA"/>
    <w:rsid w:val="00015B58"/>
    <w:rsid w:val="00017128"/>
    <w:rsid w:val="0001725A"/>
    <w:rsid w:val="00017BBE"/>
    <w:rsid w:val="00020F06"/>
    <w:rsid w:val="00021635"/>
    <w:rsid w:val="00021AB1"/>
    <w:rsid w:val="00022459"/>
    <w:rsid w:val="0002267E"/>
    <w:rsid w:val="00022F95"/>
    <w:rsid w:val="00023227"/>
    <w:rsid w:val="00024401"/>
    <w:rsid w:val="00024599"/>
    <w:rsid w:val="00025BB2"/>
    <w:rsid w:val="00026A4D"/>
    <w:rsid w:val="00026B17"/>
    <w:rsid w:val="00027104"/>
    <w:rsid w:val="000271E8"/>
    <w:rsid w:val="0002777B"/>
    <w:rsid w:val="0002778A"/>
    <w:rsid w:val="00027877"/>
    <w:rsid w:val="0003079C"/>
    <w:rsid w:val="000307E5"/>
    <w:rsid w:val="00030C01"/>
    <w:rsid w:val="00030DD8"/>
    <w:rsid w:val="00031319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708"/>
    <w:rsid w:val="0003780A"/>
    <w:rsid w:val="00037833"/>
    <w:rsid w:val="00037C60"/>
    <w:rsid w:val="000400E5"/>
    <w:rsid w:val="00040238"/>
    <w:rsid w:val="0004044A"/>
    <w:rsid w:val="00040756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E8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A84"/>
    <w:rsid w:val="00050AB3"/>
    <w:rsid w:val="00050AB9"/>
    <w:rsid w:val="00050BB3"/>
    <w:rsid w:val="00050EA2"/>
    <w:rsid w:val="00051BE5"/>
    <w:rsid w:val="00051D28"/>
    <w:rsid w:val="00051E38"/>
    <w:rsid w:val="00051EEE"/>
    <w:rsid w:val="00052853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94F"/>
    <w:rsid w:val="000609AB"/>
    <w:rsid w:val="00060EF0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1FCA"/>
    <w:rsid w:val="0007246F"/>
    <w:rsid w:val="000724F7"/>
    <w:rsid w:val="00073135"/>
    <w:rsid w:val="00074E48"/>
    <w:rsid w:val="00075168"/>
    <w:rsid w:val="000752D7"/>
    <w:rsid w:val="00075385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1FD2"/>
    <w:rsid w:val="00082352"/>
    <w:rsid w:val="00082B89"/>
    <w:rsid w:val="0008334C"/>
    <w:rsid w:val="000833C8"/>
    <w:rsid w:val="000835A7"/>
    <w:rsid w:val="00084798"/>
    <w:rsid w:val="0008594D"/>
    <w:rsid w:val="00085A55"/>
    <w:rsid w:val="00085D28"/>
    <w:rsid w:val="00085E2A"/>
    <w:rsid w:val="00086118"/>
    <w:rsid w:val="000861ED"/>
    <w:rsid w:val="000861F1"/>
    <w:rsid w:val="00086404"/>
    <w:rsid w:val="000867CA"/>
    <w:rsid w:val="00086A0D"/>
    <w:rsid w:val="00087811"/>
    <w:rsid w:val="00087BED"/>
    <w:rsid w:val="000902ED"/>
    <w:rsid w:val="00090C20"/>
    <w:rsid w:val="0009101F"/>
    <w:rsid w:val="00091C22"/>
    <w:rsid w:val="0009238A"/>
    <w:rsid w:val="00092676"/>
    <w:rsid w:val="000928F8"/>
    <w:rsid w:val="00093013"/>
    <w:rsid w:val="0009319A"/>
    <w:rsid w:val="0009325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B8D"/>
    <w:rsid w:val="000A1CF8"/>
    <w:rsid w:val="000A2942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2C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B3D"/>
    <w:rsid w:val="000C33A7"/>
    <w:rsid w:val="000C3AAB"/>
    <w:rsid w:val="000C3FCA"/>
    <w:rsid w:val="000C4168"/>
    <w:rsid w:val="000C4B28"/>
    <w:rsid w:val="000C4BC8"/>
    <w:rsid w:val="000C5709"/>
    <w:rsid w:val="000C6B46"/>
    <w:rsid w:val="000C7041"/>
    <w:rsid w:val="000C77A0"/>
    <w:rsid w:val="000C7BF0"/>
    <w:rsid w:val="000D2F89"/>
    <w:rsid w:val="000D3002"/>
    <w:rsid w:val="000D3610"/>
    <w:rsid w:val="000D4250"/>
    <w:rsid w:val="000D4760"/>
    <w:rsid w:val="000D4AAF"/>
    <w:rsid w:val="000D5990"/>
    <w:rsid w:val="000D59F7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5CC"/>
    <w:rsid w:val="000E1694"/>
    <w:rsid w:val="000E179E"/>
    <w:rsid w:val="000E1B7D"/>
    <w:rsid w:val="000E1BA7"/>
    <w:rsid w:val="000E1D2A"/>
    <w:rsid w:val="000E2AC9"/>
    <w:rsid w:val="000E3076"/>
    <w:rsid w:val="000E317F"/>
    <w:rsid w:val="000E3DAE"/>
    <w:rsid w:val="000E3F7A"/>
    <w:rsid w:val="000E434E"/>
    <w:rsid w:val="000E4389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26E"/>
    <w:rsid w:val="000F3896"/>
    <w:rsid w:val="000F3BC9"/>
    <w:rsid w:val="000F562F"/>
    <w:rsid w:val="000F58E1"/>
    <w:rsid w:val="000F60F2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8EB"/>
    <w:rsid w:val="00113A0D"/>
    <w:rsid w:val="001143BF"/>
    <w:rsid w:val="00115763"/>
    <w:rsid w:val="00115E76"/>
    <w:rsid w:val="00116342"/>
    <w:rsid w:val="00116490"/>
    <w:rsid w:val="00117056"/>
    <w:rsid w:val="001175E8"/>
    <w:rsid w:val="001177B6"/>
    <w:rsid w:val="00120399"/>
    <w:rsid w:val="0012041B"/>
    <w:rsid w:val="0012045E"/>
    <w:rsid w:val="0012068A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9E4"/>
    <w:rsid w:val="001251FF"/>
    <w:rsid w:val="00125BB0"/>
    <w:rsid w:val="00126108"/>
    <w:rsid w:val="00126219"/>
    <w:rsid w:val="00126477"/>
    <w:rsid w:val="00126795"/>
    <w:rsid w:val="00126D32"/>
    <w:rsid w:val="00126E84"/>
    <w:rsid w:val="001271BB"/>
    <w:rsid w:val="0012760C"/>
    <w:rsid w:val="00127836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1B2C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795"/>
    <w:rsid w:val="00145C36"/>
    <w:rsid w:val="00146032"/>
    <w:rsid w:val="0014605D"/>
    <w:rsid w:val="0014641B"/>
    <w:rsid w:val="001468FA"/>
    <w:rsid w:val="00146DB1"/>
    <w:rsid w:val="00146FBA"/>
    <w:rsid w:val="0014777B"/>
    <w:rsid w:val="00147912"/>
    <w:rsid w:val="001504C5"/>
    <w:rsid w:val="001506B4"/>
    <w:rsid w:val="00150BD5"/>
    <w:rsid w:val="00150F17"/>
    <w:rsid w:val="00151370"/>
    <w:rsid w:val="00151964"/>
    <w:rsid w:val="00151EE1"/>
    <w:rsid w:val="001520FF"/>
    <w:rsid w:val="00152442"/>
    <w:rsid w:val="00152587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43F"/>
    <w:rsid w:val="00157490"/>
    <w:rsid w:val="00157D6C"/>
    <w:rsid w:val="001602EB"/>
    <w:rsid w:val="00160AAA"/>
    <w:rsid w:val="00160FF1"/>
    <w:rsid w:val="00161184"/>
    <w:rsid w:val="00161915"/>
    <w:rsid w:val="00161A0B"/>
    <w:rsid w:val="001622F6"/>
    <w:rsid w:val="001625FB"/>
    <w:rsid w:val="00162659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67B0D"/>
    <w:rsid w:val="00170272"/>
    <w:rsid w:val="001706D8"/>
    <w:rsid w:val="00170F42"/>
    <w:rsid w:val="001710C6"/>
    <w:rsid w:val="001716BA"/>
    <w:rsid w:val="001722B3"/>
    <w:rsid w:val="001725AD"/>
    <w:rsid w:val="00174106"/>
    <w:rsid w:val="00174A7A"/>
    <w:rsid w:val="00174DDA"/>
    <w:rsid w:val="00175CB8"/>
    <w:rsid w:val="0017687F"/>
    <w:rsid w:val="00176A95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938"/>
    <w:rsid w:val="00183E74"/>
    <w:rsid w:val="00185242"/>
    <w:rsid w:val="00185DC4"/>
    <w:rsid w:val="0018656C"/>
    <w:rsid w:val="0018665C"/>
    <w:rsid w:val="00187D12"/>
    <w:rsid w:val="0019035A"/>
    <w:rsid w:val="00191113"/>
    <w:rsid w:val="001912D7"/>
    <w:rsid w:val="001914E2"/>
    <w:rsid w:val="001918D1"/>
    <w:rsid w:val="00192B7F"/>
    <w:rsid w:val="0019329C"/>
    <w:rsid w:val="00194306"/>
    <w:rsid w:val="00194364"/>
    <w:rsid w:val="00194C78"/>
    <w:rsid w:val="00195C71"/>
    <w:rsid w:val="00195CA0"/>
    <w:rsid w:val="00196944"/>
    <w:rsid w:val="00196DFD"/>
    <w:rsid w:val="00197967"/>
    <w:rsid w:val="00197DE7"/>
    <w:rsid w:val="001A0781"/>
    <w:rsid w:val="001A0B80"/>
    <w:rsid w:val="001A1456"/>
    <w:rsid w:val="001A1949"/>
    <w:rsid w:val="001A257C"/>
    <w:rsid w:val="001A3366"/>
    <w:rsid w:val="001A3D0A"/>
    <w:rsid w:val="001A3F75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186"/>
    <w:rsid w:val="001B1B0D"/>
    <w:rsid w:val="001B302F"/>
    <w:rsid w:val="001B3236"/>
    <w:rsid w:val="001B3417"/>
    <w:rsid w:val="001B3F8B"/>
    <w:rsid w:val="001B50E4"/>
    <w:rsid w:val="001B53C1"/>
    <w:rsid w:val="001B65F8"/>
    <w:rsid w:val="001B6672"/>
    <w:rsid w:val="001B69E2"/>
    <w:rsid w:val="001C0014"/>
    <w:rsid w:val="001C0ACF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CA9"/>
    <w:rsid w:val="001C5D07"/>
    <w:rsid w:val="001C69C1"/>
    <w:rsid w:val="001C6C1D"/>
    <w:rsid w:val="001C7E31"/>
    <w:rsid w:val="001D01BC"/>
    <w:rsid w:val="001D03DE"/>
    <w:rsid w:val="001D06FE"/>
    <w:rsid w:val="001D08BE"/>
    <w:rsid w:val="001D0930"/>
    <w:rsid w:val="001D1653"/>
    <w:rsid w:val="001D27AE"/>
    <w:rsid w:val="001D2B4E"/>
    <w:rsid w:val="001D319A"/>
    <w:rsid w:val="001D3E22"/>
    <w:rsid w:val="001D4EB1"/>
    <w:rsid w:val="001D6A07"/>
    <w:rsid w:val="001D777B"/>
    <w:rsid w:val="001D7DD0"/>
    <w:rsid w:val="001D7E6D"/>
    <w:rsid w:val="001E01CB"/>
    <w:rsid w:val="001E030D"/>
    <w:rsid w:val="001E0691"/>
    <w:rsid w:val="001E0C7E"/>
    <w:rsid w:val="001E0D0D"/>
    <w:rsid w:val="001E477D"/>
    <w:rsid w:val="001E5B7E"/>
    <w:rsid w:val="001E64CB"/>
    <w:rsid w:val="001E6562"/>
    <w:rsid w:val="001E65ED"/>
    <w:rsid w:val="001E66A3"/>
    <w:rsid w:val="001E6803"/>
    <w:rsid w:val="001E6993"/>
    <w:rsid w:val="001E73A6"/>
    <w:rsid w:val="001E76E4"/>
    <w:rsid w:val="001E77EF"/>
    <w:rsid w:val="001E7C1C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33A"/>
    <w:rsid w:val="001F4D24"/>
    <w:rsid w:val="001F5308"/>
    <w:rsid w:val="001F5BF8"/>
    <w:rsid w:val="001F5D18"/>
    <w:rsid w:val="001F7451"/>
    <w:rsid w:val="001F7493"/>
    <w:rsid w:val="001F7D8E"/>
    <w:rsid w:val="002003D3"/>
    <w:rsid w:val="002006D2"/>
    <w:rsid w:val="00200AD3"/>
    <w:rsid w:val="00201847"/>
    <w:rsid w:val="00201F31"/>
    <w:rsid w:val="00201FCF"/>
    <w:rsid w:val="0020287D"/>
    <w:rsid w:val="002034C3"/>
    <w:rsid w:val="002037AF"/>
    <w:rsid w:val="0020382B"/>
    <w:rsid w:val="00203849"/>
    <w:rsid w:val="002039BE"/>
    <w:rsid w:val="00205100"/>
    <w:rsid w:val="002051A2"/>
    <w:rsid w:val="00205646"/>
    <w:rsid w:val="0020571A"/>
    <w:rsid w:val="00206613"/>
    <w:rsid w:val="002070A9"/>
    <w:rsid w:val="00207180"/>
    <w:rsid w:val="00207ADE"/>
    <w:rsid w:val="002110D1"/>
    <w:rsid w:val="00211A6B"/>
    <w:rsid w:val="00211AE5"/>
    <w:rsid w:val="00212068"/>
    <w:rsid w:val="002120AB"/>
    <w:rsid w:val="00212867"/>
    <w:rsid w:val="002130F3"/>
    <w:rsid w:val="00213283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17D00"/>
    <w:rsid w:val="002205EF"/>
    <w:rsid w:val="0022097F"/>
    <w:rsid w:val="00220A16"/>
    <w:rsid w:val="00220C3C"/>
    <w:rsid w:val="00220E3D"/>
    <w:rsid w:val="00221070"/>
    <w:rsid w:val="002214C4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7E4"/>
    <w:rsid w:val="0022753D"/>
    <w:rsid w:val="00227944"/>
    <w:rsid w:val="00227E42"/>
    <w:rsid w:val="00230188"/>
    <w:rsid w:val="0023062A"/>
    <w:rsid w:val="0023068C"/>
    <w:rsid w:val="002308C6"/>
    <w:rsid w:val="00230CF4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0D6"/>
    <w:rsid w:val="00236394"/>
    <w:rsid w:val="00236B33"/>
    <w:rsid w:val="00236EC7"/>
    <w:rsid w:val="002372C4"/>
    <w:rsid w:val="00237541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9A1"/>
    <w:rsid w:val="00247B28"/>
    <w:rsid w:val="00247EEA"/>
    <w:rsid w:val="00250A52"/>
    <w:rsid w:val="00250E5F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745"/>
    <w:rsid w:val="002559E9"/>
    <w:rsid w:val="002560B8"/>
    <w:rsid w:val="00256EF5"/>
    <w:rsid w:val="002572E7"/>
    <w:rsid w:val="00257655"/>
    <w:rsid w:val="00257F0E"/>
    <w:rsid w:val="00260145"/>
    <w:rsid w:val="00260293"/>
    <w:rsid w:val="00260D54"/>
    <w:rsid w:val="00260F39"/>
    <w:rsid w:val="00261198"/>
    <w:rsid w:val="00261A73"/>
    <w:rsid w:val="00262079"/>
    <w:rsid w:val="0026239E"/>
    <w:rsid w:val="00262473"/>
    <w:rsid w:val="0026289C"/>
    <w:rsid w:val="00262DFC"/>
    <w:rsid w:val="002634AD"/>
    <w:rsid w:val="002644CD"/>
    <w:rsid w:val="0026461C"/>
    <w:rsid w:val="00264D2F"/>
    <w:rsid w:val="00265762"/>
    <w:rsid w:val="00265D75"/>
    <w:rsid w:val="00266075"/>
    <w:rsid w:val="00267497"/>
    <w:rsid w:val="00267A9C"/>
    <w:rsid w:val="002709B1"/>
    <w:rsid w:val="00270D06"/>
    <w:rsid w:val="00271030"/>
    <w:rsid w:val="002716DA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390"/>
    <w:rsid w:val="00276BE0"/>
    <w:rsid w:val="0027742A"/>
    <w:rsid w:val="00277442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099"/>
    <w:rsid w:val="002917D2"/>
    <w:rsid w:val="0029196B"/>
    <w:rsid w:val="00291D2A"/>
    <w:rsid w:val="002924DA"/>
    <w:rsid w:val="00292FA7"/>
    <w:rsid w:val="00293179"/>
    <w:rsid w:val="0029356C"/>
    <w:rsid w:val="00293CAE"/>
    <w:rsid w:val="00294123"/>
    <w:rsid w:val="00294428"/>
    <w:rsid w:val="00294734"/>
    <w:rsid w:val="00294C3E"/>
    <w:rsid w:val="00295878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F85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24"/>
    <w:rsid w:val="002B2F5E"/>
    <w:rsid w:val="002B326C"/>
    <w:rsid w:val="002B32AA"/>
    <w:rsid w:val="002B3786"/>
    <w:rsid w:val="002B398D"/>
    <w:rsid w:val="002B3ABF"/>
    <w:rsid w:val="002B4046"/>
    <w:rsid w:val="002B4239"/>
    <w:rsid w:val="002B42A2"/>
    <w:rsid w:val="002B42FB"/>
    <w:rsid w:val="002B44C1"/>
    <w:rsid w:val="002B4721"/>
    <w:rsid w:val="002B4A16"/>
    <w:rsid w:val="002B65B4"/>
    <w:rsid w:val="002B67AD"/>
    <w:rsid w:val="002B76B4"/>
    <w:rsid w:val="002C044C"/>
    <w:rsid w:val="002C0471"/>
    <w:rsid w:val="002C088F"/>
    <w:rsid w:val="002C08AE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4157"/>
    <w:rsid w:val="002D465F"/>
    <w:rsid w:val="002D4AB5"/>
    <w:rsid w:val="002D50F7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5F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455F"/>
    <w:rsid w:val="003054A4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1B2A"/>
    <w:rsid w:val="00312C0A"/>
    <w:rsid w:val="00312D52"/>
    <w:rsid w:val="00312E76"/>
    <w:rsid w:val="00313196"/>
    <w:rsid w:val="00313417"/>
    <w:rsid w:val="0031354D"/>
    <w:rsid w:val="00313A0E"/>
    <w:rsid w:val="00313E1A"/>
    <w:rsid w:val="00313E85"/>
    <w:rsid w:val="00314002"/>
    <w:rsid w:val="003140FD"/>
    <w:rsid w:val="00314A1F"/>
    <w:rsid w:val="00314D61"/>
    <w:rsid w:val="00314E88"/>
    <w:rsid w:val="00315644"/>
    <w:rsid w:val="003162DD"/>
    <w:rsid w:val="003163DC"/>
    <w:rsid w:val="00316BE6"/>
    <w:rsid w:val="00316E7F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2418"/>
    <w:rsid w:val="003243DC"/>
    <w:rsid w:val="00324C33"/>
    <w:rsid w:val="003262EE"/>
    <w:rsid w:val="003265ED"/>
    <w:rsid w:val="00326880"/>
    <w:rsid w:val="00326C4F"/>
    <w:rsid w:val="00327002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3C8"/>
    <w:rsid w:val="00334FDE"/>
    <w:rsid w:val="00336768"/>
    <w:rsid w:val="00336B3C"/>
    <w:rsid w:val="00336CDA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94D"/>
    <w:rsid w:val="00342CF7"/>
    <w:rsid w:val="003433F5"/>
    <w:rsid w:val="00343C7B"/>
    <w:rsid w:val="00343DAB"/>
    <w:rsid w:val="00344637"/>
    <w:rsid w:val="00344E3E"/>
    <w:rsid w:val="00345869"/>
    <w:rsid w:val="00345FA5"/>
    <w:rsid w:val="00346C18"/>
    <w:rsid w:val="0034722A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5962"/>
    <w:rsid w:val="00356E85"/>
    <w:rsid w:val="00357DC8"/>
    <w:rsid w:val="00360318"/>
    <w:rsid w:val="00360328"/>
    <w:rsid w:val="00360530"/>
    <w:rsid w:val="00360952"/>
    <w:rsid w:val="00360BE6"/>
    <w:rsid w:val="003615D1"/>
    <w:rsid w:val="00361849"/>
    <w:rsid w:val="00361969"/>
    <w:rsid w:val="00361D4F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C2D"/>
    <w:rsid w:val="00366CC9"/>
    <w:rsid w:val="00366D0B"/>
    <w:rsid w:val="00367463"/>
    <w:rsid w:val="00367947"/>
    <w:rsid w:val="00367DA7"/>
    <w:rsid w:val="00370263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81D"/>
    <w:rsid w:val="00375C7B"/>
    <w:rsid w:val="00376384"/>
    <w:rsid w:val="00376466"/>
    <w:rsid w:val="003765BF"/>
    <w:rsid w:val="003778D1"/>
    <w:rsid w:val="00377E97"/>
    <w:rsid w:val="00380327"/>
    <w:rsid w:val="00380483"/>
    <w:rsid w:val="0038146E"/>
    <w:rsid w:val="0038211E"/>
    <w:rsid w:val="0038235B"/>
    <w:rsid w:val="0038316D"/>
    <w:rsid w:val="00383198"/>
    <w:rsid w:val="00383A24"/>
    <w:rsid w:val="00384486"/>
    <w:rsid w:val="00384A6E"/>
    <w:rsid w:val="00385613"/>
    <w:rsid w:val="00386158"/>
    <w:rsid w:val="0038632E"/>
    <w:rsid w:val="0038658D"/>
    <w:rsid w:val="00386FEE"/>
    <w:rsid w:val="00387123"/>
    <w:rsid w:val="00390024"/>
    <w:rsid w:val="00390D4A"/>
    <w:rsid w:val="00391B35"/>
    <w:rsid w:val="0039221F"/>
    <w:rsid w:val="00393460"/>
    <w:rsid w:val="00393939"/>
    <w:rsid w:val="00393A6A"/>
    <w:rsid w:val="00393C51"/>
    <w:rsid w:val="00393CD7"/>
    <w:rsid w:val="003942DC"/>
    <w:rsid w:val="00394568"/>
    <w:rsid w:val="00396551"/>
    <w:rsid w:val="00397446"/>
    <w:rsid w:val="0039748F"/>
    <w:rsid w:val="003978B7"/>
    <w:rsid w:val="00397F4D"/>
    <w:rsid w:val="003A05B1"/>
    <w:rsid w:val="003A08DB"/>
    <w:rsid w:val="003A16EF"/>
    <w:rsid w:val="003A2831"/>
    <w:rsid w:val="003A30F3"/>
    <w:rsid w:val="003A3294"/>
    <w:rsid w:val="003A3715"/>
    <w:rsid w:val="003A4335"/>
    <w:rsid w:val="003A4450"/>
    <w:rsid w:val="003A4B05"/>
    <w:rsid w:val="003A4FAD"/>
    <w:rsid w:val="003A5D12"/>
    <w:rsid w:val="003A66B0"/>
    <w:rsid w:val="003A7117"/>
    <w:rsid w:val="003A7879"/>
    <w:rsid w:val="003A795A"/>
    <w:rsid w:val="003A7CFA"/>
    <w:rsid w:val="003A7E69"/>
    <w:rsid w:val="003A7FBB"/>
    <w:rsid w:val="003B0008"/>
    <w:rsid w:val="003B0A58"/>
    <w:rsid w:val="003B0BC3"/>
    <w:rsid w:val="003B0FA5"/>
    <w:rsid w:val="003B31B6"/>
    <w:rsid w:val="003B32C3"/>
    <w:rsid w:val="003B3721"/>
    <w:rsid w:val="003B37CA"/>
    <w:rsid w:val="003B3CF0"/>
    <w:rsid w:val="003B40A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033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CA1"/>
    <w:rsid w:val="003D7260"/>
    <w:rsid w:val="003D7485"/>
    <w:rsid w:val="003D7B7E"/>
    <w:rsid w:val="003E0B47"/>
    <w:rsid w:val="003E0B94"/>
    <w:rsid w:val="003E16CC"/>
    <w:rsid w:val="003E1804"/>
    <w:rsid w:val="003E1A12"/>
    <w:rsid w:val="003E1D1F"/>
    <w:rsid w:val="003E200E"/>
    <w:rsid w:val="003E2134"/>
    <w:rsid w:val="003E290D"/>
    <w:rsid w:val="003E2D56"/>
    <w:rsid w:val="003E37DE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730B"/>
    <w:rsid w:val="003E7466"/>
    <w:rsid w:val="003E7985"/>
    <w:rsid w:val="003E7A2E"/>
    <w:rsid w:val="003E7D01"/>
    <w:rsid w:val="003F069A"/>
    <w:rsid w:val="003F119C"/>
    <w:rsid w:val="003F1CB5"/>
    <w:rsid w:val="003F2FD2"/>
    <w:rsid w:val="003F2FD5"/>
    <w:rsid w:val="003F320C"/>
    <w:rsid w:val="003F3648"/>
    <w:rsid w:val="003F38F5"/>
    <w:rsid w:val="003F4376"/>
    <w:rsid w:val="003F4A8B"/>
    <w:rsid w:val="003F4FCC"/>
    <w:rsid w:val="003F5563"/>
    <w:rsid w:val="003F562D"/>
    <w:rsid w:val="003F579A"/>
    <w:rsid w:val="003F5896"/>
    <w:rsid w:val="003F5D4E"/>
    <w:rsid w:val="003F67A1"/>
    <w:rsid w:val="003F7047"/>
    <w:rsid w:val="003F7AA5"/>
    <w:rsid w:val="003F7C3B"/>
    <w:rsid w:val="003F7EFB"/>
    <w:rsid w:val="00400373"/>
    <w:rsid w:val="00400616"/>
    <w:rsid w:val="00400C86"/>
    <w:rsid w:val="00401390"/>
    <w:rsid w:val="00402A09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D0B"/>
    <w:rsid w:val="00410305"/>
    <w:rsid w:val="0041086D"/>
    <w:rsid w:val="00410AC0"/>
    <w:rsid w:val="00411620"/>
    <w:rsid w:val="00412F18"/>
    <w:rsid w:val="00413C69"/>
    <w:rsid w:val="00414056"/>
    <w:rsid w:val="004140C0"/>
    <w:rsid w:val="00414D07"/>
    <w:rsid w:val="004155A1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3857"/>
    <w:rsid w:val="004239BA"/>
    <w:rsid w:val="00423DEB"/>
    <w:rsid w:val="00424A7F"/>
    <w:rsid w:val="00424C48"/>
    <w:rsid w:val="00424CF5"/>
    <w:rsid w:val="004253AF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AC6"/>
    <w:rsid w:val="00433E30"/>
    <w:rsid w:val="0043487C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749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446"/>
    <w:rsid w:val="0045088A"/>
    <w:rsid w:val="00450D8F"/>
    <w:rsid w:val="004519EF"/>
    <w:rsid w:val="0045204E"/>
    <w:rsid w:val="00453C6A"/>
    <w:rsid w:val="00454ABF"/>
    <w:rsid w:val="00455C98"/>
    <w:rsid w:val="00455FB5"/>
    <w:rsid w:val="004564FE"/>
    <w:rsid w:val="00456D05"/>
    <w:rsid w:val="00457642"/>
    <w:rsid w:val="00457E94"/>
    <w:rsid w:val="0046039D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4D5B"/>
    <w:rsid w:val="0046589D"/>
    <w:rsid w:val="0046689A"/>
    <w:rsid w:val="00466C62"/>
    <w:rsid w:val="00466E1A"/>
    <w:rsid w:val="00467292"/>
    <w:rsid w:val="0047048B"/>
    <w:rsid w:val="00470780"/>
    <w:rsid w:val="004708B8"/>
    <w:rsid w:val="0047131A"/>
    <w:rsid w:val="0047196C"/>
    <w:rsid w:val="00471C41"/>
    <w:rsid w:val="004730E1"/>
    <w:rsid w:val="004734A4"/>
    <w:rsid w:val="0047471E"/>
    <w:rsid w:val="004757DB"/>
    <w:rsid w:val="00475CE8"/>
    <w:rsid w:val="00476930"/>
    <w:rsid w:val="00476D75"/>
    <w:rsid w:val="00476FB3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F3"/>
    <w:rsid w:val="0048689C"/>
    <w:rsid w:val="00486A86"/>
    <w:rsid w:val="00486AC8"/>
    <w:rsid w:val="00486BF2"/>
    <w:rsid w:val="00487623"/>
    <w:rsid w:val="00487C03"/>
    <w:rsid w:val="0049044F"/>
    <w:rsid w:val="004907DA"/>
    <w:rsid w:val="0049088C"/>
    <w:rsid w:val="00490AC7"/>
    <w:rsid w:val="00491474"/>
    <w:rsid w:val="00491BBD"/>
    <w:rsid w:val="00492227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62"/>
    <w:rsid w:val="004A2FFD"/>
    <w:rsid w:val="004A31A3"/>
    <w:rsid w:val="004A3865"/>
    <w:rsid w:val="004A3B74"/>
    <w:rsid w:val="004A3D82"/>
    <w:rsid w:val="004A408A"/>
    <w:rsid w:val="004A4BA7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F"/>
    <w:rsid w:val="004B56D4"/>
    <w:rsid w:val="004B57A7"/>
    <w:rsid w:val="004B6280"/>
    <w:rsid w:val="004B687D"/>
    <w:rsid w:val="004B6F1E"/>
    <w:rsid w:val="004B725B"/>
    <w:rsid w:val="004C02B9"/>
    <w:rsid w:val="004C091E"/>
    <w:rsid w:val="004C0AD0"/>
    <w:rsid w:val="004C0CDD"/>
    <w:rsid w:val="004C0ED8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1D"/>
    <w:rsid w:val="004D19CB"/>
    <w:rsid w:val="004D2D43"/>
    <w:rsid w:val="004D369B"/>
    <w:rsid w:val="004D3865"/>
    <w:rsid w:val="004D3B89"/>
    <w:rsid w:val="004D3F45"/>
    <w:rsid w:val="004D4EF6"/>
    <w:rsid w:val="004D6A22"/>
    <w:rsid w:val="004D6F71"/>
    <w:rsid w:val="004D714A"/>
    <w:rsid w:val="004D72B7"/>
    <w:rsid w:val="004D7ED5"/>
    <w:rsid w:val="004E0680"/>
    <w:rsid w:val="004E170A"/>
    <w:rsid w:val="004E249A"/>
    <w:rsid w:val="004E34C0"/>
    <w:rsid w:val="004E3A59"/>
    <w:rsid w:val="004E3F3E"/>
    <w:rsid w:val="004E4870"/>
    <w:rsid w:val="004E5EF3"/>
    <w:rsid w:val="004E6225"/>
    <w:rsid w:val="004E637C"/>
    <w:rsid w:val="004E6764"/>
    <w:rsid w:val="004E6C15"/>
    <w:rsid w:val="004E6CEB"/>
    <w:rsid w:val="004E74B7"/>
    <w:rsid w:val="004E76A9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95E"/>
    <w:rsid w:val="00504BB8"/>
    <w:rsid w:val="0050619E"/>
    <w:rsid w:val="00506488"/>
    <w:rsid w:val="005065C6"/>
    <w:rsid w:val="00506B65"/>
    <w:rsid w:val="00507B3A"/>
    <w:rsid w:val="00507D6B"/>
    <w:rsid w:val="00507DF9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16AE8"/>
    <w:rsid w:val="00516DBC"/>
    <w:rsid w:val="00520543"/>
    <w:rsid w:val="005209B6"/>
    <w:rsid w:val="00521429"/>
    <w:rsid w:val="0052187D"/>
    <w:rsid w:val="00522F45"/>
    <w:rsid w:val="005230CB"/>
    <w:rsid w:val="00523AA8"/>
    <w:rsid w:val="00523B07"/>
    <w:rsid w:val="00523CFC"/>
    <w:rsid w:val="005243EE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808"/>
    <w:rsid w:val="00531F86"/>
    <w:rsid w:val="005326A1"/>
    <w:rsid w:val="00532B60"/>
    <w:rsid w:val="00533561"/>
    <w:rsid w:val="00533F12"/>
    <w:rsid w:val="00534008"/>
    <w:rsid w:val="00534295"/>
    <w:rsid w:val="00534A7D"/>
    <w:rsid w:val="00534C4F"/>
    <w:rsid w:val="00534C6C"/>
    <w:rsid w:val="00535436"/>
    <w:rsid w:val="00535AF5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1CF"/>
    <w:rsid w:val="005437F2"/>
    <w:rsid w:val="00544594"/>
    <w:rsid w:val="00545338"/>
    <w:rsid w:val="005459B2"/>
    <w:rsid w:val="0054602B"/>
    <w:rsid w:val="0054677D"/>
    <w:rsid w:val="005467CB"/>
    <w:rsid w:val="0054691A"/>
    <w:rsid w:val="00546CE0"/>
    <w:rsid w:val="00546E28"/>
    <w:rsid w:val="005470AD"/>
    <w:rsid w:val="00547B5C"/>
    <w:rsid w:val="0055033F"/>
    <w:rsid w:val="00550C9A"/>
    <w:rsid w:val="00550F9A"/>
    <w:rsid w:val="00551C93"/>
    <w:rsid w:val="00551CF3"/>
    <w:rsid w:val="00552B18"/>
    <w:rsid w:val="00552D77"/>
    <w:rsid w:val="00552F6E"/>
    <w:rsid w:val="00553A49"/>
    <w:rsid w:val="00554938"/>
    <w:rsid w:val="00554F4A"/>
    <w:rsid w:val="005551BA"/>
    <w:rsid w:val="00555E25"/>
    <w:rsid w:val="005563C5"/>
    <w:rsid w:val="00556C9D"/>
    <w:rsid w:val="00556E0F"/>
    <w:rsid w:val="00557301"/>
    <w:rsid w:val="00557E1F"/>
    <w:rsid w:val="00560031"/>
    <w:rsid w:val="00560D2A"/>
    <w:rsid w:val="00560F4D"/>
    <w:rsid w:val="00562738"/>
    <w:rsid w:val="005627FE"/>
    <w:rsid w:val="00562BB1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408"/>
    <w:rsid w:val="00573A6E"/>
    <w:rsid w:val="00573AC1"/>
    <w:rsid w:val="00573E93"/>
    <w:rsid w:val="00574001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35C2"/>
    <w:rsid w:val="0058445F"/>
    <w:rsid w:val="0058455E"/>
    <w:rsid w:val="005846B7"/>
    <w:rsid w:val="00584E50"/>
    <w:rsid w:val="00585AC2"/>
    <w:rsid w:val="00586B12"/>
    <w:rsid w:val="00587705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992"/>
    <w:rsid w:val="00592C95"/>
    <w:rsid w:val="00592D8F"/>
    <w:rsid w:val="00592F22"/>
    <w:rsid w:val="005930A2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CEB"/>
    <w:rsid w:val="005A4AC8"/>
    <w:rsid w:val="005A4EE7"/>
    <w:rsid w:val="005A571C"/>
    <w:rsid w:val="005A5743"/>
    <w:rsid w:val="005A616D"/>
    <w:rsid w:val="005A633C"/>
    <w:rsid w:val="005A6668"/>
    <w:rsid w:val="005A6ABD"/>
    <w:rsid w:val="005A73F7"/>
    <w:rsid w:val="005A795E"/>
    <w:rsid w:val="005B0E38"/>
    <w:rsid w:val="005B0F09"/>
    <w:rsid w:val="005B0FAB"/>
    <w:rsid w:val="005B1184"/>
    <w:rsid w:val="005B12AE"/>
    <w:rsid w:val="005B187D"/>
    <w:rsid w:val="005B19BD"/>
    <w:rsid w:val="005B1ACF"/>
    <w:rsid w:val="005B1CC1"/>
    <w:rsid w:val="005B20C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7A58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68E9"/>
    <w:rsid w:val="005C69AE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936"/>
    <w:rsid w:val="005D76A8"/>
    <w:rsid w:val="005D7CCF"/>
    <w:rsid w:val="005D7E07"/>
    <w:rsid w:val="005E0D44"/>
    <w:rsid w:val="005E1274"/>
    <w:rsid w:val="005E1BF6"/>
    <w:rsid w:val="005E222D"/>
    <w:rsid w:val="005E388D"/>
    <w:rsid w:val="005E3C72"/>
    <w:rsid w:val="005E4E3E"/>
    <w:rsid w:val="005E56E2"/>
    <w:rsid w:val="005E5E0F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E67"/>
    <w:rsid w:val="005F4390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D72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4681"/>
    <w:rsid w:val="006146BC"/>
    <w:rsid w:val="0061542E"/>
    <w:rsid w:val="006162A8"/>
    <w:rsid w:val="006162F5"/>
    <w:rsid w:val="00616551"/>
    <w:rsid w:val="0061736B"/>
    <w:rsid w:val="00617D2E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C16"/>
    <w:rsid w:val="00625546"/>
    <w:rsid w:val="0062583E"/>
    <w:rsid w:val="006258C5"/>
    <w:rsid w:val="00625D92"/>
    <w:rsid w:val="006261AE"/>
    <w:rsid w:val="0062704F"/>
    <w:rsid w:val="00627D39"/>
    <w:rsid w:val="00630AC3"/>
    <w:rsid w:val="006316A0"/>
    <w:rsid w:val="006317B7"/>
    <w:rsid w:val="00631D61"/>
    <w:rsid w:val="00631DAB"/>
    <w:rsid w:val="0063216B"/>
    <w:rsid w:val="006322C2"/>
    <w:rsid w:val="006323FF"/>
    <w:rsid w:val="00632914"/>
    <w:rsid w:val="00632980"/>
    <w:rsid w:val="00632B7A"/>
    <w:rsid w:val="00632E9A"/>
    <w:rsid w:val="00633194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40860"/>
    <w:rsid w:val="006409C2"/>
    <w:rsid w:val="00640ED8"/>
    <w:rsid w:val="00641354"/>
    <w:rsid w:val="006414AA"/>
    <w:rsid w:val="00641901"/>
    <w:rsid w:val="00641BBF"/>
    <w:rsid w:val="00642334"/>
    <w:rsid w:val="00642721"/>
    <w:rsid w:val="00643177"/>
    <w:rsid w:val="006435E3"/>
    <w:rsid w:val="00643778"/>
    <w:rsid w:val="00643F2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12F5"/>
    <w:rsid w:val="00652CA8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665"/>
    <w:rsid w:val="006600B5"/>
    <w:rsid w:val="0066083B"/>
    <w:rsid w:val="0066111B"/>
    <w:rsid w:val="00661396"/>
    <w:rsid w:val="00661537"/>
    <w:rsid w:val="00661E56"/>
    <w:rsid w:val="00661F31"/>
    <w:rsid w:val="006622CE"/>
    <w:rsid w:val="0066236E"/>
    <w:rsid w:val="00662388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8DF"/>
    <w:rsid w:val="00673986"/>
    <w:rsid w:val="00673B3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E9C"/>
    <w:rsid w:val="00680EE9"/>
    <w:rsid w:val="0068104A"/>
    <w:rsid w:val="00681268"/>
    <w:rsid w:val="0068151A"/>
    <w:rsid w:val="0068160E"/>
    <w:rsid w:val="00681751"/>
    <w:rsid w:val="006820EA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87866"/>
    <w:rsid w:val="00690F52"/>
    <w:rsid w:val="00691110"/>
    <w:rsid w:val="00691BC1"/>
    <w:rsid w:val="00691C9C"/>
    <w:rsid w:val="00691E18"/>
    <w:rsid w:val="00691EC9"/>
    <w:rsid w:val="00691FBE"/>
    <w:rsid w:val="00692AD1"/>
    <w:rsid w:val="00693789"/>
    <w:rsid w:val="00693A01"/>
    <w:rsid w:val="0069467F"/>
    <w:rsid w:val="0069490A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3A3"/>
    <w:rsid w:val="0069777C"/>
    <w:rsid w:val="006977A5"/>
    <w:rsid w:val="0069780D"/>
    <w:rsid w:val="0069791D"/>
    <w:rsid w:val="00697F18"/>
    <w:rsid w:val="006A001B"/>
    <w:rsid w:val="006A028C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98D"/>
    <w:rsid w:val="006A5BDE"/>
    <w:rsid w:val="006A6975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8B4"/>
    <w:rsid w:val="006B6C85"/>
    <w:rsid w:val="006B6C97"/>
    <w:rsid w:val="006B701A"/>
    <w:rsid w:val="006B703F"/>
    <w:rsid w:val="006B773B"/>
    <w:rsid w:val="006B7794"/>
    <w:rsid w:val="006B77FC"/>
    <w:rsid w:val="006B78B0"/>
    <w:rsid w:val="006B7A48"/>
    <w:rsid w:val="006C08BA"/>
    <w:rsid w:val="006C0D31"/>
    <w:rsid w:val="006C1111"/>
    <w:rsid w:val="006C12AB"/>
    <w:rsid w:val="006C1620"/>
    <w:rsid w:val="006C188D"/>
    <w:rsid w:val="006C1A95"/>
    <w:rsid w:val="006C1C46"/>
    <w:rsid w:val="006C1E72"/>
    <w:rsid w:val="006C26DF"/>
    <w:rsid w:val="006C32CD"/>
    <w:rsid w:val="006C3721"/>
    <w:rsid w:val="006C376E"/>
    <w:rsid w:val="006C37BE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836"/>
    <w:rsid w:val="006D1E39"/>
    <w:rsid w:val="006D228A"/>
    <w:rsid w:val="006D2DDC"/>
    <w:rsid w:val="006D3182"/>
    <w:rsid w:val="006D35E2"/>
    <w:rsid w:val="006D4230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5F6"/>
    <w:rsid w:val="006E0D2B"/>
    <w:rsid w:val="006E0F04"/>
    <w:rsid w:val="006E130F"/>
    <w:rsid w:val="006E33A2"/>
    <w:rsid w:val="006E3CFF"/>
    <w:rsid w:val="006E41AB"/>
    <w:rsid w:val="006E4AC2"/>
    <w:rsid w:val="006E5595"/>
    <w:rsid w:val="006E56B0"/>
    <w:rsid w:val="006E5946"/>
    <w:rsid w:val="006E5D32"/>
    <w:rsid w:val="006E6287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3D0A"/>
    <w:rsid w:val="007058E9"/>
    <w:rsid w:val="00705902"/>
    <w:rsid w:val="00705BF3"/>
    <w:rsid w:val="00706026"/>
    <w:rsid w:val="0070652F"/>
    <w:rsid w:val="00706D63"/>
    <w:rsid w:val="007075B6"/>
    <w:rsid w:val="00707B60"/>
    <w:rsid w:val="00707F7B"/>
    <w:rsid w:val="00707FA8"/>
    <w:rsid w:val="007111C0"/>
    <w:rsid w:val="007114C2"/>
    <w:rsid w:val="00711E0B"/>
    <w:rsid w:val="00712490"/>
    <w:rsid w:val="007134E8"/>
    <w:rsid w:val="00713593"/>
    <w:rsid w:val="00713AB1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399"/>
    <w:rsid w:val="0072375B"/>
    <w:rsid w:val="0072377C"/>
    <w:rsid w:val="00723FA6"/>
    <w:rsid w:val="007244D1"/>
    <w:rsid w:val="0072546B"/>
    <w:rsid w:val="00725A3E"/>
    <w:rsid w:val="00725DC4"/>
    <w:rsid w:val="00726305"/>
    <w:rsid w:val="007264A8"/>
    <w:rsid w:val="00727515"/>
    <w:rsid w:val="00727A64"/>
    <w:rsid w:val="00727BF6"/>
    <w:rsid w:val="00727D42"/>
    <w:rsid w:val="007304FF"/>
    <w:rsid w:val="00730825"/>
    <w:rsid w:val="007308F1"/>
    <w:rsid w:val="00730AD1"/>
    <w:rsid w:val="00730F77"/>
    <w:rsid w:val="00732A9C"/>
    <w:rsid w:val="00732AE3"/>
    <w:rsid w:val="00732DA2"/>
    <w:rsid w:val="00733D7F"/>
    <w:rsid w:val="0073437E"/>
    <w:rsid w:val="0073474D"/>
    <w:rsid w:val="00734956"/>
    <w:rsid w:val="007349B3"/>
    <w:rsid w:val="00734A2F"/>
    <w:rsid w:val="00734A9E"/>
    <w:rsid w:val="007350F5"/>
    <w:rsid w:val="007351B6"/>
    <w:rsid w:val="00735857"/>
    <w:rsid w:val="0074006F"/>
    <w:rsid w:val="007410B9"/>
    <w:rsid w:val="00741529"/>
    <w:rsid w:val="00741D71"/>
    <w:rsid w:val="00741D77"/>
    <w:rsid w:val="0074212E"/>
    <w:rsid w:val="00742467"/>
    <w:rsid w:val="00742639"/>
    <w:rsid w:val="00742EDD"/>
    <w:rsid w:val="007430B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D25"/>
    <w:rsid w:val="00745E0C"/>
    <w:rsid w:val="0074630A"/>
    <w:rsid w:val="007478D6"/>
    <w:rsid w:val="00750883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3895"/>
    <w:rsid w:val="00754194"/>
    <w:rsid w:val="00754376"/>
    <w:rsid w:val="0075493C"/>
    <w:rsid w:val="007552CD"/>
    <w:rsid w:val="00755D7C"/>
    <w:rsid w:val="00756932"/>
    <w:rsid w:val="007570E9"/>
    <w:rsid w:val="00757658"/>
    <w:rsid w:val="00757C40"/>
    <w:rsid w:val="00760189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4CDC"/>
    <w:rsid w:val="007657A5"/>
    <w:rsid w:val="00765D4F"/>
    <w:rsid w:val="00765D9D"/>
    <w:rsid w:val="00765E71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1761"/>
    <w:rsid w:val="00771FE8"/>
    <w:rsid w:val="007722B6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1F2C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7E3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DE0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CED"/>
    <w:rsid w:val="007B5F70"/>
    <w:rsid w:val="007B5FEF"/>
    <w:rsid w:val="007B60A0"/>
    <w:rsid w:val="007B6357"/>
    <w:rsid w:val="007B6706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77A"/>
    <w:rsid w:val="007C7C2C"/>
    <w:rsid w:val="007D00EB"/>
    <w:rsid w:val="007D0253"/>
    <w:rsid w:val="007D0300"/>
    <w:rsid w:val="007D0ED6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241"/>
    <w:rsid w:val="007D66C3"/>
    <w:rsid w:val="007D6F50"/>
    <w:rsid w:val="007D7540"/>
    <w:rsid w:val="007D7B3E"/>
    <w:rsid w:val="007D7B61"/>
    <w:rsid w:val="007E0580"/>
    <w:rsid w:val="007E0A7D"/>
    <w:rsid w:val="007E1271"/>
    <w:rsid w:val="007E141C"/>
    <w:rsid w:val="007E147F"/>
    <w:rsid w:val="007E1D67"/>
    <w:rsid w:val="007E2021"/>
    <w:rsid w:val="007E2214"/>
    <w:rsid w:val="007E25E1"/>
    <w:rsid w:val="007E329F"/>
    <w:rsid w:val="007E3B27"/>
    <w:rsid w:val="007E3BD5"/>
    <w:rsid w:val="007E43AC"/>
    <w:rsid w:val="007E45B3"/>
    <w:rsid w:val="007E4928"/>
    <w:rsid w:val="007E49D6"/>
    <w:rsid w:val="007E4AE0"/>
    <w:rsid w:val="007E4D4F"/>
    <w:rsid w:val="007E520D"/>
    <w:rsid w:val="007E534B"/>
    <w:rsid w:val="007E5845"/>
    <w:rsid w:val="007E633E"/>
    <w:rsid w:val="007E644C"/>
    <w:rsid w:val="007E732D"/>
    <w:rsid w:val="007E7A1B"/>
    <w:rsid w:val="007E7D18"/>
    <w:rsid w:val="007F0737"/>
    <w:rsid w:val="007F10E2"/>
    <w:rsid w:val="007F18A0"/>
    <w:rsid w:val="007F1A03"/>
    <w:rsid w:val="007F1D15"/>
    <w:rsid w:val="007F1F28"/>
    <w:rsid w:val="007F32D0"/>
    <w:rsid w:val="007F333A"/>
    <w:rsid w:val="007F3348"/>
    <w:rsid w:val="007F38AC"/>
    <w:rsid w:val="007F3F8B"/>
    <w:rsid w:val="007F4617"/>
    <w:rsid w:val="007F46B6"/>
    <w:rsid w:val="007F47B7"/>
    <w:rsid w:val="007F53D3"/>
    <w:rsid w:val="007F5A87"/>
    <w:rsid w:val="007F671E"/>
    <w:rsid w:val="007F69D0"/>
    <w:rsid w:val="007F6CDA"/>
    <w:rsid w:val="007F6D15"/>
    <w:rsid w:val="007F7184"/>
    <w:rsid w:val="007F7A19"/>
    <w:rsid w:val="00800852"/>
    <w:rsid w:val="00800D28"/>
    <w:rsid w:val="00800EC3"/>
    <w:rsid w:val="008010AD"/>
    <w:rsid w:val="00801210"/>
    <w:rsid w:val="00801739"/>
    <w:rsid w:val="008019B6"/>
    <w:rsid w:val="00801B64"/>
    <w:rsid w:val="00801D5E"/>
    <w:rsid w:val="00803613"/>
    <w:rsid w:val="008037E4"/>
    <w:rsid w:val="00803B34"/>
    <w:rsid w:val="008043CC"/>
    <w:rsid w:val="008044EC"/>
    <w:rsid w:val="0080583E"/>
    <w:rsid w:val="00805EF0"/>
    <w:rsid w:val="00806C74"/>
    <w:rsid w:val="00806E84"/>
    <w:rsid w:val="00807805"/>
    <w:rsid w:val="00807AC1"/>
    <w:rsid w:val="00810E87"/>
    <w:rsid w:val="00810F10"/>
    <w:rsid w:val="00810F8E"/>
    <w:rsid w:val="00810F91"/>
    <w:rsid w:val="00811891"/>
    <w:rsid w:val="00811D0D"/>
    <w:rsid w:val="008120E5"/>
    <w:rsid w:val="00812675"/>
    <w:rsid w:val="00812B17"/>
    <w:rsid w:val="00813502"/>
    <w:rsid w:val="0081372D"/>
    <w:rsid w:val="00813B38"/>
    <w:rsid w:val="00813BF6"/>
    <w:rsid w:val="0081443B"/>
    <w:rsid w:val="00814505"/>
    <w:rsid w:val="0081613C"/>
    <w:rsid w:val="00816917"/>
    <w:rsid w:val="00817465"/>
    <w:rsid w:val="008175F5"/>
    <w:rsid w:val="008178A4"/>
    <w:rsid w:val="00817C15"/>
    <w:rsid w:val="0082045F"/>
    <w:rsid w:val="00820799"/>
    <w:rsid w:val="008209A1"/>
    <w:rsid w:val="00820D68"/>
    <w:rsid w:val="00820FF6"/>
    <w:rsid w:val="00821507"/>
    <w:rsid w:val="008219B6"/>
    <w:rsid w:val="00821FDB"/>
    <w:rsid w:val="008224DE"/>
    <w:rsid w:val="0082259E"/>
    <w:rsid w:val="008230FA"/>
    <w:rsid w:val="0082324F"/>
    <w:rsid w:val="00823AE9"/>
    <w:rsid w:val="00823DDF"/>
    <w:rsid w:val="00823FB2"/>
    <w:rsid w:val="00824115"/>
    <w:rsid w:val="0082527B"/>
    <w:rsid w:val="008252D7"/>
    <w:rsid w:val="0082670A"/>
    <w:rsid w:val="00826964"/>
    <w:rsid w:val="00826C29"/>
    <w:rsid w:val="00827085"/>
    <w:rsid w:val="008271AB"/>
    <w:rsid w:val="00827888"/>
    <w:rsid w:val="00830834"/>
    <w:rsid w:val="008310DF"/>
    <w:rsid w:val="00831222"/>
    <w:rsid w:val="008324AE"/>
    <w:rsid w:val="00832BB7"/>
    <w:rsid w:val="00832F5F"/>
    <w:rsid w:val="008337E0"/>
    <w:rsid w:val="00833FE9"/>
    <w:rsid w:val="00834314"/>
    <w:rsid w:val="008345B3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D41"/>
    <w:rsid w:val="0084133F"/>
    <w:rsid w:val="00841835"/>
    <w:rsid w:val="0084194B"/>
    <w:rsid w:val="00842557"/>
    <w:rsid w:val="0084282B"/>
    <w:rsid w:val="00842C1E"/>
    <w:rsid w:val="0084325E"/>
    <w:rsid w:val="0084334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2310"/>
    <w:rsid w:val="00852496"/>
    <w:rsid w:val="008525E0"/>
    <w:rsid w:val="00853C09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686"/>
    <w:rsid w:val="00865105"/>
    <w:rsid w:val="0086516B"/>
    <w:rsid w:val="0086523F"/>
    <w:rsid w:val="008667B1"/>
    <w:rsid w:val="008667E4"/>
    <w:rsid w:val="00866C5C"/>
    <w:rsid w:val="00867566"/>
    <w:rsid w:val="0086787A"/>
    <w:rsid w:val="00867B59"/>
    <w:rsid w:val="00870017"/>
    <w:rsid w:val="0087042E"/>
    <w:rsid w:val="008705D0"/>
    <w:rsid w:val="00870FF1"/>
    <w:rsid w:val="00871B4D"/>
    <w:rsid w:val="00871F62"/>
    <w:rsid w:val="0087227E"/>
    <w:rsid w:val="008728CF"/>
    <w:rsid w:val="00872E97"/>
    <w:rsid w:val="00873186"/>
    <w:rsid w:val="0087415F"/>
    <w:rsid w:val="0087429E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5F68"/>
    <w:rsid w:val="008872B7"/>
    <w:rsid w:val="00887C4D"/>
    <w:rsid w:val="00887E14"/>
    <w:rsid w:val="00890AAD"/>
    <w:rsid w:val="008919E3"/>
    <w:rsid w:val="0089278A"/>
    <w:rsid w:val="00893080"/>
    <w:rsid w:val="00893B28"/>
    <w:rsid w:val="00893CA8"/>
    <w:rsid w:val="00893ECF"/>
    <w:rsid w:val="0089495C"/>
    <w:rsid w:val="00894E39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910"/>
    <w:rsid w:val="008A236D"/>
    <w:rsid w:val="008A254E"/>
    <w:rsid w:val="008A317A"/>
    <w:rsid w:val="008A33E2"/>
    <w:rsid w:val="008A377A"/>
    <w:rsid w:val="008A38C6"/>
    <w:rsid w:val="008A3C4E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C33"/>
    <w:rsid w:val="008A6E62"/>
    <w:rsid w:val="008A760D"/>
    <w:rsid w:val="008A76B3"/>
    <w:rsid w:val="008A78E5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E8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6A"/>
    <w:rsid w:val="008C4036"/>
    <w:rsid w:val="008C4C53"/>
    <w:rsid w:val="008C507D"/>
    <w:rsid w:val="008C51B1"/>
    <w:rsid w:val="008C5796"/>
    <w:rsid w:val="008C582B"/>
    <w:rsid w:val="008C5ED5"/>
    <w:rsid w:val="008C5F06"/>
    <w:rsid w:val="008C60D9"/>
    <w:rsid w:val="008C612A"/>
    <w:rsid w:val="008C7826"/>
    <w:rsid w:val="008D01DE"/>
    <w:rsid w:val="008D0C4B"/>
    <w:rsid w:val="008D0E40"/>
    <w:rsid w:val="008D0E51"/>
    <w:rsid w:val="008D137D"/>
    <w:rsid w:val="008D14A6"/>
    <w:rsid w:val="008D1864"/>
    <w:rsid w:val="008D2202"/>
    <w:rsid w:val="008D265B"/>
    <w:rsid w:val="008D2804"/>
    <w:rsid w:val="008D2D09"/>
    <w:rsid w:val="008D2F4F"/>
    <w:rsid w:val="008D32C1"/>
    <w:rsid w:val="008D3353"/>
    <w:rsid w:val="008D365F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A4"/>
    <w:rsid w:val="008D75B8"/>
    <w:rsid w:val="008D77BB"/>
    <w:rsid w:val="008D78C5"/>
    <w:rsid w:val="008D79E1"/>
    <w:rsid w:val="008D7E66"/>
    <w:rsid w:val="008E0D99"/>
    <w:rsid w:val="008E0E62"/>
    <w:rsid w:val="008E0F6D"/>
    <w:rsid w:val="008E1652"/>
    <w:rsid w:val="008E1C18"/>
    <w:rsid w:val="008E215B"/>
    <w:rsid w:val="008E223A"/>
    <w:rsid w:val="008E35A0"/>
    <w:rsid w:val="008E364C"/>
    <w:rsid w:val="008E3F74"/>
    <w:rsid w:val="008E3FCB"/>
    <w:rsid w:val="008E439D"/>
    <w:rsid w:val="008E4F16"/>
    <w:rsid w:val="008E55DC"/>
    <w:rsid w:val="008E562E"/>
    <w:rsid w:val="008E6496"/>
    <w:rsid w:val="008E676E"/>
    <w:rsid w:val="008E67C9"/>
    <w:rsid w:val="008E6D19"/>
    <w:rsid w:val="008E6EE6"/>
    <w:rsid w:val="008E7764"/>
    <w:rsid w:val="008E787A"/>
    <w:rsid w:val="008E7997"/>
    <w:rsid w:val="008E7B8B"/>
    <w:rsid w:val="008E7FC1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6F48"/>
    <w:rsid w:val="008F725C"/>
    <w:rsid w:val="008F75C1"/>
    <w:rsid w:val="008F7F9D"/>
    <w:rsid w:val="00900118"/>
    <w:rsid w:val="00900457"/>
    <w:rsid w:val="009009A7"/>
    <w:rsid w:val="00900CFE"/>
    <w:rsid w:val="00900D21"/>
    <w:rsid w:val="0090164E"/>
    <w:rsid w:val="00901C2D"/>
    <w:rsid w:val="009023BD"/>
    <w:rsid w:val="00902483"/>
    <w:rsid w:val="00902728"/>
    <w:rsid w:val="00902993"/>
    <w:rsid w:val="00902F1C"/>
    <w:rsid w:val="00903DD4"/>
    <w:rsid w:val="00903F72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142B"/>
    <w:rsid w:val="00911C6A"/>
    <w:rsid w:val="00911CF9"/>
    <w:rsid w:val="00912CE0"/>
    <w:rsid w:val="009130D4"/>
    <w:rsid w:val="0091437D"/>
    <w:rsid w:val="009146CF"/>
    <w:rsid w:val="00914E22"/>
    <w:rsid w:val="0091502F"/>
    <w:rsid w:val="00915079"/>
    <w:rsid w:val="00915A86"/>
    <w:rsid w:val="0091756F"/>
    <w:rsid w:val="00917665"/>
    <w:rsid w:val="00917FF2"/>
    <w:rsid w:val="009203B4"/>
    <w:rsid w:val="00920C78"/>
    <w:rsid w:val="00920FD5"/>
    <w:rsid w:val="00921188"/>
    <w:rsid w:val="00921194"/>
    <w:rsid w:val="009212C8"/>
    <w:rsid w:val="009216CE"/>
    <w:rsid w:val="009217C1"/>
    <w:rsid w:val="00921CD9"/>
    <w:rsid w:val="00921D79"/>
    <w:rsid w:val="00921DC4"/>
    <w:rsid w:val="00921EB8"/>
    <w:rsid w:val="00922243"/>
    <w:rsid w:val="00922A7F"/>
    <w:rsid w:val="00922C57"/>
    <w:rsid w:val="009230DB"/>
    <w:rsid w:val="00923158"/>
    <w:rsid w:val="009234AF"/>
    <w:rsid w:val="00923FFC"/>
    <w:rsid w:val="00924956"/>
    <w:rsid w:val="00924B5F"/>
    <w:rsid w:val="00924F22"/>
    <w:rsid w:val="00925285"/>
    <w:rsid w:val="009254A3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450"/>
    <w:rsid w:val="00933640"/>
    <w:rsid w:val="00933DA6"/>
    <w:rsid w:val="00933FAC"/>
    <w:rsid w:val="00934386"/>
    <w:rsid w:val="00934C76"/>
    <w:rsid w:val="009350FB"/>
    <w:rsid w:val="00935BAC"/>
    <w:rsid w:val="00935FD8"/>
    <w:rsid w:val="0093613B"/>
    <w:rsid w:val="009365B8"/>
    <w:rsid w:val="0093672A"/>
    <w:rsid w:val="009368D3"/>
    <w:rsid w:val="00936C94"/>
    <w:rsid w:val="00937583"/>
    <w:rsid w:val="0094011D"/>
    <w:rsid w:val="00940242"/>
    <w:rsid w:val="009409A9"/>
    <w:rsid w:val="009409B2"/>
    <w:rsid w:val="00940DA6"/>
    <w:rsid w:val="00941278"/>
    <w:rsid w:val="009416C7"/>
    <w:rsid w:val="00941923"/>
    <w:rsid w:val="009419BC"/>
    <w:rsid w:val="00941F99"/>
    <w:rsid w:val="00942B98"/>
    <w:rsid w:val="00942BE8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19F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610F"/>
    <w:rsid w:val="00956124"/>
    <w:rsid w:val="00956331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676DA"/>
    <w:rsid w:val="009707D2"/>
    <w:rsid w:val="0097115B"/>
    <w:rsid w:val="00971376"/>
    <w:rsid w:val="009719E3"/>
    <w:rsid w:val="00971DD6"/>
    <w:rsid w:val="00971FB4"/>
    <w:rsid w:val="009720A7"/>
    <w:rsid w:val="009720F3"/>
    <w:rsid w:val="009729D2"/>
    <w:rsid w:val="00973240"/>
    <w:rsid w:val="0097325D"/>
    <w:rsid w:val="009733A3"/>
    <w:rsid w:val="00973C2B"/>
    <w:rsid w:val="00973D57"/>
    <w:rsid w:val="00973EB5"/>
    <w:rsid w:val="009747C8"/>
    <w:rsid w:val="0097495E"/>
    <w:rsid w:val="00974CDE"/>
    <w:rsid w:val="00975043"/>
    <w:rsid w:val="00975310"/>
    <w:rsid w:val="00976633"/>
    <w:rsid w:val="00976C2C"/>
    <w:rsid w:val="00977D1C"/>
    <w:rsid w:val="00977E0B"/>
    <w:rsid w:val="00980675"/>
    <w:rsid w:val="009808DB"/>
    <w:rsid w:val="009813D5"/>
    <w:rsid w:val="00981437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CA3"/>
    <w:rsid w:val="00984F12"/>
    <w:rsid w:val="00985430"/>
    <w:rsid w:val="00985728"/>
    <w:rsid w:val="009858D8"/>
    <w:rsid w:val="00985CD2"/>
    <w:rsid w:val="00985D99"/>
    <w:rsid w:val="00985DFD"/>
    <w:rsid w:val="00986ECD"/>
    <w:rsid w:val="00987390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22D1"/>
    <w:rsid w:val="009B23AC"/>
    <w:rsid w:val="009B2E76"/>
    <w:rsid w:val="009B303D"/>
    <w:rsid w:val="009B412D"/>
    <w:rsid w:val="009B4335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B747E"/>
    <w:rsid w:val="009C0902"/>
    <w:rsid w:val="009C108F"/>
    <w:rsid w:val="009C1407"/>
    <w:rsid w:val="009C17F6"/>
    <w:rsid w:val="009C1B90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3D6A"/>
    <w:rsid w:val="009D4B05"/>
    <w:rsid w:val="009D4DF6"/>
    <w:rsid w:val="009D5350"/>
    <w:rsid w:val="009D5372"/>
    <w:rsid w:val="009D5486"/>
    <w:rsid w:val="009D5E81"/>
    <w:rsid w:val="009D6521"/>
    <w:rsid w:val="009D661A"/>
    <w:rsid w:val="009D6C4B"/>
    <w:rsid w:val="009D7552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5564"/>
    <w:rsid w:val="009E58FC"/>
    <w:rsid w:val="009E5AEB"/>
    <w:rsid w:val="009E5DBA"/>
    <w:rsid w:val="009E60F0"/>
    <w:rsid w:val="009E77D1"/>
    <w:rsid w:val="009E7A88"/>
    <w:rsid w:val="009F0136"/>
    <w:rsid w:val="009F09F4"/>
    <w:rsid w:val="009F1267"/>
    <w:rsid w:val="009F143B"/>
    <w:rsid w:val="009F17E1"/>
    <w:rsid w:val="009F2A56"/>
    <w:rsid w:val="009F3AA6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157"/>
    <w:rsid w:val="00A02CF0"/>
    <w:rsid w:val="00A02EE7"/>
    <w:rsid w:val="00A0317A"/>
    <w:rsid w:val="00A03203"/>
    <w:rsid w:val="00A03C5C"/>
    <w:rsid w:val="00A04225"/>
    <w:rsid w:val="00A04941"/>
    <w:rsid w:val="00A04FA0"/>
    <w:rsid w:val="00A05BA3"/>
    <w:rsid w:val="00A06338"/>
    <w:rsid w:val="00A065DF"/>
    <w:rsid w:val="00A07077"/>
    <w:rsid w:val="00A071B9"/>
    <w:rsid w:val="00A07208"/>
    <w:rsid w:val="00A07B99"/>
    <w:rsid w:val="00A100D8"/>
    <w:rsid w:val="00A1030C"/>
    <w:rsid w:val="00A10A2E"/>
    <w:rsid w:val="00A10CEB"/>
    <w:rsid w:val="00A10D0F"/>
    <w:rsid w:val="00A10E08"/>
    <w:rsid w:val="00A11313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DB3"/>
    <w:rsid w:val="00A16EEB"/>
    <w:rsid w:val="00A16F56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68B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1B0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0EAB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28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2AB"/>
    <w:rsid w:val="00A607ED"/>
    <w:rsid w:val="00A60BE0"/>
    <w:rsid w:val="00A60EEF"/>
    <w:rsid w:val="00A6112D"/>
    <w:rsid w:val="00A63D80"/>
    <w:rsid w:val="00A64378"/>
    <w:rsid w:val="00A648E4"/>
    <w:rsid w:val="00A64E58"/>
    <w:rsid w:val="00A64F1F"/>
    <w:rsid w:val="00A64FA7"/>
    <w:rsid w:val="00A657B6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4489"/>
    <w:rsid w:val="00A75BF7"/>
    <w:rsid w:val="00A75F2B"/>
    <w:rsid w:val="00A76266"/>
    <w:rsid w:val="00A76437"/>
    <w:rsid w:val="00A766AF"/>
    <w:rsid w:val="00A76D33"/>
    <w:rsid w:val="00A773D7"/>
    <w:rsid w:val="00A77790"/>
    <w:rsid w:val="00A81384"/>
    <w:rsid w:val="00A81556"/>
    <w:rsid w:val="00A82929"/>
    <w:rsid w:val="00A838E3"/>
    <w:rsid w:val="00A85B50"/>
    <w:rsid w:val="00A863D1"/>
    <w:rsid w:val="00A865F6"/>
    <w:rsid w:val="00A8668D"/>
    <w:rsid w:val="00A868B2"/>
    <w:rsid w:val="00A87431"/>
    <w:rsid w:val="00A8759C"/>
    <w:rsid w:val="00A87817"/>
    <w:rsid w:val="00A879FC"/>
    <w:rsid w:val="00A87A40"/>
    <w:rsid w:val="00A9011C"/>
    <w:rsid w:val="00A9045C"/>
    <w:rsid w:val="00A9072C"/>
    <w:rsid w:val="00A9116A"/>
    <w:rsid w:val="00A91298"/>
    <w:rsid w:val="00A91474"/>
    <w:rsid w:val="00A9192F"/>
    <w:rsid w:val="00A91981"/>
    <w:rsid w:val="00A91B57"/>
    <w:rsid w:val="00A930D8"/>
    <w:rsid w:val="00A93B0E"/>
    <w:rsid w:val="00A93CD8"/>
    <w:rsid w:val="00A94E35"/>
    <w:rsid w:val="00A95860"/>
    <w:rsid w:val="00A9610D"/>
    <w:rsid w:val="00A9627C"/>
    <w:rsid w:val="00A967C1"/>
    <w:rsid w:val="00A9748D"/>
    <w:rsid w:val="00A97637"/>
    <w:rsid w:val="00AA0DDF"/>
    <w:rsid w:val="00AA1071"/>
    <w:rsid w:val="00AA11A8"/>
    <w:rsid w:val="00AA1E77"/>
    <w:rsid w:val="00AA212B"/>
    <w:rsid w:val="00AA2901"/>
    <w:rsid w:val="00AA2DE7"/>
    <w:rsid w:val="00AA31C9"/>
    <w:rsid w:val="00AA3967"/>
    <w:rsid w:val="00AA3D1A"/>
    <w:rsid w:val="00AA4226"/>
    <w:rsid w:val="00AA469F"/>
    <w:rsid w:val="00AA4784"/>
    <w:rsid w:val="00AA4FB3"/>
    <w:rsid w:val="00AA527F"/>
    <w:rsid w:val="00AA52AD"/>
    <w:rsid w:val="00AA5A72"/>
    <w:rsid w:val="00AA68F6"/>
    <w:rsid w:val="00AA6E6B"/>
    <w:rsid w:val="00AA6F09"/>
    <w:rsid w:val="00AA785B"/>
    <w:rsid w:val="00AA7F5A"/>
    <w:rsid w:val="00AB0546"/>
    <w:rsid w:val="00AB0F51"/>
    <w:rsid w:val="00AB159A"/>
    <w:rsid w:val="00AB2315"/>
    <w:rsid w:val="00AB2876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9B5"/>
    <w:rsid w:val="00AC2B9A"/>
    <w:rsid w:val="00AC2E6C"/>
    <w:rsid w:val="00AC3182"/>
    <w:rsid w:val="00AC33D0"/>
    <w:rsid w:val="00AC3576"/>
    <w:rsid w:val="00AC3909"/>
    <w:rsid w:val="00AC3966"/>
    <w:rsid w:val="00AC3C92"/>
    <w:rsid w:val="00AC40E5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893"/>
    <w:rsid w:val="00AD3B80"/>
    <w:rsid w:val="00AD46DF"/>
    <w:rsid w:val="00AD477B"/>
    <w:rsid w:val="00AD48F0"/>
    <w:rsid w:val="00AD5622"/>
    <w:rsid w:val="00AD567E"/>
    <w:rsid w:val="00AD580F"/>
    <w:rsid w:val="00AD5A94"/>
    <w:rsid w:val="00AD65BD"/>
    <w:rsid w:val="00AD6B83"/>
    <w:rsid w:val="00AD762C"/>
    <w:rsid w:val="00AD772A"/>
    <w:rsid w:val="00AE0D47"/>
    <w:rsid w:val="00AE24A0"/>
    <w:rsid w:val="00AE2558"/>
    <w:rsid w:val="00AE2863"/>
    <w:rsid w:val="00AE3631"/>
    <w:rsid w:val="00AE36C7"/>
    <w:rsid w:val="00AE3979"/>
    <w:rsid w:val="00AE42F0"/>
    <w:rsid w:val="00AE434E"/>
    <w:rsid w:val="00AE4415"/>
    <w:rsid w:val="00AE4F7F"/>
    <w:rsid w:val="00AE545F"/>
    <w:rsid w:val="00AE54E0"/>
    <w:rsid w:val="00AE5FA1"/>
    <w:rsid w:val="00AE60B2"/>
    <w:rsid w:val="00AE633F"/>
    <w:rsid w:val="00AE6886"/>
    <w:rsid w:val="00AE68C1"/>
    <w:rsid w:val="00AE6E4F"/>
    <w:rsid w:val="00AE7439"/>
    <w:rsid w:val="00AE75E0"/>
    <w:rsid w:val="00AE7F61"/>
    <w:rsid w:val="00AF035E"/>
    <w:rsid w:val="00AF06BD"/>
    <w:rsid w:val="00AF071D"/>
    <w:rsid w:val="00AF1804"/>
    <w:rsid w:val="00AF1B77"/>
    <w:rsid w:val="00AF21CE"/>
    <w:rsid w:val="00AF2A20"/>
    <w:rsid w:val="00AF2D82"/>
    <w:rsid w:val="00AF356E"/>
    <w:rsid w:val="00AF45DA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7088"/>
    <w:rsid w:val="00B07182"/>
    <w:rsid w:val="00B0741A"/>
    <w:rsid w:val="00B075AA"/>
    <w:rsid w:val="00B076EB"/>
    <w:rsid w:val="00B07B66"/>
    <w:rsid w:val="00B07E3E"/>
    <w:rsid w:val="00B07FF2"/>
    <w:rsid w:val="00B1009F"/>
    <w:rsid w:val="00B108DB"/>
    <w:rsid w:val="00B11A0A"/>
    <w:rsid w:val="00B11D7E"/>
    <w:rsid w:val="00B12672"/>
    <w:rsid w:val="00B13EFC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34F"/>
    <w:rsid w:val="00B254F8"/>
    <w:rsid w:val="00B25DEB"/>
    <w:rsid w:val="00B26A03"/>
    <w:rsid w:val="00B26A29"/>
    <w:rsid w:val="00B27691"/>
    <w:rsid w:val="00B276C2"/>
    <w:rsid w:val="00B278DA"/>
    <w:rsid w:val="00B30472"/>
    <w:rsid w:val="00B30F39"/>
    <w:rsid w:val="00B31272"/>
    <w:rsid w:val="00B31291"/>
    <w:rsid w:val="00B32A8A"/>
    <w:rsid w:val="00B34283"/>
    <w:rsid w:val="00B34402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796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346C"/>
    <w:rsid w:val="00B53619"/>
    <w:rsid w:val="00B53C3C"/>
    <w:rsid w:val="00B53CAF"/>
    <w:rsid w:val="00B5433F"/>
    <w:rsid w:val="00B544A7"/>
    <w:rsid w:val="00B54CBF"/>
    <w:rsid w:val="00B54ECF"/>
    <w:rsid w:val="00B55CD4"/>
    <w:rsid w:val="00B55FB2"/>
    <w:rsid w:val="00B56114"/>
    <w:rsid w:val="00B5612B"/>
    <w:rsid w:val="00B5697B"/>
    <w:rsid w:val="00B57783"/>
    <w:rsid w:val="00B57833"/>
    <w:rsid w:val="00B6000F"/>
    <w:rsid w:val="00B60E12"/>
    <w:rsid w:val="00B6107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70D"/>
    <w:rsid w:val="00B67DFF"/>
    <w:rsid w:val="00B70026"/>
    <w:rsid w:val="00B70422"/>
    <w:rsid w:val="00B705B8"/>
    <w:rsid w:val="00B706D8"/>
    <w:rsid w:val="00B70B3C"/>
    <w:rsid w:val="00B70D74"/>
    <w:rsid w:val="00B70EDD"/>
    <w:rsid w:val="00B71A9D"/>
    <w:rsid w:val="00B71C48"/>
    <w:rsid w:val="00B71C68"/>
    <w:rsid w:val="00B7273D"/>
    <w:rsid w:val="00B7280D"/>
    <w:rsid w:val="00B72C18"/>
    <w:rsid w:val="00B73A4B"/>
    <w:rsid w:val="00B73A86"/>
    <w:rsid w:val="00B740E2"/>
    <w:rsid w:val="00B741F8"/>
    <w:rsid w:val="00B743E3"/>
    <w:rsid w:val="00B7612D"/>
    <w:rsid w:val="00B76179"/>
    <w:rsid w:val="00B766F9"/>
    <w:rsid w:val="00B768DA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DC"/>
    <w:rsid w:val="00B92F1E"/>
    <w:rsid w:val="00B93266"/>
    <w:rsid w:val="00B93637"/>
    <w:rsid w:val="00B93F55"/>
    <w:rsid w:val="00B940F4"/>
    <w:rsid w:val="00B94307"/>
    <w:rsid w:val="00B947CC"/>
    <w:rsid w:val="00B94E3C"/>
    <w:rsid w:val="00B94FE2"/>
    <w:rsid w:val="00B95F21"/>
    <w:rsid w:val="00B960E3"/>
    <w:rsid w:val="00B962C5"/>
    <w:rsid w:val="00B96453"/>
    <w:rsid w:val="00B975A5"/>
    <w:rsid w:val="00BA0100"/>
    <w:rsid w:val="00BA0708"/>
    <w:rsid w:val="00BA09FE"/>
    <w:rsid w:val="00BA0A82"/>
    <w:rsid w:val="00BA17A4"/>
    <w:rsid w:val="00BA1CB7"/>
    <w:rsid w:val="00BA278D"/>
    <w:rsid w:val="00BA2BFE"/>
    <w:rsid w:val="00BA2FF1"/>
    <w:rsid w:val="00BA30A1"/>
    <w:rsid w:val="00BA310A"/>
    <w:rsid w:val="00BA3370"/>
    <w:rsid w:val="00BA38A7"/>
    <w:rsid w:val="00BA399C"/>
    <w:rsid w:val="00BA3A6E"/>
    <w:rsid w:val="00BA3BFA"/>
    <w:rsid w:val="00BA3DD7"/>
    <w:rsid w:val="00BA3E3B"/>
    <w:rsid w:val="00BA4150"/>
    <w:rsid w:val="00BA4B57"/>
    <w:rsid w:val="00BA5ECC"/>
    <w:rsid w:val="00BA6472"/>
    <w:rsid w:val="00BA6D3F"/>
    <w:rsid w:val="00BA6D50"/>
    <w:rsid w:val="00BA6ED6"/>
    <w:rsid w:val="00BA7331"/>
    <w:rsid w:val="00BB0B20"/>
    <w:rsid w:val="00BB0D27"/>
    <w:rsid w:val="00BB10D5"/>
    <w:rsid w:val="00BB208B"/>
    <w:rsid w:val="00BB3269"/>
    <w:rsid w:val="00BB3535"/>
    <w:rsid w:val="00BB368B"/>
    <w:rsid w:val="00BB38C5"/>
    <w:rsid w:val="00BB3C07"/>
    <w:rsid w:val="00BB3E68"/>
    <w:rsid w:val="00BB4912"/>
    <w:rsid w:val="00BB4992"/>
    <w:rsid w:val="00BB51F6"/>
    <w:rsid w:val="00BB56B5"/>
    <w:rsid w:val="00BB57CA"/>
    <w:rsid w:val="00BB5DB6"/>
    <w:rsid w:val="00BB5FEA"/>
    <w:rsid w:val="00BB6022"/>
    <w:rsid w:val="00BB6A29"/>
    <w:rsid w:val="00BB6C75"/>
    <w:rsid w:val="00BB6CEF"/>
    <w:rsid w:val="00BB765F"/>
    <w:rsid w:val="00BC0202"/>
    <w:rsid w:val="00BC0B9E"/>
    <w:rsid w:val="00BC15F2"/>
    <w:rsid w:val="00BC2015"/>
    <w:rsid w:val="00BC2060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5959"/>
    <w:rsid w:val="00BC65E6"/>
    <w:rsid w:val="00BD09B0"/>
    <w:rsid w:val="00BD0CD1"/>
    <w:rsid w:val="00BD1FF4"/>
    <w:rsid w:val="00BD24A9"/>
    <w:rsid w:val="00BD2980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5EE"/>
    <w:rsid w:val="00BD6B26"/>
    <w:rsid w:val="00BD713D"/>
    <w:rsid w:val="00BD7193"/>
    <w:rsid w:val="00BD7537"/>
    <w:rsid w:val="00BE062C"/>
    <w:rsid w:val="00BE08C8"/>
    <w:rsid w:val="00BE0E99"/>
    <w:rsid w:val="00BE170C"/>
    <w:rsid w:val="00BE1EE9"/>
    <w:rsid w:val="00BE2840"/>
    <w:rsid w:val="00BE298C"/>
    <w:rsid w:val="00BE2FD4"/>
    <w:rsid w:val="00BE34F0"/>
    <w:rsid w:val="00BE3AB5"/>
    <w:rsid w:val="00BE3C8F"/>
    <w:rsid w:val="00BE43A0"/>
    <w:rsid w:val="00BE4AAB"/>
    <w:rsid w:val="00BE4B62"/>
    <w:rsid w:val="00BE5CE0"/>
    <w:rsid w:val="00BE5EE7"/>
    <w:rsid w:val="00BE650E"/>
    <w:rsid w:val="00BE76E7"/>
    <w:rsid w:val="00BF0D31"/>
    <w:rsid w:val="00BF0D48"/>
    <w:rsid w:val="00BF1E64"/>
    <w:rsid w:val="00BF2893"/>
    <w:rsid w:val="00BF3A93"/>
    <w:rsid w:val="00BF3B78"/>
    <w:rsid w:val="00BF3F2C"/>
    <w:rsid w:val="00BF4E24"/>
    <w:rsid w:val="00BF53A9"/>
    <w:rsid w:val="00BF5490"/>
    <w:rsid w:val="00BF59B2"/>
    <w:rsid w:val="00BF63E1"/>
    <w:rsid w:val="00BF6937"/>
    <w:rsid w:val="00BF6A70"/>
    <w:rsid w:val="00BF6B84"/>
    <w:rsid w:val="00BF6F43"/>
    <w:rsid w:val="00BF7041"/>
    <w:rsid w:val="00BF73CF"/>
    <w:rsid w:val="00BF787A"/>
    <w:rsid w:val="00C00726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5431"/>
    <w:rsid w:val="00C165AD"/>
    <w:rsid w:val="00C17932"/>
    <w:rsid w:val="00C17D49"/>
    <w:rsid w:val="00C203EB"/>
    <w:rsid w:val="00C2054B"/>
    <w:rsid w:val="00C208EF"/>
    <w:rsid w:val="00C209DA"/>
    <w:rsid w:val="00C20A9E"/>
    <w:rsid w:val="00C20C21"/>
    <w:rsid w:val="00C219AF"/>
    <w:rsid w:val="00C221E9"/>
    <w:rsid w:val="00C2394F"/>
    <w:rsid w:val="00C239AD"/>
    <w:rsid w:val="00C23CCC"/>
    <w:rsid w:val="00C23D3E"/>
    <w:rsid w:val="00C23DC8"/>
    <w:rsid w:val="00C23FEE"/>
    <w:rsid w:val="00C24099"/>
    <w:rsid w:val="00C2463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AB4"/>
    <w:rsid w:val="00C37D6F"/>
    <w:rsid w:val="00C400EB"/>
    <w:rsid w:val="00C40472"/>
    <w:rsid w:val="00C40517"/>
    <w:rsid w:val="00C406CD"/>
    <w:rsid w:val="00C40F11"/>
    <w:rsid w:val="00C40FF3"/>
    <w:rsid w:val="00C410F7"/>
    <w:rsid w:val="00C41550"/>
    <w:rsid w:val="00C4180F"/>
    <w:rsid w:val="00C41E5F"/>
    <w:rsid w:val="00C4203F"/>
    <w:rsid w:val="00C42312"/>
    <w:rsid w:val="00C429D3"/>
    <w:rsid w:val="00C42C60"/>
    <w:rsid w:val="00C42CA6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5E03"/>
    <w:rsid w:val="00C560D9"/>
    <w:rsid w:val="00C56AF7"/>
    <w:rsid w:val="00C57498"/>
    <w:rsid w:val="00C57516"/>
    <w:rsid w:val="00C575EE"/>
    <w:rsid w:val="00C57B56"/>
    <w:rsid w:val="00C60CE4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3A9B"/>
    <w:rsid w:val="00C640C3"/>
    <w:rsid w:val="00C64186"/>
    <w:rsid w:val="00C645D5"/>
    <w:rsid w:val="00C65BEF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3DA"/>
    <w:rsid w:val="00C73487"/>
    <w:rsid w:val="00C74154"/>
    <w:rsid w:val="00C74896"/>
    <w:rsid w:val="00C74B54"/>
    <w:rsid w:val="00C74ED3"/>
    <w:rsid w:val="00C74F4C"/>
    <w:rsid w:val="00C7556D"/>
    <w:rsid w:val="00C75675"/>
    <w:rsid w:val="00C7601D"/>
    <w:rsid w:val="00C761FA"/>
    <w:rsid w:val="00C76A65"/>
    <w:rsid w:val="00C77238"/>
    <w:rsid w:val="00C77341"/>
    <w:rsid w:val="00C77679"/>
    <w:rsid w:val="00C8017B"/>
    <w:rsid w:val="00C801DD"/>
    <w:rsid w:val="00C80589"/>
    <w:rsid w:val="00C81186"/>
    <w:rsid w:val="00C8208E"/>
    <w:rsid w:val="00C8366B"/>
    <w:rsid w:val="00C836E1"/>
    <w:rsid w:val="00C83B15"/>
    <w:rsid w:val="00C84304"/>
    <w:rsid w:val="00C86489"/>
    <w:rsid w:val="00C86497"/>
    <w:rsid w:val="00C865A8"/>
    <w:rsid w:val="00C86685"/>
    <w:rsid w:val="00C86A0B"/>
    <w:rsid w:val="00C90097"/>
    <w:rsid w:val="00C90116"/>
    <w:rsid w:val="00C90B44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BBB"/>
    <w:rsid w:val="00C95FBD"/>
    <w:rsid w:val="00C964D9"/>
    <w:rsid w:val="00C9678B"/>
    <w:rsid w:val="00C96837"/>
    <w:rsid w:val="00C972D6"/>
    <w:rsid w:val="00C979A7"/>
    <w:rsid w:val="00C97A83"/>
    <w:rsid w:val="00C97A90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E74"/>
    <w:rsid w:val="00CA5F8D"/>
    <w:rsid w:val="00CA6C5C"/>
    <w:rsid w:val="00CA6E14"/>
    <w:rsid w:val="00CA795B"/>
    <w:rsid w:val="00CB0978"/>
    <w:rsid w:val="00CB0B41"/>
    <w:rsid w:val="00CB14C3"/>
    <w:rsid w:val="00CB1AF8"/>
    <w:rsid w:val="00CB1B24"/>
    <w:rsid w:val="00CB1CAD"/>
    <w:rsid w:val="00CB2359"/>
    <w:rsid w:val="00CB3025"/>
    <w:rsid w:val="00CB3C5F"/>
    <w:rsid w:val="00CB3F01"/>
    <w:rsid w:val="00CB412F"/>
    <w:rsid w:val="00CB4364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BC8"/>
    <w:rsid w:val="00CC2F28"/>
    <w:rsid w:val="00CC31EE"/>
    <w:rsid w:val="00CC3426"/>
    <w:rsid w:val="00CC3518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6EBB"/>
    <w:rsid w:val="00CC7072"/>
    <w:rsid w:val="00CC70AB"/>
    <w:rsid w:val="00CD0A5E"/>
    <w:rsid w:val="00CD160C"/>
    <w:rsid w:val="00CD173D"/>
    <w:rsid w:val="00CD1FEE"/>
    <w:rsid w:val="00CD25E3"/>
    <w:rsid w:val="00CD27FF"/>
    <w:rsid w:val="00CD356F"/>
    <w:rsid w:val="00CD370D"/>
    <w:rsid w:val="00CD4B86"/>
    <w:rsid w:val="00CD4E50"/>
    <w:rsid w:val="00CD4EEC"/>
    <w:rsid w:val="00CD56C9"/>
    <w:rsid w:val="00CD5C5A"/>
    <w:rsid w:val="00CD5F90"/>
    <w:rsid w:val="00CD65DD"/>
    <w:rsid w:val="00CD668B"/>
    <w:rsid w:val="00CD6D85"/>
    <w:rsid w:val="00CE022A"/>
    <w:rsid w:val="00CE07D7"/>
    <w:rsid w:val="00CE16E2"/>
    <w:rsid w:val="00CE1951"/>
    <w:rsid w:val="00CE2530"/>
    <w:rsid w:val="00CE253F"/>
    <w:rsid w:val="00CE2B82"/>
    <w:rsid w:val="00CE4586"/>
    <w:rsid w:val="00CE5954"/>
    <w:rsid w:val="00CE6015"/>
    <w:rsid w:val="00CE61F7"/>
    <w:rsid w:val="00CE6527"/>
    <w:rsid w:val="00CE6C0B"/>
    <w:rsid w:val="00CE6CFE"/>
    <w:rsid w:val="00CE7376"/>
    <w:rsid w:val="00CE7A26"/>
    <w:rsid w:val="00CE7C73"/>
    <w:rsid w:val="00CF08FB"/>
    <w:rsid w:val="00CF0927"/>
    <w:rsid w:val="00CF1ECC"/>
    <w:rsid w:val="00CF21A8"/>
    <w:rsid w:val="00CF236F"/>
    <w:rsid w:val="00CF2B24"/>
    <w:rsid w:val="00CF375D"/>
    <w:rsid w:val="00CF3990"/>
    <w:rsid w:val="00CF3CDE"/>
    <w:rsid w:val="00CF41AB"/>
    <w:rsid w:val="00CF4606"/>
    <w:rsid w:val="00CF5A66"/>
    <w:rsid w:val="00CF612B"/>
    <w:rsid w:val="00CF6183"/>
    <w:rsid w:val="00CF7652"/>
    <w:rsid w:val="00CF76AD"/>
    <w:rsid w:val="00CF7C3A"/>
    <w:rsid w:val="00D01713"/>
    <w:rsid w:val="00D01A8D"/>
    <w:rsid w:val="00D01BB7"/>
    <w:rsid w:val="00D0209F"/>
    <w:rsid w:val="00D03757"/>
    <w:rsid w:val="00D0392C"/>
    <w:rsid w:val="00D03F2C"/>
    <w:rsid w:val="00D04606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C90"/>
    <w:rsid w:val="00D07E0A"/>
    <w:rsid w:val="00D07EC8"/>
    <w:rsid w:val="00D102B2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600"/>
    <w:rsid w:val="00D16900"/>
    <w:rsid w:val="00D16D3E"/>
    <w:rsid w:val="00D16DE8"/>
    <w:rsid w:val="00D174AD"/>
    <w:rsid w:val="00D177D7"/>
    <w:rsid w:val="00D17DC8"/>
    <w:rsid w:val="00D17EBC"/>
    <w:rsid w:val="00D20143"/>
    <w:rsid w:val="00D203C8"/>
    <w:rsid w:val="00D20961"/>
    <w:rsid w:val="00D20A37"/>
    <w:rsid w:val="00D20C85"/>
    <w:rsid w:val="00D20D5C"/>
    <w:rsid w:val="00D21439"/>
    <w:rsid w:val="00D220C1"/>
    <w:rsid w:val="00D22B4B"/>
    <w:rsid w:val="00D22DDE"/>
    <w:rsid w:val="00D22EBC"/>
    <w:rsid w:val="00D2422A"/>
    <w:rsid w:val="00D249AD"/>
    <w:rsid w:val="00D24AA4"/>
    <w:rsid w:val="00D2650D"/>
    <w:rsid w:val="00D26EE7"/>
    <w:rsid w:val="00D271C8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3927"/>
    <w:rsid w:val="00D341B1"/>
    <w:rsid w:val="00D34AA7"/>
    <w:rsid w:val="00D34EBF"/>
    <w:rsid w:val="00D35102"/>
    <w:rsid w:val="00D35328"/>
    <w:rsid w:val="00D359CE"/>
    <w:rsid w:val="00D36D1E"/>
    <w:rsid w:val="00D37259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ED9"/>
    <w:rsid w:val="00D436F4"/>
    <w:rsid w:val="00D43754"/>
    <w:rsid w:val="00D446CE"/>
    <w:rsid w:val="00D45129"/>
    <w:rsid w:val="00D45750"/>
    <w:rsid w:val="00D464CD"/>
    <w:rsid w:val="00D475AB"/>
    <w:rsid w:val="00D47D1E"/>
    <w:rsid w:val="00D47D95"/>
    <w:rsid w:val="00D47DEC"/>
    <w:rsid w:val="00D50244"/>
    <w:rsid w:val="00D512BB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9F6"/>
    <w:rsid w:val="00D53D70"/>
    <w:rsid w:val="00D5421B"/>
    <w:rsid w:val="00D54702"/>
    <w:rsid w:val="00D55755"/>
    <w:rsid w:val="00D5589C"/>
    <w:rsid w:val="00D56461"/>
    <w:rsid w:val="00D56692"/>
    <w:rsid w:val="00D56D8B"/>
    <w:rsid w:val="00D56DAF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7F3"/>
    <w:rsid w:val="00D64BE6"/>
    <w:rsid w:val="00D64FAB"/>
    <w:rsid w:val="00D651D0"/>
    <w:rsid w:val="00D65C83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1A99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6796"/>
    <w:rsid w:val="00D76986"/>
    <w:rsid w:val="00D76D18"/>
    <w:rsid w:val="00D7705F"/>
    <w:rsid w:val="00D77150"/>
    <w:rsid w:val="00D771A1"/>
    <w:rsid w:val="00D771BF"/>
    <w:rsid w:val="00D77828"/>
    <w:rsid w:val="00D77A39"/>
    <w:rsid w:val="00D77C5F"/>
    <w:rsid w:val="00D77CE0"/>
    <w:rsid w:val="00D80043"/>
    <w:rsid w:val="00D806A1"/>
    <w:rsid w:val="00D80CC0"/>
    <w:rsid w:val="00D80E72"/>
    <w:rsid w:val="00D80EB4"/>
    <w:rsid w:val="00D80F6F"/>
    <w:rsid w:val="00D813E9"/>
    <w:rsid w:val="00D81567"/>
    <w:rsid w:val="00D81A54"/>
    <w:rsid w:val="00D81BF8"/>
    <w:rsid w:val="00D81DB4"/>
    <w:rsid w:val="00D81E3E"/>
    <w:rsid w:val="00D82204"/>
    <w:rsid w:val="00D82A37"/>
    <w:rsid w:val="00D82C85"/>
    <w:rsid w:val="00D82D8A"/>
    <w:rsid w:val="00D82FD3"/>
    <w:rsid w:val="00D833E3"/>
    <w:rsid w:val="00D834C3"/>
    <w:rsid w:val="00D83E04"/>
    <w:rsid w:val="00D84449"/>
    <w:rsid w:val="00D8598B"/>
    <w:rsid w:val="00D864EB"/>
    <w:rsid w:val="00D86CFC"/>
    <w:rsid w:val="00D8749C"/>
    <w:rsid w:val="00D8768E"/>
    <w:rsid w:val="00D87A23"/>
    <w:rsid w:val="00D87D5F"/>
    <w:rsid w:val="00D87EF9"/>
    <w:rsid w:val="00D900B7"/>
    <w:rsid w:val="00D90AF8"/>
    <w:rsid w:val="00D90C5B"/>
    <w:rsid w:val="00D9132A"/>
    <w:rsid w:val="00D92025"/>
    <w:rsid w:val="00D924E3"/>
    <w:rsid w:val="00D92B73"/>
    <w:rsid w:val="00D92CD0"/>
    <w:rsid w:val="00D93FFC"/>
    <w:rsid w:val="00D94199"/>
    <w:rsid w:val="00D94214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6061"/>
    <w:rsid w:val="00DA6308"/>
    <w:rsid w:val="00DA7C36"/>
    <w:rsid w:val="00DA7E0B"/>
    <w:rsid w:val="00DB00C1"/>
    <w:rsid w:val="00DB030F"/>
    <w:rsid w:val="00DB0E6A"/>
    <w:rsid w:val="00DB1907"/>
    <w:rsid w:val="00DB3B2D"/>
    <w:rsid w:val="00DB3BE9"/>
    <w:rsid w:val="00DB492A"/>
    <w:rsid w:val="00DB4FC0"/>
    <w:rsid w:val="00DB58C3"/>
    <w:rsid w:val="00DB5CCF"/>
    <w:rsid w:val="00DB5FAF"/>
    <w:rsid w:val="00DB60E2"/>
    <w:rsid w:val="00DB6E97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62F"/>
    <w:rsid w:val="00DC59FC"/>
    <w:rsid w:val="00DC60E0"/>
    <w:rsid w:val="00DC72AE"/>
    <w:rsid w:val="00DD08DA"/>
    <w:rsid w:val="00DD0AFC"/>
    <w:rsid w:val="00DD10F1"/>
    <w:rsid w:val="00DD1987"/>
    <w:rsid w:val="00DD1CE3"/>
    <w:rsid w:val="00DD1E21"/>
    <w:rsid w:val="00DD2F60"/>
    <w:rsid w:val="00DD3D7A"/>
    <w:rsid w:val="00DD42A8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0F"/>
    <w:rsid w:val="00DE7F51"/>
    <w:rsid w:val="00DF00B5"/>
    <w:rsid w:val="00DF10C2"/>
    <w:rsid w:val="00DF1A28"/>
    <w:rsid w:val="00DF242C"/>
    <w:rsid w:val="00DF242D"/>
    <w:rsid w:val="00DF320A"/>
    <w:rsid w:val="00DF38C6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FB"/>
    <w:rsid w:val="00E02149"/>
    <w:rsid w:val="00E035CB"/>
    <w:rsid w:val="00E0379E"/>
    <w:rsid w:val="00E03B98"/>
    <w:rsid w:val="00E03E5C"/>
    <w:rsid w:val="00E0424E"/>
    <w:rsid w:val="00E043E4"/>
    <w:rsid w:val="00E0447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C"/>
    <w:rsid w:val="00E21FFC"/>
    <w:rsid w:val="00E22FD1"/>
    <w:rsid w:val="00E2392B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CA2"/>
    <w:rsid w:val="00E30E6A"/>
    <w:rsid w:val="00E30FBE"/>
    <w:rsid w:val="00E3148A"/>
    <w:rsid w:val="00E31D1D"/>
    <w:rsid w:val="00E32E6E"/>
    <w:rsid w:val="00E32FA8"/>
    <w:rsid w:val="00E338EC"/>
    <w:rsid w:val="00E33998"/>
    <w:rsid w:val="00E33DFB"/>
    <w:rsid w:val="00E34660"/>
    <w:rsid w:val="00E347C1"/>
    <w:rsid w:val="00E34B6E"/>
    <w:rsid w:val="00E34FD2"/>
    <w:rsid w:val="00E351C8"/>
    <w:rsid w:val="00E353CE"/>
    <w:rsid w:val="00E359AA"/>
    <w:rsid w:val="00E35F9F"/>
    <w:rsid w:val="00E35FFD"/>
    <w:rsid w:val="00E36BCE"/>
    <w:rsid w:val="00E37115"/>
    <w:rsid w:val="00E37177"/>
    <w:rsid w:val="00E3734D"/>
    <w:rsid w:val="00E373C2"/>
    <w:rsid w:val="00E37752"/>
    <w:rsid w:val="00E40DA9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3BB3"/>
    <w:rsid w:val="00E53D27"/>
    <w:rsid w:val="00E5437A"/>
    <w:rsid w:val="00E55359"/>
    <w:rsid w:val="00E55652"/>
    <w:rsid w:val="00E557B8"/>
    <w:rsid w:val="00E55E8D"/>
    <w:rsid w:val="00E5624A"/>
    <w:rsid w:val="00E5676C"/>
    <w:rsid w:val="00E56A00"/>
    <w:rsid w:val="00E56A2F"/>
    <w:rsid w:val="00E570C0"/>
    <w:rsid w:val="00E57399"/>
    <w:rsid w:val="00E5741A"/>
    <w:rsid w:val="00E578FB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1EAA"/>
    <w:rsid w:val="00E62765"/>
    <w:rsid w:val="00E62966"/>
    <w:rsid w:val="00E62E1D"/>
    <w:rsid w:val="00E62FEB"/>
    <w:rsid w:val="00E6373F"/>
    <w:rsid w:val="00E64DE5"/>
    <w:rsid w:val="00E650B8"/>
    <w:rsid w:val="00E6560B"/>
    <w:rsid w:val="00E65BC2"/>
    <w:rsid w:val="00E66E80"/>
    <w:rsid w:val="00E673E1"/>
    <w:rsid w:val="00E676D5"/>
    <w:rsid w:val="00E6770E"/>
    <w:rsid w:val="00E67807"/>
    <w:rsid w:val="00E6787C"/>
    <w:rsid w:val="00E67B5C"/>
    <w:rsid w:val="00E67BA7"/>
    <w:rsid w:val="00E71146"/>
    <w:rsid w:val="00E714C7"/>
    <w:rsid w:val="00E717CE"/>
    <w:rsid w:val="00E7227D"/>
    <w:rsid w:val="00E72483"/>
    <w:rsid w:val="00E7295C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32C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3B9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34"/>
    <w:rsid w:val="00E91D89"/>
    <w:rsid w:val="00E92BC4"/>
    <w:rsid w:val="00E9354C"/>
    <w:rsid w:val="00E93753"/>
    <w:rsid w:val="00E941E6"/>
    <w:rsid w:val="00E943C8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966"/>
    <w:rsid w:val="00EA5EED"/>
    <w:rsid w:val="00EA61FB"/>
    <w:rsid w:val="00EA69A0"/>
    <w:rsid w:val="00EA6F7A"/>
    <w:rsid w:val="00EA7210"/>
    <w:rsid w:val="00EA7813"/>
    <w:rsid w:val="00EB0539"/>
    <w:rsid w:val="00EB0A4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64F5"/>
    <w:rsid w:val="00EB6632"/>
    <w:rsid w:val="00EB750B"/>
    <w:rsid w:val="00EB75EB"/>
    <w:rsid w:val="00EB7BDF"/>
    <w:rsid w:val="00EC0187"/>
    <w:rsid w:val="00EC0CF3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5E2C"/>
    <w:rsid w:val="00EC6CC0"/>
    <w:rsid w:val="00EC71B8"/>
    <w:rsid w:val="00EC76E5"/>
    <w:rsid w:val="00EC770C"/>
    <w:rsid w:val="00EC78D9"/>
    <w:rsid w:val="00EC7BD0"/>
    <w:rsid w:val="00ED0742"/>
    <w:rsid w:val="00ED0CED"/>
    <w:rsid w:val="00ED0D41"/>
    <w:rsid w:val="00ED0E9D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DB1"/>
    <w:rsid w:val="00EE3321"/>
    <w:rsid w:val="00EE3E96"/>
    <w:rsid w:val="00EE41C6"/>
    <w:rsid w:val="00EE429E"/>
    <w:rsid w:val="00EE4D33"/>
    <w:rsid w:val="00EE54D7"/>
    <w:rsid w:val="00EE675A"/>
    <w:rsid w:val="00EE6CD0"/>
    <w:rsid w:val="00EE72A9"/>
    <w:rsid w:val="00EE79BA"/>
    <w:rsid w:val="00EE7C6B"/>
    <w:rsid w:val="00EF043A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B3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2EB3"/>
    <w:rsid w:val="00F03416"/>
    <w:rsid w:val="00F03E04"/>
    <w:rsid w:val="00F04190"/>
    <w:rsid w:val="00F04D81"/>
    <w:rsid w:val="00F05BFF"/>
    <w:rsid w:val="00F060A2"/>
    <w:rsid w:val="00F065D2"/>
    <w:rsid w:val="00F07169"/>
    <w:rsid w:val="00F079D8"/>
    <w:rsid w:val="00F1053E"/>
    <w:rsid w:val="00F107A6"/>
    <w:rsid w:val="00F1088C"/>
    <w:rsid w:val="00F115D2"/>
    <w:rsid w:val="00F1198B"/>
    <w:rsid w:val="00F12131"/>
    <w:rsid w:val="00F1272A"/>
    <w:rsid w:val="00F128C4"/>
    <w:rsid w:val="00F12D3D"/>
    <w:rsid w:val="00F134EE"/>
    <w:rsid w:val="00F13B30"/>
    <w:rsid w:val="00F1415D"/>
    <w:rsid w:val="00F1442A"/>
    <w:rsid w:val="00F14E28"/>
    <w:rsid w:val="00F1572D"/>
    <w:rsid w:val="00F15767"/>
    <w:rsid w:val="00F16518"/>
    <w:rsid w:val="00F1668F"/>
    <w:rsid w:val="00F166E7"/>
    <w:rsid w:val="00F167B2"/>
    <w:rsid w:val="00F16B2C"/>
    <w:rsid w:val="00F170B9"/>
    <w:rsid w:val="00F171AB"/>
    <w:rsid w:val="00F17240"/>
    <w:rsid w:val="00F17349"/>
    <w:rsid w:val="00F20525"/>
    <w:rsid w:val="00F205BB"/>
    <w:rsid w:val="00F20BD0"/>
    <w:rsid w:val="00F20E77"/>
    <w:rsid w:val="00F21BEF"/>
    <w:rsid w:val="00F225BD"/>
    <w:rsid w:val="00F22A96"/>
    <w:rsid w:val="00F235E6"/>
    <w:rsid w:val="00F23780"/>
    <w:rsid w:val="00F23B8E"/>
    <w:rsid w:val="00F24092"/>
    <w:rsid w:val="00F2486F"/>
    <w:rsid w:val="00F24C90"/>
    <w:rsid w:val="00F2505B"/>
    <w:rsid w:val="00F2569C"/>
    <w:rsid w:val="00F257C6"/>
    <w:rsid w:val="00F25952"/>
    <w:rsid w:val="00F26230"/>
    <w:rsid w:val="00F2717F"/>
    <w:rsid w:val="00F276A8"/>
    <w:rsid w:val="00F279E6"/>
    <w:rsid w:val="00F27D01"/>
    <w:rsid w:val="00F311E4"/>
    <w:rsid w:val="00F32469"/>
    <w:rsid w:val="00F325EB"/>
    <w:rsid w:val="00F32707"/>
    <w:rsid w:val="00F32DB6"/>
    <w:rsid w:val="00F331A2"/>
    <w:rsid w:val="00F33388"/>
    <w:rsid w:val="00F33A90"/>
    <w:rsid w:val="00F33D5B"/>
    <w:rsid w:val="00F34042"/>
    <w:rsid w:val="00F344A9"/>
    <w:rsid w:val="00F34F01"/>
    <w:rsid w:val="00F35088"/>
    <w:rsid w:val="00F35374"/>
    <w:rsid w:val="00F354A7"/>
    <w:rsid w:val="00F35564"/>
    <w:rsid w:val="00F35B05"/>
    <w:rsid w:val="00F35D03"/>
    <w:rsid w:val="00F364FE"/>
    <w:rsid w:val="00F369D1"/>
    <w:rsid w:val="00F36DD9"/>
    <w:rsid w:val="00F374C5"/>
    <w:rsid w:val="00F3792D"/>
    <w:rsid w:val="00F37D8A"/>
    <w:rsid w:val="00F37E37"/>
    <w:rsid w:val="00F4007C"/>
    <w:rsid w:val="00F40464"/>
    <w:rsid w:val="00F406A8"/>
    <w:rsid w:val="00F40F67"/>
    <w:rsid w:val="00F41610"/>
    <w:rsid w:val="00F42238"/>
    <w:rsid w:val="00F428EC"/>
    <w:rsid w:val="00F42998"/>
    <w:rsid w:val="00F42A0D"/>
    <w:rsid w:val="00F439FD"/>
    <w:rsid w:val="00F43DCF"/>
    <w:rsid w:val="00F44996"/>
    <w:rsid w:val="00F45A44"/>
    <w:rsid w:val="00F45D5C"/>
    <w:rsid w:val="00F46026"/>
    <w:rsid w:val="00F46529"/>
    <w:rsid w:val="00F46789"/>
    <w:rsid w:val="00F505D2"/>
    <w:rsid w:val="00F50885"/>
    <w:rsid w:val="00F511BE"/>
    <w:rsid w:val="00F51364"/>
    <w:rsid w:val="00F51D3C"/>
    <w:rsid w:val="00F51DFB"/>
    <w:rsid w:val="00F523E1"/>
    <w:rsid w:val="00F5261A"/>
    <w:rsid w:val="00F52DD5"/>
    <w:rsid w:val="00F534C8"/>
    <w:rsid w:val="00F53A9F"/>
    <w:rsid w:val="00F54006"/>
    <w:rsid w:val="00F5419B"/>
    <w:rsid w:val="00F542B7"/>
    <w:rsid w:val="00F54457"/>
    <w:rsid w:val="00F550B9"/>
    <w:rsid w:val="00F5545A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6D28"/>
    <w:rsid w:val="00F6722D"/>
    <w:rsid w:val="00F674FC"/>
    <w:rsid w:val="00F6754E"/>
    <w:rsid w:val="00F67703"/>
    <w:rsid w:val="00F70CF1"/>
    <w:rsid w:val="00F70F11"/>
    <w:rsid w:val="00F710E1"/>
    <w:rsid w:val="00F71CBF"/>
    <w:rsid w:val="00F7244E"/>
    <w:rsid w:val="00F731F7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F91"/>
    <w:rsid w:val="00F87165"/>
    <w:rsid w:val="00F876A1"/>
    <w:rsid w:val="00F876E2"/>
    <w:rsid w:val="00F87DE7"/>
    <w:rsid w:val="00F900F8"/>
    <w:rsid w:val="00F90CD3"/>
    <w:rsid w:val="00F90FE3"/>
    <w:rsid w:val="00F9101E"/>
    <w:rsid w:val="00F91026"/>
    <w:rsid w:val="00F91250"/>
    <w:rsid w:val="00F9155C"/>
    <w:rsid w:val="00F91843"/>
    <w:rsid w:val="00F91BF5"/>
    <w:rsid w:val="00F91EC5"/>
    <w:rsid w:val="00F92052"/>
    <w:rsid w:val="00F92B54"/>
    <w:rsid w:val="00F934F4"/>
    <w:rsid w:val="00F93800"/>
    <w:rsid w:val="00F93AFC"/>
    <w:rsid w:val="00F94318"/>
    <w:rsid w:val="00F944C1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398"/>
    <w:rsid w:val="00FA38F2"/>
    <w:rsid w:val="00FA3951"/>
    <w:rsid w:val="00FA4C8B"/>
    <w:rsid w:val="00FA6767"/>
    <w:rsid w:val="00FA6AF4"/>
    <w:rsid w:val="00FA6FD6"/>
    <w:rsid w:val="00FA7320"/>
    <w:rsid w:val="00FA742F"/>
    <w:rsid w:val="00FA77C3"/>
    <w:rsid w:val="00FA77EC"/>
    <w:rsid w:val="00FA7E68"/>
    <w:rsid w:val="00FB0606"/>
    <w:rsid w:val="00FB0711"/>
    <w:rsid w:val="00FB12B3"/>
    <w:rsid w:val="00FB164F"/>
    <w:rsid w:val="00FB2051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C45"/>
    <w:rsid w:val="00FB6E05"/>
    <w:rsid w:val="00FB702E"/>
    <w:rsid w:val="00FB7EF1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6054"/>
    <w:rsid w:val="00FC6065"/>
    <w:rsid w:val="00FC611E"/>
    <w:rsid w:val="00FC6248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FD6"/>
    <w:rsid w:val="00FD2A5F"/>
    <w:rsid w:val="00FD2AF2"/>
    <w:rsid w:val="00FD2F9D"/>
    <w:rsid w:val="00FD314B"/>
    <w:rsid w:val="00FD37D4"/>
    <w:rsid w:val="00FD3D32"/>
    <w:rsid w:val="00FD3D50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A69"/>
    <w:rsid w:val="00FE27A4"/>
    <w:rsid w:val="00FE2FFD"/>
    <w:rsid w:val="00FE32BB"/>
    <w:rsid w:val="00FE3AFA"/>
    <w:rsid w:val="00FE3FA3"/>
    <w:rsid w:val="00FE490E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8A6"/>
    <w:rsid w:val="00FF4EE0"/>
    <w:rsid w:val="00FF5077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5C6ED8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41B2C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ody Char Char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odyText2Char">
    <w:name w:val="Body Text 2 Char"/>
    <w:link w:val="BodyText2"/>
    <w:uiPriority w:val="99"/>
    <w:rsid w:val="009F3AA6"/>
    <w:rPr>
      <w:rFonts w:ascii="Book Antiqua" w:hAnsi="Book Antiqua"/>
      <w:sz w:val="22"/>
      <w:szCs w:val="22"/>
    </w:rPr>
  </w:style>
  <w:style w:type="paragraph" w:styleId="NoSpacing">
    <w:name w:val="No Spacing"/>
    <w:uiPriority w:val="1"/>
    <w:qFormat/>
    <w:rsid w:val="00BF3F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F3F2C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602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602AB"/>
  </w:style>
  <w:style w:type="character" w:customStyle="1" w:styleId="eop">
    <w:name w:val="eop"/>
    <w:basedOn w:val="DefaultParagraphFont"/>
    <w:rsid w:val="00A60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05CFABEC-53F5-4BF5-B502-B7D6D3D75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E3924-361A-4EB7-BB36-FB021F7B8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23441-C471-4DEF-91F8-F89A54ADFE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8DFC73-0CDE-459C-8448-87F82E03478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Phudit, Moovoravich</cp:lastModifiedBy>
  <cp:revision>6</cp:revision>
  <cp:lastPrinted>2023-07-31T07:12:00Z</cp:lastPrinted>
  <dcterms:created xsi:type="dcterms:W3CDTF">2023-08-30T04:47:00Z</dcterms:created>
  <dcterms:modified xsi:type="dcterms:W3CDTF">2023-11-09T09:31:00Z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