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D7523" w14:paraId="62A96E56" w14:textId="77777777" w:rsidTr="00783942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4F538956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D7523" w14:paraId="6F5EC513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2D7523" w14:paraId="6F6710AF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2D7523" w14:paraId="5AE8F1C9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2D7523" w:rsidRDefault="00B2075C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2D7523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D7523" w14:paraId="0672E991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9097D8" w14:textId="5CA0427C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71DFB8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448585F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512F5" w:rsidRPr="002D7523" w14:paraId="60CC3576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17703DF" w14:textId="6CABCDE5" w:rsidR="006512F5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C2B39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272FFCE" w14:textId="77777777" w:rsidR="006512F5" w:rsidRPr="002D7523" w:rsidRDefault="006512F5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231458" w:rsidRPr="002D7523" w14:paraId="2FC0B3C0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52BCF7B" w14:textId="1D197BD1" w:rsidR="00231458" w:rsidRPr="002D7523" w:rsidRDefault="00B2075C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CC34C78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596691" w14:textId="77777777" w:rsidR="00231458" w:rsidRPr="002D7523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30C3B" w:rsidRPr="002D7523" w14:paraId="3C540D37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490484E" w14:textId="7F8BC1D5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329001" w14:textId="77777777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4CB74FD" w14:textId="629A8094" w:rsidR="00730C3B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44317" w:rsidRPr="002D7523" w14:paraId="11A4E1AB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DBE40FC" w14:textId="26E9A925" w:rsidR="00C44317" w:rsidRPr="002D7523" w:rsidRDefault="00730C3B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CFDB49" w14:textId="77777777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F1C7442" w14:textId="6C786728" w:rsidR="00C44317" w:rsidRPr="002D7523" w:rsidRDefault="00C44317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</w:tr>
      <w:tr w:rsidR="00EB7BDF" w:rsidRPr="002D7523" w14:paraId="0849E79D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0EBC95F5" w14:textId="4F167F53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3D19D3C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B8A00B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B7BDF" w:rsidRPr="002D7523" w14:paraId="65E98D8A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94ED2E" w14:textId="28912A5D" w:rsidR="00EB7BDF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E5BC304" w14:textId="77777777" w:rsidR="00EB7BDF" w:rsidRPr="002D7523" w:rsidRDefault="00EB7BDF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1557155" w14:textId="316C9EBE" w:rsidR="00EB7BDF" w:rsidRPr="002D7523" w:rsidRDefault="00A55B28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96513" w:rsidRPr="002D7523" w14:paraId="4510BF69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E245A63" w14:textId="0E45B8A5" w:rsidR="00E96513" w:rsidRPr="002D7523" w:rsidRDefault="00730C3B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3AC8420" w14:textId="77777777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C55725B" w14:textId="2F83683D" w:rsidR="00E96513" w:rsidRPr="002D7523" w:rsidRDefault="00E96513" w:rsidP="00EB7B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A55B28" w:rsidRPr="002D7523" w14:paraId="3DF8FAB2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7CA0FE38" w:rsidR="00A55B28" w:rsidRPr="002D7523" w:rsidRDefault="00B2075C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0280B6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43ECBE3D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D752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A55B28" w:rsidRPr="002D7523" w14:paraId="4D308A56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563C739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730C3B"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3C8E027" w14:textId="77777777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179726A3" w:rsidR="00A55B28" w:rsidRPr="002D7523" w:rsidRDefault="00A55B28" w:rsidP="00A55B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D752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40B39" w:rsidRPr="002D7523" w14:paraId="7EF39242" w14:textId="77777777" w:rsidTr="007839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653136B3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223527B9" w:rsidR="00240B39" w:rsidRPr="002D7523" w:rsidRDefault="00240B39" w:rsidP="00240B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2D7523" w:rsidRDefault="00BA310A" w:rsidP="00397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2D7523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2D7523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0FE6C0B4" w14:textId="77777777" w:rsidR="00BA310A" w:rsidRPr="002D7523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19C7867E" w:rsidR="0073085C" w:rsidRPr="00F511E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D7523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2D7523">
        <w:rPr>
          <w:rFonts w:ascii="Angsana New" w:hAnsi="Angsana New" w:hint="cs"/>
          <w:color w:val="000000"/>
          <w:sz w:val="30"/>
          <w:szCs w:val="30"/>
          <w:cs/>
        </w:rPr>
        <w:t>คณะ</w:t>
      </w:r>
      <w:r w:rsidRPr="002D7523">
        <w:rPr>
          <w:rFonts w:ascii="Angsana New" w:hAnsi="Angsana New"/>
          <w:color w:val="000000"/>
          <w:sz w:val="30"/>
          <w:szCs w:val="30"/>
          <w:cs/>
        </w:rPr>
        <w:t>กรรมการ</w:t>
      </w:r>
      <w:r w:rsidRPr="00F511EC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="0016255F"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F5FD1">
        <w:rPr>
          <w:rFonts w:ascii="Angsana New" w:hAnsi="Angsana New"/>
          <w:color w:val="000000"/>
          <w:sz w:val="30"/>
          <w:szCs w:val="30"/>
        </w:rPr>
        <w:t>10</w:t>
      </w:r>
      <w:r w:rsidR="0016255F"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24B1D" w:rsidRPr="00F511EC">
        <w:rPr>
          <w:rFonts w:ascii="Angsana New" w:hAnsi="Angsana New"/>
          <w:color w:val="000000"/>
          <w:sz w:val="30"/>
          <w:szCs w:val="30"/>
          <w:cs/>
        </w:rPr>
        <w:t>พฤศจิกายน</w:t>
      </w:r>
      <w:r w:rsidR="004B7E9B" w:rsidRPr="00F511E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7E9B" w:rsidRPr="00F511EC">
        <w:rPr>
          <w:rFonts w:ascii="Angsana New" w:hAnsi="Angsana New"/>
          <w:color w:val="000000"/>
          <w:sz w:val="30"/>
          <w:szCs w:val="30"/>
        </w:rPr>
        <w:t>256</w:t>
      </w:r>
      <w:r w:rsidR="00524B1D" w:rsidRPr="00F511EC">
        <w:rPr>
          <w:rFonts w:ascii="Angsana New" w:hAnsi="Angsana New"/>
          <w:color w:val="000000"/>
          <w:sz w:val="30"/>
          <w:szCs w:val="30"/>
        </w:rPr>
        <w:t>6</w:t>
      </w:r>
    </w:p>
    <w:p w14:paraId="03D483F5" w14:textId="1A19AC11" w:rsidR="0073085C" w:rsidRPr="00F511EC" w:rsidRDefault="00BA310A" w:rsidP="00730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511E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F511EC" w:rsidRDefault="0073085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F511EC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F511EC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F511EC" w:rsidRDefault="00D32A2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F511EC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โรแยล พลัส จำกัด </w:t>
      </w:r>
      <w:r w:rsidRPr="00F511EC">
        <w:rPr>
          <w:rFonts w:ascii="Angsana New" w:hAnsi="Angsana New"/>
          <w:color w:val="000000"/>
          <w:sz w:val="30"/>
          <w:szCs w:val="30"/>
          <w:cs/>
        </w:rPr>
        <w:t>(</w:t>
      </w:r>
      <w:r w:rsidRPr="00F511EC">
        <w:rPr>
          <w:rFonts w:ascii="Angsana New" w:hAnsi="Angsana New" w:hint="cs"/>
          <w:color w:val="000000"/>
          <w:sz w:val="30"/>
          <w:szCs w:val="30"/>
          <w:cs/>
        </w:rPr>
        <w:t>มหาชน</w:t>
      </w:r>
      <w:r w:rsidRPr="00F511EC">
        <w:rPr>
          <w:rFonts w:ascii="Angsana New" w:hAnsi="Angsana New"/>
          <w:color w:val="000000"/>
          <w:sz w:val="30"/>
          <w:szCs w:val="30"/>
          <w:cs/>
        </w:rPr>
        <w:t>) (“</w:t>
      </w:r>
      <w:r w:rsidRPr="00F511E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F511EC">
        <w:rPr>
          <w:rFonts w:ascii="Angsana New" w:hAnsi="Angsana New"/>
          <w:color w:val="000000"/>
          <w:sz w:val="30"/>
          <w:szCs w:val="30"/>
          <w:cs/>
        </w:rPr>
        <w:t xml:space="preserve">”) </w:t>
      </w:r>
      <w:r w:rsidRPr="00F511EC">
        <w:rPr>
          <w:rFonts w:ascii="Angsana New" w:hAnsi="Angsana New" w:hint="cs"/>
          <w:color w:val="000000"/>
          <w:sz w:val="30"/>
          <w:szCs w:val="30"/>
          <w:cs/>
        </w:rPr>
        <w:t>เป็นนิติบุคคลที่จัดตั้งขึ้นในประเทศไทย และจดทะเบียนกับตลาดหลักทรัพย์</w:t>
      </w:r>
      <w:r w:rsidR="000F28FE" w:rsidRPr="00F511EC">
        <w:rPr>
          <w:rFonts w:ascii="Angsana New" w:hAnsi="Angsana New" w:hint="cs"/>
          <w:color w:val="000000"/>
          <w:sz w:val="30"/>
          <w:szCs w:val="30"/>
          <w:cs/>
        </w:rPr>
        <w:t>แห่งประเทศไทยเมื่อ</w:t>
      </w:r>
      <w:r w:rsidR="007A5B55" w:rsidRPr="00F511EC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7A5B55" w:rsidRPr="00F511EC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F511EC">
        <w:rPr>
          <w:rFonts w:ascii="Angsana New" w:hAnsi="Angsana New" w:hint="cs"/>
          <w:color w:val="000000"/>
          <w:sz w:val="30"/>
          <w:szCs w:val="30"/>
          <w:cs/>
        </w:rPr>
        <w:t xml:space="preserve">พฤษภาคม </w:t>
      </w:r>
      <w:r w:rsidR="000F28FE" w:rsidRPr="00F511EC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F511EC" w:rsidRDefault="00710967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6BEB7ADD" w:rsidR="00710967" w:rsidRPr="00BD373E" w:rsidRDefault="00263ADC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F511EC">
        <w:rPr>
          <w:rFonts w:ascii="Angsana New" w:hAnsi="Angsana New" w:hint="cs"/>
          <w:color w:val="000000"/>
          <w:sz w:val="30"/>
          <w:szCs w:val="30"/>
          <w:cs/>
        </w:rPr>
        <w:t>ณ วันที่</w:t>
      </w:r>
      <w:r w:rsidR="008A29C4">
        <w:rPr>
          <w:rFonts w:ascii="Angsana New" w:hAnsi="Angsana New"/>
          <w:color w:val="000000"/>
          <w:sz w:val="30"/>
          <w:szCs w:val="30"/>
        </w:rPr>
        <w:t xml:space="preserve"> 30</w:t>
      </w:r>
      <w:r w:rsidR="002474D8" w:rsidRPr="00F511EC">
        <w:rPr>
          <w:rFonts w:ascii="Angsana New" w:hAnsi="Angsana New"/>
          <w:color w:val="000000"/>
          <w:sz w:val="30"/>
          <w:szCs w:val="30"/>
        </w:rPr>
        <w:t xml:space="preserve"> </w:t>
      </w:r>
      <w:r w:rsidR="002053B6" w:rsidRPr="00F511EC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241512" w:rsidRPr="00F511E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511EC">
        <w:rPr>
          <w:rFonts w:ascii="Angsana New" w:hAnsi="Angsana New"/>
          <w:color w:val="000000"/>
          <w:sz w:val="30"/>
          <w:szCs w:val="30"/>
        </w:rPr>
        <w:t>256</w:t>
      </w:r>
      <w:r w:rsidR="00241512" w:rsidRPr="00F511EC">
        <w:rPr>
          <w:rFonts w:ascii="Angsana New" w:hAnsi="Angsana New"/>
          <w:color w:val="000000"/>
          <w:sz w:val="30"/>
          <w:szCs w:val="30"/>
        </w:rPr>
        <w:t>6</w:t>
      </w:r>
      <w:r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F511EC">
        <w:rPr>
          <w:rFonts w:ascii="Angsana New" w:hAnsi="Angsana New" w:hint="cs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F511EC">
        <w:rPr>
          <w:rFonts w:ascii="Angsana New" w:hAnsi="Angsana New" w:hint="cs"/>
          <w:color w:val="000000"/>
          <w:sz w:val="30"/>
          <w:szCs w:val="30"/>
          <w:cs/>
        </w:rPr>
        <w:t>ถือหุ้น</w:t>
      </w:r>
      <w:r w:rsidR="0029743B" w:rsidRPr="00F511EC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F511EC">
        <w:rPr>
          <w:rFonts w:ascii="Angsana New" w:hAnsi="Angsana New" w:hint="cs"/>
          <w:color w:val="000000"/>
          <w:sz w:val="30"/>
          <w:szCs w:val="30"/>
          <w:cs/>
        </w:rPr>
        <w:t>ของบริษัท</w:t>
      </w:r>
      <w:r w:rsidR="00915959" w:rsidRPr="00F511EC">
        <w:rPr>
          <w:rFonts w:ascii="Angsana New" w:hAnsi="Angsana New" w:hint="cs"/>
          <w:color w:val="000000"/>
          <w:sz w:val="30"/>
          <w:szCs w:val="30"/>
          <w:cs/>
        </w:rPr>
        <w:t>ในอัตรา</w:t>
      </w:r>
      <w:r w:rsidR="00710967" w:rsidRPr="00F511EC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="00A435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257AF" w:rsidRPr="00F511EC">
        <w:rPr>
          <w:rFonts w:ascii="Angsana New" w:hAnsi="Angsana New"/>
          <w:color w:val="000000"/>
          <w:sz w:val="30"/>
          <w:szCs w:val="30"/>
        </w:rPr>
        <w:t>34</w:t>
      </w:r>
      <w:r w:rsidR="004257AF" w:rsidRPr="00F511EC">
        <w:rPr>
          <w:rFonts w:ascii="Angsana New" w:hAnsi="Angsana New"/>
          <w:color w:val="000000"/>
          <w:sz w:val="30"/>
          <w:szCs w:val="30"/>
          <w:cs/>
        </w:rPr>
        <w:t>.</w:t>
      </w:r>
      <w:r w:rsidR="004257AF" w:rsidRPr="00F511EC">
        <w:rPr>
          <w:rFonts w:ascii="Angsana New" w:hAnsi="Angsana New"/>
          <w:color w:val="000000"/>
          <w:sz w:val="30"/>
          <w:szCs w:val="30"/>
        </w:rPr>
        <w:t>43</w:t>
      </w:r>
      <w:r w:rsidR="00710967" w:rsidRPr="00F511EC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F511EC">
        <w:rPr>
          <w:rFonts w:ascii="Angsana New" w:hAnsi="Angsana New"/>
          <w:color w:val="000000"/>
          <w:sz w:val="30"/>
          <w:szCs w:val="30"/>
          <w:cs/>
        </w:rPr>
        <w:t>ะ</w:t>
      </w:r>
      <w:r w:rsidR="00091C53"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257AF" w:rsidRPr="00F511EC">
        <w:rPr>
          <w:rFonts w:ascii="Angsana New" w:hAnsi="Angsana New"/>
          <w:color w:val="000000"/>
          <w:sz w:val="30"/>
          <w:szCs w:val="30"/>
        </w:rPr>
        <w:t>15</w:t>
      </w:r>
      <w:r w:rsidR="004257AF" w:rsidRPr="00F511EC">
        <w:rPr>
          <w:rFonts w:ascii="Angsana New" w:hAnsi="Angsana New"/>
          <w:color w:val="000000"/>
          <w:sz w:val="30"/>
          <w:szCs w:val="30"/>
          <w:cs/>
        </w:rPr>
        <w:t>.</w:t>
      </w:r>
      <w:r w:rsidR="004257AF" w:rsidRPr="00F511EC">
        <w:rPr>
          <w:rFonts w:ascii="Angsana New" w:hAnsi="Angsana New"/>
          <w:color w:val="000000"/>
          <w:sz w:val="30"/>
          <w:szCs w:val="30"/>
        </w:rPr>
        <w:t>02</w:t>
      </w:r>
      <w:r w:rsidR="00C46EF2" w:rsidRPr="00F511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F511EC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="00710967" w:rsidRPr="00F511E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F511EC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F511EC">
        <w:rPr>
          <w:rFonts w:ascii="Angsana New" w:hAnsi="Angsana New"/>
          <w:i/>
          <w:iCs/>
          <w:color w:val="000000"/>
          <w:sz w:val="30"/>
          <w:szCs w:val="30"/>
          <w:cs/>
        </w:rPr>
        <w:t>ธันวาคม</w:t>
      </w:r>
      <w:r w:rsidR="00915959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241512">
        <w:rPr>
          <w:rFonts w:ascii="Angsana New" w:hAnsi="Angsana New"/>
          <w:i/>
          <w:iCs/>
          <w:color w:val="000000"/>
          <w:sz w:val="30"/>
          <w:szCs w:val="30"/>
        </w:rPr>
        <w:t>5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ในอัตรา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 xml:space="preserve"> 34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43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และร้อยละ 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BD373E" w:rsidRDefault="000F28FE" w:rsidP="00D32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BD373E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BD373E" w:rsidRDefault="00D32A27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BD373E" w:rsidRDefault="00BA310A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BD373E" w:rsidRDefault="00BA310A" w:rsidP="00040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AF629" w14:textId="7D455C70" w:rsidR="00D01BB7" w:rsidRPr="00BD373E" w:rsidRDefault="00D01BB7" w:rsidP="004B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34 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BD373E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470493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3F9C" w:rsidRPr="00BD373E">
        <w:rPr>
          <w:rFonts w:ascii="Angsana New" w:hAnsi="Angsana New"/>
          <w:color w:val="000000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โดย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BD373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</w:t>
      </w:r>
      <w:r w:rsidR="000400E5" w:rsidRPr="00BD373E">
        <w:rPr>
          <w:rFonts w:ascii="Angsana New" w:hAnsi="Angsana New"/>
          <w:color w:val="000000"/>
          <w:sz w:val="30"/>
          <w:szCs w:val="30"/>
          <w:cs/>
        </w:rPr>
        <w:t>ไปแล้วในงบการเงินประจำปี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BD373E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BD373E">
        <w:rPr>
          <w:rFonts w:ascii="Angsana New" w:hAnsi="Angsana New"/>
          <w:color w:val="000000"/>
          <w:sz w:val="30"/>
          <w:szCs w:val="30"/>
        </w:rPr>
        <w:t xml:space="preserve"> 256</w:t>
      </w:r>
      <w:r w:rsidR="001B05C6">
        <w:rPr>
          <w:rFonts w:ascii="Angsana New" w:hAnsi="Angsana New"/>
          <w:color w:val="000000"/>
          <w:sz w:val="30"/>
          <w:szCs w:val="30"/>
        </w:rPr>
        <w:t>5</w:t>
      </w:r>
    </w:p>
    <w:p w14:paraId="7079C2BD" w14:textId="68F83F14" w:rsidR="00C92AE5" w:rsidRDefault="00C92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12CE882" w14:textId="1698CEFD" w:rsidR="00D8768E" w:rsidRDefault="00E4254D" w:rsidP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D77150" w:rsidRPr="00BD373E">
        <w:rPr>
          <w:rFonts w:ascii="Angsana New" w:hAnsi="Angsana New"/>
          <w:sz w:val="30"/>
          <w:szCs w:val="30"/>
          <w:cs/>
        </w:rPr>
        <w:t>ที่</w:t>
      </w:r>
      <w:r w:rsidRPr="00BD373E">
        <w:rPr>
          <w:rFonts w:ascii="Angsana New" w:hAnsi="Angsana New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D373E">
        <w:rPr>
          <w:rFonts w:ascii="Angsana New" w:hAnsi="Angsana New"/>
          <w:sz w:val="30"/>
          <w:szCs w:val="30"/>
        </w:rPr>
        <w:t xml:space="preserve">31 </w:t>
      </w:r>
      <w:r w:rsidRPr="00BD373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D373E">
        <w:rPr>
          <w:rFonts w:ascii="Angsana New" w:hAnsi="Angsana New"/>
          <w:sz w:val="30"/>
          <w:szCs w:val="30"/>
        </w:rPr>
        <w:t>256</w:t>
      </w:r>
      <w:r w:rsidR="001B05C6">
        <w:rPr>
          <w:rFonts w:ascii="Angsana New" w:hAnsi="Angsana New"/>
          <w:sz w:val="30"/>
          <w:szCs w:val="30"/>
        </w:rPr>
        <w:t>5</w:t>
      </w:r>
    </w:p>
    <w:p w14:paraId="4DA39A00" w14:textId="2CD597F1" w:rsidR="00241512" w:rsidRDefault="0024151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32C235" w14:textId="77777777" w:rsidR="001B05C6" w:rsidRPr="00BD373E" w:rsidRDefault="001B05C6" w:rsidP="0041068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C53207" w14:textId="5B303450" w:rsidR="00BA310A" w:rsidRPr="00BD373E" w:rsidRDefault="003070BC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B1D049F" w14:textId="136C106C" w:rsidR="00C94B58" w:rsidRPr="00410680" w:rsidRDefault="00C94B58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p w14:paraId="33BEA9B8" w14:textId="1B8F734E" w:rsidR="009808DB" w:rsidRPr="00BD373E" w:rsidRDefault="009808DB" w:rsidP="009808DB">
      <w:pPr>
        <w:tabs>
          <w:tab w:val="clear" w:pos="454"/>
          <w:tab w:val="clear" w:pos="680"/>
          <w:tab w:val="left" w:pos="540"/>
        </w:tabs>
        <w:spacing w:line="240" w:lineRule="auto"/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D373E">
        <w:rPr>
          <w:rFonts w:ascii="Angsana New" w:hAnsi="Angsana New"/>
          <w:color w:val="000000"/>
          <w:sz w:val="30"/>
          <w:szCs w:val="30"/>
          <w:cs/>
        </w:rPr>
        <w:t>ความสัมพันธ์กับบุคคลหรือกิจการที่เกี่ยวข้องกันไม่มีการเปลี่ยนแปลงอย่างมีสาระสำคัญในระหว่างงวด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2053B6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BD373E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BD373E">
        <w:rPr>
          <w:rFonts w:ascii="Angsana New" w:hAnsi="Angsana New"/>
          <w:color w:val="000000"/>
          <w:sz w:val="30"/>
          <w:szCs w:val="30"/>
        </w:rPr>
        <w:t>3</w:t>
      </w:r>
      <w:r w:rsidR="00FF7CD0">
        <w:rPr>
          <w:rFonts w:ascii="Angsana New" w:hAnsi="Angsana New"/>
          <w:color w:val="000000"/>
          <w:sz w:val="30"/>
          <w:szCs w:val="30"/>
        </w:rPr>
        <w:t xml:space="preserve">0 </w:t>
      </w:r>
      <w:r w:rsidR="002053B6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BC431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D373E">
        <w:rPr>
          <w:rFonts w:ascii="Angsana New" w:hAnsi="Angsana New"/>
          <w:color w:val="000000"/>
          <w:sz w:val="30"/>
          <w:szCs w:val="30"/>
        </w:rPr>
        <w:t>256</w:t>
      </w:r>
      <w:r w:rsidR="00BC4315">
        <w:rPr>
          <w:rFonts w:ascii="Angsana New" w:hAnsi="Angsana New"/>
          <w:color w:val="000000"/>
          <w:sz w:val="30"/>
          <w:szCs w:val="30"/>
        </w:rPr>
        <w:t>6</w:t>
      </w:r>
    </w:p>
    <w:p w14:paraId="5E04EF4D" w14:textId="77777777" w:rsidR="009808DB" w:rsidRPr="00410680" w:rsidRDefault="009808DB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39EDC393" w14:textId="6BFA3AE2" w:rsidR="000A79CF" w:rsidRPr="00F576ED" w:rsidRDefault="000A79CF" w:rsidP="000A79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576ED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F576ED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Pr="00F576ED">
        <w:rPr>
          <w:rFonts w:asciiTheme="majorBidi" w:hAnsiTheme="majorBidi" w:cstheme="majorBidi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F576ED" w:rsidRDefault="000A79CF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F576ED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F576ED" w:rsidRDefault="000A79CF" w:rsidP="00783942">
            <w:pPr>
              <w:tabs>
                <w:tab w:val="clear" w:pos="227"/>
                <w:tab w:val="left" w:pos="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F576ED" w:rsidRDefault="000A79CF" w:rsidP="006F6328">
            <w:pPr>
              <w:spacing w:line="240" w:lineRule="auto"/>
              <w:ind w:left="252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6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0E34C5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F576ED" w:rsidRDefault="000A79CF" w:rsidP="006F6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F576ED" w:rsidRDefault="000A79CF" w:rsidP="006F6328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6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79DE301" w14:textId="08544E84" w:rsidR="00F1668F" w:rsidRPr="00410680" w:rsidRDefault="00F1668F" w:rsidP="0098739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59"/>
        <w:gridCol w:w="272"/>
        <w:gridCol w:w="1259"/>
        <w:gridCol w:w="11"/>
      </w:tblGrid>
      <w:tr w:rsidR="005D76A8" w:rsidRPr="00BD373E" w14:paraId="44635708" w14:textId="77777777" w:rsidTr="007134E8">
        <w:trPr>
          <w:gridAfter w:val="1"/>
          <w:wAfter w:w="6" w:type="pct"/>
          <w:trHeight w:val="434"/>
          <w:tblHeader/>
        </w:trPr>
        <w:tc>
          <w:tcPr>
            <w:tcW w:w="3505" w:type="pct"/>
          </w:tcPr>
          <w:p w14:paraId="01503CA6" w14:textId="630ECB53" w:rsidR="005D76A8" w:rsidRPr="00BD373E" w:rsidRDefault="00940242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รายการที่สำคัญกับบุคคลที่เกี่ยวข้องกัน</w:t>
            </w:r>
          </w:p>
        </w:tc>
        <w:tc>
          <w:tcPr>
            <w:tcW w:w="672" w:type="pct"/>
          </w:tcPr>
          <w:p w14:paraId="7E33542A" w14:textId="027B22AD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230C161" w14:textId="77777777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3775777" w14:textId="4923EE56" w:rsidR="005D76A8" w:rsidRPr="00BD373E" w:rsidRDefault="005D76A8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E2DA0" w:rsidRPr="00BD373E" w14:paraId="25259935" w14:textId="77777777" w:rsidTr="004E2DA0">
        <w:trPr>
          <w:gridAfter w:val="1"/>
          <w:wAfter w:w="6" w:type="pct"/>
        </w:trPr>
        <w:tc>
          <w:tcPr>
            <w:tcW w:w="3505" w:type="pct"/>
          </w:tcPr>
          <w:p w14:paraId="5D5800C9" w14:textId="20BA1B9A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053B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6267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2474D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053B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2" w:type="pct"/>
          </w:tcPr>
          <w:p w14:paraId="142316E8" w14:textId="278059FD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2053B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1328DBC" w14:textId="77777777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B743BC4" w14:textId="311DEA48" w:rsidR="004E2DA0" w:rsidRPr="00BD373E" w:rsidRDefault="004E2DA0" w:rsidP="004E2D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4E2DA0" w:rsidRPr="00BD373E" w14:paraId="733D13AA" w14:textId="77777777" w:rsidTr="006F6328">
        <w:trPr>
          <w:tblHeader/>
        </w:trPr>
        <w:tc>
          <w:tcPr>
            <w:tcW w:w="3505" w:type="pct"/>
          </w:tcPr>
          <w:p w14:paraId="2E735947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495" w:type="pct"/>
            <w:gridSpan w:val="4"/>
          </w:tcPr>
          <w:p w14:paraId="1A34B62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E2DA0" w:rsidRPr="00BD373E" w14:paraId="7CC84F92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928599F" w14:textId="77777777" w:rsidR="004E2DA0" w:rsidRPr="00BD373E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72" w:type="pct"/>
          </w:tcPr>
          <w:p w14:paraId="6C02DBC9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B6A29C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D89066D" w14:textId="77777777" w:rsidR="004E2DA0" w:rsidRPr="00BD373E" w:rsidRDefault="004E2DA0" w:rsidP="006F6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12A3A" w:rsidRPr="00BD373E" w14:paraId="0A448170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72122FB" w14:textId="77777777" w:rsidR="00B12A3A" w:rsidRPr="00BD373E" w:rsidRDefault="00B12A3A" w:rsidP="00B12A3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72" w:type="pct"/>
          </w:tcPr>
          <w:p w14:paraId="1D47B3BA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6B76B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7C775D55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A3A" w:rsidRPr="00BD373E" w14:paraId="281DF1D5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01266D66" w14:textId="77777777" w:rsidR="00B12A3A" w:rsidRPr="00BD373E" w:rsidRDefault="00B12A3A" w:rsidP="00B12A3A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72" w:type="pct"/>
          </w:tcPr>
          <w:p w14:paraId="3A3F8F03" w14:textId="0ECFAE52" w:rsidR="00B12A3A" w:rsidRPr="00BD373E" w:rsidRDefault="004257AF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19,808,882</w:t>
            </w:r>
          </w:p>
        </w:tc>
        <w:tc>
          <w:tcPr>
            <w:tcW w:w="145" w:type="pct"/>
          </w:tcPr>
          <w:p w14:paraId="335E3F55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1B06BA2" w14:textId="74E017DC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12,090,631</w:t>
            </w:r>
          </w:p>
        </w:tc>
      </w:tr>
      <w:tr w:rsidR="00B12A3A" w:rsidRPr="00BD373E" w14:paraId="724F4E2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1FD332E6" w14:textId="77777777" w:rsidR="00B12A3A" w:rsidRPr="00BD373E" w:rsidRDefault="00B12A3A" w:rsidP="00B12A3A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4547614" w14:textId="0C3B00F8" w:rsidR="00B12A3A" w:rsidRPr="00BD373E" w:rsidRDefault="004257AF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394,553</w:t>
            </w:r>
          </w:p>
        </w:tc>
        <w:tc>
          <w:tcPr>
            <w:tcW w:w="145" w:type="pct"/>
          </w:tcPr>
          <w:p w14:paraId="37428C8C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F16A1F1" w14:textId="2A065572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289,600</w:t>
            </w:r>
          </w:p>
        </w:tc>
      </w:tr>
      <w:tr w:rsidR="00B12A3A" w:rsidRPr="00BD373E" w14:paraId="4EA2DB4C" w14:textId="77777777" w:rsidTr="006F6328">
        <w:trPr>
          <w:gridAfter w:val="1"/>
          <w:wAfter w:w="6" w:type="pct"/>
        </w:trPr>
        <w:tc>
          <w:tcPr>
            <w:tcW w:w="3505" w:type="pct"/>
          </w:tcPr>
          <w:p w14:paraId="6776F3F4" w14:textId="77777777" w:rsidR="00B12A3A" w:rsidRPr="00B12A3A" w:rsidRDefault="00B12A3A" w:rsidP="00B12A3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12A3A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39096B97" w:rsidR="00B12A3A" w:rsidRPr="00BD373E" w:rsidRDefault="004257AF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20,203,435</w:t>
            </w:r>
          </w:p>
        </w:tc>
        <w:tc>
          <w:tcPr>
            <w:tcW w:w="145" w:type="pct"/>
          </w:tcPr>
          <w:p w14:paraId="310CDA25" w14:textId="77777777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796CEA59" w:rsidR="00B12A3A" w:rsidRPr="00BD373E" w:rsidRDefault="00B12A3A" w:rsidP="00B12A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12,380,231</w:t>
            </w:r>
          </w:p>
        </w:tc>
      </w:tr>
    </w:tbl>
    <w:p w14:paraId="133E74D5" w14:textId="2397AF05" w:rsidR="00353AE5" w:rsidRDefault="00353AE5" w:rsidP="00410680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D221A27" w14:textId="7777777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cs/>
        </w:rPr>
      </w:pPr>
      <w:r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14:paraId="30BE3675" w14:textId="6DC9B850" w:rsidR="00D8768E" w:rsidRPr="00BD373E" w:rsidRDefault="00D8768E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410680" w:rsidRDefault="00D8768E" w:rsidP="0084334E">
      <w:pPr>
        <w:spacing w:line="120" w:lineRule="atLeast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4"/>
        <w:gridCol w:w="1476"/>
        <w:gridCol w:w="270"/>
        <w:gridCol w:w="1260"/>
      </w:tblGrid>
      <w:tr w:rsidR="008D79E1" w:rsidRPr="00BD373E" w14:paraId="1970D74D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5AD2E1B5" w14:textId="5D5C9F19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9CF78" w14:textId="69CE4B24" w:rsidR="008D79E1" w:rsidRPr="00BD373E" w:rsidRDefault="002474D8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12A3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A090BF4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48FE3" w14:textId="734B62DC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31</w:t>
            </w:r>
            <w:r w:rsidRPr="00BD373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BD373E" w14:paraId="17B43725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61958CCA" w14:textId="77777777" w:rsidR="008D79E1" w:rsidRPr="00BD373E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41471718" w14:textId="7BFC8E1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F4DDB45" w14:textId="77777777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1C0F4" w14:textId="22E47A9A" w:rsidR="008D79E1" w:rsidRPr="00BD373E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8C15AB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8768E" w:rsidRPr="00BD373E" w14:paraId="2C095259" w14:textId="77777777" w:rsidTr="00410680">
        <w:trPr>
          <w:trHeight w:val="20"/>
          <w:tblHeader/>
        </w:trPr>
        <w:tc>
          <w:tcPr>
            <w:tcW w:w="6354" w:type="dxa"/>
            <w:shd w:val="clear" w:color="auto" w:fill="auto"/>
            <w:vAlign w:val="bottom"/>
          </w:tcPr>
          <w:p w14:paraId="190064AA" w14:textId="77777777" w:rsidR="00D8768E" w:rsidRPr="00BD373E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vAlign w:val="bottom"/>
          </w:tcPr>
          <w:p w14:paraId="3F22905F" w14:textId="77777777" w:rsidR="00D8768E" w:rsidRPr="00BD373E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1110" w:rsidRPr="002B09CD" w14:paraId="4E4DB9F5" w14:textId="77777777" w:rsidTr="00410680">
        <w:trPr>
          <w:trHeight w:val="20"/>
        </w:trPr>
        <w:tc>
          <w:tcPr>
            <w:tcW w:w="6354" w:type="dxa"/>
          </w:tcPr>
          <w:p w14:paraId="7CA8DEE5" w14:textId="7F6400A4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86834576"/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476" w:type="dxa"/>
          </w:tcPr>
          <w:p w14:paraId="757BEABA" w14:textId="64254592" w:rsidR="00691110" w:rsidRPr="00BD373E" w:rsidRDefault="00614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4D55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614D55">
              <w:rPr>
                <w:rFonts w:ascii="Angsana New" w:hAnsi="Angsana New"/>
                <w:sz w:val="30"/>
                <w:szCs w:val="30"/>
              </w:rPr>
              <w:t>,</w:t>
            </w:r>
            <w:r w:rsidRPr="00614D55">
              <w:rPr>
                <w:rFonts w:ascii="Angsana New" w:hAnsi="Angsana New"/>
                <w:sz w:val="30"/>
                <w:szCs w:val="30"/>
                <w:cs/>
              </w:rPr>
              <w:t>244</w:t>
            </w:r>
            <w:r w:rsidRPr="00614D5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2DE8E55F" w14:textId="77777777" w:rsidR="00691110" w:rsidRPr="00BD373E" w:rsidRDefault="00691110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43478" w14:textId="3D8599FC" w:rsidR="00691110" w:rsidRPr="002B09CD" w:rsidRDefault="00DF292F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48,105,059</w:t>
            </w:r>
          </w:p>
        </w:tc>
      </w:tr>
      <w:tr w:rsidR="00691110" w:rsidRPr="00BD373E" w14:paraId="22BBF91D" w14:textId="77777777" w:rsidTr="00410680">
        <w:trPr>
          <w:trHeight w:val="20"/>
        </w:trPr>
        <w:tc>
          <w:tcPr>
            <w:tcW w:w="6354" w:type="dxa"/>
          </w:tcPr>
          <w:p w14:paraId="16E3C818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6" w:type="dxa"/>
          </w:tcPr>
          <w:p w14:paraId="3B7FFD43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23C430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2A3EE7" w14:textId="77777777" w:rsidR="00691110" w:rsidRPr="002B09CD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4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110" w:rsidRPr="00BD373E" w14:paraId="46D82568" w14:textId="77777777" w:rsidTr="00410680">
        <w:trPr>
          <w:trHeight w:val="20"/>
        </w:trPr>
        <w:tc>
          <w:tcPr>
            <w:tcW w:w="6354" w:type="dxa"/>
          </w:tcPr>
          <w:p w14:paraId="2050952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4E775EF9" w14:textId="1BF0A81C" w:rsidR="00691110" w:rsidRPr="00BD373E" w:rsidRDefault="00614D55" w:rsidP="00B44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1,654,292</w:t>
            </w:r>
          </w:p>
        </w:tc>
        <w:tc>
          <w:tcPr>
            <w:tcW w:w="270" w:type="dxa"/>
          </w:tcPr>
          <w:p w14:paraId="548353D1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335F34" w14:textId="611500BD" w:rsidR="00691110" w:rsidRPr="002B09CD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15,535,335</w:t>
            </w:r>
          </w:p>
        </w:tc>
      </w:tr>
      <w:tr w:rsidR="002F71D6" w:rsidRPr="00BD373E" w14:paraId="467470D9" w14:textId="77777777" w:rsidTr="00410680">
        <w:trPr>
          <w:trHeight w:val="20"/>
        </w:trPr>
        <w:tc>
          <w:tcPr>
            <w:tcW w:w="6354" w:type="dxa"/>
          </w:tcPr>
          <w:p w14:paraId="58C4C3C4" w14:textId="139614F2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64A8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64A8C"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</w:tcPr>
          <w:p w14:paraId="0F972699" w14:textId="5962F4F1" w:rsidR="002F71D6" w:rsidRPr="00BD373E" w:rsidDel="008C15AB" w:rsidRDefault="00614D55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BB4D5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B080BE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7C599" w14:textId="6FBCD426" w:rsidR="002F71D6" w:rsidRPr="002B09CD" w:rsidDel="002F71D6" w:rsidRDefault="002F71D6" w:rsidP="00F144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</w:rPr>
              <w:t>3,550</w:t>
            </w:r>
          </w:p>
        </w:tc>
      </w:tr>
      <w:tr w:rsidR="002F71D6" w:rsidRPr="00BD373E" w14:paraId="4C4178A4" w14:textId="77777777" w:rsidTr="00783942">
        <w:trPr>
          <w:trHeight w:val="20"/>
        </w:trPr>
        <w:tc>
          <w:tcPr>
            <w:tcW w:w="6354" w:type="dxa"/>
          </w:tcPr>
          <w:p w14:paraId="46171EFB" w14:textId="2967D512" w:rsidR="002F71D6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5105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76" w:type="dxa"/>
            <w:vAlign w:val="center"/>
          </w:tcPr>
          <w:p w14:paraId="000C5084" w14:textId="21BD6DC9" w:rsidR="002F71D6" w:rsidRPr="00BD373E" w:rsidDel="008C15AB" w:rsidRDefault="00614D55" w:rsidP="00614D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797672" w14:textId="77777777" w:rsidR="002F71D6" w:rsidRPr="00BD373E" w:rsidRDefault="002F71D6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C1F0D9" w14:textId="17302093" w:rsidR="002F71D6" w:rsidRPr="002B09CD" w:rsidRDefault="002F71D6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2B09C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700FC24B" w14:textId="77777777" w:rsidTr="00410680">
        <w:trPr>
          <w:trHeight w:val="20"/>
        </w:trPr>
        <w:tc>
          <w:tcPr>
            <w:tcW w:w="6354" w:type="dxa"/>
          </w:tcPr>
          <w:p w14:paraId="3D1B357D" w14:textId="074F1712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57DFC743" w14:textId="4FA254DD" w:rsidR="0000064E" w:rsidRPr="00BD373E" w:rsidRDefault="00614D55" w:rsidP="00B44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,898,810</w:t>
            </w:r>
          </w:p>
        </w:tc>
        <w:tc>
          <w:tcPr>
            <w:tcW w:w="270" w:type="dxa"/>
          </w:tcPr>
          <w:p w14:paraId="3EEC40CA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7E4AFF" w14:textId="6A47EDE1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  <w:tr w:rsidR="0000064E" w:rsidRPr="00BD373E" w14:paraId="44EDAAAE" w14:textId="77777777" w:rsidTr="00783942">
        <w:trPr>
          <w:trHeight w:val="20"/>
        </w:trPr>
        <w:tc>
          <w:tcPr>
            <w:tcW w:w="6354" w:type="dxa"/>
          </w:tcPr>
          <w:p w14:paraId="6D1FE69D" w14:textId="4BEAFE00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="000C37EB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7BDEFB16" w14:textId="422A68A9" w:rsidR="0000064E" w:rsidRPr="00BD373E" w:rsidRDefault="00A544A5" w:rsidP="00A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53641E" w14:textId="5677DF7D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4A6BD" w14:textId="526ACD76" w:rsidR="0000064E" w:rsidRPr="00BD373E" w:rsidRDefault="0000064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9" w:right="78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0064E" w:rsidRPr="00BD373E" w14:paraId="18D4ECDE" w14:textId="77777777" w:rsidTr="00410680">
        <w:trPr>
          <w:trHeight w:val="20"/>
        </w:trPr>
        <w:tc>
          <w:tcPr>
            <w:tcW w:w="6354" w:type="dxa"/>
          </w:tcPr>
          <w:p w14:paraId="6CB99F2A" w14:textId="477A38DB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24DC6F7F" w:rsidR="0000064E" w:rsidRPr="00BD373E" w:rsidRDefault="0061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46,898,810</w:t>
            </w:r>
          </w:p>
        </w:tc>
        <w:tc>
          <w:tcPr>
            <w:tcW w:w="270" w:type="dxa"/>
          </w:tcPr>
          <w:p w14:paraId="533EE669" w14:textId="77777777" w:rsidR="0000064E" w:rsidRPr="00BD373E" w:rsidRDefault="0000064E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1A239C" w14:textId="3B07C78D" w:rsidR="0000064E" w:rsidRPr="00BD373E" w:rsidRDefault="002F71D6" w:rsidP="0000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63,643,944</w:t>
            </w:r>
          </w:p>
        </w:tc>
      </w:tr>
    </w:tbl>
    <w:p w14:paraId="11EF9BFF" w14:textId="77777777" w:rsidR="00A847BF" w:rsidRPr="00410680" w:rsidRDefault="00A847BF" w:rsidP="00E91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E65762C" w14:textId="1261DD78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410680" w:rsidRDefault="00E91D34" w:rsidP="00176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1403E7D" w14:textId="1059BDED" w:rsidR="0099609D" w:rsidRPr="002564DB" w:rsidRDefault="008A236D" w:rsidP="008A2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>
        <w:rPr>
          <w:rFonts w:ascii="Angsana New" w:hAnsi="Angsana New" w:hint="cs"/>
          <w:color w:val="000000"/>
          <w:spacing w:val="6"/>
          <w:sz w:val="30"/>
          <w:szCs w:val="30"/>
          <w:cs/>
        </w:rPr>
        <w:t>/ตัดจำหน่าย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B12A3A">
        <w:rPr>
          <w:rFonts w:ascii="Angsana New" w:hAnsi="Angsana New" w:hint="cs"/>
          <w:color w:val="000000"/>
          <w:spacing w:val="6"/>
          <w:sz w:val="30"/>
          <w:szCs w:val="30"/>
          <w:cs/>
        </w:rPr>
        <w:t>เก้า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474D8">
        <w:rPr>
          <w:rFonts w:ascii="Angsana New" w:hAnsi="Angsana New"/>
          <w:color w:val="000000"/>
          <w:spacing w:val="6"/>
          <w:sz w:val="30"/>
          <w:szCs w:val="30"/>
        </w:rPr>
        <w:t xml:space="preserve">30 </w:t>
      </w:r>
      <w:r w:rsidR="00B12A3A">
        <w:rPr>
          <w:rFonts w:ascii="Angsana New" w:hAnsi="Angsana New" w:hint="cs"/>
          <w:color w:val="000000"/>
          <w:spacing w:val="6"/>
          <w:sz w:val="30"/>
          <w:szCs w:val="30"/>
          <w:cs/>
        </w:rPr>
        <w:t>กันยายน</w:t>
      </w:r>
      <w:r w:rsidR="002F71D6"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2564DB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2F71D6" w:rsidRPr="002564DB">
        <w:rPr>
          <w:rFonts w:ascii="Angsana New" w:hAnsi="Angsana New"/>
          <w:color w:val="000000"/>
          <w:spacing w:val="4"/>
          <w:sz w:val="30"/>
          <w:szCs w:val="30"/>
        </w:rPr>
        <w:t>6</w:t>
      </w:r>
      <w:r w:rsidRPr="002564DB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  </w:t>
      </w:r>
      <w:r w:rsidRPr="002564DB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99609D" w:rsidRDefault="008A236D" w:rsidP="0078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93"/>
        <w:gridCol w:w="300"/>
        <w:gridCol w:w="1707"/>
      </w:tblGrid>
      <w:tr w:rsidR="008A236D" w:rsidRPr="00BD373E" w14:paraId="588F67D4" w14:textId="77777777" w:rsidTr="007134E8">
        <w:trPr>
          <w:trHeight w:val="406"/>
        </w:trPr>
        <w:tc>
          <w:tcPr>
            <w:tcW w:w="3077" w:type="pct"/>
          </w:tcPr>
          <w:p w14:paraId="0FDED552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72AA544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" w:type="pct"/>
          </w:tcPr>
          <w:p w14:paraId="0B70D994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0357C0E3" w14:textId="132996E3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/</w:t>
            </w:r>
            <w:r w:rsidR="0037422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422B">
              <w:rPr>
                <w:rFonts w:hint="cs"/>
                <w:color w:val="000000"/>
                <w:cs/>
              </w:rPr>
              <w:t xml:space="preserve">           </w:t>
            </w:r>
            <w:r w:rsidR="001A29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BD373E" w14:paraId="61112D92" w14:textId="77777777" w:rsidTr="007134E8">
        <w:trPr>
          <w:trHeight w:val="406"/>
        </w:trPr>
        <w:tc>
          <w:tcPr>
            <w:tcW w:w="3077" w:type="pct"/>
          </w:tcPr>
          <w:p w14:paraId="108F2608" w14:textId="77777777" w:rsidR="008A236D" w:rsidRPr="00BD373E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51" w:type="pct"/>
          </w:tcPr>
          <w:p w14:paraId="5EB2B79A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60" w:type="pct"/>
          </w:tcPr>
          <w:p w14:paraId="093A7FB7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442511F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BD373E" w14:paraId="42E54323" w14:textId="77777777" w:rsidTr="007134E8">
        <w:trPr>
          <w:trHeight w:val="349"/>
        </w:trPr>
        <w:tc>
          <w:tcPr>
            <w:tcW w:w="3077" w:type="pct"/>
          </w:tcPr>
          <w:p w14:paraId="6B0E28B5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3" w:type="pct"/>
            <w:gridSpan w:val="3"/>
          </w:tcPr>
          <w:p w14:paraId="193C8C76" w14:textId="77777777" w:rsidR="008A236D" w:rsidRPr="00BD373E" w:rsidRDefault="008A236D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Pr="0032344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D20DB" w:rsidRPr="00BD373E" w14:paraId="43A5BE18" w14:textId="77777777" w:rsidTr="007134E8">
        <w:trPr>
          <w:trHeight w:val="417"/>
        </w:trPr>
        <w:tc>
          <w:tcPr>
            <w:tcW w:w="3077" w:type="pct"/>
          </w:tcPr>
          <w:p w14:paraId="65DCE995" w14:textId="253400DA" w:rsidR="005D20DB" w:rsidRPr="00BD373E" w:rsidRDefault="005D20DB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51" w:type="pct"/>
          </w:tcPr>
          <w:p w14:paraId="66F9D451" w14:textId="02AC046F" w:rsidR="005D20DB" w:rsidRPr="00BD373E" w:rsidRDefault="00EA0C23" w:rsidP="005D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,426</w:t>
            </w:r>
          </w:p>
        </w:tc>
        <w:tc>
          <w:tcPr>
            <w:tcW w:w="160" w:type="pct"/>
          </w:tcPr>
          <w:p w14:paraId="19530371" w14:textId="77777777" w:rsidR="005D20DB" w:rsidRPr="00BD373E" w:rsidRDefault="005D20DB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2" w:type="pct"/>
          </w:tcPr>
          <w:p w14:paraId="20B7BBA0" w14:textId="5A9ADBEB" w:rsidR="005D20DB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2BAF562F" w14:textId="77777777" w:rsidTr="007134E8">
        <w:trPr>
          <w:trHeight w:val="417"/>
        </w:trPr>
        <w:tc>
          <w:tcPr>
            <w:tcW w:w="3077" w:type="pct"/>
          </w:tcPr>
          <w:p w14:paraId="4F7A11DA" w14:textId="4D422A00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51" w:type="pct"/>
          </w:tcPr>
          <w:p w14:paraId="190BBB07" w14:textId="370A714C" w:rsidR="00691110" w:rsidRPr="00BD373E" w:rsidRDefault="00EA0C23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77,119,990</w:t>
            </w:r>
          </w:p>
        </w:tc>
        <w:tc>
          <w:tcPr>
            <w:tcW w:w="160" w:type="pct"/>
          </w:tcPr>
          <w:p w14:paraId="7212C56B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552C9DD2" w14:textId="6C5A5278" w:rsidR="00691110" w:rsidRPr="00BD373E" w:rsidRDefault="00EA0C23" w:rsidP="00F6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91110" w:rsidRPr="00BD373E" w14:paraId="6AFD523F" w14:textId="77777777" w:rsidTr="007134E8">
        <w:trPr>
          <w:trHeight w:val="428"/>
        </w:trPr>
        <w:tc>
          <w:tcPr>
            <w:tcW w:w="3077" w:type="pct"/>
          </w:tcPr>
          <w:p w14:paraId="4311F8ED" w14:textId="77777777" w:rsidR="00691110" w:rsidRPr="00BD373E" w:rsidRDefault="00691110" w:rsidP="00691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51" w:type="pct"/>
          </w:tcPr>
          <w:p w14:paraId="23878513" w14:textId="0A279C05" w:rsidR="00691110" w:rsidRPr="00BD373E" w:rsidRDefault="00EA0C23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38,645,273</w:t>
            </w:r>
          </w:p>
        </w:tc>
        <w:tc>
          <w:tcPr>
            <w:tcW w:w="160" w:type="pct"/>
          </w:tcPr>
          <w:p w14:paraId="2108EFBD" w14:textId="77777777" w:rsidR="00691110" w:rsidRPr="00BD373E" w:rsidRDefault="00691110" w:rsidP="00691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6EE1E439" w14:textId="0AB54176" w:rsidR="00691110" w:rsidRPr="00BD373E" w:rsidRDefault="00EA0C23" w:rsidP="0083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91,063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6C0F8234" w14:textId="77777777" w:rsidTr="003A66B0">
        <w:trPr>
          <w:trHeight w:val="417"/>
        </w:trPr>
        <w:tc>
          <w:tcPr>
            <w:tcW w:w="3077" w:type="pct"/>
          </w:tcPr>
          <w:p w14:paraId="13491853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51" w:type="pct"/>
          </w:tcPr>
          <w:p w14:paraId="7636EF1B" w14:textId="235AA2BA" w:rsidR="00C6088A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649,991</w:t>
            </w:r>
          </w:p>
        </w:tc>
        <w:tc>
          <w:tcPr>
            <w:tcW w:w="160" w:type="pct"/>
          </w:tcPr>
          <w:p w14:paraId="347FDF8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28AF6702" w14:textId="33E65370" w:rsidR="00C6088A" w:rsidRPr="00BD373E" w:rsidRDefault="00EA0C23" w:rsidP="00EA0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458DF5AB" w14:textId="77777777" w:rsidTr="003A66B0">
        <w:trPr>
          <w:trHeight w:val="417"/>
        </w:trPr>
        <w:tc>
          <w:tcPr>
            <w:tcW w:w="3077" w:type="pct"/>
          </w:tcPr>
          <w:p w14:paraId="5FEDD8BB" w14:textId="07822B92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51" w:type="pct"/>
          </w:tcPr>
          <w:p w14:paraId="42A071ED" w14:textId="43D6BB96" w:rsidR="00C6088A" w:rsidRPr="00BD373E" w:rsidRDefault="00EA0C23" w:rsidP="00410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4,602,039</w:t>
            </w:r>
          </w:p>
        </w:tc>
        <w:tc>
          <w:tcPr>
            <w:tcW w:w="160" w:type="pct"/>
          </w:tcPr>
          <w:p w14:paraId="203F6279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AB17979" w14:textId="792D9A84" w:rsidR="00C6088A" w:rsidRPr="00BD373E" w:rsidRDefault="00EA0C23" w:rsidP="00EA0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21A2F0A1" w14:textId="77777777" w:rsidTr="007134E8">
        <w:trPr>
          <w:trHeight w:val="417"/>
        </w:trPr>
        <w:tc>
          <w:tcPr>
            <w:tcW w:w="3077" w:type="pct"/>
          </w:tcPr>
          <w:p w14:paraId="2A02F3DC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E521936" w14:textId="7E377AAA" w:rsidR="00C6088A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382,615,607</w:t>
            </w:r>
          </w:p>
        </w:tc>
        <w:tc>
          <w:tcPr>
            <w:tcW w:w="160" w:type="pct"/>
            <w:shd w:val="clear" w:color="auto" w:fill="auto"/>
          </w:tcPr>
          <w:p w14:paraId="3E9E01BC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14:paraId="4EB57053" w14:textId="2167E84A" w:rsidR="00C6088A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29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103,604,694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6088A" w:rsidRPr="00BD373E" w14:paraId="42FBBA25" w14:textId="77777777" w:rsidTr="001A2995">
        <w:trPr>
          <w:trHeight w:val="438"/>
        </w:trPr>
        <w:tc>
          <w:tcPr>
            <w:tcW w:w="3077" w:type="pct"/>
          </w:tcPr>
          <w:p w14:paraId="02F6071D" w14:textId="77777777" w:rsidR="00C6088A" w:rsidRPr="00BD373E" w:rsidRDefault="00C6088A" w:rsidP="00C6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BA6F9" w14:textId="7B203CEE" w:rsidR="00C6088A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504,414,326</w:t>
            </w:r>
          </w:p>
        </w:tc>
        <w:tc>
          <w:tcPr>
            <w:tcW w:w="160" w:type="pct"/>
            <w:shd w:val="clear" w:color="auto" w:fill="auto"/>
          </w:tcPr>
          <w:p w14:paraId="29C16438" w14:textId="77777777" w:rsidR="00C6088A" w:rsidRPr="00BD373E" w:rsidRDefault="00C6088A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86F1" w14:textId="79B35993" w:rsidR="00C6088A" w:rsidRPr="00BD373E" w:rsidRDefault="00EA0C23" w:rsidP="00C6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103,695,762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6EAB79A" w14:textId="39BC506B" w:rsidR="005B222A" w:rsidRDefault="005B2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88AB86D" w14:textId="5C078FD6" w:rsidR="00730C3B" w:rsidRPr="00410680" w:rsidRDefault="00730C3B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564DB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410680" w:rsidRDefault="00730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07"/>
        <w:gridCol w:w="1620"/>
        <w:gridCol w:w="270"/>
        <w:gridCol w:w="270"/>
        <w:gridCol w:w="1710"/>
      </w:tblGrid>
      <w:tr w:rsidR="00597E33" w:rsidRPr="002564DB" w14:paraId="18DA098E" w14:textId="77777777" w:rsidTr="00783942">
        <w:tc>
          <w:tcPr>
            <w:tcW w:w="5607" w:type="dxa"/>
          </w:tcPr>
          <w:p w14:paraId="36B6F96E" w14:textId="77777777" w:rsidR="00597E33" w:rsidRPr="002564DB" w:rsidRDefault="00597E33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1620" w:type="dxa"/>
            <w:shd w:val="clear" w:color="auto" w:fill="auto"/>
          </w:tcPr>
          <w:p w14:paraId="21409409" w14:textId="5F82C366" w:rsidR="00597E33" w:rsidRPr="002564DB" w:rsidRDefault="00597E33" w:rsidP="002474D8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A56C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587F921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7BE580" w14:textId="520E3159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203D3C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31</w:t>
            </w:r>
            <w:r w:rsidRPr="002564DB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7E33" w:rsidRPr="002564DB" w14:paraId="28F5DA8C" w14:textId="77777777" w:rsidTr="00783942">
        <w:tc>
          <w:tcPr>
            <w:tcW w:w="5607" w:type="dxa"/>
          </w:tcPr>
          <w:p w14:paraId="7FAD4F7E" w14:textId="77777777" w:rsidR="00597E33" w:rsidRPr="002564DB" w:rsidRDefault="00597E33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C0DEE9" w14:textId="4E11AFCB" w:rsidR="00597E33" w:rsidRPr="002564DB" w:rsidRDefault="00597E33" w:rsidP="002474D8">
            <w:pPr>
              <w:tabs>
                <w:tab w:val="clear" w:pos="3515"/>
                <w:tab w:val="left" w:pos="14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7D7A54" w14:textId="77777777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3485AE" w14:textId="4C6D19A4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F959C5" w14:textId="32155BB1" w:rsidR="00597E33" w:rsidRPr="002564DB" w:rsidRDefault="00597E33" w:rsidP="002474D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64D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75719" w:rsidRPr="002564DB" w14:paraId="1B54662B" w14:textId="77777777" w:rsidTr="008E6F60">
        <w:tc>
          <w:tcPr>
            <w:tcW w:w="5607" w:type="dxa"/>
          </w:tcPr>
          <w:p w14:paraId="7ACDE99F" w14:textId="77777777" w:rsidR="00C75719" w:rsidRPr="002564DB" w:rsidRDefault="00C75719" w:rsidP="002474D8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4"/>
          </w:tcPr>
          <w:p w14:paraId="385E78FD" w14:textId="38CAA283" w:rsidR="00C75719" w:rsidRPr="00C75719" w:rsidRDefault="00C75719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394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(บาท)</w:t>
            </w:r>
          </w:p>
        </w:tc>
      </w:tr>
      <w:tr w:rsidR="00597E33" w:rsidRPr="002564DB" w14:paraId="60A05377" w14:textId="77777777" w:rsidTr="00783942">
        <w:tc>
          <w:tcPr>
            <w:tcW w:w="5607" w:type="dxa"/>
          </w:tcPr>
          <w:p w14:paraId="0FE03473" w14:textId="77777777" w:rsidR="00597E33" w:rsidRPr="002564DB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6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620" w:type="dxa"/>
          </w:tcPr>
          <w:p w14:paraId="30309289" w14:textId="77777777" w:rsidR="00597E33" w:rsidRPr="002564DB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9F933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266BD" w14:textId="548389CA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E33" w:rsidRPr="002564DB" w14:paraId="2EE2B51C" w14:textId="77777777" w:rsidTr="00783942">
        <w:tc>
          <w:tcPr>
            <w:tcW w:w="5607" w:type="dxa"/>
          </w:tcPr>
          <w:p w14:paraId="01AED879" w14:textId="1791CCAD" w:rsidR="00597E33" w:rsidRPr="002564DB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="004924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9244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620" w:type="dxa"/>
            <w:vAlign w:val="bottom"/>
          </w:tcPr>
          <w:p w14:paraId="16612783" w14:textId="2B631433" w:rsidR="00597E33" w:rsidRPr="00DE595E" w:rsidRDefault="00DE595E" w:rsidP="00DE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E595E">
              <w:rPr>
                <w:rFonts w:asciiTheme="majorBidi" w:hAnsiTheme="majorBidi" w:cstheme="majorBidi"/>
                <w:bCs/>
                <w:sz w:val="30"/>
                <w:szCs w:val="30"/>
              </w:rPr>
              <w:t>116,869</w:t>
            </w:r>
          </w:p>
        </w:tc>
        <w:tc>
          <w:tcPr>
            <w:tcW w:w="270" w:type="dxa"/>
          </w:tcPr>
          <w:p w14:paraId="5AE1A403" w14:textId="77777777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59772" w14:textId="11EA0C2C" w:rsidR="00597E33" w:rsidRPr="002564DB" w:rsidRDefault="00597E33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4D348282" w:rsidR="00597E33" w:rsidRPr="006D013A" w:rsidRDefault="00597E33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2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64DB">
              <w:rPr>
                <w:rFonts w:asciiTheme="majorBidi" w:hAnsiTheme="majorBidi" w:cstheme="majorBidi"/>
                <w:bCs/>
                <w:sz w:val="30"/>
                <w:szCs w:val="30"/>
              </w:rPr>
              <w:t>66,863</w:t>
            </w:r>
          </w:p>
        </w:tc>
      </w:tr>
      <w:tr w:rsidR="00F669CC" w:rsidRPr="002564DB" w14:paraId="37D71A12" w14:textId="77777777" w:rsidTr="00783942">
        <w:tc>
          <w:tcPr>
            <w:tcW w:w="5607" w:type="dxa"/>
          </w:tcPr>
          <w:p w14:paraId="2FBC1AD3" w14:textId="77777777" w:rsidR="00F669CC" w:rsidRPr="00BD373E" w:rsidRDefault="00F669CC" w:rsidP="00F669CC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228A9FD8" w14:textId="5E5DE578" w:rsidR="00F669CC" w:rsidRPr="00A631A4" w:rsidRDefault="00F669CC" w:rsidP="00F669CC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620" w:type="dxa"/>
            <w:vAlign w:val="bottom"/>
          </w:tcPr>
          <w:p w14:paraId="3B22F1F1" w14:textId="0CCFF153" w:rsidR="00F669CC" w:rsidRPr="002E3888" w:rsidRDefault="002E3888" w:rsidP="002E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E38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4</w:t>
            </w:r>
            <w:r w:rsidRPr="002E3888">
              <w:rPr>
                <w:rFonts w:asciiTheme="majorBidi" w:hAnsiTheme="majorBidi" w:cstheme="majorBidi"/>
                <w:bCs/>
                <w:sz w:val="30"/>
                <w:szCs w:val="30"/>
              </w:rPr>
              <w:t>,212,000</w:t>
            </w:r>
          </w:p>
        </w:tc>
        <w:tc>
          <w:tcPr>
            <w:tcW w:w="270" w:type="dxa"/>
          </w:tcPr>
          <w:p w14:paraId="46A88789" w14:textId="77777777" w:rsidR="00F669CC" w:rsidRPr="002564DB" w:rsidRDefault="00F669CC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47C91" w14:textId="77777777" w:rsidR="00F669CC" w:rsidRPr="002564DB" w:rsidRDefault="00F669CC" w:rsidP="002474D8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C0BB2CD" w14:textId="4147CEB2" w:rsidR="00F669CC" w:rsidRPr="006D013A" w:rsidRDefault="00F669CC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D013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0AD8E02E" w14:textId="77777777" w:rsidTr="00783942">
        <w:trPr>
          <w:trHeight w:val="389"/>
        </w:trPr>
        <w:tc>
          <w:tcPr>
            <w:tcW w:w="5607" w:type="dxa"/>
            <w:shd w:val="clear" w:color="auto" w:fill="auto"/>
          </w:tcPr>
          <w:p w14:paraId="545BBF30" w14:textId="77777777" w:rsidR="00597E33" w:rsidRPr="00813803" w:rsidRDefault="00597E33" w:rsidP="002474D8">
            <w:pPr>
              <w:tabs>
                <w:tab w:val="clear" w:pos="1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D641" w14:textId="09EDA561" w:rsidR="00597E33" w:rsidRPr="00DE595E" w:rsidRDefault="00DE595E" w:rsidP="00DE5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595E">
              <w:rPr>
                <w:rFonts w:asciiTheme="majorBidi" w:hAnsiTheme="majorBidi"/>
                <w:bCs/>
                <w:sz w:val="30"/>
                <w:szCs w:val="30"/>
                <w:cs/>
                <w:lang w:val="en-GB"/>
              </w:rPr>
              <w:t xml:space="preserve">   </w:t>
            </w:r>
            <w:r w:rsidRPr="00DE595E">
              <w:rPr>
                <w:rFonts w:asciiTheme="majorBidi" w:hAnsiTheme="majorBidi" w:cstheme="majorBidi"/>
                <w:bCs/>
                <w:sz w:val="30"/>
                <w:szCs w:val="30"/>
              </w:rPr>
              <w:t>1,280,902</w:t>
            </w:r>
          </w:p>
        </w:tc>
        <w:tc>
          <w:tcPr>
            <w:tcW w:w="270" w:type="dxa"/>
            <w:shd w:val="clear" w:color="auto" w:fill="auto"/>
          </w:tcPr>
          <w:p w14:paraId="38061F8D" w14:textId="77777777" w:rsidR="00597E33" w:rsidRPr="00813803" w:rsidRDefault="00597E33" w:rsidP="0024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C63B1" w14:textId="1D5DF17E" w:rsidR="00597E33" w:rsidRPr="00813803" w:rsidRDefault="00597E33" w:rsidP="002474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 w:line="240" w:lineRule="auto"/>
              <w:ind w:left="-101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893C3D" w14:textId="49E54C3D" w:rsidR="00597E33" w:rsidRPr="006D013A" w:rsidRDefault="00597E33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D013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698332DE" w14:textId="77777777" w:rsidTr="00783942">
        <w:tc>
          <w:tcPr>
            <w:tcW w:w="5607" w:type="dxa"/>
            <w:shd w:val="clear" w:color="auto" w:fill="auto"/>
          </w:tcPr>
          <w:p w14:paraId="3D1D0D78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5383" w14:textId="3CBB8F33" w:rsidR="00597E33" w:rsidRPr="00783942" w:rsidRDefault="00036F2A" w:rsidP="00036F2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</w:rPr>
              <w:t>5,609,771</w:t>
            </w:r>
          </w:p>
        </w:tc>
        <w:tc>
          <w:tcPr>
            <w:tcW w:w="270" w:type="dxa"/>
            <w:shd w:val="clear" w:color="auto" w:fill="auto"/>
          </w:tcPr>
          <w:p w14:paraId="25C7CD10" w14:textId="77777777" w:rsidR="00597E33" w:rsidRPr="00783942" w:rsidRDefault="00597E33" w:rsidP="00036F2A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DC8E20" w14:textId="5DF54793" w:rsidR="00597E33" w:rsidRPr="00783942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2AAF" w14:textId="691D9389" w:rsidR="00597E33" w:rsidRPr="006D013A" w:rsidRDefault="00597E33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D013A">
              <w:rPr>
                <w:rFonts w:asciiTheme="majorBidi" w:hAnsiTheme="majorBidi" w:cstheme="majorBidi"/>
                <w:b/>
                <w:sz w:val="30"/>
                <w:szCs w:val="30"/>
              </w:rPr>
              <w:t>66,863</w:t>
            </w:r>
          </w:p>
        </w:tc>
      </w:tr>
      <w:tr w:rsidR="00597E33" w:rsidRPr="00813803" w14:paraId="345129E2" w14:textId="77777777" w:rsidTr="00783942">
        <w:tc>
          <w:tcPr>
            <w:tcW w:w="5607" w:type="dxa"/>
            <w:shd w:val="clear" w:color="auto" w:fill="auto"/>
          </w:tcPr>
          <w:p w14:paraId="4F8CE943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628E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7FBBAA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2DA327" w14:textId="7D129F8C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D8C02C" w14:textId="77777777" w:rsidR="00597E33" w:rsidRPr="006D013A" w:rsidRDefault="00597E33" w:rsidP="006D0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597E33" w:rsidRPr="00813803" w14:paraId="69673333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5B4B2F81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620" w:type="dxa"/>
          </w:tcPr>
          <w:p w14:paraId="7E86DB20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983ACF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1646C" w14:textId="154F41B3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597E33" w:rsidRPr="006D013A" w:rsidRDefault="00597E33" w:rsidP="006D0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2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669CC" w:rsidRPr="00813803" w14:paraId="19494B90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7A6F732E" w14:textId="12DB00AD" w:rsidR="00F669CC" w:rsidRPr="00A631A4" w:rsidRDefault="00F669CC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BD373E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620" w:type="dxa"/>
            <w:vAlign w:val="bottom"/>
          </w:tcPr>
          <w:p w14:paraId="20A2AA6B" w14:textId="1CF31241" w:rsidR="00F669CC" w:rsidRPr="00813803" w:rsidRDefault="00036F2A" w:rsidP="00036F2A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ind w:left="-221" w:firstLine="221"/>
              <w:rPr>
                <w:rFonts w:asciiTheme="majorBidi" w:hAnsiTheme="majorBidi" w:cstheme="majorBidi"/>
                <w:sz w:val="30"/>
                <w:szCs w:val="30"/>
              </w:rPr>
            </w:pPr>
            <w:r w:rsidRPr="00036F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23</w:t>
            </w:r>
            <w:r w:rsidRPr="00036F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,769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36F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70" w:type="dxa"/>
          </w:tcPr>
          <w:p w14:paraId="1B708458" w14:textId="77777777" w:rsidR="00F669CC" w:rsidRPr="00813803" w:rsidRDefault="00F669CC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1E3A8" w14:textId="77777777" w:rsidR="00F669CC" w:rsidRPr="00813803" w:rsidRDefault="00F669CC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5D78D01" w14:textId="1EE918BD" w:rsidR="00F669CC" w:rsidRPr="006D013A" w:rsidRDefault="00F669CC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13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7F062328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37242596" w14:textId="5B2BBB54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4A7B06AA" w14:textId="5AB6ED4E" w:rsidR="00597E33" w:rsidRPr="00813803" w:rsidRDefault="00B929B1" w:rsidP="0078394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ind w:left="-221" w:firstLine="22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3,109,328</w:t>
            </w:r>
          </w:p>
        </w:tc>
        <w:tc>
          <w:tcPr>
            <w:tcW w:w="270" w:type="dxa"/>
          </w:tcPr>
          <w:p w14:paraId="15484E28" w14:textId="77777777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B7DA0" w14:textId="1714D551" w:rsidR="00597E33" w:rsidRPr="00813803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FCF4E92" w14:textId="21CF4485" w:rsidR="00597E33" w:rsidRPr="006D013A" w:rsidRDefault="00597E33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6D013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97E33" w:rsidRPr="00813803" w14:paraId="30D4BE2F" w14:textId="77777777" w:rsidTr="0078394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07" w:type="dxa"/>
          </w:tcPr>
          <w:p w14:paraId="297FB9EE" w14:textId="77777777" w:rsidR="00597E33" w:rsidRPr="00813803" w:rsidRDefault="00597E33" w:rsidP="002474D8">
            <w:pPr>
              <w:tabs>
                <w:tab w:val="left" w:pos="3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38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6F4133C" w14:textId="6081B7C5" w:rsidR="00597E33" w:rsidRPr="00513B1A" w:rsidRDefault="00036F2A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31" w:firstLine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26,878,388</w:t>
            </w:r>
          </w:p>
        </w:tc>
        <w:tc>
          <w:tcPr>
            <w:tcW w:w="270" w:type="dxa"/>
          </w:tcPr>
          <w:p w14:paraId="04D7D5C7" w14:textId="77777777" w:rsidR="00597E33" w:rsidRPr="00513B1A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29D85" w14:textId="11EB242F" w:rsidR="00597E33" w:rsidRPr="00513B1A" w:rsidRDefault="00597E33" w:rsidP="00247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left="-108" w:right="-1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FB1BE0D" w14:textId="1D7140AD" w:rsidR="00597E33" w:rsidRPr="006D013A" w:rsidRDefault="00597E33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1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3"/>
    </w:tbl>
    <w:p w14:paraId="759E7543" w14:textId="77777777" w:rsidR="000D5FB0" w:rsidRPr="00813803" w:rsidRDefault="000D5FB0" w:rsidP="00410680">
      <w:pPr>
        <w:spacing w:line="240" w:lineRule="auto"/>
        <w:ind w:right="-43" w:firstLine="540"/>
        <w:jc w:val="thaiDistribute"/>
        <w:rPr>
          <w:rFonts w:asciiTheme="majorBidi" w:hAnsiTheme="majorBidi" w:cstheme="majorBidi"/>
          <w:spacing w:val="-4"/>
        </w:rPr>
      </w:pPr>
    </w:p>
    <w:p w14:paraId="1FE9E977" w14:textId="4B720FE4" w:rsidR="00A91DE6" w:rsidRPr="00BD373E" w:rsidRDefault="00A91DE6" w:rsidP="00A91DE6">
      <w:pPr>
        <w:ind w:right="-43" w:firstLine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รายการเคลื่อนไหวของเงินกู้ยืมระยะยาวจากสถาบันการเงินสำหรับงวดเก้าเดือนสิ้นสุดวันที่ </w:t>
      </w:r>
      <w:r w:rsidRPr="00BD373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</w:t>
      </w:r>
      <w:r w:rsidRPr="00BD373E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CA262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BD373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6BAE37BF" w14:textId="77777777" w:rsidR="00A91DE6" w:rsidRPr="000F4956" w:rsidRDefault="00A91DE6" w:rsidP="00A91DE6">
      <w:pPr>
        <w:ind w:left="540" w:right="-43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830"/>
        <w:gridCol w:w="1620"/>
      </w:tblGrid>
      <w:tr w:rsidR="00A91DE6" w:rsidRPr="00BD373E" w14:paraId="666A834E" w14:textId="77777777" w:rsidTr="008E6F60">
        <w:tc>
          <w:tcPr>
            <w:tcW w:w="7830" w:type="dxa"/>
          </w:tcPr>
          <w:p w14:paraId="159D7919" w14:textId="77777777" w:rsidR="00A91DE6" w:rsidRPr="00BD373E" w:rsidRDefault="00A91DE6" w:rsidP="008E6F60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3B7E56" w14:textId="77777777" w:rsidR="00A91DE6" w:rsidRPr="00BD373E" w:rsidRDefault="00A91DE6" w:rsidP="008E6F60">
            <w:pPr>
              <w:spacing w:line="1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A91DE6" w:rsidRPr="00BD373E" w14:paraId="1CDE239F" w14:textId="77777777" w:rsidTr="008E6F60">
        <w:tc>
          <w:tcPr>
            <w:tcW w:w="7830" w:type="dxa"/>
          </w:tcPr>
          <w:p w14:paraId="1F3C2DEA" w14:textId="508E5403" w:rsidR="00A91DE6" w:rsidRPr="00BD373E" w:rsidRDefault="00A91DE6" w:rsidP="008E6F60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bottom"/>
          </w:tcPr>
          <w:p w14:paraId="62BA3708" w14:textId="78A461C2" w:rsidR="00A91DE6" w:rsidRPr="000F4956" w:rsidRDefault="00A91DE6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D18EA" w:rsidRPr="00BD373E" w14:paraId="0DB755A4" w14:textId="77777777" w:rsidTr="008E6F60">
        <w:tc>
          <w:tcPr>
            <w:tcW w:w="7830" w:type="dxa"/>
          </w:tcPr>
          <w:p w14:paraId="5DD8F5CB" w14:textId="3220750D" w:rsidR="00DD18EA" w:rsidRPr="00BD373E" w:rsidRDefault="00DD18EA" w:rsidP="008E6F60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="004D56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บิกเงินกู้เพิ่ม</w:t>
            </w:r>
          </w:p>
        </w:tc>
        <w:tc>
          <w:tcPr>
            <w:tcW w:w="1620" w:type="dxa"/>
            <w:vAlign w:val="bottom"/>
          </w:tcPr>
          <w:p w14:paraId="675A4935" w14:textId="06643656" w:rsidR="00DD18EA" w:rsidRDefault="00DD18EA" w:rsidP="00853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29,510,456</w:t>
            </w:r>
          </w:p>
        </w:tc>
      </w:tr>
      <w:tr w:rsidR="00A91DE6" w:rsidRPr="00BD373E" w14:paraId="7DE225C2" w14:textId="77777777" w:rsidTr="008E6F60">
        <w:tc>
          <w:tcPr>
            <w:tcW w:w="7830" w:type="dxa"/>
            <w:shd w:val="clear" w:color="auto" w:fill="auto"/>
          </w:tcPr>
          <w:p w14:paraId="11094BF4" w14:textId="44DC76E7" w:rsidR="00A91DE6" w:rsidRPr="00BD373E" w:rsidRDefault="00383FE4" w:rsidP="008E6F60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149227793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="004D56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คืนเงินกู้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3842B" w14:textId="01DEAB0C" w:rsidR="00A91DE6" w:rsidRPr="00FA4D83" w:rsidRDefault="00FA4D83" w:rsidP="00FA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/>
                <w:sz w:val="30"/>
                <w:szCs w:val="30"/>
              </w:rPr>
            </w:pPr>
            <w:r w:rsidRPr="00FA4D83">
              <w:rPr>
                <w:rFonts w:asciiTheme="majorBidi" w:hAnsiTheme="majorBidi"/>
                <w:sz w:val="30"/>
                <w:szCs w:val="30"/>
              </w:rPr>
              <w:t>(</w:t>
            </w:r>
            <w:r w:rsidR="00DD18EA" w:rsidRPr="00FA4D83">
              <w:rPr>
                <w:rFonts w:asciiTheme="majorBidi" w:hAnsiTheme="majorBidi"/>
                <w:sz w:val="30"/>
                <w:szCs w:val="30"/>
              </w:rPr>
              <w:t>1,529,396</w:t>
            </w:r>
            <w:r w:rsidRPr="00FA4D83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  <w:bookmarkEnd w:id="4"/>
      <w:tr w:rsidR="00A91DE6" w:rsidRPr="00BD373E" w14:paraId="78321339" w14:textId="77777777" w:rsidTr="008E6F60">
        <w:tc>
          <w:tcPr>
            <w:tcW w:w="7830" w:type="dxa"/>
            <w:shd w:val="clear" w:color="auto" w:fill="auto"/>
          </w:tcPr>
          <w:p w14:paraId="67CF6FE5" w14:textId="690B20E1" w:rsidR="00A91DE6" w:rsidRPr="00BD373E" w:rsidRDefault="00A91DE6" w:rsidP="008E6F60">
            <w:pPr>
              <w:spacing w:line="12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49E1A" w14:textId="4CB150E8" w:rsidR="00A91DE6" w:rsidRPr="00FA4D83" w:rsidRDefault="001F1366" w:rsidP="00FA4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FA4D8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27</w:t>
            </w:r>
            <w:r w:rsidRPr="00FA4D83">
              <w:rPr>
                <w:rFonts w:asciiTheme="majorBidi" w:hAnsiTheme="majorBidi"/>
                <w:b/>
                <w:bCs/>
                <w:sz w:val="30"/>
                <w:szCs w:val="30"/>
              </w:rPr>
              <w:t>,981,0</w:t>
            </w:r>
            <w:r w:rsidR="00DD18EA" w:rsidRPr="00FA4D83">
              <w:rPr>
                <w:rFonts w:asciiTheme="majorBidi" w:hAnsi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1CF98CCE" w14:textId="77777777" w:rsidR="00A91DE6" w:rsidRDefault="00A91DE6" w:rsidP="00783942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9A598" w14:textId="18CB666C" w:rsidR="0070572D" w:rsidRPr="00A87542" w:rsidRDefault="00730C3B" w:rsidP="00783942">
      <w:pPr>
        <w:tabs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3803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2F62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1809">
        <w:rPr>
          <w:rFonts w:asciiTheme="majorBidi" w:hAnsiTheme="majorBidi" w:cstheme="majorBidi"/>
          <w:sz w:val="30"/>
          <w:szCs w:val="30"/>
        </w:rPr>
        <w:t xml:space="preserve">30 </w:t>
      </w:r>
      <w:r w:rsidR="009A56C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A18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sz w:val="30"/>
          <w:szCs w:val="30"/>
        </w:rPr>
        <w:t>6</w:t>
      </w:r>
      <w:r w:rsidRPr="00813803">
        <w:rPr>
          <w:rFonts w:asciiTheme="majorBidi" w:hAnsiTheme="majorBidi"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</w:t>
      </w:r>
      <w:r w:rsidRPr="003138A5">
        <w:rPr>
          <w:rFonts w:asciiTheme="majorBidi" w:hAnsiTheme="majorBidi" w:cstheme="majorBidi"/>
          <w:sz w:val="30"/>
          <w:szCs w:val="30"/>
          <w:cs/>
        </w:rPr>
        <w:t>รว</w:t>
      </w:r>
      <w:r w:rsidR="00750F42" w:rsidRPr="003138A5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3138A5">
        <w:rPr>
          <w:rFonts w:asciiTheme="majorBidi" w:hAnsiTheme="majorBidi"/>
          <w:sz w:val="30"/>
          <w:szCs w:val="30"/>
          <w:cs/>
        </w:rPr>
        <w:t xml:space="preserve"> </w:t>
      </w:r>
      <w:r w:rsidR="001F1366">
        <w:rPr>
          <w:rFonts w:asciiTheme="majorBidi" w:hAnsiTheme="majorBidi"/>
          <w:sz w:val="30"/>
          <w:szCs w:val="30"/>
        </w:rPr>
        <w:t>15</w:t>
      </w:r>
      <w:r w:rsidR="001064AD">
        <w:rPr>
          <w:rFonts w:asciiTheme="majorBidi" w:hAnsiTheme="majorBidi"/>
          <w:sz w:val="30"/>
          <w:szCs w:val="30"/>
        </w:rPr>
        <w:t>5.00</w:t>
      </w:r>
      <w:r w:rsidR="001F1366">
        <w:rPr>
          <w:rFonts w:asciiTheme="majorBidi" w:hAnsiTheme="majorBidi"/>
          <w:sz w:val="30"/>
          <w:szCs w:val="30"/>
        </w:rPr>
        <w:t xml:space="preserve"> </w:t>
      </w:r>
      <w:r w:rsidRPr="00F149BB">
        <w:rPr>
          <w:rFonts w:asciiTheme="majorBidi" w:hAnsiTheme="majorBidi" w:cstheme="majorBidi"/>
          <w:sz w:val="30"/>
          <w:szCs w:val="30"/>
          <w:cs/>
        </w:rPr>
        <w:t>ล้าน</w:t>
      </w:r>
      <w:r w:rsidRPr="00813803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138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F6168" w:rsidRPr="00813803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: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 xml:space="preserve"> 64</w:t>
      </w:r>
      <w:r w:rsidR="001B05C6" w:rsidRPr="00813803">
        <w:rPr>
          <w:rFonts w:asciiTheme="majorBidi" w:hAnsiTheme="majorBidi"/>
          <w:i/>
          <w:iCs/>
          <w:sz w:val="30"/>
          <w:szCs w:val="30"/>
          <w:cs/>
        </w:rPr>
        <w:t>.</w:t>
      </w:r>
      <w:r w:rsidR="001B05C6" w:rsidRPr="00813803">
        <w:rPr>
          <w:rFonts w:asciiTheme="majorBidi" w:hAnsiTheme="majorBidi"/>
          <w:i/>
          <w:iCs/>
          <w:sz w:val="30"/>
          <w:szCs w:val="30"/>
        </w:rPr>
        <w:t>93</w:t>
      </w:r>
      <w:r w:rsidR="001B05C6" w:rsidRPr="0081380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8138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13803">
        <w:rPr>
          <w:rFonts w:asciiTheme="majorBidi" w:hAnsiTheme="majorBidi"/>
          <w:i/>
          <w:iCs/>
          <w:sz w:val="30"/>
          <w:szCs w:val="30"/>
          <w:cs/>
        </w:rPr>
        <w:t>)</w:t>
      </w:r>
      <w:r w:rsidR="00A8754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A87542" w:rsidRPr="00A33E66">
        <w:rPr>
          <w:rFonts w:asciiTheme="majorBidi" w:hAnsiTheme="majorBidi" w:hint="cs"/>
          <w:sz w:val="30"/>
          <w:szCs w:val="30"/>
          <w:cs/>
        </w:rPr>
        <w:t>และ</w:t>
      </w:r>
      <w:r w:rsidR="00A87542" w:rsidRPr="003861EB">
        <w:rPr>
          <w:rFonts w:asciiTheme="majorBidi" w:hAnsiTheme="majorBidi"/>
          <w:sz w:val="30"/>
          <w:szCs w:val="30"/>
          <w:cs/>
        </w:rPr>
        <w:t xml:space="preserve"> บริษัทได้นำเครื่องจักรและอุปกรณ์มูลค่าสุทธิตามบัญชีจำนวน </w:t>
      </w:r>
      <w:r w:rsidR="00A87542">
        <w:rPr>
          <w:rFonts w:asciiTheme="majorBidi" w:hAnsiTheme="majorBidi"/>
          <w:sz w:val="30"/>
          <w:szCs w:val="30"/>
        </w:rPr>
        <w:t>27.58</w:t>
      </w:r>
      <w:r w:rsidR="00A87542" w:rsidRPr="003861EB">
        <w:rPr>
          <w:rFonts w:asciiTheme="majorBidi" w:hAnsiTheme="majorBidi"/>
          <w:sz w:val="30"/>
          <w:szCs w:val="30"/>
          <w:cs/>
        </w:rPr>
        <w:t xml:space="preserve"> ล้านบาท ไปใช้เป็นหลักประกันในการกู้ยืมเงินจากสถาบันการเงิน</w:t>
      </w:r>
    </w:p>
    <w:p w14:paraId="002FDC2B" w14:textId="0D6F2211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7B7A8BB6" w14:textId="274EC565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13F78C56" w14:textId="1ACF6E26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22C17668" w14:textId="72E83C02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52531CD3" w14:textId="5985AD7B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785D37EC" w14:textId="2B375CAF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05EB7A79" w14:textId="35C61FB7" w:rsidR="00CA2627" w:rsidRDefault="00CA2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</w:rPr>
      </w:pPr>
    </w:p>
    <w:p w14:paraId="40621C7D" w14:textId="741A4DD7" w:rsidR="00E96513" w:rsidRPr="00BD373E" w:rsidRDefault="00C44317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ทุนเรือนหุ้น</w:t>
      </w:r>
    </w:p>
    <w:p w14:paraId="6CD5B1F9" w14:textId="7790989F" w:rsidR="00CC3518" w:rsidRPr="00410680" w:rsidRDefault="00CC3518" w:rsidP="00E96513">
      <w:pPr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5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52"/>
        <w:gridCol w:w="761"/>
        <w:gridCol w:w="1277"/>
        <w:gridCol w:w="270"/>
        <w:gridCol w:w="1260"/>
        <w:gridCol w:w="270"/>
        <w:gridCol w:w="1440"/>
        <w:gridCol w:w="270"/>
        <w:gridCol w:w="1419"/>
      </w:tblGrid>
      <w:tr w:rsidR="00EF1C82" w:rsidRPr="00BD373E" w14:paraId="29FBA604" w14:textId="77777777" w:rsidTr="00783942">
        <w:trPr>
          <w:tblHeader/>
        </w:trPr>
        <w:tc>
          <w:tcPr>
            <w:tcW w:w="2552" w:type="dxa"/>
          </w:tcPr>
          <w:p w14:paraId="1E8D7E47" w14:textId="77777777" w:rsidR="0007246A" w:rsidRPr="00CE7297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761" w:type="dxa"/>
          </w:tcPr>
          <w:p w14:paraId="35322224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07" w:type="dxa"/>
            <w:gridSpan w:val="3"/>
            <w:shd w:val="clear" w:color="auto" w:fill="auto"/>
          </w:tcPr>
          <w:p w14:paraId="5F548955" w14:textId="302917AF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255BF1" w14:textId="77777777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9" w:type="dxa"/>
            <w:gridSpan w:val="3"/>
            <w:shd w:val="clear" w:color="auto" w:fill="auto"/>
          </w:tcPr>
          <w:p w14:paraId="39451321" w14:textId="337E61AD" w:rsidR="0007246A" w:rsidRPr="00BD373E" w:rsidRDefault="0007246A" w:rsidP="00345D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61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070C" w:rsidRPr="00BD373E" w14:paraId="0A326BBE" w14:textId="77777777" w:rsidTr="00783942">
        <w:trPr>
          <w:tblHeader/>
        </w:trPr>
        <w:tc>
          <w:tcPr>
            <w:tcW w:w="2552" w:type="dxa"/>
          </w:tcPr>
          <w:p w14:paraId="361CB6CE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069DBE07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77" w:type="dxa"/>
            <w:shd w:val="clear" w:color="auto" w:fill="auto"/>
          </w:tcPr>
          <w:p w14:paraId="6C8FC711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2D4BDAD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7D824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7FB6489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CC2F2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5DF9C53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  <w:shd w:val="clear" w:color="auto" w:fill="auto"/>
          </w:tcPr>
          <w:p w14:paraId="2E7CF0E6" w14:textId="77777777" w:rsidR="0007246A" w:rsidRPr="00BD373E" w:rsidRDefault="0007246A" w:rsidP="0034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07246A" w:rsidRPr="00BD373E" w14:paraId="212C7384" w14:textId="77777777" w:rsidTr="00410680">
        <w:trPr>
          <w:tblHeader/>
        </w:trPr>
        <w:tc>
          <w:tcPr>
            <w:tcW w:w="2552" w:type="dxa"/>
          </w:tcPr>
          <w:p w14:paraId="4B5C16BD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1" w:type="dxa"/>
          </w:tcPr>
          <w:p w14:paraId="26E12BC6" w14:textId="77777777" w:rsidR="0007246A" w:rsidRPr="00BD373E" w:rsidRDefault="0007246A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06" w:type="dxa"/>
            <w:gridSpan w:val="7"/>
          </w:tcPr>
          <w:p w14:paraId="27591FFA" w14:textId="4B0BB603" w:rsidR="0007246A" w:rsidRPr="00BD373E" w:rsidRDefault="0007246A" w:rsidP="00783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394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(หุ้น/บาท)</w:t>
            </w:r>
          </w:p>
        </w:tc>
      </w:tr>
      <w:tr w:rsidR="00EF1C82" w:rsidRPr="00BD373E" w14:paraId="0D78BE8C" w14:textId="77777777" w:rsidTr="00783942">
        <w:tc>
          <w:tcPr>
            <w:tcW w:w="2552" w:type="dxa"/>
          </w:tcPr>
          <w:p w14:paraId="4158638C" w14:textId="40FAB6BF" w:rsidR="00EF1C82" w:rsidRPr="00CE7297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1" w:type="dxa"/>
          </w:tcPr>
          <w:p w14:paraId="76EFCE78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D0BEE9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8F173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938578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742B61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B0F97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5EF9CF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9" w:type="dxa"/>
          </w:tcPr>
          <w:p w14:paraId="41A2613A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F1C82" w:rsidRPr="00BD373E" w14:paraId="2149BECB" w14:textId="77777777" w:rsidTr="00783942">
        <w:tc>
          <w:tcPr>
            <w:tcW w:w="2552" w:type="dxa"/>
          </w:tcPr>
          <w:p w14:paraId="6C32B77B" w14:textId="6D4182D8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70B5D37B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A7F01C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7519DF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6E5847" w14:textId="77777777" w:rsidR="00EF1C82" w:rsidRPr="00BD373E" w:rsidRDefault="00EF1C82" w:rsidP="00EF1C8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3D7494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AE5B55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2B89A" w14:textId="77777777" w:rsidR="00EF1C82" w:rsidRPr="00BD373E" w:rsidRDefault="00EF1C82" w:rsidP="00EF1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9" w:type="dxa"/>
          </w:tcPr>
          <w:p w14:paraId="25A0B4ED" w14:textId="77777777" w:rsidR="00EF1C82" w:rsidRPr="00BD373E" w:rsidRDefault="00EF1C82" w:rsidP="00EF1C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1C5" w:rsidRPr="00BD373E" w14:paraId="191C03A8" w14:textId="77777777" w:rsidTr="00783942">
        <w:tc>
          <w:tcPr>
            <w:tcW w:w="2552" w:type="dxa"/>
          </w:tcPr>
          <w:p w14:paraId="42697799" w14:textId="5BF2C53D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631E05A4" w14:textId="6956575F" w:rsidR="00C731C5" w:rsidRPr="00CE7297" w:rsidRDefault="00B15BF4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277" w:type="dxa"/>
          </w:tcPr>
          <w:p w14:paraId="11CB5559" w14:textId="1738788A" w:rsidR="00C731C5" w:rsidRPr="00783942" w:rsidRDefault="008E6F60" w:rsidP="008E6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332" w:right="-3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4095F8F8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47D206D" w14:textId="2D5FE50A" w:rsidR="00C731C5" w:rsidRPr="008E6F60" w:rsidRDefault="008E6F60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8E6F60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335</w:t>
            </w:r>
            <w:r w:rsidRPr="008E6F60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8E6F60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000,000</w:t>
            </w:r>
          </w:p>
        </w:tc>
        <w:tc>
          <w:tcPr>
            <w:tcW w:w="270" w:type="dxa"/>
          </w:tcPr>
          <w:p w14:paraId="5F51E9BC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80BFF7" w14:textId="2F196E4D" w:rsidR="00C731C5" w:rsidRPr="00410680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3A514B6F" w14:textId="77777777" w:rsidR="00C731C5" w:rsidRPr="00BD373E" w:rsidRDefault="00C731C5" w:rsidP="00C731C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5BC7BFF5" w14:textId="7F4ACA7E" w:rsidR="00C731C5" w:rsidRPr="00410680" w:rsidRDefault="00C731C5" w:rsidP="00C731C5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335,000,000</w:t>
            </w:r>
          </w:p>
        </w:tc>
      </w:tr>
      <w:tr w:rsidR="00C731C5" w:rsidRPr="00BD373E" w14:paraId="0A480BCE" w14:textId="77777777" w:rsidTr="00783942">
        <w:tc>
          <w:tcPr>
            <w:tcW w:w="2552" w:type="dxa"/>
          </w:tcPr>
          <w:p w14:paraId="0DA7AF58" w14:textId="2E0A0549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A56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/ 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74FE6DAD" w14:textId="4ADA9EDF" w:rsidR="00C731C5" w:rsidRPr="00BD373E" w:rsidRDefault="00C731C5" w:rsidP="00C7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FC27437" w14:textId="6BC049C3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15140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C6D3F9" w14:textId="2E5AC83B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BEDB7D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F710B1" w14:textId="3C373E38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483EA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E994DBC" w14:textId="662F35FE" w:rsidR="00C731C5" w:rsidRPr="00BD373E" w:rsidRDefault="00C731C5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31C5" w:rsidRPr="00BD373E" w14:paraId="32E04696" w14:textId="77777777" w:rsidTr="00783942">
        <w:tc>
          <w:tcPr>
            <w:tcW w:w="2552" w:type="dxa"/>
          </w:tcPr>
          <w:p w14:paraId="08F98BEC" w14:textId="290C99F6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6879850B" w14:textId="3E5BEF6E" w:rsidR="00C731C5" w:rsidRPr="00BD373E" w:rsidRDefault="00B15BF4" w:rsidP="00C7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8F1EC90" w14:textId="2B22B983" w:rsidR="00C731C5" w:rsidRPr="00783942" w:rsidRDefault="008E6F60" w:rsidP="000C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33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140D0391" w14:textId="77777777" w:rsidR="00C731C5" w:rsidRPr="00E23B6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4E8E71" w14:textId="5DE40F95" w:rsidR="00C731C5" w:rsidRPr="00A631A4" w:rsidRDefault="008E6F60" w:rsidP="00C731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335,000,000</w:t>
            </w:r>
          </w:p>
        </w:tc>
        <w:tc>
          <w:tcPr>
            <w:tcW w:w="270" w:type="dxa"/>
          </w:tcPr>
          <w:p w14:paraId="2ABB6ACE" w14:textId="161E3E75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2FD2DEF" w14:textId="72BAC50F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75D82680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04A064C" w14:textId="0226C45E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  <w:tr w:rsidR="00C731C5" w:rsidRPr="00BD373E" w14:paraId="082A7E82" w14:textId="77777777" w:rsidTr="00783942">
        <w:tc>
          <w:tcPr>
            <w:tcW w:w="2552" w:type="dxa"/>
          </w:tcPr>
          <w:p w14:paraId="18731306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1" w:type="dxa"/>
          </w:tcPr>
          <w:p w14:paraId="11AD8501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D43734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69671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D62AA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2EBB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2991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8A19B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156CC0BB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4E830072" w14:textId="77777777" w:rsidTr="00783942">
        <w:tc>
          <w:tcPr>
            <w:tcW w:w="2552" w:type="dxa"/>
          </w:tcPr>
          <w:p w14:paraId="6DF24553" w14:textId="1E09A174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61" w:type="dxa"/>
          </w:tcPr>
          <w:p w14:paraId="025A840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588CD26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3310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03A29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8098C6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C71C6AF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010D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35F3369D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61393B66" w14:textId="77777777" w:rsidTr="00B15BF4">
        <w:tc>
          <w:tcPr>
            <w:tcW w:w="2552" w:type="dxa"/>
          </w:tcPr>
          <w:p w14:paraId="1C041862" w14:textId="52F9E680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1" w:type="dxa"/>
          </w:tcPr>
          <w:p w14:paraId="642817EE" w14:textId="77777777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12AE55E" w14:textId="77777777" w:rsidR="00C731C5" w:rsidRPr="00783942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E342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7143A8C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170066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3772658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06B6EA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65A40AA5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731C5" w:rsidRPr="00BD373E" w14:paraId="0C1E35A4" w14:textId="77777777" w:rsidTr="00B15BF4">
        <w:tc>
          <w:tcPr>
            <w:tcW w:w="2552" w:type="dxa"/>
          </w:tcPr>
          <w:p w14:paraId="40E07701" w14:textId="580CA805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7E422D69" w14:textId="79E6E201" w:rsidR="00C731C5" w:rsidRPr="00BD373E" w:rsidRDefault="00B15BF4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277" w:type="dxa"/>
          </w:tcPr>
          <w:p w14:paraId="4BD5235C" w14:textId="31A0190B" w:rsidR="00C731C5" w:rsidRPr="000C35EA" w:rsidRDefault="000C35EA" w:rsidP="000C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0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C35EA"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4ABA50F8" w14:textId="77777777" w:rsidR="00C731C5" w:rsidRPr="00410680" w:rsidRDefault="00C731C5" w:rsidP="00C731C5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255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</w:tcPr>
          <w:p w14:paraId="68C11E0C" w14:textId="3F680C75" w:rsidR="00C731C5" w:rsidRPr="000C35EA" w:rsidRDefault="000C35EA" w:rsidP="00783942">
            <w:pPr>
              <w:pStyle w:val="30"/>
              <w:ind w:right="4"/>
              <w:jc w:val="right"/>
              <w:rPr>
                <w:rFonts w:cstheme="minorBidi"/>
                <w:cs/>
              </w:rPr>
            </w:pPr>
            <w:r w:rsidRPr="008E6F60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335</w:t>
            </w:r>
            <w:r w:rsidRPr="008E6F6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,</w:t>
            </w:r>
            <w:r w:rsidRPr="008E6F6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000,000</w:t>
            </w:r>
          </w:p>
        </w:tc>
        <w:tc>
          <w:tcPr>
            <w:tcW w:w="270" w:type="dxa"/>
          </w:tcPr>
          <w:p w14:paraId="53AA980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2977DC4" w14:textId="7817D454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500,000,000</w:t>
            </w:r>
          </w:p>
        </w:tc>
        <w:tc>
          <w:tcPr>
            <w:tcW w:w="270" w:type="dxa"/>
          </w:tcPr>
          <w:p w14:paraId="18C0A2A5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</w:tcPr>
          <w:p w14:paraId="312C50A2" w14:textId="4539A582" w:rsidR="00C731C5" w:rsidRPr="00BD373E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250,000,000</w:t>
            </w:r>
          </w:p>
        </w:tc>
      </w:tr>
      <w:tr w:rsidR="00C731C5" w:rsidRPr="00BD373E" w14:paraId="25E8F395" w14:textId="77777777" w:rsidTr="00B15BF4">
        <w:tc>
          <w:tcPr>
            <w:tcW w:w="2552" w:type="dxa"/>
          </w:tcPr>
          <w:p w14:paraId="4E97D685" w14:textId="74D55712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1" w:type="dxa"/>
          </w:tcPr>
          <w:p w14:paraId="320D7EAA" w14:textId="54960666" w:rsidR="00C731C5" w:rsidRDefault="00B15BF4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AC10B23" w14:textId="0C4CF371" w:rsidR="00C731C5" w:rsidRPr="00783942" w:rsidDel="009A1809" w:rsidRDefault="002B5B0C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D50D36" w14:textId="77777777" w:rsidR="00C731C5" w:rsidRPr="00A631A4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8C61C" w14:textId="4C1F5292" w:rsidR="00C731C5" w:rsidRPr="006F5FD1" w:rsidDel="009A1809" w:rsidRDefault="002B5B0C" w:rsidP="007839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F5F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84CC7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A46565" w14:textId="7E70363C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170,000,000</w:t>
            </w:r>
          </w:p>
        </w:tc>
        <w:tc>
          <w:tcPr>
            <w:tcW w:w="270" w:type="dxa"/>
          </w:tcPr>
          <w:p w14:paraId="0AD292DC" w14:textId="77777777" w:rsidR="00C731C5" w:rsidRPr="00BD373E" w:rsidRDefault="00C731C5" w:rsidP="0078394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4B58BA1E" w14:textId="01B24972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85,000,000</w:t>
            </w:r>
          </w:p>
        </w:tc>
      </w:tr>
      <w:tr w:rsidR="00C731C5" w:rsidRPr="00BD373E" w14:paraId="4C5458E3" w14:textId="77777777" w:rsidTr="00783942">
        <w:tc>
          <w:tcPr>
            <w:tcW w:w="2552" w:type="dxa"/>
          </w:tcPr>
          <w:p w14:paraId="679D991B" w14:textId="6D39AB8A" w:rsidR="00C731C5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6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9A56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/ </w:t>
            </w:r>
            <w:r w:rsidRPr="00BD37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  <w:t xml:space="preserve">  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1" w:type="dxa"/>
          </w:tcPr>
          <w:p w14:paraId="24079D6B" w14:textId="77777777" w:rsidR="00C731C5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EC7F8" w14:textId="77777777" w:rsidR="00C731C5" w:rsidRPr="00783942" w:rsidDel="009A1809" w:rsidRDefault="00C731C5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BA547A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47AEED" w14:textId="77777777" w:rsidR="00C731C5" w:rsidDel="009A1809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0E956F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7AD45" w14:textId="77777777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0F2A20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2CFE36C" w14:textId="77777777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731C5" w:rsidRPr="00BD373E" w14:paraId="2767739E" w14:textId="77777777" w:rsidTr="00783942">
        <w:tc>
          <w:tcPr>
            <w:tcW w:w="2552" w:type="dxa"/>
          </w:tcPr>
          <w:p w14:paraId="1877147E" w14:textId="46CB4D43" w:rsidR="00C731C5" w:rsidRPr="00BD373E" w:rsidRDefault="00C731C5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61" w:type="dxa"/>
          </w:tcPr>
          <w:p w14:paraId="2B59E6E3" w14:textId="63811AB4" w:rsidR="00C731C5" w:rsidRPr="009A56CB" w:rsidRDefault="00B15BF4" w:rsidP="00C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2FB6663" w14:textId="1ABD7B5E" w:rsidR="00C731C5" w:rsidRPr="00783942" w:rsidDel="009A1809" w:rsidRDefault="000C35EA" w:rsidP="000C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0" w:firstLine="6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270" w:type="dxa"/>
          </w:tcPr>
          <w:p w14:paraId="7193A839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A97EC1" w14:textId="7AF9D7C0" w:rsidR="00C731C5" w:rsidRPr="000C35EA" w:rsidDel="009A1809" w:rsidRDefault="000C35EA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0C35EA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335</w:t>
            </w:r>
            <w:r w:rsidRPr="000C35EA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,</w:t>
            </w:r>
            <w:r w:rsidRPr="000C35EA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000,000</w:t>
            </w:r>
          </w:p>
        </w:tc>
        <w:tc>
          <w:tcPr>
            <w:tcW w:w="270" w:type="dxa"/>
          </w:tcPr>
          <w:p w14:paraId="29708942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D4E65F7" w14:textId="7B27A330" w:rsidR="00C731C5" w:rsidRDefault="00C731C5" w:rsidP="00C731C5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670,000,000</w:t>
            </w:r>
          </w:p>
        </w:tc>
        <w:tc>
          <w:tcPr>
            <w:tcW w:w="270" w:type="dxa"/>
          </w:tcPr>
          <w:p w14:paraId="23AAAF64" w14:textId="77777777" w:rsidR="00C731C5" w:rsidRPr="00BD373E" w:rsidRDefault="00C731C5" w:rsidP="00C731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66175010" w14:textId="3AAC5828" w:rsidR="00C731C5" w:rsidRDefault="00C731C5" w:rsidP="00C731C5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335,000,000</w:t>
            </w:r>
          </w:p>
        </w:tc>
      </w:tr>
    </w:tbl>
    <w:p w14:paraId="6BD161A1" w14:textId="0E6339CA" w:rsidR="002564DB" w:rsidRDefault="002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629185B" w14:textId="5A30B255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373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161E39A5" w14:textId="77777777" w:rsidR="00484EFA" w:rsidRPr="00BD373E" w:rsidRDefault="00484EFA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40FDE" w14:textId="462F4F78" w:rsidR="00AD1BB4" w:rsidRPr="00BD373E" w:rsidRDefault="00AD1BB4" w:rsidP="00AD1BB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A2627">
        <w:rPr>
          <w:rFonts w:asciiTheme="majorBidi" w:hAnsiTheme="majorBidi" w:cstheme="majorBidi"/>
          <w:sz w:val="30"/>
          <w:szCs w:val="30"/>
          <w:cs/>
        </w:rPr>
        <w:t>ในเดือนพฤษภาคม</w:t>
      </w:r>
      <w:r w:rsidR="0099609D" w:rsidRPr="00CA2627">
        <w:rPr>
          <w:rFonts w:asciiTheme="majorBidi" w:hAnsiTheme="majorBidi"/>
          <w:sz w:val="30"/>
          <w:szCs w:val="30"/>
          <w:cs/>
        </w:rPr>
        <w:t xml:space="preserve"> </w:t>
      </w:r>
      <w:r w:rsidR="0099609D" w:rsidRPr="00CA262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2627">
        <w:rPr>
          <w:rFonts w:asciiTheme="majorBidi" w:hAnsiTheme="majorBidi" w:cstheme="majorBidi"/>
          <w:sz w:val="30"/>
          <w:szCs w:val="30"/>
        </w:rPr>
        <w:t xml:space="preserve">2565 </w:t>
      </w:r>
      <w:r w:rsidRPr="00CA2627">
        <w:rPr>
          <w:rFonts w:asciiTheme="majorBidi" w:hAnsiTheme="majorBidi" w:cstheme="majorBidi"/>
          <w:sz w:val="30"/>
          <w:szCs w:val="30"/>
          <w:cs/>
        </w:rPr>
        <w:t>บริษัทได้เสนอขายหุ้นสามัญเพิ่มทุนใหม่ต่อประชาชนทั่วไป</w:t>
      </w:r>
      <w:r w:rsidR="002C1995" w:rsidRPr="00CA2627">
        <w:rPr>
          <w:rFonts w:asciiTheme="majorBidi" w:hAnsiTheme="majorBidi" w:cstheme="majorBidi"/>
          <w:sz w:val="30"/>
          <w:szCs w:val="30"/>
          <w:cs/>
        </w:rPr>
        <w:t>เป็น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ครั้งแรกจำนวน </w:t>
      </w:r>
      <w:r w:rsidRPr="00CA2627">
        <w:rPr>
          <w:rFonts w:asciiTheme="majorBidi" w:hAnsiTheme="majorBidi" w:cstheme="majorBidi"/>
          <w:sz w:val="30"/>
          <w:szCs w:val="30"/>
        </w:rPr>
        <w:t xml:space="preserve">170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ล้านหุ้น ในราคาหุ้นละ </w:t>
      </w:r>
      <w:r w:rsidRPr="00CA2627">
        <w:rPr>
          <w:rFonts w:asciiTheme="majorBidi" w:hAnsiTheme="majorBidi" w:cstheme="majorBidi"/>
          <w:sz w:val="30"/>
          <w:szCs w:val="30"/>
        </w:rPr>
        <w:t>4</w:t>
      </w:r>
      <w:r w:rsidRPr="00CA2627">
        <w:rPr>
          <w:rFonts w:asciiTheme="majorBidi" w:hAnsiTheme="majorBidi"/>
          <w:sz w:val="30"/>
          <w:szCs w:val="30"/>
          <w:cs/>
        </w:rPr>
        <w:t>.</w:t>
      </w:r>
      <w:r w:rsidRPr="00CA2627">
        <w:rPr>
          <w:rFonts w:asciiTheme="majorBidi" w:hAnsiTheme="majorBidi" w:cstheme="majorBidi"/>
          <w:sz w:val="30"/>
          <w:szCs w:val="30"/>
        </w:rPr>
        <w:t xml:space="preserve">5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CA2627">
        <w:rPr>
          <w:rFonts w:asciiTheme="majorBidi" w:hAnsiTheme="majorBidi"/>
          <w:sz w:val="30"/>
          <w:szCs w:val="30"/>
          <w:cs/>
        </w:rPr>
        <w:t>(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มูลค่าที่ตราไว้ </w:t>
      </w:r>
      <w:r w:rsidRPr="00CA2627">
        <w:rPr>
          <w:rFonts w:asciiTheme="majorBidi" w:hAnsiTheme="majorBidi" w:cstheme="majorBidi"/>
          <w:sz w:val="30"/>
          <w:szCs w:val="30"/>
        </w:rPr>
        <w:t>0</w:t>
      </w:r>
      <w:r w:rsidRPr="00CA2627">
        <w:rPr>
          <w:rFonts w:asciiTheme="majorBidi" w:hAnsiTheme="majorBidi"/>
          <w:sz w:val="30"/>
          <w:szCs w:val="30"/>
          <w:cs/>
        </w:rPr>
        <w:t>.</w:t>
      </w:r>
      <w:r w:rsidRPr="00CA2627">
        <w:rPr>
          <w:rFonts w:asciiTheme="majorBidi" w:hAnsiTheme="majorBidi" w:cstheme="majorBidi"/>
          <w:sz w:val="30"/>
          <w:szCs w:val="30"/>
        </w:rPr>
        <w:t xml:space="preserve">5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บาท และส่วนเกินมูลค่าหุ้นสามัญ </w:t>
      </w:r>
      <w:r w:rsidRPr="00CA2627">
        <w:rPr>
          <w:rFonts w:asciiTheme="majorBidi" w:hAnsiTheme="majorBidi" w:cstheme="majorBidi"/>
          <w:sz w:val="30"/>
          <w:szCs w:val="30"/>
        </w:rPr>
        <w:t xml:space="preserve">4 </w:t>
      </w:r>
      <w:r w:rsidRPr="00CA2627">
        <w:rPr>
          <w:rFonts w:asciiTheme="majorBidi" w:hAnsiTheme="majorBidi" w:cstheme="majorBidi"/>
          <w:sz w:val="30"/>
          <w:szCs w:val="30"/>
          <w:cs/>
        </w:rPr>
        <w:t>บาท</w:t>
      </w:r>
      <w:r w:rsidRPr="00CA2627">
        <w:rPr>
          <w:rFonts w:asciiTheme="majorBidi" w:hAnsiTheme="majorBidi"/>
          <w:sz w:val="30"/>
          <w:szCs w:val="30"/>
          <w:cs/>
        </w:rPr>
        <w:t xml:space="preserve">)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บริษัทได้รับเงินจากการขายหุ้นสามัญดังกล่าวจำนวน </w:t>
      </w:r>
      <w:r w:rsidRPr="00CA2627">
        <w:rPr>
          <w:rFonts w:asciiTheme="majorBidi" w:hAnsiTheme="majorBidi" w:cstheme="majorBidi"/>
          <w:sz w:val="30"/>
          <w:szCs w:val="30"/>
        </w:rPr>
        <w:t xml:space="preserve">765 </w:t>
      </w:r>
      <w:r w:rsidRPr="00CA2627">
        <w:rPr>
          <w:rFonts w:asciiTheme="majorBidi" w:hAnsiTheme="majorBidi" w:cstheme="majorBidi"/>
          <w:sz w:val="30"/>
          <w:szCs w:val="30"/>
          <w:cs/>
        </w:rPr>
        <w:t>ล้านบาท โดยบริษัทดำเนินการจดทะเบียนรับชำระค่าหุ้นกับกระทรวงพาณิชย์</w:t>
      </w:r>
      <w:r w:rsidR="0099609D" w:rsidRPr="00CA262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16856" w:rsidRPr="00CA26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116856" w:rsidRPr="00CA2627">
        <w:rPr>
          <w:rFonts w:asciiTheme="majorBidi" w:hAnsiTheme="majorBidi" w:cstheme="majorBidi"/>
          <w:sz w:val="30"/>
          <w:szCs w:val="30"/>
        </w:rPr>
        <w:t xml:space="preserve">17 </w:t>
      </w:r>
      <w:r w:rsidR="00116856" w:rsidRPr="00CA262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16856" w:rsidRPr="00CA2627">
        <w:rPr>
          <w:rFonts w:asciiTheme="majorBidi" w:hAnsiTheme="majorBidi" w:cstheme="majorBidi"/>
          <w:sz w:val="30"/>
          <w:szCs w:val="30"/>
        </w:rPr>
        <w:t>2565</w:t>
      </w:r>
      <w:r w:rsidRPr="00CA2627">
        <w:rPr>
          <w:rFonts w:asciiTheme="majorBidi" w:hAnsiTheme="majorBidi"/>
          <w:sz w:val="30"/>
          <w:szCs w:val="30"/>
          <w:cs/>
        </w:rPr>
        <w:t xml:space="preserve"> </w:t>
      </w:r>
      <w:r w:rsidRPr="00CA2627">
        <w:rPr>
          <w:rFonts w:asciiTheme="majorBidi" w:hAnsiTheme="majorBidi" w:cstheme="majorBidi"/>
          <w:sz w:val="30"/>
          <w:szCs w:val="30"/>
          <w:cs/>
        </w:rPr>
        <w:t>และหุ้นของบริษัทเริ่มการซื้อขายในตลาดหลักทรัพย์แห่งประเทศไทย</w:t>
      </w:r>
      <w:r w:rsidR="0099609D" w:rsidRPr="00CA2627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D06D0" w:rsidRPr="00CA2627">
        <w:rPr>
          <w:rFonts w:asciiTheme="majorBidi" w:hAnsiTheme="majorBidi"/>
          <w:sz w:val="30"/>
          <w:szCs w:val="30"/>
          <w:cs/>
        </w:rPr>
        <w:t xml:space="preserve">                  </w:t>
      </w:r>
      <w:r w:rsidRPr="00CA2627">
        <w:rPr>
          <w:rFonts w:asciiTheme="majorBidi" w:hAnsiTheme="majorBidi" w:cstheme="majorBidi"/>
          <w:sz w:val="30"/>
          <w:szCs w:val="30"/>
        </w:rPr>
        <w:t>20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CA2627">
        <w:rPr>
          <w:rFonts w:asciiTheme="majorBidi" w:hAnsiTheme="majorBidi" w:cstheme="majorBidi"/>
          <w:sz w:val="30"/>
          <w:szCs w:val="30"/>
        </w:rPr>
        <w:t xml:space="preserve">2565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ทั้งนี้ บริษัทมีค่าใช้จ่ายในการออกหุ้นสามัญเพิ่มทุนดังกล่าวสุทธิจากภาษีเงินได้จำนวน </w:t>
      </w:r>
      <w:r w:rsidR="00BD06D0" w:rsidRPr="00CA2627">
        <w:rPr>
          <w:rFonts w:asciiTheme="majorBidi" w:hAnsiTheme="majorBidi"/>
          <w:sz w:val="30"/>
          <w:szCs w:val="30"/>
          <w:cs/>
        </w:rPr>
        <w:t xml:space="preserve">                </w:t>
      </w:r>
      <w:r w:rsidR="000A390F" w:rsidRPr="00CA2627">
        <w:rPr>
          <w:rFonts w:asciiTheme="majorBidi" w:hAnsiTheme="majorBidi" w:cstheme="majorBidi"/>
          <w:sz w:val="30"/>
          <w:szCs w:val="30"/>
        </w:rPr>
        <w:t>18</w:t>
      </w:r>
      <w:r w:rsidR="000A390F" w:rsidRPr="00CA2627">
        <w:rPr>
          <w:rFonts w:asciiTheme="majorBidi" w:hAnsiTheme="majorBidi"/>
          <w:sz w:val="30"/>
          <w:szCs w:val="30"/>
          <w:cs/>
        </w:rPr>
        <w:t>.</w:t>
      </w:r>
      <w:r w:rsidR="000A390F" w:rsidRPr="00CA2627">
        <w:rPr>
          <w:rFonts w:asciiTheme="majorBidi" w:hAnsiTheme="majorBidi" w:cstheme="majorBidi"/>
          <w:sz w:val="30"/>
          <w:szCs w:val="30"/>
        </w:rPr>
        <w:t>77</w:t>
      </w:r>
      <w:r w:rsidRPr="00CA2627">
        <w:rPr>
          <w:rFonts w:asciiTheme="majorBidi" w:hAnsiTheme="majorBidi"/>
          <w:sz w:val="30"/>
          <w:szCs w:val="30"/>
          <w:cs/>
        </w:rPr>
        <w:t xml:space="preserve"> </w:t>
      </w:r>
      <w:r w:rsidRPr="00CA2627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บริษัทรับรู้ส่วนเกินมูลค่าหุ้นสุทธิจำนวน </w:t>
      </w:r>
      <w:r w:rsidRPr="00CA2627">
        <w:rPr>
          <w:rFonts w:asciiTheme="majorBidi" w:hAnsiTheme="majorBidi" w:cstheme="majorBidi"/>
          <w:sz w:val="30"/>
          <w:szCs w:val="30"/>
        </w:rPr>
        <w:t>6</w:t>
      </w:r>
      <w:r w:rsidR="0048179C" w:rsidRPr="00CA2627">
        <w:rPr>
          <w:rFonts w:asciiTheme="majorBidi" w:hAnsiTheme="majorBidi" w:cstheme="majorBidi"/>
          <w:sz w:val="30"/>
          <w:szCs w:val="30"/>
        </w:rPr>
        <w:t>6</w:t>
      </w:r>
      <w:r w:rsidR="000A390F" w:rsidRPr="00CA2627">
        <w:rPr>
          <w:rFonts w:asciiTheme="majorBidi" w:hAnsiTheme="majorBidi" w:cstheme="majorBidi"/>
          <w:sz w:val="30"/>
          <w:szCs w:val="30"/>
        </w:rPr>
        <w:t>1</w:t>
      </w:r>
      <w:r w:rsidR="000A390F" w:rsidRPr="00CA2627">
        <w:rPr>
          <w:rFonts w:asciiTheme="majorBidi" w:hAnsiTheme="majorBidi"/>
          <w:sz w:val="30"/>
          <w:szCs w:val="30"/>
          <w:cs/>
        </w:rPr>
        <w:t>.</w:t>
      </w:r>
      <w:r w:rsidR="000A390F" w:rsidRPr="00CA2627">
        <w:rPr>
          <w:rFonts w:asciiTheme="majorBidi" w:hAnsiTheme="majorBidi" w:cstheme="majorBidi"/>
          <w:sz w:val="30"/>
          <w:szCs w:val="30"/>
        </w:rPr>
        <w:t>23</w:t>
      </w:r>
      <w:r w:rsidRPr="00CA2627">
        <w:rPr>
          <w:rFonts w:asciiTheme="majorBidi" w:hAnsiTheme="majorBidi"/>
          <w:sz w:val="30"/>
          <w:szCs w:val="30"/>
          <w:cs/>
        </w:rPr>
        <w:t xml:space="preserve"> </w:t>
      </w:r>
      <w:r w:rsidRPr="00CA262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1FEF430" w14:textId="175BEB47" w:rsidR="00353AE5" w:rsidRDefault="00353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5DC94D" w14:textId="750065E3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51AA48" w14:textId="76FE4686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3E46FA1" w14:textId="77777777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5BBD0D" w14:textId="6DBABC7C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26E6FAD" w14:textId="41BF2946" w:rsidR="005551BA" w:rsidRPr="00BD373E" w:rsidRDefault="005551BA" w:rsidP="008E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9166B1" w14:textId="71A9D8DA" w:rsidR="00BC2060" w:rsidRPr="00BD373E" w:rsidRDefault="005551BA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344E4E1F" w14:textId="3B17BDE0" w:rsidR="009D0C83" w:rsidRPr="00BD373E" w:rsidRDefault="009D0C83" w:rsidP="0092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45CB53D" w14:textId="46415D58" w:rsidR="009F3AA6" w:rsidRPr="00BD373E" w:rsidRDefault="009F3AA6" w:rsidP="009F3AA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ข้อมูลเกี่ยวกับส่วนงานภูมิศาสตร์</w:t>
      </w:r>
    </w:p>
    <w:p w14:paraId="54E4B950" w14:textId="65A62261" w:rsidR="00AA31C9" w:rsidRPr="00BD373E" w:rsidRDefault="00AA31C9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97BA915" w14:textId="37658136" w:rsidR="00EA459F" w:rsidRDefault="00AA31C9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รายได้จำแนกตามเขตภูมิศาสตร์หลักของบริษัทสำหรับงวด</w:t>
      </w:r>
      <w:r w:rsidR="005A4A4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สามเดือนและ</w:t>
      </w:r>
      <w:r w:rsidR="0045170C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เก้า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39051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30 </w:t>
      </w:r>
      <w:r w:rsidR="0045170C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กันยายน</w:t>
      </w:r>
      <w:r w:rsidR="0039051B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BD373E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FFF0998" w14:textId="77777777" w:rsidR="00FE6D21" w:rsidRPr="00BD373E" w:rsidRDefault="00FE6D21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70"/>
        <w:gridCol w:w="1441"/>
      </w:tblGrid>
      <w:tr w:rsidR="00FE6D21" w:rsidRPr="00BD373E" w14:paraId="32E594BC" w14:textId="77777777" w:rsidTr="0045170C">
        <w:tc>
          <w:tcPr>
            <w:tcW w:w="3365" w:type="pct"/>
          </w:tcPr>
          <w:p w14:paraId="612E79FB" w14:textId="3596D37B" w:rsidR="00FE6D21" w:rsidRPr="00BD373E" w:rsidRDefault="00FE6D21" w:rsidP="008E6F60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5170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1" w:type="pct"/>
          </w:tcPr>
          <w:p w14:paraId="4F0A7CA8" w14:textId="77777777" w:rsidR="00FE6D21" w:rsidRPr="00BD373E" w:rsidRDefault="00FE6D21" w:rsidP="008E6F6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left w:val="nil"/>
            </w:tcBorders>
          </w:tcPr>
          <w:p w14:paraId="605D1724" w14:textId="77777777" w:rsidR="00FE6D21" w:rsidRPr="00BD373E" w:rsidRDefault="00FE6D21" w:rsidP="008E6F6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0" w:type="pct"/>
          </w:tcPr>
          <w:p w14:paraId="6E4D9F4F" w14:textId="77777777" w:rsidR="00FE6D21" w:rsidRPr="00BD373E" w:rsidRDefault="00FE6D21" w:rsidP="008E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E6D21" w:rsidRPr="00BD373E" w14:paraId="5B45EAE7" w14:textId="77777777" w:rsidTr="0045170C">
        <w:tc>
          <w:tcPr>
            <w:tcW w:w="3365" w:type="pct"/>
          </w:tcPr>
          <w:p w14:paraId="2C87ADAA" w14:textId="77777777" w:rsidR="00FE6D21" w:rsidRPr="00BD373E" w:rsidRDefault="00FE6D21" w:rsidP="008E6F60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35" w:type="pct"/>
            <w:gridSpan w:val="3"/>
          </w:tcPr>
          <w:p w14:paraId="6C1E2387" w14:textId="77777777" w:rsidR="00FE6D21" w:rsidRPr="00BD373E" w:rsidRDefault="00FE6D21" w:rsidP="008E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45170C" w:rsidRPr="00BD373E" w14:paraId="3050B7DE" w14:textId="77777777" w:rsidTr="0045170C">
        <w:tc>
          <w:tcPr>
            <w:tcW w:w="3365" w:type="pct"/>
          </w:tcPr>
          <w:p w14:paraId="2451794F" w14:textId="77777777" w:rsidR="0045170C" w:rsidRPr="00BD373E" w:rsidRDefault="0045170C" w:rsidP="0045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1" w:type="pct"/>
          </w:tcPr>
          <w:p w14:paraId="64A799EC" w14:textId="6BCA720B" w:rsidR="0045170C" w:rsidRPr="00BD373E" w:rsidRDefault="00871C96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4" w:type="pct"/>
          </w:tcPr>
          <w:p w14:paraId="0CC8E4DB" w14:textId="77777777" w:rsidR="0045170C" w:rsidRPr="00BD373E" w:rsidRDefault="0045170C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2004B2D" w14:textId="4F594C11" w:rsidR="0045170C" w:rsidRPr="00BD373E" w:rsidRDefault="00BE6944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694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944">
              <w:rPr>
                <w:rFonts w:asciiTheme="majorBidi" w:hAnsiTheme="majorBidi" w:cstheme="majorBidi"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944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</w:tr>
      <w:tr w:rsidR="0045170C" w:rsidRPr="00BD373E" w14:paraId="31E12D8D" w14:textId="77777777" w:rsidTr="0045170C">
        <w:tc>
          <w:tcPr>
            <w:tcW w:w="3365" w:type="pct"/>
          </w:tcPr>
          <w:p w14:paraId="23AA942B" w14:textId="77777777" w:rsidR="0045170C" w:rsidRPr="00BD373E" w:rsidRDefault="0045170C" w:rsidP="0045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1" w:type="pct"/>
          </w:tcPr>
          <w:p w14:paraId="62030B43" w14:textId="47405E2D" w:rsidR="0045170C" w:rsidRPr="00BD373E" w:rsidRDefault="00871C96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463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44" w:type="pct"/>
          </w:tcPr>
          <w:p w14:paraId="29D3FAC8" w14:textId="77777777" w:rsidR="0045170C" w:rsidRPr="00BD373E" w:rsidRDefault="0045170C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4448A4A5" w14:textId="0A024CAB" w:rsidR="0045170C" w:rsidRPr="00BD373E" w:rsidRDefault="00BE6944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6944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562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944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5625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6944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</w:tr>
      <w:tr w:rsidR="0045170C" w:rsidRPr="00BD373E" w14:paraId="7CB9A8D3" w14:textId="77777777" w:rsidTr="0045170C">
        <w:tc>
          <w:tcPr>
            <w:tcW w:w="3365" w:type="pct"/>
          </w:tcPr>
          <w:p w14:paraId="269D4B5F" w14:textId="77777777" w:rsidR="0045170C" w:rsidRPr="00BD373E" w:rsidRDefault="0045170C" w:rsidP="0045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1" w:type="pct"/>
          </w:tcPr>
          <w:p w14:paraId="7B614A7C" w14:textId="22614075" w:rsidR="0045170C" w:rsidRPr="00BD373E" w:rsidRDefault="00871C96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634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44" w:type="pct"/>
          </w:tcPr>
          <w:p w14:paraId="5E73621E" w14:textId="77777777" w:rsidR="0045170C" w:rsidRPr="00BD373E" w:rsidRDefault="0045170C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0B880878" w14:textId="13F97334" w:rsidR="0045170C" w:rsidRPr="00BD373E" w:rsidRDefault="005625C1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5C1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5C1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5C1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45170C" w:rsidRPr="00BD373E" w14:paraId="589B9375" w14:textId="77777777" w:rsidTr="0045170C">
        <w:tc>
          <w:tcPr>
            <w:tcW w:w="3365" w:type="pct"/>
          </w:tcPr>
          <w:p w14:paraId="798EA08F" w14:textId="77777777" w:rsidR="0045170C" w:rsidRPr="00BD373E" w:rsidRDefault="0045170C" w:rsidP="0045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6FB27C2B" w14:textId="1FA4384E" w:rsidR="0045170C" w:rsidRPr="00BD373E" w:rsidRDefault="00871C96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761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44" w:type="pct"/>
          </w:tcPr>
          <w:p w14:paraId="2D525EF4" w14:textId="77777777" w:rsidR="0045170C" w:rsidRPr="00BD373E" w:rsidRDefault="0045170C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4C118EAE" w14:textId="3211F6EE" w:rsidR="0045170C" w:rsidRPr="00BD373E" w:rsidRDefault="005625C1" w:rsidP="0045170C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25C1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5C1">
              <w:rPr>
                <w:rFonts w:asciiTheme="majorBidi" w:hAnsiTheme="majorBidi" w:cstheme="majorBidi"/>
                <w:sz w:val="30"/>
                <w:szCs w:val="30"/>
              </w:rPr>
              <w:t>970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5C1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45170C" w:rsidRPr="00BD373E" w14:paraId="68E3108D" w14:textId="77777777" w:rsidTr="0045170C">
        <w:tc>
          <w:tcPr>
            <w:tcW w:w="3365" w:type="pct"/>
          </w:tcPr>
          <w:p w14:paraId="6374DF12" w14:textId="77777777" w:rsidR="0045170C" w:rsidRPr="00BD373E" w:rsidRDefault="0045170C" w:rsidP="00451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159EA124" w14:textId="6636101A" w:rsidR="0045170C" w:rsidRPr="00BD373E" w:rsidRDefault="00871C96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44" w:type="pct"/>
          </w:tcPr>
          <w:p w14:paraId="01988F44" w14:textId="77777777" w:rsidR="0045170C" w:rsidRPr="00BD373E" w:rsidRDefault="0045170C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54BCC51F" w14:textId="302D470D" w:rsidR="0045170C" w:rsidRPr="00BD373E" w:rsidRDefault="005625C1" w:rsidP="004517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5C1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25C1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25C1">
              <w:rPr>
                <w:rFonts w:ascii="Angsana New" w:hAnsi="Angsana New"/>
                <w:b/>
                <w:bCs/>
                <w:sz w:val="30"/>
                <w:szCs w:val="30"/>
              </w:rPr>
              <w:t>729</w:t>
            </w:r>
          </w:p>
        </w:tc>
      </w:tr>
    </w:tbl>
    <w:p w14:paraId="2B7DCEE7" w14:textId="0461D521" w:rsidR="002C1B3B" w:rsidRDefault="002C1B3B" w:rsidP="00484EF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0"/>
        <w:gridCol w:w="270"/>
        <w:gridCol w:w="1441"/>
      </w:tblGrid>
      <w:tr w:rsidR="0030455F" w:rsidRPr="00BD373E" w14:paraId="08609AED" w14:textId="77777777" w:rsidTr="005C12F2">
        <w:tc>
          <w:tcPr>
            <w:tcW w:w="3365" w:type="pct"/>
          </w:tcPr>
          <w:p w14:paraId="522C9A25" w14:textId="4C7CFB47" w:rsidR="0030455F" w:rsidRPr="00BD373E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9051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1" w:type="pct"/>
          </w:tcPr>
          <w:p w14:paraId="14224F7E" w14:textId="13B8D2AD" w:rsidR="0030455F" w:rsidRPr="00BD373E" w:rsidRDefault="00C00726" w:rsidP="007134E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left w:val="nil"/>
            </w:tcBorders>
          </w:tcPr>
          <w:p w14:paraId="03504448" w14:textId="77777777" w:rsidR="0030455F" w:rsidRPr="00BD373E" w:rsidRDefault="0030455F" w:rsidP="007134E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0" w:type="pct"/>
          </w:tcPr>
          <w:p w14:paraId="395837C7" w14:textId="3476E5FB" w:rsidR="0030455F" w:rsidRPr="00BD373E" w:rsidRDefault="00C00726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BD373E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30455F" w:rsidRPr="00BD373E" w14:paraId="0082FABA" w14:textId="77777777" w:rsidTr="005C12F2">
        <w:tc>
          <w:tcPr>
            <w:tcW w:w="3365" w:type="pct"/>
          </w:tcPr>
          <w:p w14:paraId="7D24211A" w14:textId="77777777" w:rsidR="0030455F" w:rsidRPr="00BD373E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35" w:type="pct"/>
            <w:gridSpan w:val="3"/>
          </w:tcPr>
          <w:p w14:paraId="6E16ECAF" w14:textId="77777777" w:rsidR="0030455F" w:rsidRPr="00BD373E" w:rsidRDefault="0030455F" w:rsidP="00713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C12F2" w:rsidRPr="00BD373E" w14:paraId="306D02B4" w14:textId="77777777" w:rsidTr="005C12F2">
        <w:tc>
          <w:tcPr>
            <w:tcW w:w="3365" w:type="pct"/>
          </w:tcPr>
          <w:p w14:paraId="3BD95C81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721" w:type="pct"/>
          </w:tcPr>
          <w:p w14:paraId="1CBE9DC7" w14:textId="0C15B4F5" w:rsidR="005C12F2" w:rsidRPr="00BD373E" w:rsidRDefault="00871C96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/>
                <w:sz w:val="30"/>
                <w:szCs w:val="30"/>
                <w:cs/>
              </w:rPr>
              <w:t>166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/>
                <w:sz w:val="30"/>
                <w:szCs w:val="30"/>
                <w:cs/>
              </w:rPr>
              <w:t>635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/>
                <w:sz w:val="30"/>
                <w:szCs w:val="30"/>
                <w:cs/>
              </w:rPr>
              <w:t>538</w:t>
            </w:r>
          </w:p>
        </w:tc>
        <w:tc>
          <w:tcPr>
            <w:tcW w:w="144" w:type="pct"/>
          </w:tcPr>
          <w:p w14:paraId="57B7A339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3AFDA9EF" w14:textId="61D3CFD0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142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381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C12F2" w:rsidRPr="00BD373E" w14:paraId="2C451693" w14:textId="77777777" w:rsidTr="005C12F2">
        <w:tc>
          <w:tcPr>
            <w:tcW w:w="3365" w:type="pct"/>
          </w:tcPr>
          <w:p w14:paraId="610D74CD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721" w:type="pct"/>
          </w:tcPr>
          <w:p w14:paraId="5C46CC44" w14:textId="3F287BE2" w:rsidR="005C12F2" w:rsidRPr="00BD373E" w:rsidRDefault="00871C96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745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44" w:type="pct"/>
          </w:tcPr>
          <w:p w14:paraId="231726D8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4A39F3A6" w14:textId="23B090D1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621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831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920</w:t>
            </w:r>
          </w:p>
        </w:tc>
      </w:tr>
      <w:tr w:rsidR="005C12F2" w:rsidRPr="00BD373E" w14:paraId="02C0598C" w14:textId="77777777" w:rsidTr="005C12F2">
        <w:tc>
          <w:tcPr>
            <w:tcW w:w="3365" w:type="pct"/>
          </w:tcPr>
          <w:p w14:paraId="717FD520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721" w:type="pct"/>
          </w:tcPr>
          <w:p w14:paraId="502010A7" w14:textId="6EE124AA" w:rsidR="005C12F2" w:rsidRPr="00BD373E" w:rsidRDefault="00871C96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44" w:type="pct"/>
          </w:tcPr>
          <w:p w14:paraId="792BC363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</w:tcPr>
          <w:p w14:paraId="1EF39C50" w14:textId="536FDA97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219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081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381</w:t>
            </w:r>
          </w:p>
        </w:tc>
      </w:tr>
      <w:tr w:rsidR="005C12F2" w:rsidRPr="00BD373E" w14:paraId="0BA980F1" w14:textId="77777777" w:rsidTr="005C12F2">
        <w:tc>
          <w:tcPr>
            <w:tcW w:w="3365" w:type="pct"/>
          </w:tcPr>
          <w:p w14:paraId="2837F0FB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721" w:type="pct"/>
            <w:tcBorders>
              <w:bottom w:val="single" w:sz="4" w:space="0" w:color="auto"/>
            </w:tcBorders>
          </w:tcPr>
          <w:p w14:paraId="05248B9B" w14:textId="03EEB118" w:rsidR="005C12F2" w:rsidRPr="00BD373E" w:rsidRDefault="00871C96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71C96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577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1C96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44" w:type="pct"/>
          </w:tcPr>
          <w:p w14:paraId="660C6930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052C32E7" w14:textId="76868A5F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969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672</w:t>
            </w:r>
          </w:p>
        </w:tc>
      </w:tr>
      <w:tr w:rsidR="005C12F2" w:rsidRPr="00BD373E" w14:paraId="12CFF0C6" w14:textId="77777777" w:rsidTr="005C12F2">
        <w:tc>
          <w:tcPr>
            <w:tcW w:w="3365" w:type="pct"/>
          </w:tcPr>
          <w:p w14:paraId="00C459CC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082C2608" w:rsidR="005C12F2" w:rsidRPr="00BD373E" w:rsidRDefault="00871C96" w:rsidP="00871C9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4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893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1C9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144" w:type="pct"/>
          </w:tcPr>
          <w:p w14:paraId="5D31BB94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547FD202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195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264</w:t>
            </w:r>
            <w:r w:rsidRPr="00BD373E">
              <w:rPr>
                <w:rFonts w:ascii="Angsana New" w:hAnsi="Angsana New"/>
                <w:b/>
                <w:bCs/>
                <w:sz w:val="30"/>
                <w:szCs w:val="30"/>
              </w:rPr>
              <w:t>,210</w:t>
            </w:r>
          </w:p>
        </w:tc>
      </w:tr>
    </w:tbl>
    <w:p w14:paraId="3EC16C41" w14:textId="77777777" w:rsidR="0030455F" w:rsidRPr="00BD373E" w:rsidRDefault="0030455F" w:rsidP="00727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4F125596" w:rsidR="000E15CC" w:rsidRPr="00BD373E" w:rsidRDefault="009F3AA6" w:rsidP="000E1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BD373E">
        <w:rPr>
          <w:rFonts w:ascii="Angsana New" w:hAnsi="Angsana New"/>
          <w:b/>
          <w:color w:val="000000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เวลาใดเวลาหนึ่งทั้งหมด</w:t>
      </w:r>
    </w:p>
    <w:p w14:paraId="51DD6BD7" w14:textId="2BE22125" w:rsidR="0039051B" w:rsidRDefault="0039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D1E5D7D" w14:textId="30F53E1B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B5C6667" w14:textId="32D15A08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477ABDE" w14:textId="1E0917A7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DDD1764" w14:textId="77777777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F6752BB" w14:textId="75BC3F83" w:rsidR="00FB2051" w:rsidRPr="00BD373E" w:rsidRDefault="00FB2051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เงินปันผล</w:t>
      </w:r>
    </w:p>
    <w:p w14:paraId="1FFD742B" w14:textId="77777777" w:rsidR="00410680" w:rsidRDefault="00410680" w:rsidP="00783942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p w14:paraId="68F9A015" w14:textId="0310363D" w:rsidR="00410680" w:rsidRPr="00783942" w:rsidRDefault="00410680" w:rsidP="0078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783942">
        <w:rPr>
          <w:rFonts w:ascii="Angsana New" w:hAnsi="Angsana New"/>
          <w:b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B7F43A8" w14:textId="77777777" w:rsidR="00410680" w:rsidRPr="00813803" w:rsidRDefault="00410680" w:rsidP="00783942">
      <w:pPr>
        <w:pStyle w:val="ListParagraph"/>
        <w:spacing w:line="240" w:lineRule="auto"/>
        <w:ind w:left="340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908"/>
        <w:gridCol w:w="1890"/>
        <w:gridCol w:w="1170"/>
        <w:gridCol w:w="270"/>
        <w:gridCol w:w="1080"/>
      </w:tblGrid>
      <w:tr w:rsidR="00410680" w:rsidRPr="00813803" w14:paraId="59BABBE4" w14:textId="77777777" w:rsidTr="00B0779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C5371CC" w14:textId="77777777" w:rsidR="00410680" w:rsidRPr="00813803" w:rsidRDefault="00410680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41A348" w14:textId="03F83C04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วันที่อนุม</w:t>
            </w:r>
            <w:r w:rsidR="00BF06BE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="00BF06BE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21EAE1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53C9EE4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A872EA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</w:t>
            </w:r>
          </w:p>
          <w:p w14:paraId="064D2592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58A70C1B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885F3F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10680" w:rsidRPr="00813803" w14:paraId="40CD8756" w14:textId="77777777" w:rsidTr="00B0779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BC70905" w14:textId="77777777" w:rsidR="00410680" w:rsidRPr="00813803" w:rsidRDefault="00410680" w:rsidP="00B0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DB1F3EF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E8000D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6BF99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C01385B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BEADA" w14:textId="77777777" w:rsidR="00410680" w:rsidRPr="00813803" w:rsidRDefault="00410680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38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739E" w:rsidRPr="00813803" w14:paraId="0B16F104" w14:textId="77777777" w:rsidTr="00783942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662E398" w14:textId="58384B30" w:rsidR="0099739E" w:rsidRPr="00813803" w:rsidRDefault="0099739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4AC230EF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DC1E43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1B73A" w14:textId="77777777" w:rsidR="0099739E" w:rsidRPr="00813803" w:rsidRDefault="0099739E" w:rsidP="0099739E">
            <w:pPr>
              <w:pStyle w:val="BodyText"/>
              <w:tabs>
                <w:tab w:val="clear" w:pos="454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5ED91B" w14:textId="77777777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B9AA7" w14:textId="77777777" w:rsidR="0099739E" w:rsidRPr="0099739E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739E" w:rsidRPr="00813803" w14:paraId="76C5B6AA" w14:textId="77777777" w:rsidTr="00783942">
        <w:trPr>
          <w:tblHeader/>
        </w:trPr>
        <w:tc>
          <w:tcPr>
            <w:tcW w:w="2970" w:type="dxa"/>
            <w:shd w:val="clear" w:color="auto" w:fill="auto"/>
          </w:tcPr>
          <w:p w14:paraId="076E07E6" w14:textId="494EC0D6" w:rsidR="0099739E" w:rsidRPr="00813803" w:rsidRDefault="0099739E" w:rsidP="00783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813803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331CA43" w14:textId="3E97FC34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380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</w:t>
            </w:r>
            <w:r w:rsidR="00F974B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293FA9" w14:textId="32909612" w:rsidR="0099739E" w:rsidRPr="00813803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1380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380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C0FA2" w14:textId="006DD1AD" w:rsidR="0099739E" w:rsidRPr="00813803" w:rsidRDefault="00513B1A" w:rsidP="00783942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2E9D">
              <w:rPr>
                <w:rFonts w:ascii="Angsana New" w:hAnsi="Angsana New"/>
                <w:sz w:val="30"/>
                <w:szCs w:val="30"/>
              </w:rPr>
              <w:t>0</w:t>
            </w:r>
            <w:r w:rsidR="00AF2E9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AF2E9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F70A081" w14:textId="77777777" w:rsidR="0099739E" w:rsidRPr="0099739E" w:rsidRDefault="0099739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A4902" w14:textId="14B5DB84" w:rsidR="0099739E" w:rsidRPr="00813803" w:rsidRDefault="00372FA8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87.10</w:t>
            </w:r>
          </w:p>
        </w:tc>
      </w:tr>
      <w:tr w:rsidR="001F2AAE" w:rsidRPr="00813803" w14:paraId="7ACC4084" w14:textId="77777777" w:rsidTr="00B07798">
        <w:trPr>
          <w:tblHeader/>
        </w:trPr>
        <w:tc>
          <w:tcPr>
            <w:tcW w:w="2970" w:type="dxa"/>
            <w:shd w:val="clear" w:color="auto" w:fill="auto"/>
          </w:tcPr>
          <w:p w14:paraId="0432F2E3" w14:textId="292B195F" w:rsidR="001F2AAE" w:rsidRPr="00813803" w:rsidRDefault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19C9401" w14:textId="77777777" w:rsidR="001F2AAE" w:rsidRPr="00813803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E6C447" w14:textId="77777777" w:rsidR="001F2AA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04B06F" w14:textId="77777777" w:rsidR="001F2AAE" w:rsidRDefault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F16799" w14:textId="77777777" w:rsidR="001F2AAE" w:rsidRPr="0099739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000D2" w14:textId="77777777" w:rsidR="001F2AAE" w:rsidRDefault="001F2AAE" w:rsidP="009973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AAE" w:rsidRPr="00813803" w14:paraId="7C7B8F3F" w14:textId="77777777" w:rsidTr="00783942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0B859FF3" w14:textId="2E7087D0" w:rsidR="001F2AAE" w:rsidRPr="00813803" w:rsidRDefault="001F2AAE" w:rsidP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Pr="008138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055E2B4" w14:textId="77777777" w:rsidR="001F2AAE" w:rsidRPr="00813803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E6DA6D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564291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448CA5" w14:textId="77777777" w:rsidR="001F2AAE" w:rsidRPr="0099739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452DB" w14:textId="77777777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AAE" w:rsidRPr="00813803" w14:paraId="6363664C" w14:textId="77777777" w:rsidTr="00B07798">
        <w:trPr>
          <w:tblHeader/>
        </w:trPr>
        <w:tc>
          <w:tcPr>
            <w:tcW w:w="2970" w:type="dxa"/>
            <w:shd w:val="clear" w:color="auto" w:fill="auto"/>
          </w:tcPr>
          <w:p w14:paraId="6CE61CC9" w14:textId="2E1702D7" w:rsidR="001F2AAE" w:rsidRPr="00813803" w:rsidRDefault="001F2AAE" w:rsidP="001F2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52EB4933" w14:textId="43D4C87F" w:rsidR="001F2AAE" w:rsidRPr="00813803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763FEDF" w14:textId="551C9A89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8B654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58694" w14:textId="456150E9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left" w:pos="323"/>
              </w:tabs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0.12</w:t>
            </w:r>
          </w:p>
        </w:tc>
        <w:tc>
          <w:tcPr>
            <w:tcW w:w="270" w:type="dxa"/>
          </w:tcPr>
          <w:p w14:paraId="1A78C63E" w14:textId="77777777" w:rsidR="001F2AAE" w:rsidRPr="0099739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9F046" w14:textId="4169DE00" w:rsidR="001F2AAE" w:rsidRDefault="001F2AAE" w:rsidP="001F2A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6542">
              <w:rPr>
                <w:rFonts w:asciiTheme="majorBidi" w:hAnsiTheme="majorBidi" w:cstheme="majorBidi"/>
                <w:sz w:val="30"/>
                <w:szCs w:val="30"/>
                <w:cs/>
              </w:rPr>
              <w:t>60.00</w:t>
            </w:r>
          </w:p>
        </w:tc>
      </w:tr>
    </w:tbl>
    <w:p w14:paraId="708724ED" w14:textId="67F85740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3FF798CE" w14:textId="0159B8AD" w:rsidR="00E96513" w:rsidRPr="00BD373E" w:rsidRDefault="00E96513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กำไรต่อหุ้นขั้นพื้นฐาน</w:t>
      </w:r>
    </w:p>
    <w:p w14:paraId="77BF1F09" w14:textId="77777777" w:rsidR="00E96513" w:rsidRPr="00BD373E" w:rsidRDefault="00E96513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p w14:paraId="68A2C642" w14:textId="78CE42ED" w:rsidR="002C6F28" w:rsidRPr="00BD373E" w:rsidRDefault="00E96513" w:rsidP="007B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7AFC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5F6168" w:rsidRPr="00977AFC">
        <w:rPr>
          <w:rFonts w:ascii="Angsana New" w:hAnsi="Angsana New"/>
          <w:sz w:val="30"/>
          <w:szCs w:val="30"/>
          <w:cs/>
        </w:rPr>
        <w:t>สาม</w:t>
      </w:r>
      <w:r w:rsidRPr="00977AFC">
        <w:rPr>
          <w:rFonts w:ascii="Angsana New" w:hAnsi="Angsana New"/>
          <w:sz w:val="30"/>
          <w:szCs w:val="30"/>
          <w:cs/>
        </w:rPr>
        <w:t>เดือน</w:t>
      </w:r>
      <w:r w:rsidR="00A631A4">
        <w:rPr>
          <w:rFonts w:ascii="Angsana New" w:hAnsi="Angsana New" w:hint="cs"/>
          <w:sz w:val="30"/>
          <w:szCs w:val="30"/>
          <w:cs/>
        </w:rPr>
        <w:t>และ</w:t>
      </w:r>
      <w:r w:rsidR="005C12F2">
        <w:rPr>
          <w:rFonts w:ascii="Angsana New" w:hAnsi="Angsana New" w:hint="cs"/>
          <w:sz w:val="30"/>
          <w:szCs w:val="30"/>
          <w:cs/>
        </w:rPr>
        <w:t>เก้า</w:t>
      </w:r>
      <w:r w:rsidR="00A631A4">
        <w:rPr>
          <w:rFonts w:ascii="Angsana New" w:hAnsi="Angsana New" w:hint="cs"/>
          <w:sz w:val="30"/>
          <w:szCs w:val="30"/>
          <w:cs/>
        </w:rPr>
        <w:t>เดือน</w:t>
      </w:r>
      <w:r w:rsidRPr="00BD373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75758">
        <w:rPr>
          <w:rFonts w:ascii="Angsana New" w:hAnsi="Angsana New"/>
          <w:sz w:val="30"/>
          <w:szCs w:val="30"/>
        </w:rPr>
        <w:t xml:space="preserve">30 </w:t>
      </w:r>
      <w:r w:rsidR="005C12F2">
        <w:rPr>
          <w:rFonts w:ascii="Angsana New" w:hAnsi="Angsana New" w:hint="cs"/>
          <w:sz w:val="30"/>
          <w:szCs w:val="30"/>
          <w:cs/>
        </w:rPr>
        <w:t>กันยายน</w:t>
      </w:r>
      <w:r w:rsidR="00075758">
        <w:rPr>
          <w:rFonts w:ascii="Angsana New" w:hAnsi="Angsana New" w:hint="cs"/>
          <w:sz w:val="30"/>
          <w:szCs w:val="30"/>
          <w:cs/>
        </w:rPr>
        <w:t xml:space="preserve">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6</w:t>
      </w:r>
      <w:r w:rsidR="00683ECB" w:rsidRPr="00BD373E">
        <w:rPr>
          <w:rFonts w:ascii="Angsana New" w:hAnsi="Angsana New"/>
          <w:sz w:val="30"/>
          <w:szCs w:val="30"/>
          <w:cs/>
        </w:rPr>
        <w:t xml:space="preserve"> และ </w:t>
      </w:r>
      <w:r w:rsidR="00683ECB" w:rsidRPr="00BD373E">
        <w:rPr>
          <w:rFonts w:ascii="Angsana New" w:hAnsi="Angsana New"/>
          <w:sz w:val="30"/>
          <w:szCs w:val="30"/>
        </w:rPr>
        <w:t>256</w:t>
      </w:r>
      <w:r w:rsidR="005F6168">
        <w:rPr>
          <w:rFonts w:ascii="Angsana New" w:hAnsi="Angsana New"/>
          <w:sz w:val="30"/>
          <w:szCs w:val="30"/>
        </w:rPr>
        <w:t>5</w:t>
      </w:r>
      <w:r w:rsidRPr="00BD373E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</w:t>
      </w:r>
      <w:r w:rsidR="00683ECB" w:rsidRPr="00BD373E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และจำนวนหุ้นสามัญที่ออกจำหน่ายแล้วในแต่ละ</w:t>
      </w:r>
      <w:r w:rsidR="00A317DF" w:rsidRPr="00BD373E">
        <w:rPr>
          <w:rFonts w:ascii="Angsana New" w:hAnsi="Angsana New"/>
          <w:sz w:val="30"/>
          <w:szCs w:val="30"/>
          <w:cs/>
        </w:rPr>
        <w:t>งวด</w:t>
      </w:r>
      <w:r w:rsidR="00683ECB" w:rsidRPr="00BD373E">
        <w:rPr>
          <w:rFonts w:ascii="Angsana New" w:hAnsi="Angsana New"/>
          <w:sz w:val="30"/>
          <w:szCs w:val="30"/>
          <w:cs/>
        </w:rPr>
        <w:t>โดยวิธี</w:t>
      </w:r>
      <w:r w:rsidR="00A631A4">
        <w:rPr>
          <w:rFonts w:ascii="Angsana New" w:hAnsi="Angsana New" w:hint="cs"/>
          <w:sz w:val="30"/>
          <w:szCs w:val="30"/>
          <w:cs/>
        </w:rPr>
        <w:t xml:space="preserve">  </w:t>
      </w:r>
      <w:r w:rsidR="00683ECB" w:rsidRPr="00BD373E">
        <w:rPr>
          <w:rFonts w:ascii="Angsana New" w:hAnsi="Angsana New"/>
          <w:sz w:val="30"/>
          <w:szCs w:val="30"/>
          <w:cs/>
        </w:rPr>
        <w:t>ถัวเฉลี่ยถ่วงน้ำหนัก โดย</w:t>
      </w:r>
      <w:r w:rsidRPr="00BD373E">
        <w:rPr>
          <w:rFonts w:ascii="Angsana New" w:hAnsi="Angsana New"/>
          <w:sz w:val="30"/>
          <w:szCs w:val="30"/>
          <w:cs/>
        </w:rPr>
        <w:t>แสดงการคำนวณดัง</w:t>
      </w:r>
      <w:r w:rsidR="00683ECB" w:rsidRPr="00BD373E">
        <w:rPr>
          <w:rFonts w:ascii="Angsana New" w:hAnsi="Angsana New"/>
          <w:sz w:val="30"/>
          <w:szCs w:val="30"/>
          <w:cs/>
        </w:rPr>
        <w:t>ต่อไป</w:t>
      </w:r>
      <w:r w:rsidRPr="00BD373E">
        <w:rPr>
          <w:rFonts w:ascii="Angsana New" w:hAnsi="Angsana New"/>
          <w:sz w:val="30"/>
          <w:szCs w:val="30"/>
          <w:cs/>
        </w:rPr>
        <w:t>นี้</w:t>
      </w:r>
    </w:p>
    <w:p w14:paraId="048F7118" w14:textId="259110D3" w:rsidR="007B3767" w:rsidRPr="00BD373E" w:rsidRDefault="007B3767" w:rsidP="00F55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E96513" w:rsidRPr="00BD373E" w14:paraId="4385E0FB" w14:textId="77777777" w:rsidTr="00006ECA">
        <w:tc>
          <w:tcPr>
            <w:tcW w:w="3398" w:type="pct"/>
          </w:tcPr>
          <w:p w14:paraId="4360DBFE" w14:textId="331E56A9" w:rsidR="00E96513" w:rsidRPr="00BD373E" w:rsidRDefault="00A317DF" w:rsidP="00345DC1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774B12"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 w:rsidR="004449F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39051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9" w:type="pct"/>
          </w:tcPr>
          <w:p w14:paraId="75E4675A" w14:textId="0FBC5AAA" w:rsidR="00E96513" w:rsidRPr="00BD373E" w:rsidRDefault="00E96513" w:rsidP="00345DC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565DDDDB" w14:textId="77777777" w:rsidR="00E96513" w:rsidRPr="00BD373E" w:rsidRDefault="00E96513" w:rsidP="00345DC1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6A1505A1" w14:textId="47EEF6E9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F616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E96513" w:rsidRPr="00BD373E" w14:paraId="6E065ED7" w14:textId="77777777" w:rsidTr="00345DC1">
        <w:tc>
          <w:tcPr>
            <w:tcW w:w="3398" w:type="pct"/>
          </w:tcPr>
          <w:p w14:paraId="0214E1D1" w14:textId="77777777" w:rsidR="00E96513" w:rsidRPr="00BD373E" w:rsidRDefault="00E96513" w:rsidP="00345DC1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7627C03A" w14:textId="453BBAB0" w:rsidR="00E96513" w:rsidRPr="00BD373E" w:rsidRDefault="00E96513" w:rsidP="00345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</w:t>
            </w:r>
            <w:r w:rsidR="002C6F28"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/หุ้น</w:t>
            </w: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C12F2" w:rsidRPr="00813803" w14:paraId="7F0C3C2C" w14:textId="77777777" w:rsidTr="00006ECA">
        <w:tc>
          <w:tcPr>
            <w:tcW w:w="3398" w:type="pct"/>
          </w:tcPr>
          <w:p w14:paraId="0D939876" w14:textId="542867A8" w:rsidR="005C12F2" w:rsidRPr="00BD373E" w:rsidRDefault="005C12F2" w:rsidP="005C12F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51B7ACD6" w14:textId="2A89701A" w:rsidR="005C12F2" w:rsidRPr="00783942" w:rsidRDefault="00C774CC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77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60,871,752</w:t>
            </w:r>
          </w:p>
        </w:tc>
        <w:tc>
          <w:tcPr>
            <w:tcW w:w="146" w:type="pct"/>
          </w:tcPr>
          <w:p w14:paraId="0E6E8196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724C9565" w14:textId="4FB00B73" w:rsidR="005C12F2" w:rsidRPr="00813803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B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</w:t>
            </w:r>
            <w:r w:rsidRPr="000D4B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2,967,923</w:t>
            </w:r>
          </w:p>
        </w:tc>
      </w:tr>
      <w:tr w:rsidR="005C12F2" w:rsidRPr="00813803" w14:paraId="7EBBC0E7" w14:textId="77777777" w:rsidTr="00783942">
        <w:tc>
          <w:tcPr>
            <w:tcW w:w="3398" w:type="pct"/>
          </w:tcPr>
          <w:p w14:paraId="6F603A02" w14:textId="77777777" w:rsidR="005C12F2" w:rsidRPr="00BD373E" w:rsidRDefault="005C12F2" w:rsidP="005C12F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9E5B8E" w14:textId="77777777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B2B481B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3679EE67" w14:textId="77777777" w:rsidR="005C12F2" w:rsidRPr="00813803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2F2" w:rsidRPr="00BD373E" w14:paraId="1A6C1EE3" w14:textId="77777777" w:rsidTr="00783942">
        <w:tc>
          <w:tcPr>
            <w:tcW w:w="3398" w:type="pct"/>
          </w:tcPr>
          <w:p w14:paraId="70706A3D" w14:textId="3BF2ABDE" w:rsidR="005C12F2" w:rsidRPr="00783942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783942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กรกฏาคม</w:t>
            </w:r>
          </w:p>
        </w:tc>
        <w:tc>
          <w:tcPr>
            <w:tcW w:w="729" w:type="pct"/>
          </w:tcPr>
          <w:p w14:paraId="23A8A34B" w14:textId="3BC0708F" w:rsidR="005C12F2" w:rsidRPr="00783942" w:rsidRDefault="00BF5C19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670,000,000</w:t>
            </w:r>
          </w:p>
        </w:tc>
        <w:tc>
          <w:tcPr>
            <w:tcW w:w="146" w:type="pct"/>
          </w:tcPr>
          <w:p w14:paraId="178D34E9" w14:textId="77777777" w:rsidR="005C12F2" w:rsidRPr="00783942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1F339F1F" w14:textId="2B793835" w:rsidR="005C12F2" w:rsidRPr="00783942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5C12F2" w:rsidRPr="00BD373E" w14:paraId="7DF29907" w14:textId="77777777" w:rsidTr="00783942">
        <w:tc>
          <w:tcPr>
            <w:tcW w:w="3398" w:type="pct"/>
          </w:tcPr>
          <w:p w14:paraId="711EB913" w14:textId="11CC3E7E" w:rsidR="005C12F2" w:rsidRPr="00783942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839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42AEFE38" w14:textId="3182E6F3" w:rsidR="005C12F2" w:rsidRPr="00783942" w:rsidRDefault="00BF5C19" w:rsidP="005C12F2">
            <w:pPr>
              <w:tabs>
                <w:tab w:val="clear" w:pos="907"/>
              </w:tabs>
              <w:spacing w:line="240" w:lineRule="auto"/>
              <w:ind w:left="-131" w:right="163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E5B8EF9" w14:textId="77777777" w:rsidR="005C12F2" w:rsidRPr="00783942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2988BE20" w14:textId="701163B7" w:rsidR="005C12F2" w:rsidRPr="00783942" w:rsidRDefault="005C12F2" w:rsidP="005C12F2">
            <w:pPr>
              <w:tabs>
                <w:tab w:val="clear" w:pos="907"/>
              </w:tabs>
              <w:spacing w:line="240" w:lineRule="auto"/>
              <w:ind w:left="-131" w:right="163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12F2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</w:p>
        </w:tc>
      </w:tr>
      <w:tr w:rsidR="005C12F2" w:rsidRPr="00BD373E" w14:paraId="3D8AB5CF" w14:textId="77777777" w:rsidTr="00783942">
        <w:tc>
          <w:tcPr>
            <w:tcW w:w="3398" w:type="pct"/>
          </w:tcPr>
          <w:p w14:paraId="5C170E80" w14:textId="1C8F5390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7B942827" w14:textId="2AFAC226" w:rsidR="005C12F2" w:rsidRPr="00BD373E" w:rsidRDefault="00BF5C19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146" w:type="pct"/>
          </w:tcPr>
          <w:p w14:paraId="7DD55055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7B77C9EE" w14:textId="2929077F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</w:tr>
      <w:tr w:rsidR="005C12F2" w:rsidRPr="00BD373E" w14:paraId="111A9DC5" w14:textId="77777777" w:rsidTr="00783942">
        <w:tc>
          <w:tcPr>
            <w:tcW w:w="3398" w:type="pct"/>
          </w:tcPr>
          <w:p w14:paraId="7E4FF75A" w14:textId="77777777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CD12431" w14:textId="77777777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66463D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14A17538" w14:textId="77777777" w:rsidR="005C12F2" w:rsidRPr="00BD373E" w:rsidRDefault="005C12F2" w:rsidP="005C12F2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12F2" w:rsidRPr="00BD373E" w14:paraId="6DC09A3F" w14:textId="77777777" w:rsidTr="002E558A">
        <w:tc>
          <w:tcPr>
            <w:tcW w:w="3398" w:type="pct"/>
          </w:tcPr>
          <w:p w14:paraId="66C68AB1" w14:textId="4DD50F81" w:rsidR="005C12F2" w:rsidRPr="00BD373E" w:rsidRDefault="005C12F2" w:rsidP="005C1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center" w:pos="304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69C3A128" w14:textId="66720B58" w:rsidR="005C12F2" w:rsidRPr="00BD373E" w:rsidRDefault="00BF5C19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46" w:type="pct"/>
          </w:tcPr>
          <w:p w14:paraId="110A7B36" w14:textId="77777777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5A258DDF" w14:textId="027DC7CD" w:rsidR="005C12F2" w:rsidRPr="00BD373E" w:rsidRDefault="005C12F2" w:rsidP="005C12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0.0</w:t>
            </w:r>
            <w:r w:rsidRPr="000D4B8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FBE8002" w14:textId="2CE1E0A5" w:rsidR="004449F3" w:rsidRDefault="00444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73F367" w14:textId="77777777" w:rsidR="00A544A5" w:rsidRDefault="00A5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52"/>
        <w:gridCol w:w="271"/>
        <w:gridCol w:w="1348"/>
      </w:tblGrid>
      <w:tr w:rsidR="004449F3" w:rsidRPr="00BD373E" w14:paraId="74F9683B" w14:textId="77777777" w:rsidTr="0096780B">
        <w:tc>
          <w:tcPr>
            <w:tcW w:w="3398" w:type="pct"/>
          </w:tcPr>
          <w:p w14:paraId="72A3119E" w14:textId="0CADBF8A" w:rsidR="004449F3" w:rsidRPr="00BD373E" w:rsidRDefault="004449F3" w:rsidP="00B0779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5C12F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9" w:type="pct"/>
          </w:tcPr>
          <w:p w14:paraId="74E7DFB1" w14:textId="77777777" w:rsidR="004449F3" w:rsidRPr="00BD373E" w:rsidRDefault="004449F3" w:rsidP="00B07798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7E7D8EE5" w14:textId="77777777" w:rsidR="004449F3" w:rsidRPr="00BD373E" w:rsidRDefault="004449F3" w:rsidP="00B07798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" w:type="pct"/>
          </w:tcPr>
          <w:p w14:paraId="31DFE24D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4449F3" w:rsidRPr="00BD373E" w14:paraId="45F2B602" w14:textId="77777777" w:rsidTr="0096780B">
        <w:tc>
          <w:tcPr>
            <w:tcW w:w="3398" w:type="pct"/>
          </w:tcPr>
          <w:p w14:paraId="1F208B7C" w14:textId="77777777" w:rsidR="004449F3" w:rsidRPr="00BD373E" w:rsidRDefault="004449F3" w:rsidP="00B0779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602" w:type="pct"/>
            <w:gridSpan w:val="3"/>
          </w:tcPr>
          <w:p w14:paraId="3E93C4D3" w14:textId="77777777" w:rsidR="004449F3" w:rsidRPr="00BD373E" w:rsidRDefault="004449F3" w:rsidP="00B0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(บาท/หุ้น)</w:t>
            </w:r>
          </w:p>
        </w:tc>
      </w:tr>
      <w:tr w:rsidR="0096780B" w:rsidRPr="00813803" w14:paraId="7C115EC5" w14:textId="77777777" w:rsidTr="0096780B">
        <w:tc>
          <w:tcPr>
            <w:tcW w:w="3398" w:type="pct"/>
          </w:tcPr>
          <w:p w14:paraId="0B3D3F06" w14:textId="580B3623" w:rsidR="0096780B" w:rsidRPr="00BD373E" w:rsidRDefault="0096780B" w:rsidP="009678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กำไรสำหรับงวดที่เป็นส่วนของผู้ถือหุ้นของบริษัท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47A789EB" w14:textId="2DB6FD04" w:rsidR="0096780B" w:rsidRPr="00783942" w:rsidRDefault="00BF5C19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130,683,656</w:t>
            </w:r>
          </w:p>
        </w:tc>
        <w:tc>
          <w:tcPr>
            <w:tcW w:w="146" w:type="pct"/>
          </w:tcPr>
          <w:p w14:paraId="0162D3D1" w14:textId="77777777" w:rsidR="0096780B" w:rsidRPr="000166F5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4764AB6D" w14:textId="7E3D9C70" w:rsidR="0096780B" w:rsidRPr="00813803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77,086,454</w:t>
            </w:r>
          </w:p>
        </w:tc>
      </w:tr>
      <w:tr w:rsidR="0096780B" w:rsidRPr="00813803" w14:paraId="4F9DD3F4" w14:textId="77777777" w:rsidTr="0096780B">
        <w:tc>
          <w:tcPr>
            <w:tcW w:w="3398" w:type="pct"/>
          </w:tcPr>
          <w:p w14:paraId="416D9FA1" w14:textId="77777777" w:rsidR="0096780B" w:rsidRPr="00BD373E" w:rsidRDefault="0096780B" w:rsidP="0096780B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2591CB44" w14:textId="77777777" w:rsidR="0096780B" w:rsidRPr="00BD373E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2FB922" w14:textId="77777777" w:rsidR="0096780B" w:rsidRPr="00BD373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27" w:type="pct"/>
          </w:tcPr>
          <w:p w14:paraId="72DE277D" w14:textId="77777777" w:rsidR="0096780B" w:rsidRPr="00813803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80B" w:rsidRPr="00BD373E" w14:paraId="21F32F2C" w14:textId="77777777" w:rsidTr="0096780B">
        <w:tc>
          <w:tcPr>
            <w:tcW w:w="3398" w:type="pct"/>
          </w:tcPr>
          <w:p w14:paraId="74D9270E" w14:textId="7D78E908" w:rsidR="0096780B" w:rsidRPr="00A8680E" w:rsidRDefault="0096780B" w:rsidP="0096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68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จำนวนหุ้นสามัญที่ออก </w:t>
            </w:r>
            <w:r w:rsidRPr="00A631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</w:t>
            </w:r>
            <w:r w:rsidRPr="00A631A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A631A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A631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29" w:type="pct"/>
          </w:tcPr>
          <w:p w14:paraId="49BC481C" w14:textId="76A8A5B4" w:rsidR="0096780B" w:rsidRPr="00075758" w:rsidRDefault="003309F2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  <w:tc>
          <w:tcPr>
            <w:tcW w:w="146" w:type="pct"/>
          </w:tcPr>
          <w:p w14:paraId="5727361C" w14:textId="77777777" w:rsidR="0096780B" w:rsidRPr="00A8680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14:paraId="1653A525" w14:textId="5D2E182A" w:rsidR="0096780B" w:rsidRPr="00A8680E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500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96780B" w:rsidRPr="00BD373E" w14:paraId="4B6B4880" w14:textId="77777777" w:rsidTr="0096780B">
        <w:tc>
          <w:tcPr>
            <w:tcW w:w="3398" w:type="pct"/>
          </w:tcPr>
          <w:p w14:paraId="09655D57" w14:textId="77777777" w:rsidR="0096780B" w:rsidRPr="00A8680E" w:rsidRDefault="0096780B" w:rsidP="0096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8680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ผลกระทบจากหุ้นที่ออกจำหน่ายในระหว่างงวด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10BA887B" w14:textId="1AA83216" w:rsidR="0096780B" w:rsidRPr="00075758" w:rsidRDefault="003309F2" w:rsidP="0096780B">
            <w:pPr>
              <w:tabs>
                <w:tab w:val="clear" w:pos="907"/>
              </w:tabs>
              <w:spacing w:line="240" w:lineRule="auto"/>
              <w:ind w:left="-131" w:right="163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5F12A129" w14:textId="77777777" w:rsidR="0096780B" w:rsidRPr="00A8680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68BD90DC" w14:textId="16988451" w:rsidR="0096780B" w:rsidRPr="00A8680E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85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311</w:t>
            </w:r>
            <w:r w:rsidRPr="00BD37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sz w:val="30"/>
                <w:szCs w:val="30"/>
                <w:cs/>
              </w:rPr>
              <w:t>355</w:t>
            </w:r>
          </w:p>
        </w:tc>
      </w:tr>
      <w:tr w:rsidR="0096780B" w:rsidRPr="00BD373E" w14:paraId="64F15CF1" w14:textId="77777777" w:rsidTr="0096780B">
        <w:tc>
          <w:tcPr>
            <w:tcW w:w="3398" w:type="pct"/>
          </w:tcPr>
          <w:p w14:paraId="6DC924A6" w14:textId="77777777" w:rsidR="0096780B" w:rsidRPr="00BD373E" w:rsidRDefault="0096780B" w:rsidP="0096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588FDF73" w14:textId="61981497" w:rsidR="0096780B" w:rsidRPr="00BD373E" w:rsidRDefault="003309F2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670,000,000</w:t>
            </w:r>
          </w:p>
        </w:tc>
        <w:tc>
          <w:tcPr>
            <w:tcW w:w="146" w:type="pct"/>
          </w:tcPr>
          <w:p w14:paraId="227C3564" w14:textId="77777777" w:rsidR="0096780B" w:rsidRPr="00BD373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14:paraId="1219056A" w14:textId="75C5563E" w:rsidR="0096780B" w:rsidRPr="00BD373E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585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311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D37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355</w:t>
            </w:r>
          </w:p>
        </w:tc>
      </w:tr>
      <w:tr w:rsidR="0096780B" w:rsidRPr="00BD373E" w14:paraId="2E3A56D7" w14:textId="77777777" w:rsidTr="0096780B">
        <w:tc>
          <w:tcPr>
            <w:tcW w:w="3398" w:type="pct"/>
          </w:tcPr>
          <w:p w14:paraId="1A87748D" w14:textId="77777777" w:rsidR="0096780B" w:rsidRPr="00BD373E" w:rsidRDefault="0096780B" w:rsidP="0096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729" w:type="pct"/>
            <w:tcBorders>
              <w:top w:val="double" w:sz="4" w:space="0" w:color="auto"/>
            </w:tcBorders>
          </w:tcPr>
          <w:p w14:paraId="598F0762" w14:textId="77777777" w:rsidR="0096780B" w:rsidRPr="00BD373E" w:rsidRDefault="0096780B" w:rsidP="0096780B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1B235A" w14:textId="77777777" w:rsidR="0096780B" w:rsidRPr="00BD373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double" w:sz="4" w:space="0" w:color="auto"/>
            </w:tcBorders>
          </w:tcPr>
          <w:p w14:paraId="2F280AFD" w14:textId="2E8A8355" w:rsidR="0096780B" w:rsidRPr="00BD373E" w:rsidRDefault="0096780B" w:rsidP="0096780B">
            <w:pPr>
              <w:tabs>
                <w:tab w:val="clear" w:pos="907"/>
              </w:tabs>
              <w:spacing w:line="240" w:lineRule="auto"/>
              <w:ind w:left="-131" w:right="255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780B" w:rsidRPr="00BD373E" w14:paraId="2D272560" w14:textId="77777777" w:rsidTr="0096780B">
        <w:tc>
          <w:tcPr>
            <w:tcW w:w="3398" w:type="pct"/>
          </w:tcPr>
          <w:p w14:paraId="0F224229" w14:textId="27BFD2F1" w:rsidR="0096780B" w:rsidRPr="00BD373E" w:rsidRDefault="0096780B" w:rsidP="00967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729" w:type="pct"/>
            <w:tcBorders>
              <w:bottom w:val="double" w:sz="4" w:space="0" w:color="auto"/>
            </w:tcBorders>
          </w:tcPr>
          <w:p w14:paraId="3050E062" w14:textId="10CBCAD7" w:rsidR="0096780B" w:rsidRPr="00BD373E" w:rsidRDefault="003309F2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29BCE000" w14:textId="77777777" w:rsidR="0096780B" w:rsidRPr="00BD373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</w:tcPr>
          <w:p w14:paraId="4DEA3604" w14:textId="12DD22A2" w:rsidR="0096780B" w:rsidRPr="00BD373E" w:rsidRDefault="0096780B" w:rsidP="0096780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4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</w:t>
            </w:r>
            <w:r w:rsidRPr="000D4B8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6E3EE678" w14:textId="2B4DB1FA" w:rsidR="002C1B3B" w:rsidRDefault="002C1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7018B5E" w14:textId="53225D55" w:rsidR="00E91D34" w:rsidRPr="00BD373E" w:rsidRDefault="00E91D34" w:rsidP="00410680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BD373E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65B6856A" w14:textId="2629215B" w:rsidR="00BF3F2C" w:rsidRPr="00BD373E" w:rsidRDefault="00BF3F2C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A3526B4" w14:textId="77777777" w:rsidR="001175E8" w:rsidRPr="00BD373E" w:rsidRDefault="001175E8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D373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1AB469" w14:textId="77777777" w:rsidR="001175E8" w:rsidRPr="00BD373E" w:rsidRDefault="001175E8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AD8214B" w14:textId="36216203" w:rsidR="006D5BA9" w:rsidRDefault="001175E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D373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99609D">
        <w:rPr>
          <w:rFonts w:ascii="Angsana New" w:hAnsi="Angsana New" w:hint="cs"/>
          <w:sz w:val="30"/>
          <w:szCs w:val="30"/>
          <w:cs/>
        </w:rPr>
        <w:t>สินทรัพย์ทางการเงินและ</w:t>
      </w:r>
      <w:r w:rsidRPr="00BD373E">
        <w:rPr>
          <w:rFonts w:ascii="Angsana New" w:hAnsi="Angsana New"/>
          <w:sz w:val="30"/>
          <w:szCs w:val="30"/>
          <w:cs/>
        </w:rPr>
        <w:t>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B9EBE0" w14:textId="77777777" w:rsidR="00075758" w:rsidRPr="00BD373E" w:rsidRDefault="00075758" w:rsidP="00E96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350"/>
        <w:gridCol w:w="191"/>
        <w:gridCol w:w="763"/>
        <w:gridCol w:w="180"/>
        <w:gridCol w:w="1123"/>
        <w:gridCol w:w="180"/>
        <w:gridCol w:w="767"/>
        <w:gridCol w:w="180"/>
        <w:gridCol w:w="1116"/>
      </w:tblGrid>
      <w:tr w:rsidR="006D5BA9" w14:paraId="5A5A2FB3" w14:textId="77777777" w:rsidTr="006D5BA9">
        <w:trPr>
          <w:trHeight w:val="363"/>
          <w:tblHeader/>
        </w:trPr>
        <w:tc>
          <w:tcPr>
            <w:tcW w:w="3510" w:type="dxa"/>
            <w:vAlign w:val="bottom"/>
          </w:tcPr>
          <w:p w14:paraId="4081F77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F5311" w14:textId="77777777" w:rsidR="006D5BA9" w:rsidRDefault="006D5BA9">
            <w:pPr>
              <w:pStyle w:val="acctfourfigures"/>
              <w:tabs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มูลค่าตามบัญชี </w:t>
            </w:r>
          </w:p>
        </w:tc>
        <w:tc>
          <w:tcPr>
            <w:tcW w:w="191" w:type="dxa"/>
          </w:tcPr>
          <w:p w14:paraId="62228DEA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3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AB2292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5BA9" w14:paraId="5E4F7489" w14:textId="77777777" w:rsidTr="006D5BA9">
        <w:trPr>
          <w:trHeight w:val="363"/>
          <w:tblHeader/>
        </w:trPr>
        <w:tc>
          <w:tcPr>
            <w:tcW w:w="3510" w:type="dxa"/>
            <w:vAlign w:val="bottom"/>
          </w:tcPr>
          <w:p w14:paraId="50E4DF1C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502363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91" w:type="dxa"/>
          </w:tcPr>
          <w:p w14:paraId="586A9495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30FA5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  <w:p w14:paraId="3B0BD58E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0C6D4B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9C5BE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C849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617968D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F766A0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90C4D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9A95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3720708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849FFE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A7DD5" w14:textId="77777777" w:rsidR="006D5BA9" w:rsidRDefault="006D5BA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A34D0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</w:p>
          <w:p w14:paraId="0888E0A3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1E953A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BA9" w14:paraId="03C9194F" w14:textId="77777777" w:rsidTr="006D5BA9">
        <w:trPr>
          <w:tblHeader/>
        </w:trPr>
        <w:tc>
          <w:tcPr>
            <w:tcW w:w="3510" w:type="dxa"/>
          </w:tcPr>
          <w:p w14:paraId="29369AE4" w14:textId="77777777" w:rsidR="006D5BA9" w:rsidRDefault="006D5BA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5850" w:type="dxa"/>
            <w:gridSpan w:val="9"/>
            <w:hideMark/>
          </w:tcPr>
          <w:p w14:paraId="2EE0DE9E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6D5BA9" w14:paraId="2B4715C6" w14:textId="77777777" w:rsidTr="006D5BA9">
        <w:tc>
          <w:tcPr>
            <w:tcW w:w="3510" w:type="dxa"/>
            <w:hideMark/>
          </w:tcPr>
          <w:p w14:paraId="54DCB13B" w14:textId="4E63E775" w:rsidR="006D5BA9" w:rsidRDefault="006D5BA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678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678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18813DA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" w:type="dxa"/>
          </w:tcPr>
          <w:p w14:paraId="4C6E6FDB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</w:tcPr>
          <w:p w14:paraId="43C60059" w14:textId="77777777" w:rsidR="006D5BA9" w:rsidRDefault="006D5BA9">
            <w:pPr>
              <w:pStyle w:val="acctfourfigures"/>
              <w:tabs>
                <w:tab w:val="decimal" w:pos="416"/>
              </w:tabs>
              <w:spacing w:line="240" w:lineRule="auto"/>
              <w:ind w:left="-124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081D5E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5B5A1E" w14:textId="77777777" w:rsidR="006D5BA9" w:rsidRDefault="006D5BA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9D08DE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</w:tcPr>
          <w:p w14:paraId="5A69E990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322D01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F5443A" w14:textId="77777777" w:rsidR="006D5BA9" w:rsidRDefault="006D5BA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5BA9" w14:paraId="035D02DA" w14:textId="77777777" w:rsidTr="006D5BA9">
        <w:tc>
          <w:tcPr>
            <w:tcW w:w="3510" w:type="dxa"/>
            <w:hideMark/>
          </w:tcPr>
          <w:p w14:paraId="611B2951" w14:textId="77777777" w:rsidR="006D5BA9" w:rsidRDefault="006D5BA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6A0CE0D7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91" w:type="dxa"/>
          </w:tcPr>
          <w:p w14:paraId="0B1A7ED6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dxa"/>
          </w:tcPr>
          <w:p w14:paraId="12808C58" w14:textId="77777777" w:rsidR="006D5BA9" w:rsidRDefault="006D5BA9">
            <w:pPr>
              <w:pStyle w:val="31"/>
              <w:tabs>
                <w:tab w:val="clear" w:pos="36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94D313" w14:textId="77777777" w:rsidR="006D5BA9" w:rsidRDefault="006D5BA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0726834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1466BD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7" w:type="dxa"/>
          </w:tcPr>
          <w:p w14:paraId="19B61DF4" w14:textId="77777777" w:rsidR="006D5BA9" w:rsidRDefault="006D5BA9">
            <w:pPr>
              <w:pStyle w:val="31"/>
              <w:tabs>
                <w:tab w:val="clear" w:pos="360"/>
                <w:tab w:val="decimal" w:pos="52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A7E371" w14:textId="77777777" w:rsidR="006D5BA9" w:rsidRDefault="006D5BA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D6309" w14:textId="77777777" w:rsidR="006D5BA9" w:rsidRDefault="006D5B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C81" w14:paraId="763F734A" w14:textId="77777777" w:rsidTr="0096780B">
        <w:tc>
          <w:tcPr>
            <w:tcW w:w="3510" w:type="dxa"/>
            <w:vAlign w:val="bottom"/>
            <w:hideMark/>
          </w:tcPr>
          <w:p w14:paraId="2243099D" w14:textId="77777777" w:rsidR="00536C81" w:rsidRDefault="00536C81" w:rsidP="00536C81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</w:tcPr>
          <w:p w14:paraId="00D48A28" w14:textId="6F9897B7" w:rsidR="00536C81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6,698,696</w:t>
            </w:r>
          </w:p>
        </w:tc>
        <w:tc>
          <w:tcPr>
            <w:tcW w:w="191" w:type="dxa"/>
          </w:tcPr>
          <w:p w14:paraId="74C4C3E5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3B9C1E35" w14:textId="016D05B7" w:rsidR="00536C81" w:rsidRDefault="00536C81" w:rsidP="00536C81">
            <w:pPr>
              <w:pStyle w:val="acctfourfigures"/>
              <w:tabs>
                <w:tab w:val="decimal" w:pos="450"/>
              </w:tabs>
              <w:spacing w:line="240" w:lineRule="auto"/>
              <w:ind w:left="2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F3F9990" w14:textId="77777777" w:rsidR="00536C81" w:rsidRDefault="00536C81" w:rsidP="00536C8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5F31FFF" w14:textId="281794E9" w:rsidR="00536C81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6,698,696</w:t>
            </w:r>
          </w:p>
        </w:tc>
        <w:tc>
          <w:tcPr>
            <w:tcW w:w="180" w:type="dxa"/>
          </w:tcPr>
          <w:p w14:paraId="0B1F6F0E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4FF41179" w14:textId="40899CA1" w:rsidR="00536C81" w:rsidRDefault="00536C81" w:rsidP="00536C81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4F414C" w14:textId="77777777" w:rsidR="00536C81" w:rsidRDefault="00536C81" w:rsidP="00536C8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888E17E" w14:textId="79F94B62" w:rsidR="00536C81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6,698,696</w:t>
            </w:r>
          </w:p>
        </w:tc>
      </w:tr>
      <w:tr w:rsidR="00536C81" w14:paraId="5B7B8DB0" w14:textId="77777777" w:rsidTr="006D5BA9">
        <w:tc>
          <w:tcPr>
            <w:tcW w:w="3510" w:type="dxa"/>
            <w:vAlign w:val="bottom"/>
          </w:tcPr>
          <w:p w14:paraId="7B36D9E3" w14:textId="77777777" w:rsidR="00536C81" w:rsidRDefault="00536C81" w:rsidP="00536C81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51CAFC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16E4E038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657A8070" w14:textId="77777777" w:rsidR="00536C81" w:rsidRDefault="00536C81" w:rsidP="00536C81">
            <w:pPr>
              <w:pStyle w:val="acctfourfigures"/>
              <w:tabs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9E2D18" w14:textId="77777777" w:rsidR="00536C81" w:rsidRDefault="00536C81" w:rsidP="00536C8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A34B47A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FCA674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418A8CFA" w14:textId="77777777" w:rsidR="00536C81" w:rsidRDefault="00536C81" w:rsidP="00536C81">
            <w:pPr>
              <w:pStyle w:val="acctfourfigures"/>
              <w:tabs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4F2EAE" w14:textId="77777777" w:rsidR="00536C81" w:rsidRDefault="00536C81" w:rsidP="00536C8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7BEBD94" w14:textId="77777777" w:rsidR="00536C81" w:rsidRDefault="00536C81" w:rsidP="00536C81">
            <w:pPr>
              <w:tabs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81" w:rsidRPr="00A631A4" w14:paraId="34817C47" w14:textId="77777777" w:rsidTr="00A544A5">
        <w:trPr>
          <w:trHeight w:val="560"/>
        </w:trPr>
        <w:tc>
          <w:tcPr>
            <w:tcW w:w="3510" w:type="dxa"/>
            <w:vAlign w:val="bottom"/>
            <w:hideMark/>
          </w:tcPr>
          <w:p w14:paraId="2DF7783F" w14:textId="3BB162B2" w:rsidR="00536C81" w:rsidRPr="00A631A4" w:rsidRDefault="00536C81" w:rsidP="00536C81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9CCE487" w14:textId="77777777" w:rsidR="00536C81" w:rsidRPr="00A631A4" w:rsidRDefault="00536C81" w:rsidP="00536C8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467C824" w14:textId="77777777" w:rsidR="00536C81" w:rsidRPr="00A631A4" w:rsidRDefault="00536C81" w:rsidP="00536C8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6C75D049" w14:textId="77777777" w:rsidR="00536C81" w:rsidRPr="00A631A4" w:rsidRDefault="00536C81" w:rsidP="00536C81">
            <w:pPr>
              <w:pStyle w:val="acctfourfigures"/>
              <w:tabs>
                <w:tab w:val="decimal" w:pos="416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C47E19" w14:textId="77777777" w:rsidR="00536C81" w:rsidRPr="00A631A4" w:rsidRDefault="00536C81" w:rsidP="00536C8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3266F68" w14:textId="77777777" w:rsidR="00536C81" w:rsidRPr="00A631A4" w:rsidRDefault="00536C81" w:rsidP="00536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8CB909" w14:textId="77777777" w:rsidR="00536C81" w:rsidRPr="00A631A4" w:rsidRDefault="00536C81" w:rsidP="00536C8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25A32FFD" w14:textId="77777777" w:rsidR="00536C81" w:rsidRPr="00A631A4" w:rsidRDefault="00536C81" w:rsidP="00536C81">
            <w:pPr>
              <w:pStyle w:val="acctfourfigures"/>
              <w:tabs>
                <w:tab w:val="decimal" w:pos="418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74CCB7" w14:textId="77777777" w:rsidR="00536C81" w:rsidRPr="00A631A4" w:rsidRDefault="00536C81" w:rsidP="00536C8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DE26C1" w14:textId="77777777" w:rsidR="00536C81" w:rsidRPr="00A631A4" w:rsidRDefault="00536C81" w:rsidP="00536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81" w:rsidRPr="00A631A4" w14:paraId="2532DA12" w14:textId="77777777" w:rsidTr="006D5BA9">
        <w:tc>
          <w:tcPr>
            <w:tcW w:w="3510" w:type="dxa"/>
            <w:vAlign w:val="bottom"/>
            <w:hideMark/>
          </w:tcPr>
          <w:p w14:paraId="66897DAE" w14:textId="77777777" w:rsidR="00536C81" w:rsidRPr="00A631A4" w:rsidRDefault="00536C81" w:rsidP="00536C81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31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43A76227" w14:textId="77777777" w:rsidR="00536C81" w:rsidRPr="00A631A4" w:rsidRDefault="00536C81" w:rsidP="00536C81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76D3D8D" w14:textId="77777777" w:rsidR="00536C81" w:rsidRPr="00A631A4" w:rsidRDefault="00536C81" w:rsidP="00536C81">
            <w:pPr>
              <w:ind w:left="-131" w:firstLine="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04DEF35D" w14:textId="77777777" w:rsidR="00536C81" w:rsidRPr="00A631A4" w:rsidRDefault="00536C81" w:rsidP="00536C81">
            <w:pPr>
              <w:pStyle w:val="acctfourfigures"/>
              <w:tabs>
                <w:tab w:val="decimal" w:pos="416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2ADF8B" w14:textId="77777777" w:rsidR="00536C81" w:rsidRPr="00A631A4" w:rsidRDefault="00536C81" w:rsidP="00536C81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FCED082" w14:textId="77777777" w:rsidR="00536C81" w:rsidRPr="00A631A4" w:rsidRDefault="00536C81" w:rsidP="00536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21CC30" w14:textId="77777777" w:rsidR="00536C81" w:rsidRPr="00A631A4" w:rsidRDefault="00536C81" w:rsidP="00536C81">
            <w:pPr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hideMark/>
          </w:tcPr>
          <w:p w14:paraId="17A339C9" w14:textId="77777777" w:rsidR="00536C81" w:rsidRPr="00A631A4" w:rsidRDefault="00536C81" w:rsidP="00536C81">
            <w:pPr>
              <w:pStyle w:val="acctfourfigures"/>
              <w:tabs>
                <w:tab w:val="decimal" w:pos="418"/>
              </w:tabs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31A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</w:p>
        </w:tc>
        <w:tc>
          <w:tcPr>
            <w:tcW w:w="180" w:type="dxa"/>
          </w:tcPr>
          <w:p w14:paraId="6BECA085" w14:textId="77777777" w:rsidR="00536C81" w:rsidRPr="00A631A4" w:rsidRDefault="00536C81" w:rsidP="00536C8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D6F99C" w14:textId="77777777" w:rsidR="00536C81" w:rsidRPr="00A631A4" w:rsidRDefault="00536C81" w:rsidP="00536C8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C81" w:rsidRPr="00A631A4" w14:paraId="690CCFC6" w14:textId="77777777" w:rsidTr="006D5BA9">
        <w:tc>
          <w:tcPr>
            <w:tcW w:w="3510" w:type="dxa"/>
            <w:vAlign w:val="bottom"/>
            <w:hideMark/>
          </w:tcPr>
          <w:p w14:paraId="2AE4BCE2" w14:textId="77777777" w:rsidR="00536C81" w:rsidRPr="00A631A4" w:rsidRDefault="00536C81" w:rsidP="00536C81">
            <w:pPr>
              <w:tabs>
                <w:tab w:val="clear" w:pos="3515"/>
                <w:tab w:val="clear" w:pos="3742"/>
                <w:tab w:val="clear" w:pos="5387"/>
                <w:tab w:val="left" w:pos="334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31A4">
              <w:rPr>
                <w:rFonts w:ascii="Angsana New" w:hAnsi="Angsana New"/>
                <w:sz w:val="30"/>
                <w:szCs w:val="30"/>
                <w:cs/>
              </w:rPr>
              <w:t xml:space="preserve">สัญญาซื้อขายเงินตราต่างประเทศล่วงหน้า                                                                                                     </w:t>
            </w:r>
          </w:p>
        </w:tc>
        <w:tc>
          <w:tcPr>
            <w:tcW w:w="1350" w:type="dxa"/>
            <w:hideMark/>
          </w:tcPr>
          <w:p w14:paraId="242EE380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91" w:type="dxa"/>
          </w:tcPr>
          <w:p w14:paraId="35DA5E39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  <w:hideMark/>
          </w:tcPr>
          <w:p w14:paraId="155D7771" w14:textId="4FD54769" w:rsidR="00536C81" w:rsidRPr="00A631A4" w:rsidRDefault="00536C81" w:rsidP="00536C81">
            <w:pPr>
              <w:pStyle w:val="acctfourfigures"/>
              <w:tabs>
                <w:tab w:val="decimal" w:pos="3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BBEF83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hideMark/>
          </w:tcPr>
          <w:p w14:paraId="6DE036AD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  <w:tc>
          <w:tcPr>
            <w:tcW w:w="180" w:type="dxa"/>
          </w:tcPr>
          <w:p w14:paraId="4D9E6CA1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  <w:hideMark/>
          </w:tcPr>
          <w:p w14:paraId="51BA37FA" w14:textId="26610555" w:rsidR="00536C81" w:rsidRPr="00A631A4" w:rsidRDefault="00536C81" w:rsidP="00536C81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A631A4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024357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hideMark/>
          </w:tcPr>
          <w:p w14:paraId="21DE526C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631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6,708,751</w:t>
            </w:r>
          </w:p>
        </w:tc>
      </w:tr>
      <w:tr w:rsidR="00536C81" w:rsidRPr="00A631A4" w14:paraId="40E45B52" w14:textId="77777777" w:rsidTr="006D5BA9">
        <w:tc>
          <w:tcPr>
            <w:tcW w:w="3510" w:type="dxa"/>
            <w:vAlign w:val="bottom"/>
          </w:tcPr>
          <w:p w14:paraId="0A2DFA7A" w14:textId="77777777" w:rsidR="00536C81" w:rsidRPr="00A631A4" w:rsidRDefault="00536C81" w:rsidP="00536C81">
            <w:pPr>
              <w:tabs>
                <w:tab w:val="clear" w:pos="3515"/>
                <w:tab w:val="clear" w:pos="3742"/>
                <w:tab w:val="clear" w:pos="5387"/>
                <w:tab w:val="left" w:pos="334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0EED8D0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060069C6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3" w:type="dxa"/>
          </w:tcPr>
          <w:p w14:paraId="58E68BF9" w14:textId="77777777" w:rsidR="00536C81" w:rsidRDefault="00536C81" w:rsidP="00536C81">
            <w:pPr>
              <w:pStyle w:val="acctfourfigures"/>
              <w:tabs>
                <w:tab w:val="decimal" w:pos="362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94AE65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</w:tcPr>
          <w:p w14:paraId="25F3117D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F2B61C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" w:type="dxa"/>
          </w:tcPr>
          <w:p w14:paraId="124137E0" w14:textId="77777777" w:rsidR="00536C81" w:rsidRDefault="00536C81" w:rsidP="00536C81">
            <w:pPr>
              <w:pStyle w:val="acctfourfigures"/>
              <w:tabs>
                <w:tab w:val="decimal" w:pos="360"/>
              </w:tabs>
              <w:spacing w:line="240" w:lineRule="auto"/>
              <w:ind w:right="11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094ED6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</w:tcPr>
          <w:p w14:paraId="5F224600" w14:textId="77777777" w:rsidR="00536C81" w:rsidRPr="00A631A4" w:rsidRDefault="00536C81" w:rsidP="00536C81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AF38570" w14:textId="75D7DF4C" w:rsidR="00E91D34" w:rsidRPr="00BD373E" w:rsidRDefault="00E91D34" w:rsidP="002C1B3B">
      <w:pPr>
        <w:pStyle w:val="ListParagraph"/>
        <w:numPr>
          <w:ilvl w:val="0"/>
          <w:numId w:val="3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num" w:pos="630"/>
        </w:tabs>
        <w:spacing w:line="240" w:lineRule="auto"/>
        <w:ind w:left="630" w:hanging="630"/>
        <w:jc w:val="thaiDistribute"/>
        <w:rPr>
          <w:b/>
          <w:bCs/>
          <w:color w:val="000000"/>
        </w:rPr>
      </w:pPr>
      <w:r w:rsidRPr="0078394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2B52DB54" w14:textId="77777777" w:rsidR="00E91D34" w:rsidRPr="00BD373E" w:rsidRDefault="00E91D34" w:rsidP="006A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709"/>
      </w:tblGrid>
      <w:tr w:rsidR="0015743F" w:rsidRPr="00BD373E" w14:paraId="600943BE" w14:textId="77777777" w:rsidTr="00410680">
        <w:tc>
          <w:tcPr>
            <w:tcW w:w="4087" w:type="pct"/>
          </w:tcPr>
          <w:p w14:paraId="24B4DD7D" w14:textId="6E118083" w:rsidR="0015743F" w:rsidRPr="00BD373E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BD373E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69456B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30 </w:t>
            </w:r>
            <w:r w:rsidR="0096780B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กันยายน</w:t>
            </w:r>
            <w:r w:rsidR="002943D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977AFC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2566</w:t>
            </w:r>
          </w:p>
        </w:tc>
        <w:tc>
          <w:tcPr>
            <w:tcW w:w="913" w:type="pct"/>
          </w:tcPr>
          <w:p w14:paraId="49A1D22F" w14:textId="5EAE7893" w:rsidR="0015743F" w:rsidRPr="00BD373E" w:rsidRDefault="0015743F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BD373E" w14:paraId="1ABF0E8B" w14:textId="77777777" w:rsidTr="00410680">
        <w:trPr>
          <w:trHeight w:val="371"/>
        </w:trPr>
        <w:tc>
          <w:tcPr>
            <w:tcW w:w="4087" w:type="pct"/>
          </w:tcPr>
          <w:p w14:paraId="5E78B4BA" w14:textId="77777777" w:rsidR="00031319" w:rsidRPr="00BD373E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913" w:type="pct"/>
          </w:tcPr>
          <w:p w14:paraId="57BA2234" w14:textId="070EE62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D373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BD373E" w14:paraId="02F1680A" w14:textId="77777777" w:rsidTr="00410680">
        <w:tc>
          <w:tcPr>
            <w:tcW w:w="4087" w:type="pct"/>
          </w:tcPr>
          <w:p w14:paraId="2E9DA252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3" w:type="pct"/>
          </w:tcPr>
          <w:p w14:paraId="7068E3A0" w14:textId="77777777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BD373E" w14:paraId="32F9B9FD" w14:textId="77777777" w:rsidTr="00410680">
        <w:tc>
          <w:tcPr>
            <w:tcW w:w="4087" w:type="pct"/>
          </w:tcPr>
          <w:p w14:paraId="0231054E" w14:textId="6FCC767F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13" w:type="pct"/>
            <w:vAlign w:val="bottom"/>
          </w:tcPr>
          <w:p w14:paraId="2DA52142" w14:textId="2F0828E3" w:rsidR="00031319" w:rsidRPr="00BD373E" w:rsidRDefault="00250357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0357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0357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0357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031319" w:rsidRPr="00BD373E" w14:paraId="6781BD59" w14:textId="77777777" w:rsidTr="00410680">
        <w:tc>
          <w:tcPr>
            <w:tcW w:w="4087" w:type="pct"/>
          </w:tcPr>
          <w:p w14:paraId="26D42CB7" w14:textId="7DA65A82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vAlign w:val="bottom"/>
          </w:tcPr>
          <w:p w14:paraId="34C43DC0" w14:textId="772F5DBE" w:rsidR="00031319" w:rsidRPr="00BD373E" w:rsidRDefault="00250357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357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0357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31319" w:rsidRPr="00BD373E" w14:paraId="537FDFCA" w14:textId="77777777" w:rsidTr="00410680">
        <w:tc>
          <w:tcPr>
            <w:tcW w:w="4087" w:type="pct"/>
          </w:tcPr>
          <w:p w14:paraId="3C2D445D" w14:textId="04C2BC09" w:rsidR="00031319" w:rsidRPr="00BD373E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D37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7C7DB660" w:rsidR="00031319" w:rsidRPr="00BD373E" w:rsidRDefault="00250357" w:rsidP="00031319">
            <w:pPr>
              <w:tabs>
                <w:tab w:val="clear" w:pos="907"/>
              </w:tabs>
              <w:spacing w:line="240" w:lineRule="auto"/>
              <w:ind w:left="-131" w:firstLine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0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0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03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888</w:t>
            </w:r>
          </w:p>
        </w:tc>
      </w:tr>
      <w:tr w:rsidR="00031319" w:rsidRPr="00BD373E" w14:paraId="141ABE96" w14:textId="77777777" w:rsidTr="00410680">
        <w:tc>
          <w:tcPr>
            <w:tcW w:w="4087" w:type="pct"/>
          </w:tcPr>
          <w:p w14:paraId="3160E90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</w:tcPr>
          <w:p w14:paraId="6DD80A94" w14:textId="77777777" w:rsidR="00031319" w:rsidRPr="00BD373E" w:rsidRDefault="00031319" w:rsidP="006A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BD373E" w14:paraId="27B2C64B" w14:textId="77777777" w:rsidTr="00783942">
        <w:tc>
          <w:tcPr>
            <w:tcW w:w="4087" w:type="pct"/>
          </w:tcPr>
          <w:p w14:paraId="610E4CD8" w14:textId="632C246B" w:rsidR="00031319" w:rsidRPr="00783942" w:rsidRDefault="00125037" w:rsidP="0003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913" w:type="pct"/>
            <w:tcBorders>
              <w:bottom w:val="double" w:sz="4" w:space="0" w:color="auto"/>
            </w:tcBorders>
          </w:tcPr>
          <w:p w14:paraId="7CA6D7D3" w14:textId="6AA4A1F2" w:rsidR="00031319" w:rsidRPr="00BD373E" w:rsidRDefault="003B17AC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,819,700</w:t>
            </w:r>
          </w:p>
        </w:tc>
      </w:tr>
      <w:tr w:rsidR="00031319" w:rsidRPr="00BD373E" w14:paraId="4321606D" w14:textId="77777777" w:rsidTr="00783942">
        <w:tc>
          <w:tcPr>
            <w:tcW w:w="4087" w:type="pct"/>
          </w:tcPr>
          <w:p w14:paraId="106E02D7" w14:textId="5F20D8CE" w:rsidR="00031319" w:rsidRPr="00977AFC" w:rsidRDefault="00031319" w:rsidP="00031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13" w:type="pct"/>
            <w:tcBorders>
              <w:top w:val="double" w:sz="4" w:space="0" w:color="auto"/>
            </w:tcBorders>
          </w:tcPr>
          <w:p w14:paraId="676FB28B" w14:textId="2714E594" w:rsidR="00031319" w:rsidRPr="00BD373E" w:rsidRDefault="00031319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7BA0E2A" w14:textId="5C54310F" w:rsidR="00177D5F" w:rsidRPr="00783942" w:rsidRDefault="00177D5F" w:rsidP="00783942">
      <w:pPr>
        <w:spacing w:line="0" w:lineRule="atLeast"/>
        <w:ind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B2908" w14:textId="2158B335" w:rsidR="00353AE5" w:rsidRDefault="00353AE5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62DFBC83" w14:textId="521AD6E5" w:rsidR="0099609D" w:rsidRDefault="0099609D" w:rsidP="00177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</w:pPr>
    </w:p>
    <w:p w14:paraId="5701478A" w14:textId="77777777" w:rsidR="00240B39" w:rsidRPr="00CF76AD" w:rsidRDefault="00240B39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240B39" w:rsidRPr="00CF76AD" w:rsidSect="005D4D8A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F08ED" w14:textId="77777777" w:rsidR="00583EFB" w:rsidRDefault="00583EFB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FF6924E" w14:textId="77777777" w:rsidR="00583EFB" w:rsidRDefault="00583EFB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C4D5" w14:textId="43479213" w:rsidR="002E3888" w:rsidRPr="004A246C" w:rsidRDefault="002E3888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B1AE6">
      <w:rPr>
        <w:rFonts w:asciiTheme="majorBidi" w:hAnsiTheme="majorBidi" w:cstheme="majorBidi"/>
        <w:caps/>
        <w:noProof/>
        <w:sz w:val="30"/>
        <w:szCs w:val="30"/>
      </w:rPr>
      <w:t>16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0788" w14:textId="77777777" w:rsidR="00583EFB" w:rsidRDefault="00583EFB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9E9D471" w14:textId="77777777" w:rsidR="00583EFB" w:rsidRDefault="00583EFB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D80C" w14:textId="77777777" w:rsidR="002E3888" w:rsidRDefault="002E3888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2E3888" w:rsidRPr="008C507D" w:rsidRDefault="002E3888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23171EEC" w:rsidR="002E3888" w:rsidRDefault="002E3888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4A4BA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6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2E3888" w:rsidRPr="007A52D5" w:rsidRDefault="002E3888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262611609">
    <w:abstractNumId w:val="6"/>
  </w:num>
  <w:num w:numId="2" w16cid:durableId="378286890">
    <w:abstractNumId w:val="5"/>
  </w:num>
  <w:num w:numId="3" w16cid:durableId="1870412571">
    <w:abstractNumId w:val="9"/>
  </w:num>
  <w:num w:numId="4" w16cid:durableId="105540435">
    <w:abstractNumId w:val="7"/>
  </w:num>
  <w:num w:numId="5" w16cid:durableId="1022781976">
    <w:abstractNumId w:val="8"/>
  </w:num>
  <w:num w:numId="6" w16cid:durableId="605382804">
    <w:abstractNumId w:val="3"/>
  </w:num>
  <w:num w:numId="7" w16cid:durableId="1114010132">
    <w:abstractNumId w:val="2"/>
  </w:num>
  <w:num w:numId="8" w16cid:durableId="320079769">
    <w:abstractNumId w:val="0"/>
  </w:num>
  <w:num w:numId="9" w16cid:durableId="791940407">
    <w:abstractNumId w:val="1"/>
  </w:num>
  <w:num w:numId="10" w16cid:durableId="1172838114">
    <w:abstractNumId w:val="4"/>
  </w:num>
  <w:num w:numId="11" w16cid:durableId="1991128166">
    <w:abstractNumId w:val="17"/>
  </w:num>
  <w:num w:numId="12" w16cid:durableId="270863553">
    <w:abstractNumId w:val="12"/>
  </w:num>
  <w:num w:numId="13" w16cid:durableId="2097556951">
    <w:abstractNumId w:val="27"/>
  </w:num>
  <w:num w:numId="14" w16cid:durableId="1119301801">
    <w:abstractNumId w:val="16"/>
  </w:num>
  <w:num w:numId="15" w16cid:durableId="1403795806">
    <w:abstractNumId w:val="18"/>
  </w:num>
  <w:num w:numId="16" w16cid:durableId="412821822">
    <w:abstractNumId w:val="20"/>
  </w:num>
  <w:num w:numId="17" w16cid:durableId="1890264684">
    <w:abstractNumId w:val="19"/>
  </w:num>
  <w:num w:numId="18" w16cid:durableId="1888712724">
    <w:abstractNumId w:val="26"/>
  </w:num>
  <w:num w:numId="19" w16cid:durableId="1804420807">
    <w:abstractNumId w:val="22"/>
  </w:num>
  <w:num w:numId="20" w16cid:durableId="963535038">
    <w:abstractNumId w:val="24"/>
  </w:num>
  <w:num w:numId="21" w16cid:durableId="1136337623">
    <w:abstractNumId w:val="14"/>
  </w:num>
  <w:num w:numId="22" w16cid:durableId="1464541201">
    <w:abstractNumId w:val="11"/>
  </w:num>
  <w:num w:numId="23" w16cid:durableId="991061288">
    <w:abstractNumId w:val="29"/>
  </w:num>
  <w:num w:numId="24" w16cid:durableId="1688603700">
    <w:abstractNumId w:val="21"/>
  </w:num>
  <w:num w:numId="25" w16cid:durableId="176889416">
    <w:abstractNumId w:val="15"/>
  </w:num>
  <w:num w:numId="26" w16cid:durableId="1836142222">
    <w:abstractNumId w:val="23"/>
  </w:num>
  <w:num w:numId="27" w16cid:durableId="171917733">
    <w:abstractNumId w:val="10"/>
  </w:num>
  <w:num w:numId="28" w16cid:durableId="496306632">
    <w:abstractNumId w:val="13"/>
  </w:num>
  <w:num w:numId="29" w16cid:durableId="1998412104">
    <w:abstractNumId w:val="25"/>
  </w:num>
  <w:num w:numId="30" w16cid:durableId="1557277126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E7"/>
    <w:rsid w:val="00000AF2"/>
    <w:rsid w:val="00000B49"/>
    <w:rsid w:val="00000E4D"/>
    <w:rsid w:val="00001148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66F5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4EB0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6F2A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126"/>
    <w:rsid w:val="00074E48"/>
    <w:rsid w:val="00075168"/>
    <w:rsid w:val="000752D7"/>
    <w:rsid w:val="00075385"/>
    <w:rsid w:val="00075758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1C53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33E"/>
    <w:rsid w:val="000C1B3D"/>
    <w:rsid w:val="000C33A7"/>
    <w:rsid w:val="000C35EA"/>
    <w:rsid w:val="000C37EB"/>
    <w:rsid w:val="000C3AAB"/>
    <w:rsid w:val="000C3FCA"/>
    <w:rsid w:val="000C4168"/>
    <w:rsid w:val="000C4B28"/>
    <w:rsid w:val="000C4B47"/>
    <w:rsid w:val="000C4BC8"/>
    <w:rsid w:val="000C54F8"/>
    <w:rsid w:val="000C5709"/>
    <w:rsid w:val="000C6B46"/>
    <w:rsid w:val="000C7041"/>
    <w:rsid w:val="000C77A0"/>
    <w:rsid w:val="000C7BF0"/>
    <w:rsid w:val="000D1D4E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A76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06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4AD"/>
    <w:rsid w:val="001101B5"/>
    <w:rsid w:val="00110851"/>
    <w:rsid w:val="00110857"/>
    <w:rsid w:val="00110A62"/>
    <w:rsid w:val="001115B1"/>
    <w:rsid w:val="0011193A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037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0B5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9A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57F65"/>
    <w:rsid w:val="001602EB"/>
    <w:rsid w:val="00160AAA"/>
    <w:rsid w:val="00160FF1"/>
    <w:rsid w:val="00161184"/>
    <w:rsid w:val="00161915"/>
    <w:rsid w:val="00161A0B"/>
    <w:rsid w:val="001622F6"/>
    <w:rsid w:val="0016255F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5E3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11D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366"/>
    <w:rsid w:val="001F1540"/>
    <w:rsid w:val="001F174F"/>
    <w:rsid w:val="001F1854"/>
    <w:rsid w:val="001F266A"/>
    <w:rsid w:val="001F2AAE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451D"/>
    <w:rsid w:val="00205100"/>
    <w:rsid w:val="002051A2"/>
    <w:rsid w:val="002053B6"/>
    <w:rsid w:val="00205646"/>
    <w:rsid w:val="0020571A"/>
    <w:rsid w:val="00206150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2F79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CB2"/>
    <w:rsid w:val="00242CFD"/>
    <w:rsid w:val="00243C27"/>
    <w:rsid w:val="002443C8"/>
    <w:rsid w:val="0024451F"/>
    <w:rsid w:val="002456BC"/>
    <w:rsid w:val="0024602E"/>
    <w:rsid w:val="00246574"/>
    <w:rsid w:val="00246787"/>
    <w:rsid w:val="002474D8"/>
    <w:rsid w:val="00247623"/>
    <w:rsid w:val="002479A1"/>
    <w:rsid w:val="00247B28"/>
    <w:rsid w:val="00247EEA"/>
    <w:rsid w:val="00247FDF"/>
    <w:rsid w:val="00250357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3D1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43B"/>
    <w:rsid w:val="00297C74"/>
    <w:rsid w:val="002A0947"/>
    <w:rsid w:val="002A0E77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A7D4B"/>
    <w:rsid w:val="002B09CD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534B"/>
    <w:rsid w:val="002B5B0C"/>
    <w:rsid w:val="002B65B4"/>
    <w:rsid w:val="002B67AD"/>
    <w:rsid w:val="002B76B4"/>
    <w:rsid w:val="002C044C"/>
    <w:rsid w:val="002C046B"/>
    <w:rsid w:val="002C0471"/>
    <w:rsid w:val="002C088F"/>
    <w:rsid w:val="002C08AE"/>
    <w:rsid w:val="002C1678"/>
    <w:rsid w:val="002C1995"/>
    <w:rsid w:val="002C1B3B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ED5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888"/>
    <w:rsid w:val="002E3925"/>
    <w:rsid w:val="002E3A2F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226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4A1"/>
    <w:rsid w:val="0031354D"/>
    <w:rsid w:val="003138A5"/>
    <w:rsid w:val="00313A0E"/>
    <w:rsid w:val="00313B9C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4B"/>
    <w:rsid w:val="0032348C"/>
    <w:rsid w:val="00323F9C"/>
    <w:rsid w:val="003243DC"/>
    <w:rsid w:val="00324C33"/>
    <w:rsid w:val="003262EE"/>
    <w:rsid w:val="003265ED"/>
    <w:rsid w:val="00326880"/>
    <w:rsid w:val="00326C40"/>
    <w:rsid w:val="00326C4F"/>
    <w:rsid w:val="00327002"/>
    <w:rsid w:val="00327FB8"/>
    <w:rsid w:val="003301C6"/>
    <w:rsid w:val="003309F2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50C2"/>
    <w:rsid w:val="00355195"/>
    <w:rsid w:val="003554F6"/>
    <w:rsid w:val="0035556D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2675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2FA8"/>
    <w:rsid w:val="00373194"/>
    <w:rsid w:val="00373684"/>
    <w:rsid w:val="003736DD"/>
    <w:rsid w:val="0037398C"/>
    <w:rsid w:val="0037422B"/>
    <w:rsid w:val="0037455F"/>
    <w:rsid w:val="00374B7B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3FE4"/>
    <w:rsid w:val="00384486"/>
    <w:rsid w:val="00384A6E"/>
    <w:rsid w:val="00385613"/>
    <w:rsid w:val="00386158"/>
    <w:rsid w:val="0038632E"/>
    <w:rsid w:val="0038658D"/>
    <w:rsid w:val="00386967"/>
    <w:rsid w:val="00386FEE"/>
    <w:rsid w:val="00387123"/>
    <w:rsid w:val="00390024"/>
    <w:rsid w:val="0039051B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17AC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1DE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D01F1"/>
    <w:rsid w:val="003D0230"/>
    <w:rsid w:val="003D032E"/>
    <w:rsid w:val="003D07E4"/>
    <w:rsid w:val="003D0993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7FB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6A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B58"/>
    <w:rsid w:val="00407D0B"/>
    <w:rsid w:val="00410305"/>
    <w:rsid w:val="00410680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7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108C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295"/>
    <w:rsid w:val="00436FC2"/>
    <w:rsid w:val="004377B3"/>
    <w:rsid w:val="0043780D"/>
    <w:rsid w:val="0043788B"/>
    <w:rsid w:val="00437A59"/>
    <w:rsid w:val="00437C27"/>
    <w:rsid w:val="00437E06"/>
    <w:rsid w:val="00437F2A"/>
    <w:rsid w:val="00440010"/>
    <w:rsid w:val="004403DE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9F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70C"/>
    <w:rsid w:val="00451858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82F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444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46C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7C0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1C3D"/>
    <w:rsid w:val="004D284A"/>
    <w:rsid w:val="004D2D43"/>
    <w:rsid w:val="004D369B"/>
    <w:rsid w:val="004D3865"/>
    <w:rsid w:val="004D3B89"/>
    <w:rsid w:val="004D3F45"/>
    <w:rsid w:val="004D4EF6"/>
    <w:rsid w:val="004D5673"/>
    <w:rsid w:val="004D6A22"/>
    <w:rsid w:val="004D6F71"/>
    <w:rsid w:val="004D714A"/>
    <w:rsid w:val="004D72B7"/>
    <w:rsid w:val="004D7C40"/>
    <w:rsid w:val="004D7ED5"/>
    <w:rsid w:val="004E0680"/>
    <w:rsid w:val="004E0792"/>
    <w:rsid w:val="004E170A"/>
    <w:rsid w:val="004E1EB5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3AB0"/>
    <w:rsid w:val="0050495E"/>
    <w:rsid w:val="00504BB8"/>
    <w:rsid w:val="0050619E"/>
    <w:rsid w:val="00506488"/>
    <w:rsid w:val="005065C6"/>
    <w:rsid w:val="0050688E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1A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4B1D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4DFA"/>
    <w:rsid w:val="00535436"/>
    <w:rsid w:val="00535AF5"/>
    <w:rsid w:val="00536C81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25C1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32DF"/>
    <w:rsid w:val="005835C2"/>
    <w:rsid w:val="00583EFB"/>
    <w:rsid w:val="0058445F"/>
    <w:rsid w:val="0058455E"/>
    <w:rsid w:val="005846B7"/>
    <w:rsid w:val="00584E50"/>
    <w:rsid w:val="00585AC2"/>
    <w:rsid w:val="00586437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0E8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6DBC"/>
    <w:rsid w:val="00597376"/>
    <w:rsid w:val="005974FF"/>
    <w:rsid w:val="0059758E"/>
    <w:rsid w:val="00597E33"/>
    <w:rsid w:val="00597ECB"/>
    <w:rsid w:val="005A1429"/>
    <w:rsid w:val="005A1D6B"/>
    <w:rsid w:val="005A1E18"/>
    <w:rsid w:val="005A1EDB"/>
    <w:rsid w:val="005A259F"/>
    <w:rsid w:val="005A2691"/>
    <w:rsid w:val="005A3257"/>
    <w:rsid w:val="005A3CEB"/>
    <w:rsid w:val="005A4A4E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6C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122"/>
    <w:rsid w:val="005C12F2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4D8A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7106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B79"/>
    <w:rsid w:val="00612CF9"/>
    <w:rsid w:val="006136C1"/>
    <w:rsid w:val="00614681"/>
    <w:rsid w:val="006146BC"/>
    <w:rsid w:val="00614D55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1FA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8B0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30A"/>
    <w:rsid w:val="00693789"/>
    <w:rsid w:val="00693A01"/>
    <w:rsid w:val="0069456B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B70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6E43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51B"/>
    <w:rsid w:val="006B4A7D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3A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5BA9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1F5B"/>
    <w:rsid w:val="006F4420"/>
    <w:rsid w:val="006F4E34"/>
    <w:rsid w:val="006F4F23"/>
    <w:rsid w:val="006F4F84"/>
    <w:rsid w:val="006F5842"/>
    <w:rsid w:val="006F5B16"/>
    <w:rsid w:val="006F5FD1"/>
    <w:rsid w:val="006F6328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5C6"/>
    <w:rsid w:val="00716970"/>
    <w:rsid w:val="0071737A"/>
    <w:rsid w:val="00717519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37BE0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B93"/>
    <w:rsid w:val="00745C36"/>
    <w:rsid w:val="00745D25"/>
    <w:rsid w:val="00745E0C"/>
    <w:rsid w:val="0074630A"/>
    <w:rsid w:val="007478D6"/>
    <w:rsid w:val="00750883"/>
    <w:rsid w:val="00750E9D"/>
    <w:rsid w:val="00750F42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8E3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B61"/>
    <w:rsid w:val="00782DD3"/>
    <w:rsid w:val="0078307E"/>
    <w:rsid w:val="007837C9"/>
    <w:rsid w:val="00783942"/>
    <w:rsid w:val="00783C5D"/>
    <w:rsid w:val="00784275"/>
    <w:rsid w:val="00784691"/>
    <w:rsid w:val="007849A4"/>
    <w:rsid w:val="007849F1"/>
    <w:rsid w:val="0078570C"/>
    <w:rsid w:val="00785A14"/>
    <w:rsid w:val="007863A9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086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41C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1B56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1E81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749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B71"/>
    <w:rsid w:val="00842C1E"/>
    <w:rsid w:val="0084325E"/>
    <w:rsid w:val="0084334E"/>
    <w:rsid w:val="00843415"/>
    <w:rsid w:val="00844258"/>
    <w:rsid w:val="008445E6"/>
    <w:rsid w:val="00844CAF"/>
    <w:rsid w:val="00845990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BEF"/>
    <w:rsid w:val="00853C09"/>
    <w:rsid w:val="00855263"/>
    <w:rsid w:val="008552E5"/>
    <w:rsid w:val="008554C5"/>
    <w:rsid w:val="00855D35"/>
    <w:rsid w:val="00856332"/>
    <w:rsid w:val="008566A1"/>
    <w:rsid w:val="00856FD5"/>
    <w:rsid w:val="00857030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7"/>
    <w:rsid w:val="00871B4D"/>
    <w:rsid w:val="00871C96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878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29C4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6F60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1C3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89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02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AA7"/>
    <w:rsid w:val="00926B61"/>
    <w:rsid w:val="00926F2E"/>
    <w:rsid w:val="009275CA"/>
    <w:rsid w:val="009276B6"/>
    <w:rsid w:val="009310AA"/>
    <w:rsid w:val="009318F9"/>
    <w:rsid w:val="009320AD"/>
    <w:rsid w:val="00932284"/>
    <w:rsid w:val="0093239B"/>
    <w:rsid w:val="009324FF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6780B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AF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5F6B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3A"/>
    <w:rsid w:val="00993BB4"/>
    <w:rsid w:val="00994770"/>
    <w:rsid w:val="00995619"/>
    <w:rsid w:val="00995DCE"/>
    <w:rsid w:val="0099609D"/>
    <w:rsid w:val="00996945"/>
    <w:rsid w:val="00996F06"/>
    <w:rsid w:val="0099739E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809"/>
    <w:rsid w:val="009A1E9C"/>
    <w:rsid w:val="009A1F91"/>
    <w:rsid w:val="009A23BD"/>
    <w:rsid w:val="009A2968"/>
    <w:rsid w:val="009A30B1"/>
    <w:rsid w:val="009A358A"/>
    <w:rsid w:val="009A4754"/>
    <w:rsid w:val="009A49E5"/>
    <w:rsid w:val="009A56CB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0B2D"/>
    <w:rsid w:val="009B0C99"/>
    <w:rsid w:val="009B17AE"/>
    <w:rsid w:val="009B22D1"/>
    <w:rsid w:val="009B23AC"/>
    <w:rsid w:val="009B2E76"/>
    <w:rsid w:val="009B303D"/>
    <w:rsid w:val="009B3C47"/>
    <w:rsid w:val="009B412D"/>
    <w:rsid w:val="009B4288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5FD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A98"/>
    <w:rsid w:val="009E46FD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78C"/>
    <w:rsid w:val="00A42A4C"/>
    <w:rsid w:val="00A43045"/>
    <w:rsid w:val="00A43199"/>
    <w:rsid w:val="00A43368"/>
    <w:rsid w:val="00A4351E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4A5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1A4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7790D"/>
    <w:rsid w:val="00A81384"/>
    <w:rsid w:val="00A81556"/>
    <w:rsid w:val="00A818FD"/>
    <w:rsid w:val="00A822A0"/>
    <w:rsid w:val="00A82929"/>
    <w:rsid w:val="00A838E3"/>
    <w:rsid w:val="00A847BF"/>
    <w:rsid w:val="00A85B50"/>
    <w:rsid w:val="00A863D1"/>
    <w:rsid w:val="00A865F6"/>
    <w:rsid w:val="00A8668D"/>
    <w:rsid w:val="00A868B2"/>
    <w:rsid w:val="00A86DF4"/>
    <w:rsid w:val="00A87431"/>
    <w:rsid w:val="00A87542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1DE6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AD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3F7F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1EA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485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1ED4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2E9D"/>
    <w:rsid w:val="00AF3015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798"/>
    <w:rsid w:val="00B07B66"/>
    <w:rsid w:val="00B07E3E"/>
    <w:rsid w:val="00B07FF2"/>
    <w:rsid w:val="00B1009F"/>
    <w:rsid w:val="00B108FB"/>
    <w:rsid w:val="00B11A0A"/>
    <w:rsid w:val="00B11D7E"/>
    <w:rsid w:val="00B12672"/>
    <w:rsid w:val="00B1270E"/>
    <w:rsid w:val="00B12A3A"/>
    <w:rsid w:val="00B13EFC"/>
    <w:rsid w:val="00B143E5"/>
    <w:rsid w:val="00B148BC"/>
    <w:rsid w:val="00B1527F"/>
    <w:rsid w:val="00B15BF4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4F99"/>
    <w:rsid w:val="00B45185"/>
    <w:rsid w:val="00B45496"/>
    <w:rsid w:val="00B4592B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20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634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A5A"/>
    <w:rsid w:val="00B67DFF"/>
    <w:rsid w:val="00B70026"/>
    <w:rsid w:val="00B7032E"/>
    <w:rsid w:val="00B70422"/>
    <w:rsid w:val="00B705B8"/>
    <w:rsid w:val="00B706D8"/>
    <w:rsid w:val="00B70A02"/>
    <w:rsid w:val="00B70B3C"/>
    <w:rsid w:val="00B70D74"/>
    <w:rsid w:val="00B70EDD"/>
    <w:rsid w:val="00B717C6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58CE"/>
    <w:rsid w:val="00B85D55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9B1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4D54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6E7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2B2D"/>
    <w:rsid w:val="00BC346D"/>
    <w:rsid w:val="00BC370E"/>
    <w:rsid w:val="00BC373F"/>
    <w:rsid w:val="00BC42D5"/>
    <w:rsid w:val="00BC4315"/>
    <w:rsid w:val="00BC4B31"/>
    <w:rsid w:val="00BC4B4B"/>
    <w:rsid w:val="00BC502D"/>
    <w:rsid w:val="00BC5043"/>
    <w:rsid w:val="00BC57B2"/>
    <w:rsid w:val="00BC5818"/>
    <w:rsid w:val="00BC5959"/>
    <w:rsid w:val="00BC65E6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916"/>
    <w:rsid w:val="00BD3AFD"/>
    <w:rsid w:val="00BD3B72"/>
    <w:rsid w:val="00BD3EA8"/>
    <w:rsid w:val="00BD49EF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6944"/>
    <w:rsid w:val="00BE76E7"/>
    <w:rsid w:val="00BF06BE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B36"/>
    <w:rsid w:val="00BF4E24"/>
    <w:rsid w:val="00BF53A9"/>
    <w:rsid w:val="00BF5490"/>
    <w:rsid w:val="00BF59B2"/>
    <w:rsid w:val="00BF5C19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65AD"/>
    <w:rsid w:val="00C16BDC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0962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686"/>
    <w:rsid w:val="00C46759"/>
    <w:rsid w:val="00C46DDD"/>
    <w:rsid w:val="00C46E81"/>
    <w:rsid w:val="00C46EF2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045F"/>
    <w:rsid w:val="00C71361"/>
    <w:rsid w:val="00C71558"/>
    <w:rsid w:val="00C715F6"/>
    <w:rsid w:val="00C7175C"/>
    <w:rsid w:val="00C71D86"/>
    <w:rsid w:val="00C72874"/>
    <w:rsid w:val="00C7296E"/>
    <w:rsid w:val="00C72C4D"/>
    <w:rsid w:val="00C731C5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5719"/>
    <w:rsid w:val="00C7601D"/>
    <w:rsid w:val="00C761FA"/>
    <w:rsid w:val="00C76A65"/>
    <w:rsid w:val="00C7710E"/>
    <w:rsid w:val="00C77238"/>
    <w:rsid w:val="00C77341"/>
    <w:rsid w:val="00C774CC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B44"/>
    <w:rsid w:val="00C91252"/>
    <w:rsid w:val="00C91DFF"/>
    <w:rsid w:val="00C92204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627"/>
    <w:rsid w:val="00CA2F9B"/>
    <w:rsid w:val="00CA33E1"/>
    <w:rsid w:val="00CA36FA"/>
    <w:rsid w:val="00CA39A8"/>
    <w:rsid w:val="00CA3DD2"/>
    <w:rsid w:val="00CA3F3C"/>
    <w:rsid w:val="00CA40E3"/>
    <w:rsid w:val="00CA448A"/>
    <w:rsid w:val="00CA484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05B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322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7F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388E"/>
    <w:rsid w:val="00D2422A"/>
    <w:rsid w:val="00D244AC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571"/>
    <w:rsid w:val="00D41E17"/>
    <w:rsid w:val="00D4202C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A19"/>
    <w:rsid w:val="00D52D42"/>
    <w:rsid w:val="00D53334"/>
    <w:rsid w:val="00D53559"/>
    <w:rsid w:val="00D5366F"/>
    <w:rsid w:val="00D539F6"/>
    <w:rsid w:val="00D53D70"/>
    <w:rsid w:val="00D5421B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71C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3"/>
    <w:rsid w:val="00DA0DAD"/>
    <w:rsid w:val="00DA15CE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3862"/>
    <w:rsid w:val="00DC3EA3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8EA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4C0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95E"/>
    <w:rsid w:val="00DE5A85"/>
    <w:rsid w:val="00DE5D47"/>
    <w:rsid w:val="00DE5D86"/>
    <w:rsid w:val="00DE62FE"/>
    <w:rsid w:val="00DE63AC"/>
    <w:rsid w:val="00DE6D89"/>
    <w:rsid w:val="00DE7596"/>
    <w:rsid w:val="00DE7E27"/>
    <w:rsid w:val="00DE7F0F"/>
    <w:rsid w:val="00DE7F51"/>
    <w:rsid w:val="00DF00B5"/>
    <w:rsid w:val="00DF0D3A"/>
    <w:rsid w:val="00DF10C2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59A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3B65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47C47"/>
    <w:rsid w:val="00E501C6"/>
    <w:rsid w:val="00E5044B"/>
    <w:rsid w:val="00E510F5"/>
    <w:rsid w:val="00E51879"/>
    <w:rsid w:val="00E518D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192E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0C23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AE6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4F3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66F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2A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9BB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1EC"/>
    <w:rsid w:val="00F51364"/>
    <w:rsid w:val="00F51D3C"/>
    <w:rsid w:val="00F51DFB"/>
    <w:rsid w:val="00F523E1"/>
    <w:rsid w:val="00F5261A"/>
    <w:rsid w:val="00F52DD5"/>
    <w:rsid w:val="00F534C8"/>
    <w:rsid w:val="00F53670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6ED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9CC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0C6"/>
    <w:rsid w:val="00F961E5"/>
    <w:rsid w:val="00F96812"/>
    <w:rsid w:val="00F96E9E"/>
    <w:rsid w:val="00F97096"/>
    <w:rsid w:val="00F974B9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4D83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DE5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3FEC"/>
    <w:rsid w:val="00FE490E"/>
    <w:rsid w:val="00FE599E"/>
    <w:rsid w:val="00FE6923"/>
    <w:rsid w:val="00FE6D21"/>
    <w:rsid w:val="00FE6E5A"/>
    <w:rsid w:val="00FE6FC4"/>
    <w:rsid w:val="00FF021B"/>
    <w:rsid w:val="00FF0D96"/>
    <w:rsid w:val="00FF16D0"/>
    <w:rsid w:val="00FF1A61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CD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D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81b773-6052-4a60-b8b0-2593bd0e7252" xsi:nil="true"/>
    <lcf76f155ced4ddcb4097134ff3c332f xmlns="25c76eff-9de3-4cd0-ace8-17d65409e2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11" ma:contentTypeDescription="Create a new document." ma:contentTypeScope="" ma:versionID="3ef7fc5e13538a8fc69f84b123844d06">
  <xsd:schema xmlns:xsd="http://www.w3.org/2001/XMLSchema" xmlns:xs="http://www.w3.org/2001/XMLSchema" xmlns:p="http://schemas.microsoft.com/office/2006/metadata/properties" xmlns:ns2="25c76eff-9de3-4cd0-ace8-17d65409e2ef" xmlns:ns3="c181b773-6052-4a60-b8b0-2593bd0e7252" targetNamespace="http://schemas.microsoft.com/office/2006/metadata/properties" ma:root="true" ma:fieldsID="5a5c9b8402405c1b630ad5aa428b74de" ns2:_="" ns3:_="">
    <xsd:import namespace="25c76eff-9de3-4cd0-ace8-17d65409e2ef"/>
    <xsd:import namespace="c181b773-6052-4a60-b8b0-2593bd0e7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85c914f-2f57-4a33-a874-32c78647e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1b773-6052-4a60-b8b0-2593bd0e725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4a8ced-c4b3-494a-b851-a0210447fd62}" ma:internalName="TaxCatchAll" ma:showField="CatchAllData" ma:web="c181b773-6052-4a60-b8b0-2593bd0e7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517D6D-BC7E-41AE-9CB7-3694A11FD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c181b773-6052-4a60-b8b0-2593bd0e7252"/>
    <ds:schemaRef ds:uri="25c76eff-9de3-4cd0-ace8-17d65409e2ef"/>
  </ds:schemaRefs>
</ds:datastoreItem>
</file>

<file path=customXml/itemProps3.xml><?xml version="1.0" encoding="utf-8"?>
<ds:datastoreItem xmlns:ds="http://schemas.openxmlformats.org/officeDocument/2006/customXml" ds:itemID="{8E3EA5FB-66AF-4033-A6B7-D30A82CB2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c181b773-6052-4a60-b8b0-2593bd0e7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589</TotalTime>
  <Pages>10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56</cp:revision>
  <cp:lastPrinted>2023-10-31T03:47:00Z</cp:lastPrinted>
  <dcterms:created xsi:type="dcterms:W3CDTF">2023-08-30T04:47:00Z</dcterms:created>
  <dcterms:modified xsi:type="dcterms:W3CDTF">2023-11-10T08:48:00Z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  <property fmtid="{D5CDD505-2E9C-101B-9397-08002B2CF9AE}" pid="3" name="MediaServiceImageTags">
    <vt:lpwstr/>
  </property>
</Properties>
</file>