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5A6D" w14:textId="1CCD41EC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บริษัท ฟังก์ชั่น อินเตอร์เนชั่นแนล จำกัด (มหาชน)</w:t>
      </w:r>
      <w:r w:rsidR="0048527A">
        <w:rPr>
          <w:rFonts w:ascii="Angsana New" w:hAnsi="Angsana New"/>
          <w:b/>
          <w:bCs/>
          <w:sz w:val="32"/>
          <w:szCs w:val="32"/>
        </w:rPr>
        <w:t xml:space="preserve"> </w:t>
      </w:r>
      <w:r w:rsidR="0048527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8495A6E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 w:rsidRPr="009C6C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2ADCF384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และ </w:t>
      </w:r>
      <w:r w:rsidR="007E09BE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เดือน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D2B56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7E09B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A42B32">
        <w:rPr>
          <w:rFonts w:ascii="Angsana New" w:hAnsi="Angsana New"/>
          <w:b/>
          <w:bCs/>
          <w:sz w:val="32"/>
          <w:szCs w:val="32"/>
          <w:lang w:val="en-US"/>
        </w:rPr>
        <w:t>6</w:t>
      </w:r>
    </w:p>
    <w:p w14:paraId="28495A70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83C130B" w:rsidR="007172E2" w:rsidRPr="009C6C61" w:rsidRDefault="009C6C61" w:rsidP="001B2AA1">
      <w:pPr>
        <w:tabs>
          <w:tab w:val="left" w:pos="2250"/>
        </w:tabs>
        <w:spacing w:after="240" w:line="240" w:lineRule="atLeast"/>
        <w:ind w:left="2430" w:hanging="1890"/>
        <w:jc w:val="thaiDistribute"/>
        <w:rPr>
          <w:rFonts w:ascii="Angsana New" w:hAnsi="Angsana New"/>
          <w:sz w:val="30"/>
          <w:szCs w:val="30"/>
          <w:lang w:val="en-US"/>
        </w:rPr>
      </w:pPr>
      <w:r w:rsidRPr="00C7075F">
        <w:rPr>
          <w:rFonts w:ascii="Angsana New" w:hAnsi="Angsana New" w:hint="cs"/>
          <w:sz w:val="30"/>
          <w:szCs w:val="30"/>
          <w:cs/>
          <w:lang w:val="en-US"/>
        </w:rPr>
        <w:t>การจดทะเบียน</w:t>
      </w:r>
      <w:r w:rsidR="00C7075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2E3" w:rsidRPr="00FB52E3">
        <w:rPr>
          <w:rFonts w:ascii="Angsana New" w:hAnsi="Angsana New"/>
          <w:sz w:val="30"/>
          <w:szCs w:val="30"/>
          <w:cs/>
          <w:lang w:val="en-US"/>
        </w:rPr>
        <w:t>บริษัท  ฟังก์ชั่น อินเตอร์เนชั่นแนล  จำกัด (มหาชน) (“บริษัทฯ”) เป็นบริษัทมหาชนซึ่งจัดตั้งและมีภูมิลำเนาในประเทศไทย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Pr="007D7C39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28495A80" w14:textId="28842111" w:rsidR="004A5132" w:rsidRPr="00317361" w:rsidRDefault="00662A3E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 w:rsidR="001A15DB">
        <w:rPr>
          <w:rFonts w:ascii="Angsana New" w:hAnsi="Angsana New" w:hint="cs"/>
          <w:b/>
          <w:bCs/>
          <w:sz w:val="30"/>
          <w:szCs w:val="30"/>
          <w:cs/>
        </w:rPr>
        <w:t>และนำเสนองบการเงินระหว่างกาล</w:t>
      </w:r>
    </w:p>
    <w:p w14:paraId="28495A81" w14:textId="77777777" w:rsidR="00822A5E" w:rsidRPr="0047209B" w:rsidRDefault="00822A5E" w:rsidP="0019454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47209B">
        <w:rPr>
          <w:rFonts w:ascii="Angsana New" w:hAnsi="Angsana New"/>
          <w:sz w:val="30"/>
          <w:szCs w:val="30"/>
          <w:cs/>
        </w:rPr>
        <w:t>เกณฑ์ในการจัดทำงบการเงินระหว่างกาล</w:t>
      </w:r>
    </w:p>
    <w:p w14:paraId="28495A82" w14:textId="0527C39B" w:rsidR="00094443" w:rsidRPr="00822A5E" w:rsidRDefault="009D11B6" w:rsidP="0019454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D11B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 ตามมาตรฐานการบัญชีฉบับที่ </w:t>
      </w:r>
      <w:r w:rsidR="00F51C1F">
        <w:rPr>
          <w:rFonts w:ascii="Angsana New" w:hAnsi="Angsana New"/>
          <w:sz w:val="30"/>
          <w:szCs w:val="30"/>
        </w:rPr>
        <w:t>34</w:t>
      </w:r>
      <w:r w:rsidRPr="009D11B6">
        <w:rPr>
          <w:rFonts w:ascii="Angsana New" w:hAnsi="Angsana New"/>
          <w:sz w:val="30"/>
          <w:szCs w:val="30"/>
          <w:cs/>
        </w:rPr>
        <w:t xml:space="preserve"> เรื่อง</w:t>
      </w:r>
      <w:r w:rsidR="00194545">
        <w:rPr>
          <w:rFonts w:ascii="Angsana New" w:hAnsi="Angsana New" w:hint="cs"/>
          <w:sz w:val="30"/>
          <w:szCs w:val="30"/>
          <w:cs/>
        </w:rPr>
        <w:t xml:space="preserve"> </w:t>
      </w:r>
      <w:r w:rsidRPr="009D11B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รวมถึงการตีความและแนวปฏิบัติทางการบัญชี 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8495A83" w14:textId="6F25893B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="001A5356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อย่างไรก็ตาม</w:t>
      </w:r>
      <w:r w:rsidR="001A5356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="001A5356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และงบกระแสเงินสด </w:t>
      </w:r>
      <w:r w:rsidR="001A5356">
        <w:rPr>
          <w:rFonts w:ascii="Angsana New" w:hAnsi="Angsana New" w:hint="cs"/>
          <w:sz w:val="30"/>
          <w:szCs w:val="30"/>
          <w:cs/>
        </w:rPr>
        <w:t xml:space="preserve">      </w:t>
      </w:r>
      <w:r w:rsidR="001A15DB">
        <w:rPr>
          <w:rFonts w:ascii="Angsana New" w:hAnsi="Angsana New" w:hint="cs"/>
          <w:sz w:val="30"/>
          <w:szCs w:val="30"/>
          <w:cs/>
        </w:rPr>
        <w:t>ได้แสดงรายการ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</w:t>
      </w:r>
      <w:r w:rsidR="001A5356">
        <w:rPr>
          <w:rFonts w:ascii="Angsana New" w:hAnsi="Angsana New" w:hint="cs"/>
          <w:sz w:val="30"/>
          <w:szCs w:val="30"/>
          <w:cs/>
        </w:rPr>
        <w:t xml:space="preserve">      </w:t>
      </w:r>
      <w:r w:rsidRPr="00094443">
        <w:rPr>
          <w:rFonts w:ascii="Angsana New" w:hAnsi="Angsana New"/>
          <w:sz w:val="30"/>
          <w:szCs w:val="30"/>
          <w:cs/>
        </w:rPr>
        <w:t>งบการเงินประจำปีล่าสุด</w:t>
      </w:r>
    </w:p>
    <w:p w14:paraId="28495A84" w14:textId="7DBF010E" w:rsidR="00A96515" w:rsidRDefault="009D11B6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A2068D">
        <w:rPr>
          <w:rFonts w:ascii="Angsana New" w:hAnsi="Angsana New" w:hint="cs"/>
          <w:sz w:val="30"/>
          <w:szCs w:val="30"/>
          <w:cs/>
        </w:rPr>
        <w:t>งบการเงิน</w:t>
      </w:r>
      <w:r w:rsidR="001A5356" w:rsidRPr="00A2068D">
        <w:rPr>
          <w:rFonts w:ascii="Angsana New" w:hAnsi="Angsana New" w:hint="cs"/>
          <w:sz w:val="30"/>
          <w:szCs w:val="30"/>
          <w:cs/>
        </w:rPr>
        <w:t>ระหว่างกาล</w:t>
      </w:r>
      <w:r w:rsidR="00CD0B4D" w:rsidRPr="00A2068D">
        <w:rPr>
          <w:rFonts w:ascii="Angsana New" w:hAnsi="Angsana New" w:hint="cs"/>
          <w:sz w:val="30"/>
          <w:szCs w:val="30"/>
          <w:cs/>
        </w:rPr>
        <w:t>นี้</w:t>
      </w:r>
      <w:r w:rsidR="00A96515" w:rsidRPr="00A2068D">
        <w:rPr>
          <w:rFonts w:ascii="Angsana New" w:hAnsi="Angsana New" w:hint="cs"/>
          <w:sz w:val="30"/>
          <w:szCs w:val="30"/>
          <w:cs/>
        </w:rPr>
        <w:t xml:space="preserve"> จัดทำขึ้น</w:t>
      </w:r>
      <w:r w:rsidR="00A96515" w:rsidRPr="00DA369A">
        <w:rPr>
          <w:rFonts w:ascii="Angsana New" w:hAnsi="Angsana New" w:hint="cs"/>
          <w:sz w:val="30"/>
          <w:szCs w:val="30"/>
          <w:cs/>
        </w:rPr>
        <w:t>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ยกเว้นรายการที่เปิดเผยไว้ในนโยบายบัญชีที่เกี่ยวข้อง</w:t>
      </w:r>
    </w:p>
    <w:p w14:paraId="359523DC" w14:textId="77777777" w:rsidR="009D395D" w:rsidRDefault="009D395D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1AD738D" w14:textId="77777777" w:rsidR="009D395D" w:rsidRDefault="009D395D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1D2F30A" w14:textId="77777777" w:rsidR="003C284F" w:rsidRDefault="003C284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5A1A040" w14:textId="77777777" w:rsidR="003C284F" w:rsidRDefault="003C284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371FBDCA" w14:textId="3E94351E" w:rsidR="009D395D" w:rsidRDefault="009D395D" w:rsidP="00CD7D2E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เกณ</w:t>
      </w:r>
      <w:r w:rsidR="00CD7D2E">
        <w:rPr>
          <w:rFonts w:ascii="Angsana New" w:hAnsi="Angsana New" w:hint="cs"/>
          <w:sz w:val="30"/>
          <w:szCs w:val="30"/>
          <w:cs/>
        </w:rPr>
        <w:t>ฑ์ในการจัดทำงบการเงินรวม</w:t>
      </w:r>
    </w:p>
    <w:p w14:paraId="3D806E8A" w14:textId="56C6873B" w:rsidR="003207B4" w:rsidRDefault="00B60FD8" w:rsidP="00194545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D040EA">
        <w:rPr>
          <w:rFonts w:ascii="Angsana New" w:hAnsi="Angsana New"/>
          <w:sz w:val="30"/>
          <w:szCs w:val="30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</w:t>
      </w:r>
      <w:r w:rsidR="003D2F48" w:rsidRPr="00D040E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040EA">
        <w:rPr>
          <w:rFonts w:ascii="Angsana New" w:hAnsi="Angsana New"/>
          <w:sz w:val="30"/>
          <w:szCs w:val="30"/>
          <w:cs/>
        </w:rPr>
        <w:t>บริษัทย่อย ดังนี้</w:t>
      </w:r>
    </w:p>
    <w:tbl>
      <w:tblPr>
        <w:tblW w:w="10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3960"/>
        <w:gridCol w:w="3010"/>
      </w:tblGrid>
      <w:tr w:rsidR="0043037D" w:rsidRPr="00494247" w14:paraId="2A19F94E" w14:textId="77777777" w:rsidTr="0043037D">
        <w:tc>
          <w:tcPr>
            <w:tcW w:w="3600" w:type="dxa"/>
          </w:tcPr>
          <w:p w14:paraId="0B0F954F" w14:textId="77777777" w:rsidR="0043037D" w:rsidRPr="00494247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0" w:type="dxa"/>
          </w:tcPr>
          <w:p w14:paraId="72BF4EA1" w14:textId="77777777" w:rsidR="0043037D" w:rsidRPr="00494247" w:rsidRDefault="0043037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10" w:type="dxa"/>
          </w:tcPr>
          <w:p w14:paraId="7F458C08" w14:textId="4B8DFA2B" w:rsidR="0043037D" w:rsidRPr="0082402C" w:rsidRDefault="0043037D" w:rsidP="0082402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40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อัตราส่วนของการถือหุ้น</w:t>
            </w:r>
          </w:p>
        </w:tc>
      </w:tr>
      <w:tr w:rsidR="0043037D" w:rsidRPr="00494247" w14:paraId="359AD509" w14:textId="77777777" w:rsidTr="0043037D">
        <w:tc>
          <w:tcPr>
            <w:tcW w:w="3600" w:type="dxa"/>
          </w:tcPr>
          <w:p w14:paraId="417DFC7A" w14:textId="77777777" w:rsidR="0043037D" w:rsidRPr="00494247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0" w:type="dxa"/>
          </w:tcPr>
          <w:p w14:paraId="08D23C25" w14:textId="5104981D" w:rsidR="0043037D" w:rsidRPr="00494247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10" w:type="dxa"/>
          </w:tcPr>
          <w:p w14:paraId="0F5E7428" w14:textId="36A7FC80" w:rsidR="0043037D" w:rsidRPr="00494247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0A9A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(ร้อยละของจำนวนหุ้นจดทะเบียน)</w:t>
            </w:r>
          </w:p>
        </w:tc>
      </w:tr>
      <w:tr w:rsidR="0043037D" w:rsidRPr="004C4D7B" w14:paraId="30F76050" w14:textId="77777777" w:rsidTr="0043037D">
        <w:tc>
          <w:tcPr>
            <w:tcW w:w="3600" w:type="dxa"/>
          </w:tcPr>
          <w:p w14:paraId="0FEB7E15" w14:textId="08B78220" w:rsidR="0043037D" w:rsidRPr="00494247" w:rsidRDefault="0043037D" w:rsidP="0043037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960" w:type="dxa"/>
          </w:tcPr>
          <w:p w14:paraId="2A2AE701" w14:textId="55437ABF" w:rsidR="0043037D" w:rsidRPr="004C4D7B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010" w:type="dxa"/>
          </w:tcPr>
          <w:p w14:paraId="7D082712" w14:textId="0CBE53FD" w:rsidR="0043037D" w:rsidRPr="004C4D7B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C4D7B">
              <w:rPr>
                <w:sz w:val="30"/>
                <w:szCs w:val="30"/>
              </w:rPr>
              <w:t>256</w:t>
            </w:r>
            <w:r w:rsidR="00A746F1">
              <w:rPr>
                <w:sz w:val="30"/>
                <w:szCs w:val="30"/>
              </w:rPr>
              <w:t>6</w:t>
            </w:r>
          </w:p>
        </w:tc>
      </w:tr>
      <w:tr w:rsidR="0043037D" w:rsidRPr="00494247" w14:paraId="3F73E7C1" w14:textId="77777777" w:rsidTr="007C5A52">
        <w:trPr>
          <w:trHeight w:val="203"/>
        </w:trPr>
        <w:tc>
          <w:tcPr>
            <w:tcW w:w="3600" w:type="dxa"/>
          </w:tcPr>
          <w:p w14:paraId="1D36A179" w14:textId="3EFD1466" w:rsidR="0043037D" w:rsidRPr="008F0A9A" w:rsidRDefault="0043037D" w:rsidP="008F0A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F0A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3960" w:type="dxa"/>
            <w:shd w:val="clear" w:color="auto" w:fill="auto"/>
          </w:tcPr>
          <w:p w14:paraId="71816683" w14:textId="5A5BDA80" w:rsidR="0043037D" w:rsidRPr="008F0A9A" w:rsidRDefault="0043037D" w:rsidP="00507B1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3010" w:type="dxa"/>
            <w:shd w:val="clear" w:color="auto" w:fill="auto"/>
          </w:tcPr>
          <w:p w14:paraId="0E45F6E8" w14:textId="7AE13EA8" w:rsidR="0043037D" w:rsidRPr="008F0A9A" w:rsidRDefault="0043037D" w:rsidP="00B35A75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51.00</w:t>
            </w:r>
          </w:p>
        </w:tc>
      </w:tr>
      <w:tr w:rsidR="0043037D" w:rsidRPr="00494247" w14:paraId="2C28C690" w14:textId="77777777" w:rsidTr="007C5A52">
        <w:trPr>
          <w:trHeight w:val="203"/>
        </w:trPr>
        <w:tc>
          <w:tcPr>
            <w:tcW w:w="3600" w:type="dxa"/>
          </w:tcPr>
          <w:p w14:paraId="5659FCC2" w14:textId="0E045DE8" w:rsidR="0043037D" w:rsidRPr="008F0A9A" w:rsidRDefault="0043037D" w:rsidP="004303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F0A9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3960" w:type="dxa"/>
            <w:shd w:val="clear" w:color="auto" w:fill="auto"/>
          </w:tcPr>
          <w:p w14:paraId="747E5C7F" w14:textId="2B0572DC" w:rsidR="0043037D" w:rsidRPr="008F0A9A" w:rsidRDefault="0043037D" w:rsidP="0043037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3010" w:type="dxa"/>
            <w:shd w:val="clear" w:color="auto" w:fill="auto"/>
          </w:tcPr>
          <w:p w14:paraId="19012288" w14:textId="0F2167A8" w:rsidR="0043037D" w:rsidRPr="008F0A9A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51.00</w:t>
            </w:r>
          </w:p>
        </w:tc>
      </w:tr>
      <w:tr w:rsidR="0043037D" w:rsidRPr="00494247" w14:paraId="6E7E8034" w14:textId="77777777" w:rsidTr="007C5A52">
        <w:trPr>
          <w:trHeight w:val="203"/>
        </w:trPr>
        <w:tc>
          <w:tcPr>
            <w:tcW w:w="3600" w:type="dxa"/>
          </w:tcPr>
          <w:p w14:paraId="14988D01" w14:textId="58934062" w:rsidR="0043037D" w:rsidRPr="008F0A9A" w:rsidRDefault="0043037D" w:rsidP="004303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F0A9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3960" w:type="dxa"/>
            <w:shd w:val="clear" w:color="auto" w:fill="auto"/>
          </w:tcPr>
          <w:p w14:paraId="597CCAC8" w14:textId="71219DF7" w:rsidR="0043037D" w:rsidRPr="008F0A9A" w:rsidRDefault="0043037D" w:rsidP="0043037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3010" w:type="dxa"/>
            <w:shd w:val="clear" w:color="auto" w:fill="auto"/>
          </w:tcPr>
          <w:p w14:paraId="6E97E213" w14:textId="03E801DE" w:rsidR="0043037D" w:rsidRPr="008F0A9A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51.00</w:t>
            </w:r>
          </w:p>
        </w:tc>
      </w:tr>
    </w:tbl>
    <w:p w14:paraId="47EAD063" w14:textId="77777777" w:rsidR="009E19C4" w:rsidRDefault="009E19C4" w:rsidP="00245E46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7D8B37F" w14:textId="5BC1164D" w:rsidR="009E19C4" w:rsidRPr="001325D2" w:rsidRDefault="009E19C4" w:rsidP="00245E46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31682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1682F">
        <w:rPr>
          <w:rFonts w:ascii="Angsana New" w:hAnsi="Angsana New"/>
          <w:sz w:val="30"/>
          <w:szCs w:val="30"/>
        </w:rPr>
        <w:t>28</w:t>
      </w:r>
      <w:r w:rsidRPr="003168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1682F">
        <w:rPr>
          <w:rFonts w:ascii="Angsana New" w:hAnsi="Angsana New"/>
          <w:sz w:val="30"/>
          <w:szCs w:val="30"/>
        </w:rPr>
        <w:t>2566</w:t>
      </w:r>
      <w:r w:rsidRPr="0031682F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31682F">
        <w:rPr>
          <w:rFonts w:ascii="Angsana New" w:hAnsi="Angsana New"/>
          <w:sz w:val="30"/>
          <w:szCs w:val="30"/>
        </w:rPr>
        <w:t>3/2566</w:t>
      </w:r>
      <w:r w:rsidRPr="0031682F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มีมติอนุมัติให้จัดตั้งบริษัทแห่งใหม่ในประเทศไทย จำนวน </w:t>
      </w:r>
      <w:r w:rsidRPr="0031682F">
        <w:rPr>
          <w:rFonts w:ascii="Angsana New" w:hAnsi="Angsana New"/>
          <w:sz w:val="30"/>
          <w:szCs w:val="30"/>
        </w:rPr>
        <w:t>3</w:t>
      </w:r>
      <w:r w:rsidRPr="0031682F">
        <w:rPr>
          <w:rFonts w:ascii="Angsana New" w:hAnsi="Angsana New"/>
          <w:sz w:val="30"/>
          <w:szCs w:val="30"/>
          <w:cs/>
        </w:rPr>
        <w:t xml:space="preserve"> บริษัท </w:t>
      </w:r>
      <w:r w:rsidR="001325D2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 w:rsidR="001325D2">
        <w:rPr>
          <w:rFonts w:ascii="Angsana New" w:hAnsi="Angsana New"/>
          <w:sz w:val="30"/>
          <w:szCs w:val="30"/>
          <w:lang w:val="en-US"/>
        </w:rPr>
        <w:t xml:space="preserve">51 </w:t>
      </w:r>
      <w:r w:rsidR="00697DD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บริษัทได้จ่ายชำระค่าหุ้นแล้ว เป็นจำนวนเงินรวม </w:t>
      </w:r>
      <w:r w:rsidR="00584976" w:rsidRPr="0084282E">
        <w:rPr>
          <w:rFonts w:ascii="Angsana New" w:hAnsi="Angsana New"/>
          <w:sz w:val="30"/>
          <w:szCs w:val="30"/>
          <w:lang w:val="en-US"/>
        </w:rPr>
        <w:t>1.91</w:t>
      </w:r>
      <w:r w:rsidR="00293881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ตามหมายเหตุ </w:t>
      </w:r>
      <w:r w:rsidR="00293881">
        <w:rPr>
          <w:rFonts w:ascii="Angsana New" w:hAnsi="Angsana New"/>
          <w:sz w:val="30"/>
          <w:szCs w:val="30"/>
          <w:lang w:val="en-US"/>
        </w:rPr>
        <w:t>10</w:t>
      </w:r>
    </w:p>
    <w:p w14:paraId="5C76E131" w14:textId="77777777" w:rsidR="009E19C4" w:rsidRDefault="009E19C4" w:rsidP="00245E46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</w:p>
    <w:p w14:paraId="1EC9BBDF" w14:textId="1F6ABA39" w:rsidR="003207B4" w:rsidRPr="00054A11" w:rsidRDefault="008448BD" w:rsidP="00245E46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54A11">
        <w:rPr>
          <w:rFonts w:ascii="Angsana New" w:hAnsi="Angsana New"/>
          <w:sz w:val="30"/>
          <w:szCs w:val="30"/>
          <w:u w:val="single"/>
          <w:cs/>
          <w:lang w:val="en-US"/>
        </w:rPr>
        <w:t>การสูญเสียความควบคุม</w:t>
      </w:r>
    </w:p>
    <w:p w14:paraId="6F16553F" w14:textId="4086259A" w:rsidR="008448BD" w:rsidRDefault="006E0DD6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6E0DD6">
        <w:rPr>
          <w:rFonts w:ascii="Angsana New" w:hAnsi="Angsana New"/>
          <w:sz w:val="30"/>
          <w:szCs w:val="30"/>
          <w:cs/>
          <w:lang w:val="en-US"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7B43198" w14:textId="793582E1" w:rsidR="006E0DD6" w:rsidRDefault="006E0DD6" w:rsidP="00194545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6E0DD6">
        <w:rPr>
          <w:rFonts w:ascii="Angsana New" w:hAnsi="Angsana New"/>
          <w:sz w:val="30"/>
          <w:szCs w:val="30"/>
          <w:cs/>
        </w:rPr>
        <w:t>กลุ่มบริษัทจะถือว่ามีการควบคุมกิจการที่เข้าไปลงทุนหรือกลุ่มบริษัทย่อยได้ หากกลุ่มบริษัทมีสิทธิได้รับหรือมีส่วนได้เสียในผลตอบแทนของ</w:t>
      </w:r>
      <w:r w:rsidR="00344104" w:rsidRPr="00344104">
        <w:rPr>
          <w:rFonts w:ascii="Angsana New" w:hAnsi="Angsana New"/>
          <w:sz w:val="30"/>
          <w:szCs w:val="30"/>
          <w:cs/>
        </w:rPr>
        <w:t>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50B53D2" w14:textId="29502C42" w:rsidR="00344104" w:rsidRDefault="00344104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344104">
        <w:rPr>
          <w:rFonts w:ascii="Angsana New" w:hAnsi="Angsana New"/>
          <w:sz w:val="30"/>
          <w:szCs w:val="30"/>
          <w:cs/>
        </w:rPr>
        <w:t>บริษัทฯนำงบการเงินของบริษัทย่อยมารวมในการจัดทำงบการเงินรวมตั้งแต่วันที่กลุ่มบริษัทมีอำนาจในการควบคุมบริษัทย่อยจนถึงวันที่กลุ่มบริษัทสิ้นสุดการควบคุมบริษัทย่อยนั้น</w:t>
      </w:r>
    </w:p>
    <w:p w14:paraId="46DCF93F" w14:textId="6E3BE937" w:rsidR="00344104" w:rsidRDefault="00F94E6A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57371D3" w14:textId="6FA01088" w:rsidR="00F94E6A" w:rsidRDefault="00F94E6A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ยอดคงค้างระหว่างบริษัทฯ และกลุ่มบริษัท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894BD1C" w14:textId="20175018" w:rsidR="00F94E6A" w:rsidRDefault="00F94E6A" w:rsidP="00D040EA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1F86DDB4" w14:textId="77777777" w:rsidR="000B38A8" w:rsidRDefault="000B38A8" w:rsidP="000B38A8">
      <w:pPr>
        <w:pStyle w:val="ListParagraph"/>
        <w:tabs>
          <w:tab w:val="clear" w:pos="1644"/>
          <w:tab w:val="clear" w:pos="1871"/>
          <w:tab w:val="left" w:pos="1440"/>
        </w:tabs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7D4E6BCB" w14:textId="77777777" w:rsidR="000B38A8" w:rsidRDefault="000B38A8" w:rsidP="000B38A8">
      <w:pPr>
        <w:pStyle w:val="ListParagraph"/>
        <w:tabs>
          <w:tab w:val="clear" w:pos="1644"/>
          <w:tab w:val="clear" w:pos="1871"/>
          <w:tab w:val="left" w:pos="1440"/>
        </w:tabs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0798478B" w14:textId="77777777" w:rsidR="000B38A8" w:rsidRDefault="000B38A8" w:rsidP="000B38A8">
      <w:pPr>
        <w:pStyle w:val="ListParagraph"/>
        <w:tabs>
          <w:tab w:val="clear" w:pos="1644"/>
          <w:tab w:val="clear" w:pos="1871"/>
          <w:tab w:val="left" w:pos="1440"/>
        </w:tabs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4D817F53" w14:textId="77777777" w:rsidR="000B38A8" w:rsidRPr="003C284F" w:rsidRDefault="000B38A8" w:rsidP="000B38A8">
      <w:pPr>
        <w:pStyle w:val="ListParagraph"/>
        <w:tabs>
          <w:tab w:val="clear" w:pos="1644"/>
          <w:tab w:val="clear" w:pos="1871"/>
          <w:tab w:val="left" w:pos="1440"/>
        </w:tabs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28495A88" w14:textId="4D8B45B9" w:rsidR="000D13CC" w:rsidRPr="004B4B94" w:rsidRDefault="000D13CC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4B4B9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</w:t>
      </w:r>
      <w:r w:rsidR="00C7442D" w:rsidRPr="004B4B94">
        <w:rPr>
          <w:rFonts w:ascii="Angsana New" w:hAnsi="Angsana New"/>
          <w:sz w:val="30"/>
          <w:szCs w:val="30"/>
          <w:cs/>
        </w:rPr>
        <w:t>การเงิน</w:t>
      </w:r>
      <w:r w:rsidR="001F4BCF" w:rsidRPr="004B4B94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4B4B94">
        <w:rPr>
          <w:rFonts w:ascii="Angsana New" w:hAnsi="Angsana New"/>
          <w:sz w:val="30"/>
          <w:szCs w:val="30"/>
          <w:cs/>
        </w:rPr>
        <w:t>ที่เริ่มมีผลบังคับใช้ในงวด</w:t>
      </w:r>
      <w:r w:rsidRPr="004B4B94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1A182E90" w:rsidR="008C7F6C" w:rsidRPr="00A2068D" w:rsidRDefault="004F2DF8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50D80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br/>
        <w:t>1</w:t>
      </w:r>
      <w:r w:rsidRPr="00B50D80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2566</w:t>
      </w:r>
      <w:r w:rsidRPr="00B50D80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8495A8A" w14:textId="55F7E097" w:rsidR="000D13CC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A2068D">
        <w:rPr>
          <w:rFonts w:ascii="Angsana New" w:hAnsi="Angsana New"/>
          <w:sz w:val="30"/>
          <w:szCs w:val="30"/>
          <w:cs/>
        </w:rPr>
        <w:t>การ</w:t>
      </w:r>
      <w:r w:rsidR="00E16BBE" w:rsidRPr="00A2068D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E16BBE" w:rsidRPr="00A2068D">
        <w:rPr>
          <w:rFonts w:ascii="Angsana New" w:hAnsi="Angsana New" w:hint="cs"/>
          <w:sz w:val="30"/>
          <w:szCs w:val="30"/>
          <w:cs/>
        </w:rPr>
        <w:t>ของ</w:t>
      </w:r>
      <w:r w:rsidR="00F429E7" w:rsidRPr="00A2068D">
        <w:rPr>
          <w:rFonts w:ascii="Angsana New" w:hAnsi="Angsana New" w:hint="cs"/>
          <w:sz w:val="30"/>
          <w:szCs w:val="30"/>
          <w:cs/>
        </w:rPr>
        <w:t>กลุ่ม</w:t>
      </w:r>
      <w:r w:rsidR="00E16BBE">
        <w:rPr>
          <w:rFonts w:ascii="Angsana New" w:hAnsi="Angsana New" w:hint="cs"/>
          <w:sz w:val="30"/>
          <w:szCs w:val="30"/>
          <w:cs/>
        </w:rPr>
        <w:t>บริษัท</w:t>
      </w:r>
    </w:p>
    <w:p w14:paraId="28495A93" w14:textId="0950F770" w:rsidR="006E17AF" w:rsidRPr="00B0205E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B0205E"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8495A94" w14:textId="4BD30153" w:rsidR="00F15D2D" w:rsidRDefault="00945202" w:rsidP="00655004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5202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Pr="00A2068D">
        <w:rPr>
          <w:rFonts w:ascii="Angsana New" w:hAnsi="Angsana New"/>
          <w:sz w:val="30"/>
          <w:szCs w:val="30"/>
          <w:cs/>
        </w:rPr>
        <w:t>โดยใช้นโยบายการบัญชีและวิธีการคำนวณเช่นเดียวกับที่ใช้ในงบการเงิน</w:t>
      </w:r>
      <w:r w:rsidR="006A43E1" w:rsidRPr="00A2068D">
        <w:rPr>
          <w:rFonts w:ascii="Angsana New" w:hAnsi="Angsana New"/>
          <w:sz w:val="30"/>
          <w:szCs w:val="30"/>
        </w:rPr>
        <w:br/>
      </w:r>
      <w:r w:rsidRPr="00A2068D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40DD9" w:rsidRPr="00A2068D">
        <w:rPr>
          <w:rFonts w:ascii="Angsana New" w:hAnsi="Angsana New"/>
          <w:sz w:val="30"/>
          <w:szCs w:val="30"/>
        </w:rPr>
        <w:t>31</w:t>
      </w:r>
      <w:r w:rsidRPr="00A2068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0DD9" w:rsidRPr="00A2068D">
        <w:rPr>
          <w:rFonts w:ascii="Angsana New" w:hAnsi="Angsana New"/>
          <w:sz w:val="30"/>
          <w:szCs w:val="30"/>
        </w:rPr>
        <w:t>256</w:t>
      </w:r>
      <w:r w:rsidR="00A10161" w:rsidRPr="00A2068D">
        <w:rPr>
          <w:rFonts w:ascii="Angsana New" w:hAnsi="Angsana New" w:hint="cs"/>
          <w:sz w:val="30"/>
          <w:szCs w:val="30"/>
          <w:cs/>
        </w:rPr>
        <w:t>5</w:t>
      </w:r>
      <w:r w:rsidR="00B630C2" w:rsidRPr="00A2068D">
        <w:rPr>
          <w:rFonts w:ascii="Angsana New" w:hAnsi="Angsana New"/>
          <w:sz w:val="30"/>
          <w:szCs w:val="30"/>
        </w:rPr>
        <w:t xml:space="preserve"> </w:t>
      </w:r>
      <w:r w:rsidR="00B630C2" w:rsidRPr="00A2068D">
        <w:rPr>
          <w:rFonts w:ascii="Angsana New" w:hAnsi="Angsana New"/>
          <w:sz w:val="30"/>
          <w:szCs w:val="30"/>
          <w:cs/>
        </w:rPr>
        <w:t>ยกเว้นการเปลี่ยนแปลงนโยบายการบัญชีเรื่อง</w:t>
      </w:r>
      <w:r w:rsidR="00B630C2" w:rsidRPr="00A2068D">
        <w:rPr>
          <w:rFonts w:ascii="Angsana New" w:hAnsi="Angsana New"/>
          <w:sz w:val="30"/>
          <w:szCs w:val="30"/>
        </w:rPr>
        <w:t xml:space="preserve"> </w:t>
      </w:r>
      <w:r w:rsidR="00B630C2" w:rsidRPr="00A2068D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และ </w:t>
      </w:r>
      <w:r w:rsidR="00B630C2" w:rsidRPr="00A2068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59B3EF4F" w14:textId="10C6B16A" w:rsidR="00655004" w:rsidRPr="00655004" w:rsidRDefault="00655004" w:rsidP="001A7C69">
      <w:pPr>
        <w:spacing w:line="380" w:lineRule="exact"/>
        <w:ind w:left="994"/>
        <w:jc w:val="thaiDistribute"/>
        <w:rPr>
          <w:rFonts w:ascii="Angsana New" w:hAnsi="Angsana New"/>
          <w:b/>
          <w:bCs/>
          <w:sz w:val="30"/>
          <w:szCs w:val="30"/>
        </w:rPr>
      </w:pPr>
      <w:r w:rsidRPr="0065500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66F07E71" w14:textId="77777777" w:rsidR="00655004" w:rsidRDefault="00655004" w:rsidP="001A7C69">
      <w:pPr>
        <w:spacing w:after="120" w:line="380" w:lineRule="exact"/>
        <w:ind w:left="994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หมายถึง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บริษัทที่บริษัท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ฯ </w:t>
      </w:r>
      <w:r w:rsidRPr="00E50A6D">
        <w:rPr>
          <w:rFonts w:ascii="Angsana New" w:hAnsi="Angsana New"/>
          <w:sz w:val="30"/>
          <w:szCs w:val="30"/>
          <w:cs/>
        </w:rPr>
        <w:t>มีสิทธิออกเสียงทั้งทางตรง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และทางอ้อมมากกว่ากึ่งหนึ่งของสิทธิในการออกเสียงทั้งหมด หรือมีอำนาจในการควบคุมนโยบายการเงิน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และการดำเนินงานของบริษัทย่อย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บริษัทย่อยดังกล่าวได้ถูกนำมารวมในการจัดทำงบการเงิน</w:t>
      </w:r>
      <w:r w:rsidRPr="00E50A6D">
        <w:rPr>
          <w:rFonts w:ascii="Angsana New" w:hAnsi="Angsana New" w:hint="cs"/>
          <w:sz w:val="30"/>
          <w:szCs w:val="30"/>
          <w:cs/>
        </w:rPr>
        <w:t>รวม</w:t>
      </w:r>
      <w:r w:rsidRPr="00E50A6D">
        <w:rPr>
          <w:rFonts w:ascii="Angsana New" w:hAnsi="Angsana New"/>
          <w:sz w:val="30"/>
          <w:szCs w:val="30"/>
          <w:cs/>
        </w:rPr>
        <w:t xml:space="preserve"> โดยเริ่มตั้งแต่วันที่บริษัทใหญ่มีอำนาจควบคุมจนถึงวันที่บริษัทย่อยดังกล่าวได้</w:t>
      </w:r>
      <w:r w:rsidRPr="00E50A6D">
        <w:rPr>
          <w:rFonts w:ascii="Angsana New" w:hAnsi="Angsana New" w:hint="cs"/>
          <w:sz w:val="30"/>
          <w:szCs w:val="30"/>
          <w:cs/>
        </w:rPr>
        <w:t>ถูก</w:t>
      </w:r>
      <w:r w:rsidRPr="00E50A6D">
        <w:rPr>
          <w:rFonts w:ascii="Angsana New" w:hAnsi="Angsana New"/>
          <w:sz w:val="30"/>
          <w:szCs w:val="30"/>
          <w:cs/>
        </w:rPr>
        <w:t>ขายออกไป รายการและยอดคงเหลือระหว่างกลุ่มบริษัท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ตลอดจนกำไรขาดทุนที่ยังไม่เกิดขึ้น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ได้ตัดออกจากงบการเงินรวมนี้แล้ว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 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7BD35EBB" w14:textId="77777777" w:rsidR="003F544B" w:rsidRPr="005B34C5" w:rsidRDefault="003F544B" w:rsidP="00655004">
      <w:pPr>
        <w:spacing w:line="240" w:lineRule="atLeast"/>
        <w:ind w:left="99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B34C5">
        <w:rPr>
          <w:rFonts w:ascii="Angsana New" w:hAnsi="Angsana New"/>
          <w:b/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76E63640" w14:textId="27CF0D92" w:rsidR="003F544B" w:rsidRPr="00A2068D" w:rsidRDefault="003F544B" w:rsidP="001A7C69">
      <w:pPr>
        <w:spacing w:line="380" w:lineRule="exact"/>
        <w:ind w:left="994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</w:t>
      </w:r>
      <w:r w:rsidRPr="00A2068D">
        <w:rPr>
          <w:rFonts w:ascii="Angsana New" w:hAnsi="Angsana New"/>
          <w:sz w:val="30"/>
          <w:szCs w:val="30"/>
          <w:cs/>
          <w:lang w:val="en-US"/>
        </w:rPr>
        <w:t>ของ</w:t>
      </w:r>
      <w:r w:rsidR="00D85523" w:rsidRPr="00A2068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A2068D">
        <w:rPr>
          <w:rFonts w:ascii="Angsana New" w:hAnsi="Angsana New"/>
          <w:sz w:val="30"/>
          <w:szCs w:val="30"/>
          <w:cs/>
          <w:lang w:val="en-US"/>
        </w:rPr>
        <w:t>บริษัทคือ</w:t>
      </w:r>
      <w:r w:rsidRPr="00A2068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2068D">
        <w:rPr>
          <w:rFonts w:ascii="Angsana New" w:hAnsi="Angsana New"/>
          <w:sz w:val="30"/>
          <w:szCs w:val="30"/>
          <w:cs/>
          <w:lang w:val="en-US"/>
        </w:rPr>
        <w:t>ที่ดิน และอาคาร ซึ่งบริษัท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</w:t>
      </w:r>
      <w:r w:rsidR="003944E7" w:rsidRPr="00A2068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A2068D">
        <w:rPr>
          <w:rFonts w:ascii="Angsana New" w:hAnsi="Angsana New"/>
          <w:sz w:val="30"/>
          <w:szCs w:val="30"/>
          <w:cs/>
          <w:lang w:val="en-US"/>
        </w:rPr>
        <w:t>บริษัท</w:t>
      </w:r>
    </w:p>
    <w:p w14:paraId="78BC1B13" w14:textId="77777777" w:rsidR="003F544B" w:rsidRPr="00A2068D" w:rsidRDefault="003F544B" w:rsidP="001A7C69">
      <w:pPr>
        <w:spacing w:before="120" w:after="120" w:line="380" w:lineRule="exact"/>
        <w:ind w:left="994"/>
        <w:jc w:val="thaiDistribute"/>
        <w:rPr>
          <w:rFonts w:ascii="Angsana New" w:hAnsi="Angsana New"/>
          <w:sz w:val="30"/>
          <w:szCs w:val="30"/>
          <w:lang w:val="en-US"/>
        </w:rPr>
      </w:pPr>
      <w:r w:rsidRPr="00A2068D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367A269" w14:textId="71EF539C" w:rsidR="003F544B" w:rsidRPr="00FF3479" w:rsidRDefault="0035133E" w:rsidP="001A7C69">
      <w:pPr>
        <w:spacing w:after="120" w:line="380" w:lineRule="exact"/>
        <w:ind w:left="994"/>
        <w:jc w:val="thaiDistribute"/>
        <w:rPr>
          <w:rFonts w:ascii="Angsana New" w:hAnsi="Angsana New"/>
          <w:sz w:val="30"/>
          <w:szCs w:val="30"/>
          <w:lang w:val="en-US"/>
        </w:rPr>
      </w:pPr>
      <w:r w:rsidRPr="00A2068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3F544B" w:rsidRPr="00A2068D">
        <w:rPr>
          <w:rFonts w:ascii="Angsana New" w:hAnsi="Angsana New"/>
          <w:sz w:val="30"/>
          <w:szCs w:val="30"/>
          <w:cs/>
          <w:lang w:val="en-US"/>
        </w:rPr>
        <w:t>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FF7CE5" w:rsidRPr="00A2068D">
        <w:rPr>
          <w:rFonts w:ascii="Angsana New" w:hAnsi="Angsana New" w:hint="cs"/>
          <w:sz w:val="30"/>
          <w:szCs w:val="30"/>
          <w:cs/>
          <w:lang w:val="en-US"/>
        </w:rPr>
        <w:t>กล</w:t>
      </w:r>
      <w:r w:rsidR="00581ECF" w:rsidRPr="00A2068D">
        <w:rPr>
          <w:rFonts w:ascii="Angsana New" w:hAnsi="Angsana New" w:hint="cs"/>
          <w:sz w:val="30"/>
          <w:szCs w:val="30"/>
          <w:cs/>
          <w:lang w:val="en-US"/>
        </w:rPr>
        <w:t>ุ่ม</w:t>
      </w:r>
      <w:r w:rsidR="003F544B" w:rsidRPr="00A2068D">
        <w:rPr>
          <w:rFonts w:ascii="Angsana New" w:hAnsi="Angsana New"/>
          <w:sz w:val="30"/>
          <w:szCs w:val="30"/>
          <w:cs/>
          <w:lang w:val="en-US"/>
        </w:rPr>
        <w:t xml:space="preserve">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E97821" w:rsidRPr="00A2068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3F544B" w:rsidRPr="00A2068D">
        <w:rPr>
          <w:rFonts w:ascii="Angsana New" w:hAnsi="Angsana New"/>
          <w:sz w:val="30"/>
          <w:szCs w:val="30"/>
          <w:cs/>
          <w:lang w:val="en-US"/>
        </w:rPr>
        <w:t>บริษัทจะ</w:t>
      </w:r>
      <w:r w:rsidR="003F544B" w:rsidRPr="00FF3479">
        <w:rPr>
          <w:rFonts w:ascii="Angsana New" w:hAnsi="Angsana New"/>
          <w:sz w:val="30"/>
          <w:szCs w:val="30"/>
          <w:cs/>
          <w:lang w:val="en-US"/>
        </w:rPr>
        <w:t xml:space="preserve">ตัดมูลค่าตามบัญชีของส่วนที่ถูกเปลี่ยนแทนออก  </w:t>
      </w:r>
    </w:p>
    <w:p w14:paraId="19CE6F63" w14:textId="77777777" w:rsidR="003F544B" w:rsidRPr="00FF3479" w:rsidRDefault="003F544B" w:rsidP="001A7C69">
      <w:pPr>
        <w:spacing w:after="120" w:line="380" w:lineRule="exact"/>
        <w:ind w:left="994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1F93E941" w14:textId="77777777" w:rsidR="003F544B" w:rsidRPr="00FF3479" w:rsidRDefault="003F544B" w:rsidP="001A7C69">
      <w:pPr>
        <w:spacing w:after="120" w:line="380" w:lineRule="exact"/>
        <w:ind w:left="994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0EF583F1" w14:textId="0868369D" w:rsidR="003F544B" w:rsidRDefault="003F544B" w:rsidP="00655004">
      <w:pPr>
        <w:spacing w:line="240" w:lineRule="atLeast"/>
        <w:ind w:left="1418"/>
        <w:jc w:val="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 xml:space="preserve">อาคาร </w:t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 w:rsidRPr="00A85698">
        <w:rPr>
          <w:rFonts w:ascii="Angsana New" w:hAnsi="Angsana New"/>
          <w:sz w:val="30"/>
          <w:szCs w:val="30"/>
        </w:rPr>
        <w:t>20</w:t>
      </w:r>
      <w:r w:rsidRPr="00FF34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ab/>
      </w:r>
      <w:r w:rsidRPr="00FF3479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28495A95" w14:textId="2B2E78CF" w:rsidR="00F15D2D" w:rsidRPr="006A43E1" w:rsidRDefault="006A43E1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A43E1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p w14:paraId="10B0A765" w14:textId="0F055702" w:rsidR="00945202" w:rsidRDefault="00ED2245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ในระหว่าง</w:t>
      </w:r>
      <w:r w:rsidRPr="00A2068D">
        <w:rPr>
          <w:rFonts w:ascii="Angsana New" w:hAnsi="Angsana New"/>
          <w:color w:val="000000" w:themeColor="text1"/>
          <w:sz w:val="30"/>
          <w:szCs w:val="30"/>
          <w:cs/>
        </w:rPr>
        <w:t>งวด</w:t>
      </w:r>
      <w:r w:rsidR="000A53A0" w:rsidRPr="00A2068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กลุ่ม</w:t>
      </w:r>
      <w:r w:rsidRPr="00A2068D">
        <w:rPr>
          <w:rFonts w:ascii="Angsana New" w:hAnsi="Angsana New"/>
          <w:color w:val="000000" w:themeColor="text1"/>
          <w:sz w:val="30"/>
          <w:szCs w:val="30"/>
          <w:cs/>
        </w:rPr>
        <w:t>บริษัทฯ</w:t>
      </w:r>
      <w:r w:rsidR="00CB7BB4" w:rsidRPr="00A2068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A2068D">
        <w:rPr>
          <w:rFonts w:ascii="Angsana New" w:hAnsi="Angsana New"/>
          <w:color w:val="000000" w:themeColor="text1"/>
          <w:sz w:val="30"/>
          <w:szCs w:val="30"/>
          <w:cs/>
        </w:rPr>
        <w:t>มีรายการ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ธุรกิจที่สำคัญกับบุคคลหรือกิจการที่เกี่ยวข้องกัน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รายการธุรกิจดังกล่าวเป็น</w:t>
      </w:r>
      <w:r w:rsidR="00CB7BB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     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ไปตามเงื่อนไขและเกณฑ์ตามที่ตกลงกันระหว่างบริษัทฯ และบุคคลหรือกิจการที่เกี่ยวข้องกันเหล่านั้น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ซึ่งเป็น</w:t>
      </w:r>
      <w:r w:rsidR="00CB7BB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   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ไป</w:t>
      </w:r>
      <w:r w:rsidRPr="004B4B94">
        <w:rPr>
          <w:rFonts w:ascii="Angsana New" w:hAnsi="Angsana New"/>
          <w:color w:val="000000" w:themeColor="text1"/>
          <w:sz w:val="30"/>
          <w:szCs w:val="30"/>
          <w:cs/>
        </w:rPr>
        <w:t>ตามปกติธุรกิจโดยสามารถสรุปได้ดังนี้</w:t>
      </w:r>
    </w:p>
    <w:p w14:paraId="08AE1202" w14:textId="3A0423FC" w:rsidR="004B4B94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W w:w="11306" w:type="dxa"/>
        <w:tblInd w:w="-709" w:type="dxa"/>
        <w:tblLook w:val="04A0" w:firstRow="1" w:lastRow="0" w:firstColumn="1" w:lastColumn="0" w:noHBand="0" w:noVBand="1"/>
      </w:tblPr>
      <w:tblGrid>
        <w:gridCol w:w="401"/>
        <w:gridCol w:w="3509"/>
        <w:gridCol w:w="2328"/>
        <w:gridCol w:w="1871"/>
        <w:gridCol w:w="1390"/>
        <w:gridCol w:w="1807"/>
      </w:tblGrid>
      <w:tr w:rsidR="001653C7" w:rsidRPr="00494247" w14:paraId="2795482E" w14:textId="77777777" w:rsidTr="008539B8">
        <w:tc>
          <w:tcPr>
            <w:tcW w:w="3910" w:type="dxa"/>
            <w:gridSpan w:val="2"/>
            <w:shd w:val="clear" w:color="auto" w:fill="auto"/>
          </w:tcPr>
          <w:p w14:paraId="28AB057C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2328" w:type="dxa"/>
          </w:tcPr>
          <w:p w14:paraId="43FE1D32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871" w:type="dxa"/>
            <w:shd w:val="clear" w:color="auto" w:fill="auto"/>
          </w:tcPr>
          <w:p w14:paraId="06B2D505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  <w:tc>
          <w:tcPr>
            <w:tcW w:w="1390" w:type="dxa"/>
          </w:tcPr>
          <w:p w14:paraId="15A2C9BB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1807" w:type="dxa"/>
            <w:shd w:val="clear" w:color="auto" w:fill="auto"/>
          </w:tcPr>
          <w:p w14:paraId="2121C528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นโยบาย</w:t>
            </w: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1653C7" w:rsidRPr="00494247" w14:paraId="3715E644" w14:textId="77777777" w:rsidTr="008539B8">
        <w:tc>
          <w:tcPr>
            <w:tcW w:w="401" w:type="dxa"/>
            <w:shd w:val="clear" w:color="auto" w:fill="auto"/>
          </w:tcPr>
          <w:p w14:paraId="24FECC7A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09" w:type="dxa"/>
            <w:shd w:val="clear" w:color="auto" w:fill="auto"/>
          </w:tcPr>
          <w:p w14:paraId="5DF72DE6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328" w:type="dxa"/>
          </w:tcPr>
          <w:p w14:paraId="6EA8B8A1" w14:textId="77777777" w:rsidR="001653C7" w:rsidRPr="00575C18" w:rsidRDefault="001653C7" w:rsidP="008539B8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  <w:tc>
          <w:tcPr>
            <w:tcW w:w="1871" w:type="dxa"/>
            <w:shd w:val="clear" w:color="auto" w:fill="auto"/>
          </w:tcPr>
          <w:p w14:paraId="59BFDDCA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1390" w:type="dxa"/>
          </w:tcPr>
          <w:p w14:paraId="30AC7E67" w14:textId="77777777" w:rsidR="001653C7" w:rsidRPr="00575C18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7" w:type="dxa"/>
            <w:shd w:val="clear" w:color="auto" w:fill="auto"/>
          </w:tcPr>
          <w:p w14:paraId="6479FE19" w14:textId="77777777" w:rsidR="001653C7" w:rsidRPr="00575C18" w:rsidRDefault="001653C7" w:rsidP="008539B8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1653C7" w:rsidRPr="00494247" w14:paraId="1C867D3B" w14:textId="77777777" w:rsidTr="008539B8">
        <w:tc>
          <w:tcPr>
            <w:tcW w:w="401" w:type="dxa"/>
            <w:shd w:val="clear" w:color="auto" w:fill="auto"/>
          </w:tcPr>
          <w:p w14:paraId="5E2F88BB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</w:tcPr>
          <w:p w14:paraId="609D5974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8" w:type="dxa"/>
          </w:tcPr>
          <w:p w14:paraId="0F7DAA15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2F2B388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390" w:type="dxa"/>
          </w:tcPr>
          <w:p w14:paraId="13DE4253" w14:textId="77777777" w:rsidR="001653C7" w:rsidRPr="00575C18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7" w:type="dxa"/>
            <w:shd w:val="clear" w:color="auto" w:fill="auto"/>
          </w:tcPr>
          <w:p w14:paraId="50A31C6E" w14:textId="77777777" w:rsidR="001653C7" w:rsidRPr="00575C18" w:rsidRDefault="001653C7" w:rsidP="008539B8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1653C7" w:rsidRPr="00494247" w14:paraId="0BCAE1EB" w14:textId="77777777" w:rsidTr="008539B8">
        <w:tc>
          <w:tcPr>
            <w:tcW w:w="401" w:type="dxa"/>
            <w:shd w:val="clear" w:color="auto" w:fill="auto"/>
          </w:tcPr>
          <w:p w14:paraId="6E7F0F08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1B709481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328" w:type="dxa"/>
          </w:tcPr>
          <w:p w14:paraId="48FDD03C" w14:textId="77777777" w:rsidR="001653C7" w:rsidRPr="00575C18" w:rsidRDefault="001653C7" w:rsidP="008539B8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  <w:tc>
          <w:tcPr>
            <w:tcW w:w="1871" w:type="dxa"/>
            <w:shd w:val="clear" w:color="auto" w:fill="auto"/>
          </w:tcPr>
          <w:p w14:paraId="4C2A708D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1390" w:type="dxa"/>
          </w:tcPr>
          <w:p w14:paraId="132CBA80" w14:textId="77777777" w:rsidR="001653C7" w:rsidRPr="00575C18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7" w:type="dxa"/>
            <w:shd w:val="clear" w:color="auto" w:fill="auto"/>
          </w:tcPr>
          <w:p w14:paraId="35FB7BD8" w14:textId="77777777" w:rsidR="001653C7" w:rsidRPr="00575C18" w:rsidRDefault="001653C7" w:rsidP="008539B8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1653C7" w:rsidRPr="00494247" w14:paraId="1082735B" w14:textId="77777777" w:rsidTr="008539B8">
        <w:tc>
          <w:tcPr>
            <w:tcW w:w="401" w:type="dxa"/>
            <w:shd w:val="clear" w:color="auto" w:fill="auto"/>
          </w:tcPr>
          <w:p w14:paraId="01499CB0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09" w:type="dxa"/>
            <w:shd w:val="clear" w:color="auto" w:fill="auto"/>
          </w:tcPr>
          <w:p w14:paraId="000CB4C7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8" w:type="dxa"/>
          </w:tcPr>
          <w:p w14:paraId="027FE98D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002F6821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390" w:type="dxa"/>
          </w:tcPr>
          <w:p w14:paraId="35BA7331" w14:textId="77777777" w:rsidR="001653C7" w:rsidRPr="00575C18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7" w:type="dxa"/>
            <w:shd w:val="clear" w:color="auto" w:fill="auto"/>
          </w:tcPr>
          <w:p w14:paraId="4CE1E106" w14:textId="77777777" w:rsidR="001653C7" w:rsidRPr="00575C18" w:rsidRDefault="001653C7" w:rsidP="008539B8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1653C7" w:rsidRPr="00494247" w14:paraId="791F26EF" w14:textId="77777777" w:rsidTr="008539B8">
        <w:tc>
          <w:tcPr>
            <w:tcW w:w="401" w:type="dxa"/>
            <w:shd w:val="clear" w:color="auto" w:fill="auto"/>
          </w:tcPr>
          <w:p w14:paraId="77902B2B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09" w:type="dxa"/>
            <w:shd w:val="clear" w:color="auto" w:fill="auto"/>
          </w:tcPr>
          <w:p w14:paraId="70D50AE7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8" w:type="dxa"/>
          </w:tcPr>
          <w:p w14:paraId="38102A8B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F3CDC41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90" w:type="dxa"/>
          </w:tcPr>
          <w:p w14:paraId="3CDA8793" w14:textId="77777777" w:rsidR="001653C7" w:rsidRPr="00575C18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7" w:type="dxa"/>
            <w:shd w:val="clear" w:color="auto" w:fill="auto"/>
          </w:tcPr>
          <w:p w14:paraId="268FE3B4" w14:textId="77777777" w:rsidR="001653C7" w:rsidRPr="00575C18" w:rsidRDefault="001653C7" w:rsidP="008539B8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1653C7" w:rsidRPr="00494247" w14:paraId="3078955F" w14:textId="77777777" w:rsidTr="008539B8">
        <w:tc>
          <w:tcPr>
            <w:tcW w:w="401" w:type="dxa"/>
            <w:shd w:val="clear" w:color="auto" w:fill="auto"/>
          </w:tcPr>
          <w:p w14:paraId="3B25A805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3509" w:type="dxa"/>
            <w:shd w:val="clear" w:color="auto" w:fill="auto"/>
          </w:tcPr>
          <w:p w14:paraId="2EAB91C6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328" w:type="dxa"/>
            <w:shd w:val="clear" w:color="auto" w:fill="auto"/>
          </w:tcPr>
          <w:p w14:paraId="07041720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ถือหุ้นโดยบริษัทและกรรมการร่วมกัน</w:t>
            </w:r>
          </w:p>
        </w:tc>
        <w:tc>
          <w:tcPr>
            <w:tcW w:w="1871" w:type="dxa"/>
            <w:shd w:val="clear" w:color="auto" w:fill="auto"/>
          </w:tcPr>
          <w:p w14:paraId="42F7D0F6" w14:textId="77777777" w:rsidR="001653C7" w:rsidRPr="00575C18" w:rsidRDefault="001653C7" w:rsidP="001653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</w:tcPr>
          <w:p w14:paraId="381838E5" w14:textId="77777777" w:rsidR="001653C7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7" w:type="dxa"/>
            <w:shd w:val="clear" w:color="auto" w:fill="auto"/>
          </w:tcPr>
          <w:p w14:paraId="144B86A1" w14:textId="77777777" w:rsidR="001653C7" w:rsidRPr="00575C18" w:rsidRDefault="001653C7" w:rsidP="001653C7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653C7" w:rsidRPr="00494247" w14:paraId="5BD6D688" w14:textId="77777777" w:rsidTr="008539B8">
        <w:tc>
          <w:tcPr>
            <w:tcW w:w="401" w:type="dxa"/>
            <w:shd w:val="clear" w:color="auto" w:fill="auto"/>
          </w:tcPr>
          <w:p w14:paraId="1D0730E9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3509" w:type="dxa"/>
            <w:shd w:val="clear" w:color="auto" w:fill="auto"/>
          </w:tcPr>
          <w:p w14:paraId="37EC147D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328" w:type="dxa"/>
            <w:shd w:val="clear" w:color="auto" w:fill="auto"/>
          </w:tcPr>
          <w:p w14:paraId="76DAE1F0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ถือหุ้นโดยบริษัทและกรรมการร่วมกัน</w:t>
            </w:r>
          </w:p>
        </w:tc>
        <w:tc>
          <w:tcPr>
            <w:tcW w:w="1871" w:type="dxa"/>
            <w:shd w:val="clear" w:color="auto" w:fill="auto"/>
          </w:tcPr>
          <w:p w14:paraId="461AAEEC" w14:textId="77777777" w:rsidR="001653C7" w:rsidRPr="00575C18" w:rsidRDefault="001653C7" w:rsidP="001653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</w:tcPr>
          <w:p w14:paraId="08B55B98" w14:textId="77777777" w:rsidR="001653C7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7" w:type="dxa"/>
            <w:shd w:val="clear" w:color="auto" w:fill="auto"/>
          </w:tcPr>
          <w:p w14:paraId="3087911D" w14:textId="77777777" w:rsidR="001653C7" w:rsidRPr="00575C18" w:rsidRDefault="001653C7" w:rsidP="001653C7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653C7" w:rsidRPr="00494247" w14:paraId="28456B5B" w14:textId="77777777" w:rsidTr="008539B8">
        <w:tc>
          <w:tcPr>
            <w:tcW w:w="401" w:type="dxa"/>
            <w:shd w:val="clear" w:color="auto" w:fill="auto"/>
          </w:tcPr>
          <w:p w14:paraId="5BF106CE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3509" w:type="dxa"/>
            <w:shd w:val="clear" w:color="auto" w:fill="auto"/>
          </w:tcPr>
          <w:p w14:paraId="489F0026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328" w:type="dxa"/>
            <w:shd w:val="clear" w:color="auto" w:fill="auto"/>
          </w:tcPr>
          <w:p w14:paraId="16D5A08D" w14:textId="77777777" w:rsidR="001653C7" w:rsidRPr="00493237" w:rsidRDefault="001653C7" w:rsidP="008539B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ถือหุ้นโดยบริษัทและกรรมการร่วมกัน</w:t>
            </w:r>
          </w:p>
        </w:tc>
        <w:tc>
          <w:tcPr>
            <w:tcW w:w="1871" w:type="dxa"/>
            <w:shd w:val="clear" w:color="auto" w:fill="auto"/>
          </w:tcPr>
          <w:p w14:paraId="1C7D0689" w14:textId="77777777" w:rsidR="001653C7" w:rsidRPr="00575C18" w:rsidRDefault="001653C7" w:rsidP="001653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</w:tcPr>
          <w:p w14:paraId="037069EC" w14:textId="77777777" w:rsidR="001653C7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7" w:type="dxa"/>
            <w:shd w:val="clear" w:color="auto" w:fill="auto"/>
          </w:tcPr>
          <w:p w14:paraId="0A9C4666" w14:textId="77777777" w:rsidR="001653C7" w:rsidRPr="00575C18" w:rsidRDefault="001653C7" w:rsidP="001653C7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653C7" w:rsidRPr="00494247" w14:paraId="592E50B7" w14:textId="77777777" w:rsidTr="008539B8">
        <w:tc>
          <w:tcPr>
            <w:tcW w:w="401" w:type="dxa"/>
            <w:shd w:val="clear" w:color="auto" w:fill="auto"/>
          </w:tcPr>
          <w:p w14:paraId="0A3453A9" w14:textId="77777777" w:rsidR="001653C7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509" w:type="dxa"/>
            <w:shd w:val="clear" w:color="auto" w:fill="auto"/>
          </w:tcPr>
          <w:p w14:paraId="147A2675" w14:textId="77777777" w:rsidR="001653C7" w:rsidRPr="00575C18" w:rsidRDefault="001653C7" w:rsidP="008539B8">
            <w:pPr>
              <w:spacing w:line="400" w:lineRule="exact"/>
              <w:ind w:left="352" w:right="-165" w:hanging="3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Shanghai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  <w:proofErr w:type="spellStart"/>
            <w:proofErr w:type="gram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Co.,Ltd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proofErr w:type="gramEnd"/>
          </w:p>
        </w:tc>
        <w:tc>
          <w:tcPr>
            <w:tcW w:w="2328" w:type="dxa"/>
            <w:shd w:val="clear" w:color="auto" w:fill="auto"/>
          </w:tcPr>
          <w:p w14:paraId="2D22027D" w14:textId="77777777" w:rsidR="001653C7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871" w:type="dxa"/>
            <w:shd w:val="clear" w:color="auto" w:fill="auto"/>
          </w:tcPr>
          <w:p w14:paraId="0CC640CB" w14:textId="77777777" w:rsidR="001653C7" w:rsidRDefault="001653C7" w:rsidP="008539B8">
            <w:pPr>
              <w:ind w:right="-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1390" w:type="dxa"/>
            <w:shd w:val="clear" w:color="auto" w:fill="auto"/>
          </w:tcPr>
          <w:p w14:paraId="2CB054E2" w14:textId="77777777" w:rsidR="001653C7" w:rsidRPr="001653C7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7" w:type="dxa"/>
            <w:shd w:val="clear" w:color="auto" w:fill="auto"/>
          </w:tcPr>
          <w:p w14:paraId="03B5313B" w14:textId="77777777" w:rsidR="001653C7" w:rsidRPr="004D2A23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D2A2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1653C7" w:rsidRPr="00494247" w14:paraId="05C3DBCC" w14:textId="77777777" w:rsidTr="008539B8">
        <w:tc>
          <w:tcPr>
            <w:tcW w:w="401" w:type="dxa"/>
            <w:shd w:val="clear" w:color="auto" w:fill="auto"/>
          </w:tcPr>
          <w:p w14:paraId="60DB63BB" w14:textId="77777777" w:rsidR="001653C7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5B8DE24F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Ningbo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</w:p>
        </w:tc>
        <w:tc>
          <w:tcPr>
            <w:tcW w:w="2328" w:type="dxa"/>
            <w:shd w:val="clear" w:color="auto" w:fill="auto"/>
          </w:tcPr>
          <w:p w14:paraId="6D2FE7AF" w14:textId="77777777" w:rsidR="001653C7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D79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871" w:type="dxa"/>
            <w:shd w:val="clear" w:color="auto" w:fill="auto"/>
          </w:tcPr>
          <w:p w14:paraId="61D80F7F" w14:textId="77777777" w:rsidR="001653C7" w:rsidRDefault="001653C7" w:rsidP="008539B8">
            <w:pPr>
              <w:ind w:right="-75"/>
              <w:rPr>
                <w:rFonts w:ascii="Angsana New" w:hAnsi="Angsana New"/>
                <w:sz w:val="28"/>
                <w:szCs w:val="28"/>
                <w:cs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1390" w:type="dxa"/>
            <w:shd w:val="clear" w:color="auto" w:fill="auto"/>
          </w:tcPr>
          <w:p w14:paraId="38D75CC5" w14:textId="77777777" w:rsidR="001653C7" w:rsidRPr="001653C7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7" w:type="dxa"/>
            <w:shd w:val="clear" w:color="auto" w:fill="auto"/>
          </w:tcPr>
          <w:p w14:paraId="390EBF0B" w14:textId="77777777" w:rsidR="001653C7" w:rsidRDefault="001653C7" w:rsidP="008539B8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2A2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1653C7" w:rsidRPr="00494247" w14:paraId="67405443" w14:textId="77777777" w:rsidTr="008539B8">
        <w:tc>
          <w:tcPr>
            <w:tcW w:w="401" w:type="dxa"/>
            <w:shd w:val="clear" w:color="auto" w:fill="auto"/>
          </w:tcPr>
          <w:p w14:paraId="45D3C992" w14:textId="77777777" w:rsidR="001653C7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68E8C32C" w14:textId="77777777" w:rsidR="001653C7" w:rsidRPr="004D2A23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328" w:type="dxa"/>
            <w:shd w:val="clear" w:color="auto" w:fill="auto"/>
          </w:tcPr>
          <w:p w14:paraId="449466B8" w14:textId="77777777" w:rsidR="001653C7" w:rsidRPr="005E4D79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D79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871" w:type="dxa"/>
            <w:shd w:val="clear" w:color="auto" w:fill="auto"/>
          </w:tcPr>
          <w:p w14:paraId="0C3584BA" w14:textId="77777777" w:rsidR="001653C7" w:rsidRPr="00654370" w:rsidRDefault="001653C7" w:rsidP="008539B8">
            <w:pPr>
              <w:ind w:right="-75"/>
              <w:rPr>
                <w:rFonts w:ascii="Angsana New" w:hAnsi="Angsana New"/>
                <w:sz w:val="28"/>
                <w:szCs w:val="28"/>
                <w:cs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1390" w:type="dxa"/>
            <w:shd w:val="clear" w:color="auto" w:fill="auto"/>
          </w:tcPr>
          <w:p w14:paraId="7C318BEA" w14:textId="77777777" w:rsidR="001653C7" w:rsidRPr="001653C7" w:rsidRDefault="001653C7" w:rsidP="00CB72B4">
            <w:pPr>
              <w:spacing w:line="400" w:lineRule="exact"/>
              <w:ind w:left="6" w:right="-45" w:hanging="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7" w:type="dxa"/>
            <w:shd w:val="clear" w:color="auto" w:fill="auto"/>
          </w:tcPr>
          <w:p w14:paraId="13D180A1" w14:textId="77777777" w:rsidR="001653C7" w:rsidRPr="004D2A23" w:rsidRDefault="001653C7" w:rsidP="008539B8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2A2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1653C7" w:rsidRPr="00494247" w14:paraId="51256740" w14:textId="77777777" w:rsidTr="008539B8">
        <w:tc>
          <w:tcPr>
            <w:tcW w:w="401" w:type="dxa"/>
            <w:shd w:val="clear" w:color="auto" w:fill="auto"/>
          </w:tcPr>
          <w:p w14:paraId="29ED7BE3" w14:textId="77777777" w:rsidR="001653C7" w:rsidRPr="00575C18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3509" w:type="dxa"/>
            <w:shd w:val="clear" w:color="auto" w:fill="auto"/>
          </w:tcPr>
          <w:p w14:paraId="16B67C5F" w14:textId="77777777" w:rsidR="001653C7" w:rsidRPr="00575C18" w:rsidRDefault="001653C7" w:rsidP="008539B8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28" w:type="dxa"/>
          </w:tcPr>
          <w:p w14:paraId="71CE183C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</w:t>
            </w:r>
          </w:p>
        </w:tc>
        <w:tc>
          <w:tcPr>
            <w:tcW w:w="1871" w:type="dxa"/>
            <w:shd w:val="clear" w:color="auto" w:fill="auto"/>
          </w:tcPr>
          <w:p w14:paraId="0A8499D4" w14:textId="77777777" w:rsidR="001653C7" w:rsidRPr="00575C18" w:rsidRDefault="001653C7" w:rsidP="008539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390" w:type="dxa"/>
          </w:tcPr>
          <w:p w14:paraId="1C0E2060" w14:textId="77777777" w:rsidR="001653C7" w:rsidRPr="00575C18" w:rsidRDefault="001653C7" w:rsidP="00CB72B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7" w:type="dxa"/>
            <w:shd w:val="clear" w:color="auto" w:fill="auto"/>
          </w:tcPr>
          <w:p w14:paraId="64FCCBDA" w14:textId="77777777" w:rsidR="001653C7" w:rsidRPr="00575C18" w:rsidRDefault="001653C7" w:rsidP="008539B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4D2A23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</w:tbl>
    <w:p w14:paraId="194BF86C" w14:textId="77777777" w:rsidR="001653C7" w:rsidRPr="00F353AD" w:rsidRDefault="001653C7" w:rsidP="001653C7">
      <w:pPr>
        <w:pStyle w:val="ListParagraph"/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421E2D1D" w14:textId="33DAA2F2" w:rsidR="009450DF" w:rsidRDefault="009450DF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t>รายการในงบแสดงฐานะการเงิน</w:t>
      </w:r>
    </w:p>
    <w:p w14:paraId="6729D132" w14:textId="1E67DC15" w:rsidR="00D64CD4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30</w:t>
      </w:r>
      <w:r w:rsidRPr="00D64CD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923A0">
        <w:rPr>
          <w:rFonts w:ascii="Angsana New" w:hAnsi="Angsana New"/>
          <w:sz w:val="30"/>
          <w:szCs w:val="30"/>
        </w:rPr>
        <w:t>256</w:t>
      </w:r>
      <w:r w:rsidR="008A5F0B">
        <w:rPr>
          <w:rFonts w:ascii="Angsana New" w:hAnsi="Angsana New"/>
          <w:sz w:val="30"/>
          <w:szCs w:val="30"/>
        </w:rPr>
        <w:t>6</w:t>
      </w:r>
      <w:r w:rsidRPr="00D64CD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923A0">
        <w:rPr>
          <w:rFonts w:ascii="Angsana New" w:hAnsi="Angsana New"/>
          <w:sz w:val="30"/>
          <w:szCs w:val="30"/>
        </w:rPr>
        <w:t>31</w:t>
      </w:r>
      <w:r w:rsidRPr="00D64CD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923A0">
        <w:rPr>
          <w:rFonts w:ascii="Angsana New" w:hAnsi="Angsana New"/>
          <w:sz w:val="30"/>
          <w:szCs w:val="30"/>
        </w:rPr>
        <w:t>256</w:t>
      </w:r>
      <w:r w:rsidR="008A5F0B">
        <w:rPr>
          <w:rFonts w:ascii="Angsana New" w:hAnsi="Angsana New"/>
          <w:sz w:val="30"/>
          <w:szCs w:val="30"/>
        </w:rPr>
        <w:t>5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262" w:type="dxa"/>
        <w:tblInd w:w="108" w:type="dxa"/>
        <w:shd w:val="clear" w:color="auto" w:fill="FFFF00"/>
        <w:tblLook w:val="04A0" w:firstRow="1" w:lastRow="0" w:firstColumn="1" w:lastColumn="0" w:noHBand="0" w:noVBand="1"/>
      </w:tblPr>
      <w:tblGrid>
        <w:gridCol w:w="3828"/>
        <w:gridCol w:w="277"/>
        <w:gridCol w:w="1872"/>
        <w:gridCol w:w="277"/>
        <w:gridCol w:w="1865"/>
        <w:gridCol w:w="277"/>
        <w:gridCol w:w="1866"/>
      </w:tblGrid>
      <w:tr w:rsidR="001653C7" w:rsidRPr="00775D86" w14:paraId="1B7D5697" w14:textId="77777777" w:rsidTr="008539B8">
        <w:trPr>
          <w:trHeight w:val="202"/>
          <w:tblHeader/>
        </w:trPr>
        <w:tc>
          <w:tcPr>
            <w:tcW w:w="3828" w:type="dxa"/>
            <w:shd w:val="clear" w:color="auto" w:fill="auto"/>
          </w:tcPr>
          <w:p w14:paraId="02448487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0" w:name="_Hlk146534849"/>
          </w:p>
        </w:tc>
        <w:tc>
          <w:tcPr>
            <w:tcW w:w="277" w:type="dxa"/>
          </w:tcPr>
          <w:p w14:paraId="199CEECF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48244C8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04958560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72A69BF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3127B53B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5B606130" w14:textId="77777777" w:rsidR="001653C7" w:rsidRPr="00775D86" w:rsidRDefault="001653C7" w:rsidP="008539B8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53C7" w:rsidRPr="00775D86" w14:paraId="1D324D25" w14:textId="77777777" w:rsidTr="008539B8">
        <w:trPr>
          <w:trHeight w:val="202"/>
          <w:tblHeader/>
        </w:trPr>
        <w:tc>
          <w:tcPr>
            <w:tcW w:w="3828" w:type="dxa"/>
            <w:shd w:val="clear" w:color="auto" w:fill="auto"/>
          </w:tcPr>
          <w:p w14:paraId="326FA4C4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0010B8BE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C8BF3B8" w14:textId="77777777" w:rsidR="001653C7" w:rsidRPr="00775D86" w:rsidRDefault="001653C7" w:rsidP="008539B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0119124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gridSpan w:val="3"/>
            <w:shd w:val="clear" w:color="auto" w:fill="auto"/>
          </w:tcPr>
          <w:p w14:paraId="7CF9FB80" w14:textId="77777777" w:rsidR="001653C7" w:rsidRPr="00775D86" w:rsidRDefault="001653C7" w:rsidP="008539B8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3C7" w:rsidRPr="00775D86" w14:paraId="258EF50C" w14:textId="77777777" w:rsidTr="008539B8">
        <w:trPr>
          <w:trHeight w:val="202"/>
          <w:tblHeader/>
        </w:trPr>
        <w:tc>
          <w:tcPr>
            <w:tcW w:w="3828" w:type="dxa"/>
            <w:shd w:val="clear" w:color="auto" w:fill="auto"/>
          </w:tcPr>
          <w:p w14:paraId="2DC650CB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2C16591C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4715" w14:textId="77777777" w:rsidR="001653C7" w:rsidRPr="00414342" w:rsidRDefault="001653C7" w:rsidP="008539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Pr="00414342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77" w:type="dxa"/>
          </w:tcPr>
          <w:p w14:paraId="7864EE81" w14:textId="77777777" w:rsidR="001653C7" w:rsidRPr="00414342" w:rsidRDefault="001653C7" w:rsidP="008539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ED10F" w14:textId="77777777" w:rsidR="001653C7" w:rsidRPr="00414342" w:rsidRDefault="001653C7" w:rsidP="008539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Pr="00414342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71293" w14:textId="77777777" w:rsidR="001653C7" w:rsidRPr="00414342" w:rsidRDefault="001653C7" w:rsidP="008539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8159" w14:textId="77777777" w:rsidR="001653C7" w:rsidRPr="00414342" w:rsidRDefault="001653C7" w:rsidP="008539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1653C7" w:rsidRPr="00775D86" w14:paraId="52993C78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785B8C4C" w14:textId="77777777" w:rsidR="001653C7" w:rsidRPr="00092D10" w:rsidRDefault="001653C7" w:rsidP="008539B8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ลูกหนี้การค้า-บริษัทในเครือ</w:t>
            </w:r>
          </w:p>
        </w:tc>
        <w:tc>
          <w:tcPr>
            <w:tcW w:w="277" w:type="dxa"/>
          </w:tcPr>
          <w:p w14:paraId="6B222FA0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989FC3F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5D9EBEBF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2E0898A1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AD419E7" w14:textId="77777777" w:rsidR="001653C7" w:rsidRPr="00775D86" w:rsidRDefault="001653C7" w:rsidP="008539B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55F27C59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653C7" w:rsidRPr="00775D86" w14:paraId="4BEE5349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5BB1B523" w14:textId="77777777" w:rsidR="001653C7" w:rsidRPr="00775D86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4B7EEEFC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5FA30945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51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437.04</w:t>
            </w:r>
          </w:p>
        </w:tc>
        <w:tc>
          <w:tcPr>
            <w:tcW w:w="277" w:type="dxa"/>
          </w:tcPr>
          <w:p w14:paraId="0CA78019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10EA055E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51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437.04</w:t>
            </w:r>
          </w:p>
        </w:tc>
        <w:tc>
          <w:tcPr>
            <w:tcW w:w="277" w:type="dxa"/>
            <w:shd w:val="clear" w:color="auto" w:fill="auto"/>
          </w:tcPr>
          <w:p w14:paraId="7CDCA928" w14:textId="77777777" w:rsidR="001653C7" w:rsidRPr="00775D86" w:rsidRDefault="001653C7" w:rsidP="008539B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385264B5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8569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,220.70</w:t>
            </w:r>
          </w:p>
        </w:tc>
      </w:tr>
      <w:tr w:rsidR="001653C7" w:rsidRPr="00775D86" w14:paraId="5DD0E986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10FE0811" w14:textId="77777777" w:rsidR="001653C7" w:rsidRPr="00775D86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7C8820E8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D634EFC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871.88</w:t>
            </w:r>
          </w:p>
        </w:tc>
        <w:tc>
          <w:tcPr>
            <w:tcW w:w="277" w:type="dxa"/>
          </w:tcPr>
          <w:p w14:paraId="35D9BFD6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7DA1479C" w14:textId="77777777" w:rsidR="001653C7" w:rsidRPr="00322EB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871.88</w:t>
            </w:r>
          </w:p>
        </w:tc>
        <w:tc>
          <w:tcPr>
            <w:tcW w:w="277" w:type="dxa"/>
            <w:shd w:val="clear" w:color="auto" w:fill="auto"/>
          </w:tcPr>
          <w:p w14:paraId="2F4527D4" w14:textId="77777777" w:rsidR="001653C7" w:rsidRPr="00775D86" w:rsidRDefault="001653C7" w:rsidP="008539B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B15C91C" w14:textId="77777777" w:rsidR="001653C7" w:rsidRPr="00E50A6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53,189.70</w:t>
            </w:r>
          </w:p>
        </w:tc>
      </w:tr>
      <w:tr w:rsidR="001653C7" w:rsidRPr="00775D86" w14:paraId="74AEEFDA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329B95EB" w14:textId="77777777" w:rsidR="001653C7" w:rsidRPr="00092D10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C49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15D322DA" w14:textId="77777777" w:rsidR="001653C7" w:rsidRPr="00BC256E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FECCDCD" w14:textId="77777777" w:rsidR="001653C7" w:rsidRPr="00BC256E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1AA00BB0" w14:textId="77777777" w:rsidR="001653C7" w:rsidRPr="00BC256E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08ED2D17" w14:textId="77777777" w:rsidR="001653C7" w:rsidRPr="00BC256E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DE79025" w14:textId="77777777" w:rsidR="001653C7" w:rsidRPr="00BC256E" w:rsidRDefault="001653C7" w:rsidP="008539B8">
            <w:pPr>
              <w:tabs>
                <w:tab w:val="decimal" w:pos="124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791852E" w14:textId="77777777" w:rsidR="001653C7" w:rsidRPr="00BC256E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1,489.44</w:t>
            </w:r>
          </w:p>
        </w:tc>
      </w:tr>
      <w:tr w:rsidR="00CB72B4" w:rsidRPr="00775D86" w14:paraId="3E1FE36D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03B61104" w14:textId="77777777" w:rsidR="00CB72B4" w:rsidRPr="009C49C4" w:rsidRDefault="00CB72B4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7AB76C70" w14:textId="77777777" w:rsidR="00CB72B4" w:rsidRPr="00BC256E" w:rsidRDefault="00CB72B4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9C80869" w14:textId="77777777" w:rsidR="00CB72B4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39F78A92" w14:textId="77777777" w:rsidR="00CB72B4" w:rsidRPr="00BC256E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688BE87D" w14:textId="77777777" w:rsidR="00CB72B4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5A63015D" w14:textId="77777777" w:rsidR="00CB72B4" w:rsidRPr="00BC256E" w:rsidRDefault="00CB72B4" w:rsidP="008539B8">
            <w:pPr>
              <w:tabs>
                <w:tab w:val="decimal" w:pos="124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23383397" w14:textId="77777777" w:rsidR="00CB72B4" w:rsidRPr="008E304C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72B4" w:rsidRPr="00775D86" w14:paraId="6ED82849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26804E5E" w14:textId="77777777" w:rsidR="00CB72B4" w:rsidRPr="009C49C4" w:rsidRDefault="00CB72B4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234B241F" w14:textId="77777777" w:rsidR="00CB72B4" w:rsidRPr="00BC256E" w:rsidRDefault="00CB72B4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4B5870A" w14:textId="77777777" w:rsidR="00CB72B4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130A52F1" w14:textId="77777777" w:rsidR="00CB72B4" w:rsidRPr="00BC256E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0E1CA5E5" w14:textId="77777777" w:rsidR="00CB72B4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7C14FA76" w14:textId="77777777" w:rsidR="00CB72B4" w:rsidRPr="00BC256E" w:rsidRDefault="00CB72B4" w:rsidP="008539B8">
            <w:pPr>
              <w:tabs>
                <w:tab w:val="decimal" w:pos="124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4BD96A84" w14:textId="77777777" w:rsidR="00CB72B4" w:rsidRPr="008E304C" w:rsidRDefault="00CB72B4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53C7" w:rsidRPr="00775D86" w14:paraId="0242D2AF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76347C99" w14:textId="77777777" w:rsidR="001653C7" w:rsidRPr="00092D10" w:rsidRDefault="001653C7" w:rsidP="008539B8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ลูกหนี้รายการที่เกี่ยวโยงกัน</w:t>
            </w:r>
          </w:p>
        </w:tc>
        <w:tc>
          <w:tcPr>
            <w:tcW w:w="277" w:type="dxa"/>
          </w:tcPr>
          <w:p w14:paraId="569CE3E7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BE00B87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3D27287D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2491336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6872C340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15B956C7" w14:textId="77777777" w:rsidR="001653C7" w:rsidRPr="00775D86" w:rsidRDefault="001653C7" w:rsidP="008539B8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653C7" w:rsidRPr="00775D86" w14:paraId="5C8BF983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58993480" w14:textId="77777777" w:rsidR="001653C7" w:rsidRPr="00092D10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088003CC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21E65CD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614.21</w:t>
            </w:r>
          </w:p>
        </w:tc>
        <w:tc>
          <w:tcPr>
            <w:tcW w:w="277" w:type="dxa"/>
          </w:tcPr>
          <w:p w14:paraId="53344842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17C4DD34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614.21</w:t>
            </w:r>
          </w:p>
        </w:tc>
        <w:tc>
          <w:tcPr>
            <w:tcW w:w="277" w:type="dxa"/>
            <w:shd w:val="clear" w:color="auto" w:fill="auto"/>
          </w:tcPr>
          <w:p w14:paraId="7666C378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5F65B98B" w14:textId="77777777" w:rsidR="001653C7" w:rsidRPr="00775D86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51,954.92</w:t>
            </w:r>
          </w:p>
        </w:tc>
      </w:tr>
      <w:tr w:rsidR="001653C7" w:rsidRPr="00775D86" w14:paraId="0A72EFF1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00F005A3" w14:textId="77777777" w:rsidR="001653C7" w:rsidRPr="00775D86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1314F909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6A2984D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189.64</w:t>
            </w:r>
          </w:p>
        </w:tc>
        <w:tc>
          <w:tcPr>
            <w:tcW w:w="277" w:type="dxa"/>
          </w:tcPr>
          <w:p w14:paraId="46B992A2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83B2C13" w14:textId="77777777" w:rsidR="001653C7" w:rsidRPr="00322EB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189.64</w:t>
            </w:r>
          </w:p>
        </w:tc>
        <w:tc>
          <w:tcPr>
            <w:tcW w:w="277" w:type="dxa"/>
            <w:shd w:val="clear" w:color="auto" w:fill="auto"/>
          </w:tcPr>
          <w:p w14:paraId="7116C78A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11F1F5E4" w14:textId="77777777" w:rsidR="001653C7" w:rsidRPr="00E50A6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58,978.40</w:t>
            </w:r>
          </w:p>
        </w:tc>
      </w:tr>
      <w:tr w:rsidR="001653C7" w:rsidRPr="00775D86" w14:paraId="6BEE75BF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766BA84B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77" w:type="dxa"/>
          </w:tcPr>
          <w:p w14:paraId="1B244AD9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A581536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0032A32B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31AA6756" w14:textId="77777777" w:rsidR="001653C7" w:rsidRPr="00322EB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147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243.35</w:t>
            </w:r>
          </w:p>
        </w:tc>
        <w:tc>
          <w:tcPr>
            <w:tcW w:w="277" w:type="dxa"/>
            <w:shd w:val="clear" w:color="auto" w:fill="auto"/>
          </w:tcPr>
          <w:p w14:paraId="714B295B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6B7E6B7C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58BE41B5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36280A69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77" w:type="dxa"/>
          </w:tcPr>
          <w:p w14:paraId="392438E2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DA70EAB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4CEA846C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BE6F5F4" w14:textId="77777777" w:rsidR="001653C7" w:rsidRPr="00322EB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146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321.04</w:t>
            </w:r>
          </w:p>
        </w:tc>
        <w:tc>
          <w:tcPr>
            <w:tcW w:w="277" w:type="dxa"/>
            <w:shd w:val="clear" w:color="auto" w:fill="auto"/>
          </w:tcPr>
          <w:p w14:paraId="46767FDC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4B13FC2E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0FD1B2F6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15EBA428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77" w:type="dxa"/>
          </w:tcPr>
          <w:p w14:paraId="0C055F7C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52CE06D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65AAA145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DF9AE94" w14:textId="77777777" w:rsidR="001653C7" w:rsidRPr="00322EB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148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145.56</w:t>
            </w:r>
          </w:p>
        </w:tc>
        <w:tc>
          <w:tcPr>
            <w:tcW w:w="277" w:type="dxa"/>
            <w:shd w:val="clear" w:color="auto" w:fill="auto"/>
          </w:tcPr>
          <w:p w14:paraId="4EAB4DCA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1CD4190C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691B0CA4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7ACB336C" w14:textId="77777777" w:rsidR="001653C7" w:rsidRPr="0088216A" w:rsidRDefault="001653C7" w:rsidP="008539B8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เงินทดรองจ่าย - ค่าสาธารณูปโภค</w:t>
            </w:r>
          </w:p>
        </w:tc>
        <w:tc>
          <w:tcPr>
            <w:tcW w:w="277" w:type="dxa"/>
          </w:tcPr>
          <w:p w14:paraId="6080AEF1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3C4455E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5BA5FD9D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09FF6168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5487F71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94DCF6A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653C7" w:rsidRPr="00775D86" w14:paraId="7B6335B7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4DC0E870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7CA1EA00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A9AEF9E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419.22</w:t>
            </w:r>
          </w:p>
        </w:tc>
        <w:tc>
          <w:tcPr>
            <w:tcW w:w="277" w:type="dxa"/>
          </w:tcPr>
          <w:p w14:paraId="54E776B6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4EC1F6B0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419.22</w:t>
            </w:r>
          </w:p>
        </w:tc>
        <w:tc>
          <w:tcPr>
            <w:tcW w:w="277" w:type="dxa"/>
            <w:shd w:val="clear" w:color="auto" w:fill="auto"/>
          </w:tcPr>
          <w:p w14:paraId="02219E39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5EBFB3D7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11,913.33</w:t>
            </w:r>
          </w:p>
        </w:tc>
      </w:tr>
      <w:tr w:rsidR="001653C7" w:rsidRPr="00775D86" w14:paraId="28C57689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2810B2EE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23AD1B45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2FBF27E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A3473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 w:rsidRPr="006A347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sz w:val="28"/>
                <w:szCs w:val="28"/>
                <w:cs/>
                <w:lang w:val="en-US"/>
              </w:rPr>
              <w:t>596.00</w:t>
            </w:r>
          </w:p>
        </w:tc>
        <w:tc>
          <w:tcPr>
            <w:tcW w:w="277" w:type="dxa"/>
          </w:tcPr>
          <w:p w14:paraId="5692B01A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547AB79A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A3473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 w:rsidRPr="006A347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A3473">
              <w:rPr>
                <w:rFonts w:ascii="Angsana New" w:hAnsi="Angsana New"/>
                <w:sz w:val="28"/>
                <w:szCs w:val="28"/>
                <w:cs/>
                <w:lang w:val="en-US"/>
              </w:rPr>
              <w:t>596.00</w:t>
            </w:r>
          </w:p>
        </w:tc>
        <w:tc>
          <w:tcPr>
            <w:tcW w:w="277" w:type="dxa"/>
            <w:shd w:val="clear" w:color="auto" w:fill="auto"/>
          </w:tcPr>
          <w:p w14:paraId="02E266D7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428FFC0E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17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33,158.93</w:t>
            </w:r>
          </w:p>
        </w:tc>
      </w:tr>
      <w:tr w:rsidR="001653C7" w:rsidRPr="006A3473" w14:paraId="58C36FCE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3A614142" w14:textId="77777777" w:rsidR="001653C7" w:rsidRPr="006A3473" w:rsidRDefault="001653C7" w:rsidP="008539B8">
            <w:pPr>
              <w:spacing w:line="400" w:lineRule="exact"/>
              <w:ind w:right="-45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277" w:type="dxa"/>
          </w:tcPr>
          <w:p w14:paraId="40115280" w14:textId="77777777" w:rsidR="001653C7" w:rsidRPr="006A3473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396C3F3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79E83E1B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DA38353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4F1E82F" w14:textId="77777777" w:rsidR="001653C7" w:rsidRPr="006A3473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2F653588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</w:tr>
      <w:tr w:rsidR="001653C7" w:rsidRPr="006A3473" w14:paraId="3BED85E7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5CA52406" w14:textId="77777777" w:rsidR="001653C7" w:rsidRPr="006A3473" w:rsidRDefault="001653C7" w:rsidP="008539B8">
            <w:pPr>
              <w:spacing w:line="400" w:lineRule="exact"/>
              <w:ind w:left="493" w:right="-45" w:hanging="294"/>
              <w:jc w:val="thaiDistribute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Shanghai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  <w:proofErr w:type="spellStart"/>
            <w:proofErr w:type="gram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Co.,Ltd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proofErr w:type="gramEnd"/>
          </w:p>
        </w:tc>
        <w:tc>
          <w:tcPr>
            <w:tcW w:w="277" w:type="dxa"/>
          </w:tcPr>
          <w:p w14:paraId="4663F37D" w14:textId="77777777" w:rsidR="001653C7" w:rsidRPr="006A3473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80DF2D" w14:textId="77777777" w:rsidR="001653C7" w:rsidRPr="001C561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2748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4A274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A2748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  <w:r w:rsidRPr="004A274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A2748">
              <w:rPr>
                <w:rFonts w:ascii="Angsana New" w:hAnsi="Angsana New"/>
                <w:sz w:val="28"/>
                <w:szCs w:val="28"/>
                <w:cs/>
                <w:lang w:val="en-US"/>
              </w:rPr>
              <w:t>694.88</w:t>
            </w:r>
          </w:p>
        </w:tc>
        <w:tc>
          <w:tcPr>
            <w:tcW w:w="277" w:type="dxa"/>
            <w:vAlign w:val="bottom"/>
          </w:tcPr>
          <w:p w14:paraId="01FE6FE2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1916DCDD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  <w:r w:rsidRPr="00E12FE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913</w:t>
            </w:r>
            <w:r w:rsidRPr="00E12FE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12FE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501.45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D23C0C3" w14:textId="77777777" w:rsidR="001653C7" w:rsidRPr="006A3473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7FA6C557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6A3473" w14:paraId="6ED05703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2236CCF5" w14:textId="77777777" w:rsidR="001653C7" w:rsidRPr="006A3473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Ningbo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</w:p>
        </w:tc>
        <w:tc>
          <w:tcPr>
            <w:tcW w:w="277" w:type="dxa"/>
          </w:tcPr>
          <w:p w14:paraId="2B6184E8" w14:textId="77777777" w:rsidR="001653C7" w:rsidRPr="006A3473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7349112" w14:textId="77777777" w:rsidR="001653C7" w:rsidRPr="001C561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2748">
              <w:rPr>
                <w:rFonts w:ascii="Angsana New" w:hAnsi="Angsana New"/>
                <w:sz w:val="28"/>
                <w:szCs w:val="28"/>
                <w:cs/>
                <w:lang w:val="en-US"/>
              </w:rPr>
              <w:t>907</w:t>
            </w:r>
            <w:r w:rsidRPr="004A274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A2748">
              <w:rPr>
                <w:rFonts w:ascii="Angsana New" w:hAnsi="Angsana New"/>
                <w:sz w:val="28"/>
                <w:szCs w:val="28"/>
                <w:cs/>
                <w:lang w:val="en-US"/>
              </w:rPr>
              <w:t>268.66</w:t>
            </w:r>
          </w:p>
        </w:tc>
        <w:tc>
          <w:tcPr>
            <w:tcW w:w="277" w:type="dxa"/>
          </w:tcPr>
          <w:p w14:paraId="16AE42BF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36435FBF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1BCEB5E" w14:textId="77777777" w:rsidR="001653C7" w:rsidRPr="006A3473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579E4BD7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6A3473" w14:paraId="05F55267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49A6FB1C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77" w:type="dxa"/>
          </w:tcPr>
          <w:p w14:paraId="25FC461A" w14:textId="77777777" w:rsidR="001653C7" w:rsidRPr="006A3473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A1A209F" w14:textId="77777777" w:rsidR="001653C7" w:rsidRPr="001C561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2748">
              <w:rPr>
                <w:rFonts w:ascii="Angsana New" w:hAnsi="Angsana New"/>
                <w:sz w:val="28"/>
                <w:szCs w:val="28"/>
                <w:cs/>
                <w:lang w:val="en-US"/>
              </w:rPr>
              <w:t>671</w:t>
            </w:r>
            <w:r w:rsidRPr="004A274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A2748">
              <w:rPr>
                <w:rFonts w:ascii="Angsana New" w:hAnsi="Angsana New"/>
                <w:sz w:val="28"/>
                <w:szCs w:val="28"/>
                <w:cs/>
                <w:lang w:val="en-US"/>
              </w:rPr>
              <w:t>098.21</w:t>
            </w:r>
          </w:p>
        </w:tc>
        <w:tc>
          <w:tcPr>
            <w:tcW w:w="277" w:type="dxa"/>
          </w:tcPr>
          <w:p w14:paraId="3762510C" w14:textId="77777777" w:rsidR="001653C7" w:rsidRPr="006A3473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51CC18AB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DDB33C3" w14:textId="77777777" w:rsidR="001653C7" w:rsidRPr="006A3473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7D5D78EF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27E74FCF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2F66EA59" w14:textId="77777777" w:rsidR="001653C7" w:rsidRPr="0088216A" w:rsidRDefault="001653C7" w:rsidP="008539B8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เจ้าหนี้รายการที่เกี่ยวข้องกัน</w:t>
            </w:r>
          </w:p>
        </w:tc>
        <w:tc>
          <w:tcPr>
            <w:tcW w:w="277" w:type="dxa"/>
          </w:tcPr>
          <w:p w14:paraId="1A392343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D0A8D65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38DF1D2E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626F3E1B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0AE8E30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2391B55C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653C7" w:rsidRPr="00775D86" w14:paraId="40634BC1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6FED7351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216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77" w:type="dxa"/>
          </w:tcPr>
          <w:p w14:paraId="036DD055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6DE018E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2DEE72AA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FB1A193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637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450.00</w:t>
            </w:r>
          </w:p>
        </w:tc>
        <w:tc>
          <w:tcPr>
            <w:tcW w:w="277" w:type="dxa"/>
            <w:shd w:val="clear" w:color="auto" w:fill="auto"/>
          </w:tcPr>
          <w:p w14:paraId="4C90589F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58A4ABE5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1EB4902D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3C5E039B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77" w:type="dxa"/>
          </w:tcPr>
          <w:p w14:paraId="7DBD18A3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A67226B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41A050CB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3E484121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637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450.00</w:t>
            </w:r>
          </w:p>
        </w:tc>
        <w:tc>
          <w:tcPr>
            <w:tcW w:w="277" w:type="dxa"/>
            <w:shd w:val="clear" w:color="auto" w:fill="auto"/>
          </w:tcPr>
          <w:p w14:paraId="74F77078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53A2917F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16F3FC6B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100BDC6D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216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77" w:type="dxa"/>
          </w:tcPr>
          <w:p w14:paraId="3213FF6A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43A59BA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0D9114B5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11D418F5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637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7232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450.00</w:t>
            </w:r>
          </w:p>
        </w:tc>
        <w:tc>
          <w:tcPr>
            <w:tcW w:w="277" w:type="dxa"/>
            <w:shd w:val="clear" w:color="auto" w:fill="auto"/>
          </w:tcPr>
          <w:p w14:paraId="10CE2122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4ED9DCAF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1055F9AE" w14:textId="77777777" w:rsidTr="008539B8">
        <w:trPr>
          <w:trHeight w:val="202"/>
        </w:trPr>
        <w:tc>
          <w:tcPr>
            <w:tcW w:w="3828" w:type="dxa"/>
            <w:shd w:val="clear" w:color="auto" w:fill="auto"/>
          </w:tcPr>
          <w:p w14:paraId="29275C5B" w14:textId="77777777" w:rsidR="001653C7" w:rsidRPr="0088216A" w:rsidRDefault="001653C7" w:rsidP="008539B8">
            <w:pPr>
              <w:spacing w:line="400" w:lineRule="exact"/>
              <w:ind w:left="493" w:right="-45" w:hanging="29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Shanghai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  <w:proofErr w:type="spellStart"/>
            <w:proofErr w:type="gram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Co.,Ltd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proofErr w:type="gramEnd"/>
          </w:p>
        </w:tc>
        <w:tc>
          <w:tcPr>
            <w:tcW w:w="277" w:type="dxa"/>
          </w:tcPr>
          <w:p w14:paraId="660ECD79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60ED808F" w14:textId="77777777" w:rsidR="001653C7" w:rsidRPr="00123A8C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331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417.86</w:t>
            </w:r>
          </w:p>
        </w:tc>
        <w:tc>
          <w:tcPr>
            <w:tcW w:w="277" w:type="dxa"/>
            <w:vAlign w:val="bottom"/>
          </w:tcPr>
          <w:p w14:paraId="1269D37B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00E2CDE2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801136C" w14:textId="77777777" w:rsidR="001653C7" w:rsidRPr="00775D86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7C52D22D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23F171B1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4D5844AD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Ningbo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</w:p>
        </w:tc>
        <w:tc>
          <w:tcPr>
            <w:tcW w:w="277" w:type="dxa"/>
          </w:tcPr>
          <w:p w14:paraId="4E4F9117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D7DFCF0" w14:textId="77777777" w:rsidR="001653C7" w:rsidRPr="00123A8C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23A8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613</w:t>
            </w:r>
            <w:r w:rsidRPr="00123A8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23A8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224.02</w:t>
            </w:r>
          </w:p>
        </w:tc>
        <w:tc>
          <w:tcPr>
            <w:tcW w:w="277" w:type="dxa"/>
          </w:tcPr>
          <w:p w14:paraId="455D7E5F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EC5CDAB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56FD3B6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5E19EEF7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6359F97D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bottom"/>
          </w:tcPr>
          <w:p w14:paraId="00A365BA" w14:textId="77777777" w:rsidR="001653C7" w:rsidRPr="0088216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77" w:type="dxa"/>
          </w:tcPr>
          <w:p w14:paraId="17823C8E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A59DEF6" w14:textId="77777777" w:rsidR="001653C7" w:rsidRPr="00123A8C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184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841.78</w:t>
            </w:r>
          </w:p>
        </w:tc>
        <w:tc>
          <w:tcPr>
            <w:tcW w:w="277" w:type="dxa"/>
          </w:tcPr>
          <w:p w14:paraId="64CB84BB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6EAFD7D1" w14:textId="77777777" w:rsidR="001653C7" w:rsidRPr="00072324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AF75D9E" w14:textId="77777777" w:rsidR="001653C7" w:rsidRPr="00775D86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</w:tcPr>
          <w:p w14:paraId="2ECF576F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53C7" w:rsidRPr="00775D86" w14:paraId="61282DC4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0DC52B25" w14:textId="77777777" w:rsidR="001653C7" w:rsidRPr="00092D10" w:rsidRDefault="001653C7" w:rsidP="008539B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 - ให้เช่าสำนักงาน</w:t>
            </w:r>
          </w:p>
        </w:tc>
        <w:tc>
          <w:tcPr>
            <w:tcW w:w="277" w:type="dxa"/>
          </w:tcPr>
          <w:p w14:paraId="6014F225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1E9A6F21" w14:textId="77777777" w:rsidR="001653C7" w:rsidRPr="00E50A6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25A5F7DE" w14:textId="77777777" w:rsidR="001653C7" w:rsidRPr="00E50A6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6B22BFEF" w14:textId="77777777" w:rsidR="001653C7" w:rsidRPr="00E50A6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F2A2E2F" w14:textId="77777777" w:rsidR="001653C7" w:rsidRPr="00775D86" w:rsidRDefault="001653C7" w:rsidP="008539B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03A8C62" w14:textId="77777777" w:rsidR="001653C7" w:rsidRPr="009450DF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53C7" w:rsidRPr="00775D86" w14:paraId="2B49D22D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5D70B1D0" w14:textId="77777777" w:rsidR="001653C7" w:rsidRPr="00092D10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77" w:type="dxa"/>
          </w:tcPr>
          <w:p w14:paraId="47625938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23059F53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77" w:type="dxa"/>
          </w:tcPr>
          <w:p w14:paraId="29BDEECC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767ED210" w14:textId="77777777" w:rsidR="001653C7" w:rsidRPr="00E50A6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77" w:type="dxa"/>
            <w:shd w:val="clear" w:color="auto" w:fill="auto"/>
          </w:tcPr>
          <w:p w14:paraId="7A4D945D" w14:textId="77777777" w:rsidR="001653C7" w:rsidRPr="00775D86" w:rsidRDefault="001653C7" w:rsidP="008539B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D41AB00" w14:textId="77777777" w:rsidR="001653C7" w:rsidRPr="009450DF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1653C7" w:rsidRPr="00775D86" w14:paraId="213DFA2E" w14:textId="77777777" w:rsidTr="008539B8">
        <w:trPr>
          <w:trHeight w:val="202"/>
        </w:trPr>
        <w:tc>
          <w:tcPr>
            <w:tcW w:w="3828" w:type="dxa"/>
            <w:shd w:val="clear" w:color="auto" w:fill="auto"/>
            <w:vAlign w:val="center"/>
          </w:tcPr>
          <w:p w14:paraId="4A10E482" w14:textId="77777777" w:rsidR="001653C7" w:rsidRPr="00092D10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77" w:type="dxa"/>
          </w:tcPr>
          <w:p w14:paraId="051B391B" w14:textId="77777777" w:rsidR="001653C7" w:rsidRPr="00696465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06A672D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77" w:type="dxa"/>
          </w:tcPr>
          <w:p w14:paraId="0D04DCD4" w14:textId="77777777" w:rsidR="001653C7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  <w:vAlign w:val="bottom"/>
          </w:tcPr>
          <w:p w14:paraId="0E985C54" w14:textId="77777777" w:rsidR="001653C7" w:rsidRPr="00E50A6D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77" w:type="dxa"/>
            <w:shd w:val="clear" w:color="auto" w:fill="auto"/>
          </w:tcPr>
          <w:p w14:paraId="061AC10C" w14:textId="77777777" w:rsidR="001653C7" w:rsidRPr="00775D86" w:rsidRDefault="001653C7" w:rsidP="008539B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4B6C9FDF" w14:textId="77777777" w:rsidR="001653C7" w:rsidRPr="009450DF" w:rsidRDefault="001653C7" w:rsidP="008539B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  <w:bookmarkEnd w:id="0"/>
    </w:tbl>
    <w:p w14:paraId="1FE52B67" w14:textId="77777777" w:rsidR="001653C7" w:rsidRDefault="001653C7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68CADBB1" w14:textId="77777777" w:rsidR="001653C7" w:rsidRDefault="001653C7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6FDDBB3F" w14:textId="77777777" w:rsidR="001653C7" w:rsidRDefault="001653C7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5201FCAC" w14:textId="77777777" w:rsidR="001653C7" w:rsidRDefault="001653C7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15D1F76B" w14:textId="77777777" w:rsidR="001653C7" w:rsidRDefault="001653C7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2723FD72" w14:textId="77777777" w:rsidR="001653C7" w:rsidRDefault="001653C7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72DA910E" w14:textId="77777777" w:rsidR="001653C7" w:rsidRDefault="001653C7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7413B3ED" w14:textId="7C4F2AFD" w:rsidR="0047209B" w:rsidRPr="005D0741" w:rsidRDefault="0047209B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lastRenderedPageBreak/>
        <w:t>รายการในงบกำไรขาดทุนเบ็ดเสร็จ</w:t>
      </w:r>
    </w:p>
    <w:p w14:paraId="0431261F" w14:textId="5250937F" w:rsidR="0047209B" w:rsidRDefault="005D0741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 xml:space="preserve">รายได้และค่าใช้จ่ายกับบุคคลและกิจการที่เกี่ยวข้องกันที่มีสาระสำคัญ สำหรับงวด </w:t>
      </w:r>
      <w:r w:rsidRPr="005D0741">
        <w:rPr>
          <w:rFonts w:ascii="Angsana New" w:hAnsi="Angsana New"/>
          <w:sz w:val="30"/>
          <w:szCs w:val="30"/>
        </w:rPr>
        <w:t xml:space="preserve">3 </w:t>
      </w:r>
      <w:r w:rsidRPr="005D0741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5D0741">
        <w:rPr>
          <w:rFonts w:ascii="Angsana New" w:hAnsi="Angsana New"/>
          <w:sz w:val="30"/>
          <w:szCs w:val="30"/>
        </w:rPr>
        <w:t xml:space="preserve">9 </w:t>
      </w:r>
      <w:r w:rsidRPr="005D0741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140DD9">
        <w:rPr>
          <w:rFonts w:ascii="Angsana New" w:hAnsi="Angsana New"/>
          <w:sz w:val="30"/>
          <w:szCs w:val="30"/>
        </w:rPr>
        <w:t xml:space="preserve"> 30</w:t>
      </w:r>
      <w:r w:rsidRPr="005D074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40DD9">
        <w:rPr>
          <w:rFonts w:ascii="Angsana New" w:hAnsi="Angsana New"/>
          <w:sz w:val="30"/>
          <w:szCs w:val="30"/>
        </w:rPr>
        <w:t>256</w:t>
      </w:r>
      <w:r w:rsidR="0055547B">
        <w:rPr>
          <w:rFonts w:ascii="Angsana New" w:hAnsi="Angsana New"/>
          <w:sz w:val="30"/>
          <w:szCs w:val="30"/>
        </w:rPr>
        <w:t>6</w:t>
      </w:r>
      <w:r w:rsidRPr="005D0741">
        <w:rPr>
          <w:rFonts w:ascii="Angsana New" w:hAnsi="Angsana New"/>
          <w:sz w:val="30"/>
          <w:szCs w:val="30"/>
          <w:cs/>
        </w:rPr>
        <w:t xml:space="preserve"> และ </w:t>
      </w:r>
      <w:r w:rsidR="00140DD9">
        <w:rPr>
          <w:rFonts w:ascii="Angsana New" w:hAnsi="Angsana New"/>
          <w:sz w:val="30"/>
          <w:szCs w:val="30"/>
        </w:rPr>
        <w:t>256</w:t>
      </w:r>
      <w:r w:rsidR="0055547B">
        <w:rPr>
          <w:rFonts w:ascii="Angsana New" w:hAnsi="Angsana New"/>
          <w:sz w:val="30"/>
          <w:szCs w:val="30"/>
        </w:rPr>
        <w:t>5</w:t>
      </w:r>
      <w:r w:rsidRPr="005D074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88"/>
        <w:gridCol w:w="1907"/>
        <w:gridCol w:w="332"/>
        <w:gridCol w:w="1879"/>
      </w:tblGrid>
      <w:tr w:rsidR="001653C7" w:rsidRPr="00494247" w14:paraId="2F9B25D6" w14:textId="77777777" w:rsidTr="008539B8">
        <w:trPr>
          <w:tblHeader/>
        </w:trPr>
        <w:tc>
          <w:tcPr>
            <w:tcW w:w="5130" w:type="dxa"/>
            <w:shd w:val="clear" w:color="auto" w:fill="auto"/>
          </w:tcPr>
          <w:p w14:paraId="7C9235AB" w14:textId="77777777" w:rsidR="001653C7" w:rsidRPr="00494247" w:rsidRDefault="001653C7" w:rsidP="008539B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46535600"/>
          </w:p>
        </w:tc>
        <w:tc>
          <w:tcPr>
            <w:tcW w:w="288" w:type="dxa"/>
            <w:shd w:val="clear" w:color="auto" w:fill="auto"/>
          </w:tcPr>
          <w:p w14:paraId="1021DBEF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shd w:val="clear" w:color="auto" w:fill="auto"/>
          </w:tcPr>
          <w:p w14:paraId="7DFF0835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" w:type="dxa"/>
            <w:shd w:val="clear" w:color="auto" w:fill="auto"/>
          </w:tcPr>
          <w:p w14:paraId="3BEAD5C9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B1855AA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653C7" w:rsidRPr="00494247" w14:paraId="01AE12A6" w14:textId="77777777" w:rsidTr="008539B8">
        <w:trPr>
          <w:tblHeader/>
        </w:trPr>
        <w:tc>
          <w:tcPr>
            <w:tcW w:w="5130" w:type="dxa"/>
            <w:shd w:val="clear" w:color="auto" w:fill="auto"/>
          </w:tcPr>
          <w:p w14:paraId="6E075CBB" w14:textId="77777777" w:rsidR="001653C7" w:rsidRPr="00494247" w:rsidRDefault="001653C7" w:rsidP="008539B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7D518B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653C7" w:rsidRPr="00494247" w14:paraId="36DA6FB8" w14:textId="77777777" w:rsidTr="008539B8">
        <w:trPr>
          <w:tblHeader/>
        </w:trPr>
        <w:tc>
          <w:tcPr>
            <w:tcW w:w="5130" w:type="dxa"/>
            <w:shd w:val="clear" w:color="auto" w:fill="auto"/>
          </w:tcPr>
          <w:p w14:paraId="0E0E12EB" w14:textId="77777777" w:rsidR="001653C7" w:rsidRPr="00494247" w:rsidRDefault="001653C7" w:rsidP="008539B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88615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CB3C2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 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91B67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D170F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1653C7" w:rsidRPr="005923A0" w14:paraId="1424BA0E" w14:textId="77777777" w:rsidTr="008539B8">
        <w:trPr>
          <w:tblHeader/>
        </w:trPr>
        <w:tc>
          <w:tcPr>
            <w:tcW w:w="5130" w:type="dxa"/>
            <w:shd w:val="clear" w:color="auto" w:fill="auto"/>
          </w:tcPr>
          <w:p w14:paraId="74FCB471" w14:textId="77777777" w:rsidR="001653C7" w:rsidRPr="00494247" w:rsidRDefault="001653C7" w:rsidP="008539B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1DA341A6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A34AE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sz w:val="30"/>
                <w:szCs w:val="30"/>
              </w:rPr>
              <w:t xml:space="preserve">30 </w:t>
            </w:r>
            <w:r w:rsidRPr="005923A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332" w:type="dxa"/>
            <w:tcBorders>
              <w:top w:val="single" w:sz="4" w:space="0" w:color="auto"/>
            </w:tcBorders>
            <w:shd w:val="clear" w:color="auto" w:fill="auto"/>
          </w:tcPr>
          <w:p w14:paraId="5763B39A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E0439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sz w:val="30"/>
                <w:szCs w:val="30"/>
              </w:rPr>
              <w:t xml:space="preserve">30 </w:t>
            </w:r>
            <w:r w:rsidRPr="005923A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1653C7" w:rsidRPr="00494247" w14:paraId="761C6F0D" w14:textId="77777777" w:rsidTr="008539B8">
        <w:trPr>
          <w:trHeight w:val="203"/>
        </w:trPr>
        <w:tc>
          <w:tcPr>
            <w:tcW w:w="5130" w:type="dxa"/>
            <w:shd w:val="clear" w:color="auto" w:fill="auto"/>
            <w:vAlign w:val="center"/>
          </w:tcPr>
          <w:p w14:paraId="6002592A" w14:textId="77777777" w:rsidR="001653C7" w:rsidRPr="00494247" w:rsidRDefault="001653C7" w:rsidP="008539B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88" w:type="dxa"/>
            <w:shd w:val="clear" w:color="auto" w:fill="auto"/>
          </w:tcPr>
          <w:p w14:paraId="5523954B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  <w:shd w:val="clear" w:color="auto" w:fill="auto"/>
          </w:tcPr>
          <w:p w14:paraId="512353CF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535305D0" w14:textId="77777777" w:rsidR="001653C7" w:rsidRPr="00494247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312DFB2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494247" w14:paraId="6F5E26B0" w14:textId="77777777" w:rsidTr="008539B8">
        <w:trPr>
          <w:trHeight w:val="203"/>
        </w:trPr>
        <w:tc>
          <w:tcPr>
            <w:tcW w:w="5130" w:type="dxa"/>
            <w:shd w:val="clear" w:color="auto" w:fill="auto"/>
            <w:vAlign w:val="center"/>
          </w:tcPr>
          <w:p w14:paraId="3BDD3930" w14:textId="77777777" w:rsidR="001653C7" w:rsidRPr="00556F4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88" w:type="dxa"/>
            <w:shd w:val="clear" w:color="auto" w:fill="auto"/>
          </w:tcPr>
          <w:p w14:paraId="30E7BCD5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shd w:val="clear" w:color="auto" w:fill="auto"/>
          </w:tcPr>
          <w:p w14:paraId="4543FB6A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141,909.00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5C10E8A6" w14:textId="77777777" w:rsidR="001653C7" w:rsidRPr="00494247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0FBA0BAA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428,233.00</w:t>
            </w:r>
          </w:p>
        </w:tc>
      </w:tr>
      <w:tr w:rsidR="001653C7" w:rsidRPr="00720702" w14:paraId="47228EAD" w14:textId="77777777" w:rsidTr="008539B8">
        <w:trPr>
          <w:trHeight w:val="203"/>
        </w:trPr>
        <w:tc>
          <w:tcPr>
            <w:tcW w:w="5130" w:type="dxa"/>
            <w:shd w:val="clear" w:color="auto" w:fill="auto"/>
            <w:vAlign w:val="center"/>
          </w:tcPr>
          <w:p w14:paraId="09FF150B" w14:textId="77777777" w:rsidR="001653C7" w:rsidRPr="00556F4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19D6F814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14:paraId="66F7C9C4" w14:textId="77777777" w:rsidR="001653C7" w:rsidRPr="007C4E2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168,756.00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4B044E60" w14:textId="77777777" w:rsidR="001653C7" w:rsidRPr="00494247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7F3FA179" w14:textId="77777777" w:rsidR="001653C7" w:rsidRPr="0072070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504,004.00</w:t>
            </w:r>
          </w:p>
        </w:tc>
      </w:tr>
      <w:tr w:rsidR="001653C7" w:rsidRPr="00556F4A" w14:paraId="1E64042D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13C85619" w14:textId="77777777" w:rsidR="001653C7" w:rsidRPr="005B6249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  <w:shd w:val="clear" w:color="auto" w:fill="auto"/>
          </w:tcPr>
          <w:p w14:paraId="079BA8F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EDCA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</w:rPr>
              <w:t>310,665.00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4454F932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8C1EB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932,237.00</w:t>
            </w:r>
          </w:p>
        </w:tc>
      </w:tr>
      <w:tr w:rsidR="001653C7" w:rsidRPr="00556F4A" w14:paraId="5ABC54DE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7E0107D6" w14:textId="77777777" w:rsidR="001653C7" w:rsidRPr="005B6249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624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288" w:type="dxa"/>
            <w:shd w:val="clear" w:color="auto" w:fill="auto"/>
          </w:tcPr>
          <w:p w14:paraId="0896A69D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double" w:sz="4" w:space="0" w:color="auto"/>
            </w:tcBorders>
            <w:shd w:val="clear" w:color="auto" w:fill="auto"/>
          </w:tcPr>
          <w:p w14:paraId="168290E8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29FDCCC7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  <w:shd w:val="clear" w:color="auto" w:fill="auto"/>
          </w:tcPr>
          <w:p w14:paraId="08A5C67D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556F4A" w14:paraId="47F339E3" w14:textId="77777777" w:rsidTr="008539B8">
        <w:trPr>
          <w:trHeight w:val="149"/>
        </w:trPr>
        <w:tc>
          <w:tcPr>
            <w:tcW w:w="5130" w:type="dxa"/>
            <w:shd w:val="clear" w:color="auto" w:fill="auto"/>
            <w:vAlign w:val="center"/>
          </w:tcPr>
          <w:p w14:paraId="0610AFFA" w14:textId="77777777" w:rsidR="001653C7" w:rsidRPr="00FF4CD5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493BCFC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shd w:val="clear" w:color="auto" w:fill="auto"/>
          </w:tcPr>
          <w:p w14:paraId="169FDE57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29,300.00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0E21748B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480B02B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29,300.00</w:t>
            </w:r>
          </w:p>
        </w:tc>
      </w:tr>
      <w:tr w:rsidR="001653C7" w:rsidRPr="00556F4A" w14:paraId="267DF387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59009241" w14:textId="77777777" w:rsidR="001653C7" w:rsidRPr="00556F4A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  <w:shd w:val="clear" w:color="auto" w:fill="auto"/>
          </w:tcPr>
          <w:p w14:paraId="05F7AAD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100A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29,300.00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6962A948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52C37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29,300.00</w:t>
            </w:r>
          </w:p>
        </w:tc>
      </w:tr>
      <w:tr w:rsidR="001653C7" w:rsidRPr="00556F4A" w14:paraId="4A68152F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48F448B3" w14:textId="77777777" w:rsidR="001653C7" w:rsidRPr="00556F4A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รายได้ขายสินค้า</w:t>
            </w:r>
          </w:p>
        </w:tc>
        <w:tc>
          <w:tcPr>
            <w:tcW w:w="288" w:type="dxa"/>
            <w:shd w:val="clear" w:color="auto" w:fill="auto"/>
          </w:tcPr>
          <w:p w14:paraId="5E95DFE1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double" w:sz="4" w:space="0" w:color="auto"/>
            </w:tcBorders>
            <w:shd w:val="clear" w:color="auto" w:fill="auto"/>
          </w:tcPr>
          <w:p w14:paraId="36BAA74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31B1631B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  <w:shd w:val="clear" w:color="auto" w:fill="auto"/>
          </w:tcPr>
          <w:p w14:paraId="7D33E1BD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556F4A" w14:paraId="0A3EF59C" w14:textId="77777777" w:rsidTr="008539B8">
        <w:trPr>
          <w:trHeight w:val="149"/>
        </w:trPr>
        <w:tc>
          <w:tcPr>
            <w:tcW w:w="5130" w:type="dxa"/>
            <w:shd w:val="clear" w:color="auto" w:fill="auto"/>
            <w:vAlign w:val="center"/>
          </w:tcPr>
          <w:p w14:paraId="160179ED" w14:textId="77777777" w:rsidR="001653C7" w:rsidRPr="00C85FB2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288" w:type="dxa"/>
            <w:shd w:val="clear" w:color="auto" w:fill="auto"/>
          </w:tcPr>
          <w:p w14:paraId="51AF485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shd w:val="clear" w:color="auto" w:fill="auto"/>
          </w:tcPr>
          <w:p w14:paraId="4C784518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48,072.00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CFF88BA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22D2DB3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76,126.00</w:t>
            </w:r>
          </w:p>
        </w:tc>
      </w:tr>
      <w:tr w:rsidR="001653C7" w:rsidRPr="00556F4A" w14:paraId="007E196A" w14:textId="77777777" w:rsidTr="008539B8">
        <w:trPr>
          <w:trHeight w:val="149"/>
        </w:trPr>
        <w:tc>
          <w:tcPr>
            <w:tcW w:w="5130" w:type="dxa"/>
            <w:shd w:val="clear" w:color="auto" w:fill="auto"/>
            <w:vAlign w:val="center"/>
          </w:tcPr>
          <w:p w14:paraId="2C612363" w14:textId="77777777" w:rsidR="001653C7" w:rsidRPr="00C85FB2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25974BE8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shd w:val="clear" w:color="auto" w:fill="auto"/>
          </w:tcPr>
          <w:p w14:paraId="3847CCF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4,589.00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58DDBDE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1E38B4D5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180,554.00</w:t>
            </w:r>
          </w:p>
        </w:tc>
      </w:tr>
      <w:tr w:rsidR="001653C7" w:rsidRPr="00556F4A" w14:paraId="04947DC4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00A1964F" w14:textId="77777777" w:rsidR="001653C7" w:rsidRPr="00C85FB2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88" w:type="dxa"/>
            <w:shd w:val="clear" w:color="auto" w:fill="auto"/>
          </w:tcPr>
          <w:p w14:paraId="520FFAE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14:paraId="4A19BA69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25,118.58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58111FBE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23FB8E7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70,521.29</w:t>
            </w:r>
          </w:p>
        </w:tc>
      </w:tr>
      <w:tr w:rsidR="001653C7" w:rsidRPr="00556F4A" w14:paraId="3D42CC26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4FA96D38" w14:textId="77777777" w:rsidR="001653C7" w:rsidRPr="00FF4CD5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31CFCCD8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4999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</w:rPr>
              <w:t>77,779.58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68FE1EDD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2EB89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327,201.29</w:t>
            </w:r>
          </w:p>
        </w:tc>
      </w:tr>
      <w:tr w:rsidR="001653C7" w:rsidRPr="00556F4A" w14:paraId="17C4722D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469E9E81" w14:textId="77777777" w:rsidR="001653C7" w:rsidRPr="001C561D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288" w:type="dxa"/>
            <w:shd w:val="clear" w:color="auto" w:fill="auto"/>
          </w:tcPr>
          <w:p w14:paraId="4E338664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shd w:val="clear" w:color="auto" w:fill="auto"/>
          </w:tcPr>
          <w:p w14:paraId="29B787C4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00E03117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33C7EC63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53C7" w:rsidRPr="00556F4A" w14:paraId="45309266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665CF004" w14:textId="77777777" w:rsidR="001653C7" w:rsidRPr="001C561D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Shanghai </w:t>
            </w:r>
            <w:proofErr w:type="spell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Lyuden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 Environment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&amp;Technology </w:t>
            </w:r>
            <w:proofErr w:type="spellStart"/>
            <w:proofErr w:type="gram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Co.,Ltd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88" w:type="dxa"/>
            <w:shd w:val="clear" w:color="auto" w:fill="auto"/>
          </w:tcPr>
          <w:p w14:paraId="1670AC79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shd w:val="clear" w:color="auto" w:fill="auto"/>
          </w:tcPr>
          <w:p w14:paraId="7B956609" w14:textId="77777777" w:rsidR="001653C7" w:rsidRPr="00A75E79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9,828,032.57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2D785D6F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7DA53008" w14:textId="77777777" w:rsidR="001653C7" w:rsidRPr="00A75E79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9,828,032.57</w:t>
            </w:r>
          </w:p>
        </w:tc>
      </w:tr>
      <w:tr w:rsidR="001653C7" w:rsidRPr="00556F4A" w14:paraId="4F2AF404" w14:textId="77777777" w:rsidTr="008539B8">
        <w:trPr>
          <w:trHeight w:val="149"/>
        </w:trPr>
        <w:tc>
          <w:tcPr>
            <w:tcW w:w="5130" w:type="dxa"/>
            <w:shd w:val="clear" w:color="auto" w:fill="auto"/>
            <w:vAlign w:val="bottom"/>
          </w:tcPr>
          <w:p w14:paraId="736D37AE" w14:textId="77777777" w:rsidR="001653C7" w:rsidRPr="001C561D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Ningbo </w:t>
            </w:r>
            <w:proofErr w:type="spell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Aceboom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 Electric Motor Co., Ltd</w:t>
            </w:r>
          </w:p>
        </w:tc>
        <w:tc>
          <w:tcPr>
            <w:tcW w:w="288" w:type="dxa"/>
            <w:shd w:val="clear" w:color="auto" w:fill="auto"/>
          </w:tcPr>
          <w:p w14:paraId="3FFE0C3E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shd w:val="clear" w:color="auto" w:fill="auto"/>
          </w:tcPr>
          <w:p w14:paraId="10286E15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9,908,824.26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7A13E102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67AC1192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9,908,824.26</w:t>
            </w:r>
          </w:p>
        </w:tc>
      </w:tr>
      <w:tr w:rsidR="001653C7" w:rsidRPr="00556F4A" w14:paraId="6A71163D" w14:textId="77777777" w:rsidTr="008539B8">
        <w:trPr>
          <w:trHeight w:val="149"/>
        </w:trPr>
        <w:tc>
          <w:tcPr>
            <w:tcW w:w="5130" w:type="dxa"/>
            <w:shd w:val="clear" w:color="auto" w:fill="auto"/>
            <w:vAlign w:val="bottom"/>
          </w:tcPr>
          <w:p w14:paraId="3DE01F76" w14:textId="77777777" w:rsidR="001653C7" w:rsidRPr="001C561D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88" w:type="dxa"/>
            <w:shd w:val="clear" w:color="auto" w:fill="auto"/>
          </w:tcPr>
          <w:p w14:paraId="5A23BBD2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shd w:val="clear" w:color="auto" w:fill="auto"/>
          </w:tcPr>
          <w:p w14:paraId="27E94BD8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748">
              <w:rPr>
                <w:rFonts w:ascii="Angsana New" w:hAnsi="Angsana New"/>
                <w:sz w:val="30"/>
                <w:szCs w:val="30"/>
                <w:lang w:val="en-US"/>
              </w:rPr>
              <w:t>664,614.24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C0F6E2B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37023326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748">
              <w:rPr>
                <w:rFonts w:ascii="Angsana New" w:hAnsi="Angsana New"/>
                <w:sz w:val="30"/>
                <w:szCs w:val="30"/>
                <w:lang w:val="en-US"/>
              </w:rPr>
              <w:t>664,614.24</w:t>
            </w:r>
          </w:p>
        </w:tc>
      </w:tr>
      <w:tr w:rsidR="001653C7" w:rsidRPr="00556F4A" w14:paraId="2FA3D1A5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0F6F0F69" w14:textId="77777777" w:rsidR="001653C7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32AEDC2D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8A8D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20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401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471.07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626D4C1D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EF58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20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401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471.07</w:t>
            </w:r>
          </w:p>
        </w:tc>
      </w:tr>
      <w:tr w:rsidR="001653C7" w:rsidRPr="00556F4A" w14:paraId="7EB2F172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3AAE7624" w14:textId="77777777" w:rsidR="001653C7" w:rsidRDefault="001653C7" w:rsidP="007D7C39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288" w:type="dxa"/>
            <w:shd w:val="clear" w:color="auto" w:fill="auto"/>
          </w:tcPr>
          <w:p w14:paraId="51F71CB1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  <w:shd w:val="clear" w:color="auto" w:fill="auto"/>
          </w:tcPr>
          <w:p w14:paraId="1014956F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00B582B8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</w:tcPr>
          <w:p w14:paraId="4E647395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53C7" w:rsidRPr="00556F4A" w14:paraId="038009C4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31E5914F" w14:textId="77777777" w:rsidR="001653C7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Shanghai </w:t>
            </w:r>
            <w:proofErr w:type="spell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Lyuden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 Environment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&amp;Technology </w:t>
            </w:r>
            <w:proofErr w:type="spellStart"/>
            <w:proofErr w:type="gram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Co.,Ltd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88" w:type="dxa"/>
            <w:shd w:val="clear" w:color="auto" w:fill="auto"/>
          </w:tcPr>
          <w:p w14:paraId="4F0456F2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shd w:val="clear" w:color="auto" w:fill="auto"/>
          </w:tcPr>
          <w:p w14:paraId="7488542F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328,215.79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2D1279D9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38D94D87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328,215.79</w:t>
            </w:r>
          </w:p>
        </w:tc>
      </w:tr>
      <w:tr w:rsidR="001653C7" w:rsidRPr="00556F4A" w14:paraId="6B90BAE5" w14:textId="77777777" w:rsidTr="008539B8">
        <w:trPr>
          <w:trHeight w:val="149"/>
        </w:trPr>
        <w:tc>
          <w:tcPr>
            <w:tcW w:w="5130" w:type="dxa"/>
            <w:shd w:val="clear" w:color="auto" w:fill="auto"/>
            <w:vAlign w:val="bottom"/>
          </w:tcPr>
          <w:p w14:paraId="62034FE2" w14:textId="77777777" w:rsidR="001653C7" w:rsidRPr="00010E6F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Ningbo </w:t>
            </w:r>
            <w:proofErr w:type="spell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Aceboom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 Electric Motor Co., Ltd</w:t>
            </w:r>
          </w:p>
        </w:tc>
        <w:tc>
          <w:tcPr>
            <w:tcW w:w="288" w:type="dxa"/>
            <w:shd w:val="clear" w:color="auto" w:fill="auto"/>
          </w:tcPr>
          <w:p w14:paraId="341C8D55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shd w:val="clear" w:color="auto" w:fill="auto"/>
          </w:tcPr>
          <w:p w14:paraId="4666D5DD" w14:textId="77777777" w:rsidR="001653C7" w:rsidRPr="003B463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607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299.21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72274CE8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68BE6760" w14:textId="77777777" w:rsidR="001653C7" w:rsidRPr="003B463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607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299.21</w:t>
            </w:r>
          </w:p>
        </w:tc>
      </w:tr>
      <w:tr w:rsidR="001653C7" w:rsidRPr="00556F4A" w14:paraId="4D4CEF65" w14:textId="77777777" w:rsidTr="008539B8">
        <w:trPr>
          <w:trHeight w:val="149"/>
        </w:trPr>
        <w:tc>
          <w:tcPr>
            <w:tcW w:w="5130" w:type="dxa"/>
            <w:shd w:val="clear" w:color="auto" w:fill="auto"/>
            <w:vAlign w:val="bottom"/>
          </w:tcPr>
          <w:p w14:paraId="2A5EC80C" w14:textId="77777777" w:rsidR="001653C7" w:rsidRPr="00010E6F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88" w:type="dxa"/>
            <w:shd w:val="clear" w:color="auto" w:fill="auto"/>
          </w:tcPr>
          <w:p w14:paraId="112D3AB8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14:paraId="0F326DD4" w14:textId="77777777" w:rsidR="001653C7" w:rsidRPr="003B463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173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394.16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1CAC0E59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0FAF25E1" w14:textId="77777777" w:rsidR="001653C7" w:rsidRPr="003B463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173</w:t>
            </w:r>
            <w:r w:rsidRPr="002A76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BA">
              <w:rPr>
                <w:rFonts w:ascii="Angsana New" w:hAnsi="Angsana New"/>
                <w:sz w:val="30"/>
                <w:szCs w:val="30"/>
                <w:cs/>
                <w:lang w:val="en-US"/>
              </w:rPr>
              <w:t>394.16</w:t>
            </w:r>
          </w:p>
        </w:tc>
      </w:tr>
      <w:tr w:rsidR="001653C7" w:rsidRPr="00556F4A" w14:paraId="7C946128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1B88DA8C" w14:textId="77777777" w:rsidR="001653C7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6C34F311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B495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40F5">
              <w:rPr>
                <w:rFonts w:ascii="Angsana New" w:hAnsi="Angsana New"/>
                <w:sz w:val="30"/>
                <w:szCs w:val="30"/>
                <w:lang w:val="en-US"/>
              </w:rPr>
              <w:t>2,108,909.16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13E59711" w14:textId="77777777" w:rsidR="001653C7" w:rsidRPr="001C561D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11FF8" w14:textId="77777777" w:rsidR="001653C7" w:rsidRPr="001C561D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40F5">
              <w:rPr>
                <w:rFonts w:ascii="Angsana New" w:hAnsi="Angsana New"/>
                <w:sz w:val="30"/>
                <w:szCs w:val="30"/>
                <w:lang w:val="en-US"/>
              </w:rPr>
              <w:t>2,108,909.16</w:t>
            </w:r>
          </w:p>
        </w:tc>
      </w:tr>
      <w:tr w:rsidR="001653C7" w:rsidRPr="00556F4A" w14:paraId="4106AF6D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6360233B" w14:textId="77777777" w:rsidR="001653C7" w:rsidRPr="00556F4A" w:rsidRDefault="001653C7" w:rsidP="008539B8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ต้นทุนในการจัดจำหน่าย/ค่าใช้จ่าย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88" w:type="dxa"/>
            <w:shd w:val="clear" w:color="auto" w:fill="auto"/>
          </w:tcPr>
          <w:p w14:paraId="7A347741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double" w:sz="4" w:space="0" w:color="auto"/>
            </w:tcBorders>
            <w:shd w:val="clear" w:color="auto" w:fill="auto"/>
          </w:tcPr>
          <w:p w14:paraId="49CFFD3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2" w:type="dxa"/>
            <w:shd w:val="clear" w:color="auto" w:fill="auto"/>
            <w:vAlign w:val="bottom"/>
          </w:tcPr>
          <w:p w14:paraId="4B32D41E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  <w:shd w:val="clear" w:color="auto" w:fill="auto"/>
          </w:tcPr>
          <w:p w14:paraId="78005D4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556F4A" w14:paraId="47EA1947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3884CB94" w14:textId="77777777" w:rsidR="001653C7" w:rsidRPr="00FF4CD5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288" w:type="dxa"/>
            <w:shd w:val="clear" w:color="auto" w:fill="auto"/>
          </w:tcPr>
          <w:p w14:paraId="5982C495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shd w:val="clear" w:color="auto" w:fill="auto"/>
          </w:tcPr>
          <w:p w14:paraId="08BC5D7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3D5AC087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5D98BF27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</w:tr>
      <w:tr w:rsidR="001653C7" w:rsidRPr="00556F4A" w14:paraId="53021EA6" w14:textId="77777777" w:rsidTr="008539B8">
        <w:trPr>
          <w:trHeight w:val="149"/>
        </w:trPr>
        <w:tc>
          <w:tcPr>
            <w:tcW w:w="5130" w:type="dxa"/>
            <w:shd w:val="clear" w:color="auto" w:fill="auto"/>
          </w:tcPr>
          <w:p w14:paraId="7AD89806" w14:textId="77777777" w:rsidR="001653C7" w:rsidRPr="00FF4CD5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624D193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1059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32" w:type="dxa"/>
            <w:shd w:val="clear" w:color="auto" w:fill="auto"/>
            <w:vAlign w:val="bottom"/>
          </w:tcPr>
          <w:p w14:paraId="4FF8F71B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C994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</w:tr>
      <w:bookmarkEnd w:id="1"/>
    </w:tbl>
    <w:p w14:paraId="3805F1E5" w14:textId="77777777" w:rsidR="006B69D0" w:rsidRDefault="006B69D0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tbl>
      <w:tblPr>
        <w:tblW w:w="100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569"/>
        <w:gridCol w:w="236"/>
        <w:gridCol w:w="1607"/>
        <w:gridCol w:w="283"/>
        <w:gridCol w:w="1555"/>
        <w:gridCol w:w="236"/>
        <w:gridCol w:w="1559"/>
      </w:tblGrid>
      <w:tr w:rsidR="001653C7" w:rsidRPr="00494247" w14:paraId="14A11B89" w14:textId="77777777" w:rsidTr="008539B8">
        <w:trPr>
          <w:tblHeader/>
        </w:trPr>
        <w:tc>
          <w:tcPr>
            <w:tcW w:w="3011" w:type="dxa"/>
            <w:shd w:val="clear" w:color="auto" w:fill="auto"/>
          </w:tcPr>
          <w:p w14:paraId="5FB6C1D0" w14:textId="77777777" w:rsidR="001653C7" w:rsidRPr="00494247" w:rsidRDefault="001653C7" w:rsidP="008539B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14:paraId="013635AA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559DB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2344E8A6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59DEF3A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50" w:type="dxa"/>
            <w:gridSpan w:val="3"/>
            <w:shd w:val="clear" w:color="auto" w:fill="auto"/>
          </w:tcPr>
          <w:p w14:paraId="36EF47C5" w14:textId="77777777" w:rsidR="001653C7" w:rsidRPr="00494247" w:rsidRDefault="001653C7" w:rsidP="008539B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653C7" w:rsidRPr="00494247" w14:paraId="62A35453" w14:textId="77777777" w:rsidTr="008539B8">
        <w:trPr>
          <w:tblHeader/>
        </w:trPr>
        <w:tc>
          <w:tcPr>
            <w:tcW w:w="3011" w:type="dxa"/>
            <w:shd w:val="clear" w:color="auto" w:fill="auto"/>
          </w:tcPr>
          <w:p w14:paraId="03AA132A" w14:textId="77777777" w:rsidR="001653C7" w:rsidRPr="00494247" w:rsidRDefault="001653C7" w:rsidP="008539B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4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ADF52C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3C7" w:rsidRPr="00494247" w14:paraId="3AD8B74B" w14:textId="77777777" w:rsidTr="008539B8">
        <w:trPr>
          <w:tblHeader/>
        </w:trPr>
        <w:tc>
          <w:tcPr>
            <w:tcW w:w="3011" w:type="dxa"/>
            <w:shd w:val="clear" w:color="auto" w:fill="auto"/>
          </w:tcPr>
          <w:p w14:paraId="2EE6EEF6" w14:textId="77777777" w:rsidR="001653C7" w:rsidRPr="00494247" w:rsidRDefault="001653C7" w:rsidP="008539B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220A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EA8CF32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18ADA" w14:textId="77777777" w:rsidR="001653C7" w:rsidRPr="00494247" w:rsidRDefault="001653C7" w:rsidP="008539B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1653C7" w:rsidRPr="00494247" w14:paraId="67888F3B" w14:textId="77777777" w:rsidTr="008539B8">
        <w:trPr>
          <w:tblHeader/>
        </w:trPr>
        <w:tc>
          <w:tcPr>
            <w:tcW w:w="3011" w:type="dxa"/>
            <w:shd w:val="clear" w:color="auto" w:fill="auto"/>
          </w:tcPr>
          <w:p w14:paraId="26FC99E1" w14:textId="77777777" w:rsidR="001653C7" w:rsidRPr="00494247" w:rsidRDefault="001653C7" w:rsidP="008539B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1A37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ind w:right="-6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sz w:val="30"/>
                <w:szCs w:val="30"/>
              </w:rPr>
              <w:t xml:space="preserve">30 </w:t>
            </w:r>
            <w:r w:rsidRPr="005923A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30282C7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FDB1E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color w:val="000000"/>
                <w:sz w:val="30"/>
                <w:szCs w:val="30"/>
              </w:rPr>
              <w:t xml:space="preserve">30 </w:t>
            </w:r>
            <w:r w:rsidRPr="005923A0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2265EB09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689A4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sz w:val="30"/>
                <w:szCs w:val="30"/>
              </w:rPr>
              <w:t xml:space="preserve">30 </w:t>
            </w:r>
            <w:r w:rsidRPr="005923A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F0B3C76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3337" w14:textId="77777777" w:rsidR="001653C7" w:rsidRPr="005923A0" w:rsidRDefault="001653C7" w:rsidP="008539B8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sz w:val="30"/>
                <w:szCs w:val="30"/>
              </w:rPr>
              <w:t xml:space="preserve">30 </w:t>
            </w:r>
            <w:r w:rsidRPr="005923A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sz w:val="30"/>
                <w:szCs w:val="30"/>
              </w:rPr>
              <w:t>2565</w:t>
            </w:r>
          </w:p>
        </w:tc>
      </w:tr>
      <w:tr w:rsidR="001653C7" w:rsidRPr="00494247" w14:paraId="1BD1DB49" w14:textId="77777777" w:rsidTr="008539B8">
        <w:trPr>
          <w:trHeight w:val="203"/>
        </w:trPr>
        <w:tc>
          <w:tcPr>
            <w:tcW w:w="3011" w:type="dxa"/>
            <w:shd w:val="clear" w:color="auto" w:fill="auto"/>
            <w:vAlign w:val="center"/>
          </w:tcPr>
          <w:p w14:paraId="7CEBCADB" w14:textId="77777777" w:rsidR="001653C7" w:rsidRPr="00494247" w:rsidRDefault="001653C7" w:rsidP="008539B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7CD2407F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013B9A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2F585957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B6822A3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505C4B9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58AA47" w14:textId="77777777" w:rsidR="001653C7" w:rsidRPr="00494247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9891AB0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494247" w14:paraId="2DFFA834" w14:textId="77777777" w:rsidTr="008539B8">
        <w:trPr>
          <w:trHeight w:val="203"/>
        </w:trPr>
        <w:tc>
          <w:tcPr>
            <w:tcW w:w="3011" w:type="dxa"/>
            <w:shd w:val="clear" w:color="auto" w:fill="auto"/>
            <w:vAlign w:val="center"/>
          </w:tcPr>
          <w:p w14:paraId="5CD6310C" w14:textId="77777777" w:rsidR="001653C7" w:rsidRPr="00556F4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569" w:type="dxa"/>
            <w:shd w:val="clear" w:color="auto" w:fill="auto"/>
          </w:tcPr>
          <w:p w14:paraId="202475AC" w14:textId="77777777" w:rsidR="001653C7" w:rsidRPr="0024362F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141,909.00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318EF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shd w:val="clear" w:color="auto" w:fill="auto"/>
          </w:tcPr>
          <w:p w14:paraId="24A04D50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145,668.00</w:t>
            </w:r>
          </w:p>
        </w:tc>
        <w:tc>
          <w:tcPr>
            <w:tcW w:w="283" w:type="dxa"/>
            <w:shd w:val="clear" w:color="auto" w:fill="auto"/>
          </w:tcPr>
          <w:p w14:paraId="34C2AA4A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2B0BA383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428,233.00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CAF21" w14:textId="77777777" w:rsidR="001653C7" w:rsidRPr="00494247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8277D53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436,144.00</w:t>
            </w:r>
          </w:p>
        </w:tc>
      </w:tr>
      <w:tr w:rsidR="001653C7" w:rsidRPr="00494247" w14:paraId="48068651" w14:textId="77777777" w:rsidTr="008539B8">
        <w:trPr>
          <w:trHeight w:val="203"/>
        </w:trPr>
        <w:tc>
          <w:tcPr>
            <w:tcW w:w="3011" w:type="dxa"/>
            <w:shd w:val="clear" w:color="auto" w:fill="auto"/>
            <w:vAlign w:val="center"/>
          </w:tcPr>
          <w:p w14:paraId="43E49E91" w14:textId="77777777" w:rsidR="001653C7" w:rsidRPr="00556F4A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34A40C0D" w14:textId="77777777" w:rsidR="001653C7" w:rsidRPr="002A4E29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168,756.00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F0D5E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03607CEF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165,360.00</w:t>
            </w:r>
          </w:p>
        </w:tc>
        <w:tc>
          <w:tcPr>
            <w:tcW w:w="283" w:type="dxa"/>
            <w:shd w:val="clear" w:color="auto" w:fill="auto"/>
          </w:tcPr>
          <w:p w14:paraId="27A58FA1" w14:textId="77777777" w:rsidR="001653C7" w:rsidRPr="0049424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583CCD0" w14:textId="77777777" w:rsidR="001653C7" w:rsidRPr="007C4E2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504,004.00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4F950" w14:textId="77777777" w:rsidR="001653C7" w:rsidRPr="00494247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2ED6347" w14:textId="77777777" w:rsidR="001653C7" w:rsidRPr="0072070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462,932.00</w:t>
            </w:r>
          </w:p>
        </w:tc>
      </w:tr>
      <w:tr w:rsidR="001653C7" w:rsidRPr="00494247" w14:paraId="39E261DE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3D5B9E01" w14:textId="77777777" w:rsidR="001653C7" w:rsidRPr="00556F4A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95843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</w:rPr>
              <w:t>310,665.00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C029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D400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311,028.00</w:t>
            </w:r>
          </w:p>
        </w:tc>
        <w:tc>
          <w:tcPr>
            <w:tcW w:w="283" w:type="dxa"/>
            <w:shd w:val="clear" w:color="auto" w:fill="auto"/>
          </w:tcPr>
          <w:p w14:paraId="6F5E94E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33085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932,237.00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926A0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B8677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899,076.00</w:t>
            </w:r>
          </w:p>
        </w:tc>
      </w:tr>
      <w:tr w:rsidR="001653C7" w:rsidRPr="00494247" w14:paraId="25BA354C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3CD144EF" w14:textId="77777777" w:rsidR="001653C7" w:rsidRPr="00556F4A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4CD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</w:tcPr>
          <w:p w14:paraId="434E630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3929E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double" w:sz="4" w:space="0" w:color="auto"/>
            </w:tcBorders>
            <w:shd w:val="clear" w:color="auto" w:fill="auto"/>
          </w:tcPr>
          <w:p w14:paraId="790A6001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E1210A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</w:tcPr>
          <w:p w14:paraId="3616C90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2B58B4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50F6C39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494247" w14:paraId="11C35F76" w14:textId="77777777" w:rsidTr="008539B8">
        <w:trPr>
          <w:trHeight w:val="149"/>
        </w:trPr>
        <w:tc>
          <w:tcPr>
            <w:tcW w:w="3011" w:type="dxa"/>
            <w:shd w:val="clear" w:color="auto" w:fill="auto"/>
            <w:vAlign w:val="center"/>
          </w:tcPr>
          <w:p w14:paraId="739B7C59" w14:textId="77777777" w:rsidR="001653C7" w:rsidRPr="00FF4CD5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69" w:type="dxa"/>
            <w:shd w:val="clear" w:color="auto" w:fill="auto"/>
          </w:tcPr>
          <w:p w14:paraId="2EFE571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29,300.00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F276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537685E9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FC153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</w:tcPr>
          <w:p w14:paraId="55C5883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29,300.00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84FAC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7E5463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8,700.00</w:t>
            </w:r>
          </w:p>
        </w:tc>
      </w:tr>
      <w:tr w:rsidR="001653C7" w:rsidRPr="00494247" w14:paraId="209C201F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0F31DD2E" w14:textId="77777777" w:rsidR="001653C7" w:rsidRPr="00556F4A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EE0B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29,300.00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080E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5037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FDB4065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24A8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29,300.00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286E4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DD549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8,700.00</w:t>
            </w:r>
          </w:p>
        </w:tc>
      </w:tr>
      <w:tr w:rsidR="001653C7" w:rsidRPr="00494247" w14:paraId="2F4E1107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20890D7F" w14:textId="77777777" w:rsidR="001653C7" w:rsidRPr="00556F4A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รายได้ขายสินค้า</w:t>
            </w: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</w:tcPr>
          <w:p w14:paraId="44D7788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36F5F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double" w:sz="4" w:space="0" w:color="auto"/>
            </w:tcBorders>
            <w:shd w:val="clear" w:color="auto" w:fill="auto"/>
          </w:tcPr>
          <w:p w14:paraId="6C878775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664753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</w:tcPr>
          <w:p w14:paraId="76F16D0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F1CD7D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256503C3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494247" w14:paraId="2DEE7922" w14:textId="77777777" w:rsidTr="008539B8">
        <w:trPr>
          <w:trHeight w:val="149"/>
        </w:trPr>
        <w:tc>
          <w:tcPr>
            <w:tcW w:w="3011" w:type="dxa"/>
            <w:shd w:val="clear" w:color="auto" w:fill="auto"/>
            <w:vAlign w:val="center"/>
          </w:tcPr>
          <w:p w14:paraId="60F0146E" w14:textId="77777777" w:rsidR="001653C7" w:rsidRPr="00C85FB2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569" w:type="dxa"/>
            <w:shd w:val="clear" w:color="auto" w:fill="auto"/>
          </w:tcPr>
          <w:p w14:paraId="754CA67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48,072.00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AE94B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09F48F6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13,513.00</w:t>
            </w:r>
          </w:p>
        </w:tc>
        <w:tc>
          <w:tcPr>
            <w:tcW w:w="283" w:type="dxa"/>
            <w:shd w:val="clear" w:color="auto" w:fill="auto"/>
          </w:tcPr>
          <w:p w14:paraId="062F36B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</w:tcPr>
          <w:p w14:paraId="5C53F15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76,126.00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D5F2F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8194EB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375,964.00</w:t>
            </w:r>
          </w:p>
        </w:tc>
      </w:tr>
      <w:tr w:rsidR="001653C7" w:rsidRPr="00494247" w14:paraId="044C247F" w14:textId="77777777" w:rsidTr="008539B8">
        <w:trPr>
          <w:trHeight w:val="149"/>
        </w:trPr>
        <w:tc>
          <w:tcPr>
            <w:tcW w:w="3011" w:type="dxa"/>
            <w:shd w:val="clear" w:color="auto" w:fill="auto"/>
            <w:vAlign w:val="center"/>
          </w:tcPr>
          <w:p w14:paraId="30A9EA57" w14:textId="77777777" w:rsidR="001653C7" w:rsidRPr="00C85FB2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69" w:type="dxa"/>
            <w:shd w:val="clear" w:color="auto" w:fill="auto"/>
          </w:tcPr>
          <w:p w14:paraId="018FCF0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4,589.00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69EC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6A053013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28,234.00</w:t>
            </w:r>
          </w:p>
        </w:tc>
        <w:tc>
          <w:tcPr>
            <w:tcW w:w="283" w:type="dxa"/>
            <w:shd w:val="clear" w:color="auto" w:fill="auto"/>
          </w:tcPr>
          <w:p w14:paraId="641225B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</w:tcPr>
          <w:p w14:paraId="273D019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180,554.00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3F013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CCDF565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235,216.00</w:t>
            </w:r>
          </w:p>
        </w:tc>
      </w:tr>
      <w:tr w:rsidR="001653C7" w:rsidRPr="00494247" w14:paraId="1D979D68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7820D8E7" w14:textId="77777777" w:rsidR="001653C7" w:rsidRPr="00C85FB2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1F2DFBA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</w:rPr>
              <w:t>25,118.58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CC2B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4678A8D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52,295.32</w:t>
            </w:r>
          </w:p>
        </w:tc>
        <w:tc>
          <w:tcPr>
            <w:tcW w:w="283" w:type="dxa"/>
            <w:shd w:val="clear" w:color="auto" w:fill="auto"/>
          </w:tcPr>
          <w:p w14:paraId="733B1E68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3E0A7E28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3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70,521.29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96A078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496F09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198,590.27</w:t>
            </w:r>
          </w:p>
        </w:tc>
      </w:tr>
      <w:tr w:rsidR="001653C7" w:rsidRPr="00494247" w14:paraId="6FD21625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5C7E5122" w14:textId="77777777" w:rsidR="001653C7" w:rsidRPr="00FF4CD5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B619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</w:rPr>
              <w:t>77,779.58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DBA855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5B40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94,042.32</w:t>
            </w:r>
          </w:p>
        </w:tc>
        <w:tc>
          <w:tcPr>
            <w:tcW w:w="283" w:type="dxa"/>
            <w:shd w:val="clear" w:color="auto" w:fill="auto"/>
          </w:tcPr>
          <w:p w14:paraId="2C6725DD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45C2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7E9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327,201.29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F078AB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227E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809,770.27</w:t>
            </w:r>
          </w:p>
        </w:tc>
      </w:tr>
      <w:tr w:rsidR="001653C7" w:rsidRPr="00494247" w14:paraId="5F19E931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69A876FC" w14:textId="77777777" w:rsidR="001653C7" w:rsidRPr="00FF4CD5" w:rsidRDefault="001653C7" w:rsidP="008539B8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7EE990F6" w14:textId="77777777" w:rsidR="001653C7" w:rsidRPr="00C77E9F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6B3164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6852A543" w14:textId="77777777" w:rsidR="001653C7" w:rsidRPr="0023638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59AF6A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64F5FD92" w14:textId="77777777" w:rsidR="001653C7" w:rsidRPr="00C77E9F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0DC91E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7E96023" w14:textId="77777777" w:rsidR="001653C7" w:rsidRPr="0023638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53C7" w:rsidRPr="00494247" w14:paraId="13D4FCA0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0013EBC6" w14:textId="77777777" w:rsidR="001653C7" w:rsidRPr="00FF4CD5" w:rsidRDefault="001653C7" w:rsidP="008539B8">
            <w:pPr>
              <w:spacing w:line="400" w:lineRule="exact"/>
              <w:ind w:left="493" w:right="-45" w:hanging="2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Shanghai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Lyuden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 Environment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&amp;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Technology </w:t>
            </w:r>
            <w:proofErr w:type="spellStart"/>
            <w:proofErr w:type="gram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Co.,Ltd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69" w:type="dxa"/>
            <w:shd w:val="clear" w:color="auto" w:fill="auto"/>
            <w:vAlign w:val="bottom"/>
          </w:tcPr>
          <w:p w14:paraId="1748BEC8" w14:textId="77777777" w:rsidR="001653C7" w:rsidRPr="00C77E9F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5E79">
              <w:rPr>
                <w:rFonts w:ascii="Angsana New" w:hAnsi="Angsana New"/>
                <w:sz w:val="30"/>
                <w:szCs w:val="30"/>
                <w:lang w:val="en-US"/>
              </w:rPr>
              <w:t>9,425,763.67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BCCC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17CF3A4" w14:textId="77777777" w:rsidR="001653C7" w:rsidRPr="0023638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9BA51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B17F90E" w14:textId="77777777" w:rsidR="001653C7" w:rsidRPr="00C77E9F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75E79">
              <w:rPr>
                <w:rFonts w:ascii="Angsana New" w:hAnsi="Angsana New"/>
                <w:sz w:val="30"/>
                <w:szCs w:val="30"/>
                <w:lang w:val="en-US"/>
              </w:rPr>
              <w:t>9,425,763.67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A684C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402B97" w14:textId="77777777" w:rsidR="001653C7" w:rsidRPr="0023638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653C7" w:rsidRPr="00494247" w14:paraId="0886684A" w14:textId="77777777" w:rsidTr="008539B8">
        <w:trPr>
          <w:trHeight w:val="149"/>
        </w:trPr>
        <w:tc>
          <w:tcPr>
            <w:tcW w:w="3011" w:type="dxa"/>
            <w:shd w:val="clear" w:color="auto" w:fill="auto"/>
            <w:vAlign w:val="bottom"/>
          </w:tcPr>
          <w:p w14:paraId="6CEC4583" w14:textId="77777777" w:rsidR="001653C7" w:rsidRPr="001C561D" w:rsidRDefault="001653C7" w:rsidP="008539B8">
            <w:pPr>
              <w:spacing w:line="400" w:lineRule="exact"/>
              <w:ind w:left="493" w:right="-45" w:hanging="2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Ningbo </w:t>
            </w:r>
            <w:proofErr w:type="spellStart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>Aceboom</w:t>
            </w:r>
            <w:proofErr w:type="spellEnd"/>
            <w:r w:rsidRPr="001C561D">
              <w:rPr>
                <w:rFonts w:ascii="Angsana New" w:hAnsi="Angsana New"/>
                <w:color w:val="000000"/>
                <w:sz w:val="28"/>
                <w:szCs w:val="28"/>
              </w:rPr>
              <w:t xml:space="preserve"> Electric Motor Co., Ltd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F33A60E" w14:textId="77777777" w:rsidR="001653C7" w:rsidRPr="00A75E79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5E79">
              <w:rPr>
                <w:rFonts w:ascii="Angsana New" w:hAnsi="Angsana New"/>
                <w:sz w:val="30"/>
                <w:szCs w:val="30"/>
                <w:lang w:val="en-US"/>
              </w:rPr>
              <w:t>9,010,321.38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63D7B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2215BB8" w14:textId="77777777" w:rsidR="001653C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C878FD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9D63EE6" w14:textId="77777777" w:rsidR="001653C7" w:rsidRPr="00A75E79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5E79">
              <w:rPr>
                <w:rFonts w:ascii="Angsana New" w:hAnsi="Angsana New"/>
                <w:sz w:val="30"/>
                <w:szCs w:val="30"/>
                <w:lang w:val="en-US"/>
              </w:rPr>
              <w:t>9,010,321.38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7F836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3A16B9" w14:textId="77777777" w:rsidR="001653C7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653C7" w:rsidRPr="00494247" w14:paraId="41FC6551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275B9163" w14:textId="77777777" w:rsidR="001653C7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546C5" w14:textId="77777777" w:rsidR="001653C7" w:rsidRPr="00C77E9F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5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18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436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  <w:cs/>
              </w:rPr>
              <w:t>085.05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90288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2E4C2" w14:textId="77777777" w:rsidR="001653C7" w:rsidRPr="0023638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4EE00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49E8B" w14:textId="77777777" w:rsidR="001653C7" w:rsidRPr="00C77E9F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75E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436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75E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085.05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7310F8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E9EBC" w14:textId="77777777" w:rsidR="001653C7" w:rsidRPr="00236382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653C7" w:rsidRPr="00494247" w14:paraId="15335E94" w14:textId="77777777" w:rsidTr="008539B8">
        <w:trPr>
          <w:trHeight w:val="149"/>
        </w:trPr>
        <w:tc>
          <w:tcPr>
            <w:tcW w:w="4580" w:type="dxa"/>
            <w:gridSpan w:val="2"/>
            <w:shd w:val="clear" w:color="auto" w:fill="auto"/>
          </w:tcPr>
          <w:p w14:paraId="0AC7B829" w14:textId="77777777" w:rsidR="001653C7" w:rsidRPr="00556F4A" w:rsidRDefault="001653C7" w:rsidP="008539B8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ต้นทุนในการจัดจำหน่าย/ค่าใช้จ่าย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0A74E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double" w:sz="4" w:space="0" w:color="auto"/>
            </w:tcBorders>
            <w:shd w:val="clear" w:color="auto" w:fill="auto"/>
          </w:tcPr>
          <w:p w14:paraId="6D4F2DD4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9E1DB2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</w:tcPr>
          <w:p w14:paraId="79E5FCEB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24B99D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26F1616D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653C7" w:rsidRPr="00494247" w14:paraId="1396036A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6EC00E48" w14:textId="77777777" w:rsidR="001653C7" w:rsidRPr="00FF4CD5" w:rsidRDefault="001653C7" w:rsidP="008539B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69" w:type="dxa"/>
            <w:shd w:val="clear" w:color="auto" w:fill="auto"/>
          </w:tcPr>
          <w:p w14:paraId="58F0DB0A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FE447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1BB542E0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1,500.00</w:t>
            </w:r>
          </w:p>
        </w:tc>
        <w:tc>
          <w:tcPr>
            <w:tcW w:w="283" w:type="dxa"/>
            <w:shd w:val="clear" w:color="auto" w:fill="auto"/>
          </w:tcPr>
          <w:p w14:paraId="13D33F01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</w:tcPr>
          <w:p w14:paraId="2A24C29C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4AABD1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EAE6643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150,200.00</w:t>
            </w:r>
          </w:p>
        </w:tc>
      </w:tr>
      <w:tr w:rsidR="001653C7" w:rsidRPr="00494247" w14:paraId="412C3A82" w14:textId="77777777" w:rsidTr="008539B8">
        <w:trPr>
          <w:trHeight w:val="149"/>
        </w:trPr>
        <w:tc>
          <w:tcPr>
            <w:tcW w:w="3011" w:type="dxa"/>
            <w:shd w:val="clear" w:color="auto" w:fill="auto"/>
          </w:tcPr>
          <w:p w14:paraId="7D0DC2A2" w14:textId="77777777" w:rsidR="001653C7" w:rsidRPr="00FF4CD5" w:rsidRDefault="001653C7" w:rsidP="008539B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0CBD9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8F53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3E6FF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1,500.00</w:t>
            </w:r>
          </w:p>
        </w:tc>
        <w:tc>
          <w:tcPr>
            <w:tcW w:w="283" w:type="dxa"/>
            <w:shd w:val="clear" w:color="auto" w:fill="auto"/>
          </w:tcPr>
          <w:p w14:paraId="607177F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4027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F70DD" w14:textId="77777777" w:rsidR="001653C7" w:rsidRPr="00556F4A" w:rsidRDefault="001653C7" w:rsidP="008539B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99BD6" w14:textId="77777777" w:rsidR="001653C7" w:rsidRPr="00556F4A" w:rsidRDefault="001653C7" w:rsidP="008539B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150,200.00</w:t>
            </w:r>
          </w:p>
        </w:tc>
      </w:tr>
    </w:tbl>
    <w:p w14:paraId="46AC6BF7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74379124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1C86F31D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51395406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3CCA4870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24981278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7277925B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7896E3A4" w14:textId="77777777" w:rsidR="001653C7" w:rsidRDefault="001653C7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</w:p>
    <w:p w14:paraId="28495A98" w14:textId="7EFEEB20" w:rsidR="00AA19E0" w:rsidRDefault="00AA19E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1B77A8" w:rsidRPr="00494247" w14:paraId="28495A9F" w14:textId="77777777" w:rsidTr="006B008C">
        <w:tc>
          <w:tcPr>
            <w:tcW w:w="3600" w:type="dxa"/>
          </w:tcPr>
          <w:p w14:paraId="28495A99" w14:textId="77777777" w:rsidR="001B77A8" w:rsidRPr="00494247" w:rsidRDefault="001B77A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" w:name="_Hlk146538841"/>
          </w:p>
        </w:tc>
        <w:tc>
          <w:tcPr>
            <w:tcW w:w="236" w:type="dxa"/>
          </w:tcPr>
          <w:p w14:paraId="6C9838CD" w14:textId="77777777" w:rsidR="001B77A8" w:rsidRPr="00494247" w:rsidRDefault="001B77A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A04E8CC" w14:textId="692C8932" w:rsidR="001B77A8" w:rsidRPr="00494247" w:rsidRDefault="001B77A8" w:rsidP="00B763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F4407" w14:textId="6BEB395F" w:rsidR="001B77A8" w:rsidRPr="00494247" w:rsidRDefault="001B77A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8495A9E" w14:textId="04927AD7" w:rsidR="001B77A8" w:rsidRPr="00494247" w:rsidRDefault="001B77A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B77A8" w:rsidRPr="00494247" w14:paraId="2AFF0EA8" w14:textId="77777777" w:rsidTr="006B008C">
        <w:tc>
          <w:tcPr>
            <w:tcW w:w="3600" w:type="dxa"/>
          </w:tcPr>
          <w:p w14:paraId="3B04D295" w14:textId="77777777" w:rsidR="001B77A8" w:rsidRPr="00494247" w:rsidRDefault="001B77A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6432E" w14:textId="77777777" w:rsidR="001B77A8" w:rsidRPr="00494247" w:rsidRDefault="001B77A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2C2116" w14:textId="6D7AE288" w:rsidR="001B77A8" w:rsidRPr="00494247" w:rsidRDefault="001B77A8" w:rsidP="00B763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FE3FFA" w14:textId="77777777" w:rsidR="001B77A8" w:rsidRPr="00494247" w:rsidRDefault="001B77A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57E944BE" w14:textId="5DBF772C" w:rsidR="001B77A8" w:rsidRPr="00494247" w:rsidRDefault="001B77A8" w:rsidP="001B77A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7A8" w:rsidRPr="00494247" w14:paraId="28495AAD" w14:textId="77777777" w:rsidTr="0020586A">
        <w:tc>
          <w:tcPr>
            <w:tcW w:w="3600" w:type="dxa"/>
          </w:tcPr>
          <w:p w14:paraId="28495AA5" w14:textId="77777777" w:rsidR="001B77A8" w:rsidRPr="00494247" w:rsidRDefault="001B77A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2DEB4D" w14:textId="77777777" w:rsidR="001B77A8" w:rsidRPr="00414342" w:rsidRDefault="001B77A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13A2931" w14:textId="23646ABE" w:rsidR="001B77A8" w:rsidRPr="00414342" w:rsidRDefault="00693B09" w:rsidP="00B763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9DA62DA" w14:textId="1A78A40C" w:rsidR="001B77A8" w:rsidRPr="00414342" w:rsidRDefault="001B77A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AA" w14:textId="1C64E03F" w:rsidR="001B77A8" w:rsidRPr="00414342" w:rsidRDefault="001B77A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Pr="00414342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14342">
              <w:rPr>
                <w:sz w:val="30"/>
                <w:szCs w:val="30"/>
              </w:rPr>
              <w:t>256</w:t>
            </w:r>
            <w:r w:rsidR="00693B09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1B77A8" w:rsidRPr="00414342" w:rsidRDefault="001B77A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303609D6" w:rsidR="001B77A8" w:rsidRPr="00414342" w:rsidRDefault="001B77A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color w:val="000000"/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14342">
              <w:rPr>
                <w:color w:val="000000"/>
                <w:sz w:val="30"/>
                <w:szCs w:val="30"/>
              </w:rPr>
              <w:t>256</w:t>
            </w:r>
            <w:r w:rsidR="00A51A55">
              <w:rPr>
                <w:color w:val="000000"/>
                <w:sz w:val="30"/>
                <w:szCs w:val="30"/>
              </w:rPr>
              <w:t>5</w:t>
            </w:r>
          </w:p>
        </w:tc>
      </w:tr>
      <w:tr w:rsidR="00872185" w:rsidRPr="00494247" w14:paraId="28495AB6" w14:textId="77777777" w:rsidTr="00D3250E">
        <w:trPr>
          <w:trHeight w:val="203"/>
        </w:trPr>
        <w:tc>
          <w:tcPr>
            <w:tcW w:w="3600" w:type="dxa"/>
            <w:vAlign w:val="center"/>
          </w:tcPr>
          <w:p w14:paraId="28495AAE" w14:textId="77777777" w:rsidR="00872185" w:rsidRPr="00494247" w:rsidRDefault="00872185" w:rsidP="0087218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236" w:type="dxa"/>
          </w:tcPr>
          <w:p w14:paraId="103CB835" w14:textId="77777777" w:rsidR="00872185" w:rsidRPr="00693F5B" w:rsidRDefault="00872185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5895E92" w14:textId="66E5445F" w:rsidR="00872185" w:rsidRPr="00693F5B" w:rsidRDefault="006B008C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919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731.00</w:t>
            </w:r>
          </w:p>
        </w:tc>
        <w:tc>
          <w:tcPr>
            <w:tcW w:w="236" w:type="dxa"/>
            <w:shd w:val="clear" w:color="auto" w:fill="auto"/>
          </w:tcPr>
          <w:p w14:paraId="32BE08CE" w14:textId="69261891" w:rsidR="00872185" w:rsidRPr="00693F5B" w:rsidRDefault="00872185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495AB3" w14:textId="39D09AFA" w:rsidR="00872185" w:rsidRPr="00494247" w:rsidRDefault="006B008C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82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081.00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4" w14:textId="77777777" w:rsidR="00872185" w:rsidRPr="00494247" w:rsidRDefault="00872185" w:rsidP="0087218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AB5" w14:textId="7D71ECFD" w:rsidR="00872185" w:rsidRPr="00494247" w:rsidRDefault="00872185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60,500.00</w:t>
            </w:r>
          </w:p>
        </w:tc>
      </w:tr>
      <w:tr w:rsidR="006B008C" w:rsidRPr="00494247" w14:paraId="28495ABF" w14:textId="77777777" w:rsidTr="00D3250E">
        <w:trPr>
          <w:trHeight w:val="203"/>
        </w:trPr>
        <w:tc>
          <w:tcPr>
            <w:tcW w:w="3600" w:type="dxa"/>
          </w:tcPr>
          <w:p w14:paraId="28495AB7" w14:textId="0CAB7620" w:rsidR="006B008C" w:rsidRPr="00494247" w:rsidRDefault="006B008C" w:rsidP="006B008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236" w:type="dxa"/>
          </w:tcPr>
          <w:p w14:paraId="0451F72A" w14:textId="77777777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31660C6F" w14:textId="71624B3C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546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536.80</w:t>
            </w:r>
          </w:p>
        </w:tc>
        <w:tc>
          <w:tcPr>
            <w:tcW w:w="236" w:type="dxa"/>
            <w:shd w:val="clear" w:color="auto" w:fill="auto"/>
          </w:tcPr>
          <w:p w14:paraId="4B4B18BF" w14:textId="41493AEA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28495ABC" w14:textId="3698A71D" w:rsidR="006B008C" w:rsidRPr="00494247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546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536.80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D" w14:textId="77777777" w:rsidR="006B008C" w:rsidRPr="00494247" w:rsidRDefault="006B008C" w:rsidP="006B00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ABE" w14:textId="169DB39A" w:rsidR="006B008C" w:rsidRPr="00494247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127,535.04</w:t>
            </w:r>
          </w:p>
        </w:tc>
      </w:tr>
      <w:tr w:rsidR="006B008C" w:rsidRPr="00494247" w14:paraId="2F1ED7BB" w14:textId="77777777" w:rsidTr="00D3250E">
        <w:trPr>
          <w:trHeight w:val="203"/>
        </w:trPr>
        <w:tc>
          <w:tcPr>
            <w:tcW w:w="3600" w:type="dxa"/>
          </w:tcPr>
          <w:p w14:paraId="0FD5E235" w14:textId="3A2CDD4F" w:rsidR="006B008C" w:rsidRPr="00494247" w:rsidRDefault="006B008C" w:rsidP="006B008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236" w:type="dxa"/>
          </w:tcPr>
          <w:p w14:paraId="3B140A23" w14:textId="77777777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3FA2079C" w14:textId="62ED1F53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870.17</w:t>
            </w:r>
          </w:p>
        </w:tc>
        <w:tc>
          <w:tcPr>
            <w:tcW w:w="236" w:type="dxa"/>
            <w:shd w:val="clear" w:color="auto" w:fill="auto"/>
          </w:tcPr>
          <w:p w14:paraId="4C50BC21" w14:textId="3B90DE04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50A0A819" w14:textId="0EA763D9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870.17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D97A1" w14:textId="77777777" w:rsidR="006B008C" w:rsidRPr="00494247" w:rsidRDefault="006B008C" w:rsidP="006B00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78EDF72" w14:textId="3AFFE101" w:rsidR="006B008C" w:rsidRPr="00E50A6D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8,896.14</w:t>
            </w:r>
          </w:p>
        </w:tc>
      </w:tr>
      <w:tr w:rsidR="006B008C" w:rsidRPr="00494247" w14:paraId="28495AC8" w14:textId="77777777" w:rsidTr="00D3250E">
        <w:trPr>
          <w:trHeight w:val="203"/>
        </w:trPr>
        <w:tc>
          <w:tcPr>
            <w:tcW w:w="3600" w:type="dxa"/>
          </w:tcPr>
          <w:p w14:paraId="28495AC0" w14:textId="1D68AEC5" w:rsidR="006B008C" w:rsidRPr="00494247" w:rsidRDefault="006B008C" w:rsidP="006B008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236" w:type="dxa"/>
          </w:tcPr>
          <w:p w14:paraId="1EDA33F8" w14:textId="77777777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67196D9" w14:textId="3DD7ADF6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226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001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619.56</w:t>
            </w:r>
          </w:p>
        </w:tc>
        <w:tc>
          <w:tcPr>
            <w:tcW w:w="236" w:type="dxa"/>
            <w:shd w:val="clear" w:color="auto" w:fill="auto"/>
          </w:tcPr>
          <w:p w14:paraId="47DCA704" w14:textId="0A916237" w:rsidR="006B008C" w:rsidRPr="00693F5B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28495AC5" w14:textId="0090A632" w:rsidR="006B008C" w:rsidRPr="007C4E27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226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001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619.56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6" w14:textId="77777777" w:rsidR="006B008C" w:rsidRPr="00494247" w:rsidRDefault="006B008C" w:rsidP="006B00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AC7" w14:textId="0567B6D6" w:rsidR="006B008C" w:rsidRPr="00720702" w:rsidRDefault="006B008C" w:rsidP="006B008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227,909,436.37</w:t>
            </w:r>
          </w:p>
        </w:tc>
      </w:tr>
      <w:tr w:rsidR="00872185" w:rsidRPr="00494247" w14:paraId="28495AD1" w14:textId="77777777" w:rsidTr="00D3250E">
        <w:trPr>
          <w:trHeight w:val="149"/>
        </w:trPr>
        <w:tc>
          <w:tcPr>
            <w:tcW w:w="3600" w:type="dxa"/>
          </w:tcPr>
          <w:p w14:paraId="28495AC9" w14:textId="77777777" w:rsidR="00872185" w:rsidRPr="00A61878" w:rsidRDefault="00872185" w:rsidP="0087218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00A15EE6" w14:textId="77777777" w:rsidR="00872185" w:rsidRPr="00693F5B" w:rsidRDefault="00872185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31C4F" w14:textId="1315CC1C" w:rsidR="00872185" w:rsidRPr="00693F5B" w:rsidRDefault="006B008C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228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532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757.53</w:t>
            </w:r>
          </w:p>
        </w:tc>
        <w:tc>
          <w:tcPr>
            <w:tcW w:w="236" w:type="dxa"/>
            <w:shd w:val="clear" w:color="auto" w:fill="auto"/>
          </w:tcPr>
          <w:p w14:paraId="39D7D9D9" w14:textId="0E16FBB6" w:rsidR="00872185" w:rsidRPr="00693F5B" w:rsidRDefault="00872185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2ADBCD06" w:rsidR="00872185" w:rsidRPr="00693F5B" w:rsidRDefault="006B008C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226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695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B008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107.53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F" w14:textId="77777777" w:rsidR="00872185" w:rsidRPr="00A61878" w:rsidRDefault="00872185" w:rsidP="0087218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D0" w14:textId="76DDF08D" w:rsidR="00872185" w:rsidRPr="00A61878" w:rsidRDefault="00872185" w:rsidP="008721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228,106,367.55</w:t>
            </w:r>
          </w:p>
        </w:tc>
      </w:tr>
    </w:tbl>
    <w:bookmarkEnd w:id="2"/>
    <w:p w14:paraId="28495ADA" w14:textId="21D97898" w:rsidR="003132B9" w:rsidRDefault="0041434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1434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0F7A4C" w:rsidRPr="00494247" w14:paraId="28495AE1" w14:textId="77777777" w:rsidTr="00B24316">
        <w:tc>
          <w:tcPr>
            <w:tcW w:w="3600" w:type="dxa"/>
          </w:tcPr>
          <w:p w14:paraId="28495ADB" w14:textId="77777777" w:rsidR="000F7A4C" w:rsidRPr="00494247" w:rsidRDefault="000F7A4C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" w:name="_Hlk146539271"/>
          </w:p>
        </w:tc>
        <w:tc>
          <w:tcPr>
            <w:tcW w:w="236" w:type="dxa"/>
          </w:tcPr>
          <w:p w14:paraId="295F649E" w14:textId="77777777" w:rsidR="000F7A4C" w:rsidRPr="00494247" w:rsidRDefault="000F7A4C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318920C" w14:textId="51A10591" w:rsidR="000F7A4C" w:rsidRPr="00494247" w:rsidRDefault="000F7A4C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10E" w14:textId="02C0A222" w:rsidR="000F7A4C" w:rsidRPr="00494247" w:rsidRDefault="000F7A4C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8495AE0" w14:textId="56416790" w:rsidR="000F7A4C" w:rsidRPr="00494247" w:rsidRDefault="000F7A4C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F7A4C" w:rsidRPr="00494247" w14:paraId="129486D6" w14:textId="77777777" w:rsidTr="00B24316">
        <w:tc>
          <w:tcPr>
            <w:tcW w:w="3600" w:type="dxa"/>
          </w:tcPr>
          <w:p w14:paraId="3AFD9702" w14:textId="77777777" w:rsidR="000F7A4C" w:rsidRPr="00494247" w:rsidRDefault="000F7A4C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43309" w14:textId="77777777" w:rsidR="000F7A4C" w:rsidRPr="00494247" w:rsidRDefault="000F7A4C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F3EDFCC" w14:textId="7BD31D01" w:rsidR="000F7A4C" w:rsidRPr="00494247" w:rsidRDefault="008578BC" w:rsidP="008578B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BEA73F" w14:textId="51B1DB82" w:rsidR="000F7A4C" w:rsidRPr="00494247" w:rsidRDefault="000F7A4C" w:rsidP="008578B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D96F07C" w14:textId="0D5419CA" w:rsidR="000F7A4C" w:rsidRPr="00494247" w:rsidRDefault="008578BC" w:rsidP="008578B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A4C" w:rsidRPr="00494247" w14:paraId="28495AEF" w14:textId="77777777" w:rsidTr="0020586A">
        <w:tc>
          <w:tcPr>
            <w:tcW w:w="3600" w:type="dxa"/>
          </w:tcPr>
          <w:p w14:paraId="28495AE7" w14:textId="77777777" w:rsidR="000F7A4C" w:rsidRPr="00494247" w:rsidRDefault="000F7A4C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3A36DE" w14:textId="77777777" w:rsidR="000F7A4C" w:rsidRPr="004C4D7B" w:rsidRDefault="000F7A4C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93F638C" w14:textId="223D3924" w:rsidR="000F7A4C" w:rsidRPr="004C4D7B" w:rsidRDefault="008578BC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8578BC">
              <w:rPr>
                <w:sz w:val="30"/>
                <w:szCs w:val="30"/>
              </w:rPr>
              <w:t xml:space="preserve">30 </w:t>
            </w:r>
            <w:r w:rsidRPr="008578BC">
              <w:rPr>
                <w:sz w:val="30"/>
                <w:szCs w:val="30"/>
                <w:cs/>
              </w:rPr>
              <w:t xml:space="preserve">กันยายน </w:t>
            </w:r>
            <w:r w:rsidRPr="008578BC">
              <w:rPr>
                <w:sz w:val="30"/>
                <w:szCs w:val="30"/>
              </w:rPr>
              <w:t>256</w:t>
            </w:r>
            <w:r w:rsidR="00D8002D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C0B9776" w14:textId="6E9A1C5F" w:rsidR="000F7A4C" w:rsidRPr="004C4D7B" w:rsidRDefault="000F7A4C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6AEA4860" w:rsidR="000F7A4C" w:rsidRPr="004C4D7B" w:rsidRDefault="000F7A4C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C4D7B">
              <w:rPr>
                <w:sz w:val="30"/>
                <w:szCs w:val="30"/>
              </w:rPr>
              <w:t>256</w:t>
            </w:r>
            <w:r w:rsidR="00D8002D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0F7A4C" w:rsidRPr="004C4D7B" w:rsidRDefault="000F7A4C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094403F8" w:rsidR="000F7A4C" w:rsidRPr="004C4D7B" w:rsidRDefault="000F7A4C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0F7A4C" w:rsidRPr="00494247" w14:paraId="28495AF8" w14:textId="77777777" w:rsidTr="0020586A">
        <w:trPr>
          <w:trHeight w:val="203"/>
        </w:trPr>
        <w:tc>
          <w:tcPr>
            <w:tcW w:w="3600" w:type="dxa"/>
          </w:tcPr>
          <w:p w14:paraId="28495AF0" w14:textId="77777777" w:rsidR="000F7A4C" w:rsidRPr="004C4D7B" w:rsidRDefault="000F7A4C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2E2E2166" w14:textId="77777777" w:rsidR="000F7A4C" w:rsidRPr="00494247" w:rsidRDefault="000F7A4C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7DEC0CA" w14:textId="6BDA3B9F" w:rsidR="000F7A4C" w:rsidRPr="00494247" w:rsidRDefault="000F7A4C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10C1D2" w14:textId="0A09751E" w:rsidR="000F7A4C" w:rsidRPr="00494247" w:rsidRDefault="000F7A4C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5001BF32" w:rsidR="000F7A4C" w:rsidRPr="00494247" w:rsidRDefault="000F7A4C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0F7A4C" w:rsidRPr="00494247" w:rsidRDefault="000F7A4C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8495AF7" w14:textId="77777777" w:rsidR="000F7A4C" w:rsidRPr="00494247" w:rsidRDefault="000F7A4C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4316" w:rsidRPr="00494247" w14:paraId="28495B0A" w14:textId="77777777" w:rsidTr="00ED67B3">
        <w:trPr>
          <w:trHeight w:val="203"/>
        </w:trPr>
        <w:tc>
          <w:tcPr>
            <w:tcW w:w="3600" w:type="dxa"/>
          </w:tcPr>
          <w:p w14:paraId="28495B02" w14:textId="38192B8E" w:rsidR="00B24316" w:rsidRPr="00494247" w:rsidRDefault="00B24316" w:rsidP="00B2431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236" w:type="dxa"/>
          </w:tcPr>
          <w:p w14:paraId="5D3DC63E" w14:textId="77777777" w:rsidR="00B24316" w:rsidRPr="0087257E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5C6F720" w14:textId="5A09292D" w:rsidR="00B24316" w:rsidRPr="0087257E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868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121.79</w:t>
            </w:r>
          </w:p>
        </w:tc>
        <w:tc>
          <w:tcPr>
            <w:tcW w:w="236" w:type="dxa"/>
          </w:tcPr>
          <w:p w14:paraId="794D59FB" w14:textId="4025D0C5" w:rsidR="00B24316" w:rsidRPr="0087257E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B07" w14:textId="074271AD" w:rsidR="00B24316" w:rsidRPr="000544E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868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121.79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08" w14:textId="77777777" w:rsidR="00B24316" w:rsidRPr="00494247" w:rsidRDefault="00B24316" w:rsidP="00B2431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09" w14:textId="0F52D129" w:rsidR="00B24316" w:rsidRPr="00494247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10,203,556.01</w:t>
            </w:r>
          </w:p>
        </w:tc>
      </w:tr>
      <w:tr w:rsidR="00B24316" w:rsidRPr="00494247" w14:paraId="28495B13" w14:textId="77777777" w:rsidTr="00ED67B3">
        <w:trPr>
          <w:trHeight w:val="203"/>
        </w:trPr>
        <w:tc>
          <w:tcPr>
            <w:tcW w:w="3600" w:type="dxa"/>
          </w:tcPr>
          <w:p w14:paraId="28495B0B" w14:textId="7B071568" w:rsidR="00B24316" w:rsidRPr="00494247" w:rsidRDefault="00B24316" w:rsidP="00B24316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AFFD142" w14:textId="77777777" w:rsidR="00B24316" w:rsidRPr="00CE1BE4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DC7419C" w14:textId="2C7D8608" w:rsidR="00B24316" w:rsidRPr="00CE1BE4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196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648.42</w:t>
            </w:r>
          </w:p>
        </w:tc>
        <w:tc>
          <w:tcPr>
            <w:tcW w:w="236" w:type="dxa"/>
          </w:tcPr>
          <w:p w14:paraId="67597B97" w14:textId="64856D84" w:rsidR="00B24316" w:rsidRPr="00CE1BE4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0" w14:textId="57A7E7FE" w:rsidR="00B24316" w:rsidRPr="000544E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196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11" w14:textId="77777777" w:rsidR="00B24316" w:rsidRPr="00494247" w:rsidRDefault="00B24316" w:rsidP="00B2431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5B12" w14:textId="772EC212" w:rsidR="00B24316" w:rsidRPr="00494247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34,600,460.48</w:t>
            </w:r>
          </w:p>
        </w:tc>
      </w:tr>
      <w:tr w:rsidR="00B24316" w:rsidRPr="00494247" w14:paraId="36DFBF50" w14:textId="77777777" w:rsidTr="00ED67B3">
        <w:trPr>
          <w:trHeight w:val="203"/>
        </w:trPr>
        <w:tc>
          <w:tcPr>
            <w:tcW w:w="3600" w:type="dxa"/>
          </w:tcPr>
          <w:p w14:paraId="0DCC0E67" w14:textId="23A3412E" w:rsidR="00B24316" w:rsidRPr="004C4D7B" w:rsidRDefault="00B24316" w:rsidP="00B24316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1C6D344" w14:textId="77777777" w:rsidR="00B24316" w:rsidRPr="00B66D0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8F5F3E5" w14:textId="668B9CD9" w:rsidR="00B24316" w:rsidRPr="00B66D0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064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770.21</w:t>
            </w:r>
          </w:p>
        </w:tc>
        <w:tc>
          <w:tcPr>
            <w:tcW w:w="236" w:type="dxa"/>
          </w:tcPr>
          <w:p w14:paraId="65E7F4B4" w14:textId="46745BE3" w:rsidR="00B24316" w:rsidRPr="00B66D0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150F2" w14:textId="160032D6" w:rsidR="00B24316" w:rsidRPr="000544E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064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770.21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B3CDB" w14:textId="77777777" w:rsidR="00B24316" w:rsidRPr="00494247" w:rsidRDefault="00B24316" w:rsidP="00B2431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A4CC3" w14:textId="57D824DF" w:rsidR="00B24316" w:rsidRPr="00E50A6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  <w:tr w:rsidR="00B24316" w:rsidRPr="00494247" w14:paraId="1CD8759C" w14:textId="77777777" w:rsidTr="00ED67B3">
        <w:trPr>
          <w:trHeight w:val="203"/>
        </w:trPr>
        <w:tc>
          <w:tcPr>
            <w:tcW w:w="3600" w:type="dxa"/>
          </w:tcPr>
          <w:p w14:paraId="675A38DD" w14:textId="3503A2B9" w:rsidR="00B24316" w:rsidRDefault="00B24316" w:rsidP="00B24316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="004F2DF8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4C4D7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7A7F85B5" w14:textId="77777777" w:rsidR="00B24316" w:rsidRPr="00950E02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82C49A2" w14:textId="37973F1B" w:rsidR="00B24316" w:rsidRPr="00950E02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(12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575.42)</w:t>
            </w:r>
          </w:p>
        </w:tc>
        <w:tc>
          <w:tcPr>
            <w:tcW w:w="236" w:type="dxa"/>
          </w:tcPr>
          <w:p w14:paraId="5B798F75" w14:textId="35EB1FB6" w:rsidR="00B24316" w:rsidRPr="00950E02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46555" w14:textId="1B2ADF94" w:rsidR="00B24316" w:rsidRPr="000544E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(12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575.42)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028B2" w14:textId="77777777" w:rsidR="00B24316" w:rsidRPr="00494247" w:rsidRDefault="00B24316" w:rsidP="00B2431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250E" w14:textId="33689628" w:rsidR="00B24316" w:rsidRPr="004C4D7B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24316" w:rsidRPr="00494247" w14:paraId="28495B1C" w14:textId="77777777" w:rsidTr="00ED67B3">
        <w:trPr>
          <w:trHeight w:val="149"/>
        </w:trPr>
        <w:tc>
          <w:tcPr>
            <w:tcW w:w="3600" w:type="dxa"/>
            <w:shd w:val="clear" w:color="auto" w:fill="auto"/>
          </w:tcPr>
          <w:p w14:paraId="28495B14" w14:textId="77777777" w:rsidR="00B24316" w:rsidRPr="00494247" w:rsidRDefault="00B24316" w:rsidP="00B2431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329096B4" w14:textId="77777777" w:rsidR="00B24316" w:rsidRPr="001D2108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92830DE" w14:textId="405CBAC9" w:rsidR="00B24316" w:rsidRPr="001D2108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052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194.79</w:t>
            </w:r>
          </w:p>
        </w:tc>
        <w:tc>
          <w:tcPr>
            <w:tcW w:w="236" w:type="dxa"/>
          </w:tcPr>
          <w:p w14:paraId="3A9075BB" w14:textId="2D87ADED" w:rsidR="00B24316" w:rsidRPr="001D2108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9" w14:textId="32896881" w:rsidR="00B24316" w:rsidRPr="000544E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052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194.79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1A" w14:textId="77777777" w:rsidR="00B24316" w:rsidRPr="00494247" w:rsidRDefault="00B24316" w:rsidP="00B2431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5B1B" w14:textId="6F2AB9A7" w:rsidR="00B24316" w:rsidRPr="00494247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225C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Pr="006B22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B225C">
              <w:rPr>
                <w:rFonts w:ascii="Angsana New" w:hAnsi="Angsana New"/>
                <w:color w:val="000000"/>
                <w:sz w:val="30"/>
                <w:szCs w:val="30"/>
                <w:cs/>
              </w:rPr>
              <w:t>804</w:t>
            </w:r>
            <w:r w:rsidRPr="006B22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B225C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106.49</w:t>
            </w:r>
          </w:p>
        </w:tc>
      </w:tr>
      <w:tr w:rsidR="000F7A4C" w:rsidRPr="00494247" w14:paraId="28495B25" w14:textId="77777777" w:rsidTr="00ED67B3">
        <w:trPr>
          <w:trHeight w:val="149"/>
        </w:trPr>
        <w:tc>
          <w:tcPr>
            <w:tcW w:w="3600" w:type="dxa"/>
          </w:tcPr>
          <w:p w14:paraId="28495B1D" w14:textId="77777777" w:rsidR="000F7A4C" w:rsidRPr="000544ED" w:rsidRDefault="000F7A4C" w:rsidP="0072070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</w:tcPr>
          <w:p w14:paraId="677AE793" w14:textId="77777777" w:rsidR="000F7A4C" w:rsidRPr="000544ED" w:rsidRDefault="000F7A4C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55F93BF" w14:textId="0C991302" w:rsidR="000F7A4C" w:rsidRPr="000544ED" w:rsidRDefault="000F7A4C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FAA838" w14:textId="2B8C6DDD" w:rsidR="000F7A4C" w:rsidRPr="000544ED" w:rsidRDefault="000F7A4C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2" w14:textId="4B1F61E0" w:rsidR="000F7A4C" w:rsidRPr="000544ED" w:rsidRDefault="000F7A4C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23" w14:textId="77777777" w:rsidR="000F7A4C" w:rsidRPr="00494247" w:rsidRDefault="000F7A4C" w:rsidP="00720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4" w14:textId="77777777" w:rsidR="000F7A4C" w:rsidRPr="00494247" w:rsidRDefault="000F7A4C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6C27" w:rsidRPr="00494247" w14:paraId="28495B2E" w14:textId="77777777" w:rsidTr="00ED67B3">
        <w:trPr>
          <w:trHeight w:val="149"/>
        </w:trPr>
        <w:tc>
          <w:tcPr>
            <w:tcW w:w="3600" w:type="dxa"/>
          </w:tcPr>
          <w:p w14:paraId="28495B26" w14:textId="18BE10A5" w:rsidR="00886C27" w:rsidRPr="00494247" w:rsidRDefault="00886C27" w:rsidP="00886C2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236" w:type="dxa"/>
          </w:tcPr>
          <w:p w14:paraId="105AF0D1" w14:textId="77777777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52BB1BBD" w14:textId="534DF9CD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24,954,292.03</w:t>
            </w:r>
          </w:p>
        </w:tc>
        <w:tc>
          <w:tcPr>
            <w:tcW w:w="236" w:type="dxa"/>
          </w:tcPr>
          <w:p w14:paraId="2E05C49A" w14:textId="6B3B0852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2B" w14:textId="0A4E6262" w:rsidR="00886C27" w:rsidRPr="00577CE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24,954,292.03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2C" w14:textId="77777777" w:rsidR="00886C27" w:rsidRPr="00494247" w:rsidRDefault="00886C27" w:rsidP="00886C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2D" w14:textId="288A0EFD" w:rsidR="00886C27" w:rsidRPr="00494247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784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061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886C27" w:rsidRPr="00494247" w14:paraId="28495B37" w14:textId="77777777" w:rsidTr="00ED67B3">
        <w:trPr>
          <w:trHeight w:val="149"/>
        </w:trPr>
        <w:tc>
          <w:tcPr>
            <w:tcW w:w="3600" w:type="dxa"/>
          </w:tcPr>
          <w:p w14:paraId="28495B2F" w14:textId="097F1C33" w:rsidR="00886C27" w:rsidRPr="00494247" w:rsidRDefault="00886C27" w:rsidP="00886C2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</w:tcPr>
          <w:p w14:paraId="77083680" w14:textId="77777777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6109D49E" w14:textId="7174FCAB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8,859,250.12</w:t>
            </w:r>
          </w:p>
        </w:tc>
        <w:tc>
          <w:tcPr>
            <w:tcW w:w="236" w:type="dxa"/>
          </w:tcPr>
          <w:p w14:paraId="5ABBF703" w14:textId="58416D45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34" w14:textId="7C210398" w:rsidR="00886C27" w:rsidRPr="00577CE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8,859,250.12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5" w14:textId="77777777" w:rsidR="00886C27" w:rsidRPr="00494247" w:rsidRDefault="00886C27" w:rsidP="00886C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36" w14:textId="536DB5EF" w:rsidR="00886C27" w:rsidRPr="00494247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446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032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</w:p>
        </w:tc>
      </w:tr>
      <w:tr w:rsidR="00886C27" w:rsidRPr="00494247" w14:paraId="28495B40" w14:textId="77777777" w:rsidTr="00ED67B3">
        <w:trPr>
          <w:trHeight w:val="149"/>
        </w:trPr>
        <w:tc>
          <w:tcPr>
            <w:tcW w:w="3600" w:type="dxa"/>
            <w:shd w:val="clear" w:color="auto" w:fill="auto"/>
          </w:tcPr>
          <w:p w14:paraId="28495B38" w14:textId="510C4D72" w:rsidR="00886C27" w:rsidRPr="009356DB" w:rsidRDefault="00886C27" w:rsidP="00886C27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36" w:type="dxa"/>
          </w:tcPr>
          <w:p w14:paraId="043BBCD3" w14:textId="77777777" w:rsidR="00886C27" w:rsidRPr="00C54CD3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6E66CADE" w14:textId="300E2C1A" w:rsidR="00886C27" w:rsidRPr="00C54CD3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1,409,046.50</w:t>
            </w:r>
          </w:p>
        </w:tc>
        <w:tc>
          <w:tcPr>
            <w:tcW w:w="236" w:type="dxa"/>
          </w:tcPr>
          <w:p w14:paraId="7472E2FD" w14:textId="02F43A22" w:rsidR="00886C27" w:rsidRPr="00C54CD3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3D" w14:textId="1993CEB0" w:rsidR="00886C27" w:rsidRPr="00577CE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1,409,046.50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E" w14:textId="77777777" w:rsidR="00886C27" w:rsidRPr="00494247" w:rsidRDefault="00886C27" w:rsidP="00886C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3F" w14:textId="32E96A3E" w:rsidR="00886C27" w:rsidRPr="00494247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</w:tr>
      <w:tr w:rsidR="00B24316" w:rsidRPr="00494247" w14:paraId="6984E52F" w14:textId="77777777" w:rsidTr="00ED67B3">
        <w:trPr>
          <w:trHeight w:val="149"/>
        </w:trPr>
        <w:tc>
          <w:tcPr>
            <w:tcW w:w="3600" w:type="dxa"/>
            <w:shd w:val="clear" w:color="auto" w:fill="auto"/>
          </w:tcPr>
          <w:p w14:paraId="6EA58C52" w14:textId="7F286F21" w:rsidR="00B24316" w:rsidRPr="000544ED" w:rsidRDefault="00B24316" w:rsidP="00B24316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ลูกหนี้-กรมสรรพากร</w:t>
            </w:r>
          </w:p>
        </w:tc>
        <w:tc>
          <w:tcPr>
            <w:tcW w:w="236" w:type="dxa"/>
            <w:shd w:val="clear" w:color="auto" w:fill="auto"/>
          </w:tcPr>
          <w:p w14:paraId="58FFE2B4" w14:textId="77777777" w:rsidR="00B24316" w:rsidRPr="00216870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B8EB8B9" w14:textId="6DC8635E" w:rsidR="00B24316" w:rsidRPr="00216870" w:rsidRDefault="00886C27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2,499,747.48</w:t>
            </w:r>
          </w:p>
        </w:tc>
        <w:tc>
          <w:tcPr>
            <w:tcW w:w="236" w:type="dxa"/>
            <w:shd w:val="clear" w:color="auto" w:fill="auto"/>
          </w:tcPr>
          <w:p w14:paraId="5C5C9960" w14:textId="624065D0" w:rsidR="00B24316" w:rsidRPr="00216870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60050911" w14:textId="566D0223" w:rsidR="00B24316" w:rsidRPr="00577CEE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2,499,747.48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9C4F1" w14:textId="77777777" w:rsidR="00B24316" w:rsidRPr="00494247" w:rsidRDefault="00B24316" w:rsidP="00B2431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F451D62" w14:textId="03259872" w:rsidR="00B24316" w:rsidRPr="00E50A6D" w:rsidRDefault="00886C27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24316" w:rsidRPr="00494247" w14:paraId="19FEAB84" w14:textId="77777777" w:rsidTr="00ED67B3">
        <w:trPr>
          <w:trHeight w:val="149"/>
        </w:trPr>
        <w:tc>
          <w:tcPr>
            <w:tcW w:w="3600" w:type="dxa"/>
            <w:shd w:val="clear" w:color="auto" w:fill="auto"/>
          </w:tcPr>
          <w:p w14:paraId="1DE11B3D" w14:textId="0C29816D" w:rsidR="00B24316" w:rsidRPr="000544ED" w:rsidRDefault="00B24316" w:rsidP="00B24316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236" w:type="dxa"/>
          </w:tcPr>
          <w:p w14:paraId="5B9ECF72" w14:textId="77777777" w:rsidR="00B24316" w:rsidRPr="0093355E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114BE3A" w14:textId="4F1161A9" w:rsidR="00B24316" w:rsidRPr="0093355E" w:rsidRDefault="00886C27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110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803.85</w:t>
            </w:r>
          </w:p>
        </w:tc>
        <w:tc>
          <w:tcPr>
            <w:tcW w:w="236" w:type="dxa"/>
          </w:tcPr>
          <w:p w14:paraId="5B086139" w14:textId="2F99F9E6" w:rsidR="00B24316" w:rsidRPr="0093355E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FDEB4F2" w14:textId="2EF7EE81" w:rsidR="00B24316" w:rsidRPr="00B24316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552,513.80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0942F" w14:textId="77777777" w:rsidR="00B24316" w:rsidRPr="00494247" w:rsidRDefault="00B24316" w:rsidP="00B2431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5D1BAF9" w14:textId="0B90D2DA" w:rsidR="00B24316" w:rsidRPr="00E50A6D" w:rsidRDefault="00B24316" w:rsidP="00B2431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933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886C27" w:rsidRPr="00494247" w14:paraId="28495B49" w14:textId="77777777" w:rsidTr="00ED67B3">
        <w:trPr>
          <w:trHeight w:val="149"/>
        </w:trPr>
        <w:tc>
          <w:tcPr>
            <w:tcW w:w="3600" w:type="dxa"/>
            <w:shd w:val="clear" w:color="auto" w:fill="auto"/>
          </w:tcPr>
          <w:p w14:paraId="28495B41" w14:textId="294FA8D4" w:rsidR="00886C27" w:rsidRPr="00494247" w:rsidRDefault="00886C27" w:rsidP="00886C2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236" w:type="dxa"/>
          </w:tcPr>
          <w:p w14:paraId="7923D436" w14:textId="77777777" w:rsidR="00886C27" w:rsidRPr="0093355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vAlign w:val="center"/>
          </w:tcPr>
          <w:p w14:paraId="42C136EF" w14:textId="0866A86F" w:rsidR="00886C27" w:rsidRPr="0093355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1,432,467.37</w:t>
            </w:r>
          </w:p>
        </w:tc>
        <w:tc>
          <w:tcPr>
            <w:tcW w:w="236" w:type="dxa"/>
          </w:tcPr>
          <w:p w14:paraId="386E6092" w14:textId="3054DD79" w:rsidR="00886C27" w:rsidRPr="0093355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495B46" w14:textId="78859304" w:rsidR="00886C27" w:rsidRPr="00577CE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1,432,467.37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886C27" w:rsidRPr="00494247" w:rsidRDefault="00886C27" w:rsidP="00886C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495B48" w14:textId="4DF5A227" w:rsidR="00886C27" w:rsidRPr="00494247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423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366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</w:tr>
      <w:tr w:rsidR="00886C27" w:rsidRPr="00494247" w14:paraId="28495B52" w14:textId="77777777" w:rsidTr="00ED67B3">
        <w:trPr>
          <w:trHeight w:val="149"/>
        </w:trPr>
        <w:tc>
          <w:tcPr>
            <w:tcW w:w="3600" w:type="dxa"/>
          </w:tcPr>
          <w:p w14:paraId="28495B4A" w14:textId="60CC64FD" w:rsidR="00886C27" w:rsidRPr="00494247" w:rsidRDefault="00886C27" w:rsidP="00886C27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172B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="004F2DF8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D172B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237C5934" w14:textId="77777777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80FE9FB" w14:textId="65585734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4C77CF9" w14:textId="03B0FE14" w:rsidR="00886C27" w:rsidRPr="0024505F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F" w14:textId="79CE856B" w:rsidR="00886C27" w:rsidRPr="00577CEE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0" w14:textId="77777777" w:rsidR="00886C27" w:rsidRPr="00494247" w:rsidRDefault="00886C27" w:rsidP="00886C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51" w14:textId="7A0D80C6" w:rsidR="00886C27" w:rsidRPr="00494247" w:rsidRDefault="00886C27" w:rsidP="00886C2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6CD">
              <w:rPr>
                <w:rFonts w:ascii="Angsana New" w:hAnsi="Angsana New"/>
                <w:color w:val="000000"/>
                <w:sz w:val="30"/>
                <w:szCs w:val="30"/>
                <w:cs/>
              </w:rPr>
              <w:t>(323</w:t>
            </w:r>
            <w:r w:rsidRPr="00D406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406CD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384.67)</w:t>
            </w:r>
          </w:p>
        </w:tc>
      </w:tr>
      <w:tr w:rsidR="00F16DD0" w:rsidRPr="00494247" w14:paraId="28495B5B" w14:textId="77777777" w:rsidTr="00ED67B3">
        <w:trPr>
          <w:trHeight w:val="149"/>
        </w:trPr>
        <w:tc>
          <w:tcPr>
            <w:tcW w:w="3600" w:type="dxa"/>
          </w:tcPr>
          <w:p w14:paraId="28495B53" w14:textId="77777777" w:rsidR="00F16DD0" w:rsidRPr="00494247" w:rsidRDefault="00F16DD0" w:rsidP="00F16DD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47666F0E" w14:textId="77777777" w:rsidR="00F16DD0" w:rsidRPr="009E1BE9" w:rsidRDefault="00F16DD0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F6D181F" w14:textId="56B72E01" w:rsidR="00F16DD0" w:rsidRPr="009E1BE9" w:rsidRDefault="00886C27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265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607.35</w:t>
            </w:r>
          </w:p>
        </w:tc>
        <w:tc>
          <w:tcPr>
            <w:tcW w:w="236" w:type="dxa"/>
          </w:tcPr>
          <w:p w14:paraId="28D6F0BA" w14:textId="4BB1CF5E" w:rsidR="00F16DD0" w:rsidRPr="009E1BE9" w:rsidRDefault="00F16DD0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8" w14:textId="2BA7AAC4" w:rsidR="00F16DD0" w:rsidRPr="00577CEE" w:rsidRDefault="00B24316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707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317.30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9" w14:textId="77777777" w:rsidR="00F16DD0" w:rsidRPr="00494247" w:rsidRDefault="00F16DD0" w:rsidP="00F16DD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A" w14:textId="67795EE5" w:rsidR="00F16DD0" w:rsidRPr="00494247" w:rsidRDefault="00F16DD0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772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556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F16DD0" w:rsidRPr="00494247" w14:paraId="28495B64" w14:textId="77777777" w:rsidTr="00ED67B3">
        <w:trPr>
          <w:trHeight w:val="149"/>
        </w:trPr>
        <w:tc>
          <w:tcPr>
            <w:tcW w:w="3600" w:type="dxa"/>
            <w:vAlign w:val="center"/>
          </w:tcPr>
          <w:p w14:paraId="28495B5C" w14:textId="77777777" w:rsidR="00F16DD0" w:rsidRPr="000544ED" w:rsidRDefault="00F16DD0" w:rsidP="00F16D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</w:tcPr>
          <w:p w14:paraId="4F3E3AB4" w14:textId="77777777" w:rsidR="00F16DD0" w:rsidRPr="00897355" w:rsidRDefault="00F16DD0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54CE17A2" w14:textId="6E09A5AC" w:rsidR="00F16DD0" w:rsidRPr="00897355" w:rsidRDefault="00886C27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317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802.14</w:t>
            </w:r>
          </w:p>
        </w:tc>
        <w:tc>
          <w:tcPr>
            <w:tcW w:w="236" w:type="dxa"/>
          </w:tcPr>
          <w:p w14:paraId="623A45A3" w14:textId="6AF50502" w:rsidR="00F16DD0" w:rsidRPr="00897355" w:rsidRDefault="00F16DD0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1" w14:textId="0B272AE3" w:rsidR="00F16DD0" w:rsidRPr="000544ED" w:rsidRDefault="00B24316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759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4316">
              <w:rPr>
                <w:rFonts w:ascii="Angsana New" w:hAnsi="Angsana New"/>
                <w:color w:val="000000"/>
                <w:sz w:val="30"/>
                <w:szCs w:val="30"/>
                <w:cs/>
              </w:rPr>
              <w:t>512.09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62" w14:textId="77777777" w:rsidR="00F16DD0" w:rsidRPr="000544ED" w:rsidRDefault="00F16DD0" w:rsidP="00F16D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3" w14:textId="363A5561" w:rsidR="00F16DD0" w:rsidRPr="000544ED" w:rsidRDefault="00F16DD0" w:rsidP="00F16DD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576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</w:tr>
      <w:bookmarkEnd w:id="3"/>
    </w:tbl>
    <w:p w14:paraId="46F40709" w14:textId="77777777" w:rsidR="00C86212" w:rsidRDefault="00C86212" w:rsidP="00C86212">
      <w:pPr>
        <w:spacing w:before="240" w:line="240" w:lineRule="auto"/>
        <w:ind w:left="540"/>
        <w:rPr>
          <w:rFonts w:ascii="Angsana New" w:hAnsi="Angsana New"/>
          <w:sz w:val="30"/>
          <w:szCs w:val="30"/>
        </w:rPr>
      </w:pPr>
    </w:p>
    <w:p w14:paraId="28495B66" w14:textId="6725B743" w:rsidR="00E41B43" w:rsidRPr="00D35F36" w:rsidRDefault="005832C4" w:rsidP="00C86212">
      <w:pPr>
        <w:spacing w:before="240" w:line="240" w:lineRule="auto"/>
        <w:ind w:left="540"/>
        <w:rPr>
          <w:rFonts w:ascii="Angsana New" w:hAnsi="Angsana New"/>
          <w:sz w:val="30"/>
          <w:szCs w:val="30"/>
        </w:rPr>
      </w:pPr>
      <w:r w:rsidRPr="005832C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404A1">
        <w:rPr>
          <w:rFonts w:ascii="Angsana New" w:hAnsi="Angsana New"/>
          <w:sz w:val="30"/>
          <w:szCs w:val="30"/>
        </w:rPr>
        <w:t>30</w:t>
      </w:r>
      <w:r w:rsidRPr="005832C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40DD9">
        <w:rPr>
          <w:rFonts w:ascii="Angsana New" w:hAnsi="Angsana New"/>
          <w:sz w:val="30"/>
          <w:szCs w:val="30"/>
        </w:rPr>
        <w:t>256</w:t>
      </w:r>
      <w:r w:rsidR="005A556C">
        <w:rPr>
          <w:rFonts w:ascii="Angsana New" w:hAnsi="Angsana New"/>
          <w:sz w:val="30"/>
          <w:szCs w:val="30"/>
        </w:rPr>
        <w:t>6</w:t>
      </w:r>
      <w:r w:rsidRPr="005832C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140DD9">
        <w:rPr>
          <w:rFonts w:ascii="Angsana New" w:hAnsi="Angsana New"/>
          <w:sz w:val="30"/>
          <w:szCs w:val="30"/>
          <w:lang w:val="en-US"/>
        </w:rPr>
        <w:t>31</w:t>
      </w:r>
      <w:r w:rsidRPr="005832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0DD9">
        <w:rPr>
          <w:rFonts w:ascii="Angsana New" w:hAnsi="Angsana New"/>
          <w:sz w:val="30"/>
          <w:szCs w:val="30"/>
        </w:rPr>
        <w:t>256</w:t>
      </w:r>
      <w:r w:rsidR="005A556C">
        <w:rPr>
          <w:rFonts w:ascii="Angsana New" w:hAnsi="Angsana New"/>
          <w:sz w:val="30"/>
          <w:szCs w:val="30"/>
        </w:rPr>
        <w:t>5</w:t>
      </w:r>
      <w:r w:rsidRPr="005832C4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9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0"/>
        <w:gridCol w:w="236"/>
        <w:gridCol w:w="1875"/>
      </w:tblGrid>
      <w:tr w:rsidR="00D172B4" w:rsidRPr="00494247" w14:paraId="1B7D58B0" w14:textId="77777777" w:rsidTr="00DC0B67">
        <w:tc>
          <w:tcPr>
            <w:tcW w:w="3600" w:type="dxa"/>
          </w:tcPr>
          <w:p w14:paraId="45CC9E2D" w14:textId="77777777" w:rsidR="00D172B4" w:rsidRPr="00494247" w:rsidRDefault="00D172B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146539482"/>
          </w:p>
        </w:tc>
        <w:tc>
          <w:tcPr>
            <w:tcW w:w="236" w:type="dxa"/>
          </w:tcPr>
          <w:p w14:paraId="459E22F1" w14:textId="51D7B04C" w:rsidR="00D172B4" w:rsidRPr="00494247" w:rsidRDefault="00D172B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0BE5B6D" w14:textId="63797584" w:rsidR="00D172B4" w:rsidRPr="00494247" w:rsidRDefault="00D172B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EBA9C" w14:textId="46DA5366" w:rsidR="00D172B4" w:rsidRPr="00494247" w:rsidRDefault="00D172B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1" w:type="dxa"/>
            <w:gridSpan w:val="3"/>
          </w:tcPr>
          <w:p w14:paraId="55DD07B4" w14:textId="4582590A" w:rsidR="00D172B4" w:rsidRPr="00494247" w:rsidRDefault="00D172B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04480" w:rsidRPr="00494247" w14:paraId="7D905913" w14:textId="77777777" w:rsidTr="00DC0B67">
        <w:tc>
          <w:tcPr>
            <w:tcW w:w="3600" w:type="dxa"/>
          </w:tcPr>
          <w:p w14:paraId="068376FD" w14:textId="77777777" w:rsidR="00904480" w:rsidRPr="00494247" w:rsidRDefault="0090448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86B7F" w14:textId="77777777" w:rsidR="00904480" w:rsidRPr="00494247" w:rsidRDefault="0090448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2C0F20E" w14:textId="5E1FE6CE" w:rsidR="00904480" w:rsidRPr="00494247" w:rsidRDefault="00DB014E" w:rsidP="0090448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12D3EF" w14:textId="77777777" w:rsidR="00904480" w:rsidRPr="00494247" w:rsidRDefault="00904480" w:rsidP="0090448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1" w:type="dxa"/>
            <w:gridSpan w:val="3"/>
          </w:tcPr>
          <w:p w14:paraId="0059514B" w14:textId="3CC774EB" w:rsidR="00904480" w:rsidRPr="00494247" w:rsidRDefault="00DB014E" w:rsidP="0090448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2B4" w:rsidRPr="004C4D7B" w14:paraId="7B2A2E8C" w14:textId="77777777" w:rsidTr="0020586A">
        <w:tc>
          <w:tcPr>
            <w:tcW w:w="3600" w:type="dxa"/>
          </w:tcPr>
          <w:p w14:paraId="32C018AD" w14:textId="77777777" w:rsidR="00D172B4" w:rsidRPr="00494247" w:rsidRDefault="00D172B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90122A" w14:textId="4DC5F3AD" w:rsidR="00D172B4" w:rsidRPr="004C4D7B" w:rsidRDefault="00D172B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18EA200" w14:textId="2809B426" w:rsidR="00D172B4" w:rsidRPr="004C4D7B" w:rsidRDefault="0083190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C4D7B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37BB844" w14:textId="6B1FE485" w:rsidR="00D172B4" w:rsidRPr="004C4D7B" w:rsidRDefault="00D172B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14:paraId="0E7F7C4B" w14:textId="082EB438" w:rsidR="00D172B4" w:rsidRPr="004C4D7B" w:rsidRDefault="00D172B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C4D7B">
              <w:rPr>
                <w:sz w:val="30"/>
                <w:szCs w:val="30"/>
              </w:rPr>
              <w:t>256</w:t>
            </w:r>
            <w:r w:rsidR="004E347C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FFBBF" w14:textId="77777777" w:rsidR="00D172B4" w:rsidRPr="004C4D7B" w:rsidRDefault="00D172B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04F9B890" w14:textId="4E7CE300" w:rsidR="00D172B4" w:rsidRPr="004C4D7B" w:rsidRDefault="00D172B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 w:rsidR="004E347C"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DC0B67" w:rsidRPr="00494247" w14:paraId="71FD87C8" w14:textId="77777777" w:rsidTr="00ED67B3">
        <w:trPr>
          <w:trHeight w:val="203"/>
        </w:trPr>
        <w:tc>
          <w:tcPr>
            <w:tcW w:w="3600" w:type="dxa"/>
          </w:tcPr>
          <w:p w14:paraId="1C48A094" w14:textId="5581B806" w:rsidR="00DC0B67" w:rsidRPr="004C4D7B" w:rsidRDefault="00DC0B67" w:rsidP="00DC0B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236" w:type="dxa"/>
          </w:tcPr>
          <w:p w14:paraId="057309E5" w14:textId="4DE809C5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3D269" w14:textId="1BE62BF7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234,409.64</w:t>
            </w:r>
          </w:p>
        </w:tc>
        <w:tc>
          <w:tcPr>
            <w:tcW w:w="236" w:type="dxa"/>
            <w:shd w:val="clear" w:color="auto" w:fill="auto"/>
          </w:tcPr>
          <w:p w14:paraId="22E701C6" w14:textId="0C746217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52103" w14:textId="23E7C3A9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234,409.64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10425C" w14:textId="77777777" w:rsidR="00DC0B67" w:rsidRPr="00494247" w:rsidRDefault="00DC0B67" w:rsidP="00DC0B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76CEAE31" w14:textId="76BBEB8A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42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,020,492.14</w:t>
            </w:r>
          </w:p>
        </w:tc>
      </w:tr>
      <w:tr w:rsidR="00DC0B67" w:rsidRPr="00494247" w14:paraId="558B8AC1" w14:textId="77777777" w:rsidTr="00ED67B3">
        <w:trPr>
          <w:trHeight w:val="203"/>
        </w:trPr>
        <w:tc>
          <w:tcPr>
            <w:tcW w:w="3600" w:type="dxa"/>
          </w:tcPr>
          <w:p w14:paraId="16A271AD" w14:textId="32A0B41F" w:rsidR="00DC0B67" w:rsidRPr="005832C4" w:rsidRDefault="00DC0B67" w:rsidP="00DC0B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236" w:type="dxa"/>
          </w:tcPr>
          <w:p w14:paraId="66022528" w14:textId="0FE5093B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C63421A" w14:textId="31B41E7B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B5E121" w14:textId="15FB150D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0EFAF0B" w14:textId="7D9BCA89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1B37DA" w14:textId="77777777" w:rsidR="00DC0B67" w:rsidRPr="00494247" w:rsidRDefault="00DC0B67" w:rsidP="00DC0B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4D3A6D9A" w14:textId="77777777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C0B67" w:rsidRPr="00494247" w14:paraId="167BB1A8" w14:textId="77777777" w:rsidTr="00ED67B3">
        <w:trPr>
          <w:trHeight w:val="203"/>
        </w:trPr>
        <w:tc>
          <w:tcPr>
            <w:tcW w:w="3600" w:type="dxa"/>
          </w:tcPr>
          <w:p w14:paraId="77B75CCA" w14:textId="7B8AE538" w:rsidR="00DC0B67" w:rsidRPr="005832C4" w:rsidRDefault="00DC0B67" w:rsidP="00DC0B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832C4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</w:tcPr>
          <w:p w14:paraId="300B0AF9" w14:textId="751BF488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042DBF3F" w14:textId="683150E2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715,360.57</w:t>
            </w:r>
          </w:p>
        </w:tc>
        <w:tc>
          <w:tcPr>
            <w:tcW w:w="236" w:type="dxa"/>
            <w:shd w:val="clear" w:color="auto" w:fill="auto"/>
          </w:tcPr>
          <w:p w14:paraId="0AC48CA6" w14:textId="668129CE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06FB568" w14:textId="37D8775F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715,360.57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8F32B7" w14:textId="77777777" w:rsidR="00DC0B67" w:rsidRPr="00494247" w:rsidRDefault="00DC0B67" w:rsidP="00DC0B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589991D0" w14:textId="2248064B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2,731,563.75</w:t>
            </w:r>
          </w:p>
        </w:tc>
      </w:tr>
      <w:tr w:rsidR="00DC0B67" w:rsidRPr="00494247" w14:paraId="4616D57A" w14:textId="77777777" w:rsidTr="00ED67B3">
        <w:trPr>
          <w:trHeight w:val="203"/>
        </w:trPr>
        <w:tc>
          <w:tcPr>
            <w:tcW w:w="3600" w:type="dxa"/>
          </w:tcPr>
          <w:p w14:paraId="236C99D6" w14:textId="0A9A04AE" w:rsidR="00DC0B67" w:rsidRPr="005832C4" w:rsidRDefault="00DC0B67" w:rsidP="00DC0B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</w:tcPr>
          <w:p w14:paraId="6DE4E1F7" w14:textId="48BDF5D0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19B893F" w14:textId="46F8EA1C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</w:tcPr>
          <w:p w14:paraId="48ABC2CD" w14:textId="6563D2D1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18567A4A" w14:textId="76749C49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9E30AA" w14:textId="77777777" w:rsidR="00DC0B67" w:rsidRPr="00494247" w:rsidRDefault="00DC0B67" w:rsidP="00DC0B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77BDC40B" w14:textId="40263A25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51,960.60</w:t>
            </w:r>
          </w:p>
        </w:tc>
      </w:tr>
      <w:tr w:rsidR="00DC0B67" w:rsidRPr="00494247" w14:paraId="44F9F8AB" w14:textId="77777777" w:rsidTr="00ED67B3">
        <w:trPr>
          <w:trHeight w:val="203"/>
        </w:trPr>
        <w:tc>
          <w:tcPr>
            <w:tcW w:w="3600" w:type="dxa"/>
          </w:tcPr>
          <w:p w14:paraId="01C0CB4E" w14:textId="7DDD534C" w:rsidR="00DC0B67" w:rsidRPr="005832C4" w:rsidRDefault="00DC0B67" w:rsidP="00DC0B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</w:tcPr>
          <w:p w14:paraId="6B607834" w14:textId="0BC163E0" w:rsidR="00DC0B67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727C0BA6" w14:textId="5639FF40" w:rsidR="00DC0B67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8741A" w14:textId="2C451D26" w:rsidR="00DC0B67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C442B34" w14:textId="729CA2A3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A48C1" w14:textId="77777777" w:rsidR="00DC0B67" w:rsidRPr="00494247" w:rsidRDefault="00DC0B67" w:rsidP="00DC0B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5D05DCF1" w14:textId="1591818C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C0B67" w:rsidRPr="00494247" w14:paraId="456E514D" w14:textId="77777777" w:rsidTr="00ED67B3">
        <w:trPr>
          <w:trHeight w:val="203"/>
        </w:trPr>
        <w:tc>
          <w:tcPr>
            <w:tcW w:w="3600" w:type="dxa"/>
          </w:tcPr>
          <w:p w14:paraId="0331A117" w14:textId="1565CFB0" w:rsidR="00DC0B67" w:rsidRPr="00B4410A" w:rsidRDefault="00DC0B67" w:rsidP="00DC0B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4410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236" w:type="dxa"/>
          </w:tcPr>
          <w:p w14:paraId="2165DA20" w14:textId="5F11E0F5" w:rsidR="00DC0B67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76BE9" w14:textId="0A02143E" w:rsidR="00DC0B67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72642" w14:textId="36F9B23C" w:rsidR="00DC0B67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D93C6" w14:textId="7E184CCF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AD10D" w14:textId="77777777" w:rsidR="00DC0B67" w:rsidRPr="00494247" w:rsidRDefault="00DC0B67" w:rsidP="00DC0B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29A17" w14:textId="0A23A51D" w:rsidR="00DC0B67" w:rsidRPr="00B4410A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C0B67" w:rsidRPr="00E50A6D" w14:paraId="56E0A9EB" w14:textId="77777777" w:rsidTr="00ED67B3">
        <w:trPr>
          <w:trHeight w:val="203"/>
        </w:trPr>
        <w:tc>
          <w:tcPr>
            <w:tcW w:w="3600" w:type="dxa"/>
          </w:tcPr>
          <w:p w14:paraId="5AF30812" w14:textId="22D3620D" w:rsidR="00DC0B67" w:rsidRPr="004C4D7B" w:rsidRDefault="00DC0B67" w:rsidP="00DC0B6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236" w:type="dxa"/>
          </w:tcPr>
          <w:p w14:paraId="5A31CD59" w14:textId="03856899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CA0A2" w14:textId="0CCF47C6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7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  <w:cs/>
              </w:rPr>
              <w:t>064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  <w:cs/>
              </w:rPr>
              <w:t>770.21</w:t>
            </w:r>
          </w:p>
        </w:tc>
        <w:tc>
          <w:tcPr>
            <w:tcW w:w="236" w:type="dxa"/>
            <w:shd w:val="clear" w:color="auto" w:fill="auto"/>
          </w:tcPr>
          <w:p w14:paraId="03B4C78D" w14:textId="2970410F" w:rsidR="00DC0B67" w:rsidRPr="0024505F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97A73" w14:textId="03D72E09" w:rsidR="00DC0B67" w:rsidRPr="000544ED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7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  <w:cs/>
              </w:rPr>
              <w:t>064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C0B67">
              <w:rPr>
                <w:rFonts w:ascii="Angsana New" w:hAnsi="Angsana New"/>
                <w:color w:val="000000"/>
                <w:sz w:val="30"/>
                <w:szCs w:val="30"/>
                <w:cs/>
              </w:rPr>
              <w:t>770.21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B5470" w14:textId="77777777" w:rsidR="00DC0B67" w:rsidRPr="00494247" w:rsidRDefault="00DC0B67" w:rsidP="00DC0B6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0B2D" w14:textId="1482076E" w:rsidR="00DC0B67" w:rsidRPr="00E50A6D" w:rsidRDefault="00DC0B67" w:rsidP="00DC0B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  <w:bookmarkEnd w:id="4"/>
    </w:tbl>
    <w:p w14:paraId="75F3D21A" w14:textId="77777777" w:rsidR="00904480" w:rsidRDefault="00904480"/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BE2EA1" w:rsidRPr="00494247" w14:paraId="038B97F1" w14:textId="77777777" w:rsidTr="003A3172">
        <w:tc>
          <w:tcPr>
            <w:tcW w:w="3600" w:type="dxa"/>
          </w:tcPr>
          <w:p w14:paraId="46D6341B" w14:textId="3A6AADDC" w:rsidR="00BE2EA1" w:rsidRPr="00494247" w:rsidRDefault="00BE2EA1" w:rsidP="00E11518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5" w:name="_Hlk146539641"/>
          </w:p>
        </w:tc>
        <w:tc>
          <w:tcPr>
            <w:tcW w:w="236" w:type="dxa"/>
          </w:tcPr>
          <w:p w14:paraId="2BDAD3A9" w14:textId="77777777" w:rsidR="00BE2EA1" w:rsidRPr="00494247" w:rsidRDefault="00BE2E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01565E2" w14:textId="77777777" w:rsidR="00BE2EA1" w:rsidRPr="00494247" w:rsidRDefault="00BE2E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736F9A" w14:textId="243994FD" w:rsidR="00BE2EA1" w:rsidRPr="00494247" w:rsidRDefault="00BE2E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299DBA2" w14:textId="329F7C61" w:rsidR="00BE2EA1" w:rsidRPr="00494247" w:rsidRDefault="00BE2E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B014E" w:rsidRPr="00494247" w14:paraId="72BB9F0C" w14:textId="77777777" w:rsidTr="003A3172">
        <w:tc>
          <w:tcPr>
            <w:tcW w:w="3600" w:type="dxa"/>
          </w:tcPr>
          <w:p w14:paraId="38E757EE" w14:textId="77777777" w:rsidR="00DB014E" w:rsidRPr="00494247" w:rsidRDefault="00DB014E" w:rsidP="00DB014E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52512" w14:textId="77777777" w:rsidR="00DB014E" w:rsidRPr="00494247" w:rsidRDefault="00DB014E" w:rsidP="00DB014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20BF4B1" w14:textId="53983250" w:rsidR="00DB014E" w:rsidRPr="00494247" w:rsidRDefault="00DB014E" w:rsidP="00DB014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B6D2E9" w14:textId="77777777" w:rsidR="00DB014E" w:rsidRPr="00494247" w:rsidRDefault="00DB014E" w:rsidP="00DB014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53C61FB7" w14:textId="10CEFA76" w:rsidR="00DB014E" w:rsidRPr="00494247" w:rsidRDefault="00DB014E" w:rsidP="00DB014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EA1" w:rsidRPr="004C4D7B" w14:paraId="6F60BE86" w14:textId="77777777" w:rsidTr="0020586A">
        <w:tc>
          <w:tcPr>
            <w:tcW w:w="3600" w:type="dxa"/>
          </w:tcPr>
          <w:p w14:paraId="1D50B3F9" w14:textId="4C9756F6" w:rsidR="00BE2EA1" w:rsidRPr="00494247" w:rsidRDefault="00BE2EA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622E23" w14:textId="77777777" w:rsidR="00BE2EA1" w:rsidRPr="004C4D7B" w:rsidRDefault="00BE2E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F8A1FA9" w14:textId="6FFDF3CD" w:rsidR="00BE2EA1" w:rsidRPr="004C4D7B" w:rsidRDefault="00DB014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0628EDB0" w14:textId="492946B3" w:rsidR="00BE2EA1" w:rsidRPr="004C4D7B" w:rsidRDefault="00BE2E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C150C82" w14:textId="17889F43" w:rsidR="00BE2EA1" w:rsidRPr="004C4D7B" w:rsidRDefault="00BE2E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8DA1C9" w14:textId="77777777" w:rsidR="00BE2EA1" w:rsidRPr="004C4D7B" w:rsidRDefault="00BE2E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A84453A" w14:textId="54ACA5D1" w:rsidR="00BE2EA1" w:rsidRPr="004C4D7B" w:rsidRDefault="00BE2EA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BE2EA1" w:rsidRPr="00B4410A" w14:paraId="73CAB600" w14:textId="77777777" w:rsidTr="0020586A">
        <w:trPr>
          <w:trHeight w:val="203"/>
        </w:trPr>
        <w:tc>
          <w:tcPr>
            <w:tcW w:w="3600" w:type="dxa"/>
          </w:tcPr>
          <w:p w14:paraId="5105F884" w14:textId="69290443" w:rsidR="00BE2EA1" w:rsidRPr="00E11518" w:rsidRDefault="00BE2EA1" w:rsidP="005F7FF0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5F7FF0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36" w:type="dxa"/>
          </w:tcPr>
          <w:p w14:paraId="57E53232" w14:textId="77777777" w:rsidR="00BE2EA1" w:rsidRPr="00E11518" w:rsidRDefault="00BE2E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BA53EA1" w14:textId="77777777" w:rsidR="00BE2EA1" w:rsidRDefault="00BE2E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3D9730E" w14:textId="77777777" w:rsidR="005F7FF0" w:rsidRPr="00BE2EA1" w:rsidRDefault="005F7F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DAFE6" w14:textId="28EB3EEB" w:rsidR="00BE2EA1" w:rsidRPr="00BE2EA1" w:rsidRDefault="00BE2E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B9E1B" w14:textId="77777777" w:rsidR="00BE2EA1" w:rsidRDefault="00BE2E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D1BD211" w14:textId="46AFEAC0" w:rsidR="005F7FF0" w:rsidRPr="00E11518" w:rsidRDefault="005F7F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BE2EA1" w:rsidRPr="00494247" w:rsidRDefault="00BE2E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31781F70" w14:textId="77777777" w:rsidR="00BE2EA1" w:rsidRDefault="00BE2E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F5750FD" w14:textId="77777777" w:rsidR="005F7FF0" w:rsidRPr="00E11518" w:rsidRDefault="005F7FF0" w:rsidP="004E1996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3172" w:rsidRPr="00B4410A" w14:paraId="247F7040" w14:textId="77777777">
        <w:trPr>
          <w:trHeight w:val="203"/>
        </w:trPr>
        <w:tc>
          <w:tcPr>
            <w:tcW w:w="3600" w:type="dxa"/>
          </w:tcPr>
          <w:p w14:paraId="6D7A0F91" w14:textId="10EEE523" w:rsidR="003A3172" w:rsidRPr="004C4D7B" w:rsidRDefault="003A3172" w:rsidP="003A317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236" w:type="dxa"/>
          </w:tcPr>
          <w:p w14:paraId="268215CF" w14:textId="77777777" w:rsidR="003A3172" w:rsidRPr="00E11518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0D465B4D" w14:textId="003B1654" w:rsidR="003A3172" w:rsidRPr="00E11518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199AB75" w14:textId="79BAC5E2" w:rsidR="003A3172" w:rsidRPr="00E11518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7EB4154C" w14:textId="00B99846" w:rsidR="003A3172" w:rsidRPr="00B4410A" w:rsidRDefault="003A3172" w:rsidP="003A3172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A20CE7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CD5E358" w14:textId="093825A0" w:rsidR="003A3172" w:rsidRPr="00B4410A" w:rsidRDefault="003A3172" w:rsidP="003A3172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</w:p>
        </w:tc>
      </w:tr>
      <w:tr w:rsidR="003A3172" w:rsidRPr="00B4410A" w14:paraId="7894B050" w14:textId="77777777" w:rsidTr="000004BE">
        <w:trPr>
          <w:trHeight w:val="203"/>
        </w:trPr>
        <w:tc>
          <w:tcPr>
            <w:tcW w:w="3600" w:type="dxa"/>
          </w:tcPr>
          <w:p w14:paraId="4A33C811" w14:textId="1B8A7EEF" w:rsidR="003A3172" w:rsidRPr="00B4410A" w:rsidRDefault="003A3172" w:rsidP="003A317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ระหว่างงวด</w:t>
            </w:r>
          </w:p>
        </w:tc>
        <w:tc>
          <w:tcPr>
            <w:tcW w:w="236" w:type="dxa"/>
          </w:tcPr>
          <w:p w14:paraId="2AA5464E" w14:textId="77777777" w:rsidR="003A3172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CEFDB" w14:textId="75D44D62" w:rsidR="003A3172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575.42</w:t>
            </w:r>
          </w:p>
        </w:tc>
        <w:tc>
          <w:tcPr>
            <w:tcW w:w="236" w:type="dxa"/>
            <w:shd w:val="clear" w:color="auto" w:fill="auto"/>
          </w:tcPr>
          <w:p w14:paraId="18833FC7" w14:textId="1434B1FD" w:rsidR="003A3172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0792" w14:textId="74E5040C" w:rsidR="003A3172" w:rsidRPr="00B4410A" w:rsidRDefault="003A3172" w:rsidP="003A3172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224C3F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3EF6B" w14:textId="3373F82A" w:rsidR="003A3172" w:rsidRPr="00B4410A" w:rsidRDefault="003A3172" w:rsidP="003A3172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458C2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3172" w:rsidRPr="00E50A6D" w14:paraId="044A0F89" w14:textId="77777777" w:rsidTr="000004BE">
        <w:trPr>
          <w:trHeight w:val="203"/>
        </w:trPr>
        <w:tc>
          <w:tcPr>
            <w:tcW w:w="3600" w:type="dxa"/>
          </w:tcPr>
          <w:p w14:paraId="7B3CE219" w14:textId="59738E7F" w:rsidR="003A3172" w:rsidRPr="007D4F04" w:rsidRDefault="003A3172" w:rsidP="003A317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78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F78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F7844"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EF784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8C5C3AF" w14:textId="77777777" w:rsidR="003A3172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AE875" w14:textId="6CA9A3A2" w:rsidR="003A3172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575.42</w:t>
            </w:r>
          </w:p>
        </w:tc>
        <w:tc>
          <w:tcPr>
            <w:tcW w:w="236" w:type="dxa"/>
            <w:shd w:val="clear" w:color="auto" w:fill="auto"/>
          </w:tcPr>
          <w:p w14:paraId="64F1A912" w14:textId="08B70657" w:rsidR="003A3172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ACECB" w14:textId="7A0480AE" w:rsidR="003A3172" w:rsidRPr="000544ED" w:rsidRDefault="003A3172" w:rsidP="003A3172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86C27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C295F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035F" w14:textId="5141C0F0" w:rsidR="003A3172" w:rsidRPr="00E50A6D" w:rsidRDefault="003A3172" w:rsidP="003A3172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bookmarkEnd w:id="5"/>
    <w:p w14:paraId="532A957C" w14:textId="1886D26C" w:rsidR="00E11518" w:rsidRDefault="00E11518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1151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02D24DDF" w:rsidR="00E11518" w:rsidRDefault="00E11518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044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173F9">
        <w:rPr>
          <w:rFonts w:ascii="Angsana New" w:hAnsi="Angsana New"/>
          <w:sz w:val="30"/>
          <w:szCs w:val="30"/>
        </w:rPr>
        <w:t>30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กันยายน </w:t>
      </w:r>
      <w:r w:rsidR="004173F9">
        <w:rPr>
          <w:rFonts w:ascii="Angsana New" w:hAnsi="Angsana New"/>
          <w:sz w:val="30"/>
          <w:szCs w:val="30"/>
        </w:rPr>
        <w:t>256</w:t>
      </w:r>
      <w:r w:rsidR="005A556C">
        <w:rPr>
          <w:rFonts w:ascii="Angsana New" w:hAnsi="Angsana New"/>
          <w:sz w:val="30"/>
          <w:szCs w:val="30"/>
        </w:rPr>
        <w:t>6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73F9">
        <w:rPr>
          <w:rFonts w:ascii="Angsana New" w:hAnsi="Angsana New"/>
          <w:sz w:val="30"/>
          <w:szCs w:val="30"/>
        </w:rPr>
        <w:t>31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173F9">
        <w:rPr>
          <w:rFonts w:ascii="Angsana New" w:hAnsi="Angsana New"/>
          <w:sz w:val="30"/>
          <w:szCs w:val="30"/>
        </w:rPr>
        <w:t>25</w:t>
      </w:r>
      <w:r w:rsidR="004173F9" w:rsidRPr="00CF18D2">
        <w:rPr>
          <w:rFonts w:ascii="Angsana New" w:hAnsi="Angsana New"/>
          <w:sz w:val="30"/>
          <w:szCs w:val="30"/>
        </w:rPr>
        <w:t>6</w:t>
      </w:r>
      <w:r w:rsidR="005A556C" w:rsidRPr="00CF18D2">
        <w:rPr>
          <w:rFonts w:ascii="Angsana New" w:hAnsi="Angsana New"/>
          <w:sz w:val="30"/>
          <w:szCs w:val="30"/>
        </w:rPr>
        <w:t>5</w:t>
      </w:r>
      <w:r w:rsidRPr="00CF18D2">
        <w:rPr>
          <w:rFonts w:ascii="Angsana New" w:hAnsi="Angsana New"/>
          <w:sz w:val="30"/>
          <w:szCs w:val="30"/>
        </w:rPr>
        <w:t xml:space="preserve">  </w:t>
      </w:r>
      <w:r w:rsidRPr="00CF18D2">
        <w:rPr>
          <w:rFonts w:ascii="Angsana New" w:hAnsi="Angsana New"/>
          <w:sz w:val="30"/>
          <w:szCs w:val="30"/>
          <w:cs/>
        </w:rPr>
        <w:t>บริษัทฯ มีเงิน</w:t>
      </w:r>
      <w:r w:rsidRPr="00D044B5">
        <w:rPr>
          <w:rFonts w:ascii="Angsana New" w:hAnsi="Angsana New"/>
          <w:sz w:val="30"/>
          <w:szCs w:val="30"/>
          <w:cs/>
        </w:rPr>
        <w:t>ให้กู้ยืมแก่พนักงาน</w:t>
      </w:r>
      <w:r w:rsidRPr="00B37338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="00D044B5" w:rsidRPr="00B37338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B37338">
        <w:rPr>
          <w:rFonts w:ascii="Angsana New" w:hAnsi="Angsana New"/>
          <w:sz w:val="30"/>
          <w:szCs w:val="30"/>
        </w:rPr>
        <w:t>1</w:t>
      </w:r>
      <w:r w:rsidR="00D044B5" w:rsidRPr="00B37338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516F67E7" w14:textId="77777777" w:rsidR="00DE6CFC" w:rsidRDefault="00DE6CFC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7736B0" w14:textId="77777777" w:rsidR="00146776" w:rsidRDefault="00146776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DD066E" w14:textId="77777777" w:rsidR="00DE6CFC" w:rsidRDefault="00DE6CFC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E02C6A" w14:textId="77777777" w:rsidR="00DE6CFC" w:rsidRDefault="00DE6CFC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1CA097" w14:textId="77777777" w:rsidR="00DE6CFC" w:rsidRDefault="00DE6CFC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D6813E" w14:textId="77777777" w:rsidR="00DE6CFC" w:rsidRDefault="00DE6CFC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95BCE" w14:textId="77777777" w:rsidR="00D35F36" w:rsidRPr="00D35F36" w:rsidRDefault="00D35F3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2F3C08C5" w:rsidR="004A5132" w:rsidRPr="00AC69F6" w:rsidRDefault="004A513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20586A" w:rsidRPr="00494247" w14:paraId="28495BD6" w14:textId="77777777" w:rsidTr="003A3172">
        <w:tc>
          <w:tcPr>
            <w:tcW w:w="3600" w:type="dxa"/>
          </w:tcPr>
          <w:p w14:paraId="28495BD0" w14:textId="77777777" w:rsidR="0020586A" w:rsidRPr="00494247" w:rsidRDefault="0020586A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6" w:name="_Hlk146539976"/>
          </w:p>
        </w:tc>
        <w:tc>
          <w:tcPr>
            <w:tcW w:w="236" w:type="dxa"/>
          </w:tcPr>
          <w:p w14:paraId="0EC7DF0D" w14:textId="77777777" w:rsidR="0020586A" w:rsidRPr="00494247" w:rsidRDefault="0020586A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D7EF6ED" w14:textId="77777777" w:rsidR="0020586A" w:rsidRPr="00494247" w:rsidRDefault="0020586A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C20B2" w14:textId="77777777" w:rsidR="0020586A" w:rsidRPr="00494247" w:rsidRDefault="0020586A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8495BD5" w14:textId="115A80CE" w:rsidR="0020586A" w:rsidRPr="00494247" w:rsidRDefault="0020586A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0586A" w:rsidRPr="00494247" w14:paraId="3F8A691C" w14:textId="77777777" w:rsidTr="003A3172">
        <w:tc>
          <w:tcPr>
            <w:tcW w:w="3600" w:type="dxa"/>
          </w:tcPr>
          <w:p w14:paraId="46235BA8" w14:textId="77777777" w:rsidR="0020586A" w:rsidRPr="00494247" w:rsidRDefault="0020586A" w:rsidP="0020586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801AD1" w14:textId="77777777" w:rsidR="0020586A" w:rsidRPr="00494247" w:rsidRDefault="0020586A" w:rsidP="0020586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E919526" w14:textId="600BFBE4" w:rsidR="0020586A" w:rsidRPr="00494247" w:rsidRDefault="0020586A" w:rsidP="0020586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213A8C0" w14:textId="77777777" w:rsidR="0020586A" w:rsidRPr="00494247" w:rsidRDefault="0020586A" w:rsidP="0020586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673D8E56" w14:textId="46CB3145" w:rsidR="0020586A" w:rsidRPr="00494247" w:rsidRDefault="0020586A" w:rsidP="0020586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86A" w:rsidRPr="00494247" w14:paraId="28495BE4" w14:textId="77777777" w:rsidTr="0056417D">
        <w:tc>
          <w:tcPr>
            <w:tcW w:w="3600" w:type="dxa"/>
          </w:tcPr>
          <w:p w14:paraId="28495BDC" w14:textId="77777777" w:rsidR="0020586A" w:rsidRPr="00494247" w:rsidRDefault="0020586A" w:rsidP="0020586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812007" w14:textId="77777777" w:rsidR="0020586A" w:rsidRPr="00D044B5" w:rsidRDefault="0020586A" w:rsidP="0020586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99A71B4" w14:textId="1F302AD0" w:rsidR="0020586A" w:rsidRPr="00D044B5" w:rsidRDefault="0020586A" w:rsidP="0020586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482EF8DB" w14:textId="77777777" w:rsidR="0020586A" w:rsidRPr="00D044B5" w:rsidRDefault="0020586A" w:rsidP="0020586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4BAFD908" w:rsidR="0020586A" w:rsidRPr="00D044B5" w:rsidRDefault="0020586A" w:rsidP="0020586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20586A" w:rsidRPr="00D044B5" w:rsidRDefault="0020586A" w:rsidP="0020586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495BE3" w14:textId="171D5D95" w:rsidR="0020586A" w:rsidRPr="00D044B5" w:rsidRDefault="0020586A" w:rsidP="0020586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A3172" w:rsidRPr="00494247" w14:paraId="28495BFF" w14:textId="77777777" w:rsidTr="000004BE">
        <w:trPr>
          <w:trHeight w:val="203"/>
        </w:trPr>
        <w:tc>
          <w:tcPr>
            <w:tcW w:w="3600" w:type="dxa"/>
          </w:tcPr>
          <w:p w14:paraId="28495BF7" w14:textId="77777777" w:rsidR="003A3172" w:rsidRPr="00494247" w:rsidRDefault="003A3172" w:rsidP="003A31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236" w:type="dxa"/>
          </w:tcPr>
          <w:p w14:paraId="77CE7AFA" w14:textId="77777777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B246BF2" w14:textId="201FE900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086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831.17</w:t>
            </w:r>
          </w:p>
        </w:tc>
        <w:tc>
          <w:tcPr>
            <w:tcW w:w="236" w:type="dxa"/>
            <w:shd w:val="clear" w:color="auto" w:fill="auto"/>
          </w:tcPr>
          <w:p w14:paraId="509221EB" w14:textId="77777777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BFC" w14:textId="1907FA91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086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831.17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FD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BFE" w14:textId="4608C34F" w:rsidR="003A3172" w:rsidRPr="00494247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290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435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502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A3172" w:rsidRPr="00494247" w14:paraId="157FF644" w14:textId="77777777" w:rsidTr="000004BE">
        <w:trPr>
          <w:trHeight w:val="203"/>
        </w:trPr>
        <w:tc>
          <w:tcPr>
            <w:tcW w:w="3600" w:type="dxa"/>
          </w:tcPr>
          <w:p w14:paraId="008B1C47" w14:textId="64F8903E" w:rsidR="003A3172" w:rsidRPr="00494247" w:rsidRDefault="003A3172" w:rsidP="003A31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236" w:type="dxa"/>
          </w:tcPr>
          <w:p w14:paraId="278BDE61" w14:textId="77777777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4F89FD9" w14:textId="033A666B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409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553.31</w:t>
            </w:r>
          </w:p>
        </w:tc>
        <w:tc>
          <w:tcPr>
            <w:tcW w:w="236" w:type="dxa"/>
            <w:shd w:val="clear" w:color="auto" w:fill="auto"/>
          </w:tcPr>
          <w:p w14:paraId="1178558D" w14:textId="77777777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3C88597" w14:textId="386B709F" w:rsidR="003A3172" w:rsidRPr="00F4526A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409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553.31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9DBBA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B2F6D46" w14:textId="593982E4" w:rsidR="003A3172" w:rsidRPr="00E50A6D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1,310,883.02</w:t>
            </w:r>
          </w:p>
        </w:tc>
      </w:tr>
      <w:tr w:rsidR="003A3172" w:rsidRPr="00494247" w14:paraId="28495C11" w14:textId="77777777" w:rsidTr="000004BE">
        <w:trPr>
          <w:trHeight w:val="181"/>
        </w:trPr>
        <w:tc>
          <w:tcPr>
            <w:tcW w:w="3600" w:type="dxa"/>
          </w:tcPr>
          <w:p w14:paraId="28495C09" w14:textId="249F7E14" w:rsidR="003A3172" w:rsidRPr="00494247" w:rsidRDefault="003A3172" w:rsidP="003A31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236" w:type="dxa"/>
          </w:tcPr>
          <w:p w14:paraId="50A45130" w14:textId="77777777" w:rsidR="003A3172" w:rsidRPr="00D3269C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7B29799" w14:textId="696BCCDF" w:rsidR="003A3172" w:rsidRPr="00D3269C" w:rsidRDefault="00450835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52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919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043.57</w:t>
            </w:r>
          </w:p>
        </w:tc>
        <w:tc>
          <w:tcPr>
            <w:tcW w:w="236" w:type="dxa"/>
            <w:shd w:val="clear" w:color="auto" w:fill="auto"/>
          </w:tcPr>
          <w:p w14:paraId="71CCFDC9" w14:textId="77777777" w:rsidR="003A3172" w:rsidRPr="00D3269C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0769EA2A" w:rsidR="003A3172" w:rsidRPr="00D3269C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50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916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781.01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0F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10" w14:textId="0E5F52D4" w:rsidR="003A3172" w:rsidRPr="00494247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39,272,400.67</w:t>
            </w:r>
          </w:p>
        </w:tc>
      </w:tr>
      <w:tr w:rsidR="003A3172" w:rsidRPr="00494247" w14:paraId="28495C1A" w14:textId="77777777" w:rsidTr="000004BE">
        <w:trPr>
          <w:trHeight w:val="181"/>
        </w:trPr>
        <w:tc>
          <w:tcPr>
            <w:tcW w:w="3600" w:type="dxa"/>
          </w:tcPr>
          <w:p w14:paraId="28495C12" w14:textId="1F48534F" w:rsidR="003A3172" w:rsidRPr="00494247" w:rsidRDefault="003A3172" w:rsidP="003A3172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C04F998" w14:textId="77777777" w:rsidR="003A3172" w:rsidRPr="00613CA0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3F2CE5" w14:textId="7ADBFFB7" w:rsidR="003A3172" w:rsidRPr="00613CA0" w:rsidRDefault="00450835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432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415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428.05</w:t>
            </w:r>
          </w:p>
        </w:tc>
        <w:tc>
          <w:tcPr>
            <w:tcW w:w="236" w:type="dxa"/>
            <w:shd w:val="clear" w:color="auto" w:fill="auto"/>
          </w:tcPr>
          <w:p w14:paraId="74060222" w14:textId="77777777" w:rsidR="003A3172" w:rsidRPr="00613CA0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495C17" w14:textId="2905558F" w:rsidR="003A3172" w:rsidRPr="00613CA0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430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413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165.49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18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495C19" w14:textId="79F93500" w:rsidR="003A3172" w:rsidRPr="00494247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018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785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3A3172" w:rsidRPr="00494247" w14:paraId="28495C23" w14:textId="77777777" w:rsidTr="000004BE">
        <w:trPr>
          <w:trHeight w:val="181"/>
        </w:trPr>
        <w:tc>
          <w:tcPr>
            <w:tcW w:w="3600" w:type="dxa"/>
          </w:tcPr>
          <w:p w14:paraId="28495C1B" w14:textId="77777777" w:rsidR="003A3172" w:rsidRPr="00494247" w:rsidRDefault="003A3172" w:rsidP="003A31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236" w:type="dxa"/>
          </w:tcPr>
          <w:p w14:paraId="29FEF2FC" w14:textId="77777777" w:rsidR="003A3172" w:rsidRPr="00613CA0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7FD0BEF" w14:textId="0570A2B4" w:rsidR="003A3172" w:rsidRPr="00613CA0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731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662.71)</w:t>
            </w:r>
          </w:p>
        </w:tc>
        <w:tc>
          <w:tcPr>
            <w:tcW w:w="236" w:type="dxa"/>
            <w:shd w:val="clear" w:color="auto" w:fill="auto"/>
          </w:tcPr>
          <w:p w14:paraId="157CB5B4" w14:textId="77777777" w:rsidR="003A3172" w:rsidRPr="00613CA0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244204BF" w:rsidR="003A3172" w:rsidRPr="00613CA0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731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662.71)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1" w14:textId="77777777" w:rsidR="003A3172" w:rsidRPr="00494247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495C22" w14:textId="687344B9" w:rsidR="003A3172" w:rsidRPr="00494247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DF">
              <w:rPr>
                <w:rFonts w:ascii="Angsana New" w:hAnsi="Angsana New"/>
                <w:color w:val="000000"/>
                <w:sz w:val="30"/>
                <w:szCs w:val="30"/>
              </w:rPr>
              <w:t>(5,187,117.23)</w:t>
            </w:r>
          </w:p>
        </w:tc>
      </w:tr>
      <w:tr w:rsidR="003A3172" w:rsidRPr="00494247" w14:paraId="28495C2C" w14:textId="77777777" w:rsidTr="000004BE">
        <w:trPr>
          <w:trHeight w:val="149"/>
        </w:trPr>
        <w:tc>
          <w:tcPr>
            <w:tcW w:w="3600" w:type="dxa"/>
          </w:tcPr>
          <w:p w14:paraId="28495C24" w14:textId="77777777" w:rsidR="003A3172" w:rsidRPr="00D3269C" w:rsidRDefault="003A3172" w:rsidP="003A3172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61F071F3" w14:textId="77777777" w:rsidR="003A3172" w:rsidRPr="00D3269C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1C10E" w14:textId="466181BE" w:rsidR="003A3172" w:rsidRPr="00D3269C" w:rsidRDefault="00450835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426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683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835">
              <w:rPr>
                <w:rFonts w:ascii="Angsana New" w:hAnsi="Angsana New"/>
                <w:color w:val="000000"/>
                <w:sz w:val="30"/>
                <w:szCs w:val="30"/>
                <w:cs/>
              </w:rPr>
              <w:t>765.34</w:t>
            </w:r>
          </w:p>
        </w:tc>
        <w:tc>
          <w:tcPr>
            <w:tcW w:w="236" w:type="dxa"/>
            <w:shd w:val="clear" w:color="auto" w:fill="auto"/>
          </w:tcPr>
          <w:p w14:paraId="484B1368" w14:textId="77777777" w:rsidR="003A3172" w:rsidRPr="00D3269C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168A5C8C" w:rsidR="003A3172" w:rsidRPr="00D3269C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424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681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502.78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A" w14:textId="77777777" w:rsidR="003A3172" w:rsidRPr="00D3269C" w:rsidRDefault="003A3172" w:rsidP="003A317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B" w14:textId="292053A3" w:rsidR="003A3172" w:rsidRPr="00D3269C" w:rsidRDefault="003A3172" w:rsidP="003A317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325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831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668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</w:tbl>
    <w:bookmarkEnd w:id="6"/>
    <w:p w14:paraId="01BFE0D0" w14:textId="74CD4EDE" w:rsidR="0064299F" w:rsidRDefault="00884FB1" w:rsidP="00884FB1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84FB1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41"/>
        <w:gridCol w:w="1872"/>
      </w:tblGrid>
      <w:tr w:rsidR="004B1924" w:rsidRPr="00494247" w14:paraId="69A79B1B" w14:textId="77777777" w:rsidTr="00B735B0">
        <w:tc>
          <w:tcPr>
            <w:tcW w:w="3600" w:type="dxa"/>
          </w:tcPr>
          <w:p w14:paraId="61CE38E9" w14:textId="77777777" w:rsidR="004B1924" w:rsidRPr="00494247" w:rsidRDefault="004B192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7" w:name="_Hlk146540134"/>
          </w:p>
        </w:tc>
        <w:tc>
          <w:tcPr>
            <w:tcW w:w="236" w:type="dxa"/>
          </w:tcPr>
          <w:p w14:paraId="098A6C0C" w14:textId="77777777" w:rsidR="004B1924" w:rsidRPr="00494247" w:rsidRDefault="004B192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9B5A27F" w14:textId="77777777" w:rsidR="004B1924" w:rsidRPr="00494247" w:rsidRDefault="004B192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89251" w14:textId="77777777" w:rsidR="004B1924" w:rsidRPr="00494247" w:rsidRDefault="004B192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5" w:type="dxa"/>
            <w:gridSpan w:val="3"/>
          </w:tcPr>
          <w:p w14:paraId="3F6A3CB4" w14:textId="24E125EC" w:rsidR="004B1924" w:rsidRPr="00494247" w:rsidRDefault="004B192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B1924" w:rsidRPr="00494247" w14:paraId="318EAA2F" w14:textId="77777777" w:rsidTr="00B735B0">
        <w:tc>
          <w:tcPr>
            <w:tcW w:w="3600" w:type="dxa"/>
          </w:tcPr>
          <w:p w14:paraId="096F40A9" w14:textId="77777777" w:rsidR="004B1924" w:rsidRPr="00494247" w:rsidRDefault="004B192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039C3" w14:textId="77777777" w:rsidR="004B1924" w:rsidRPr="00494247" w:rsidRDefault="004B192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84A150" w14:textId="3D612500" w:rsidR="004B1924" w:rsidRPr="00494247" w:rsidRDefault="00B735B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C2D7219" w14:textId="77777777" w:rsidR="004B1924" w:rsidRPr="00494247" w:rsidRDefault="004B192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5" w:type="dxa"/>
            <w:gridSpan w:val="3"/>
            <w:shd w:val="clear" w:color="auto" w:fill="auto"/>
          </w:tcPr>
          <w:p w14:paraId="667F0278" w14:textId="5B82B51D" w:rsidR="004B1924" w:rsidRPr="00494247" w:rsidRDefault="007208C5" w:rsidP="007208C5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358" w:rsidRPr="00D044B5" w14:paraId="6D9B52C5" w14:textId="77777777" w:rsidTr="00B735B0">
        <w:tc>
          <w:tcPr>
            <w:tcW w:w="3600" w:type="dxa"/>
          </w:tcPr>
          <w:p w14:paraId="5DF65338" w14:textId="77777777" w:rsidR="00464358" w:rsidRPr="00494247" w:rsidRDefault="00464358" w:rsidP="0046435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98BF43" w14:textId="77777777" w:rsidR="00464358" w:rsidRPr="00D044B5" w:rsidRDefault="00464358" w:rsidP="004643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40AC4" w14:textId="558CB24C" w:rsidR="00464358" w:rsidRPr="00D044B5" w:rsidRDefault="00B735B0" w:rsidP="004643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35A103" w14:textId="77777777" w:rsidR="00464358" w:rsidRPr="00D044B5" w:rsidRDefault="00464358" w:rsidP="004643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36136" w14:textId="5BF955FB" w:rsidR="00464358" w:rsidRPr="00D044B5" w:rsidRDefault="00464358" w:rsidP="004643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5D7A92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2715349A" w14:textId="77777777" w:rsidR="00464358" w:rsidRPr="00D044B5" w:rsidRDefault="00464358" w:rsidP="004643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C591" w14:textId="77777777" w:rsidR="00464358" w:rsidRPr="00D044B5" w:rsidRDefault="00464358" w:rsidP="004643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464358" w:rsidRPr="00494247" w14:paraId="12BC0D2A" w14:textId="77777777" w:rsidTr="00B735B0">
        <w:trPr>
          <w:trHeight w:val="203"/>
        </w:trPr>
        <w:tc>
          <w:tcPr>
            <w:tcW w:w="3600" w:type="dxa"/>
          </w:tcPr>
          <w:p w14:paraId="7AC33C95" w14:textId="5580355A" w:rsidR="00464358" w:rsidRPr="009B04F8" w:rsidRDefault="00464358" w:rsidP="00464358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สินทรัพย์ทางการเงินที่วัดมูลค่าผ่านด้วยมูลค่ายุติธรรมผ่านกำไรหรือขาดทุน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A744F5" w14:textId="77777777" w:rsidR="00464358" w:rsidRPr="00F4526A" w:rsidRDefault="00464358" w:rsidP="0046435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D3B910B" w14:textId="77777777" w:rsidR="00464358" w:rsidRPr="00F4526A" w:rsidRDefault="00464358" w:rsidP="0046435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1F713" w14:textId="77777777" w:rsidR="00464358" w:rsidRPr="00F4526A" w:rsidRDefault="00464358" w:rsidP="0046435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EF82B6C" w14:textId="03920337" w:rsidR="00464358" w:rsidRPr="00F4526A" w:rsidRDefault="00464358" w:rsidP="0046435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1A69B7D" w14:textId="77777777" w:rsidR="00464358" w:rsidRPr="00494247" w:rsidRDefault="00464358" w:rsidP="0046435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FA7C84C" w14:textId="77777777" w:rsidR="00464358" w:rsidRPr="00494247" w:rsidRDefault="00464358" w:rsidP="0046435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735B0" w:rsidRPr="00494247" w14:paraId="4012D615" w14:textId="77777777" w:rsidTr="00E93D9A">
        <w:trPr>
          <w:trHeight w:val="181"/>
        </w:trPr>
        <w:tc>
          <w:tcPr>
            <w:tcW w:w="3600" w:type="dxa"/>
          </w:tcPr>
          <w:p w14:paraId="5351C585" w14:textId="06A8AF4F" w:rsidR="00B735B0" w:rsidRPr="009B04F8" w:rsidRDefault="00B735B0" w:rsidP="00B735B0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236" w:type="dxa"/>
          </w:tcPr>
          <w:p w14:paraId="538E59B7" w14:textId="77777777" w:rsidR="00B735B0" w:rsidRPr="00A85698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08E6439" w14:textId="5F8EFCFC" w:rsidR="00B735B0" w:rsidRPr="00A85698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682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355.48</w:t>
            </w:r>
          </w:p>
        </w:tc>
        <w:tc>
          <w:tcPr>
            <w:tcW w:w="236" w:type="dxa"/>
          </w:tcPr>
          <w:p w14:paraId="1B511B9D" w14:textId="77777777" w:rsidR="00B735B0" w:rsidRPr="00A85698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3612D" w14:textId="16AA95FF" w:rsidR="00B735B0" w:rsidRPr="00D3269C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682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355.48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983B75E" w14:textId="77777777" w:rsidR="00B735B0" w:rsidRPr="00494247" w:rsidRDefault="00B735B0" w:rsidP="00B735B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5795" w14:textId="77777777" w:rsidR="00B735B0" w:rsidRPr="00494247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735B0" w:rsidRPr="00D3269C" w14:paraId="160F8DF7" w14:textId="77777777" w:rsidTr="00E93D9A">
        <w:trPr>
          <w:trHeight w:val="149"/>
        </w:trPr>
        <w:tc>
          <w:tcPr>
            <w:tcW w:w="3600" w:type="dxa"/>
          </w:tcPr>
          <w:p w14:paraId="2DABAD49" w14:textId="77777777" w:rsidR="00B735B0" w:rsidRPr="00D3269C" w:rsidRDefault="00B735B0" w:rsidP="00B735B0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36" w:type="dxa"/>
          </w:tcPr>
          <w:p w14:paraId="40978B5B" w14:textId="77777777" w:rsidR="00B735B0" w:rsidRPr="00A85698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754D528" w14:textId="0B8C3C1F" w:rsidR="00B735B0" w:rsidRPr="00A85698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682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355.48</w:t>
            </w:r>
          </w:p>
        </w:tc>
        <w:tc>
          <w:tcPr>
            <w:tcW w:w="236" w:type="dxa"/>
          </w:tcPr>
          <w:p w14:paraId="7B818CE8" w14:textId="77777777" w:rsidR="00B735B0" w:rsidRPr="00A85698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39234" w14:textId="7943D414" w:rsidR="00B735B0" w:rsidRPr="00D3269C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682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A3172">
              <w:rPr>
                <w:rFonts w:ascii="Angsana New" w:hAnsi="Angsana New"/>
                <w:color w:val="000000"/>
                <w:sz w:val="30"/>
                <w:szCs w:val="30"/>
                <w:cs/>
              </w:rPr>
              <w:t>355.48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5AC8FB6" w14:textId="77777777" w:rsidR="00B735B0" w:rsidRPr="00D3269C" w:rsidRDefault="00B735B0" w:rsidP="00B735B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20325" w14:textId="77777777" w:rsidR="00B735B0" w:rsidRPr="00D3269C" w:rsidRDefault="00B735B0" w:rsidP="00B735B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bookmarkEnd w:id="7"/>
    </w:tbl>
    <w:p w14:paraId="09FB0194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B5A06C8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A790D8A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ACF24F9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6CA2F78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02D80DB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B0733FB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F2D2B6F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930FC6D" w14:textId="77777777" w:rsidR="00FA5D72" w:rsidRDefault="00FA5D72" w:rsidP="00FA5D72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984C992" w14:textId="73B88CB5" w:rsidR="00F95B64" w:rsidRDefault="00F95B64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0E4BF58" w14:textId="3BD59E05" w:rsidR="00586F64" w:rsidRPr="00202C39" w:rsidRDefault="00586F64" w:rsidP="00FA42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8" w:name="_Hlk146541021"/>
      <w:r w:rsidRPr="00202C39">
        <w:rPr>
          <w:rFonts w:ascii="Angsana New" w:hAnsi="Angsana New" w:hint="cs"/>
          <w:sz w:val="30"/>
          <w:szCs w:val="30"/>
          <w:cs/>
        </w:rPr>
        <w:t>ราย</w:t>
      </w:r>
      <w:r w:rsidR="00A33CED" w:rsidRPr="00202C39">
        <w:rPr>
          <w:rFonts w:ascii="Angsana New" w:hAnsi="Angsana New" w:hint="cs"/>
          <w:sz w:val="30"/>
          <w:szCs w:val="30"/>
          <w:cs/>
        </w:rPr>
        <w:t>ละเอียดของเงินลงทุนในบริษัทย่อย</w:t>
      </w:r>
      <w:r w:rsidR="004F2DF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F2DF8">
        <w:rPr>
          <w:rFonts w:ascii="Angsana New" w:hAnsi="Angsana New"/>
          <w:sz w:val="30"/>
          <w:szCs w:val="30"/>
          <w:lang w:val="en-US"/>
        </w:rPr>
        <w:t xml:space="preserve">30 </w:t>
      </w:r>
      <w:r w:rsidR="004F2DF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4F2DF8">
        <w:rPr>
          <w:rFonts w:ascii="Angsana New" w:hAnsi="Angsana New"/>
          <w:sz w:val="30"/>
          <w:szCs w:val="30"/>
          <w:lang w:val="en-US"/>
        </w:rPr>
        <w:t xml:space="preserve">2566 </w:t>
      </w:r>
      <w:r w:rsidR="00A33CED" w:rsidRPr="00202C3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7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728"/>
        <w:gridCol w:w="236"/>
        <w:gridCol w:w="1872"/>
        <w:gridCol w:w="236"/>
        <w:gridCol w:w="1872"/>
      </w:tblGrid>
      <w:tr w:rsidR="00563BE3" w:rsidRPr="00494247" w14:paraId="4F4498C4" w14:textId="03533373" w:rsidTr="00554208">
        <w:tc>
          <w:tcPr>
            <w:tcW w:w="3780" w:type="dxa"/>
          </w:tcPr>
          <w:p w14:paraId="030C917F" w14:textId="0B498AC5" w:rsidR="00563BE3" w:rsidRPr="00494247" w:rsidRDefault="00563BE3" w:rsidP="00FA4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504EFF9" w14:textId="40EB026C" w:rsidR="00563BE3" w:rsidRPr="00494247" w:rsidRDefault="00563BE3" w:rsidP="00FA4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3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(หน่วย: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4E334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976E10D" w14:textId="77777777" w:rsidR="00563BE3" w:rsidRPr="00494247" w:rsidRDefault="00563BE3" w:rsidP="00FA4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0A46F09" w14:textId="43A617BF" w:rsidR="00563BE3" w:rsidRPr="00494247" w:rsidRDefault="00563BE3" w:rsidP="00FA4287">
            <w:pPr>
              <w:tabs>
                <w:tab w:val="left" w:pos="1633"/>
              </w:tabs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28FD75" w14:textId="77777777" w:rsidR="00563BE3" w:rsidRPr="004E334E" w:rsidRDefault="00563BE3" w:rsidP="00FA428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29E964B9" w14:textId="76EF875D" w:rsidR="00563BE3" w:rsidRPr="00494247" w:rsidRDefault="00563BE3" w:rsidP="00FA4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3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(หน่วย: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4E334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1760A" w:rsidRPr="00494247" w14:paraId="5006A23A" w14:textId="77777777" w:rsidTr="00554208">
        <w:tc>
          <w:tcPr>
            <w:tcW w:w="3780" w:type="dxa"/>
          </w:tcPr>
          <w:p w14:paraId="1A86A811" w14:textId="77777777" w:rsidR="0031760A" w:rsidRPr="00494247" w:rsidRDefault="0031760A" w:rsidP="00563BE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39FA3D18" w14:textId="0FD46386" w:rsidR="0031760A" w:rsidRPr="004E334E" w:rsidRDefault="00FB4101" w:rsidP="00FB410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BE3" w:rsidRPr="00494247" w14:paraId="3370A9D1" w14:textId="0F637BDF" w:rsidTr="004F2DF8">
        <w:tc>
          <w:tcPr>
            <w:tcW w:w="3780" w:type="dxa"/>
          </w:tcPr>
          <w:p w14:paraId="05446A0D" w14:textId="7294D501" w:rsidR="00563BE3" w:rsidRDefault="00563BE3" w:rsidP="00563BE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837905C" w14:textId="7D7B0AE0" w:rsidR="00563BE3" w:rsidRDefault="00563BE3" w:rsidP="00563B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AA0637" w14:textId="77777777" w:rsidR="00563BE3" w:rsidRPr="00494247" w:rsidRDefault="00563BE3" w:rsidP="00563BE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3BD624B" w14:textId="20075017" w:rsidR="00563BE3" w:rsidRPr="00494247" w:rsidRDefault="00563BE3" w:rsidP="00563B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0C57F" w14:textId="77777777" w:rsidR="00563BE3" w:rsidRDefault="00563BE3" w:rsidP="00563B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693E097" w14:textId="586D213B" w:rsidR="00563BE3" w:rsidRDefault="00563BE3" w:rsidP="00563BE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เงินลงทุนตามวิธีราคาทุน</w:t>
            </w:r>
          </w:p>
        </w:tc>
      </w:tr>
      <w:tr w:rsidR="00554208" w:rsidRPr="00D044B5" w14:paraId="09C0E9F3" w14:textId="22A7AA9F" w:rsidTr="004F2DF8">
        <w:trPr>
          <w:trHeight w:hRule="exact" w:val="144"/>
        </w:trPr>
        <w:tc>
          <w:tcPr>
            <w:tcW w:w="3780" w:type="dxa"/>
          </w:tcPr>
          <w:p w14:paraId="0C31038F" w14:textId="20EB49AF" w:rsidR="00554208" w:rsidRPr="00494247" w:rsidRDefault="00554208" w:rsidP="0055420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3252BB" w14:textId="361CF282" w:rsidR="00554208" w:rsidRPr="00D044B5" w:rsidRDefault="00554208" w:rsidP="0055420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09C72DA" w14:textId="77777777" w:rsidR="00554208" w:rsidRPr="00D044B5" w:rsidRDefault="00554208" w:rsidP="0055420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28F97D6" w14:textId="0B89876C" w:rsidR="00554208" w:rsidRPr="00D044B5" w:rsidRDefault="00554208" w:rsidP="0055420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58C62" w14:textId="77777777" w:rsidR="00554208" w:rsidRPr="00D044B5" w:rsidRDefault="00554208" w:rsidP="0055420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5494DBC" w14:textId="746CC334" w:rsidR="00554208" w:rsidRPr="00D044B5" w:rsidRDefault="00554208" w:rsidP="0055420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554208" w:rsidRPr="00AC0B10" w14:paraId="71402784" w14:textId="00FD1DF6" w:rsidTr="004F2DF8">
        <w:trPr>
          <w:trHeight w:val="203"/>
        </w:trPr>
        <w:tc>
          <w:tcPr>
            <w:tcW w:w="3780" w:type="dxa"/>
          </w:tcPr>
          <w:p w14:paraId="48DBD6D5" w14:textId="32CE8850" w:rsidR="00554208" w:rsidRPr="00494247" w:rsidRDefault="00554208" w:rsidP="0055420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F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728" w:type="dxa"/>
          </w:tcPr>
          <w:p w14:paraId="4DDECE1B" w14:textId="32D85E4C" w:rsidR="00554208" w:rsidRPr="004E334E" w:rsidRDefault="00554208" w:rsidP="0055420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5,000,000.00</w:t>
            </w:r>
          </w:p>
        </w:tc>
        <w:tc>
          <w:tcPr>
            <w:tcW w:w="236" w:type="dxa"/>
          </w:tcPr>
          <w:p w14:paraId="7795C7B5" w14:textId="77777777" w:rsidR="00554208" w:rsidRDefault="00554208" w:rsidP="0055420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B86E65C" w14:textId="6BC229E7" w:rsidR="00554208" w:rsidRPr="00AC0B10" w:rsidRDefault="00554208" w:rsidP="0055420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1485B2B8" w14:textId="77777777" w:rsidR="00554208" w:rsidRDefault="00554208" w:rsidP="0055420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9731EA4" w14:textId="2BB5B2BA" w:rsidR="00554208" w:rsidRDefault="0004380B" w:rsidP="0055420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380B">
              <w:rPr>
                <w:rFonts w:ascii="Angsana New" w:hAnsi="Angsana New"/>
                <w:color w:val="000000"/>
                <w:sz w:val="30"/>
                <w:szCs w:val="30"/>
              </w:rPr>
              <w:t>637,450.00</w:t>
            </w:r>
          </w:p>
        </w:tc>
      </w:tr>
      <w:tr w:rsidR="0004380B" w:rsidRPr="00D3269C" w14:paraId="2F1895D8" w14:textId="3372C5F2" w:rsidTr="00D3250E">
        <w:trPr>
          <w:trHeight w:val="203"/>
        </w:trPr>
        <w:tc>
          <w:tcPr>
            <w:tcW w:w="3780" w:type="dxa"/>
          </w:tcPr>
          <w:p w14:paraId="4538F9D3" w14:textId="75B001F2" w:rsidR="0004380B" w:rsidRPr="00816665" w:rsidRDefault="0004380B" w:rsidP="0004380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699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728" w:type="dxa"/>
          </w:tcPr>
          <w:p w14:paraId="4462CF8D" w14:textId="7FFABF24" w:rsidR="0004380B" w:rsidRPr="006353D1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5,000,000.00</w:t>
            </w:r>
          </w:p>
        </w:tc>
        <w:tc>
          <w:tcPr>
            <w:tcW w:w="236" w:type="dxa"/>
          </w:tcPr>
          <w:p w14:paraId="1DC11D6E" w14:textId="77777777" w:rsidR="0004380B" w:rsidRPr="006353D1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1F214E6" w14:textId="150DCAAB" w:rsidR="0004380B" w:rsidRPr="00D3269C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4E864AFD" w14:textId="77777777" w:rsidR="0004380B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520A5D6" w14:textId="021755A8" w:rsidR="0004380B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380B">
              <w:rPr>
                <w:rFonts w:ascii="Angsana New" w:hAnsi="Angsana New"/>
                <w:color w:val="000000"/>
                <w:sz w:val="30"/>
                <w:szCs w:val="30"/>
              </w:rPr>
              <w:t xml:space="preserve"> 637,450.00 </w:t>
            </w:r>
          </w:p>
        </w:tc>
      </w:tr>
      <w:tr w:rsidR="0004380B" w:rsidRPr="00816665" w14:paraId="71A6D63F" w14:textId="14F1253E" w:rsidTr="00FA4287">
        <w:trPr>
          <w:trHeight w:val="181"/>
        </w:trPr>
        <w:tc>
          <w:tcPr>
            <w:tcW w:w="3780" w:type="dxa"/>
          </w:tcPr>
          <w:p w14:paraId="5D395496" w14:textId="4B68DD72" w:rsidR="0004380B" w:rsidRPr="00816665" w:rsidRDefault="0004380B" w:rsidP="0004380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AA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728" w:type="dxa"/>
          </w:tcPr>
          <w:p w14:paraId="6867EFCA" w14:textId="5183B818" w:rsidR="0004380B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5,000,000.00</w:t>
            </w:r>
          </w:p>
        </w:tc>
        <w:tc>
          <w:tcPr>
            <w:tcW w:w="236" w:type="dxa"/>
          </w:tcPr>
          <w:p w14:paraId="7666F584" w14:textId="77777777" w:rsidR="0004380B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758B0760" w14:textId="14DE9A2E" w:rsidR="0004380B" w:rsidRPr="00816665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556020E7" w14:textId="77777777" w:rsidR="0004380B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22E845C" w14:textId="5EF38F61" w:rsidR="0004380B" w:rsidRDefault="0004380B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380B">
              <w:rPr>
                <w:rFonts w:ascii="Angsana New" w:hAnsi="Angsana New"/>
                <w:color w:val="000000"/>
                <w:sz w:val="30"/>
                <w:szCs w:val="30"/>
              </w:rPr>
              <w:t xml:space="preserve"> 637,450.00 </w:t>
            </w:r>
          </w:p>
        </w:tc>
      </w:tr>
      <w:tr w:rsidR="00FA4287" w:rsidRPr="00816665" w14:paraId="7E496F6D" w14:textId="77777777" w:rsidTr="00FA4287">
        <w:trPr>
          <w:trHeight w:val="181"/>
        </w:trPr>
        <w:tc>
          <w:tcPr>
            <w:tcW w:w="3780" w:type="dxa"/>
          </w:tcPr>
          <w:p w14:paraId="6BE06004" w14:textId="7F03CDE3" w:rsidR="00FA4287" w:rsidRPr="00DE3AAA" w:rsidRDefault="00FA4287" w:rsidP="00FA4287">
            <w:pPr>
              <w:spacing w:line="240" w:lineRule="auto"/>
              <w:ind w:right="51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28" w:type="dxa"/>
          </w:tcPr>
          <w:p w14:paraId="19D07B15" w14:textId="77777777" w:rsidR="00FA4287" w:rsidRDefault="00FA4287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0E9165" w14:textId="77777777" w:rsidR="00FA4287" w:rsidRDefault="00FA4287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3FECB572" w14:textId="77777777" w:rsidR="00FA4287" w:rsidRDefault="00FA4287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F9A3A9" w14:textId="77777777" w:rsidR="00FA4287" w:rsidRDefault="00FA4287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89503" w14:textId="341C34B5" w:rsidR="00FA4287" w:rsidRPr="00FA4287" w:rsidRDefault="00FA4287" w:rsidP="0004380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1,912,350.00</w:t>
            </w:r>
          </w:p>
        </w:tc>
      </w:tr>
    </w:tbl>
    <w:p w14:paraId="1B251088" w14:textId="77777777" w:rsidR="0031682F" w:rsidRPr="00D3250E" w:rsidRDefault="0031682F" w:rsidP="00FA5D72">
      <w:pPr>
        <w:spacing w:before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1682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1682F">
        <w:rPr>
          <w:rFonts w:ascii="Angsana New" w:hAnsi="Angsana New"/>
          <w:sz w:val="30"/>
          <w:szCs w:val="30"/>
        </w:rPr>
        <w:t>28</w:t>
      </w:r>
      <w:r w:rsidRPr="003168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1682F">
        <w:rPr>
          <w:rFonts w:ascii="Angsana New" w:hAnsi="Angsana New"/>
          <w:sz w:val="30"/>
          <w:szCs w:val="30"/>
        </w:rPr>
        <w:t>2566</w:t>
      </w:r>
      <w:r w:rsidRPr="0031682F">
        <w:rPr>
          <w:rFonts w:ascii="Angsana New" w:hAnsi="Angsana New"/>
          <w:sz w:val="30"/>
          <w:szCs w:val="30"/>
          <w:cs/>
        </w:rPr>
        <w:t xml:space="preserve"> ที่</w:t>
      </w:r>
      <w:r w:rsidRPr="00D3250E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D3250E">
        <w:rPr>
          <w:rFonts w:ascii="Angsana New" w:hAnsi="Angsana New"/>
          <w:sz w:val="30"/>
          <w:szCs w:val="30"/>
        </w:rPr>
        <w:t>3/2566</w:t>
      </w:r>
      <w:r w:rsidRPr="00D3250E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มีมติอนุมัติให้จัดตั้งบริษัทแห่งใหม่ในประเทศไทย จำนวน </w:t>
      </w:r>
      <w:r w:rsidRPr="00D3250E">
        <w:rPr>
          <w:rFonts w:ascii="Angsana New" w:hAnsi="Angsana New"/>
          <w:sz w:val="30"/>
          <w:szCs w:val="30"/>
        </w:rPr>
        <w:t>3</w:t>
      </w:r>
      <w:r w:rsidRPr="00D3250E">
        <w:rPr>
          <w:rFonts w:ascii="Angsana New" w:hAnsi="Angsana New"/>
          <w:sz w:val="30"/>
          <w:szCs w:val="30"/>
          <w:cs/>
        </w:rPr>
        <w:t xml:space="preserve"> บริษัท ดังนี้</w:t>
      </w:r>
    </w:p>
    <w:p w14:paraId="77F801A7" w14:textId="553866CA" w:rsidR="0031682F" w:rsidRPr="00D3250E" w:rsidRDefault="0031682F" w:rsidP="00BA0133">
      <w:pPr>
        <w:pStyle w:val="ListParagraph"/>
        <w:numPr>
          <w:ilvl w:val="0"/>
          <w:numId w:val="20"/>
        </w:numPr>
        <w:spacing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 xml:space="preserve">บริษัท ฟังก์ชั่น ลิวเด็น เทคโนโลยี จำกัด เพื่อผลิต ประกอบ และจัดจำหน่ายไส้กรองระบบกรองน้ำ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11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  <w:r w:rsidR="00B13D20" w:rsidRPr="00D3250E">
        <w:rPr>
          <w:rFonts w:ascii="Angsana New" w:hAnsi="Angsana New" w:hint="cs"/>
          <w:sz w:val="30"/>
          <w:szCs w:val="30"/>
          <w:cs/>
        </w:rPr>
        <w:t xml:space="preserve"> </w:t>
      </w:r>
      <w:r w:rsidR="00C812FD" w:rsidRPr="00D3250E">
        <w:rPr>
          <w:rFonts w:ascii="Angsana New" w:hAnsi="Angsana New" w:hint="cs"/>
          <w:sz w:val="30"/>
          <w:szCs w:val="30"/>
          <w:cs/>
        </w:rPr>
        <w:t>ซึ่งบริษัท</w:t>
      </w:r>
      <w:r w:rsidR="006F33B4" w:rsidRPr="00D3250E">
        <w:rPr>
          <w:rFonts w:ascii="Angsana New" w:hAnsi="Angsana New" w:hint="cs"/>
          <w:sz w:val="30"/>
          <w:szCs w:val="30"/>
          <w:cs/>
        </w:rPr>
        <w:t>ได้จ่ายชำระ</w:t>
      </w:r>
      <w:r w:rsidR="00144DAC" w:rsidRPr="00D3250E">
        <w:rPr>
          <w:rFonts w:ascii="Angsana New" w:hAnsi="Angsana New" w:hint="cs"/>
          <w:sz w:val="30"/>
          <w:szCs w:val="30"/>
          <w:cs/>
        </w:rPr>
        <w:t>ค่าหุ้นแล</w:t>
      </w:r>
      <w:r w:rsidR="004539EF" w:rsidRPr="00D3250E">
        <w:rPr>
          <w:rFonts w:ascii="Angsana New" w:hAnsi="Angsana New" w:hint="cs"/>
          <w:sz w:val="30"/>
          <w:szCs w:val="30"/>
          <w:cs/>
        </w:rPr>
        <w:t xml:space="preserve">้ว </w:t>
      </w:r>
      <w:r w:rsidR="00D975BB" w:rsidRPr="00D3250E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6F33B4" w:rsidRPr="00D3250E">
        <w:rPr>
          <w:rFonts w:ascii="Angsana New" w:hAnsi="Angsana New" w:hint="cs"/>
          <w:sz w:val="30"/>
          <w:szCs w:val="30"/>
          <w:cs/>
        </w:rPr>
        <w:t xml:space="preserve"> </w:t>
      </w:r>
      <w:r w:rsidR="00584976" w:rsidRPr="00D3250E">
        <w:rPr>
          <w:rFonts w:ascii="Angsana New" w:hAnsi="Angsana New"/>
          <w:sz w:val="30"/>
          <w:szCs w:val="30"/>
        </w:rPr>
        <w:t>0.64</w:t>
      </w:r>
      <w:r w:rsidR="00CC2814" w:rsidRPr="00D3250E">
        <w:rPr>
          <w:rFonts w:ascii="Angsana New" w:hAnsi="Angsana New"/>
          <w:sz w:val="30"/>
          <w:szCs w:val="30"/>
        </w:rPr>
        <w:t xml:space="preserve"> </w:t>
      </w:r>
      <w:r w:rsidR="00CC2814" w:rsidRPr="00D3250E">
        <w:rPr>
          <w:rFonts w:ascii="Angsana New" w:hAnsi="Angsana New" w:hint="cs"/>
          <w:sz w:val="30"/>
          <w:szCs w:val="30"/>
          <w:cs/>
        </w:rPr>
        <w:t>ล้านบาท</w:t>
      </w:r>
      <w:r w:rsidR="009E4807" w:rsidRPr="00D3250E">
        <w:rPr>
          <w:rFonts w:ascii="Angsana New" w:hAnsi="Angsana New"/>
          <w:sz w:val="30"/>
          <w:szCs w:val="30"/>
        </w:rPr>
        <w:t xml:space="preserve"> </w:t>
      </w:r>
      <w:r w:rsidR="00FA428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FA4287">
        <w:rPr>
          <w:rFonts w:ascii="Angsana New" w:hAnsi="Angsana New"/>
          <w:sz w:val="30"/>
          <w:szCs w:val="30"/>
        </w:rPr>
        <w:t xml:space="preserve">2 </w:t>
      </w:r>
      <w:r w:rsidR="00FA428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A4287">
        <w:rPr>
          <w:rFonts w:ascii="Angsana New" w:hAnsi="Angsana New"/>
          <w:sz w:val="30"/>
          <w:szCs w:val="30"/>
        </w:rPr>
        <w:t xml:space="preserve">2566 </w:t>
      </w:r>
      <w:r w:rsidR="00455D83" w:rsidRPr="00D3250E">
        <w:rPr>
          <w:rFonts w:ascii="Angsana New" w:hAnsi="Angsana New" w:hint="cs"/>
          <w:sz w:val="30"/>
          <w:szCs w:val="30"/>
          <w:cs/>
        </w:rPr>
        <w:t>บริษัทฯได้จ่ายชำระค่าหุ้นอีก จำนวน</w:t>
      </w:r>
      <w:r w:rsidR="001B2EE8" w:rsidRPr="00D3250E">
        <w:rPr>
          <w:rFonts w:ascii="Angsana New" w:hAnsi="Angsana New" w:hint="cs"/>
          <w:sz w:val="30"/>
          <w:szCs w:val="30"/>
          <w:cs/>
        </w:rPr>
        <w:t xml:space="preserve"> </w:t>
      </w:r>
      <w:r w:rsidR="002979E7" w:rsidRPr="00D3250E">
        <w:rPr>
          <w:rFonts w:ascii="Angsana New" w:hAnsi="Angsana New"/>
          <w:sz w:val="30"/>
          <w:szCs w:val="30"/>
        </w:rPr>
        <w:t>0.64</w:t>
      </w:r>
      <w:r w:rsidR="001B2EE8" w:rsidRPr="00D3250E">
        <w:rPr>
          <w:rFonts w:ascii="Angsana New" w:hAnsi="Angsana New"/>
          <w:sz w:val="30"/>
          <w:szCs w:val="30"/>
        </w:rPr>
        <w:t xml:space="preserve"> </w:t>
      </w:r>
      <w:r w:rsidR="00346D6F" w:rsidRPr="00D3250E">
        <w:rPr>
          <w:rFonts w:ascii="Angsana New" w:hAnsi="Angsana New" w:hint="cs"/>
          <w:sz w:val="30"/>
          <w:szCs w:val="30"/>
          <w:cs/>
        </w:rPr>
        <w:t>ล้านบาท รวม</w:t>
      </w:r>
      <w:r w:rsidR="00FD29F6" w:rsidRPr="00D3250E">
        <w:rPr>
          <w:rFonts w:ascii="Angsana New" w:hAnsi="Angsana New" w:hint="cs"/>
          <w:sz w:val="30"/>
          <w:szCs w:val="30"/>
          <w:cs/>
        </w:rPr>
        <w:t xml:space="preserve"> </w:t>
      </w:r>
      <w:r w:rsidR="00FA76E3" w:rsidRPr="00D3250E">
        <w:rPr>
          <w:rFonts w:ascii="Angsana New" w:hAnsi="Angsana New"/>
          <w:sz w:val="30"/>
          <w:szCs w:val="30"/>
        </w:rPr>
        <w:t>1.2</w:t>
      </w:r>
      <w:r w:rsidR="005C1682" w:rsidRPr="00D3250E">
        <w:rPr>
          <w:rFonts w:ascii="Angsana New" w:hAnsi="Angsana New"/>
          <w:sz w:val="30"/>
          <w:szCs w:val="30"/>
        </w:rPr>
        <w:t>8</w:t>
      </w:r>
      <w:r w:rsidR="00FD29F6" w:rsidRPr="00D3250E">
        <w:rPr>
          <w:rFonts w:ascii="Angsana New" w:hAnsi="Angsana New"/>
          <w:sz w:val="30"/>
          <w:szCs w:val="30"/>
        </w:rPr>
        <w:t xml:space="preserve"> </w:t>
      </w:r>
      <w:r w:rsidR="00FD29F6" w:rsidRPr="00D3250E">
        <w:rPr>
          <w:rFonts w:ascii="Angsana New" w:hAnsi="Angsana New" w:hint="cs"/>
          <w:sz w:val="30"/>
          <w:szCs w:val="30"/>
          <w:cs/>
        </w:rPr>
        <w:t>ล้านบาท</w:t>
      </w:r>
      <w:r w:rsidR="00F81439" w:rsidRPr="00D3250E">
        <w:rPr>
          <w:rFonts w:ascii="Angsana New" w:hAnsi="Angsana New"/>
          <w:sz w:val="30"/>
          <w:szCs w:val="30"/>
        </w:rPr>
        <w:t xml:space="preserve"> </w:t>
      </w:r>
      <w:r w:rsidR="00F81439" w:rsidRPr="00D3250E">
        <w:rPr>
          <w:rFonts w:ascii="Angsana New" w:hAnsi="Angsana New" w:hint="cs"/>
          <w:sz w:val="30"/>
          <w:szCs w:val="30"/>
          <w:cs/>
        </w:rPr>
        <w:t xml:space="preserve">คิดเป็นร้อยละ </w:t>
      </w:r>
      <w:r w:rsidR="00FA76E3" w:rsidRPr="00D3250E">
        <w:rPr>
          <w:rFonts w:ascii="Angsana New" w:hAnsi="Angsana New"/>
          <w:sz w:val="30"/>
          <w:szCs w:val="30"/>
        </w:rPr>
        <w:t>50</w:t>
      </w:r>
      <w:r w:rsidR="00F81439" w:rsidRPr="00D3250E">
        <w:rPr>
          <w:rFonts w:ascii="Angsana New" w:hAnsi="Angsana New"/>
          <w:sz w:val="30"/>
          <w:szCs w:val="30"/>
        </w:rPr>
        <w:t xml:space="preserve"> </w:t>
      </w:r>
      <w:r w:rsidR="00F81439" w:rsidRPr="00D3250E">
        <w:rPr>
          <w:rFonts w:ascii="Angsana New" w:hAnsi="Angsana New" w:hint="cs"/>
          <w:sz w:val="30"/>
          <w:szCs w:val="30"/>
          <w:cs/>
        </w:rPr>
        <w:t>ของทุนจดทะเบียนที่</w:t>
      </w:r>
      <w:r w:rsidR="00AF3FE3" w:rsidRPr="00D3250E">
        <w:rPr>
          <w:rFonts w:ascii="Angsana New" w:hAnsi="Angsana New" w:hint="cs"/>
          <w:sz w:val="30"/>
          <w:szCs w:val="30"/>
          <w:cs/>
        </w:rPr>
        <w:t>บริษัทย่อย</w:t>
      </w:r>
      <w:r w:rsidR="00F81439" w:rsidRPr="00D3250E">
        <w:rPr>
          <w:rFonts w:ascii="Angsana New" w:hAnsi="Angsana New" w:hint="cs"/>
          <w:sz w:val="30"/>
          <w:szCs w:val="30"/>
          <w:cs/>
        </w:rPr>
        <w:t>เรียกชำระ</w:t>
      </w:r>
    </w:p>
    <w:p w14:paraId="0064521E" w14:textId="2F0BB1E2" w:rsidR="0031682F" w:rsidRPr="00D3250E" w:rsidRDefault="0031682F" w:rsidP="00FA5D72">
      <w:pPr>
        <w:pStyle w:val="ListParagraph"/>
        <w:numPr>
          <w:ilvl w:val="0"/>
          <w:numId w:val="20"/>
        </w:numPr>
        <w:spacing w:before="240"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>บริษัท ฟังก์ชั่น รุ่นหยาง อิเล็กทรอนิกส์ จำกัด เพื่อผลิตและประกอบหม้อแปลง (</w:t>
      </w:r>
      <w:r w:rsidRPr="00D3250E">
        <w:rPr>
          <w:rFonts w:ascii="Angsana New" w:hAnsi="Angsana New"/>
          <w:sz w:val="30"/>
          <w:szCs w:val="30"/>
        </w:rPr>
        <w:t xml:space="preserve">Transformer) </w:t>
      </w:r>
      <w:r w:rsidRPr="00D3250E">
        <w:rPr>
          <w:rFonts w:ascii="Angsana New" w:hAnsi="Angsana New"/>
          <w:sz w:val="30"/>
          <w:szCs w:val="30"/>
          <w:cs/>
        </w:rPr>
        <w:t xml:space="preserve">สำหรับระบบกรองน้ำและจัดจำหน่าย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11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  <w:r w:rsidR="00925C48" w:rsidRPr="00D3250E">
        <w:rPr>
          <w:rFonts w:ascii="Angsana New" w:hAnsi="Angsana New"/>
          <w:sz w:val="30"/>
          <w:szCs w:val="30"/>
        </w:rPr>
        <w:t xml:space="preserve"> </w:t>
      </w:r>
      <w:r w:rsidR="00925C48" w:rsidRPr="00D3250E">
        <w:rPr>
          <w:rFonts w:ascii="Angsana New" w:hAnsi="Angsana New" w:hint="cs"/>
          <w:sz w:val="30"/>
          <w:szCs w:val="30"/>
          <w:cs/>
        </w:rPr>
        <w:t xml:space="preserve">ซึ่งบริษัทได้จ่ายชำระค่าหุ้นแล้ว เป็นจำนวนเงิน </w:t>
      </w:r>
      <w:r w:rsidR="00584976" w:rsidRPr="00D3250E">
        <w:rPr>
          <w:rFonts w:ascii="Angsana New" w:hAnsi="Angsana New"/>
          <w:sz w:val="30"/>
          <w:szCs w:val="30"/>
        </w:rPr>
        <w:t xml:space="preserve">0.64 </w:t>
      </w:r>
      <w:r w:rsidR="00925C48" w:rsidRPr="00D3250E">
        <w:rPr>
          <w:rFonts w:ascii="Angsana New" w:hAnsi="Angsana New" w:hint="cs"/>
          <w:sz w:val="30"/>
          <w:szCs w:val="30"/>
          <w:cs/>
        </w:rPr>
        <w:t>ล้านบาท</w:t>
      </w:r>
      <w:r w:rsidR="00B620C1" w:rsidRPr="00D3250E">
        <w:rPr>
          <w:rFonts w:ascii="Angsana New" w:hAnsi="Angsana New"/>
          <w:sz w:val="30"/>
          <w:szCs w:val="30"/>
        </w:rPr>
        <w:t xml:space="preserve"> </w:t>
      </w:r>
      <w:r w:rsidR="00FA428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FA4287">
        <w:rPr>
          <w:rFonts w:ascii="Angsana New" w:hAnsi="Angsana New"/>
          <w:sz w:val="30"/>
          <w:szCs w:val="30"/>
        </w:rPr>
        <w:t xml:space="preserve">2 </w:t>
      </w:r>
      <w:r w:rsidR="00FA428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A4287">
        <w:rPr>
          <w:rFonts w:ascii="Angsana New" w:hAnsi="Angsana New"/>
          <w:sz w:val="30"/>
          <w:szCs w:val="30"/>
        </w:rPr>
        <w:t xml:space="preserve">2566 </w:t>
      </w:r>
      <w:r w:rsidR="00B620C1" w:rsidRPr="00D3250E">
        <w:rPr>
          <w:rFonts w:ascii="Angsana New" w:hAnsi="Angsana New" w:hint="cs"/>
          <w:sz w:val="30"/>
          <w:szCs w:val="30"/>
          <w:cs/>
        </w:rPr>
        <w:t xml:space="preserve">บริษัทฯได้จ่ายชำระค่าหุ้นอีก จำนวน </w:t>
      </w:r>
      <w:r w:rsidR="00B620C1" w:rsidRPr="00D3250E">
        <w:rPr>
          <w:rFonts w:ascii="Angsana New" w:hAnsi="Angsana New"/>
          <w:sz w:val="30"/>
          <w:szCs w:val="30"/>
        </w:rPr>
        <w:t xml:space="preserve">0.64 </w:t>
      </w:r>
      <w:r w:rsidR="00B620C1" w:rsidRPr="00D3250E">
        <w:rPr>
          <w:rFonts w:ascii="Angsana New" w:hAnsi="Angsana New" w:hint="cs"/>
          <w:sz w:val="30"/>
          <w:szCs w:val="30"/>
          <w:cs/>
        </w:rPr>
        <w:t xml:space="preserve">ล้านบาท รวม </w:t>
      </w:r>
      <w:r w:rsidR="00B620C1" w:rsidRPr="00D3250E">
        <w:rPr>
          <w:rFonts w:ascii="Angsana New" w:hAnsi="Angsana New"/>
          <w:sz w:val="30"/>
          <w:szCs w:val="30"/>
        </w:rPr>
        <w:t>1.2</w:t>
      </w:r>
      <w:r w:rsidR="005C1682" w:rsidRPr="00D3250E">
        <w:rPr>
          <w:rFonts w:ascii="Angsana New" w:hAnsi="Angsana New"/>
          <w:sz w:val="30"/>
          <w:szCs w:val="30"/>
        </w:rPr>
        <w:t>8</w:t>
      </w:r>
      <w:r w:rsidR="00B620C1" w:rsidRPr="00D3250E">
        <w:rPr>
          <w:rFonts w:ascii="Angsana New" w:hAnsi="Angsana New"/>
          <w:sz w:val="30"/>
          <w:szCs w:val="30"/>
        </w:rPr>
        <w:t xml:space="preserve"> </w:t>
      </w:r>
      <w:r w:rsidR="00B620C1" w:rsidRPr="00D3250E">
        <w:rPr>
          <w:rFonts w:ascii="Angsana New" w:hAnsi="Angsana New" w:hint="cs"/>
          <w:sz w:val="30"/>
          <w:szCs w:val="30"/>
          <w:cs/>
        </w:rPr>
        <w:t>ล้านบาท</w:t>
      </w:r>
      <w:r w:rsidR="00B620C1" w:rsidRPr="00D3250E">
        <w:rPr>
          <w:rFonts w:ascii="Angsana New" w:hAnsi="Angsana New"/>
          <w:sz w:val="30"/>
          <w:szCs w:val="30"/>
        </w:rPr>
        <w:t xml:space="preserve"> </w:t>
      </w:r>
      <w:r w:rsidR="00B620C1" w:rsidRPr="00D3250E">
        <w:rPr>
          <w:rFonts w:ascii="Angsana New" w:hAnsi="Angsana New" w:hint="cs"/>
          <w:sz w:val="30"/>
          <w:szCs w:val="30"/>
          <w:cs/>
        </w:rPr>
        <w:t xml:space="preserve">คิดเป็นร้อยละ </w:t>
      </w:r>
      <w:r w:rsidR="00B620C1" w:rsidRPr="00D3250E">
        <w:rPr>
          <w:rFonts w:ascii="Angsana New" w:hAnsi="Angsana New"/>
          <w:sz w:val="30"/>
          <w:szCs w:val="30"/>
        </w:rPr>
        <w:t xml:space="preserve">50 </w:t>
      </w:r>
      <w:r w:rsidR="00B620C1" w:rsidRPr="00D3250E">
        <w:rPr>
          <w:rFonts w:ascii="Angsana New" w:hAnsi="Angsana New" w:hint="cs"/>
          <w:sz w:val="30"/>
          <w:szCs w:val="30"/>
          <w:cs/>
        </w:rPr>
        <w:t>ของทุนจดทะเบียนที่บริษัทย่อยเรียกชำระ</w:t>
      </w:r>
    </w:p>
    <w:p w14:paraId="09BE6296" w14:textId="082EE5C2" w:rsidR="00F95B64" w:rsidRDefault="0031682F" w:rsidP="00FA4287">
      <w:pPr>
        <w:pStyle w:val="ListParagraph"/>
        <w:numPr>
          <w:ilvl w:val="0"/>
          <w:numId w:val="20"/>
        </w:numPr>
        <w:spacing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 xml:space="preserve">บริษัท ฟังก์ชั่น นิงโบ เอซบูม มอเตอร์ จำกัด เพื่อผลิตและประกอบอุปกรณ์ </w:t>
      </w:r>
      <w:r w:rsidRPr="00D3250E">
        <w:rPr>
          <w:rFonts w:ascii="Angsana New" w:hAnsi="Angsana New"/>
          <w:sz w:val="30"/>
          <w:szCs w:val="30"/>
        </w:rPr>
        <w:t xml:space="preserve">Booster pump </w:t>
      </w:r>
      <w:r w:rsidRPr="00D3250E">
        <w:rPr>
          <w:rFonts w:ascii="Angsana New" w:hAnsi="Angsana New"/>
          <w:sz w:val="30"/>
          <w:szCs w:val="30"/>
          <w:cs/>
        </w:rPr>
        <w:t xml:space="preserve">สำหรับระบบกรองน้ำและจัดหน่าย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18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  <w:r w:rsidRPr="00D3250E">
        <w:rPr>
          <w:rFonts w:ascii="Angsana New" w:hAnsi="Angsana New"/>
          <w:sz w:val="30"/>
          <w:szCs w:val="30"/>
          <w:cs/>
        </w:rPr>
        <w:t xml:space="preserve"> </w:t>
      </w:r>
      <w:r w:rsidR="00925C48" w:rsidRPr="00D3250E">
        <w:rPr>
          <w:rFonts w:ascii="Angsana New" w:hAnsi="Angsana New" w:hint="cs"/>
          <w:sz w:val="30"/>
          <w:szCs w:val="30"/>
          <w:cs/>
        </w:rPr>
        <w:t xml:space="preserve">ซึ่งบริษัทได้จ่ายชำระค่าหุ้นแล้ว เป็นจำนวนเงิน </w:t>
      </w:r>
      <w:r w:rsidR="00584976" w:rsidRPr="00D3250E">
        <w:rPr>
          <w:rFonts w:ascii="Angsana New" w:hAnsi="Angsana New"/>
          <w:sz w:val="30"/>
          <w:szCs w:val="30"/>
        </w:rPr>
        <w:t xml:space="preserve">0.64 </w:t>
      </w:r>
      <w:r w:rsidR="00925C48" w:rsidRPr="00D3250E">
        <w:rPr>
          <w:rFonts w:ascii="Angsana New" w:hAnsi="Angsana New"/>
          <w:sz w:val="30"/>
          <w:szCs w:val="30"/>
        </w:rPr>
        <w:t xml:space="preserve"> </w:t>
      </w:r>
      <w:r w:rsidR="00925C48" w:rsidRPr="00D3250E">
        <w:rPr>
          <w:rFonts w:ascii="Angsana New" w:hAnsi="Angsana New" w:hint="cs"/>
          <w:sz w:val="30"/>
          <w:szCs w:val="30"/>
          <w:cs/>
        </w:rPr>
        <w:t>ล้านบาท</w:t>
      </w:r>
      <w:bookmarkEnd w:id="8"/>
      <w:r w:rsidR="00B620C1" w:rsidRPr="00D3250E">
        <w:rPr>
          <w:rFonts w:ascii="Angsana New" w:hAnsi="Angsana New"/>
          <w:sz w:val="30"/>
          <w:szCs w:val="30"/>
        </w:rPr>
        <w:t xml:space="preserve"> </w:t>
      </w:r>
      <w:r w:rsidR="00FA428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FA4287">
        <w:rPr>
          <w:rFonts w:ascii="Angsana New" w:hAnsi="Angsana New"/>
          <w:sz w:val="30"/>
          <w:szCs w:val="30"/>
        </w:rPr>
        <w:t xml:space="preserve">2 </w:t>
      </w:r>
      <w:r w:rsidR="00FA428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A4287">
        <w:rPr>
          <w:rFonts w:ascii="Angsana New" w:hAnsi="Angsana New"/>
          <w:sz w:val="30"/>
          <w:szCs w:val="30"/>
        </w:rPr>
        <w:t xml:space="preserve">2566 </w:t>
      </w:r>
      <w:r w:rsidR="00B620C1" w:rsidRPr="00D3250E">
        <w:rPr>
          <w:rFonts w:ascii="Angsana New" w:hAnsi="Angsana New" w:hint="cs"/>
          <w:sz w:val="30"/>
          <w:szCs w:val="30"/>
          <w:cs/>
        </w:rPr>
        <w:t xml:space="preserve">บริษัทฯได้จ่ายชำระค่าหุ้นอีก จำนวน </w:t>
      </w:r>
      <w:r w:rsidR="00B620C1" w:rsidRPr="00D3250E">
        <w:rPr>
          <w:rFonts w:ascii="Angsana New" w:hAnsi="Angsana New"/>
          <w:sz w:val="30"/>
          <w:szCs w:val="30"/>
        </w:rPr>
        <w:t xml:space="preserve">0.64 </w:t>
      </w:r>
      <w:r w:rsidR="00B620C1" w:rsidRPr="00D3250E">
        <w:rPr>
          <w:rFonts w:ascii="Angsana New" w:hAnsi="Angsana New" w:hint="cs"/>
          <w:sz w:val="30"/>
          <w:szCs w:val="30"/>
          <w:cs/>
        </w:rPr>
        <w:t xml:space="preserve">ล้านบาท รวม </w:t>
      </w:r>
      <w:r w:rsidR="00B620C1" w:rsidRPr="00D3250E">
        <w:rPr>
          <w:rFonts w:ascii="Angsana New" w:hAnsi="Angsana New"/>
          <w:sz w:val="30"/>
          <w:szCs w:val="30"/>
        </w:rPr>
        <w:t>1.2</w:t>
      </w:r>
      <w:r w:rsidR="005C1682" w:rsidRPr="00D3250E">
        <w:rPr>
          <w:rFonts w:ascii="Angsana New" w:hAnsi="Angsana New"/>
          <w:sz w:val="30"/>
          <w:szCs w:val="30"/>
        </w:rPr>
        <w:t>8</w:t>
      </w:r>
      <w:r w:rsidR="00B620C1" w:rsidRPr="00D3250E">
        <w:rPr>
          <w:rFonts w:ascii="Angsana New" w:hAnsi="Angsana New"/>
          <w:sz w:val="30"/>
          <w:szCs w:val="30"/>
        </w:rPr>
        <w:t xml:space="preserve"> </w:t>
      </w:r>
      <w:r w:rsidR="00B620C1" w:rsidRPr="00D3250E">
        <w:rPr>
          <w:rFonts w:ascii="Angsana New" w:hAnsi="Angsana New" w:hint="cs"/>
          <w:sz w:val="30"/>
          <w:szCs w:val="30"/>
          <w:cs/>
        </w:rPr>
        <w:t>ล้านบาท</w:t>
      </w:r>
      <w:r w:rsidR="00B620C1" w:rsidRPr="00D3250E">
        <w:rPr>
          <w:rFonts w:ascii="Angsana New" w:hAnsi="Angsana New"/>
          <w:sz w:val="30"/>
          <w:szCs w:val="30"/>
        </w:rPr>
        <w:t xml:space="preserve"> </w:t>
      </w:r>
      <w:r w:rsidR="00B620C1" w:rsidRPr="00D3250E">
        <w:rPr>
          <w:rFonts w:ascii="Angsana New" w:hAnsi="Angsana New" w:hint="cs"/>
          <w:sz w:val="30"/>
          <w:szCs w:val="30"/>
          <w:cs/>
        </w:rPr>
        <w:t xml:space="preserve">คิดเป็นร้อยละ </w:t>
      </w:r>
      <w:r w:rsidR="00B620C1" w:rsidRPr="00D3250E">
        <w:rPr>
          <w:rFonts w:ascii="Angsana New" w:hAnsi="Angsana New"/>
          <w:sz w:val="30"/>
          <w:szCs w:val="30"/>
        </w:rPr>
        <w:t xml:space="preserve">50 </w:t>
      </w:r>
      <w:r w:rsidR="00B620C1" w:rsidRPr="00D3250E">
        <w:rPr>
          <w:rFonts w:ascii="Angsana New" w:hAnsi="Angsana New" w:hint="cs"/>
          <w:sz w:val="30"/>
          <w:szCs w:val="30"/>
          <w:cs/>
        </w:rPr>
        <w:t>ของทุนจดทะเบียนที่บริษัทย่อยเรียกชำระ</w:t>
      </w:r>
    </w:p>
    <w:p w14:paraId="3368AF7D" w14:textId="77777777" w:rsidR="00D37FF1" w:rsidRDefault="00D37FF1" w:rsidP="00D37FF1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1DC63B5E" w14:textId="77777777" w:rsidR="00D37FF1" w:rsidRDefault="00D37FF1" w:rsidP="00D37FF1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2D2E20B2" w14:textId="77777777" w:rsidR="00D37FF1" w:rsidRDefault="00D37FF1" w:rsidP="00D37FF1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39D2DB98" w14:textId="77777777" w:rsidR="00D37FF1" w:rsidRDefault="00D37FF1" w:rsidP="00D37FF1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34DC26E3" w14:textId="77777777" w:rsidR="00D37FF1" w:rsidRDefault="00D37FF1" w:rsidP="00D37FF1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4F4668AF" w14:textId="77777777" w:rsidR="00D37FF1" w:rsidRPr="00D37FF1" w:rsidRDefault="00D37FF1" w:rsidP="00D37FF1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24AC032D" w14:textId="70215347" w:rsidR="00775A9B" w:rsidRDefault="00DC0546" w:rsidP="00FA4287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CC7DC9E" w14:textId="0CD591F3" w:rsidR="00FA4287" w:rsidRPr="00FA4287" w:rsidRDefault="00FA4287" w:rsidP="00FA42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2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A4287">
        <w:rPr>
          <w:rFonts w:ascii="Angsana New" w:hAnsi="Angsana New"/>
          <w:sz w:val="30"/>
          <w:szCs w:val="30"/>
        </w:rPr>
        <w:t>30</w:t>
      </w:r>
      <w:r w:rsidRPr="00FA42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FA4287">
        <w:rPr>
          <w:rFonts w:ascii="Angsana New" w:hAnsi="Angsana New"/>
          <w:sz w:val="30"/>
          <w:szCs w:val="30"/>
          <w:cs/>
        </w:rPr>
        <w:t xml:space="preserve"> </w:t>
      </w:r>
      <w:r w:rsidRPr="00FA4287">
        <w:rPr>
          <w:rFonts w:ascii="Angsana New" w:hAnsi="Angsana New"/>
          <w:sz w:val="30"/>
          <w:szCs w:val="30"/>
        </w:rPr>
        <w:t>2566</w:t>
      </w:r>
      <w:r w:rsidRPr="00FA428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A4287">
        <w:rPr>
          <w:rFonts w:ascii="Angsana New" w:hAnsi="Angsana New"/>
          <w:sz w:val="30"/>
          <w:szCs w:val="30"/>
        </w:rPr>
        <w:t>31</w:t>
      </w:r>
      <w:r w:rsidRPr="00FA428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4287">
        <w:rPr>
          <w:rFonts w:ascii="Angsana New" w:hAnsi="Angsana New"/>
          <w:sz w:val="30"/>
          <w:szCs w:val="30"/>
        </w:rPr>
        <w:t>2565</w:t>
      </w:r>
      <w:r w:rsidRPr="00FA4287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</w:t>
      </w:r>
      <w:r w:rsidRPr="00FA428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FA4287">
        <w:rPr>
          <w:rFonts w:ascii="Angsana New" w:hAnsi="Angsana New"/>
          <w:sz w:val="30"/>
          <w:szCs w:val="30"/>
        </w:rPr>
        <w:t xml:space="preserve"> </w:t>
      </w:r>
      <w:r w:rsidRPr="00FA4287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C937FD" w:rsidRPr="00494247" w14:paraId="2F1EE49A" w14:textId="77777777" w:rsidTr="006621C9">
        <w:tc>
          <w:tcPr>
            <w:tcW w:w="3600" w:type="dxa"/>
          </w:tcPr>
          <w:p w14:paraId="1083A5E3" w14:textId="77777777" w:rsidR="00C937FD" w:rsidRPr="00494247" w:rsidRDefault="00C937F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0C0F3" w14:textId="77777777" w:rsidR="00C937FD" w:rsidRPr="00494247" w:rsidRDefault="00C937F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A081ACA" w14:textId="5BB84B61" w:rsidR="00C937FD" w:rsidRPr="00494247" w:rsidRDefault="00C937F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B212A4" w14:textId="77777777" w:rsidR="00C937FD" w:rsidRPr="00494247" w:rsidRDefault="00C937F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57FB3BB" w14:textId="7ACA086C" w:rsidR="00C937FD" w:rsidRPr="00494247" w:rsidRDefault="00C937F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B175E" w:rsidRPr="00494247" w14:paraId="2531CBA5" w14:textId="77777777" w:rsidTr="006621C9">
        <w:tc>
          <w:tcPr>
            <w:tcW w:w="3600" w:type="dxa"/>
          </w:tcPr>
          <w:p w14:paraId="70757E7F" w14:textId="77777777" w:rsidR="003B175E" w:rsidRPr="00494247" w:rsidRDefault="003B175E" w:rsidP="003B175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82CBA4" w14:textId="77777777" w:rsidR="003B175E" w:rsidRPr="00494247" w:rsidRDefault="003B175E" w:rsidP="003B175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2CB3602" w14:textId="02DF0549" w:rsidR="003B175E" w:rsidRPr="00494247" w:rsidRDefault="006621C9" w:rsidP="003B175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E3C5FE" w14:textId="77777777" w:rsidR="003B175E" w:rsidRPr="00494247" w:rsidRDefault="003B175E" w:rsidP="003B175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252F5DE4" w14:textId="40DA6782" w:rsidR="003B175E" w:rsidRPr="00494247" w:rsidRDefault="00DB6914" w:rsidP="003B175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 w:rsidR="003B17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B175E" w:rsidRPr="00494247" w14:paraId="1B6F6E06" w14:textId="77777777" w:rsidTr="006621C9">
        <w:tc>
          <w:tcPr>
            <w:tcW w:w="3600" w:type="dxa"/>
          </w:tcPr>
          <w:p w14:paraId="4F34AF5A" w14:textId="77777777" w:rsidR="003B175E" w:rsidRPr="00494247" w:rsidRDefault="003B175E" w:rsidP="003B175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99490D" w14:textId="77777777" w:rsidR="003B175E" w:rsidRPr="00D044B5" w:rsidRDefault="003B175E" w:rsidP="003B175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62B4982" w14:textId="5D477CD6" w:rsidR="003B175E" w:rsidRPr="00D044B5" w:rsidRDefault="006621C9" w:rsidP="003B175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D3DF9B9" w14:textId="77777777" w:rsidR="003B175E" w:rsidRPr="00D044B5" w:rsidRDefault="003B175E" w:rsidP="003B175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337ED82" w14:textId="38CCEE12" w:rsidR="003B175E" w:rsidRPr="00D044B5" w:rsidRDefault="00554A17" w:rsidP="003B175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9F5797" w14:textId="77777777" w:rsidR="003B175E" w:rsidRPr="00D044B5" w:rsidRDefault="003B175E" w:rsidP="003B175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2EFFAA6" w14:textId="77777777" w:rsidR="003B175E" w:rsidRPr="00D044B5" w:rsidRDefault="003B175E" w:rsidP="003B175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6621C9" w:rsidRPr="00494247" w14:paraId="241CCEDF" w14:textId="77777777" w:rsidTr="000004BE">
        <w:trPr>
          <w:trHeight w:val="203"/>
        </w:trPr>
        <w:tc>
          <w:tcPr>
            <w:tcW w:w="3600" w:type="dxa"/>
          </w:tcPr>
          <w:p w14:paraId="1CDCAD1B" w14:textId="77777777" w:rsidR="006621C9" w:rsidRPr="00494247" w:rsidRDefault="006621C9" w:rsidP="006621C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36" w:type="dxa"/>
          </w:tcPr>
          <w:p w14:paraId="34643BA4" w14:textId="77777777" w:rsidR="006621C9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4950129" w14:textId="73E3C267" w:rsidR="006621C9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FA93DC0" w14:textId="77777777" w:rsidR="006621C9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8E99EE0" w14:textId="2A41CE57" w:rsidR="006621C9" w:rsidRPr="00F4526A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580EED0" w14:textId="77777777" w:rsidR="006621C9" w:rsidRPr="00494247" w:rsidRDefault="006621C9" w:rsidP="006621C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E566992" w14:textId="77777777" w:rsidR="006621C9" w:rsidRPr="00AC0B10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6621C9" w:rsidRPr="00494247" w14:paraId="1BE907B7" w14:textId="77777777" w:rsidTr="000004BE">
        <w:trPr>
          <w:trHeight w:val="203"/>
        </w:trPr>
        <w:tc>
          <w:tcPr>
            <w:tcW w:w="3600" w:type="dxa"/>
          </w:tcPr>
          <w:p w14:paraId="003909C5" w14:textId="77777777" w:rsidR="006621C9" w:rsidRPr="00816665" w:rsidRDefault="006621C9" w:rsidP="006621C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จัดประเภทจากที่ดิน อาคารและอุปกรณ์</w:t>
            </w:r>
          </w:p>
        </w:tc>
        <w:tc>
          <w:tcPr>
            <w:tcW w:w="236" w:type="dxa"/>
          </w:tcPr>
          <w:p w14:paraId="09A76681" w14:textId="77777777" w:rsidR="006621C9" w:rsidRPr="006353D1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EDFEA46" w14:textId="03A5CD4D" w:rsidR="006621C9" w:rsidRPr="006353D1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53D1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</w:p>
        </w:tc>
        <w:tc>
          <w:tcPr>
            <w:tcW w:w="236" w:type="dxa"/>
          </w:tcPr>
          <w:p w14:paraId="6A39652A" w14:textId="77777777" w:rsidR="006621C9" w:rsidRPr="006353D1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7388C5B" w14:textId="3E06D276" w:rsidR="006621C9" w:rsidRPr="00F4526A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353D1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</w:p>
        </w:tc>
        <w:tc>
          <w:tcPr>
            <w:tcW w:w="236" w:type="dxa"/>
            <w:vAlign w:val="center"/>
          </w:tcPr>
          <w:p w14:paraId="3F6D44F8" w14:textId="77777777" w:rsidR="006621C9" w:rsidRPr="00494247" w:rsidRDefault="006621C9" w:rsidP="006621C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DFBB203" w14:textId="77777777" w:rsidR="006621C9" w:rsidRPr="00D3269C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621C9" w:rsidRPr="00494247" w14:paraId="669DE275" w14:textId="77777777" w:rsidTr="000F4C6B">
        <w:trPr>
          <w:trHeight w:val="181"/>
        </w:trPr>
        <w:tc>
          <w:tcPr>
            <w:tcW w:w="3600" w:type="dxa"/>
          </w:tcPr>
          <w:p w14:paraId="55D9BD2A" w14:textId="77777777" w:rsidR="006621C9" w:rsidRPr="00816665" w:rsidRDefault="006621C9" w:rsidP="006621C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0D0F4683" w14:textId="77777777" w:rsidR="006621C9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FAB73B7" w14:textId="0AC1BB66" w:rsidR="006621C9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830.44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7D362F6" w14:textId="77777777" w:rsidR="006621C9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D3ACB41" w14:textId="604756CC" w:rsidR="006621C9" w:rsidRPr="00A74F80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830.44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3942BAA" w14:textId="77777777" w:rsidR="006621C9" w:rsidRPr="00494247" w:rsidRDefault="006621C9" w:rsidP="006621C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65C1BA9" w14:textId="77777777" w:rsidR="006621C9" w:rsidRPr="00816665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621C9" w:rsidRPr="00494247" w14:paraId="4638A0BC" w14:textId="77777777" w:rsidTr="000F4C6B">
        <w:trPr>
          <w:trHeight w:val="181"/>
        </w:trPr>
        <w:tc>
          <w:tcPr>
            <w:tcW w:w="3600" w:type="dxa"/>
          </w:tcPr>
          <w:p w14:paraId="520587F5" w14:textId="77777777" w:rsidR="006621C9" w:rsidRPr="00494247" w:rsidRDefault="006621C9" w:rsidP="006621C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36" w:type="dxa"/>
          </w:tcPr>
          <w:p w14:paraId="00D32184" w14:textId="77777777" w:rsidR="006621C9" w:rsidRPr="00A85698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5CDE125C" w14:textId="453EE2EA" w:rsidR="006621C9" w:rsidRPr="00A85698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753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953.71</w:t>
            </w:r>
          </w:p>
        </w:tc>
        <w:tc>
          <w:tcPr>
            <w:tcW w:w="236" w:type="dxa"/>
          </w:tcPr>
          <w:p w14:paraId="4A3F3763" w14:textId="77777777" w:rsidR="006621C9" w:rsidRPr="00A85698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D9999" w14:textId="170661C5" w:rsidR="006621C9" w:rsidRPr="00D3269C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753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7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953.71</w:t>
            </w:r>
          </w:p>
        </w:tc>
        <w:tc>
          <w:tcPr>
            <w:tcW w:w="236" w:type="dxa"/>
            <w:vAlign w:val="center"/>
          </w:tcPr>
          <w:p w14:paraId="0B3A4306" w14:textId="77777777" w:rsidR="006621C9" w:rsidRPr="00494247" w:rsidRDefault="006621C9" w:rsidP="006621C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5529F8BF" w14:textId="77777777" w:rsidR="006621C9" w:rsidRPr="00494247" w:rsidRDefault="006621C9" w:rsidP="006621C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57B34FA" w14:textId="44657989" w:rsidR="00E65E71" w:rsidRDefault="00E65E71" w:rsidP="0031411A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5E71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Pr="00E65E71">
        <w:rPr>
          <w:rFonts w:ascii="Angsana New" w:hAnsi="Angsana New"/>
          <w:sz w:val="30"/>
          <w:szCs w:val="30"/>
        </w:rPr>
        <w:t>3</w:t>
      </w:r>
      <w:r w:rsidRPr="00E65E71">
        <w:rPr>
          <w:rFonts w:ascii="Angsana New" w:hAnsi="Angsana New"/>
          <w:sz w:val="30"/>
          <w:szCs w:val="30"/>
          <w:cs/>
        </w:rPr>
        <w:t xml:space="preserve"> เดือน</w:t>
      </w:r>
      <w:r w:rsidRPr="00E65E71">
        <w:rPr>
          <w:rFonts w:ascii="Angsana New" w:hAnsi="Angsana New"/>
          <w:sz w:val="30"/>
          <w:szCs w:val="30"/>
        </w:rPr>
        <w:t xml:space="preserve"> </w:t>
      </w:r>
      <w:r w:rsidRPr="00E65E71">
        <w:rPr>
          <w:rFonts w:ascii="Angsana New" w:hAnsi="Angsana New"/>
          <w:sz w:val="30"/>
          <w:szCs w:val="30"/>
          <w:cs/>
        </w:rPr>
        <w:t xml:space="preserve">และ </w:t>
      </w:r>
      <w:r w:rsidR="00C937FD">
        <w:rPr>
          <w:rFonts w:ascii="Angsana New" w:hAnsi="Angsana New"/>
          <w:sz w:val="30"/>
          <w:szCs w:val="30"/>
          <w:lang w:val="en-US"/>
        </w:rPr>
        <w:t>9</w:t>
      </w:r>
      <w:r w:rsidRPr="00E65E71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Pr="00E65E71">
        <w:rPr>
          <w:rFonts w:ascii="Angsana New" w:hAnsi="Angsana New"/>
          <w:sz w:val="30"/>
          <w:szCs w:val="30"/>
        </w:rPr>
        <w:t>30</w:t>
      </w:r>
      <w:r w:rsidRPr="00E65E7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E65E71">
        <w:rPr>
          <w:rFonts w:ascii="Angsana New" w:hAnsi="Angsana New"/>
          <w:sz w:val="30"/>
          <w:szCs w:val="30"/>
          <w:cs/>
        </w:rPr>
        <w:t xml:space="preserve"> </w:t>
      </w:r>
      <w:r w:rsidRPr="00E65E71">
        <w:rPr>
          <w:rFonts w:ascii="Angsana New" w:hAnsi="Angsana New"/>
          <w:sz w:val="30"/>
          <w:szCs w:val="30"/>
        </w:rPr>
        <w:t>2566</w:t>
      </w:r>
      <w:r w:rsidRPr="00E65E71">
        <w:rPr>
          <w:rFonts w:ascii="Angsana New" w:hAnsi="Angsana New"/>
          <w:sz w:val="30"/>
          <w:szCs w:val="30"/>
          <w:cs/>
        </w:rPr>
        <w:t xml:space="preserve"> จำนวน </w:t>
      </w:r>
      <w:r w:rsidR="00D03266">
        <w:rPr>
          <w:rFonts w:ascii="Angsana New" w:hAnsi="Angsana New"/>
          <w:sz w:val="30"/>
          <w:szCs w:val="30"/>
          <w:lang w:val="en-US"/>
        </w:rPr>
        <w:t>90</w:t>
      </w:r>
      <w:r w:rsidR="00D03266" w:rsidRPr="00D03266">
        <w:rPr>
          <w:rFonts w:ascii="Angsana New" w:hAnsi="Angsana New"/>
          <w:sz w:val="30"/>
          <w:szCs w:val="30"/>
        </w:rPr>
        <w:t>,</w:t>
      </w:r>
      <w:r w:rsidR="00D03266" w:rsidRPr="00D03266">
        <w:rPr>
          <w:rFonts w:ascii="Angsana New" w:hAnsi="Angsana New"/>
          <w:sz w:val="30"/>
          <w:szCs w:val="30"/>
          <w:cs/>
        </w:rPr>
        <w:t>406.56</w:t>
      </w:r>
      <w:r w:rsidRPr="00E65E71">
        <w:rPr>
          <w:rFonts w:ascii="Angsana New" w:hAnsi="Angsana New"/>
          <w:sz w:val="30"/>
          <w:szCs w:val="30"/>
        </w:rPr>
        <w:t xml:space="preserve"> </w:t>
      </w:r>
      <w:r w:rsidRPr="00E65E71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D03266" w:rsidRPr="00B37338">
        <w:rPr>
          <w:rFonts w:ascii="Angsana New" w:hAnsi="Angsana New"/>
          <w:color w:val="000000"/>
          <w:sz w:val="30"/>
          <w:szCs w:val="30"/>
          <w:cs/>
        </w:rPr>
        <w:t>179</w:t>
      </w:r>
      <w:r w:rsidR="00D03266" w:rsidRPr="00B37338">
        <w:rPr>
          <w:rFonts w:ascii="Angsana New" w:hAnsi="Angsana New"/>
          <w:color w:val="000000"/>
          <w:sz w:val="30"/>
          <w:szCs w:val="30"/>
        </w:rPr>
        <w:t>,</w:t>
      </w:r>
      <w:r w:rsidR="00D03266" w:rsidRPr="00B37338">
        <w:rPr>
          <w:rFonts w:ascii="Angsana New" w:hAnsi="Angsana New"/>
          <w:color w:val="000000"/>
          <w:sz w:val="30"/>
          <w:szCs w:val="30"/>
          <w:cs/>
        </w:rPr>
        <w:t>830.44</w:t>
      </w:r>
      <w:r w:rsidR="00D03266">
        <w:rPr>
          <w:rFonts w:ascii="Angsana New" w:hAnsi="Angsana New"/>
          <w:color w:val="000000"/>
          <w:sz w:val="30"/>
          <w:szCs w:val="30"/>
        </w:rPr>
        <w:t xml:space="preserve"> </w:t>
      </w:r>
      <w:r w:rsidR="00C937FD">
        <w:rPr>
          <w:rFonts w:ascii="Angsana New" w:hAnsi="Angsana New" w:hint="cs"/>
          <w:sz w:val="30"/>
          <w:szCs w:val="30"/>
          <w:cs/>
        </w:rPr>
        <w:t>บาท ตามลำดับ</w:t>
      </w:r>
    </w:p>
    <w:p w14:paraId="0036AEE9" w14:textId="4A3DF698" w:rsidR="00D03266" w:rsidRPr="00E65E71" w:rsidRDefault="00D03266" w:rsidP="0031411A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ที่ดินบางส่วน </w:t>
      </w:r>
      <w:r w:rsidRPr="00D03266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3</w:t>
      </w:r>
      <w:r w:rsidRPr="00D03266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700</w:t>
      </w:r>
      <w:r w:rsidRPr="00D03266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D03266">
        <w:rPr>
          <w:rFonts w:ascii="Angsana New" w:hAnsi="Angsana New"/>
          <w:sz w:val="30"/>
          <w:szCs w:val="30"/>
          <w:cs/>
        </w:rPr>
        <w:t>.</w:t>
      </w:r>
      <w:r w:rsidRPr="00D03266">
        <w:rPr>
          <w:rFonts w:ascii="Angsana New" w:hAnsi="Angsana New"/>
          <w:sz w:val="30"/>
          <w:szCs w:val="30"/>
        </w:rPr>
        <w:t>00</w:t>
      </w:r>
      <w:r w:rsidRPr="00D03266">
        <w:rPr>
          <w:rFonts w:ascii="Angsana New" w:hAnsi="Angsana New"/>
          <w:sz w:val="30"/>
          <w:szCs w:val="30"/>
          <w:cs/>
        </w:rPr>
        <w:t xml:space="preserve"> บาท</w:t>
      </w:r>
      <w:r w:rsidRPr="00917061">
        <w:rPr>
          <w:rFonts w:ascii="Angsana New" w:hAnsi="Angsana New"/>
          <w:sz w:val="30"/>
          <w:szCs w:val="30"/>
          <w:cs/>
        </w:rPr>
        <w:t xml:space="preserve"> อาคารและสิ่งปลูกสร้างบางส่วน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>
        <w:rPr>
          <w:rFonts w:ascii="Angsana New" w:hAnsi="Angsana New"/>
          <w:sz w:val="30"/>
          <w:szCs w:val="30"/>
          <w:lang w:val="en-US"/>
        </w:rPr>
        <w:t>1,053,953.71</w:t>
      </w:r>
      <w:r w:rsidRPr="00917061">
        <w:rPr>
          <w:rFonts w:ascii="Angsana New" w:hAnsi="Angsana New"/>
          <w:sz w:val="30"/>
          <w:szCs w:val="30"/>
          <w:cs/>
        </w:rPr>
        <w:t xml:space="preserve"> บาท ได้จดจำนองค้ำประกันสินเชื่อจากธนาคารแห่งหนึ่ง ตามหมายเหตุ</w:t>
      </w:r>
      <w:r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1</w:t>
      </w:r>
      <w:r w:rsidR="004C147E">
        <w:rPr>
          <w:rFonts w:ascii="Angsana New" w:hAnsi="Angsana New" w:hint="cs"/>
          <w:sz w:val="30"/>
          <w:szCs w:val="30"/>
          <w:cs/>
        </w:rPr>
        <w:t>7</w:t>
      </w:r>
    </w:p>
    <w:p w14:paraId="62AC04C7" w14:textId="77777777" w:rsidR="00E65E71" w:rsidRDefault="00E65E71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5E71">
        <w:rPr>
          <w:rFonts w:ascii="Angsana New" w:hAnsi="Angsana New" w:hint="cs"/>
          <w:sz w:val="30"/>
          <w:szCs w:val="30"/>
          <w:cs/>
        </w:rPr>
        <w:t xml:space="preserve">ในระหว่างงวดปี </w:t>
      </w:r>
      <w:r w:rsidRPr="00E65E71">
        <w:rPr>
          <w:rFonts w:ascii="Angsana New" w:hAnsi="Angsana New"/>
          <w:sz w:val="30"/>
          <w:szCs w:val="30"/>
        </w:rPr>
        <w:t>2566</w:t>
      </w:r>
      <w:r w:rsidRPr="00E65E71">
        <w:rPr>
          <w:rFonts w:ascii="Angsana New" w:hAnsi="Angsana New" w:hint="cs"/>
          <w:sz w:val="30"/>
          <w:szCs w:val="30"/>
          <w:cs/>
        </w:rPr>
        <w:t xml:space="preserve"> บริษัทฯ มีการให้บริการเช่าพื้นที่อาคารแก่กิจการที่เกี่ยวข้องกัน จึงจัดประเภทจากที่ดิน อาคารและอุปกรณ์ เป็นอสังหาริมทรัพย์เพื่อการลงทุน</w:t>
      </w:r>
    </w:p>
    <w:p w14:paraId="28495C2E" w14:textId="2E4192DD" w:rsidR="00296CD8" w:rsidRDefault="0081666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8495C5E" w14:textId="5798DE90" w:rsidR="001009F9" w:rsidRPr="00816665" w:rsidRDefault="00816665" w:rsidP="00D37FF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1666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>
        <w:rPr>
          <w:rFonts w:ascii="Angsana New" w:hAnsi="Angsana New"/>
          <w:sz w:val="30"/>
          <w:szCs w:val="30"/>
        </w:rPr>
        <w:t>30</w:t>
      </w:r>
      <w:r w:rsidRPr="0081666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17E35">
        <w:rPr>
          <w:rFonts w:ascii="Angsana New" w:hAnsi="Angsana New"/>
          <w:sz w:val="30"/>
          <w:szCs w:val="30"/>
        </w:rPr>
        <w:t>256</w:t>
      </w:r>
      <w:r w:rsidR="005D4B07">
        <w:rPr>
          <w:rFonts w:ascii="Angsana New" w:hAnsi="Angsana New"/>
          <w:sz w:val="30"/>
          <w:szCs w:val="30"/>
          <w:lang w:val="en-US"/>
        </w:rPr>
        <w:t>6</w:t>
      </w:r>
      <w:r w:rsidRPr="00816665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>
        <w:rPr>
          <w:rFonts w:ascii="Angsana New" w:hAnsi="Angsana New"/>
          <w:sz w:val="30"/>
          <w:szCs w:val="30"/>
        </w:rPr>
        <w:t>31</w:t>
      </w:r>
      <w:r w:rsidRPr="0081666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>
        <w:rPr>
          <w:rFonts w:ascii="Angsana New" w:hAnsi="Angsana New"/>
          <w:sz w:val="30"/>
          <w:szCs w:val="30"/>
        </w:rPr>
        <w:t>256</w:t>
      </w:r>
      <w:r w:rsidR="005D4B07">
        <w:rPr>
          <w:rFonts w:ascii="Angsana New" w:hAnsi="Angsana New"/>
          <w:sz w:val="30"/>
          <w:szCs w:val="30"/>
        </w:rPr>
        <w:t>5</w:t>
      </w:r>
      <w:r w:rsidRPr="00816665">
        <w:rPr>
          <w:rFonts w:ascii="Angsana New" w:hAnsi="Angsana New"/>
          <w:sz w:val="30"/>
          <w:szCs w:val="30"/>
          <w:cs/>
        </w:rPr>
        <w:t xml:space="preserve"> </w:t>
      </w:r>
      <w:r w:rsidRPr="006244FB">
        <w:rPr>
          <w:rFonts w:ascii="Angsana New" w:hAnsi="Angsana New"/>
          <w:sz w:val="30"/>
          <w:szCs w:val="30"/>
          <w:cs/>
        </w:rPr>
        <w:t>บ</w:t>
      </w:r>
      <w:r w:rsidRPr="00816665">
        <w:rPr>
          <w:rFonts w:ascii="Angsana New" w:hAnsi="Angsana New"/>
          <w:sz w:val="30"/>
          <w:szCs w:val="30"/>
          <w:cs/>
        </w:rPr>
        <w:t>ริษัทฯ มีรายการเปลี่ยนแปลงที่ดิน อาคาร และอุปกรณ์</w:t>
      </w:r>
      <w:r w:rsidR="00E20A95">
        <w:rPr>
          <w:rFonts w:ascii="Angsana New" w:hAnsi="Angsana New"/>
          <w:sz w:val="30"/>
          <w:szCs w:val="30"/>
        </w:rPr>
        <w:t xml:space="preserve"> </w:t>
      </w:r>
      <w:r w:rsidRPr="0081666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236"/>
        <w:gridCol w:w="1744"/>
        <w:gridCol w:w="240"/>
        <w:gridCol w:w="1740"/>
        <w:gridCol w:w="236"/>
        <w:gridCol w:w="1654"/>
      </w:tblGrid>
      <w:tr w:rsidR="001735AC" w:rsidRPr="00494247" w14:paraId="116C8290" w14:textId="77777777" w:rsidTr="00D675E6">
        <w:tc>
          <w:tcPr>
            <w:tcW w:w="3780" w:type="dxa"/>
          </w:tcPr>
          <w:p w14:paraId="2278EF73" w14:textId="77777777" w:rsidR="001735AC" w:rsidRPr="00494247" w:rsidRDefault="001735AC" w:rsidP="00D37FF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9" w:name="_Hlk146542369"/>
          </w:p>
        </w:tc>
        <w:tc>
          <w:tcPr>
            <w:tcW w:w="236" w:type="dxa"/>
          </w:tcPr>
          <w:p w14:paraId="1C2306A1" w14:textId="77777777" w:rsidR="001735AC" w:rsidRPr="00494247" w:rsidRDefault="001735AC" w:rsidP="00D37FF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00C723D" w14:textId="4C98C74F" w:rsidR="001735AC" w:rsidRPr="00494247" w:rsidRDefault="001735AC" w:rsidP="00D37FF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C7DBE1" w14:textId="7E355BB7" w:rsidR="001735AC" w:rsidRPr="00494247" w:rsidRDefault="001735AC" w:rsidP="00D37FF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30" w:type="dxa"/>
            <w:gridSpan w:val="3"/>
          </w:tcPr>
          <w:p w14:paraId="1486C627" w14:textId="6969F423" w:rsidR="001735AC" w:rsidRPr="00494247" w:rsidRDefault="001735AC" w:rsidP="00D37FF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D4B07" w:rsidRPr="00494247" w14:paraId="39812763" w14:textId="77777777" w:rsidTr="00D675E6">
        <w:tc>
          <w:tcPr>
            <w:tcW w:w="3780" w:type="dxa"/>
          </w:tcPr>
          <w:p w14:paraId="5E7CF5CC" w14:textId="77777777" w:rsidR="005D4B07" w:rsidRPr="00494247" w:rsidRDefault="005D4B07" w:rsidP="005D4B0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E72F0" w14:textId="77777777" w:rsidR="005D4B07" w:rsidRPr="00494247" w:rsidRDefault="005D4B07" w:rsidP="005D4B0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28BC6D9B" w14:textId="71E343EB" w:rsidR="005D4B07" w:rsidRPr="00494247" w:rsidRDefault="005D4B07" w:rsidP="005D4B0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FC59611" w14:textId="77777777" w:rsidR="005D4B07" w:rsidRPr="00494247" w:rsidRDefault="005D4B07" w:rsidP="005D4B0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30" w:type="dxa"/>
            <w:gridSpan w:val="3"/>
          </w:tcPr>
          <w:p w14:paraId="3A1B044F" w14:textId="36B18D86" w:rsidR="005D4B07" w:rsidRPr="00494247" w:rsidRDefault="005D4B07" w:rsidP="005D4B0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B07" w:rsidRPr="00494247" w14:paraId="62CCD8C6" w14:textId="77777777" w:rsidTr="00D675E6">
        <w:tc>
          <w:tcPr>
            <w:tcW w:w="3780" w:type="dxa"/>
          </w:tcPr>
          <w:p w14:paraId="0AD9913A" w14:textId="77777777" w:rsidR="005D4B07" w:rsidRPr="00494247" w:rsidRDefault="005D4B07" w:rsidP="005D4B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54B2FA" w14:textId="77777777" w:rsidR="005D4B07" w:rsidRPr="00D044B5" w:rsidRDefault="005D4B07" w:rsidP="005D4B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05CB0148" w14:textId="02CB846C" w:rsidR="005D4B07" w:rsidRPr="00D044B5" w:rsidRDefault="005D4B07" w:rsidP="005D4B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40" w:type="dxa"/>
          </w:tcPr>
          <w:p w14:paraId="3026371E" w14:textId="6B004E5C" w:rsidR="005D4B07" w:rsidRPr="00D044B5" w:rsidRDefault="005D4B07" w:rsidP="005D4B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57A5196A" w14:textId="251B0196" w:rsidR="005D4B07" w:rsidRPr="00D044B5" w:rsidRDefault="005D4B07" w:rsidP="005D4B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CCCBF3" w14:textId="77777777" w:rsidR="005D4B07" w:rsidRPr="00D044B5" w:rsidRDefault="005D4B07" w:rsidP="005D4B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2B91E52" w14:textId="69C4FAA9" w:rsidR="005D4B07" w:rsidRPr="00D044B5" w:rsidRDefault="005D4B07" w:rsidP="005D4B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1E15F8" w:rsidRPr="00494247" w14:paraId="703BB40E" w14:textId="77777777" w:rsidTr="00D675E6">
        <w:trPr>
          <w:trHeight w:val="203"/>
        </w:trPr>
        <w:tc>
          <w:tcPr>
            <w:tcW w:w="3780" w:type="dxa"/>
          </w:tcPr>
          <w:p w14:paraId="67A50B7A" w14:textId="3BFA5461" w:rsidR="001E15F8" w:rsidRPr="00494247" w:rsidRDefault="001E15F8" w:rsidP="001E15F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36" w:type="dxa"/>
          </w:tcPr>
          <w:p w14:paraId="62F92029" w14:textId="77777777" w:rsidR="001E15F8" w:rsidRPr="00A74F80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63066849" w14:textId="4C7ED95D" w:rsidR="001E15F8" w:rsidRPr="00A74F80" w:rsidRDefault="0017451F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229,167,884.02</w:t>
            </w:r>
          </w:p>
        </w:tc>
        <w:tc>
          <w:tcPr>
            <w:tcW w:w="240" w:type="dxa"/>
            <w:shd w:val="clear" w:color="auto" w:fill="auto"/>
          </w:tcPr>
          <w:p w14:paraId="1D99C09E" w14:textId="598BCB63" w:rsidR="001E15F8" w:rsidRPr="00A74F80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41B64892" w14:textId="4164C81E" w:rsidR="001E15F8" w:rsidRPr="00F4526A" w:rsidRDefault="0017451F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229,167,884.02</w:t>
            </w:r>
          </w:p>
        </w:tc>
        <w:tc>
          <w:tcPr>
            <w:tcW w:w="236" w:type="dxa"/>
            <w:vAlign w:val="center"/>
          </w:tcPr>
          <w:p w14:paraId="090AEF8B" w14:textId="77777777" w:rsidR="001E15F8" w:rsidRPr="00494247" w:rsidRDefault="001E15F8" w:rsidP="001E15F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3946D8F" w14:textId="707AB592" w:rsidR="001E15F8" w:rsidRPr="00494247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942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541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</w:tr>
      <w:tr w:rsidR="001E15F8" w:rsidRPr="00494247" w14:paraId="7DFDB111" w14:textId="77777777" w:rsidTr="00D675E6">
        <w:trPr>
          <w:trHeight w:val="203"/>
        </w:trPr>
        <w:tc>
          <w:tcPr>
            <w:tcW w:w="3780" w:type="dxa"/>
          </w:tcPr>
          <w:p w14:paraId="3D776443" w14:textId="56993123" w:rsidR="001E15F8" w:rsidRPr="00494247" w:rsidRDefault="001E15F8" w:rsidP="001E15F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236" w:type="dxa"/>
          </w:tcPr>
          <w:p w14:paraId="3C8CF7C8" w14:textId="77777777" w:rsidR="001E15F8" w:rsidRPr="00A74F80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shd w:val="clear" w:color="auto" w:fill="auto"/>
          </w:tcPr>
          <w:p w14:paraId="5F4075C6" w14:textId="42EEA504" w:rsidR="001E15F8" w:rsidRPr="00A74F80" w:rsidRDefault="004D5C67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54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122.64</w:t>
            </w:r>
          </w:p>
        </w:tc>
        <w:tc>
          <w:tcPr>
            <w:tcW w:w="240" w:type="dxa"/>
            <w:shd w:val="clear" w:color="auto" w:fill="auto"/>
          </w:tcPr>
          <w:p w14:paraId="7FF8750F" w14:textId="28B913FC" w:rsidR="001E15F8" w:rsidRPr="00A74F80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284E3CD4" w14:textId="77E3C554" w:rsidR="001E15F8" w:rsidRPr="00F4526A" w:rsidRDefault="0017451F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451F">
              <w:rPr>
                <w:rFonts w:ascii="Angsana New" w:hAnsi="Angsana New"/>
                <w:color w:val="000000"/>
                <w:sz w:val="30"/>
                <w:szCs w:val="30"/>
              </w:rPr>
              <w:t>52,519,213.48</w:t>
            </w:r>
          </w:p>
        </w:tc>
        <w:tc>
          <w:tcPr>
            <w:tcW w:w="236" w:type="dxa"/>
            <w:vAlign w:val="center"/>
          </w:tcPr>
          <w:p w14:paraId="5C80465D" w14:textId="77777777" w:rsidR="001E15F8" w:rsidRPr="00494247" w:rsidRDefault="001E15F8" w:rsidP="001E15F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0184436" w14:textId="2E949940" w:rsidR="001E15F8" w:rsidRPr="00E50A6D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057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697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17451F" w:rsidRPr="00494247" w14:paraId="4A6CE106" w14:textId="77777777" w:rsidTr="00D675E6">
        <w:trPr>
          <w:trHeight w:val="203"/>
        </w:trPr>
        <w:tc>
          <w:tcPr>
            <w:tcW w:w="3780" w:type="dxa"/>
          </w:tcPr>
          <w:p w14:paraId="087ED722" w14:textId="3A553FDF" w:rsidR="0017451F" w:rsidRPr="00494247" w:rsidRDefault="0017451F" w:rsidP="001745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236" w:type="dxa"/>
          </w:tcPr>
          <w:p w14:paraId="26DDC59C" w14:textId="77777777" w:rsidR="0017451F" w:rsidRPr="00A74F80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shd w:val="clear" w:color="auto" w:fill="auto"/>
          </w:tcPr>
          <w:p w14:paraId="52A02BA4" w14:textId="1BF120A6" w:rsidR="0017451F" w:rsidRPr="00A74F80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17451F">
              <w:rPr>
                <w:rFonts w:ascii="Angsana New" w:hAnsi="Angsana New"/>
                <w:color w:val="000000"/>
                <w:sz w:val="30"/>
                <w:szCs w:val="30"/>
              </w:rPr>
              <w:t>67,879.16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22A898C" w14:textId="585511FE" w:rsidR="0017451F" w:rsidRPr="00A74F80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050FF3DE" w14:textId="70520CD5" w:rsidR="0017451F" w:rsidRPr="00F4526A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17451F">
              <w:rPr>
                <w:rFonts w:ascii="Angsana New" w:hAnsi="Angsana New"/>
                <w:color w:val="000000"/>
                <w:sz w:val="30"/>
                <w:szCs w:val="30"/>
              </w:rPr>
              <w:t>67,879.16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500B4E2F" w14:textId="77777777" w:rsidR="0017451F" w:rsidRPr="00494247" w:rsidRDefault="0017451F" w:rsidP="0017451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CC3464D" w14:textId="15C805CB" w:rsidR="0017451F" w:rsidRPr="00494247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460DA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725</w:t>
            </w:r>
            <w:r w:rsidRPr="00460DA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7451F" w:rsidRPr="00494247" w14:paraId="2A4622D8" w14:textId="77777777" w:rsidTr="00D675E6">
        <w:trPr>
          <w:trHeight w:val="203"/>
        </w:trPr>
        <w:tc>
          <w:tcPr>
            <w:tcW w:w="3780" w:type="dxa"/>
          </w:tcPr>
          <w:p w14:paraId="13835D10" w14:textId="681DAA38" w:rsidR="0017451F" w:rsidRPr="00816665" w:rsidRDefault="0017451F" w:rsidP="0017451F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จัดประเภทไปอสังหาริมทรัพย์เพื่อการลงทุน</w:t>
            </w:r>
          </w:p>
        </w:tc>
        <w:tc>
          <w:tcPr>
            <w:tcW w:w="236" w:type="dxa"/>
          </w:tcPr>
          <w:p w14:paraId="3B072896" w14:textId="77777777" w:rsidR="0017451F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409A5B7B" w14:textId="6D5CD05C" w:rsidR="0017451F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6353D1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7B3FC8" w14:textId="75F12EB9" w:rsidR="0017451F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3195F279" w14:textId="0738EA1E" w:rsidR="0017451F" w:rsidRPr="00F4526A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6353D1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6083E69E" w14:textId="77777777" w:rsidR="0017451F" w:rsidRPr="00494247" w:rsidRDefault="0017451F" w:rsidP="0017451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F33335C" w14:textId="5E622AF7" w:rsidR="0017451F" w:rsidRPr="00D3269C" w:rsidRDefault="0017451F" w:rsidP="0017451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D5C67" w:rsidRPr="00494247" w14:paraId="2FF2129E" w14:textId="77777777" w:rsidTr="00D675E6">
        <w:trPr>
          <w:trHeight w:val="181"/>
        </w:trPr>
        <w:tc>
          <w:tcPr>
            <w:tcW w:w="3780" w:type="dxa"/>
          </w:tcPr>
          <w:p w14:paraId="27B5AF19" w14:textId="3092D593" w:rsidR="004D5C67" w:rsidRPr="00816665" w:rsidRDefault="004D5C67" w:rsidP="004D5C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1CC9424C" w14:textId="77777777" w:rsidR="004D5C67" w:rsidRPr="00A74F80" w:rsidRDefault="004D5C67" w:rsidP="004D5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1B090A79" w14:textId="63EF525C" w:rsidR="004D5C67" w:rsidRPr="00A74F80" w:rsidRDefault="004D5C67" w:rsidP="004D5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404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522.74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AFE6068" w14:textId="00C1849C" w:rsidR="004D5C67" w:rsidRPr="00A74F80" w:rsidRDefault="004D5C67" w:rsidP="004D5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000B2B1A" w14:textId="54351F74" w:rsidR="004D5C67" w:rsidRPr="00A74F80" w:rsidRDefault="004D5C67" w:rsidP="004D5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404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522.74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47812FD4" w14:textId="77777777" w:rsidR="004D5C67" w:rsidRPr="00494247" w:rsidRDefault="004D5C67" w:rsidP="004D5C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214B860" w14:textId="616FA85E" w:rsidR="004D5C67" w:rsidRPr="00816665" w:rsidRDefault="004D5C67" w:rsidP="004D5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808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E15F8" w:rsidRPr="00494247" w14:paraId="02A60094" w14:textId="77777777" w:rsidTr="00D675E6">
        <w:trPr>
          <w:trHeight w:val="181"/>
        </w:trPr>
        <w:tc>
          <w:tcPr>
            <w:tcW w:w="3780" w:type="dxa"/>
          </w:tcPr>
          <w:p w14:paraId="4E016FFB" w14:textId="4BD43612" w:rsidR="001E15F8" w:rsidRPr="00494247" w:rsidRDefault="001E15F8" w:rsidP="001E15F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36" w:type="dxa"/>
          </w:tcPr>
          <w:p w14:paraId="74C6F8BC" w14:textId="77777777" w:rsidR="001E15F8" w:rsidRPr="00A74F80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C6270" w14:textId="4DAC1BD1" w:rsidR="001E15F8" w:rsidRPr="00A74F80" w:rsidRDefault="004D5C67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267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389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820.61</w:t>
            </w:r>
          </w:p>
        </w:tc>
        <w:tc>
          <w:tcPr>
            <w:tcW w:w="240" w:type="dxa"/>
            <w:shd w:val="clear" w:color="auto" w:fill="auto"/>
          </w:tcPr>
          <w:p w14:paraId="3E3EE095" w14:textId="530106BD" w:rsidR="001E15F8" w:rsidRPr="00A74F80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1D0FE" w14:textId="6E5CAAC6" w:rsidR="001E15F8" w:rsidRPr="00D3269C" w:rsidRDefault="004D5C67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265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280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5C67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911.45</w:t>
            </w:r>
          </w:p>
        </w:tc>
        <w:tc>
          <w:tcPr>
            <w:tcW w:w="236" w:type="dxa"/>
            <w:vAlign w:val="center"/>
          </w:tcPr>
          <w:p w14:paraId="1A2B6DD4" w14:textId="77777777" w:rsidR="001E15F8" w:rsidRPr="00494247" w:rsidRDefault="001E15F8" w:rsidP="001E15F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F21116B" w14:textId="139B113E" w:rsidR="001E15F8" w:rsidRPr="00494247" w:rsidRDefault="001E15F8" w:rsidP="001E15F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229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884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02</w:t>
            </w:r>
          </w:p>
        </w:tc>
      </w:tr>
    </w:tbl>
    <w:bookmarkEnd w:id="9"/>
    <w:p w14:paraId="1E14E9CE" w14:textId="01450888" w:rsidR="00D3269C" w:rsidRPr="00917061" w:rsidRDefault="00816665" w:rsidP="00357B34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E20A95" w:rsidRPr="00917061">
        <w:rPr>
          <w:rFonts w:ascii="Angsana New" w:hAnsi="Angsana New"/>
          <w:sz w:val="30"/>
          <w:szCs w:val="30"/>
        </w:rPr>
        <w:t>3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</w:t>
      </w:r>
      <w:r w:rsidR="00E20A95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และ </w:t>
      </w:r>
      <w:r w:rsidR="00864F00" w:rsidRPr="00917061">
        <w:rPr>
          <w:rFonts w:ascii="Angsana New" w:hAnsi="Angsana New"/>
          <w:sz w:val="30"/>
          <w:szCs w:val="30"/>
        </w:rPr>
        <w:t>9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20A95" w:rsidRPr="00917061">
        <w:rPr>
          <w:rFonts w:ascii="Angsana New" w:hAnsi="Angsana New"/>
          <w:sz w:val="30"/>
          <w:szCs w:val="30"/>
        </w:rPr>
        <w:t>256</w:t>
      </w:r>
      <w:r w:rsidR="009F7EC0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 </w:t>
      </w:r>
      <w:r w:rsidR="00B62F12" w:rsidRPr="00B62F12">
        <w:rPr>
          <w:rFonts w:ascii="Angsana New" w:hAnsi="Angsana New"/>
          <w:sz w:val="30"/>
          <w:szCs w:val="30"/>
        </w:rPr>
        <w:t>3,733,524.63</w:t>
      </w:r>
      <w:r w:rsidRPr="00917061">
        <w:rPr>
          <w:rFonts w:ascii="Angsana New" w:hAnsi="Angsana New"/>
          <w:sz w:val="30"/>
          <w:szCs w:val="30"/>
          <w:cs/>
        </w:rPr>
        <w:t xml:space="preserve"> บาท</w:t>
      </w:r>
      <w:r w:rsidR="007546CE" w:rsidRPr="00917061">
        <w:rPr>
          <w:rFonts w:ascii="Angsana New" w:hAnsi="Angsana New"/>
          <w:sz w:val="30"/>
          <w:szCs w:val="30"/>
        </w:rPr>
        <w:br/>
      </w:r>
      <w:r w:rsidRPr="00917061">
        <w:rPr>
          <w:rFonts w:ascii="Angsana New" w:hAnsi="Angsana New"/>
          <w:sz w:val="30"/>
          <w:szCs w:val="30"/>
          <w:cs/>
        </w:rPr>
        <w:t>และ</w:t>
      </w:r>
      <w:r w:rsidR="00926455">
        <w:rPr>
          <w:rFonts w:ascii="Angsana New" w:hAnsi="Angsana New"/>
          <w:sz w:val="30"/>
          <w:szCs w:val="30"/>
        </w:rPr>
        <w:t xml:space="preserve"> </w:t>
      </w:r>
      <w:r w:rsidR="004D5C67">
        <w:rPr>
          <w:rFonts w:ascii="Angsana New" w:hAnsi="Angsana New"/>
          <w:color w:val="000000"/>
          <w:sz w:val="30"/>
          <w:szCs w:val="30"/>
        </w:rPr>
        <w:t>11</w:t>
      </w:r>
      <w:r w:rsidR="004D5C67" w:rsidRPr="004D5C67">
        <w:rPr>
          <w:rFonts w:ascii="Angsana New" w:hAnsi="Angsana New"/>
          <w:color w:val="000000"/>
          <w:sz w:val="30"/>
          <w:szCs w:val="30"/>
        </w:rPr>
        <w:t>,</w:t>
      </w:r>
      <w:r w:rsidR="004D5C67" w:rsidRPr="004D5C67">
        <w:rPr>
          <w:rFonts w:ascii="Angsana New" w:hAnsi="Angsana New"/>
          <w:color w:val="000000"/>
          <w:sz w:val="30"/>
          <w:szCs w:val="30"/>
          <w:cs/>
        </w:rPr>
        <w:t>404</w:t>
      </w:r>
      <w:r w:rsidR="004D5C67" w:rsidRPr="004D5C67">
        <w:rPr>
          <w:rFonts w:ascii="Angsana New" w:hAnsi="Angsana New"/>
          <w:color w:val="000000"/>
          <w:sz w:val="30"/>
          <w:szCs w:val="30"/>
        </w:rPr>
        <w:t>,</w:t>
      </w:r>
      <w:r w:rsidR="004D5C67">
        <w:rPr>
          <w:rFonts w:ascii="Angsana New" w:hAnsi="Angsana New"/>
          <w:color w:val="000000"/>
          <w:sz w:val="30"/>
          <w:szCs w:val="30"/>
        </w:rPr>
        <w:t>522</w:t>
      </w:r>
      <w:r w:rsidR="004D5C67" w:rsidRPr="004D5C67">
        <w:rPr>
          <w:rFonts w:ascii="Angsana New" w:hAnsi="Angsana New"/>
          <w:color w:val="000000"/>
          <w:sz w:val="30"/>
          <w:szCs w:val="30"/>
          <w:cs/>
        </w:rPr>
        <w:t>.</w:t>
      </w:r>
      <w:r w:rsidR="004D5C67">
        <w:rPr>
          <w:rFonts w:ascii="Angsana New" w:hAnsi="Angsana New"/>
          <w:color w:val="000000"/>
          <w:sz w:val="30"/>
          <w:szCs w:val="30"/>
          <w:lang w:val="en-US"/>
        </w:rPr>
        <w:t>74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(</w:t>
      </w:r>
      <w:r w:rsidR="0026241E" w:rsidRPr="00917061">
        <w:rPr>
          <w:rFonts w:ascii="Angsana New" w:hAnsi="Angsana New"/>
          <w:sz w:val="30"/>
          <w:szCs w:val="30"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20A95" w:rsidRPr="00917061">
        <w:rPr>
          <w:rFonts w:ascii="Angsana New" w:hAnsi="Angsana New"/>
          <w:sz w:val="30"/>
          <w:szCs w:val="30"/>
        </w:rPr>
        <w:t>256</w:t>
      </w:r>
      <w:r w:rsidR="009F7EC0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: </w:t>
      </w:r>
      <w:r w:rsidR="00957821" w:rsidRPr="00917061">
        <w:rPr>
          <w:rFonts w:ascii="Angsana New" w:hAnsi="Angsana New"/>
          <w:sz w:val="30"/>
          <w:szCs w:val="30"/>
        </w:rPr>
        <w:t>3,</w:t>
      </w:r>
      <w:r w:rsidR="00957821" w:rsidRPr="00917061">
        <w:rPr>
          <w:rFonts w:ascii="Angsana New" w:hAnsi="Angsana New"/>
          <w:sz w:val="30"/>
          <w:szCs w:val="30"/>
          <w:cs/>
        </w:rPr>
        <w:t>929</w:t>
      </w:r>
      <w:r w:rsidR="00957821" w:rsidRPr="00917061">
        <w:rPr>
          <w:rFonts w:ascii="Angsana New" w:hAnsi="Angsana New"/>
          <w:sz w:val="30"/>
          <w:szCs w:val="30"/>
        </w:rPr>
        <w:t>,122</w:t>
      </w:r>
      <w:r w:rsidR="00957821" w:rsidRPr="00917061">
        <w:rPr>
          <w:rFonts w:ascii="Angsana New" w:hAnsi="Angsana New"/>
          <w:sz w:val="30"/>
          <w:szCs w:val="30"/>
          <w:cs/>
        </w:rPr>
        <w:t>.</w:t>
      </w:r>
      <w:r w:rsidR="00957821" w:rsidRPr="00917061">
        <w:rPr>
          <w:rFonts w:ascii="Angsana New" w:hAnsi="Angsana New"/>
          <w:sz w:val="30"/>
          <w:szCs w:val="30"/>
        </w:rPr>
        <w:t>40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9F7EC0" w:rsidRPr="00917061">
        <w:rPr>
          <w:rFonts w:ascii="Angsana New" w:hAnsi="Angsana New"/>
          <w:sz w:val="30"/>
          <w:szCs w:val="30"/>
        </w:rPr>
        <w:t>11,</w:t>
      </w:r>
      <w:r w:rsidR="009F7EC0" w:rsidRPr="00917061">
        <w:rPr>
          <w:rFonts w:ascii="Angsana New" w:hAnsi="Angsana New"/>
          <w:sz w:val="30"/>
          <w:szCs w:val="30"/>
          <w:cs/>
        </w:rPr>
        <w:t>907</w:t>
      </w:r>
      <w:r w:rsidR="009F7EC0" w:rsidRPr="00917061">
        <w:rPr>
          <w:rFonts w:ascii="Angsana New" w:hAnsi="Angsana New"/>
          <w:sz w:val="30"/>
          <w:szCs w:val="30"/>
        </w:rPr>
        <w:t>,637</w:t>
      </w:r>
      <w:r w:rsidR="009F7EC0" w:rsidRPr="00917061">
        <w:rPr>
          <w:rFonts w:ascii="Angsana New" w:hAnsi="Angsana New"/>
          <w:sz w:val="30"/>
          <w:szCs w:val="30"/>
          <w:cs/>
        </w:rPr>
        <w:t>.</w:t>
      </w:r>
      <w:r w:rsidR="009F7EC0" w:rsidRPr="00917061">
        <w:rPr>
          <w:rFonts w:ascii="Angsana New" w:hAnsi="Angsana New"/>
          <w:sz w:val="30"/>
          <w:szCs w:val="30"/>
        </w:rPr>
        <w:t>59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="0026241E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)</w:t>
      </w:r>
    </w:p>
    <w:p w14:paraId="14167E83" w14:textId="4BABAF7C" w:rsidR="00816665" w:rsidRPr="00917061" w:rsidRDefault="00816665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F00" w:rsidRPr="00917061">
        <w:rPr>
          <w:rFonts w:ascii="Angsana New" w:hAnsi="Angsana New"/>
          <w:sz w:val="30"/>
          <w:szCs w:val="30"/>
        </w:rPr>
        <w:t>256</w:t>
      </w:r>
      <w:r w:rsidR="00D23752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Pr="00917061">
        <w:rPr>
          <w:rFonts w:ascii="Angsana New" w:hAnsi="Angsana New" w:hint="cs"/>
          <w:sz w:val="30"/>
          <w:szCs w:val="30"/>
          <w:cs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 w:rsidRPr="00917061">
        <w:rPr>
          <w:rFonts w:ascii="Angsana New" w:hAnsi="Angsana New"/>
          <w:sz w:val="30"/>
          <w:szCs w:val="30"/>
        </w:rPr>
        <w:t>256</w:t>
      </w:r>
      <w:r w:rsidR="00D23752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 </w:t>
      </w:r>
      <w:r w:rsidR="001C784E" w:rsidRPr="001C784E">
        <w:rPr>
          <w:rFonts w:ascii="Angsana New" w:hAnsi="Angsana New"/>
          <w:sz w:val="30"/>
          <w:szCs w:val="30"/>
        </w:rPr>
        <w:t>25,012,474.50</w:t>
      </w:r>
      <w:r w:rsidR="001C784E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บาท และ </w:t>
      </w:r>
      <w:bookmarkStart w:id="10" w:name="_Hlk146542651"/>
      <w:r w:rsidR="00AE68D2" w:rsidRPr="008755DB">
        <w:rPr>
          <w:rFonts w:ascii="Angsana New" w:hAnsi="Angsana New"/>
          <w:sz w:val="30"/>
          <w:szCs w:val="30"/>
        </w:rPr>
        <w:t>22,369,929.93</w:t>
      </w:r>
      <w:bookmarkEnd w:id="10"/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3B8DFCC8" w14:textId="53DFF77C" w:rsidR="00816665" w:rsidRPr="00917061" w:rsidRDefault="00816665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F00" w:rsidRPr="00917061">
        <w:rPr>
          <w:rFonts w:ascii="Angsana New" w:hAnsi="Angsana New"/>
          <w:sz w:val="30"/>
          <w:szCs w:val="30"/>
        </w:rPr>
        <w:t>256</w:t>
      </w:r>
      <w:r w:rsidR="00496978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 w:rsidRPr="00917061">
        <w:rPr>
          <w:rFonts w:ascii="Angsana New" w:hAnsi="Angsana New"/>
          <w:sz w:val="30"/>
          <w:szCs w:val="30"/>
        </w:rPr>
        <w:t>256</w:t>
      </w:r>
      <w:r w:rsidR="00496978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ที่ดินบางส่วน </w:t>
      </w:r>
      <w:r w:rsidRPr="00D03266">
        <w:rPr>
          <w:rFonts w:ascii="Angsana New" w:hAnsi="Angsana New"/>
          <w:sz w:val="30"/>
          <w:szCs w:val="30"/>
          <w:cs/>
        </w:rPr>
        <w:t xml:space="preserve">จำนวน </w:t>
      </w:r>
      <w:r w:rsidR="00D03266" w:rsidRPr="00D03266">
        <w:rPr>
          <w:rFonts w:ascii="Angsana New" w:hAnsi="Angsana New"/>
          <w:sz w:val="30"/>
          <w:szCs w:val="30"/>
        </w:rPr>
        <w:t>36</w:t>
      </w:r>
      <w:r w:rsidRPr="00D03266">
        <w:rPr>
          <w:rFonts w:ascii="Angsana New" w:hAnsi="Angsana New"/>
          <w:sz w:val="30"/>
          <w:szCs w:val="30"/>
        </w:rPr>
        <w:t>,</w:t>
      </w:r>
      <w:r w:rsidR="00D03266" w:rsidRPr="00D03266">
        <w:rPr>
          <w:rFonts w:ascii="Angsana New" w:hAnsi="Angsana New"/>
          <w:sz w:val="30"/>
          <w:szCs w:val="30"/>
        </w:rPr>
        <w:t>6</w:t>
      </w:r>
      <w:r w:rsidRPr="00D03266">
        <w:rPr>
          <w:rFonts w:ascii="Angsana New" w:hAnsi="Angsana New"/>
          <w:sz w:val="30"/>
          <w:szCs w:val="30"/>
          <w:cs/>
        </w:rPr>
        <w:t>13</w:t>
      </w:r>
      <w:r w:rsidRPr="00D03266">
        <w:rPr>
          <w:rFonts w:ascii="Angsana New" w:hAnsi="Angsana New"/>
          <w:sz w:val="30"/>
          <w:szCs w:val="30"/>
        </w:rPr>
        <w:t>,</w:t>
      </w:r>
      <w:r w:rsidR="00864F00" w:rsidRPr="00D03266">
        <w:rPr>
          <w:rFonts w:ascii="Angsana New" w:hAnsi="Angsana New"/>
          <w:sz w:val="30"/>
          <w:szCs w:val="30"/>
        </w:rPr>
        <w:t>515</w:t>
      </w:r>
      <w:r w:rsidRPr="00D03266">
        <w:rPr>
          <w:rFonts w:ascii="Angsana New" w:hAnsi="Angsana New"/>
          <w:sz w:val="30"/>
          <w:szCs w:val="30"/>
          <w:cs/>
        </w:rPr>
        <w:t>.</w:t>
      </w:r>
      <w:r w:rsidR="00864F00" w:rsidRPr="00D03266">
        <w:rPr>
          <w:rFonts w:ascii="Angsana New" w:hAnsi="Angsana New"/>
          <w:sz w:val="30"/>
          <w:szCs w:val="30"/>
        </w:rPr>
        <w:t>00</w:t>
      </w:r>
      <w:r w:rsidRPr="00D03266">
        <w:rPr>
          <w:rFonts w:ascii="Angsana New" w:hAnsi="Angsana New"/>
          <w:sz w:val="30"/>
          <w:szCs w:val="30"/>
          <w:cs/>
        </w:rPr>
        <w:t xml:space="preserve"> บาท</w:t>
      </w:r>
      <w:r w:rsidRPr="00917061">
        <w:rPr>
          <w:rFonts w:ascii="Angsana New" w:hAnsi="Angsana New"/>
          <w:sz w:val="30"/>
          <w:szCs w:val="30"/>
          <w:cs/>
        </w:rPr>
        <w:t xml:space="preserve"> อาคารและสิ่งปลูกสร้างบางส่วน</w:t>
      </w:r>
      <w:r w:rsidR="002238A2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D03266">
        <w:rPr>
          <w:rFonts w:ascii="Angsana New" w:hAnsi="Angsana New"/>
          <w:sz w:val="30"/>
          <w:szCs w:val="30"/>
          <w:lang w:val="en-US"/>
        </w:rPr>
        <w:t>192,267,400.97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bookmarkStart w:id="11" w:name="_Hlk146542707"/>
      <w:r w:rsidR="00DA0294" w:rsidRPr="00BD1CAC">
        <w:rPr>
          <w:rFonts w:ascii="Angsana New" w:hAnsi="Angsana New"/>
          <w:sz w:val="30"/>
          <w:szCs w:val="30"/>
        </w:rPr>
        <w:t>148,535,285.95</w:t>
      </w:r>
      <w:bookmarkEnd w:id="11"/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ได้จดจำนองค้ำประกันสินเชื่อจากธนาคารแห่งหนึ่ง ตามหมายเหตุ</w:t>
      </w:r>
      <w:r w:rsidR="00DA0294">
        <w:rPr>
          <w:rFonts w:ascii="Angsana New" w:hAnsi="Angsana New"/>
          <w:sz w:val="30"/>
          <w:szCs w:val="30"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1</w:t>
      </w:r>
      <w:r w:rsidR="004C147E">
        <w:rPr>
          <w:rFonts w:ascii="Angsana New" w:hAnsi="Angsana New" w:hint="cs"/>
          <w:sz w:val="30"/>
          <w:szCs w:val="30"/>
          <w:cs/>
        </w:rPr>
        <w:t>7</w:t>
      </w:r>
    </w:p>
    <w:p w14:paraId="74356448" w14:textId="6AF6FC7F" w:rsidR="00816665" w:rsidRDefault="00816665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F00" w:rsidRPr="00917061">
        <w:rPr>
          <w:rFonts w:ascii="Angsana New" w:hAnsi="Angsana New"/>
          <w:sz w:val="30"/>
          <w:szCs w:val="30"/>
        </w:rPr>
        <w:t>256</w:t>
      </w:r>
      <w:r w:rsidR="00EC2B86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07773" w:rsidRPr="00917061">
        <w:rPr>
          <w:rFonts w:ascii="Angsana New" w:hAnsi="Angsana New"/>
          <w:sz w:val="30"/>
          <w:szCs w:val="30"/>
        </w:rPr>
        <w:t>256</w:t>
      </w:r>
      <w:r w:rsidR="00EC2B86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ได้บันทึกต้นทุนทางการเงิน จำนวน </w:t>
      </w:r>
      <w:r w:rsidR="00B62F12" w:rsidRPr="00B62F12">
        <w:rPr>
          <w:rFonts w:ascii="Angsana New" w:hAnsi="Angsana New"/>
          <w:sz w:val="30"/>
          <w:szCs w:val="30"/>
        </w:rPr>
        <w:t>72,639.70</w:t>
      </w:r>
      <w:r w:rsidRPr="00917061">
        <w:rPr>
          <w:rFonts w:ascii="Angsana New" w:hAnsi="Angsana New"/>
          <w:sz w:val="30"/>
          <w:szCs w:val="30"/>
          <w:cs/>
        </w:rPr>
        <w:t xml:space="preserve">  บาท และ </w:t>
      </w:r>
      <w:bookmarkStart w:id="12" w:name="_Hlk146542768"/>
      <w:r w:rsidR="007A1E49" w:rsidRPr="004C04C8">
        <w:rPr>
          <w:rFonts w:ascii="Angsana New" w:hAnsi="Angsana New"/>
          <w:sz w:val="30"/>
          <w:szCs w:val="30"/>
        </w:rPr>
        <w:t>235,852.45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bookmarkEnd w:id="12"/>
      <w:r w:rsidRPr="00917061">
        <w:rPr>
          <w:rFonts w:ascii="Angsana New" w:hAnsi="Angsana New"/>
          <w:sz w:val="30"/>
          <w:szCs w:val="30"/>
          <w:cs/>
        </w:rPr>
        <w:t>บาท ตามลำดับ ไว้เป็นส่วนหนึ่งของ ที่ดิน อาคารและอุปกรณ์</w:t>
      </w:r>
    </w:p>
    <w:p w14:paraId="28495C5F" w14:textId="3546FB55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398CDD0" w14:textId="7D004B44" w:rsidR="00E6478B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E6478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>
        <w:rPr>
          <w:rFonts w:ascii="Angsana New" w:hAnsi="Angsana New"/>
          <w:sz w:val="30"/>
          <w:szCs w:val="30"/>
        </w:rPr>
        <w:t>256</w:t>
      </w:r>
      <w:r w:rsidR="00ED24B4">
        <w:rPr>
          <w:rFonts w:ascii="Angsana New" w:hAnsi="Angsana New"/>
          <w:sz w:val="30"/>
          <w:szCs w:val="30"/>
        </w:rPr>
        <w:t>6</w:t>
      </w:r>
      <w:r w:rsidRPr="00E6478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 w:rsidRPr="00E93D3E">
        <w:rPr>
          <w:rFonts w:ascii="Angsana New" w:hAnsi="Angsana New"/>
          <w:sz w:val="30"/>
          <w:szCs w:val="30"/>
        </w:rPr>
        <w:t>256</w:t>
      </w:r>
      <w:r w:rsidR="00ED24B4" w:rsidRPr="00E93D3E">
        <w:rPr>
          <w:rFonts w:ascii="Angsana New" w:hAnsi="Angsana New"/>
          <w:sz w:val="30"/>
          <w:szCs w:val="30"/>
          <w:lang w:val="en-US"/>
        </w:rPr>
        <w:t>5</w:t>
      </w:r>
      <w:r w:rsidRPr="00E93D3E">
        <w:rPr>
          <w:rFonts w:ascii="Angsana New" w:hAnsi="Angsana New"/>
          <w:sz w:val="30"/>
          <w:szCs w:val="30"/>
          <w:cs/>
        </w:rPr>
        <w:t xml:space="preserve"> บริษัทฯ มีรายการ</w:t>
      </w:r>
      <w:r w:rsidRPr="00E6478B">
        <w:rPr>
          <w:rFonts w:ascii="Angsana New" w:hAnsi="Angsana New"/>
          <w:sz w:val="30"/>
          <w:szCs w:val="30"/>
          <w:cs/>
        </w:rPr>
        <w:t>เปลี่ยนแปลงสินทรัพย์สิทธิการใช้ สรุปได้ดังนี้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3651F4" w:rsidRPr="00494247" w14:paraId="3EE38B0B" w14:textId="77777777" w:rsidTr="003651F4">
        <w:tc>
          <w:tcPr>
            <w:tcW w:w="3600" w:type="dxa"/>
          </w:tcPr>
          <w:p w14:paraId="49574DC0" w14:textId="77777777" w:rsidR="003651F4" w:rsidRPr="00494247" w:rsidRDefault="003651F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4EA122" w14:textId="77777777" w:rsidR="003651F4" w:rsidRPr="00494247" w:rsidRDefault="003651F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4885BC9" w14:textId="77777777" w:rsidR="003651F4" w:rsidRPr="00494247" w:rsidRDefault="003651F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5FDF8" w14:textId="77777777" w:rsidR="003651F4" w:rsidRPr="00494247" w:rsidRDefault="003651F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185CE5AB" w14:textId="77777777" w:rsidR="003651F4" w:rsidRPr="00494247" w:rsidRDefault="003651F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651F4" w:rsidRPr="00494247" w14:paraId="543CD878" w14:textId="77777777" w:rsidTr="003651F4">
        <w:tc>
          <w:tcPr>
            <w:tcW w:w="3600" w:type="dxa"/>
          </w:tcPr>
          <w:p w14:paraId="3A59E822" w14:textId="77777777" w:rsidR="003651F4" w:rsidRPr="00494247" w:rsidRDefault="003651F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B309A" w14:textId="77777777" w:rsidR="003651F4" w:rsidRPr="00494247" w:rsidRDefault="003651F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1F44C06" w14:textId="77777777" w:rsidR="003651F4" w:rsidRPr="00494247" w:rsidRDefault="003651F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4157857" w14:textId="77777777" w:rsidR="003651F4" w:rsidRPr="00494247" w:rsidRDefault="003651F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76B68C9A" w14:textId="77777777" w:rsidR="003651F4" w:rsidRPr="00494247" w:rsidRDefault="003651F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1F4" w:rsidRPr="00494247" w14:paraId="2297E122" w14:textId="77777777" w:rsidTr="003651F4">
        <w:tc>
          <w:tcPr>
            <w:tcW w:w="3600" w:type="dxa"/>
          </w:tcPr>
          <w:p w14:paraId="3D495C6B" w14:textId="77777777" w:rsidR="003651F4" w:rsidRPr="00494247" w:rsidRDefault="003651F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6B5322" w14:textId="77777777" w:rsidR="003651F4" w:rsidRPr="00D044B5" w:rsidRDefault="003651F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10629" w14:textId="77777777" w:rsidR="003651F4" w:rsidRPr="00D044B5" w:rsidRDefault="003651F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7361F52" w14:textId="77777777" w:rsidR="003651F4" w:rsidRPr="00D044B5" w:rsidRDefault="003651F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25C711F" w14:textId="77777777" w:rsidR="003651F4" w:rsidRPr="00D044B5" w:rsidRDefault="003651F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6C6E0E" w14:textId="77777777" w:rsidR="003651F4" w:rsidRPr="00D044B5" w:rsidRDefault="003651F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DC6E6FB" w14:textId="77777777" w:rsidR="003651F4" w:rsidRPr="00D044B5" w:rsidRDefault="003651F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3651F4" w:rsidRPr="00494247" w14:paraId="57270F8A" w14:textId="77777777" w:rsidTr="003651F4">
        <w:trPr>
          <w:trHeight w:val="203"/>
        </w:trPr>
        <w:tc>
          <w:tcPr>
            <w:tcW w:w="3600" w:type="dxa"/>
          </w:tcPr>
          <w:p w14:paraId="37A4A6CD" w14:textId="410463F5" w:rsidR="003651F4" w:rsidRPr="00494247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36" w:type="dxa"/>
          </w:tcPr>
          <w:p w14:paraId="429FCAF5" w14:textId="77777777" w:rsidR="003651F4" w:rsidRPr="008F2559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739F399" w14:textId="6CB15640" w:rsidR="003651F4" w:rsidRPr="008F2559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459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5542D8D9" w14:textId="77777777" w:rsidR="003651F4" w:rsidRPr="008F2559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085D361" w14:textId="718B890A" w:rsidR="003651F4" w:rsidRPr="00F4526A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459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6" w:type="dxa"/>
            <w:vAlign w:val="center"/>
          </w:tcPr>
          <w:p w14:paraId="290ADBD9" w14:textId="77777777" w:rsidR="003651F4" w:rsidRPr="00494247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0A0E2BC" w14:textId="6C73DC53" w:rsidR="003651F4" w:rsidRPr="00494247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887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</w:tr>
      <w:tr w:rsidR="003651F4" w:rsidRPr="00494247" w14:paraId="53180E4B" w14:textId="77777777" w:rsidTr="003651F4">
        <w:trPr>
          <w:trHeight w:val="203"/>
        </w:trPr>
        <w:tc>
          <w:tcPr>
            <w:tcW w:w="3600" w:type="dxa"/>
          </w:tcPr>
          <w:p w14:paraId="108BFD09" w14:textId="7EB55406" w:rsidR="003651F4" w:rsidRPr="00494247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ขึ้น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236" w:type="dxa"/>
          </w:tcPr>
          <w:p w14:paraId="6577009C" w14:textId="77777777" w:rsidR="003651F4" w:rsidRPr="00A74F80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15F3F4F" w14:textId="6A46C138" w:rsidR="003651F4" w:rsidRPr="00A74F80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0C7CFC" w14:textId="77777777" w:rsidR="003651F4" w:rsidRPr="00A74F80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023ADBC" w14:textId="1115334E" w:rsidR="003651F4" w:rsidRPr="00F4526A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3CCC524" w14:textId="77777777" w:rsidR="003651F4" w:rsidRPr="00494247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1B3A044" w14:textId="0C22BA6A" w:rsidR="003651F4" w:rsidRPr="00E50A6D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405</w:t>
            </w:r>
            <w:r w:rsidRPr="009903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626</w:t>
            </w:r>
            <w:r w:rsidRPr="009903E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</w:tr>
      <w:tr w:rsidR="003651F4" w:rsidRPr="00494247" w14:paraId="59483B6E" w14:textId="77777777" w:rsidTr="003651F4">
        <w:trPr>
          <w:trHeight w:val="181"/>
        </w:trPr>
        <w:tc>
          <w:tcPr>
            <w:tcW w:w="3600" w:type="dxa"/>
          </w:tcPr>
          <w:p w14:paraId="5CE938EC" w14:textId="0724DDFA" w:rsidR="003651F4" w:rsidRPr="00494247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7A39A23A" w14:textId="77777777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0118BE0" w14:textId="376F77CE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708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223.66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C2FCD25" w14:textId="77777777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0DDC3D5" w14:textId="755DF5C0" w:rsidR="003651F4" w:rsidRPr="00D3269C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708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223.66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6AE8F7A" w14:textId="77777777" w:rsidR="003651F4" w:rsidRPr="00494247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1C33801" w14:textId="25CF831F" w:rsidR="003651F4" w:rsidRPr="00494247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  <w:r w:rsidRPr="00B130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487</w:t>
            </w:r>
            <w:r w:rsidRPr="00B1307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651F4" w:rsidRPr="00494247" w14:paraId="09B16AC4" w14:textId="77777777" w:rsidTr="003651F4">
        <w:trPr>
          <w:trHeight w:val="149"/>
        </w:trPr>
        <w:tc>
          <w:tcPr>
            <w:tcW w:w="3600" w:type="dxa"/>
          </w:tcPr>
          <w:p w14:paraId="431CC639" w14:textId="2243B7D4" w:rsidR="003651F4" w:rsidRPr="00D3269C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36" w:type="dxa"/>
          </w:tcPr>
          <w:p w14:paraId="41ED5BB0" w14:textId="77777777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346C1" w14:textId="4A53FA58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709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235.75</w:t>
            </w:r>
          </w:p>
        </w:tc>
        <w:tc>
          <w:tcPr>
            <w:tcW w:w="236" w:type="dxa"/>
          </w:tcPr>
          <w:p w14:paraId="2F1E2F75" w14:textId="77777777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F7113" w14:textId="30A9AC5B" w:rsidR="003651F4" w:rsidRPr="00D3269C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709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2F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235.75</w:t>
            </w:r>
          </w:p>
        </w:tc>
        <w:tc>
          <w:tcPr>
            <w:tcW w:w="236" w:type="dxa"/>
            <w:vAlign w:val="center"/>
          </w:tcPr>
          <w:p w14:paraId="4F71AA03" w14:textId="77777777" w:rsidR="003651F4" w:rsidRPr="00D3269C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56941333" w14:textId="28DF6125" w:rsidR="003651F4" w:rsidRPr="00D3269C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459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</w:tr>
    </w:tbl>
    <w:p w14:paraId="5EA73EF6" w14:textId="45547EFB" w:rsidR="00A40680" w:rsidRPr="00A40680" w:rsidRDefault="00A40680" w:rsidP="003A0D6A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40680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74344A">
        <w:rPr>
          <w:rFonts w:ascii="Angsana New" w:hAnsi="Angsana New"/>
          <w:sz w:val="30"/>
          <w:szCs w:val="30"/>
        </w:rPr>
        <w:t>3</w:t>
      </w:r>
      <w:r w:rsidRPr="00A40680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74344A">
        <w:rPr>
          <w:rFonts w:ascii="Angsana New" w:hAnsi="Angsana New"/>
          <w:sz w:val="30"/>
          <w:szCs w:val="30"/>
        </w:rPr>
        <w:t>9</w:t>
      </w:r>
      <w:r w:rsidRPr="00A40680">
        <w:rPr>
          <w:rFonts w:ascii="Angsana New" w:hAnsi="Angsana New"/>
          <w:sz w:val="30"/>
          <w:szCs w:val="30"/>
          <w:cs/>
        </w:rPr>
        <w:t xml:space="preserve"> เดือนสิ้นสุดวันที่ </w:t>
      </w:r>
      <w:r w:rsidR="0074344A">
        <w:rPr>
          <w:rFonts w:ascii="Angsana New" w:hAnsi="Angsana New"/>
          <w:sz w:val="30"/>
          <w:szCs w:val="30"/>
        </w:rPr>
        <w:t>30</w:t>
      </w:r>
      <w:r w:rsidRPr="00A4068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4344A">
        <w:rPr>
          <w:rFonts w:ascii="Angsana New" w:hAnsi="Angsana New"/>
          <w:sz w:val="30"/>
          <w:szCs w:val="30"/>
        </w:rPr>
        <w:t>256</w:t>
      </w:r>
      <w:r w:rsidR="00A679C8">
        <w:rPr>
          <w:rFonts w:ascii="Angsana New" w:hAnsi="Angsana New"/>
          <w:sz w:val="30"/>
          <w:szCs w:val="30"/>
        </w:rPr>
        <w:t>6</w:t>
      </w:r>
      <w:r w:rsidRPr="00A40680">
        <w:rPr>
          <w:rFonts w:ascii="Angsana New" w:hAnsi="Angsana New"/>
          <w:sz w:val="30"/>
          <w:szCs w:val="30"/>
          <w:cs/>
        </w:rPr>
        <w:t xml:space="preserve"> จำนวน</w:t>
      </w:r>
      <w:r w:rsidR="00B62F12">
        <w:rPr>
          <w:rFonts w:ascii="Angsana New" w:hAnsi="Angsana New" w:hint="cs"/>
          <w:sz w:val="30"/>
          <w:szCs w:val="30"/>
          <w:cs/>
        </w:rPr>
        <w:t xml:space="preserve"> </w:t>
      </w:r>
      <w:r w:rsidR="00B62F12" w:rsidRPr="00B62F12">
        <w:rPr>
          <w:rFonts w:ascii="Angsana New" w:hAnsi="Angsana New"/>
          <w:sz w:val="30"/>
          <w:szCs w:val="30"/>
        </w:rPr>
        <w:t>238,668.78</w:t>
      </w:r>
      <w:r w:rsidRPr="00A40680">
        <w:rPr>
          <w:rFonts w:ascii="Angsana New" w:hAnsi="Angsana New"/>
          <w:sz w:val="30"/>
          <w:szCs w:val="30"/>
          <w:cs/>
        </w:rPr>
        <w:t xml:space="preserve"> บาท และ </w:t>
      </w:r>
      <w:r w:rsidR="00B62F12" w:rsidRPr="00B62F12">
        <w:rPr>
          <w:rFonts w:ascii="Angsana New" w:hAnsi="Angsana New"/>
          <w:color w:val="000000"/>
          <w:sz w:val="30"/>
          <w:szCs w:val="30"/>
          <w:cs/>
        </w:rPr>
        <w:t>708</w:t>
      </w:r>
      <w:r w:rsidR="00B62F12" w:rsidRPr="00B62F12">
        <w:rPr>
          <w:rFonts w:ascii="Angsana New" w:hAnsi="Angsana New"/>
          <w:color w:val="000000"/>
          <w:sz w:val="30"/>
          <w:szCs w:val="30"/>
        </w:rPr>
        <w:t>,</w:t>
      </w:r>
      <w:r w:rsidR="00B62F12" w:rsidRPr="00B62F12">
        <w:rPr>
          <w:rFonts w:ascii="Angsana New" w:hAnsi="Angsana New"/>
          <w:color w:val="000000"/>
          <w:sz w:val="30"/>
          <w:szCs w:val="30"/>
          <w:cs/>
        </w:rPr>
        <w:t>223.66</w:t>
      </w:r>
      <w:r w:rsidR="00865DA9">
        <w:rPr>
          <w:rFonts w:ascii="Angsana New" w:hAnsi="Angsana New"/>
          <w:sz w:val="30"/>
          <w:szCs w:val="30"/>
        </w:rPr>
        <w:t xml:space="preserve"> </w:t>
      </w:r>
      <w:r w:rsidRPr="00A40680">
        <w:rPr>
          <w:rFonts w:ascii="Angsana New" w:hAnsi="Angsana New"/>
          <w:sz w:val="30"/>
          <w:szCs w:val="30"/>
          <w:cs/>
        </w:rPr>
        <w:t xml:space="preserve">บาท  </w:t>
      </w:r>
      <w:r w:rsidRPr="00B05B06">
        <w:rPr>
          <w:rFonts w:ascii="Angsana New" w:hAnsi="Angsana New"/>
          <w:sz w:val="30"/>
          <w:szCs w:val="30"/>
          <w:cs/>
        </w:rPr>
        <w:t>ตามลำดับ (</w:t>
      </w:r>
      <w:r w:rsidR="0026241E" w:rsidRPr="00B05B06">
        <w:rPr>
          <w:rFonts w:ascii="Angsana New" w:hAnsi="Angsana New"/>
          <w:sz w:val="30"/>
          <w:szCs w:val="30"/>
        </w:rPr>
        <w:t xml:space="preserve"> </w:t>
      </w:r>
      <w:r w:rsidR="00632D79" w:rsidRPr="00B05B06">
        <w:rPr>
          <w:rFonts w:ascii="Angsana New" w:hAnsi="Angsana New"/>
          <w:sz w:val="30"/>
          <w:szCs w:val="30"/>
        </w:rPr>
        <w:t>30</w:t>
      </w:r>
      <w:r w:rsidRPr="00B05B0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 w:rsidRPr="00B05B06">
        <w:rPr>
          <w:rFonts w:ascii="Angsana New" w:hAnsi="Angsana New"/>
          <w:sz w:val="30"/>
          <w:szCs w:val="30"/>
        </w:rPr>
        <w:t>256</w:t>
      </w:r>
      <w:r w:rsidR="00A679C8">
        <w:rPr>
          <w:rFonts w:ascii="Angsana New" w:hAnsi="Angsana New"/>
          <w:sz w:val="30"/>
          <w:szCs w:val="30"/>
        </w:rPr>
        <w:t>5</w:t>
      </w:r>
      <w:r w:rsidRPr="00B05B06">
        <w:rPr>
          <w:rFonts w:ascii="Angsana New" w:hAnsi="Angsana New"/>
          <w:sz w:val="30"/>
          <w:szCs w:val="30"/>
          <w:cs/>
        </w:rPr>
        <w:t xml:space="preserve"> : จำนวน </w:t>
      </w:r>
      <w:bookmarkStart w:id="13" w:name="_Hlk146542950"/>
      <w:r w:rsidR="00A679C8">
        <w:rPr>
          <w:rFonts w:ascii="Angsana New" w:hAnsi="Angsana New"/>
          <w:sz w:val="30"/>
          <w:szCs w:val="30"/>
        </w:rPr>
        <w:t>234</w:t>
      </w:r>
      <w:r w:rsidR="00A679C8" w:rsidRPr="005141D8">
        <w:rPr>
          <w:rFonts w:ascii="Angsana New" w:hAnsi="Angsana New"/>
          <w:sz w:val="30"/>
          <w:szCs w:val="30"/>
        </w:rPr>
        <w:t>,</w:t>
      </w:r>
      <w:r w:rsidR="00A679C8" w:rsidRPr="005141D8">
        <w:rPr>
          <w:rFonts w:ascii="Angsana New" w:hAnsi="Angsana New"/>
          <w:sz w:val="30"/>
          <w:szCs w:val="30"/>
          <w:cs/>
        </w:rPr>
        <w:t>930.</w:t>
      </w:r>
      <w:r w:rsidR="00A679C8">
        <w:rPr>
          <w:rFonts w:ascii="Angsana New" w:hAnsi="Angsana New"/>
          <w:sz w:val="30"/>
          <w:szCs w:val="30"/>
        </w:rPr>
        <w:t>28</w:t>
      </w:r>
      <w:r w:rsidRPr="00B05B06">
        <w:rPr>
          <w:rFonts w:ascii="Angsana New" w:hAnsi="Angsana New"/>
          <w:sz w:val="30"/>
          <w:szCs w:val="30"/>
          <w:cs/>
        </w:rPr>
        <w:t xml:space="preserve"> </w:t>
      </w:r>
      <w:bookmarkEnd w:id="13"/>
      <w:r w:rsidRPr="00B05B06">
        <w:rPr>
          <w:rFonts w:ascii="Angsana New" w:hAnsi="Angsana New"/>
          <w:sz w:val="30"/>
          <w:szCs w:val="30"/>
          <w:cs/>
        </w:rPr>
        <w:t xml:space="preserve">บาท และ </w:t>
      </w:r>
      <w:bookmarkStart w:id="14" w:name="_Hlk146542939"/>
      <w:r w:rsidR="00A679C8">
        <w:rPr>
          <w:rFonts w:ascii="Angsana New" w:hAnsi="Angsana New"/>
          <w:sz w:val="30"/>
          <w:szCs w:val="30"/>
        </w:rPr>
        <w:t>636,818.40</w:t>
      </w:r>
      <w:r w:rsidRPr="00B05B06">
        <w:rPr>
          <w:rFonts w:ascii="Angsana New" w:hAnsi="Angsana New"/>
          <w:sz w:val="30"/>
          <w:szCs w:val="30"/>
          <w:cs/>
        </w:rPr>
        <w:t xml:space="preserve"> </w:t>
      </w:r>
      <w:bookmarkEnd w:id="14"/>
      <w:r w:rsidRPr="00B05B06">
        <w:rPr>
          <w:rFonts w:ascii="Angsana New" w:hAnsi="Angsana New"/>
          <w:sz w:val="30"/>
          <w:szCs w:val="30"/>
          <w:cs/>
        </w:rPr>
        <w:t>บาท ตามลำดับ</w:t>
      </w:r>
      <w:r w:rsidR="0026241E" w:rsidRPr="00B05B06">
        <w:rPr>
          <w:rFonts w:ascii="Angsana New" w:hAnsi="Angsana New"/>
          <w:sz w:val="30"/>
          <w:szCs w:val="30"/>
        </w:rPr>
        <w:t xml:space="preserve"> </w:t>
      </w:r>
      <w:r w:rsidRPr="00B05B06">
        <w:rPr>
          <w:rFonts w:ascii="Angsana New" w:hAnsi="Angsana New"/>
          <w:sz w:val="30"/>
          <w:szCs w:val="30"/>
          <w:cs/>
        </w:rPr>
        <w:t>)</w:t>
      </w:r>
    </w:p>
    <w:p w14:paraId="443B92C8" w14:textId="5BF96403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C7ADD19" w14:textId="4ACEDCFA" w:rsidR="00A40680" w:rsidRPr="00816665" w:rsidRDefault="008F2559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8F255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114E5">
        <w:rPr>
          <w:rFonts w:ascii="Angsana New" w:hAnsi="Angsana New"/>
          <w:sz w:val="30"/>
          <w:szCs w:val="30"/>
        </w:rPr>
        <w:t>256</w:t>
      </w:r>
      <w:r w:rsidR="00E7409F">
        <w:rPr>
          <w:rFonts w:ascii="Angsana New" w:hAnsi="Angsana New"/>
          <w:sz w:val="30"/>
          <w:szCs w:val="30"/>
        </w:rPr>
        <w:t>6</w:t>
      </w:r>
      <w:r w:rsidRPr="008F255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8F255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E7409F">
        <w:rPr>
          <w:rFonts w:ascii="Angsana New" w:hAnsi="Angsana New"/>
          <w:sz w:val="30"/>
          <w:szCs w:val="30"/>
        </w:rPr>
        <w:t>5</w:t>
      </w:r>
      <w:r w:rsidRPr="008F2559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มีรายการเปลี่ยนแปลงสินทรัพย์ไม่มีตัวตน สรุปได้ดังนี้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8B18A0" w:rsidRPr="00494247" w14:paraId="00B5AEB7" w14:textId="77777777" w:rsidTr="003651F4">
        <w:tc>
          <w:tcPr>
            <w:tcW w:w="3600" w:type="dxa"/>
          </w:tcPr>
          <w:p w14:paraId="5080D329" w14:textId="77777777" w:rsidR="008B18A0" w:rsidRPr="00494247" w:rsidRDefault="008B18A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5" w:name="_Hlk146542966"/>
          </w:p>
        </w:tc>
        <w:tc>
          <w:tcPr>
            <w:tcW w:w="236" w:type="dxa"/>
          </w:tcPr>
          <w:p w14:paraId="2344823C" w14:textId="77777777" w:rsidR="008B18A0" w:rsidRPr="00494247" w:rsidRDefault="008B18A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B3F731F" w14:textId="72A0F0D8" w:rsidR="008B18A0" w:rsidRPr="00494247" w:rsidRDefault="008B18A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1A3F0" w14:textId="2D680974" w:rsidR="008B18A0" w:rsidRPr="00494247" w:rsidRDefault="008B18A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7931A5E1" w14:textId="2398D009" w:rsidR="008B18A0" w:rsidRPr="00494247" w:rsidRDefault="008B18A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F599A" w:rsidRPr="00494247" w14:paraId="0CEF06E9" w14:textId="77777777" w:rsidTr="003651F4">
        <w:tc>
          <w:tcPr>
            <w:tcW w:w="3600" w:type="dxa"/>
          </w:tcPr>
          <w:p w14:paraId="21A0BC71" w14:textId="77777777" w:rsidR="001F599A" w:rsidRPr="00494247" w:rsidRDefault="001F599A" w:rsidP="001F59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69F4D2" w14:textId="77777777" w:rsidR="001F599A" w:rsidRPr="00494247" w:rsidRDefault="001F599A" w:rsidP="001F59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E1F7DA" w14:textId="01F1C1B7" w:rsidR="001F599A" w:rsidRPr="00494247" w:rsidRDefault="001F599A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EE3EB0" w14:textId="77777777" w:rsidR="001F599A" w:rsidRPr="00494247" w:rsidRDefault="001F599A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02E7AD46" w14:textId="32A13517" w:rsidR="001F599A" w:rsidRPr="00494247" w:rsidRDefault="001F599A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9F" w:rsidRPr="00494247" w14:paraId="214580EE" w14:textId="77777777" w:rsidTr="003651F4">
        <w:tc>
          <w:tcPr>
            <w:tcW w:w="3600" w:type="dxa"/>
          </w:tcPr>
          <w:p w14:paraId="54FC4D43" w14:textId="77777777" w:rsidR="00E7409F" w:rsidRPr="00494247" w:rsidRDefault="00E7409F" w:rsidP="00E7409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34A626" w14:textId="77777777" w:rsidR="00E7409F" w:rsidRPr="00D044B5" w:rsidRDefault="00E7409F" w:rsidP="00E7409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5F56D" w14:textId="33EDAF6E" w:rsidR="00E7409F" w:rsidRPr="00D044B5" w:rsidRDefault="00E7409F" w:rsidP="00E7409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6D9C2ED" w14:textId="5BE9E2FD" w:rsidR="00E7409F" w:rsidRPr="00D044B5" w:rsidRDefault="00E7409F" w:rsidP="00E7409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E2CF8AD" w14:textId="176E511D" w:rsidR="00E7409F" w:rsidRPr="00D044B5" w:rsidRDefault="00E7409F" w:rsidP="00E7409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4CFB62" w14:textId="77777777" w:rsidR="00E7409F" w:rsidRPr="00D044B5" w:rsidRDefault="00E7409F" w:rsidP="00E7409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A54C639" w14:textId="1526AFCA" w:rsidR="00E7409F" w:rsidRPr="00D044B5" w:rsidRDefault="00E7409F" w:rsidP="00E7409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3651F4" w:rsidRPr="00494247" w14:paraId="5A481EBC" w14:textId="77777777" w:rsidTr="0067337B">
        <w:trPr>
          <w:trHeight w:val="203"/>
        </w:trPr>
        <w:tc>
          <w:tcPr>
            <w:tcW w:w="3600" w:type="dxa"/>
          </w:tcPr>
          <w:p w14:paraId="026FE6A2" w14:textId="77777777" w:rsidR="003651F4" w:rsidRPr="00494247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36" w:type="dxa"/>
          </w:tcPr>
          <w:p w14:paraId="6B3B98BE" w14:textId="77777777" w:rsidR="003651F4" w:rsidRPr="008F2559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D9350EC" w14:textId="60D4DC5E" w:rsidR="003651F4" w:rsidRPr="008F2559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  <w:tc>
          <w:tcPr>
            <w:tcW w:w="236" w:type="dxa"/>
            <w:shd w:val="clear" w:color="auto" w:fill="auto"/>
          </w:tcPr>
          <w:p w14:paraId="5462F00B" w14:textId="546B9080" w:rsidR="003651F4" w:rsidRPr="008F2559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9EF82DC" w14:textId="3CF06CD8" w:rsidR="003651F4" w:rsidRPr="00F4526A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  <w:tc>
          <w:tcPr>
            <w:tcW w:w="236" w:type="dxa"/>
            <w:vAlign w:val="center"/>
          </w:tcPr>
          <w:p w14:paraId="147BF9A2" w14:textId="77777777" w:rsidR="003651F4" w:rsidRPr="00494247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3247FCF" w14:textId="5195B79C" w:rsidR="003651F4" w:rsidRPr="00494247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718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508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3651F4" w:rsidRPr="00494247" w14:paraId="1E90F82B" w14:textId="77777777" w:rsidTr="0067337B">
        <w:trPr>
          <w:trHeight w:val="203"/>
        </w:trPr>
        <w:tc>
          <w:tcPr>
            <w:tcW w:w="3600" w:type="dxa"/>
          </w:tcPr>
          <w:p w14:paraId="1BCFF9ED" w14:textId="77777777" w:rsidR="003651F4" w:rsidRPr="00494247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236" w:type="dxa"/>
          </w:tcPr>
          <w:p w14:paraId="1C4B3FDE" w14:textId="77777777" w:rsidR="003651F4" w:rsidRPr="00A74F80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C572544" w14:textId="5EC99797" w:rsidR="003651F4" w:rsidRPr="00A74F80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  <w:tc>
          <w:tcPr>
            <w:tcW w:w="236" w:type="dxa"/>
            <w:shd w:val="clear" w:color="auto" w:fill="auto"/>
          </w:tcPr>
          <w:p w14:paraId="7592E523" w14:textId="4443E93A" w:rsidR="003651F4" w:rsidRPr="00A74F80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4B3B498" w14:textId="6E8C6578" w:rsidR="003651F4" w:rsidRPr="00F4526A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  <w:tc>
          <w:tcPr>
            <w:tcW w:w="236" w:type="dxa"/>
            <w:vAlign w:val="center"/>
          </w:tcPr>
          <w:p w14:paraId="4D23E73C" w14:textId="77777777" w:rsidR="003651F4" w:rsidRPr="00494247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56AD597" w14:textId="77B1B5F5" w:rsidR="003651F4" w:rsidRPr="00E50A6D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306,270.00</w:t>
            </w:r>
          </w:p>
        </w:tc>
      </w:tr>
      <w:tr w:rsidR="003651F4" w:rsidRPr="00494247" w14:paraId="7B44CB7A" w14:textId="77777777" w:rsidTr="0067337B">
        <w:trPr>
          <w:trHeight w:val="181"/>
        </w:trPr>
        <w:tc>
          <w:tcPr>
            <w:tcW w:w="3600" w:type="dxa"/>
          </w:tcPr>
          <w:p w14:paraId="4AD8B7A5" w14:textId="20ED148F" w:rsidR="003651F4" w:rsidRPr="00494247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236" w:type="dxa"/>
          </w:tcPr>
          <w:p w14:paraId="0EF288CA" w14:textId="77777777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7C9B672" w14:textId="1B09780D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916,217.05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5B6353" w14:textId="31F3F9FA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70A16F2" w14:textId="1B1DA5FB" w:rsidR="003651F4" w:rsidRPr="00D3269C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916,217.05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591F323B" w14:textId="77777777" w:rsidR="003651F4" w:rsidRPr="00494247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CD6E611" w14:textId="779E737C" w:rsidR="003651F4" w:rsidRPr="00494247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1,211,034.22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651F4" w:rsidRPr="00494247" w14:paraId="014DB89B" w14:textId="77777777" w:rsidTr="0067337B">
        <w:trPr>
          <w:trHeight w:val="149"/>
        </w:trPr>
        <w:tc>
          <w:tcPr>
            <w:tcW w:w="3600" w:type="dxa"/>
          </w:tcPr>
          <w:p w14:paraId="193EF518" w14:textId="77777777" w:rsidR="003651F4" w:rsidRPr="00D3269C" w:rsidRDefault="003651F4" w:rsidP="003651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36" w:type="dxa"/>
          </w:tcPr>
          <w:p w14:paraId="2FC1B899" w14:textId="77777777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14EA8" w14:textId="0138A8EA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  <w:cs/>
              </w:rPr>
              <w:t>029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126.85</w:t>
            </w:r>
          </w:p>
        </w:tc>
        <w:tc>
          <w:tcPr>
            <w:tcW w:w="236" w:type="dxa"/>
            <w:shd w:val="clear" w:color="auto" w:fill="auto"/>
          </w:tcPr>
          <w:p w14:paraId="4C4B8DCC" w14:textId="0854669D" w:rsidR="003651F4" w:rsidRPr="005141D8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D513E" w14:textId="5B754B8C" w:rsidR="003651F4" w:rsidRPr="00D3269C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  <w:cs/>
              </w:rPr>
              <w:t>029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51F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126.85</w:t>
            </w:r>
          </w:p>
        </w:tc>
        <w:tc>
          <w:tcPr>
            <w:tcW w:w="236" w:type="dxa"/>
            <w:vAlign w:val="center"/>
          </w:tcPr>
          <w:p w14:paraId="743281D9" w14:textId="77777777" w:rsidR="003651F4" w:rsidRPr="00D3269C" w:rsidRDefault="003651F4" w:rsidP="003651F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50AC693A" w14:textId="14C14314" w:rsidR="003651F4" w:rsidRPr="00D3269C" w:rsidRDefault="003651F4" w:rsidP="003651F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</w:tr>
    </w:tbl>
    <w:bookmarkEnd w:id="15"/>
    <w:p w14:paraId="7A71AB21" w14:textId="36155907" w:rsidR="00A40680" w:rsidRPr="00A40680" w:rsidRDefault="00877310" w:rsidP="003A0D6A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77310">
        <w:rPr>
          <w:rFonts w:ascii="Angsana New" w:hAnsi="Angsana New"/>
          <w:sz w:val="30"/>
          <w:szCs w:val="30"/>
          <w:cs/>
        </w:rPr>
        <w:t xml:space="preserve">ค่าตัดจำหน่ายสำหรับงวด </w:t>
      </w:r>
      <w:r w:rsidR="00394545">
        <w:rPr>
          <w:rFonts w:ascii="Angsana New" w:hAnsi="Angsana New"/>
          <w:sz w:val="30"/>
          <w:szCs w:val="30"/>
        </w:rPr>
        <w:t>3</w:t>
      </w:r>
      <w:r w:rsidRPr="00877310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632D79">
        <w:rPr>
          <w:rFonts w:ascii="Angsana New" w:hAnsi="Angsana New"/>
          <w:sz w:val="30"/>
          <w:szCs w:val="30"/>
        </w:rPr>
        <w:t>9</w:t>
      </w:r>
      <w:r w:rsidRPr="00877310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394545">
        <w:rPr>
          <w:rFonts w:ascii="Angsana New" w:hAnsi="Angsana New"/>
          <w:sz w:val="30"/>
          <w:szCs w:val="30"/>
        </w:rPr>
        <w:t>30</w:t>
      </w:r>
      <w:r w:rsidRPr="008773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394545">
        <w:rPr>
          <w:rFonts w:ascii="Angsana New" w:hAnsi="Angsana New"/>
          <w:sz w:val="30"/>
          <w:szCs w:val="30"/>
        </w:rPr>
        <w:t>256</w:t>
      </w:r>
      <w:r w:rsidR="00764210">
        <w:rPr>
          <w:rFonts w:ascii="Angsana New" w:hAnsi="Angsana New"/>
          <w:sz w:val="30"/>
          <w:szCs w:val="30"/>
        </w:rPr>
        <w:t>6</w:t>
      </w:r>
      <w:r w:rsidRPr="00877310">
        <w:rPr>
          <w:rFonts w:ascii="Angsana New" w:hAnsi="Angsana New"/>
          <w:sz w:val="30"/>
          <w:szCs w:val="30"/>
          <w:cs/>
        </w:rPr>
        <w:t xml:space="preserve"> จำนวน </w:t>
      </w:r>
      <w:r w:rsidR="003651F4" w:rsidRPr="003651F4">
        <w:rPr>
          <w:rFonts w:ascii="Angsana New" w:hAnsi="Angsana New"/>
          <w:sz w:val="30"/>
          <w:szCs w:val="30"/>
        </w:rPr>
        <w:t>303,593.42</w:t>
      </w:r>
      <w:r w:rsidRPr="00877310">
        <w:rPr>
          <w:rFonts w:ascii="Angsana New" w:hAnsi="Angsana New"/>
          <w:sz w:val="30"/>
          <w:szCs w:val="30"/>
          <w:cs/>
        </w:rPr>
        <w:t xml:space="preserve"> บาท และ </w:t>
      </w:r>
      <w:r w:rsidR="003651F4" w:rsidRPr="003651F4">
        <w:rPr>
          <w:rFonts w:ascii="Angsana New" w:hAnsi="Angsana New"/>
          <w:sz w:val="30"/>
          <w:szCs w:val="30"/>
        </w:rPr>
        <w:t>916,217.05</w:t>
      </w:r>
      <w:r w:rsidR="00031307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บาท ตามลำดับ</w:t>
      </w:r>
      <w:r w:rsidRPr="00877310">
        <w:rPr>
          <w:rFonts w:ascii="Angsana New" w:hAnsi="Angsana New"/>
          <w:sz w:val="30"/>
          <w:szCs w:val="30"/>
          <w:cs/>
        </w:rPr>
        <w:t xml:space="preserve"> ( </w:t>
      </w:r>
      <w:r w:rsidR="00632D79">
        <w:rPr>
          <w:rFonts w:ascii="Angsana New" w:hAnsi="Angsana New"/>
          <w:sz w:val="30"/>
          <w:szCs w:val="30"/>
        </w:rPr>
        <w:t>30</w:t>
      </w:r>
      <w:r w:rsidRPr="008773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>
        <w:rPr>
          <w:rFonts w:ascii="Angsana New" w:hAnsi="Angsana New"/>
          <w:sz w:val="30"/>
          <w:szCs w:val="30"/>
        </w:rPr>
        <w:t>256</w:t>
      </w:r>
      <w:r w:rsidR="00764210">
        <w:rPr>
          <w:rFonts w:ascii="Angsana New" w:hAnsi="Angsana New"/>
          <w:sz w:val="30"/>
          <w:szCs w:val="30"/>
        </w:rPr>
        <w:t>5</w:t>
      </w:r>
      <w:r w:rsidRPr="00877310">
        <w:rPr>
          <w:rFonts w:ascii="Angsana New" w:hAnsi="Angsana New"/>
          <w:sz w:val="30"/>
          <w:szCs w:val="30"/>
          <w:cs/>
        </w:rPr>
        <w:t xml:space="preserve"> : จำนวน </w:t>
      </w:r>
      <w:r w:rsidR="00764210">
        <w:rPr>
          <w:rFonts w:ascii="Angsana New" w:hAnsi="Angsana New"/>
          <w:sz w:val="30"/>
          <w:szCs w:val="30"/>
        </w:rPr>
        <w:t>304</w:t>
      </w:r>
      <w:r w:rsidR="00764210" w:rsidRPr="005141D8">
        <w:rPr>
          <w:rFonts w:ascii="Angsana New" w:hAnsi="Angsana New"/>
          <w:sz w:val="30"/>
          <w:szCs w:val="30"/>
        </w:rPr>
        <w:t>,</w:t>
      </w:r>
      <w:r w:rsidR="00764210" w:rsidRPr="005141D8">
        <w:rPr>
          <w:rFonts w:ascii="Angsana New" w:hAnsi="Angsana New"/>
          <w:sz w:val="30"/>
          <w:szCs w:val="30"/>
          <w:cs/>
        </w:rPr>
        <w:t>856.</w:t>
      </w:r>
      <w:r w:rsidR="00764210">
        <w:rPr>
          <w:rFonts w:ascii="Angsana New" w:hAnsi="Angsana New"/>
          <w:sz w:val="30"/>
          <w:szCs w:val="30"/>
        </w:rPr>
        <w:t>61</w:t>
      </w:r>
      <w:r w:rsidRPr="00877310">
        <w:rPr>
          <w:rFonts w:ascii="Angsana New" w:hAnsi="Angsana New"/>
          <w:sz w:val="30"/>
          <w:szCs w:val="30"/>
          <w:cs/>
        </w:rPr>
        <w:t xml:space="preserve"> บาท และ </w:t>
      </w:r>
      <w:r w:rsidR="00764210" w:rsidRPr="00917061">
        <w:rPr>
          <w:rFonts w:ascii="Angsana New" w:hAnsi="Angsana New"/>
          <w:sz w:val="30"/>
          <w:szCs w:val="30"/>
        </w:rPr>
        <w:t>903,112.76</w:t>
      </w:r>
      <w:r w:rsidRPr="00877310">
        <w:rPr>
          <w:rFonts w:ascii="Angsana New" w:hAnsi="Angsana New"/>
          <w:sz w:val="30"/>
          <w:szCs w:val="30"/>
          <w:cs/>
        </w:rPr>
        <w:t xml:space="preserve"> บาท ตามลำดับ )</w:t>
      </w:r>
    </w:p>
    <w:p w14:paraId="28495C8E" w14:textId="11DA4DBD" w:rsidR="00E6478B" w:rsidRPr="004D480D" w:rsidRDefault="00E6478B" w:rsidP="008914C5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sz w:val="30"/>
          <w:szCs w:val="30"/>
          <w:lang w:val="en-US"/>
        </w:rPr>
        <w:sectPr w:rsidR="00E6478B" w:rsidRPr="004D480D" w:rsidSect="00313F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E71" w14:textId="09C09F54" w:rsidR="00B03B3F" w:rsidRDefault="00B03B3F" w:rsidP="006025A6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6FAE994B" w:rsidR="001220AA" w:rsidRPr="001079F3" w:rsidRDefault="001079F3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1079F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>
        <w:rPr>
          <w:rFonts w:ascii="Angsana New" w:hAnsi="Angsana New"/>
          <w:sz w:val="30"/>
          <w:szCs w:val="30"/>
        </w:rPr>
        <w:t>256</w:t>
      </w:r>
      <w:r w:rsidR="004B0EA1">
        <w:rPr>
          <w:rFonts w:ascii="Angsana New" w:hAnsi="Angsana New"/>
          <w:sz w:val="30"/>
          <w:szCs w:val="30"/>
        </w:rPr>
        <w:t>6</w:t>
      </w:r>
      <w:r w:rsidRPr="001079F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4B0EA1">
        <w:rPr>
          <w:rFonts w:ascii="Angsana New" w:hAnsi="Angsana New"/>
          <w:sz w:val="30"/>
          <w:szCs w:val="30"/>
        </w:rPr>
        <w:t>5</w:t>
      </w:r>
      <w:r w:rsidRPr="001079F3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tbl>
      <w:tblPr>
        <w:tblW w:w="99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45"/>
        <w:gridCol w:w="1872"/>
      </w:tblGrid>
      <w:tr w:rsidR="004B0EA1" w:rsidRPr="005F6C33" w14:paraId="28495E77" w14:textId="77777777" w:rsidTr="00E2748A">
        <w:trPr>
          <w:trHeight w:val="6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4B0EA1" w:rsidRPr="005F6C33" w:rsidRDefault="004B0EA1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bookmarkStart w:id="16" w:name="_Hlk146543332"/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50BD18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1A0DC514" w14:textId="1FB1E952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E2D48A" w14:textId="1FBFBEF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8495E74" w14:textId="22F9F96F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28495E75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4B0EA1" w:rsidRPr="005F6C33" w14:paraId="4F78B552" w14:textId="77777777" w:rsidTr="00E2748A">
        <w:trPr>
          <w:trHeight w:val="6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21478" w14:textId="77777777" w:rsidR="004B0EA1" w:rsidRPr="005F6C33" w:rsidRDefault="004B0EA1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E81A08" w14:textId="77777777" w:rsidR="004B0EA1" w:rsidRPr="005F6C33" w:rsidRDefault="004B0EA1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0C3B87F7" w14:textId="17B6671B" w:rsidR="004B0EA1" w:rsidRPr="005F6C33" w:rsidRDefault="00861201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DBC726" w14:textId="77777777" w:rsidR="004B0EA1" w:rsidRPr="005F6C33" w:rsidRDefault="004B0EA1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8D1C04" w14:textId="45C0D693" w:rsidR="004B0EA1" w:rsidRPr="005F6C33" w:rsidRDefault="00861201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201" w:rsidRPr="005F6C33" w14:paraId="28495E7C" w14:textId="77777777" w:rsidTr="008F70B9">
        <w:trPr>
          <w:trHeight w:val="6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861201" w:rsidRPr="005F6C33" w:rsidRDefault="00861201" w:rsidP="00861201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DF5251" w14:textId="77777777" w:rsidR="00861201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46FB6" w14:textId="71187556" w:rsidR="00861201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Pr="001079F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1B907" w14:textId="5D3F3AED" w:rsidR="00861201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95E79" w14:textId="0AC313F8" w:rsidR="00861201" w:rsidRPr="001079F3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Pr="001079F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</w:tcPr>
          <w:p w14:paraId="28495E7A" w14:textId="77777777" w:rsidR="00861201" w:rsidRPr="001079F3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47AC92A1" w:rsidR="00861201" w:rsidRPr="001079F3" w:rsidRDefault="00861201" w:rsidP="00861201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1079F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DD36DE" w:rsidRPr="005F6C33" w14:paraId="28495E86" w14:textId="77777777" w:rsidTr="0067337B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DD36DE" w:rsidRPr="002A5498" w:rsidRDefault="00DD36DE" w:rsidP="00DD36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8378CD1" w14:textId="77777777" w:rsidR="00DD36DE" w:rsidRPr="00313999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8DABB88" w14:textId="13715046" w:rsidR="00DD36DE" w:rsidRPr="00313999" w:rsidRDefault="00BA1F22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1F2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890.23</w:t>
            </w:r>
          </w:p>
        </w:tc>
        <w:tc>
          <w:tcPr>
            <w:tcW w:w="236" w:type="dxa"/>
            <w:shd w:val="clear" w:color="auto" w:fill="auto"/>
          </w:tcPr>
          <w:p w14:paraId="26A04524" w14:textId="1B61FAAF" w:rsidR="00DD36DE" w:rsidRPr="00313999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8495E83" w14:textId="440E2853" w:rsidR="00DD36DE" w:rsidRPr="00313999" w:rsidRDefault="00BA1F22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1F2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890.23</w:t>
            </w:r>
          </w:p>
        </w:tc>
        <w:tc>
          <w:tcPr>
            <w:tcW w:w="245" w:type="dxa"/>
          </w:tcPr>
          <w:p w14:paraId="28495E84" w14:textId="77777777" w:rsidR="00DD36DE" w:rsidRPr="00D73E71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28495E85" w14:textId="7C26DD2D" w:rsidR="00DD36DE" w:rsidRPr="00313999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698">
              <w:rPr>
                <w:rFonts w:ascii="Angsana New" w:hAnsi="Angsana New"/>
                <w:sz w:val="30"/>
                <w:szCs w:val="30"/>
              </w:rPr>
              <w:t>7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692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196</w:t>
            </w:r>
            <w:r w:rsidRPr="005134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DD36DE" w:rsidRPr="005F6C33" w14:paraId="28495E90" w14:textId="77777777" w:rsidTr="0067337B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0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DD36DE" w:rsidRPr="001079F3" w:rsidRDefault="00DD36DE" w:rsidP="00DD36DE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6B071AAF" w14:textId="77777777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0F8F8" w14:textId="5317C509" w:rsidR="00DD36DE" w:rsidRPr="001079F3" w:rsidRDefault="00BA1F22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1F2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890.23</w:t>
            </w:r>
          </w:p>
        </w:tc>
        <w:tc>
          <w:tcPr>
            <w:tcW w:w="236" w:type="dxa"/>
            <w:shd w:val="clear" w:color="auto" w:fill="auto"/>
          </w:tcPr>
          <w:p w14:paraId="4E35C706" w14:textId="30696553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D" w14:textId="33B22EE3" w:rsidR="00DD36DE" w:rsidRPr="001079F3" w:rsidRDefault="00BA1F22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1F2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BA1F22">
              <w:rPr>
                <w:rFonts w:ascii="Angsana New" w:hAnsi="Angsana New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sz w:val="30"/>
                <w:szCs w:val="30"/>
                <w:cs/>
              </w:rPr>
              <w:t>890.23</w:t>
            </w:r>
          </w:p>
        </w:tc>
        <w:tc>
          <w:tcPr>
            <w:tcW w:w="245" w:type="dxa"/>
          </w:tcPr>
          <w:p w14:paraId="28495E8E" w14:textId="77777777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F" w14:textId="79FFF929" w:rsidR="00DD36DE" w:rsidRPr="001079F3" w:rsidRDefault="00DD36DE" w:rsidP="00DD36D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5698">
              <w:rPr>
                <w:rFonts w:ascii="Angsana New" w:hAnsi="Angsana New"/>
                <w:sz w:val="30"/>
                <w:szCs w:val="30"/>
              </w:rPr>
              <w:t>7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692</w:t>
            </w:r>
            <w:r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196</w:t>
            </w:r>
            <w:r w:rsidRPr="005134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</w:tbl>
    <w:bookmarkEnd w:id="16"/>
    <w:p w14:paraId="28495EC7" w14:textId="4252828E" w:rsidR="00313999" w:rsidRDefault="00D5168C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t xml:space="preserve">ค่าใช้จ่าย(รายได้)ภาษีเงินได้  สำหรับงวด </w:t>
      </w:r>
      <w:r w:rsidR="003A31D9">
        <w:rPr>
          <w:rFonts w:ascii="Angsana New" w:hAnsi="Angsana New"/>
          <w:sz w:val="30"/>
          <w:szCs w:val="30"/>
        </w:rPr>
        <w:t>3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D5168C">
        <w:rPr>
          <w:rFonts w:ascii="Angsana New" w:hAnsi="Angsana New"/>
          <w:sz w:val="30"/>
          <w:szCs w:val="30"/>
        </w:rPr>
        <w:t xml:space="preserve">9 </w:t>
      </w:r>
      <w:r w:rsidRPr="00D5168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D5168C">
        <w:rPr>
          <w:rFonts w:ascii="Angsana New" w:hAnsi="Angsana New"/>
          <w:sz w:val="30"/>
          <w:szCs w:val="30"/>
        </w:rPr>
        <w:t xml:space="preserve">30 </w:t>
      </w:r>
      <w:r w:rsidRPr="00D5168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5168C">
        <w:rPr>
          <w:rFonts w:ascii="Angsana New" w:hAnsi="Angsana New"/>
          <w:sz w:val="30"/>
          <w:szCs w:val="30"/>
        </w:rPr>
        <w:t>256</w:t>
      </w:r>
      <w:r w:rsidR="006D0098"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>256</w:t>
      </w:r>
      <w:r w:rsidR="006D0098">
        <w:rPr>
          <w:rFonts w:ascii="Angsana New" w:hAnsi="Angsana New"/>
          <w:sz w:val="30"/>
          <w:szCs w:val="30"/>
        </w:rPr>
        <w:t>5</w:t>
      </w:r>
      <w:r w:rsidRPr="00D5168C">
        <w:rPr>
          <w:rFonts w:ascii="Angsana New" w:hAnsi="Angsana New"/>
          <w:sz w:val="30"/>
          <w:szCs w:val="30"/>
        </w:rPr>
        <w:t xml:space="preserve"> 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8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600"/>
        <w:gridCol w:w="1165"/>
        <w:gridCol w:w="1872"/>
        <w:gridCol w:w="1872"/>
      </w:tblGrid>
      <w:tr w:rsidR="003820F7" w:rsidRPr="00C8007D" w14:paraId="1A8F08D0" w14:textId="77777777" w:rsidTr="00F36CB0">
        <w:tc>
          <w:tcPr>
            <w:tcW w:w="3355" w:type="dxa"/>
          </w:tcPr>
          <w:p w14:paraId="07C0ABD9" w14:textId="77777777" w:rsidR="003820F7" w:rsidRPr="00494247" w:rsidRDefault="003820F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7" w:name="_Hlk146543533"/>
          </w:p>
        </w:tc>
        <w:tc>
          <w:tcPr>
            <w:tcW w:w="2765" w:type="dxa"/>
            <w:gridSpan w:val="2"/>
          </w:tcPr>
          <w:p w14:paraId="058D5CDB" w14:textId="77777777" w:rsidR="003820F7" w:rsidRPr="00C8007D" w:rsidRDefault="003820F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3744" w:type="dxa"/>
            <w:gridSpan w:val="2"/>
          </w:tcPr>
          <w:p w14:paraId="1B2FF9CE" w14:textId="77777777" w:rsidR="003820F7" w:rsidRPr="00C8007D" w:rsidRDefault="003820F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D675E6" w:rsidRPr="005352F0" w14:paraId="0BC697C5" w14:textId="77777777" w:rsidTr="00EB3DD7">
        <w:tc>
          <w:tcPr>
            <w:tcW w:w="3355" w:type="dxa"/>
          </w:tcPr>
          <w:p w14:paraId="71753B80" w14:textId="77777777" w:rsidR="00D675E6" w:rsidRPr="00494247" w:rsidRDefault="00D675E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2"/>
          </w:tcPr>
          <w:p w14:paraId="39788ECB" w14:textId="77777777" w:rsidR="00D675E6" w:rsidRPr="005352F0" w:rsidRDefault="00D675E6" w:rsidP="00FB754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4" w:type="dxa"/>
            <w:gridSpan w:val="2"/>
          </w:tcPr>
          <w:p w14:paraId="7685F2F5" w14:textId="2F2EB647" w:rsidR="00D675E6" w:rsidRPr="00C8007D" w:rsidRDefault="00D675E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558B" w:rsidRPr="005352F0" w14:paraId="72014A89" w14:textId="77777777" w:rsidTr="00D47E41">
        <w:tc>
          <w:tcPr>
            <w:tcW w:w="3355" w:type="dxa"/>
          </w:tcPr>
          <w:p w14:paraId="7231F204" w14:textId="77777777" w:rsidR="0094558B" w:rsidRPr="00494247" w:rsidRDefault="0094558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2"/>
          </w:tcPr>
          <w:p w14:paraId="011E7A85" w14:textId="77777777" w:rsidR="0094558B" w:rsidRPr="005352F0" w:rsidRDefault="0094558B" w:rsidP="00FB754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4" w:type="dxa"/>
            <w:gridSpan w:val="2"/>
          </w:tcPr>
          <w:p w14:paraId="32C95CFE" w14:textId="685C759E" w:rsidR="0094558B" w:rsidRPr="00C8007D" w:rsidRDefault="0094558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 w:rsidRPr="005352F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FC3012" w:rsidRPr="005352F0" w14:paraId="719E2A42" w14:textId="77777777" w:rsidTr="00F36CB0">
        <w:tc>
          <w:tcPr>
            <w:tcW w:w="3355" w:type="dxa"/>
          </w:tcPr>
          <w:p w14:paraId="7C51D725" w14:textId="77777777" w:rsidR="00FC3012" w:rsidRPr="00494247" w:rsidRDefault="00FC30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2"/>
          </w:tcPr>
          <w:p w14:paraId="6AB7A07F" w14:textId="421AAB51" w:rsidR="00FC3012" w:rsidRPr="005352F0" w:rsidRDefault="00FC3012" w:rsidP="00FB754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3AFEF30" w14:textId="0B082E2C" w:rsidR="00FC3012" w:rsidRPr="005352F0" w:rsidRDefault="00FC301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72" w:type="dxa"/>
          </w:tcPr>
          <w:p w14:paraId="2195244C" w14:textId="37CE9C38" w:rsidR="00FC3012" w:rsidRPr="005352F0" w:rsidRDefault="00FC301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3820F7" w:rsidRPr="00494247" w14:paraId="44980704" w14:textId="77777777" w:rsidTr="00F36CB0">
        <w:trPr>
          <w:trHeight w:val="203"/>
        </w:trPr>
        <w:tc>
          <w:tcPr>
            <w:tcW w:w="3355" w:type="dxa"/>
            <w:vAlign w:val="center"/>
          </w:tcPr>
          <w:p w14:paraId="1AEF550A" w14:textId="77777777" w:rsidR="003820F7" w:rsidRPr="00494247" w:rsidRDefault="003820F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0" w:type="dxa"/>
          </w:tcPr>
          <w:p w14:paraId="6A9E2D95" w14:textId="77777777" w:rsidR="003820F7" w:rsidRPr="00FA709A" w:rsidRDefault="003820F7" w:rsidP="00FB754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65" w:type="dxa"/>
          </w:tcPr>
          <w:p w14:paraId="51479BDF" w14:textId="77777777" w:rsidR="003820F7" w:rsidRPr="00494247" w:rsidRDefault="003820F7" w:rsidP="00FB754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4333A5AF" w14:textId="77777777" w:rsidR="003820F7" w:rsidRPr="00494247" w:rsidRDefault="003820F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</w:tcPr>
          <w:p w14:paraId="2F680517" w14:textId="77777777" w:rsidR="003820F7" w:rsidRPr="00494247" w:rsidRDefault="003820F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A1F22" w:rsidRPr="008F126F" w14:paraId="29625469" w14:textId="77777777" w:rsidTr="00F36CB0">
        <w:trPr>
          <w:trHeight w:val="203"/>
        </w:trPr>
        <w:tc>
          <w:tcPr>
            <w:tcW w:w="3355" w:type="dxa"/>
            <w:vAlign w:val="center"/>
          </w:tcPr>
          <w:p w14:paraId="1751FF1F" w14:textId="77777777" w:rsidR="00BA1F22" w:rsidRPr="00556F4A" w:rsidRDefault="00BA1F22" w:rsidP="00BA1F22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ภาษีเงินได้สำหรับงวด</w:t>
            </w:r>
          </w:p>
        </w:tc>
        <w:tc>
          <w:tcPr>
            <w:tcW w:w="1600" w:type="dxa"/>
            <w:shd w:val="clear" w:color="auto" w:fill="auto"/>
          </w:tcPr>
          <w:p w14:paraId="3FB4F37F" w14:textId="77777777" w:rsidR="00BA1F22" w:rsidRPr="00FA709A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BEE218F" w14:textId="12055B0B" w:rsidR="00BA1F22" w:rsidRPr="00494247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98A3D4C" w14:textId="73BBE9E1" w:rsidR="00BA1F22" w:rsidRPr="008F126F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958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480.60</w:t>
            </w:r>
          </w:p>
        </w:tc>
        <w:tc>
          <w:tcPr>
            <w:tcW w:w="1872" w:type="dxa"/>
          </w:tcPr>
          <w:p w14:paraId="675E57FC" w14:textId="663B8928" w:rsidR="00BA1F22" w:rsidRPr="008F126F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142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554.76</w:t>
            </w:r>
          </w:p>
        </w:tc>
      </w:tr>
      <w:tr w:rsidR="003820F7" w:rsidRPr="008F126F" w14:paraId="60878776" w14:textId="77777777" w:rsidTr="00F36CB0">
        <w:trPr>
          <w:trHeight w:val="203"/>
        </w:trPr>
        <w:tc>
          <w:tcPr>
            <w:tcW w:w="3355" w:type="dxa"/>
            <w:vAlign w:val="center"/>
          </w:tcPr>
          <w:p w14:paraId="3C4D0F45" w14:textId="77777777" w:rsidR="003820F7" w:rsidRPr="00D5168C" w:rsidRDefault="003820F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0" w:type="dxa"/>
            <w:shd w:val="clear" w:color="auto" w:fill="auto"/>
          </w:tcPr>
          <w:p w14:paraId="734F9CB6" w14:textId="77777777" w:rsidR="003820F7" w:rsidRPr="00FA709A" w:rsidRDefault="003820F7" w:rsidP="00FB754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03BD95E" w14:textId="77777777" w:rsidR="003820F7" w:rsidRPr="00556F4A" w:rsidRDefault="003820F7" w:rsidP="00FB754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30ED0AE" w14:textId="77777777" w:rsidR="003820F7" w:rsidRPr="008F126F" w:rsidRDefault="003820F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A685B69" w14:textId="77777777" w:rsidR="003820F7" w:rsidRPr="008F126F" w:rsidRDefault="003820F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50A7" w:rsidRPr="008F126F" w14:paraId="7A7D0DB8" w14:textId="77777777" w:rsidTr="00BA1F22">
        <w:trPr>
          <w:trHeight w:val="203"/>
        </w:trPr>
        <w:tc>
          <w:tcPr>
            <w:tcW w:w="4955" w:type="dxa"/>
            <w:gridSpan w:val="2"/>
            <w:vAlign w:val="center"/>
          </w:tcPr>
          <w:p w14:paraId="10C829D1" w14:textId="28BFD66A" w:rsidR="000A50A7" w:rsidRPr="00FA709A" w:rsidRDefault="000A50A7" w:rsidP="000A50A7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165" w:type="dxa"/>
            <w:shd w:val="clear" w:color="auto" w:fill="auto"/>
          </w:tcPr>
          <w:p w14:paraId="09FDC92B" w14:textId="0DD68D7D" w:rsidR="000A50A7" w:rsidRPr="00556F4A" w:rsidRDefault="000A50A7" w:rsidP="00FB754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81B27FF" w14:textId="583C7CD8" w:rsidR="000A50A7" w:rsidRPr="008F126F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67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054.22</w:t>
            </w:r>
          </w:p>
        </w:tc>
        <w:tc>
          <w:tcPr>
            <w:tcW w:w="1872" w:type="dxa"/>
            <w:vAlign w:val="bottom"/>
          </w:tcPr>
          <w:p w14:paraId="19DAD07D" w14:textId="3EE11745" w:rsidR="000A50A7" w:rsidRPr="008F126F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(581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693.40)</w:t>
            </w:r>
          </w:p>
        </w:tc>
      </w:tr>
      <w:tr w:rsidR="00BA1F22" w:rsidRPr="008F126F" w14:paraId="30A4765D" w14:textId="77777777" w:rsidTr="00F36CB0">
        <w:trPr>
          <w:trHeight w:val="203"/>
        </w:trPr>
        <w:tc>
          <w:tcPr>
            <w:tcW w:w="4955" w:type="dxa"/>
            <w:gridSpan w:val="2"/>
            <w:vAlign w:val="center"/>
          </w:tcPr>
          <w:p w14:paraId="27DE962F" w14:textId="6749036B" w:rsidR="00BA1F22" w:rsidRPr="00FA709A" w:rsidRDefault="00BA1F22" w:rsidP="00BA1F22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165" w:type="dxa"/>
            <w:shd w:val="clear" w:color="auto" w:fill="auto"/>
          </w:tcPr>
          <w:p w14:paraId="6EA460A1" w14:textId="22D0A28B" w:rsidR="00BA1F22" w:rsidRPr="00494247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603EEE4" w14:textId="77777777" w:rsidR="00BA1F22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378E1E0" w14:textId="0FF08FA7" w:rsidR="00BA1F22" w:rsidRPr="008F126F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025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534.82</w:t>
            </w:r>
          </w:p>
        </w:tc>
        <w:tc>
          <w:tcPr>
            <w:tcW w:w="1872" w:type="dxa"/>
          </w:tcPr>
          <w:p w14:paraId="025BEB2E" w14:textId="77777777" w:rsidR="00BA1F22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7C5218B" w14:textId="098E2011" w:rsidR="00BA1F22" w:rsidRPr="008F126F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861.36</w:t>
            </w:r>
          </w:p>
        </w:tc>
      </w:tr>
      <w:bookmarkEnd w:id="17"/>
    </w:tbl>
    <w:p w14:paraId="4D3F12CA" w14:textId="77777777" w:rsidR="003820F7" w:rsidRDefault="003820F7" w:rsidP="00E2748A">
      <w:pPr>
        <w:pStyle w:val="ListParagraph"/>
        <w:tabs>
          <w:tab w:val="clear" w:pos="907"/>
          <w:tab w:val="left" w:pos="990"/>
        </w:tabs>
        <w:spacing w:line="160" w:lineRule="exact"/>
        <w:ind w:left="994"/>
        <w:rPr>
          <w:rFonts w:ascii="Angsana New" w:hAnsi="Angsana New"/>
          <w:sz w:val="30"/>
          <w:szCs w:val="30"/>
        </w:rPr>
      </w:pPr>
    </w:p>
    <w:tbl>
      <w:tblPr>
        <w:tblW w:w="9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0"/>
        <w:gridCol w:w="1654"/>
        <w:gridCol w:w="1607"/>
        <w:gridCol w:w="1654"/>
      </w:tblGrid>
      <w:tr w:rsidR="005D6107" w:rsidRPr="00494247" w14:paraId="028ADD0D" w14:textId="77777777" w:rsidTr="00103F54">
        <w:tc>
          <w:tcPr>
            <w:tcW w:w="3402" w:type="dxa"/>
          </w:tcPr>
          <w:p w14:paraId="455E05AD" w14:textId="77777777" w:rsidR="005D6107" w:rsidRPr="00494247" w:rsidRDefault="005D61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54" w:type="dxa"/>
            <w:gridSpan w:val="2"/>
          </w:tcPr>
          <w:p w14:paraId="430C9703" w14:textId="77777777" w:rsidR="005D6107" w:rsidRPr="00C8007D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550A2DC6" w14:textId="735E1D6A" w:rsidR="005D6107" w:rsidRPr="00C8007D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D675E6" w:rsidRPr="00494247" w14:paraId="02FAC74D" w14:textId="77777777" w:rsidTr="00E55918">
        <w:tc>
          <w:tcPr>
            <w:tcW w:w="3402" w:type="dxa"/>
          </w:tcPr>
          <w:p w14:paraId="4683BBCF" w14:textId="77777777" w:rsidR="00D675E6" w:rsidRPr="00494247" w:rsidRDefault="00D675E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515" w:type="dxa"/>
            <w:gridSpan w:val="4"/>
          </w:tcPr>
          <w:p w14:paraId="22C88DF5" w14:textId="3E111759" w:rsidR="00D675E6" w:rsidRPr="00C8007D" w:rsidRDefault="00D675E6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AC" w:rsidRPr="00494247" w14:paraId="757C59FA" w14:textId="77777777" w:rsidTr="00103F54">
        <w:tc>
          <w:tcPr>
            <w:tcW w:w="3402" w:type="dxa"/>
          </w:tcPr>
          <w:p w14:paraId="7A27699F" w14:textId="77777777" w:rsidR="004646AC" w:rsidRPr="00494247" w:rsidRDefault="004646A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54" w:type="dxa"/>
            <w:gridSpan w:val="2"/>
          </w:tcPr>
          <w:p w14:paraId="477D6BED" w14:textId="681236D5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261" w:type="dxa"/>
            <w:gridSpan w:val="2"/>
          </w:tcPr>
          <w:p w14:paraId="37593CC0" w14:textId="440461E2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646AC" w:rsidRPr="00494247" w14:paraId="06DFC645" w14:textId="77777777" w:rsidTr="00103F54">
        <w:tc>
          <w:tcPr>
            <w:tcW w:w="3402" w:type="dxa"/>
          </w:tcPr>
          <w:p w14:paraId="161B26C3" w14:textId="77777777" w:rsidR="004646AC" w:rsidRPr="00494247" w:rsidRDefault="004646A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2AAABE5D" w14:textId="22BC7AD7" w:rsidR="004646AC" w:rsidRPr="005352F0" w:rsidRDefault="004646AC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 w:rsidRPr="005352F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sz w:val="30"/>
                <w:szCs w:val="30"/>
              </w:rPr>
              <w:t>256</w:t>
            </w:r>
            <w:r w:rsidR="008C65BF">
              <w:rPr>
                <w:sz w:val="30"/>
                <w:szCs w:val="30"/>
              </w:rPr>
              <w:t>6</w:t>
            </w:r>
          </w:p>
        </w:tc>
        <w:tc>
          <w:tcPr>
            <w:tcW w:w="1654" w:type="dxa"/>
          </w:tcPr>
          <w:p w14:paraId="3BB7F991" w14:textId="0546E85D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color w:val="000000"/>
                <w:sz w:val="30"/>
                <w:szCs w:val="30"/>
              </w:rPr>
              <w:t xml:space="preserve">30 </w:t>
            </w:r>
            <w:r w:rsidRPr="005352F0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color w:val="000000"/>
                <w:sz w:val="30"/>
                <w:szCs w:val="30"/>
              </w:rPr>
              <w:t>256</w:t>
            </w:r>
            <w:r w:rsidR="006D0098"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1607" w:type="dxa"/>
          </w:tcPr>
          <w:p w14:paraId="173D4FA0" w14:textId="0142E620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 w:rsidRPr="005352F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sz w:val="30"/>
                <w:szCs w:val="30"/>
              </w:rPr>
              <w:t>256</w:t>
            </w:r>
            <w:r w:rsidR="006D0098">
              <w:rPr>
                <w:sz w:val="30"/>
                <w:szCs w:val="30"/>
              </w:rPr>
              <w:t>6</w:t>
            </w:r>
          </w:p>
        </w:tc>
        <w:tc>
          <w:tcPr>
            <w:tcW w:w="1654" w:type="dxa"/>
          </w:tcPr>
          <w:p w14:paraId="5FA2E2B3" w14:textId="46701114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color w:val="000000"/>
                <w:sz w:val="30"/>
                <w:szCs w:val="30"/>
              </w:rPr>
              <w:t xml:space="preserve">30 </w:t>
            </w:r>
            <w:r w:rsidRPr="005352F0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color w:val="000000"/>
                <w:sz w:val="30"/>
                <w:szCs w:val="30"/>
              </w:rPr>
              <w:t>256</w:t>
            </w:r>
            <w:r w:rsidR="006D0098">
              <w:rPr>
                <w:color w:val="000000"/>
                <w:sz w:val="30"/>
                <w:szCs w:val="30"/>
              </w:rPr>
              <w:t>5</w:t>
            </w:r>
          </w:p>
        </w:tc>
      </w:tr>
      <w:tr w:rsidR="004646AC" w:rsidRPr="00494247" w14:paraId="5D260985" w14:textId="77777777" w:rsidTr="00103F54">
        <w:trPr>
          <w:trHeight w:val="203"/>
        </w:trPr>
        <w:tc>
          <w:tcPr>
            <w:tcW w:w="3402" w:type="dxa"/>
            <w:vAlign w:val="center"/>
          </w:tcPr>
          <w:p w14:paraId="51C6055B" w14:textId="6DEA6575" w:rsidR="004646AC" w:rsidRPr="00494247" w:rsidRDefault="004646AC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0" w:type="dxa"/>
          </w:tcPr>
          <w:p w14:paraId="34C8480E" w14:textId="77777777" w:rsidR="004646AC" w:rsidRPr="00FA709A" w:rsidRDefault="004646A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54" w:type="dxa"/>
          </w:tcPr>
          <w:p w14:paraId="2BC240FD" w14:textId="77777777" w:rsidR="004646AC" w:rsidRPr="00494247" w:rsidRDefault="004646A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09F1E9B2" w14:textId="77777777" w:rsidR="004646AC" w:rsidRPr="00494247" w:rsidRDefault="004646A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149F418" w14:textId="77777777" w:rsidR="004646AC" w:rsidRPr="00494247" w:rsidRDefault="004646A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D0098" w:rsidRPr="00494247" w14:paraId="2DC13991" w14:textId="77777777" w:rsidTr="00103F54">
        <w:trPr>
          <w:trHeight w:val="203"/>
        </w:trPr>
        <w:tc>
          <w:tcPr>
            <w:tcW w:w="3402" w:type="dxa"/>
            <w:vAlign w:val="center"/>
          </w:tcPr>
          <w:p w14:paraId="17481420" w14:textId="47AED343" w:rsidR="006D0098" w:rsidRPr="00556F4A" w:rsidRDefault="006D0098" w:rsidP="006D0098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ภาษีเงินได้สำหรับงวด</w:t>
            </w:r>
          </w:p>
        </w:tc>
        <w:tc>
          <w:tcPr>
            <w:tcW w:w="1600" w:type="dxa"/>
            <w:shd w:val="clear" w:color="auto" w:fill="auto"/>
          </w:tcPr>
          <w:p w14:paraId="4338DD2D" w14:textId="71C97C1E" w:rsidR="006D0098" w:rsidRPr="00FA709A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958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480.60</w:t>
            </w:r>
          </w:p>
        </w:tc>
        <w:tc>
          <w:tcPr>
            <w:tcW w:w="1654" w:type="dxa"/>
            <w:shd w:val="clear" w:color="auto" w:fill="auto"/>
          </w:tcPr>
          <w:p w14:paraId="7F8DE03C" w14:textId="6A80714B" w:rsidR="006D0098" w:rsidRPr="00494247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09A">
              <w:rPr>
                <w:rFonts w:ascii="Angsana New" w:hAnsi="Angsana New"/>
                <w:color w:val="000000"/>
                <w:sz w:val="30"/>
                <w:szCs w:val="30"/>
              </w:rPr>
              <w:t>1,929,704.72</w:t>
            </w:r>
          </w:p>
        </w:tc>
        <w:tc>
          <w:tcPr>
            <w:tcW w:w="1607" w:type="dxa"/>
            <w:shd w:val="clear" w:color="auto" w:fill="auto"/>
          </w:tcPr>
          <w:p w14:paraId="3B12B148" w14:textId="69430790" w:rsidR="006D0098" w:rsidRPr="008F126F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142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554.76</w:t>
            </w:r>
          </w:p>
        </w:tc>
        <w:tc>
          <w:tcPr>
            <w:tcW w:w="1654" w:type="dxa"/>
          </w:tcPr>
          <w:p w14:paraId="312D3118" w14:textId="1980973D" w:rsidR="006D0098" w:rsidRPr="008F126F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4AD3">
              <w:rPr>
                <w:rFonts w:ascii="Angsana New" w:hAnsi="Angsana New"/>
                <w:color w:val="000000"/>
                <w:sz w:val="30"/>
                <w:szCs w:val="30"/>
              </w:rPr>
              <w:t>4,353,294.32</w:t>
            </w:r>
          </w:p>
        </w:tc>
      </w:tr>
      <w:tr w:rsidR="006D0098" w:rsidRPr="00494247" w14:paraId="028D0032" w14:textId="77777777" w:rsidTr="00103F54">
        <w:trPr>
          <w:trHeight w:val="203"/>
        </w:trPr>
        <w:tc>
          <w:tcPr>
            <w:tcW w:w="3402" w:type="dxa"/>
            <w:vAlign w:val="center"/>
          </w:tcPr>
          <w:p w14:paraId="17F7B339" w14:textId="6B5AAD08" w:rsidR="006D0098" w:rsidRPr="00D5168C" w:rsidRDefault="006D0098" w:rsidP="006D009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0" w:type="dxa"/>
            <w:shd w:val="clear" w:color="auto" w:fill="auto"/>
          </w:tcPr>
          <w:p w14:paraId="14A35BAA" w14:textId="77777777" w:rsidR="006D0098" w:rsidRPr="00FA709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7AEA8F9" w14:textId="77777777" w:rsidR="006D0098" w:rsidRPr="00556F4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145215C5" w14:textId="77777777" w:rsidR="006D0098" w:rsidRPr="008F126F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9B7282B" w14:textId="77777777" w:rsidR="006D0098" w:rsidRPr="008F126F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0098" w:rsidRPr="00494247" w14:paraId="0C185394" w14:textId="77777777" w:rsidTr="00103F54">
        <w:trPr>
          <w:trHeight w:val="203"/>
        </w:trPr>
        <w:tc>
          <w:tcPr>
            <w:tcW w:w="3402" w:type="dxa"/>
            <w:vAlign w:val="center"/>
          </w:tcPr>
          <w:p w14:paraId="17018767" w14:textId="4FFFA566" w:rsidR="006D0098" w:rsidRPr="00746AF3" w:rsidRDefault="006D0098" w:rsidP="00C42A9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600" w:type="dxa"/>
            <w:shd w:val="clear" w:color="auto" w:fill="auto"/>
          </w:tcPr>
          <w:p w14:paraId="6C2A7888" w14:textId="77777777" w:rsidR="00BA1F22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744EDE7" w14:textId="77777777" w:rsidR="00BA1F22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0B428A6" w14:textId="345EE35B" w:rsidR="006D0098" w:rsidRPr="00FA709A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67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054.22</w:t>
            </w:r>
          </w:p>
        </w:tc>
        <w:tc>
          <w:tcPr>
            <w:tcW w:w="1654" w:type="dxa"/>
            <w:shd w:val="clear" w:color="auto" w:fill="auto"/>
          </w:tcPr>
          <w:p w14:paraId="48E1C1C2" w14:textId="77777777" w:rsidR="006D0098" w:rsidRPr="00FA709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7D300B4" w14:textId="77777777" w:rsidR="006D0098" w:rsidRPr="00FA709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8C8B254" w14:textId="14CEA8F9" w:rsidR="006D0098" w:rsidRPr="00556F4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09A">
              <w:rPr>
                <w:rFonts w:ascii="Angsana New" w:hAnsi="Angsana New"/>
                <w:color w:val="000000"/>
                <w:sz w:val="30"/>
                <w:szCs w:val="30"/>
              </w:rPr>
              <w:t>(295,098.36)</w:t>
            </w:r>
          </w:p>
        </w:tc>
        <w:tc>
          <w:tcPr>
            <w:tcW w:w="1607" w:type="dxa"/>
            <w:shd w:val="clear" w:color="auto" w:fill="auto"/>
          </w:tcPr>
          <w:p w14:paraId="5237A0F2" w14:textId="77777777" w:rsidR="00BA1F22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7E4DDB7" w14:textId="77777777" w:rsidR="00BA1F22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90A05D3" w14:textId="3B265057" w:rsidR="006D0098" w:rsidRPr="008F126F" w:rsidRDefault="00BA1F22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(581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693.40)</w:t>
            </w:r>
          </w:p>
        </w:tc>
        <w:tc>
          <w:tcPr>
            <w:tcW w:w="1654" w:type="dxa"/>
          </w:tcPr>
          <w:p w14:paraId="4FC319A0" w14:textId="77777777" w:rsidR="006D0098" w:rsidRPr="006864E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ABAF4F5" w14:textId="77777777" w:rsidR="006D0098" w:rsidRPr="006864EA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0208CB" w14:textId="415408B6" w:rsidR="006D0098" w:rsidRPr="008F126F" w:rsidRDefault="006D009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64EA">
              <w:rPr>
                <w:rFonts w:ascii="Angsana New" w:hAnsi="Angsana New"/>
                <w:color w:val="000000"/>
                <w:sz w:val="30"/>
                <w:szCs w:val="30"/>
              </w:rPr>
              <w:t>(662,279.40)</w:t>
            </w:r>
          </w:p>
        </w:tc>
      </w:tr>
      <w:tr w:rsidR="006D0098" w:rsidRPr="00494247" w14:paraId="6CCC43A0" w14:textId="77777777" w:rsidTr="00103F54">
        <w:trPr>
          <w:trHeight w:val="203"/>
        </w:trPr>
        <w:tc>
          <w:tcPr>
            <w:tcW w:w="3402" w:type="dxa"/>
            <w:vAlign w:val="center"/>
          </w:tcPr>
          <w:p w14:paraId="46C6E7A7" w14:textId="05CB4577" w:rsidR="006D0098" w:rsidRPr="00092D10" w:rsidRDefault="006D0098" w:rsidP="00C42A9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600" w:type="dxa"/>
            <w:shd w:val="clear" w:color="auto" w:fill="auto"/>
          </w:tcPr>
          <w:p w14:paraId="24A227D0" w14:textId="77777777" w:rsidR="006D0098" w:rsidRDefault="006D0098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7B1CB5B" w14:textId="6A063149" w:rsidR="006D0098" w:rsidRPr="00FA709A" w:rsidRDefault="00BA1F22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025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534.82</w:t>
            </w:r>
          </w:p>
        </w:tc>
        <w:tc>
          <w:tcPr>
            <w:tcW w:w="1654" w:type="dxa"/>
            <w:shd w:val="clear" w:color="auto" w:fill="auto"/>
          </w:tcPr>
          <w:p w14:paraId="2B0EAADE" w14:textId="77777777" w:rsidR="006D0098" w:rsidRPr="00FA709A" w:rsidRDefault="006D0098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1D7C29" w14:textId="6CBDC164" w:rsidR="006D0098" w:rsidRPr="00494247" w:rsidRDefault="006D0098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09A">
              <w:rPr>
                <w:rFonts w:ascii="Angsana New" w:hAnsi="Angsana New"/>
                <w:color w:val="000000"/>
                <w:sz w:val="30"/>
                <w:szCs w:val="30"/>
              </w:rPr>
              <w:t>1,634,606.36</w:t>
            </w:r>
          </w:p>
        </w:tc>
        <w:tc>
          <w:tcPr>
            <w:tcW w:w="1607" w:type="dxa"/>
            <w:shd w:val="clear" w:color="auto" w:fill="auto"/>
          </w:tcPr>
          <w:p w14:paraId="1B881FA5" w14:textId="77777777" w:rsidR="00BA1F22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5B133F" w14:textId="38186930" w:rsidR="006D0098" w:rsidRPr="008F126F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861.36</w:t>
            </w:r>
          </w:p>
        </w:tc>
        <w:tc>
          <w:tcPr>
            <w:tcW w:w="1654" w:type="dxa"/>
          </w:tcPr>
          <w:p w14:paraId="391BE0DE" w14:textId="77777777" w:rsidR="006D0098" w:rsidRPr="009E5C75" w:rsidRDefault="006D0098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76DB69" w14:textId="7D8E7C63" w:rsidR="006D0098" w:rsidRPr="008F126F" w:rsidRDefault="006D0098" w:rsidP="006D009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C75">
              <w:rPr>
                <w:rFonts w:ascii="Angsana New" w:hAnsi="Angsana New"/>
                <w:color w:val="000000"/>
                <w:sz w:val="30"/>
                <w:szCs w:val="30"/>
              </w:rPr>
              <w:t>3,691,014.92</w:t>
            </w:r>
          </w:p>
        </w:tc>
      </w:tr>
    </w:tbl>
    <w:p w14:paraId="2E04F518" w14:textId="0513312A" w:rsidR="0052736D" w:rsidRDefault="0052736D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52736D">
        <w:rPr>
          <w:rFonts w:ascii="Angsana New" w:hAnsi="Angsana New"/>
          <w:sz w:val="30"/>
          <w:szCs w:val="30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 </w:t>
      </w:r>
      <w:r w:rsidR="00BB7E13">
        <w:rPr>
          <w:rFonts w:ascii="Angsana New" w:hAnsi="Angsana New"/>
          <w:sz w:val="30"/>
          <w:szCs w:val="30"/>
        </w:rPr>
        <w:t>3</w:t>
      </w:r>
      <w:r w:rsidRPr="0052736D">
        <w:rPr>
          <w:rFonts w:ascii="Angsana New" w:hAnsi="Angsana New"/>
          <w:sz w:val="30"/>
          <w:szCs w:val="30"/>
          <w:cs/>
        </w:rPr>
        <w:t xml:space="preserve"> เดือนและ </w:t>
      </w:r>
      <w:r w:rsidR="00BB7E13">
        <w:rPr>
          <w:rFonts w:ascii="Angsana New" w:hAnsi="Angsana New"/>
          <w:sz w:val="30"/>
          <w:szCs w:val="30"/>
        </w:rPr>
        <w:t>9</w:t>
      </w:r>
      <w:r w:rsidRPr="0052736D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A1034">
        <w:rPr>
          <w:rFonts w:ascii="Angsana New" w:hAnsi="Angsana New"/>
          <w:sz w:val="30"/>
          <w:szCs w:val="30"/>
        </w:rPr>
        <w:t>30</w:t>
      </w:r>
      <w:r w:rsidRPr="0052736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F7369">
        <w:rPr>
          <w:rFonts w:ascii="Angsana New" w:hAnsi="Angsana New"/>
          <w:sz w:val="30"/>
          <w:szCs w:val="30"/>
        </w:rPr>
        <w:t>256</w:t>
      </w:r>
      <w:r w:rsidR="00266A26">
        <w:rPr>
          <w:rFonts w:ascii="Angsana New" w:hAnsi="Angsana New"/>
          <w:sz w:val="30"/>
          <w:szCs w:val="30"/>
        </w:rPr>
        <w:t>6</w:t>
      </w:r>
      <w:r w:rsidRPr="0052736D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</w:t>
      </w:r>
      <w:r w:rsidR="00266A26">
        <w:rPr>
          <w:rFonts w:ascii="Angsana New" w:hAnsi="Angsana New"/>
          <w:sz w:val="30"/>
          <w:szCs w:val="30"/>
        </w:rPr>
        <w:t>5</w:t>
      </w:r>
      <w:r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8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5"/>
        <w:gridCol w:w="1600"/>
        <w:gridCol w:w="1166"/>
        <w:gridCol w:w="1872"/>
        <w:gridCol w:w="1873"/>
      </w:tblGrid>
      <w:tr w:rsidR="007079F6" w:rsidRPr="00FF7369" w14:paraId="74B37330" w14:textId="77777777" w:rsidTr="0071730B">
        <w:tc>
          <w:tcPr>
            <w:tcW w:w="3345" w:type="dxa"/>
          </w:tcPr>
          <w:p w14:paraId="3CD17539" w14:textId="77777777" w:rsidR="007079F6" w:rsidRPr="00494247" w:rsidRDefault="007079F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8" w:name="_Hlk146544068"/>
          </w:p>
        </w:tc>
        <w:tc>
          <w:tcPr>
            <w:tcW w:w="1600" w:type="dxa"/>
          </w:tcPr>
          <w:p w14:paraId="4A8ADCDB" w14:textId="77777777" w:rsidR="007079F6" w:rsidRPr="00FF7369" w:rsidRDefault="007079F6" w:rsidP="0055022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4C478C88" w14:textId="77777777" w:rsidR="007079F6" w:rsidRPr="00FF7369" w:rsidRDefault="007079F6" w:rsidP="0055022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FE7287A" w14:textId="77777777" w:rsidR="007079F6" w:rsidRPr="00FF7369" w:rsidRDefault="007079F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3" w:type="dxa"/>
          </w:tcPr>
          <w:p w14:paraId="1208BFD1" w14:textId="77777777" w:rsidR="007079F6" w:rsidRPr="00FF7369" w:rsidRDefault="007079F6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C42A94" w:rsidRPr="00FF7369" w14:paraId="1790586C" w14:textId="77777777" w:rsidTr="00102FF8">
        <w:tc>
          <w:tcPr>
            <w:tcW w:w="3345" w:type="dxa"/>
          </w:tcPr>
          <w:p w14:paraId="5B5C4DE6" w14:textId="77777777" w:rsidR="00C42A94" w:rsidRPr="00494247" w:rsidRDefault="00C42A94" w:rsidP="0071730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7F255687" w14:textId="77777777" w:rsidR="00C42A94" w:rsidRPr="00FF7369" w:rsidRDefault="00C42A94" w:rsidP="0071730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gridSpan w:val="2"/>
          </w:tcPr>
          <w:p w14:paraId="74F28976" w14:textId="0F78D0D9" w:rsidR="00C42A94" w:rsidRPr="00C8007D" w:rsidRDefault="00C42A94" w:rsidP="0071730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558B" w:rsidRPr="00FF7369" w14:paraId="35EA06E4" w14:textId="77777777" w:rsidTr="005F3FAB">
        <w:tc>
          <w:tcPr>
            <w:tcW w:w="3345" w:type="dxa"/>
          </w:tcPr>
          <w:p w14:paraId="374546F8" w14:textId="77777777" w:rsidR="0094558B" w:rsidRPr="00494247" w:rsidRDefault="0094558B" w:rsidP="0071730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77C063D8" w14:textId="77777777" w:rsidR="0094558B" w:rsidRPr="00FF7369" w:rsidRDefault="0094558B" w:rsidP="0071730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gridSpan w:val="2"/>
          </w:tcPr>
          <w:p w14:paraId="20A6B13C" w14:textId="0CA4514F" w:rsidR="0094558B" w:rsidRPr="00C8007D" w:rsidRDefault="0094558B" w:rsidP="0071730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1730B" w:rsidRPr="00FF7369" w14:paraId="1533F4B5" w14:textId="77777777" w:rsidTr="0071730B">
        <w:tc>
          <w:tcPr>
            <w:tcW w:w="3345" w:type="dxa"/>
          </w:tcPr>
          <w:p w14:paraId="2356F678" w14:textId="77777777" w:rsidR="0071730B" w:rsidRPr="00494247" w:rsidRDefault="0071730B" w:rsidP="0071730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5A3A2126" w14:textId="2A82A323" w:rsidR="0071730B" w:rsidRPr="00FF7369" w:rsidRDefault="0071730B" w:rsidP="0071730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A04624C" w14:textId="29F4F0A1" w:rsidR="0071730B" w:rsidRPr="00FF7369" w:rsidRDefault="0071730B" w:rsidP="0071730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FA0F8A"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73" w:type="dxa"/>
          </w:tcPr>
          <w:p w14:paraId="03169A8E" w14:textId="2496686E" w:rsidR="0071730B" w:rsidRPr="00FF7369" w:rsidRDefault="0071730B" w:rsidP="0071730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71730B" w:rsidRPr="008A1034" w14:paraId="6EA816D8" w14:textId="77777777" w:rsidTr="0071730B">
        <w:trPr>
          <w:trHeight w:val="203"/>
        </w:trPr>
        <w:tc>
          <w:tcPr>
            <w:tcW w:w="3345" w:type="dxa"/>
            <w:vAlign w:val="center"/>
          </w:tcPr>
          <w:p w14:paraId="7388025A" w14:textId="77777777" w:rsidR="0071730B" w:rsidRPr="00494247" w:rsidRDefault="0071730B" w:rsidP="0071730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43CF31A7" w14:textId="6FBD7166" w:rsidR="0071730B" w:rsidRPr="00494247" w:rsidRDefault="0071730B" w:rsidP="0071730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EB0B05A" w14:textId="074EA931" w:rsidR="0071730B" w:rsidRPr="00494247" w:rsidRDefault="0071730B" w:rsidP="0071730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B6A60FC" w14:textId="605DC5ED" w:rsidR="0071730B" w:rsidRPr="00C42A94" w:rsidRDefault="00C42A94" w:rsidP="0071730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14,725,218.99</w:t>
            </w:r>
          </w:p>
        </w:tc>
        <w:tc>
          <w:tcPr>
            <w:tcW w:w="1873" w:type="dxa"/>
          </w:tcPr>
          <w:p w14:paraId="1B1779CB" w14:textId="7A02D19C" w:rsidR="0071730B" w:rsidRPr="008A1034" w:rsidRDefault="00C42A94" w:rsidP="0071730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52,483,662.30</w:t>
            </w:r>
          </w:p>
        </w:tc>
      </w:tr>
      <w:tr w:rsidR="00BA1F22" w:rsidRPr="008A1034" w14:paraId="52BF6E96" w14:textId="77777777" w:rsidTr="0071730B">
        <w:trPr>
          <w:trHeight w:val="203"/>
        </w:trPr>
        <w:tc>
          <w:tcPr>
            <w:tcW w:w="3345" w:type="dxa"/>
            <w:vAlign w:val="center"/>
          </w:tcPr>
          <w:p w14:paraId="41813BDA" w14:textId="77777777" w:rsidR="00BA1F22" w:rsidRPr="00556F4A" w:rsidRDefault="00BA1F22" w:rsidP="00BA1F2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15E1FCE1" w14:textId="0B8F540F" w:rsidR="00BA1F22" w:rsidRPr="00B4609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19AEFFAF" w14:textId="51B44386" w:rsidR="00BA1F22" w:rsidRPr="008A103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69939C09" w14:textId="7C8B0918" w:rsidR="00BA1F22" w:rsidRPr="00B4609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734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873" w:type="dxa"/>
          </w:tcPr>
          <w:p w14:paraId="5ED5FFB3" w14:textId="7CE8CB7C" w:rsidR="00BA1F22" w:rsidRPr="008A103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734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4C147E" w:rsidRPr="008F126F" w14:paraId="36FAD433" w14:textId="77777777" w:rsidTr="0071730B">
        <w:trPr>
          <w:trHeight w:val="203"/>
        </w:trPr>
        <w:tc>
          <w:tcPr>
            <w:tcW w:w="3345" w:type="dxa"/>
            <w:vAlign w:val="center"/>
          </w:tcPr>
          <w:p w14:paraId="1502544D" w14:textId="77777777" w:rsidR="004C147E" w:rsidRPr="00D5168C" w:rsidRDefault="004C147E" w:rsidP="004C147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1568BF5A" w14:textId="383C9217" w:rsidR="004C147E" w:rsidRPr="0024362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E81AE11" w14:textId="149877E7" w:rsidR="004C147E" w:rsidRPr="00556F4A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FFFC23A" w14:textId="73E0E44B" w:rsidR="004C147E" w:rsidRPr="008F126F" w:rsidRDefault="00C42A94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C147E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945</w:t>
            </w:r>
            <w:r w:rsidR="004C147E"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043.80</w:t>
            </w:r>
          </w:p>
        </w:tc>
        <w:tc>
          <w:tcPr>
            <w:tcW w:w="1873" w:type="dxa"/>
          </w:tcPr>
          <w:p w14:paraId="11CB153F" w14:textId="7FE1DE07" w:rsidR="004C147E" w:rsidRPr="008F126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42A94">
              <w:rPr>
                <w:rFonts w:ascii="Angsana New" w:hAnsi="Angsana New"/>
                <w:color w:val="000000"/>
                <w:sz w:val="30"/>
                <w:szCs w:val="30"/>
              </w:rPr>
              <w:t>496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42A94">
              <w:rPr>
                <w:rFonts w:ascii="Angsana New" w:hAnsi="Angsana New"/>
                <w:color w:val="000000"/>
                <w:sz w:val="30"/>
                <w:szCs w:val="30"/>
              </w:rPr>
              <w:t>732.46</w:t>
            </w:r>
          </w:p>
        </w:tc>
      </w:tr>
      <w:tr w:rsidR="004C147E" w:rsidRPr="008F126F" w14:paraId="24316415" w14:textId="77777777" w:rsidTr="0071730B">
        <w:trPr>
          <w:trHeight w:val="203"/>
        </w:trPr>
        <w:tc>
          <w:tcPr>
            <w:tcW w:w="3345" w:type="dxa"/>
            <w:vAlign w:val="center"/>
          </w:tcPr>
          <w:p w14:paraId="4FAB78DA" w14:textId="77777777" w:rsidR="004C147E" w:rsidRPr="00D55E94" w:rsidRDefault="004C147E" w:rsidP="004C147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ผลกระทบทางภาษี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:</w:t>
            </w:r>
          </w:p>
        </w:tc>
        <w:tc>
          <w:tcPr>
            <w:tcW w:w="1600" w:type="dxa"/>
            <w:shd w:val="clear" w:color="auto" w:fill="auto"/>
          </w:tcPr>
          <w:p w14:paraId="00481240" w14:textId="77777777" w:rsidR="004C147E" w:rsidRPr="0024362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7F0C690" w14:textId="77777777" w:rsidR="004C147E" w:rsidRPr="00556F4A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AFE6DB0" w14:textId="77777777" w:rsidR="004C147E" w:rsidRPr="008F126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3" w:type="dxa"/>
          </w:tcPr>
          <w:p w14:paraId="2DC2C5F7" w14:textId="77777777" w:rsidR="004C147E" w:rsidRPr="008F126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147E" w:rsidRPr="008F126F" w14:paraId="58FE5EE1" w14:textId="77777777" w:rsidTr="0071730B">
        <w:trPr>
          <w:trHeight w:val="203"/>
        </w:trPr>
        <w:tc>
          <w:tcPr>
            <w:tcW w:w="3345" w:type="dxa"/>
            <w:vAlign w:val="center"/>
          </w:tcPr>
          <w:p w14:paraId="15D93AD2" w14:textId="77777777" w:rsidR="004C147E" w:rsidRDefault="004C147E" w:rsidP="004C147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600" w:type="dxa"/>
            <w:shd w:val="clear" w:color="auto" w:fill="auto"/>
          </w:tcPr>
          <w:p w14:paraId="49B23ED0" w14:textId="2647C8DE" w:rsidR="004C147E" w:rsidRPr="0024362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6209810" w14:textId="06BD468A" w:rsidR="004C147E" w:rsidRPr="00556F4A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B768A3C" w14:textId="53DE5E72" w:rsidR="004C147E" w:rsidRPr="008F126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C42A94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42A94">
              <w:rPr>
                <w:rFonts w:ascii="Angsana New" w:hAnsi="Angsana New"/>
                <w:color w:val="000000"/>
                <w:sz w:val="30"/>
                <w:szCs w:val="30"/>
              </w:rPr>
              <w:t>491.02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73" w:type="dxa"/>
          </w:tcPr>
          <w:p w14:paraId="4DA1F344" w14:textId="303425D3" w:rsidR="004C147E" w:rsidRPr="008F126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C42A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42A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128.90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C147E" w:rsidRPr="008F126F" w14:paraId="4D9590F1" w14:textId="77777777" w:rsidTr="0071730B">
        <w:trPr>
          <w:trHeight w:val="650"/>
        </w:trPr>
        <w:tc>
          <w:tcPr>
            <w:tcW w:w="3345" w:type="dxa"/>
            <w:vAlign w:val="center"/>
          </w:tcPr>
          <w:p w14:paraId="318ABC26" w14:textId="77777777" w:rsidR="004C147E" w:rsidRPr="00746AF3" w:rsidRDefault="004C147E" w:rsidP="004C147E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600" w:type="dxa"/>
            <w:shd w:val="clear" w:color="auto" w:fill="auto"/>
          </w:tcPr>
          <w:p w14:paraId="477A2F68" w14:textId="28486074" w:rsidR="004C147E" w:rsidRPr="0024362F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3440C0A" w14:textId="7485F765" w:rsidR="004C147E" w:rsidRPr="00556F4A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6CD993D" w14:textId="77777777" w:rsidR="004C147E" w:rsidRDefault="004C147E" w:rsidP="004C147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B5CFF1F" w14:textId="287C9FD0" w:rsidR="004C147E" w:rsidRPr="008F126F" w:rsidRDefault="004C147E" w:rsidP="004C147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025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534.82</w:t>
            </w:r>
          </w:p>
        </w:tc>
        <w:tc>
          <w:tcPr>
            <w:tcW w:w="1873" w:type="dxa"/>
          </w:tcPr>
          <w:p w14:paraId="5774B043" w14:textId="77777777" w:rsidR="004C147E" w:rsidRDefault="004C147E" w:rsidP="004C147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DC3DA2C" w14:textId="329AD378" w:rsidR="004C147E" w:rsidRPr="008F126F" w:rsidRDefault="004C147E" w:rsidP="004C147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861.36</w:t>
            </w:r>
          </w:p>
        </w:tc>
      </w:tr>
      <w:tr w:rsidR="004C147E" w:rsidRPr="008A1034" w14:paraId="7009A121" w14:textId="77777777" w:rsidTr="0071730B">
        <w:trPr>
          <w:trHeight w:val="203"/>
        </w:trPr>
        <w:tc>
          <w:tcPr>
            <w:tcW w:w="3345" w:type="dxa"/>
            <w:vAlign w:val="center"/>
          </w:tcPr>
          <w:p w14:paraId="7DE647E9" w14:textId="77777777" w:rsidR="004C147E" w:rsidRDefault="004C147E" w:rsidP="004C147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600" w:type="dxa"/>
            <w:shd w:val="clear" w:color="auto" w:fill="auto"/>
          </w:tcPr>
          <w:p w14:paraId="0661B819" w14:textId="1C3F7BEF" w:rsidR="004C147E" w:rsidRPr="00F97169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6DE053B2" w14:textId="7BA8F803" w:rsidR="004C147E" w:rsidRPr="008A1034" w:rsidRDefault="004C147E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51F7D1D8" w14:textId="5937E9B0" w:rsidR="004C147E" w:rsidRPr="00F97169" w:rsidRDefault="00C42A94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  <w:r w:rsidR="004C147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</w:t>
            </w:r>
            <w:r w:rsidR="004C147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873" w:type="dxa"/>
          </w:tcPr>
          <w:p w14:paraId="2B3A20D0" w14:textId="164351DE" w:rsidR="004C147E" w:rsidRPr="008A1034" w:rsidRDefault="00C42A94" w:rsidP="004C147E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</w:t>
            </w:r>
            <w:r w:rsidR="004C147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</w:t>
            </w:r>
            <w:r w:rsidR="004C147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</w:tr>
      <w:bookmarkEnd w:id="18"/>
    </w:tbl>
    <w:p w14:paraId="6C48B841" w14:textId="77777777" w:rsidR="007079F6" w:rsidRDefault="007079F6" w:rsidP="007079F6">
      <w:pPr>
        <w:pStyle w:val="ListParagraph"/>
        <w:tabs>
          <w:tab w:val="clear" w:pos="907"/>
          <w:tab w:val="left" w:pos="990"/>
        </w:tabs>
        <w:spacing w:line="240" w:lineRule="auto"/>
        <w:ind w:left="990"/>
        <w:rPr>
          <w:rFonts w:ascii="Angsana New" w:hAnsi="Angsana New"/>
          <w:sz w:val="30"/>
          <w:szCs w:val="30"/>
        </w:rPr>
      </w:pPr>
    </w:p>
    <w:tbl>
      <w:tblPr>
        <w:tblW w:w="98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6"/>
        <w:gridCol w:w="1600"/>
        <w:gridCol w:w="1656"/>
        <w:gridCol w:w="1609"/>
        <w:gridCol w:w="1654"/>
      </w:tblGrid>
      <w:tr w:rsidR="005D6107" w:rsidRPr="00494247" w14:paraId="2ED0FDFA" w14:textId="77777777" w:rsidTr="005F713C">
        <w:tc>
          <w:tcPr>
            <w:tcW w:w="3346" w:type="dxa"/>
          </w:tcPr>
          <w:p w14:paraId="41266096" w14:textId="77777777" w:rsidR="005D6107" w:rsidRPr="00494247" w:rsidRDefault="005D61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78542C9C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dxa"/>
          </w:tcPr>
          <w:p w14:paraId="50405FDF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0AAC9F3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14:paraId="4312443F" w14:textId="369DBCC4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C42A94" w:rsidRPr="00494247" w14:paraId="09590A48" w14:textId="77777777" w:rsidTr="00246971">
        <w:tc>
          <w:tcPr>
            <w:tcW w:w="3346" w:type="dxa"/>
          </w:tcPr>
          <w:p w14:paraId="3DF4902F" w14:textId="77777777" w:rsidR="00C42A94" w:rsidRPr="00494247" w:rsidRDefault="00C42A9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519" w:type="dxa"/>
            <w:gridSpan w:val="4"/>
          </w:tcPr>
          <w:p w14:paraId="0A0F55BE" w14:textId="41130D7E" w:rsidR="00C42A94" w:rsidRPr="00C8007D" w:rsidRDefault="00C42A94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107" w:rsidRPr="00494247" w14:paraId="0BAE712D" w14:textId="77777777" w:rsidTr="005F713C">
        <w:tc>
          <w:tcPr>
            <w:tcW w:w="3346" w:type="dxa"/>
          </w:tcPr>
          <w:p w14:paraId="09658F01" w14:textId="77777777" w:rsidR="005D6107" w:rsidRPr="00494247" w:rsidRDefault="005D610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56" w:type="dxa"/>
            <w:gridSpan w:val="2"/>
          </w:tcPr>
          <w:p w14:paraId="646699E1" w14:textId="4F58250F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263" w:type="dxa"/>
            <w:gridSpan w:val="2"/>
          </w:tcPr>
          <w:p w14:paraId="1FB20675" w14:textId="5EF5B744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645B43" w:rsidRPr="00494247" w14:paraId="23E69564" w14:textId="77777777" w:rsidTr="005F713C">
        <w:tc>
          <w:tcPr>
            <w:tcW w:w="3346" w:type="dxa"/>
          </w:tcPr>
          <w:p w14:paraId="319FE514" w14:textId="77777777" w:rsidR="00645B43" w:rsidRPr="00494247" w:rsidRDefault="00645B43" w:rsidP="00645B4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5E24095B" w14:textId="69F458AA" w:rsidR="00645B43" w:rsidRPr="00FF7369" w:rsidRDefault="00645B43" w:rsidP="00645B4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656" w:type="dxa"/>
          </w:tcPr>
          <w:p w14:paraId="1DFB482B" w14:textId="1FD8245E" w:rsidR="00645B43" w:rsidRPr="00FF7369" w:rsidRDefault="00645B43" w:rsidP="00645B4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2565</w:t>
            </w:r>
          </w:p>
        </w:tc>
        <w:tc>
          <w:tcPr>
            <w:tcW w:w="1609" w:type="dxa"/>
          </w:tcPr>
          <w:p w14:paraId="1269020E" w14:textId="019EA24E" w:rsidR="00645B43" w:rsidRPr="00FF7369" w:rsidRDefault="00645B43" w:rsidP="00645B4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654" w:type="dxa"/>
          </w:tcPr>
          <w:p w14:paraId="1AC57357" w14:textId="23770B21" w:rsidR="00645B43" w:rsidRPr="00FF7369" w:rsidRDefault="00645B43" w:rsidP="00645B4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2565</w:t>
            </w:r>
          </w:p>
        </w:tc>
      </w:tr>
      <w:tr w:rsidR="00645B43" w:rsidRPr="00494247" w14:paraId="66577B7C" w14:textId="77777777" w:rsidTr="005F713C">
        <w:trPr>
          <w:trHeight w:val="203"/>
        </w:trPr>
        <w:tc>
          <w:tcPr>
            <w:tcW w:w="3346" w:type="dxa"/>
            <w:vAlign w:val="center"/>
          </w:tcPr>
          <w:p w14:paraId="5FFDED6D" w14:textId="4A9BA688" w:rsidR="00645B43" w:rsidRPr="00494247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2B8A4F1B" w14:textId="48ABE324" w:rsidR="00645B43" w:rsidRPr="00494247" w:rsidRDefault="00BA1F22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209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592.39</w:t>
            </w:r>
          </w:p>
        </w:tc>
        <w:tc>
          <w:tcPr>
            <w:tcW w:w="1656" w:type="dxa"/>
            <w:shd w:val="clear" w:color="auto" w:fill="auto"/>
          </w:tcPr>
          <w:p w14:paraId="2EECED15" w14:textId="5E42E62E" w:rsidR="00645B43" w:rsidRPr="00494247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5D8">
              <w:rPr>
                <w:rFonts w:ascii="Angsana New" w:hAnsi="Angsana New"/>
                <w:color w:val="000000"/>
                <w:sz w:val="30"/>
                <w:szCs w:val="30"/>
              </w:rPr>
              <w:t>8,154,347.99</w:t>
            </w:r>
          </w:p>
        </w:tc>
        <w:tc>
          <w:tcPr>
            <w:tcW w:w="1609" w:type="dxa"/>
            <w:shd w:val="clear" w:color="auto" w:fill="auto"/>
          </w:tcPr>
          <w:p w14:paraId="634F21B7" w14:textId="627B2C31" w:rsidR="00645B43" w:rsidRPr="007B08B9" w:rsidRDefault="00BA1F22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52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968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035.70</w:t>
            </w:r>
          </w:p>
        </w:tc>
        <w:tc>
          <w:tcPr>
            <w:tcW w:w="1654" w:type="dxa"/>
          </w:tcPr>
          <w:p w14:paraId="7A2E8955" w14:textId="012614B1" w:rsidR="00645B43" w:rsidRPr="008A1034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8B9">
              <w:rPr>
                <w:rFonts w:ascii="Angsana New" w:hAnsi="Angsana New"/>
                <w:color w:val="000000"/>
                <w:sz w:val="30"/>
                <w:szCs w:val="30"/>
              </w:rPr>
              <w:t>31,247,665.16</w:t>
            </w:r>
          </w:p>
        </w:tc>
      </w:tr>
      <w:tr w:rsidR="00BA1F22" w:rsidRPr="00494247" w14:paraId="348AECE4" w14:textId="77777777" w:rsidTr="005F713C">
        <w:trPr>
          <w:trHeight w:val="203"/>
        </w:trPr>
        <w:tc>
          <w:tcPr>
            <w:tcW w:w="3346" w:type="dxa"/>
            <w:vAlign w:val="center"/>
          </w:tcPr>
          <w:p w14:paraId="45293CC2" w14:textId="395C0B15" w:rsidR="00BA1F22" w:rsidRPr="00556F4A" w:rsidRDefault="00BA1F22" w:rsidP="00BA1F2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5A0CA9DA" w14:textId="4142DCDA" w:rsidR="00BA1F22" w:rsidRPr="00B4609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6" w:type="dxa"/>
            <w:shd w:val="clear" w:color="auto" w:fill="auto"/>
          </w:tcPr>
          <w:p w14:paraId="643E3C92" w14:textId="7C7C3E34" w:rsidR="00BA1F22" w:rsidRPr="008A103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103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09" w:type="dxa"/>
            <w:shd w:val="clear" w:color="auto" w:fill="auto"/>
          </w:tcPr>
          <w:p w14:paraId="0E3D019D" w14:textId="456B422F" w:rsidR="00BA1F22" w:rsidRPr="00B4609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4" w:type="dxa"/>
          </w:tcPr>
          <w:p w14:paraId="5042FA58" w14:textId="5221A07A" w:rsidR="00BA1F22" w:rsidRPr="008A1034" w:rsidRDefault="00BA1F22" w:rsidP="00BA1F22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645B43" w:rsidRPr="00494247" w14:paraId="0A9C170A" w14:textId="77777777" w:rsidTr="005F713C">
        <w:trPr>
          <w:trHeight w:val="203"/>
        </w:trPr>
        <w:tc>
          <w:tcPr>
            <w:tcW w:w="3346" w:type="dxa"/>
            <w:vAlign w:val="center"/>
          </w:tcPr>
          <w:p w14:paraId="50AEC862" w14:textId="2B403C82" w:rsidR="00645B43" w:rsidRPr="00D5168C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5C4A4479" w14:textId="5C6129D3" w:rsidR="00645B43" w:rsidRPr="0024362F" w:rsidRDefault="00BA1F22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041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918.48</w:t>
            </w:r>
          </w:p>
        </w:tc>
        <w:tc>
          <w:tcPr>
            <w:tcW w:w="1656" w:type="dxa"/>
            <w:shd w:val="clear" w:color="auto" w:fill="auto"/>
          </w:tcPr>
          <w:p w14:paraId="14C1DBD4" w14:textId="2E792A8F" w:rsidR="00645B43" w:rsidRPr="00556F4A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205">
              <w:rPr>
                <w:rFonts w:ascii="Angsana New" w:hAnsi="Angsana New"/>
                <w:color w:val="000000"/>
                <w:sz w:val="30"/>
                <w:szCs w:val="30"/>
              </w:rPr>
              <w:t>1,630,869.60</w:t>
            </w:r>
          </w:p>
        </w:tc>
        <w:tc>
          <w:tcPr>
            <w:tcW w:w="1609" w:type="dxa"/>
            <w:shd w:val="clear" w:color="auto" w:fill="auto"/>
          </w:tcPr>
          <w:p w14:paraId="6500D2AD" w14:textId="5463FC19" w:rsidR="00645B43" w:rsidRPr="008F126F" w:rsidRDefault="00BA1F22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607.14</w:t>
            </w:r>
          </w:p>
        </w:tc>
        <w:tc>
          <w:tcPr>
            <w:tcW w:w="1654" w:type="dxa"/>
          </w:tcPr>
          <w:p w14:paraId="518C3362" w14:textId="308BC8A5" w:rsidR="00645B43" w:rsidRPr="008F126F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C70">
              <w:rPr>
                <w:rFonts w:ascii="Angsana New" w:hAnsi="Angsana New"/>
                <w:color w:val="000000"/>
                <w:sz w:val="30"/>
                <w:szCs w:val="30"/>
              </w:rPr>
              <w:t>6,249,533.03</w:t>
            </w:r>
          </w:p>
        </w:tc>
      </w:tr>
      <w:tr w:rsidR="00645B43" w:rsidRPr="00494247" w14:paraId="771F4144" w14:textId="77777777" w:rsidTr="005F713C">
        <w:trPr>
          <w:trHeight w:val="203"/>
        </w:trPr>
        <w:tc>
          <w:tcPr>
            <w:tcW w:w="3346" w:type="dxa"/>
            <w:vAlign w:val="center"/>
          </w:tcPr>
          <w:p w14:paraId="32F4C792" w14:textId="0F222B6B" w:rsidR="00645B43" w:rsidRPr="00D55E94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ผลกระทบทางภาษี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:</w:t>
            </w:r>
          </w:p>
        </w:tc>
        <w:tc>
          <w:tcPr>
            <w:tcW w:w="1600" w:type="dxa"/>
            <w:shd w:val="clear" w:color="auto" w:fill="auto"/>
          </w:tcPr>
          <w:p w14:paraId="7398EAD3" w14:textId="77777777" w:rsidR="00645B43" w:rsidRPr="0024362F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8E4F514" w14:textId="77777777" w:rsidR="00645B43" w:rsidRPr="00556F4A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6BB65812" w14:textId="77777777" w:rsidR="00645B43" w:rsidRPr="008F126F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ACE4AFB" w14:textId="77777777" w:rsidR="00645B43" w:rsidRPr="008F126F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5B43" w:rsidRPr="00494247" w14:paraId="21C53F2C" w14:textId="77777777" w:rsidTr="005F713C">
        <w:trPr>
          <w:trHeight w:val="203"/>
        </w:trPr>
        <w:tc>
          <w:tcPr>
            <w:tcW w:w="3346" w:type="dxa"/>
            <w:vAlign w:val="center"/>
          </w:tcPr>
          <w:p w14:paraId="0CCB99C7" w14:textId="553FFDD3" w:rsidR="00645B43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600" w:type="dxa"/>
            <w:shd w:val="clear" w:color="auto" w:fill="auto"/>
          </w:tcPr>
          <w:p w14:paraId="79D7149F" w14:textId="5FE6F2DE" w:rsidR="00645B43" w:rsidRPr="0024362F" w:rsidRDefault="004C147E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383.66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DE91784" w14:textId="52950FD7" w:rsidR="00645B43" w:rsidRPr="00556F4A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69F">
              <w:rPr>
                <w:rFonts w:ascii="Angsana New" w:hAnsi="Angsana New"/>
                <w:color w:val="000000"/>
                <w:sz w:val="30"/>
                <w:szCs w:val="30"/>
              </w:rPr>
              <w:t>3,736.76</w:t>
            </w:r>
          </w:p>
        </w:tc>
        <w:tc>
          <w:tcPr>
            <w:tcW w:w="1609" w:type="dxa"/>
            <w:shd w:val="clear" w:color="auto" w:fill="auto"/>
          </w:tcPr>
          <w:p w14:paraId="38517046" w14:textId="057B26E2" w:rsidR="00645B43" w:rsidRPr="00BA1F22" w:rsidRDefault="0011631D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745</w:t>
            </w:r>
            <w:r w:rsidRPr="0011631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.78)</w:t>
            </w:r>
          </w:p>
        </w:tc>
        <w:tc>
          <w:tcPr>
            <w:tcW w:w="1654" w:type="dxa"/>
          </w:tcPr>
          <w:p w14:paraId="4F483FD2" w14:textId="13AF3D78" w:rsidR="00645B43" w:rsidRPr="008F126F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4891">
              <w:rPr>
                <w:rFonts w:ascii="Angsana New" w:hAnsi="Angsana New"/>
                <w:color w:val="000000"/>
                <w:sz w:val="30"/>
                <w:szCs w:val="30"/>
              </w:rPr>
              <w:t>(2,558,518.11)</w:t>
            </w:r>
          </w:p>
        </w:tc>
      </w:tr>
      <w:tr w:rsidR="00645B43" w:rsidRPr="00494247" w14:paraId="417A2C8F" w14:textId="77777777" w:rsidTr="005F713C">
        <w:trPr>
          <w:trHeight w:val="650"/>
        </w:trPr>
        <w:tc>
          <w:tcPr>
            <w:tcW w:w="3346" w:type="dxa"/>
            <w:vAlign w:val="center"/>
          </w:tcPr>
          <w:p w14:paraId="212C8558" w14:textId="0870D3CB" w:rsidR="00645B43" w:rsidRPr="00746AF3" w:rsidRDefault="00645B43" w:rsidP="00645B43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600" w:type="dxa"/>
            <w:shd w:val="clear" w:color="auto" w:fill="auto"/>
          </w:tcPr>
          <w:p w14:paraId="0BFC5D73" w14:textId="77777777" w:rsidR="00645B43" w:rsidRDefault="00645B43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40448FA" w14:textId="5E14DFE9" w:rsidR="00BA1F22" w:rsidRPr="0024362F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025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534.82</w:t>
            </w:r>
          </w:p>
        </w:tc>
        <w:tc>
          <w:tcPr>
            <w:tcW w:w="1656" w:type="dxa"/>
            <w:shd w:val="clear" w:color="auto" w:fill="auto"/>
          </w:tcPr>
          <w:p w14:paraId="41A4AD65" w14:textId="77777777" w:rsidR="00645B43" w:rsidRDefault="00645B43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4660BE" w14:textId="659CC50B" w:rsidR="00645B43" w:rsidRPr="00556F4A" w:rsidRDefault="00645B43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295F">
              <w:rPr>
                <w:rFonts w:ascii="Angsana New" w:hAnsi="Angsana New"/>
                <w:color w:val="000000"/>
                <w:sz w:val="30"/>
                <w:szCs w:val="30"/>
              </w:rPr>
              <w:t>1,634,606.36</w:t>
            </w:r>
          </w:p>
        </w:tc>
        <w:tc>
          <w:tcPr>
            <w:tcW w:w="1609" w:type="dxa"/>
            <w:shd w:val="clear" w:color="auto" w:fill="auto"/>
          </w:tcPr>
          <w:p w14:paraId="15A3D074" w14:textId="77777777" w:rsidR="00BA1F22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194C1E8" w14:textId="3CD977BA" w:rsidR="00645B43" w:rsidRPr="008F126F" w:rsidRDefault="00BA1F22" w:rsidP="00BA1F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A1F22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861.36</w:t>
            </w:r>
          </w:p>
        </w:tc>
        <w:tc>
          <w:tcPr>
            <w:tcW w:w="1654" w:type="dxa"/>
          </w:tcPr>
          <w:p w14:paraId="5D475FC2" w14:textId="77777777" w:rsidR="00645B43" w:rsidRDefault="00645B43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16317CF5" w:rsidR="00645B43" w:rsidRPr="008F126F" w:rsidRDefault="00645B43" w:rsidP="00645B43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8B9">
              <w:rPr>
                <w:rFonts w:ascii="Angsana New" w:hAnsi="Angsana New"/>
                <w:color w:val="000000"/>
                <w:sz w:val="30"/>
                <w:szCs w:val="30"/>
              </w:rPr>
              <w:t>3,691,014.92</w:t>
            </w:r>
          </w:p>
        </w:tc>
      </w:tr>
      <w:tr w:rsidR="00645B43" w:rsidRPr="00494247" w14:paraId="12D23196" w14:textId="77777777" w:rsidTr="005F713C">
        <w:trPr>
          <w:trHeight w:val="203"/>
        </w:trPr>
        <w:tc>
          <w:tcPr>
            <w:tcW w:w="3346" w:type="dxa"/>
            <w:vAlign w:val="center"/>
          </w:tcPr>
          <w:p w14:paraId="66006539" w14:textId="3CBE4BCE" w:rsidR="00645B43" w:rsidRDefault="00645B43" w:rsidP="00645B4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600" w:type="dxa"/>
            <w:shd w:val="clear" w:color="auto" w:fill="auto"/>
          </w:tcPr>
          <w:p w14:paraId="383818C5" w14:textId="2998449D" w:rsidR="00645B43" w:rsidRPr="00F97169" w:rsidRDefault="004C147E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19.89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370D9D18" w14:textId="1B929CB6" w:rsidR="00645B43" w:rsidRPr="008A1034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97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Pr="00F97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609" w:type="dxa"/>
            <w:shd w:val="clear" w:color="auto" w:fill="auto"/>
          </w:tcPr>
          <w:p w14:paraId="4B4D66DC" w14:textId="5E9A76D9" w:rsidR="00645B43" w:rsidRPr="00F97169" w:rsidRDefault="004C147E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19.94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654" w:type="dxa"/>
          </w:tcPr>
          <w:p w14:paraId="29072990" w14:textId="4A520892" w:rsidR="00645B43" w:rsidRPr="008A1034" w:rsidRDefault="00645B43" w:rsidP="00645B4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97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11.81%</w:t>
            </w:r>
          </w:p>
        </w:tc>
      </w:tr>
    </w:tbl>
    <w:p w14:paraId="79F7FA8B" w14:textId="5F42D5C7" w:rsidR="007A44B1" w:rsidRPr="00DB1E68" w:rsidRDefault="007A44B1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44B1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872"/>
        <w:gridCol w:w="236"/>
        <w:gridCol w:w="1872"/>
      </w:tblGrid>
      <w:tr w:rsidR="004A027F" w:rsidRPr="00494247" w14:paraId="632F19F1" w14:textId="77777777" w:rsidTr="004C147E">
        <w:tc>
          <w:tcPr>
            <w:tcW w:w="3600" w:type="dxa"/>
          </w:tcPr>
          <w:p w14:paraId="5890D9D0" w14:textId="77777777" w:rsidR="004A027F" w:rsidRPr="00494247" w:rsidRDefault="004A02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522B2" w14:textId="77777777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D6FDE72" w14:textId="29418AC3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B09E9" w14:textId="4F9CCCF6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4800D66E" w14:textId="61D19B98" w:rsidR="004A027F" w:rsidRPr="00494247" w:rsidRDefault="004A02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F599A" w:rsidRPr="00494247" w14:paraId="4350AFFE" w14:textId="77777777" w:rsidTr="004C147E">
        <w:tc>
          <w:tcPr>
            <w:tcW w:w="3600" w:type="dxa"/>
          </w:tcPr>
          <w:p w14:paraId="33784B4A" w14:textId="77777777" w:rsidR="001F599A" w:rsidRPr="00494247" w:rsidRDefault="001F599A" w:rsidP="001F59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ED35DE" w14:textId="77777777" w:rsidR="001F599A" w:rsidRPr="00494247" w:rsidRDefault="001F599A" w:rsidP="001F59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F385347" w14:textId="6EC2664A" w:rsidR="001F599A" w:rsidRPr="00494247" w:rsidRDefault="004C147E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DF852A" w14:textId="77777777" w:rsidR="001F599A" w:rsidRPr="00494247" w:rsidRDefault="001F599A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80" w:type="dxa"/>
            <w:gridSpan w:val="3"/>
          </w:tcPr>
          <w:p w14:paraId="000462D8" w14:textId="32DB0564" w:rsidR="001F599A" w:rsidRPr="00494247" w:rsidRDefault="00362C12" w:rsidP="001F59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47E" w:rsidRPr="00494247" w14:paraId="7593441D" w14:textId="77777777" w:rsidTr="004C147E">
        <w:tc>
          <w:tcPr>
            <w:tcW w:w="3600" w:type="dxa"/>
          </w:tcPr>
          <w:p w14:paraId="2103268B" w14:textId="77777777" w:rsidR="004C147E" w:rsidRPr="00494247" w:rsidRDefault="004C147E" w:rsidP="004C147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2F4A24" w14:textId="77777777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1F84178" w14:textId="7CF259FD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75405210" w14:textId="35C3C20D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0EA5CDE" w14:textId="2A64BA00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9773C" w14:textId="77777777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5FF052" w14:textId="66C9175E" w:rsidR="004C147E" w:rsidRPr="00D044B5" w:rsidRDefault="004C147E" w:rsidP="004C14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4C147E" w:rsidRPr="00494247" w14:paraId="1934D3A1" w14:textId="77777777" w:rsidTr="0067337B">
        <w:trPr>
          <w:trHeight w:val="203"/>
        </w:trPr>
        <w:tc>
          <w:tcPr>
            <w:tcW w:w="3600" w:type="dxa"/>
          </w:tcPr>
          <w:p w14:paraId="2DA913EF" w14:textId="6EBE27A6" w:rsidR="004C147E" w:rsidRPr="00494247" w:rsidRDefault="004C147E" w:rsidP="004C147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เงินประกันอื่นๆ</w:t>
            </w:r>
          </w:p>
        </w:tc>
        <w:tc>
          <w:tcPr>
            <w:tcW w:w="236" w:type="dxa"/>
          </w:tcPr>
          <w:p w14:paraId="0BEDB0DB" w14:textId="77777777" w:rsidR="004C147E" w:rsidRPr="00F4526A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7B0A52C" w14:textId="78732CE7" w:rsidR="004C147E" w:rsidRPr="00F4526A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6,000.00</w:t>
            </w:r>
          </w:p>
        </w:tc>
        <w:tc>
          <w:tcPr>
            <w:tcW w:w="236" w:type="dxa"/>
            <w:shd w:val="clear" w:color="auto" w:fill="auto"/>
          </w:tcPr>
          <w:p w14:paraId="481B4739" w14:textId="4F91CEA0" w:rsidR="004C147E" w:rsidRPr="00F4526A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A6E73FE" w14:textId="72D1B8C8" w:rsidR="004C147E" w:rsidRPr="00F4526A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6,000.00</w:t>
            </w:r>
          </w:p>
        </w:tc>
        <w:tc>
          <w:tcPr>
            <w:tcW w:w="236" w:type="dxa"/>
            <w:vAlign w:val="center"/>
          </w:tcPr>
          <w:p w14:paraId="0A64ABA5" w14:textId="77777777" w:rsidR="004C147E" w:rsidRPr="00494247" w:rsidRDefault="004C147E" w:rsidP="004C147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319A0A6" w14:textId="637AFCF1" w:rsidR="004C147E" w:rsidRPr="00494247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7,000.00</w:t>
            </w:r>
          </w:p>
        </w:tc>
      </w:tr>
      <w:tr w:rsidR="004C147E" w:rsidRPr="00494247" w14:paraId="045A4461" w14:textId="77777777" w:rsidTr="0067337B">
        <w:trPr>
          <w:trHeight w:val="181"/>
        </w:trPr>
        <w:tc>
          <w:tcPr>
            <w:tcW w:w="3600" w:type="dxa"/>
          </w:tcPr>
          <w:p w14:paraId="1F653890" w14:textId="2CB68F2E" w:rsidR="004C147E" w:rsidRPr="00494247" w:rsidRDefault="004C147E" w:rsidP="004C147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เงินจ่ายล่วงหน้าค่าก่อสร้าง</w:t>
            </w:r>
          </w:p>
        </w:tc>
        <w:tc>
          <w:tcPr>
            <w:tcW w:w="236" w:type="dxa"/>
          </w:tcPr>
          <w:p w14:paraId="48A65A9A" w14:textId="77777777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61B9ABC" w14:textId="758E8CA1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2DB36F" w14:textId="78EA7872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937A9FC" w14:textId="72AAC072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780D3F8" w14:textId="77777777" w:rsidR="004C147E" w:rsidRPr="00494247" w:rsidRDefault="004C147E" w:rsidP="004C147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450A1C1" w14:textId="0046A87C" w:rsidR="004C147E" w:rsidRPr="00494247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4,360,302.49</w:t>
            </w:r>
          </w:p>
        </w:tc>
      </w:tr>
      <w:tr w:rsidR="004C147E" w:rsidRPr="00494247" w14:paraId="0386181F" w14:textId="77777777" w:rsidTr="0067337B">
        <w:trPr>
          <w:trHeight w:val="149"/>
        </w:trPr>
        <w:tc>
          <w:tcPr>
            <w:tcW w:w="3600" w:type="dxa"/>
          </w:tcPr>
          <w:p w14:paraId="15FDF9DC" w14:textId="155222B9" w:rsidR="004C147E" w:rsidRPr="00D3269C" w:rsidRDefault="004C147E" w:rsidP="004C147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170C36C5" w14:textId="77777777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5ADB8" w14:textId="78B60049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6,000.00</w:t>
            </w:r>
          </w:p>
        </w:tc>
        <w:tc>
          <w:tcPr>
            <w:tcW w:w="236" w:type="dxa"/>
            <w:shd w:val="clear" w:color="auto" w:fill="auto"/>
          </w:tcPr>
          <w:p w14:paraId="402B5432" w14:textId="54BC86A1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1E60" w14:textId="440C5FA1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6,000.00</w:t>
            </w:r>
          </w:p>
        </w:tc>
        <w:tc>
          <w:tcPr>
            <w:tcW w:w="236" w:type="dxa"/>
            <w:vAlign w:val="center"/>
          </w:tcPr>
          <w:p w14:paraId="4E051E38" w14:textId="77777777" w:rsidR="004C147E" w:rsidRPr="00D3269C" w:rsidRDefault="004C147E" w:rsidP="004C147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35651FEA" w14:textId="31BA44FC" w:rsidR="004C147E" w:rsidRPr="00D3269C" w:rsidRDefault="004C147E" w:rsidP="004C147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4,367,302.49</w:t>
            </w:r>
          </w:p>
        </w:tc>
      </w:tr>
    </w:tbl>
    <w:p w14:paraId="06873B8A" w14:textId="61B7CFCF" w:rsidR="007A44B1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lastRenderedPageBreak/>
        <w:t xml:space="preserve">บริษัทฯ จ่ายเงินค่าจ้างเหมาก่อสร้างล่วงหน้าจำนวนร้อยละ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 โดยในการจ่ายเงินค่าจ้างเหมาก่อสร้างแต่ละงวด บริษัทฯ จะตัดจ่ายเงินจ่ายล่วงหน้าค่าก่อสร้างในอัตราร้อยละ</w:t>
      </w:r>
      <w:r w:rsidR="00E15804">
        <w:rPr>
          <w:rFonts w:ascii="Angsana New" w:hAnsi="Angsana New"/>
          <w:sz w:val="30"/>
          <w:szCs w:val="30"/>
        </w:rPr>
        <w:t xml:space="preserve">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ของมูลค่างานก่อสร้างที่ผู้รับเหมาเรียกเก็บ</w:t>
      </w:r>
    </w:p>
    <w:p w14:paraId="287B7A54" w14:textId="12F95FDC" w:rsidR="00756BFE" w:rsidRPr="00DB1E68" w:rsidRDefault="00756BFE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t xml:space="preserve">เงินกู้ยืมระยะสั้นจากสถาบันการเงิน 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40"/>
        <w:gridCol w:w="1868"/>
        <w:gridCol w:w="236"/>
        <w:gridCol w:w="1872"/>
      </w:tblGrid>
      <w:tr w:rsidR="00973D2F" w:rsidRPr="00494247" w14:paraId="20A63433" w14:textId="77777777" w:rsidTr="005D269C">
        <w:tc>
          <w:tcPr>
            <w:tcW w:w="3600" w:type="dxa"/>
          </w:tcPr>
          <w:p w14:paraId="684F672A" w14:textId="77777777" w:rsidR="00973D2F" w:rsidRPr="00494247" w:rsidRDefault="00973D2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5A97F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AB454EA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2A5E70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6B75C8D3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73D2F" w:rsidRPr="00494247" w14:paraId="230682FD" w14:textId="77777777" w:rsidTr="005D269C">
        <w:tc>
          <w:tcPr>
            <w:tcW w:w="3600" w:type="dxa"/>
          </w:tcPr>
          <w:p w14:paraId="232D5196" w14:textId="77777777" w:rsidR="00973D2F" w:rsidRPr="00494247" w:rsidRDefault="00973D2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9F9ECB" w14:textId="77777777" w:rsidR="00973D2F" w:rsidRPr="00494247" w:rsidRDefault="00973D2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29B872C" w14:textId="77777777" w:rsidR="00973D2F" w:rsidRPr="00494247" w:rsidRDefault="00973D2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39D6A05" w14:textId="77777777" w:rsidR="00973D2F" w:rsidRPr="00494247" w:rsidRDefault="00973D2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18F8FCCA" w14:textId="77777777" w:rsidR="00973D2F" w:rsidRPr="00494247" w:rsidRDefault="00973D2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D2F" w:rsidRPr="00494247" w14:paraId="68A781D6" w14:textId="77777777" w:rsidTr="005D269C">
        <w:tc>
          <w:tcPr>
            <w:tcW w:w="3600" w:type="dxa"/>
          </w:tcPr>
          <w:p w14:paraId="4BDBE0D4" w14:textId="77777777" w:rsidR="00973D2F" w:rsidRPr="00494247" w:rsidRDefault="00973D2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4CF257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BF9DED5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40" w:type="dxa"/>
          </w:tcPr>
          <w:p w14:paraId="5BE64215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14:paraId="2B81FC04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ADFDDF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1F11461" w14:textId="77777777" w:rsidR="00973D2F" w:rsidRPr="00D044B5" w:rsidRDefault="00973D2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973D2F" w:rsidRPr="00494247" w14:paraId="30BEE0F6" w14:textId="77777777" w:rsidTr="005D269C">
        <w:trPr>
          <w:trHeight w:val="181"/>
        </w:trPr>
        <w:tc>
          <w:tcPr>
            <w:tcW w:w="3600" w:type="dxa"/>
          </w:tcPr>
          <w:p w14:paraId="17E58B42" w14:textId="50FF4B6B" w:rsidR="00973D2F" w:rsidRPr="00494247" w:rsidRDefault="00973D2F" w:rsidP="00973D2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236" w:type="dxa"/>
          </w:tcPr>
          <w:p w14:paraId="5C1C298F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F7330D6" w14:textId="2C662D8D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204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981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890.05</w:t>
            </w:r>
          </w:p>
        </w:tc>
        <w:tc>
          <w:tcPr>
            <w:tcW w:w="240" w:type="dxa"/>
          </w:tcPr>
          <w:p w14:paraId="41254C12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4EE42F92" w14:textId="29E107A5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204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981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890.05</w:t>
            </w:r>
          </w:p>
        </w:tc>
        <w:tc>
          <w:tcPr>
            <w:tcW w:w="236" w:type="dxa"/>
            <w:vAlign w:val="center"/>
          </w:tcPr>
          <w:p w14:paraId="2301D67F" w14:textId="77777777" w:rsidR="00973D2F" w:rsidRPr="00494247" w:rsidRDefault="00973D2F" w:rsidP="00973D2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88E938A" w14:textId="211AD67C" w:rsidR="00973D2F" w:rsidRPr="00494247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  <w:tr w:rsidR="00973D2F" w:rsidRPr="00494247" w14:paraId="1F7C0A92" w14:textId="77777777" w:rsidTr="005D269C">
        <w:trPr>
          <w:trHeight w:val="149"/>
        </w:trPr>
        <w:tc>
          <w:tcPr>
            <w:tcW w:w="3600" w:type="dxa"/>
          </w:tcPr>
          <w:p w14:paraId="25C91051" w14:textId="77777777" w:rsidR="00973D2F" w:rsidRPr="00D3269C" w:rsidRDefault="00973D2F" w:rsidP="00973D2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2D83A9D3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F16D88C" w14:textId="608EB64F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204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981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890.05</w:t>
            </w:r>
          </w:p>
        </w:tc>
        <w:tc>
          <w:tcPr>
            <w:tcW w:w="240" w:type="dxa"/>
          </w:tcPr>
          <w:p w14:paraId="1A7E44FC" w14:textId="77777777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2E04" w14:textId="456ED381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204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981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147E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890.05</w:t>
            </w:r>
          </w:p>
        </w:tc>
        <w:tc>
          <w:tcPr>
            <w:tcW w:w="236" w:type="dxa"/>
            <w:vAlign w:val="center"/>
          </w:tcPr>
          <w:p w14:paraId="3BD751AE" w14:textId="77777777" w:rsidR="00973D2F" w:rsidRPr="00D3269C" w:rsidRDefault="00973D2F" w:rsidP="00973D2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4E654E5C" w14:textId="135D876C" w:rsidR="00973D2F" w:rsidRPr="00D3269C" w:rsidRDefault="00973D2F" w:rsidP="00973D2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</w:tbl>
    <w:p w14:paraId="22475578" w14:textId="5642AF64" w:rsidR="00756BFE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5804">
        <w:rPr>
          <w:rFonts w:ascii="Angsana New" w:hAnsi="Angsana New"/>
          <w:sz w:val="30"/>
          <w:szCs w:val="30"/>
        </w:rPr>
        <w:t>30</w:t>
      </w:r>
      <w:r w:rsidRPr="00756BF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A1034">
        <w:rPr>
          <w:rFonts w:ascii="Angsana New" w:hAnsi="Angsana New"/>
          <w:sz w:val="30"/>
          <w:szCs w:val="30"/>
        </w:rPr>
        <w:t>256</w:t>
      </w:r>
      <w:r w:rsidR="002F7E2B">
        <w:rPr>
          <w:rFonts w:ascii="Angsana New" w:hAnsi="Angsana New"/>
          <w:sz w:val="30"/>
          <w:szCs w:val="30"/>
          <w:lang w:val="en-US"/>
        </w:rPr>
        <w:t>6</w:t>
      </w:r>
      <w:r w:rsidRPr="00756BF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A1034">
        <w:rPr>
          <w:rFonts w:ascii="Angsana New" w:hAnsi="Angsana New"/>
          <w:sz w:val="30"/>
          <w:szCs w:val="30"/>
        </w:rPr>
        <w:t>31</w:t>
      </w:r>
      <w:r w:rsidRPr="00756BF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A1034">
        <w:rPr>
          <w:rFonts w:ascii="Angsana New" w:hAnsi="Angsana New"/>
          <w:sz w:val="30"/>
          <w:szCs w:val="30"/>
        </w:rPr>
        <w:t>256</w:t>
      </w:r>
      <w:r w:rsidR="007E228F">
        <w:rPr>
          <w:rFonts w:ascii="Angsana New" w:hAnsi="Angsana New"/>
          <w:sz w:val="30"/>
          <w:szCs w:val="30"/>
          <w:lang w:val="en-US"/>
        </w:rPr>
        <w:t>5</w:t>
      </w:r>
      <w:r w:rsidRPr="00756BFE">
        <w:rPr>
          <w:rFonts w:ascii="Angsana New" w:hAnsi="Angsana New"/>
          <w:sz w:val="30"/>
          <w:szCs w:val="30"/>
          <w:cs/>
        </w:rPr>
        <w:t xml:space="preserve"> บริษัทฯ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วงเงินรวม </w:t>
      </w:r>
      <w:r w:rsidR="008A1034">
        <w:rPr>
          <w:rFonts w:ascii="Angsana New" w:hAnsi="Angsana New"/>
          <w:sz w:val="30"/>
          <w:szCs w:val="30"/>
        </w:rPr>
        <w:t>570.54</w:t>
      </w:r>
      <w:r w:rsidRPr="00756BFE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 xml:space="preserve">ต่อปี ค้ำประกันโดยการจดจำนองที่ดินบางส่วน อาคารและสิ่งปลูกสร้าง บางส่วน  ตามหมายเหตุ </w:t>
      </w:r>
      <w:r w:rsidR="00BD32FA">
        <w:rPr>
          <w:rFonts w:ascii="Angsana New" w:hAnsi="Angsana New"/>
          <w:sz w:val="30"/>
          <w:szCs w:val="30"/>
        </w:rPr>
        <w:t>11</w:t>
      </w:r>
      <w:r w:rsidR="004C147E">
        <w:rPr>
          <w:rFonts w:ascii="Angsana New" w:hAnsi="Angsana New"/>
          <w:sz w:val="30"/>
          <w:szCs w:val="30"/>
        </w:rPr>
        <w:t xml:space="preserve"> </w:t>
      </w:r>
      <w:r w:rsidR="004C147E">
        <w:rPr>
          <w:rFonts w:ascii="Angsana New" w:hAnsi="Angsana New" w:hint="cs"/>
          <w:sz w:val="30"/>
          <w:szCs w:val="30"/>
          <w:cs/>
        </w:rPr>
        <w:t xml:space="preserve">ถึง </w:t>
      </w:r>
      <w:r w:rsidR="004C147E">
        <w:rPr>
          <w:rFonts w:ascii="Angsana New" w:hAnsi="Angsana New"/>
          <w:sz w:val="30"/>
          <w:szCs w:val="30"/>
          <w:lang w:val="en-US"/>
        </w:rPr>
        <w:t>12</w:t>
      </w:r>
      <w:r w:rsidRPr="00756BFE">
        <w:rPr>
          <w:rFonts w:ascii="Angsana New" w:hAnsi="Angsana New"/>
          <w:sz w:val="30"/>
          <w:szCs w:val="30"/>
          <w:cs/>
        </w:rPr>
        <w:t xml:space="preserve"> และค้ำประกันโดยกรรมการ</w:t>
      </w:r>
    </w:p>
    <w:p w14:paraId="15EEF2C1" w14:textId="03DF4089" w:rsidR="00B3585A" w:rsidRPr="00DB1E68" w:rsidRDefault="00B3585A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3585A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 </w:t>
      </w:r>
    </w:p>
    <w:tbl>
      <w:tblPr>
        <w:tblW w:w="101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872"/>
        <w:gridCol w:w="236"/>
        <w:gridCol w:w="1987"/>
        <w:gridCol w:w="236"/>
        <w:gridCol w:w="1987"/>
      </w:tblGrid>
      <w:tr w:rsidR="002922F0" w:rsidRPr="00494247" w14:paraId="5E009093" w14:textId="77777777" w:rsidTr="002922F0">
        <w:tc>
          <w:tcPr>
            <w:tcW w:w="3600" w:type="dxa"/>
          </w:tcPr>
          <w:p w14:paraId="0AE38FA9" w14:textId="77777777" w:rsidR="002922F0" w:rsidRPr="00494247" w:rsidRDefault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9" w:name="_Hlk146544449"/>
          </w:p>
        </w:tc>
        <w:tc>
          <w:tcPr>
            <w:tcW w:w="236" w:type="dxa"/>
          </w:tcPr>
          <w:p w14:paraId="11E31312" w14:textId="77777777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CD02DEE" w14:textId="0AA25D54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D8DF4" w14:textId="1F459E21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70B0D0D" w14:textId="2F2397A6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22F0" w:rsidRPr="00494247" w14:paraId="0F24ED21" w14:textId="77777777" w:rsidTr="002922F0">
        <w:tc>
          <w:tcPr>
            <w:tcW w:w="3600" w:type="dxa"/>
          </w:tcPr>
          <w:p w14:paraId="1EE1CF1F" w14:textId="77777777" w:rsidR="002922F0" w:rsidRPr="00494247" w:rsidRDefault="002922F0" w:rsidP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D38ECF" w14:textId="77777777" w:rsidR="002922F0" w:rsidRPr="00494247" w:rsidRDefault="002922F0" w:rsidP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A1A7E07" w14:textId="4A3FC767" w:rsidR="002922F0" w:rsidRPr="00494247" w:rsidRDefault="002922F0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61C2CA" w14:textId="77777777" w:rsidR="002922F0" w:rsidRPr="00494247" w:rsidRDefault="002922F0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27A769A" w14:textId="0BD187AC" w:rsidR="002922F0" w:rsidRPr="00494247" w:rsidRDefault="002922F0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2F0" w:rsidRPr="00494247" w14:paraId="3085C691" w14:textId="77777777" w:rsidTr="002922F0">
        <w:tc>
          <w:tcPr>
            <w:tcW w:w="3600" w:type="dxa"/>
          </w:tcPr>
          <w:p w14:paraId="56B743F9" w14:textId="77777777" w:rsidR="002922F0" w:rsidRPr="00494247" w:rsidRDefault="002922F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BBD96F" w14:textId="77777777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62D8997" w14:textId="097CF9DF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3AC488F" w14:textId="53678A32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FB788DD" w14:textId="7106F9DB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0A6538" w14:textId="77777777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CD9F480" w14:textId="2F74143B" w:rsidR="002922F0" w:rsidRPr="00D044B5" w:rsidRDefault="002922F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2922F0" w:rsidRPr="00494247" w14:paraId="299DDECE" w14:textId="77777777" w:rsidTr="002922F0">
        <w:trPr>
          <w:trHeight w:val="203"/>
        </w:trPr>
        <w:tc>
          <w:tcPr>
            <w:tcW w:w="3600" w:type="dxa"/>
          </w:tcPr>
          <w:p w14:paraId="171F6A04" w14:textId="3BA95E5D" w:rsidR="002922F0" w:rsidRPr="00494247" w:rsidRDefault="002922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236" w:type="dxa"/>
          </w:tcPr>
          <w:p w14:paraId="3A8AEBF7" w14:textId="77777777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2DA4D43" w14:textId="5C7CCB2A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8C9B2" w14:textId="05358FCD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B32DDEB" w14:textId="23F9E451" w:rsidR="002922F0" w:rsidRPr="00F4526A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783844" w14:textId="77777777" w:rsidR="002922F0" w:rsidRPr="00494247" w:rsidRDefault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41375DF" w14:textId="09230F0F" w:rsidR="002922F0" w:rsidRPr="00494247" w:rsidRDefault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22F0" w:rsidRPr="00494247" w14:paraId="26F2C42E" w14:textId="77777777" w:rsidTr="0067337B">
        <w:trPr>
          <w:trHeight w:val="203"/>
        </w:trPr>
        <w:tc>
          <w:tcPr>
            <w:tcW w:w="3600" w:type="dxa"/>
          </w:tcPr>
          <w:p w14:paraId="07BDBE5F" w14:textId="038FA7AB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236" w:type="dxa"/>
          </w:tcPr>
          <w:p w14:paraId="6D1CAB97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0F5E0C9" w14:textId="1FED7888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29,050,200.56</w:t>
            </w:r>
          </w:p>
        </w:tc>
        <w:tc>
          <w:tcPr>
            <w:tcW w:w="236" w:type="dxa"/>
            <w:shd w:val="clear" w:color="auto" w:fill="auto"/>
          </w:tcPr>
          <w:p w14:paraId="24749955" w14:textId="4A93BE3C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53CF6F7" w14:textId="3D50EE6A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29,050,200.56</w:t>
            </w:r>
          </w:p>
        </w:tc>
        <w:tc>
          <w:tcPr>
            <w:tcW w:w="236" w:type="dxa"/>
            <w:vAlign w:val="center"/>
          </w:tcPr>
          <w:p w14:paraId="5EDB1AE6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16A3DA1A" w14:textId="7A0F67C6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640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775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</w:tr>
      <w:tr w:rsidR="002922F0" w:rsidRPr="00494247" w14:paraId="79226EEC" w14:textId="77777777" w:rsidTr="0067337B">
        <w:trPr>
          <w:trHeight w:val="203"/>
        </w:trPr>
        <w:tc>
          <w:tcPr>
            <w:tcW w:w="3600" w:type="dxa"/>
          </w:tcPr>
          <w:p w14:paraId="49CDA728" w14:textId="62DFFAA6" w:rsidR="002922F0" w:rsidRPr="007A44B1" w:rsidRDefault="002922F0" w:rsidP="002922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236" w:type="dxa"/>
          </w:tcPr>
          <w:p w14:paraId="40BA607E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97E2B45" w14:textId="67EB1610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F3DDC" w14:textId="6C00104C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1929906" w14:textId="444715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55FD0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9395FF2" w14:textId="77777777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22F0" w:rsidRPr="00494247" w14:paraId="45A2AD8D" w14:textId="77777777" w:rsidTr="0067337B">
        <w:trPr>
          <w:trHeight w:val="203"/>
        </w:trPr>
        <w:tc>
          <w:tcPr>
            <w:tcW w:w="3600" w:type="dxa"/>
          </w:tcPr>
          <w:p w14:paraId="197BDC11" w14:textId="146D6D9A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236" w:type="dxa"/>
          </w:tcPr>
          <w:p w14:paraId="21B6079F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8E1B3A5" w14:textId="0D2DCAE9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18,807,671.80</w:t>
            </w:r>
          </w:p>
        </w:tc>
        <w:tc>
          <w:tcPr>
            <w:tcW w:w="236" w:type="dxa"/>
            <w:shd w:val="clear" w:color="auto" w:fill="auto"/>
          </w:tcPr>
          <w:p w14:paraId="0AE5E69F" w14:textId="18D97171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3FB64919" w14:textId="25377DB2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16,678,188.14</w:t>
            </w:r>
          </w:p>
        </w:tc>
        <w:tc>
          <w:tcPr>
            <w:tcW w:w="236" w:type="dxa"/>
            <w:vAlign w:val="center"/>
          </w:tcPr>
          <w:p w14:paraId="4F1F2484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8C8AD06" w14:textId="5D8DC17A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757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</w:tr>
      <w:tr w:rsidR="002922F0" w:rsidRPr="00494247" w14:paraId="55E45470" w14:textId="77777777" w:rsidTr="0067337B">
        <w:trPr>
          <w:trHeight w:val="203"/>
        </w:trPr>
        <w:tc>
          <w:tcPr>
            <w:tcW w:w="3600" w:type="dxa"/>
          </w:tcPr>
          <w:p w14:paraId="46FD5231" w14:textId="0E375972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236" w:type="dxa"/>
          </w:tcPr>
          <w:p w14:paraId="2FFCDA85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7223235" w14:textId="0046ED9C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6,390,310.34</w:t>
            </w:r>
          </w:p>
        </w:tc>
        <w:tc>
          <w:tcPr>
            <w:tcW w:w="236" w:type="dxa"/>
            <w:shd w:val="clear" w:color="auto" w:fill="auto"/>
          </w:tcPr>
          <w:p w14:paraId="7863EF06" w14:textId="69615C63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F470CDF" w14:textId="30475A6A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6,390,310.34</w:t>
            </w:r>
          </w:p>
        </w:tc>
        <w:tc>
          <w:tcPr>
            <w:tcW w:w="236" w:type="dxa"/>
            <w:vAlign w:val="center"/>
          </w:tcPr>
          <w:p w14:paraId="63C5B681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2F7577E" w14:textId="30266ED5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</w:tr>
      <w:tr w:rsidR="002922F0" w:rsidRPr="00494247" w14:paraId="49FDF823" w14:textId="77777777" w:rsidTr="0067337B">
        <w:trPr>
          <w:trHeight w:val="203"/>
        </w:trPr>
        <w:tc>
          <w:tcPr>
            <w:tcW w:w="3600" w:type="dxa"/>
          </w:tcPr>
          <w:p w14:paraId="1B929404" w14:textId="300C6585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</w:p>
        </w:tc>
        <w:tc>
          <w:tcPr>
            <w:tcW w:w="236" w:type="dxa"/>
          </w:tcPr>
          <w:p w14:paraId="03DBA807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AF86F48" w14:textId="5D695E30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shd w:val="clear" w:color="auto" w:fill="auto"/>
          </w:tcPr>
          <w:p w14:paraId="740528DF" w14:textId="1C7C6341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1450DEE" w14:textId="56C3CD01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vAlign w:val="center"/>
          </w:tcPr>
          <w:p w14:paraId="3134514F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F20021D" w14:textId="5F63803B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2922F0" w:rsidRPr="00494247" w14:paraId="02D158C4" w14:textId="77777777" w:rsidTr="0067337B">
        <w:trPr>
          <w:trHeight w:val="203"/>
        </w:trPr>
        <w:tc>
          <w:tcPr>
            <w:tcW w:w="3600" w:type="dxa"/>
          </w:tcPr>
          <w:p w14:paraId="4679AF52" w14:textId="73017223" w:rsidR="002922F0" w:rsidRPr="007A44B1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236" w:type="dxa"/>
          </w:tcPr>
          <w:p w14:paraId="3F1AA65F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64021AD" w14:textId="372379E7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2,805,691.03</w:t>
            </w:r>
          </w:p>
        </w:tc>
        <w:tc>
          <w:tcPr>
            <w:tcW w:w="236" w:type="dxa"/>
            <w:shd w:val="clear" w:color="auto" w:fill="auto"/>
          </w:tcPr>
          <w:p w14:paraId="5C59DC22" w14:textId="19F20F42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4547AC4A" w14:textId="432B5361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2,805,691.03</w:t>
            </w:r>
          </w:p>
        </w:tc>
        <w:tc>
          <w:tcPr>
            <w:tcW w:w="236" w:type="dxa"/>
            <w:vAlign w:val="center"/>
          </w:tcPr>
          <w:p w14:paraId="69A96201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2221B960" w14:textId="04F23B33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244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811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2922F0" w:rsidRPr="00494247" w14:paraId="7282152D" w14:textId="77777777" w:rsidTr="0067337B">
        <w:trPr>
          <w:trHeight w:val="203"/>
        </w:trPr>
        <w:tc>
          <w:tcPr>
            <w:tcW w:w="3600" w:type="dxa"/>
          </w:tcPr>
          <w:p w14:paraId="75BC386E" w14:textId="20B9F5DE" w:rsidR="002922F0" w:rsidRPr="006A79F4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236" w:type="dxa"/>
          </w:tcPr>
          <w:p w14:paraId="2CD6C936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E164FCA" w14:textId="46C42D45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8,350,725.43</w:t>
            </w:r>
          </w:p>
        </w:tc>
        <w:tc>
          <w:tcPr>
            <w:tcW w:w="236" w:type="dxa"/>
            <w:shd w:val="clear" w:color="auto" w:fill="auto"/>
          </w:tcPr>
          <w:p w14:paraId="5E6541C8" w14:textId="399D2EB9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0CDC8B3" w14:textId="02CF3306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8,350,725.43</w:t>
            </w:r>
          </w:p>
        </w:tc>
        <w:tc>
          <w:tcPr>
            <w:tcW w:w="236" w:type="dxa"/>
            <w:vAlign w:val="center"/>
          </w:tcPr>
          <w:p w14:paraId="019954DF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2599A51" w14:textId="349C1363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</w:tr>
      <w:tr w:rsidR="002922F0" w:rsidRPr="00494247" w14:paraId="1C534F78" w14:textId="77777777" w:rsidTr="0067337B">
        <w:trPr>
          <w:trHeight w:val="203"/>
        </w:trPr>
        <w:tc>
          <w:tcPr>
            <w:tcW w:w="3600" w:type="dxa"/>
          </w:tcPr>
          <w:p w14:paraId="1186E269" w14:textId="452730F6" w:rsidR="002922F0" w:rsidRPr="006A79F4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236" w:type="dxa"/>
          </w:tcPr>
          <w:p w14:paraId="3320B987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3F57CB5" w14:textId="79B51F72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887,147.14</w:t>
            </w:r>
          </w:p>
        </w:tc>
        <w:tc>
          <w:tcPr>
            <w:tcW w:w="236" w:type="dxa"/>
            <w:shd w:val="clear" w:color="auto" w:fill="auto"/>
          </w:tcPr>
          <w:p w14:paraId="4A85917C" w14:textId="03663B16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EA88DF6" w14:textId="55237FC3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887,147.14</w:t>
            </w:r>
          </w:p>
        </w:tc>
        <w:tc>
          <w:tcPr>
            <w:tcW w:w="236" w:type="dxa"/>
            <w:vAlign w:val="center"/>
          </w:tcPr>
          <w:p w14:paraId="235B22EF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A57FB5E" w14:textId="45B7CF28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637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</w:tr>
      <w:tr w:rsidR="002922F0" w:rsidRPr="00494247" w14:paraId="64F6B448" w14:textId="77777777" w:rsidTr="0067337B">
        <w:trPr>
          <w:trHeight w:val="203"/>
        </w:trPr>
        <w:tc>
          <w:tcPr>
            <w:tcW w:w="3600" w:type="dxa"/>
          </w:tcPr>
          <w:p w14:paraId="5E5E739A" w14:textId="092DFE6E" w:rsidR="002922F0" w:rsidRPr="006A79F4" w:rsidRDefault="002922F0" w:rsidP="002922F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236" w:type="dxa"/>
          </w:tcPr>
          <w:p w14:paraId="3061B000" w14:textId="77777777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1887EA5" w14:textId="00A84975" w:rsidR="002922F0" w:rsidRPr="00F4526A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6,527,416.93</w:t>
            </w:r>
          </w:p>
        </w:tc>
        <w:tc>
          <w:tcPr>
            <w:tcW w:w="236" w:type="dxa"/>
            <w:shd w:val="clear" w:color="auto" w:fill="auto"/>
          </w:tcPr>
          <w:p w14:paraId="36ED32CC" w14:textId="47D1AA8B" w:rsidR="002922F0" w:rsidRPr="00F4526A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885D587" w14:textId="447253AC" w:rsidR="002922F0" w:rsidRPr="00F4526A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6,413,796.31</w:t>
            </w:r>
          </w:p>
        </w:tc>
        <w:tc>
          <w:tcPr>
            <w:tcW w:w="236" w:type="dxa"/>
            <w:vAlign w:val="center"/>
          </w:tcPr>
          <w:p w14:paraId="715D7C2C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A71A5E9" w14:textId="1C6D8C9D" w:rsidR="002922F0" w:rsidRPr="007A44B1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</w:tr>
      <w:tr w:rsidR="002922F0" w:rsidRPr="00494247" w14:paraId="42E93FAB" w14:textId="77777777" w:rsidTr="0067337B">
        <w:trPr>
          <w:trHeight w:val="181"/>
        </w:trPr>
        <w:tc>
          <w:tcPr>
            <w:tcW w:w="3600" w:type="dxa"/>
          </w:tcPr>
          <w:p w14:paraId="287942CE" w14:textId="28DBEA13" w:rsidR="002922F0" w:rsidRPr="00494247" w:rsidRDefault="002922F0" w:rsidP="002922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รวมเจ้าหนี้การค้าและเจ้าหนี้หมุนเวียนอื่น  </w:t>
            </w:r>
          </w:p>
        </w:tc>
        <w:tc>
          <w:tcPr>
            <w:tcW w:w="236" w:type="dxa"/>
          </w:tcPr>
          <w:p w14:paraId="6FC5A66B" w14:textId="77777777" w:rsidR="002922F0" w:rsidRPr="00D3269C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B4E63" w14:textId="1F53DA00" w:rsidR="002922F0" w:rsidRPr="00D3269C" w:rsidRDefault="0035046E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46E">
              <w:rPr>
                <w:rFonts w:ascii="Angsana New" w:hAnsi="Angsana New"/>
                <w:color w:val="000000"/>
                <w:sz w:val="30"/>
                <w:szCs w:val="30"/>
              </w:rPr>
              <w:t>72,913,163.23</w:t>
            </w:r>
          </w:p>
        </w:tc>
        <w:tc>
          <w:tcPr>
            <w:tcW w:w="236" w:type="dxa"/>
            <w:shd w:val="clear" w:color="auto" w:fill="auto"/>
          </w:tcPr>
          <w:p w14:paraId="1E16A926" w14:textId="1A6C7403" w:rsidR="002922F0" w:rsidRPr="00D3269C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494A1" w14:textId="417AFACB" w:rsidR="002922F0" w:rsidRPr="00D3269C" w:rsidRDefault="00973D2F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3D2F">
              <w:rPr>
                <w:rFonts w:ascii="Angsana New" w:hAnsi="Angsana New"/>
                <w:color w:val="000000"/>
                <w:sz w:val="30"/>
                <w:szCs w:val="30"/>
              </w:rPr>
              <w:t>70,670,058.95</w:t>
            </w:r>
          </w:p>
        </w:tc>
        <w:tc>
          <w:tcPr>
            <w:tcW w:w="236" w:type="dxa"/>
            <w:vAlign w:val="center"/>
          </w:tcPr>
          <w:p w14:paraId="7DC6BC60" w14:textId="77777777" w:rsidR="002922F0" w:rsidRPr="00494247" w:rsidRDefault="002922F0" w:rsidP="002922F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4C35B18D" w14:textId="7ECB8B2E" w:rsidR="002922F0" w:rsidRPr="00494247" w:rsidRDefault="002922F0" w:rsidP="002922F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383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</w:tr>
      <w:bookmarkEnd w:id="19"/>
    </w:tbl>
    <w:p w14:paraId="7075A3AE" w14:textId="6C154DB5" w:rsidR="00B3585A" w:rsidRDefault="00B3585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BC" w14:textId="719581C7" w:rsidR="0098011A" w:rsidRDefault="0098011A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A09B0B" w14:textId="1F68BBA8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F3DA86" w14:textId="2505E6F3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0BD" w14:textId="77777777" w:rsidR="00B03B3F" w:rsidRPr="00574462" w:rsidRDefault="00B03B3F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20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97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236"/>
        <w:gridCol w:w="1891"/>
        <w:gridCol w:w="236"/>
        <w:gridCol w:w="1987"/>
        <w:gridCol w:w="236"/>
        <w:gridCol w:w="1987"/>
      </w:tblGrid>
      <w:tr w:rsidR="0035046E" w:rsidRPr="00574462" w14:paraId="284960C0" w14:textId="77777777" w:rsidTr="0012261C">
        <w:tc>
          <w:tcPr>
            <w:tcW w:w="3150" w:type="dxa"/>
          </w:tcPr>
          <w:p w14:paraId="284960BE" w14:textId="77777777" w:rsidR="0035046E" w:rsidRPr="00574462" w:rsidRDefault="0035046E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A1C13" w14:textId="7777777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1" w:type="dxa"/>
          </w:tcPr>
          <w:p w14:paraId="278E97CE" w14:textId="7777777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AAB4F" w14:textId="40D0DBD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60BF" w14:textId="547EA707" w:rsidR="0035046E" w:rsidRPr="00574462" w:rsidRDefault="0035046E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046E" w:rsidRPr="00574462" w14:paraId="41EDEB71" w14:textId="77777777" w:rsidTr="0012261C">
        <w:tc>
          <w:tcPr>
            <w:tcW w:w="3150" w:type="dxa"/>
          </w:tcPr>
          <w:p w14:paraId="2F9DCF47" w14:textId="77777777" w:rsidR="0035046E" w:rsidRPr="00574462" w:rsidRDefault="0035046E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A0EB3" w14:textId="77777777" w:rsidR="0035046E" w:rsidRPr="00D024DC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14:paraId="72A31E38" w14:textId="1550057D" w:rsidR="0035046E" w:rsidRPr="00D024DC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0F2AFC" w14:textId="2462855E" w:rsidR="0035046E" w:rsidRPr="00D024DC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54259C67" w14:textId="6A85425E" w:rsidR="0035046E" w:rsidRPr="00574462" w:rsidRDefault="0035046E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46E" w:rsidRPr="00574462" w14:paraId="284960C5" w14:textId="77777777" w:rsidTr="0012261C">
        <w:tc>
          <w:tcPr>
            <w:tcW w:w="3150" w:type="dxa"/>
          </w:tcPr>
          <w:p w14:paraId="284960C1" w14:textId="77777777" w:rsidR="0035046E" w:rsidRPr="00574462" w:rsidRDefault="0035046E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F65645" w14:textId="77777777" w:rsidR="0035046E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6D206F66" w14:textId="2565F8DE" w:rsidR="0035046E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EE96353" w14:textId="76CB3796" w:rsidR="0035046E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79F108BE" w:rsidR="0035046E" w:rsidRPr="00574462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35046E" w:rsidRPr="00574462" w:rsidRDefault="0035046E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4" w14:textId="4AE71050" w:rsidR="0035046E" w:rsidRPr="00574462" w:rsidRDefault="0035046E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1B6D4D" w:rsidRPr="00917061" w14:paraId="284960CA" w14:textId="77777777" w:rsidTr="0012261C">
        <w:trPr>
          <w:trHeight w:val="203"/>
        </w:trPr>
        <w:tc>
          <w:tcPr>
            <w:tcW w:w="3150" w:type="dxa"/>
          </w:tcPr>
          <w:p w14:paraId="284960C6" w14:textId="7089C5D9" w:rsidR="001B6D4D" w:rsidRPr="00917061" w:rsidRDefault="001B6D4D" w:rsidP="001B6D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393C109C" w14:textId="77777777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80C4" w14:textId="3BF379EC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843,600.00</w:t>
            </w:r>
          </w:p>
        </w:tc>
        <w:tc>
          <w:tcPr>
            <w:tcW w:w="236" w:type="dxa"/>
            <w:shd w:val="clear" w:color="auto" w:fill="auto"/>
          </w:tcPr>
          <w:p w14:paraId="33D62A39" w14:textId="105E8A47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4336C9BE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843,600.00</w:t>
            </w:r>
          </w:p>
        </w:tc>
        <w:tc>
          <w:tcPr>
            <w:tcW w:w="236" w:type="dxa"/>
            <w:vAlign w:val="center"/>
          </w:tcPr>
          <w:p w14:paraId="284960C8" w14:textId="77777777" w:rsidR="001B6D4D" w:rsidRPr="00917061" w:rsidRDefault="001B6D4D" w:rsidP="001B6D4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9" w14:textId="1B90A622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1,599,600.00</w:t>
            </w:r>
          </w:p>
        </w:tc>
      </w:tr>
      <w:tr w:rsidR="001B6D4D" w:rsidRPr="00917061" w14:paraId="284960CF" w14:textId="77777777" w:rsidTr="0012261C">
        <w:trPr>
          <w:trHeight w:val="203"/>
        </w:trPr>
        <w:tc>
          <w:tcPr>
            <w:tcW w:w="3150" w:type="dxa"/>
            <w:vAlign w:val="center"/>
          </w:tcPr>
          <w:p w14:paraId="284960CB" w14:textId="63734456" w:rsidR="001B6D4D" w:rsidRPr="00917061" w:rsidRDefault="001B6D4D" w:rsidP="001B6D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236" w:type="dxa"/>
          </w:tcPr>
          <w:p w14:paraId="0F0F1E94" w14:textId="77777777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B121E" w14:textId="0699302C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(16,773.84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1EE396" w14:textId="06B790CF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6DAF74B5" w:rsidR="001B6D4D" w:rsidRPr="001B6D4D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(16,773.84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84960CD" w14:textId="77777777" w:rsidR="001B6D4D" w:rsidRPr="00917061" w:rsidRDefault="001B6D4D" w:rsidP="001B6D4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CE" w14:textId="17422871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1B6D4D" w:rsidRPr="00917061" w14:paraId="284960D4" w14:textId="77777777" w:rsidTr="0012261C">
        <w:trPr>
          <w:trHeight w:val="149"/>
        </w:trPr>
        <w:tc>
          <w:tcPr>
            <w:tcW w:w="3150" w:type="dxa"/>
            <w:vAlign w:val="center"/>
          </w:tcPr>
          <w:p w14:paraId="284960D0" w14:textId="142D3418" w:rsidR="001B6D4D" w:rsidRPr="00917061" w:rsidRDefault="001B6D4D" w:rsidP="001B6D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0943990" w14:textId="77777777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133EF" w14:textId="3DD9CEDE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1B6D4D">
              <w:rPr>
                <w:rFonts w:ascii="Angsana New" w:hAnsi="Angsana New"/>
                <w:sz w:val="30"/>
                <w:szCs w:val="30"/>
                <w:cs/>
              </w:rPr>
              <w:t>826</w:t>
            </w:r>
            <w:r w:rsidRPr="001B6D4D">
              <w:rPr>
                <w:rFonts w:ascii="Angsana New" w:hAnsi="Angsana New"/>
                <w:sz w:val="30"/>
                <w:szCs w:val="30"/>
              </w:rPr>
              <w:t>,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826.1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969EE24" w14:textId="3432D63A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1FE789C9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1B6D4D">
              <w:rPr>
                <w:rFonts w:ascii="Angsana New" w:hAnsi="Angsana New"/>
                <w:sz w:val="30"/>
                <w:szCs w:val="30"/>
                <w:cs/>
              </w:rPr>
              <w:t>826</w:t>
            </w:r>
            <w:r w:rsidRPr="001B6D4D">
              <w:rPr>
                <w:rFonts w:ascii="Angsana New" w:hAnsi="Angsana New"/>
                <w:sz w:val="30"/>
                <w:szCs w:val="30"/>
              </w:rPr>
              <w:t>,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826.1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284960D2" w14:textId="77777777" w:rsidR="001B6D4D" w:rsidRPr="00917061" w:rsidRDefault="001B6D4D" w:rsidP="001B6D4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84960D3" w14:textId="60163278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  <w:tr w:rsidR="001B6D4D" w:rsidRPr="00917061" w14:paraId="284960D9" w14:textId="77777777" w:rsidTr="0012261C">
        <w:trPr>
          <w:trHeight w:val="149"/>
        </w:trPr>
        <w:tc>
          <w:tcPr>
            <w:tcW w:w="3150" w:type="dxa"/>
          </w:tcPr>
          <w:p w14:paraId="284960D5" w14:textId="49F5A0E3" w:rsidR="001B6D4D" w:rsidRPr="00917061" w:rsidRDefault="001B6D4D" w:rsidP="001B6D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ส่วนที่ถึงกำหนดชำระภายใน 1 ปี</w:t>
            </w:r>
          </w:p>
        </w:tc>
        <w:tc>
          <w:tcPr>
            <w:tcW w:w="236" w:type="dxa"/>
          </w:tcPr>
          <w:p w14:paraId="78031304" w14:textId="77777777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DFF6E" w14:textId="67E1EE0B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717</w:t>
            </w:r>
            <w:r w:rsidRPr="001B6D4D">
              <w:rPr>
                <w:rFonts w:ascii="Angsana New" w:hAnsi="Angsana New"/>
                <w:sz w:val="30"/>
                <w:szCs w:val="30"/>
              </w:rPr>
              <w:t>,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225.10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4268E8" w14:textId="4F420887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79A3240C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717</w:t>
            </w:r>
            <w:r w:rsidRPr="001B6D4D">
              <w:rPr>
                <w:rFonts w:ascii="Angsana New" w:hAnsi="Angsana New"/>
                <w:sz w:val="30"/>
                <w:szCs w:val="30"/>
              </w:rPr>
              <w:t>,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225.10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84960D7" w14:textId="77777777" w:rsidR="001B6D4D" w:rsidRPr="00917061" w:rsidRDefault="001B6D4D" w:rsidP="001B6D4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D8" w14:textId="4E9B0101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(1,048,797.11)</w:t>
            </w:r>
          </w:p>
        </w:tc>
      </w:tr>
      <w:tr w:rsidR="001B6D4D" w:rsidRPr="00917061" w14:paraId="284960DE" w14:textId="77777777" w:rsidTr="0012261C">
        <w:trPr>
          <w:trHeight w:val="149"/>
        </w:trPr>
        <w:tc>
          <w:tcPr>
            <w:tcW w:w="3150" w:type="dxa"/>
            <w:shd w:val="clear" w:color="auto" w:fill="auto"/>
          </w:tcPr>
          <w:p w14:paraId="284960DA" w14:textId="453DF33C" w:rsidR="001B6D4D" w:rsidRPr="00917061" w:rsidRDefault="001B6D4D" w:rsidP="001B6D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36" w:type="dxa"/>
          </w:tcPr>
          <w:p w14:paraId="200CA10E" w14:textId="77777777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B0499" w14:textId="6175FC34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1B6D4D">
              <w:rPr>
                <w:rFonts w:ascii="Angsana New" w:hAnsi="Angsana New"/>
                <w:sz w:val="30"/>
                <w:szCs w:val="30"/>
                <w:cs/>
              </w:rPr>
              <w:t>109</w:t>
            </w:r>
            <w:r w:rsidRPr="001B6D4D">
              <w:rPr>
                <w:rFonts w:ascii="Angsana New" w:hAnsi="Angsana New"/>
                <w:sz w:val="30"/>
                <w:szCs w:val="30"/>
              </w:rPr>
              <w:t>,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601.0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62862AE" w14:textId="524CF760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0C618B6E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1B6D4D">
              <w:rPr>
                <w:rFonts w:ascii="Angsana New" w:hAnsi="Angsana New"/>
                <w:sz w:val="30"/>
                <w:szCs w:val="30"/>
                <w:cs/>
              </w:rPr>
              <w:t>109</w:t>
            </w:r>
            <w:r w:rsidRPr="001B6D4D">
              <w:rPr>
                <w:rFonts w:ascii="Angsana New" w:hAnsi="Angsana New"/>
                <w:sz w:val="30"/>
                <w:szCs w:val="30"/>
              </w:rPr>
              <w:t>,</w:t>
            </w:r>
            <w:r w:rsidRPr="001B6D4D">
              <w:rPr>
                <w:rFonts w:ascii="Angsana New" w:hAnsi="Angsana New"/>
                <w:sz w:val="30"/>
                <w:szCs w:val="30"/>
                <w:cs/>
              </w:rPr>
              <w:t>601.0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284960DC" w14:textId="77777777" w:rsidR="001B6D4D" w:rsidRPr="00917061" w:rsidRDefault="001B6D4D" w:rsidP="001B6D4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2B827448" w:rsidR="001B6D4D" w:rsidRPr="00917061" w:rsidRDefault="001B6D4D" w:rsidP="001B6D4D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</w:tr>
    </w:tbl>
    <w:p w14:paraId="6E235391" w14:textId="386A9F65" w:rsidR="008026C3" w:rsidRPr="00B40970" w:rsidRDefault="008026C3" w:rsidP="00AA69FA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45E1F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45E1F" w:rsidRPr="00917061">
        <w:rPr>
          <w:rFonts w:ascii="Angsana New" w:hAnsi="Angsana New"/>
          <w:sz w:val="30"/>
          <w:szCs w:val="30"/>
        </w:rPr>
        <w:t>256</w:t>
      </w:r>
      <w:r w:rsidR="007D54CA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45E1F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 w:rsidRPr="00917061">
        <w:rPr>
          <w:rFonts w:ascii="Angsana New" w:hAnsi="Angsana New"/>
          <w:sz w:val="30"/>
          <w:szCs w:val="30"/>
        </w:rPr>
        <w:t>256</w:t>
      </w:r>
      <w:r w:rsidR="007D54CA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F434BA" w:rsidRPr="00F434BA">
        <w:rPr>
          <w:rFonts w:ascii="Angsana New" w:hAnsi="Angsana New"/>
          <w:sz w:val="30"/>
          <w:szCs w:val="30"/>
          <w:cs/>
        </w:rPr>
        <w:t xml:space="preserve">บริษัทฯ มีสัญญาเช่าจำนวน </w:t>
      </w:r>
      <w:r w:rsidR="00F434BA">
        <w:rPr>
          <w:rFonts w:ascii="Angsana New" w:hAnsi="Angsana New"/>
          <w:sz w:val="30"/>
          <w:szCs w:val="30"/>
        </w:rPr>
        <w:t>3</w:t>
      </w:r>
      <w:r w:rsidR="00F434BA" w:rsidRPr="00F434BA">
        <w:rPr>
          <w:rFonts w:ascii="Angsana New" w:hAnsi="Angsana New"/>
          <w:sz w:val="30"/>
          <w:szCs w:val="30"/>
          <w:cs/>
        </w:rPr>
        <w:t xml:space="preserve"> สัญญา โดยสัญญาดังกล่าว สิ้นสุดเดือนเมษายน </w:t>
      </w:r>
      <w:r w:rsidR="00F434BA">
        <w:rPr>
          <w:rFonts w:ascii="Angsana New" w:hAnsi="Angsana New"/>
          <w:sz w:val="30"/>
          <w:szCs w:val="30"/>
        </w:rPr>
        <w:t>2567</w:t>
      </w:r>
      <w:r w:rsidR="00F434BA" w:rsidRPr="00F434BA">
        <w:rPr>
          <w:rFonts w:ascii="Angsana New" w:hAnsi="Angsana New"/>
          <w:sz w:val="30"/>
          <w:szCs w:val="30"/>
          <w:cs/>
        </w:rPr>
        <w:t xml:space="preserve"> - กรกฎาคม </w:t>
      </w:r>
      <w:r w:rsidR="00F434BA">
        <w:rPr>
          <w:rFonts w:ascii="Angsana New" w:hAnsi="Angsana New"/>
          <w:sz w:val="30"/>
          <w:szCs w:val="30"/>
        </w:rPr>
        <w:t>2568</w:t>
      </w:r>
    </w:p>
    <w:p w14:paraId="284960DF" w14:textId="3DB278D8" w:rsidR="000C30D0" w:rsidRPr="00574462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/>
          <w:sz w:val="30"/>
          <w:szCs w:val="30"/>
          <w:cs/>
        </w:rPr>
        <w:t>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ฯ </w:t>
      </w:r>
      <w:r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654"/>
        <w:gridCol w:w="236"/>
        <w:gridCol w:w="1566"/>
        <w:gridCol w:w="236"/>
        <w:gridCol w:w="1744"/>
      </w:tblGrid>
      <w:tr w:rsidR="003C4FC4" w:rsidRPr="00574462" w14:paraId="7862CAA1" w14:textId="77777777" w:rsidTr="00C42A94">
        <w:tc>
          <w:tcPr>
            <w:tcW w:w="3958" w:type="dxa"/>
          </w:tcPr>
          <w:p w14:paraId="0ABBB44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FE740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D576BD3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054DE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C54B2F9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751D24C6" w14:textId="77777777" w:rsidTr="00C42A94">
        <w:tc>
          <w:tcPr>
            <w:tcW w:w="3958" w:type="dxa"/>
          </w:tcPr>
          <w:p w14:paraId="4C1324AE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30300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6" w:type="dxa"/>
            <w:gridSpan w:val="5"/>
            <w:tcBorders>
              <w:bottom w:val="single" w:sz="4" w:space="0" w:color="auto"/>
            </w:tcBorders>
          </w:tcPr>
          <w:p w14:paraId="69B58E33" w14:textId="40E6417D" w:rsidR="00963F5A" w:rsidRPr="00574462" w:rsidRDefault="00963F5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C4FC4" w:rsidRPr="00574462" w14:paraId="1328238A" w14:textId="77777777" w:rsidTr="00C42A94">
        <w:tc>
          <w:tcPr>
            <w:tcW w:w="3958" w:type="dxa"/>
          </w:tcPr>
          <w:p w14:paraId="010469F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1FCBA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2936CD" w14:textId="3776CCE2" w:rsidR="003C4FC4" w:rsidRPr="00574462" w:rsidRDefault="003C4FC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2F2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C4FC4" w:rsidRPr="005D0B27" w14:paraId="7C202AC2" w14:textId="77777777" w:rsidTr="00AC5FA6">
        <w:tc>
          <w:tcPr>
            <w:tcW w:w="3958" w:type="dxa"/>
          </w:tcPr>
          <w:p w14:paraId="05E824D3" w14:textId="77777777" w:rsidR="003C4FC4" w:rsidRPr="00574462" w:rsidRDefault="003C4FC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D97544" w14:textId="77777777" w:rsidR="003C4FC4" w:rsidRPr="00574462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2747789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AA7B2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0EA04B48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74C71F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907D26B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3C4FC4" w:rsidRPr="00574462" w14:paraId="0B390F84" w14:textId="77777777" w:rsidTr="00812627">
        <w:trPr>
          <w:trHeight w:val="203"/>
        </w:trPr>
        <w:tc>
          <w:tcPr>
            <w:tcW w:w="3958" w:type="dxa"/>
          </w:tcPr>
          <w:p w14:paraId="79155726" w14:textId="77777777" w:rsidR="003C4FC4" w:rsidRPr="00574462" w:rsidRDefault="003C4FC4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42BD449D" w14:textId="77777777" w:rsidR="003C4FC4" w:rsidRPr="00574462" w:rsidRDefault="003C4FC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42191589" w:rsidR="003C4FC4" w:rsidRPr="00574462" w:rsidRDefault="00812627" w:rsidP="00812627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627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812627">
              <w:rPr>
                <w:rFonts w:ascii="Angsana New" w:hAnsi="Angsana New"/>
                <w:sz w:val="30"/>
                <w:szCs w:val="30"/>
              </w:rPr>
              <w:t>,</w:t>
            </w:r>
            <w:r w:rsidRPr="00812627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3C4FC4" w:rsidRPr="00574462" w:rsidRDefault="003C4FC4" w:rsidP="008126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AF61D7C" w14:textId="13A99AA2" w:rsidR="003C4FC4" w:rsidRPr="00574462" w:rsidRDefault="00812627" w:rsidP="00812627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627">
              <w:rPr>
                <w:rFonts w:ascii="Angsana New" w:hAnsi="Angsana New"/>
                <w:sz w:val="30"/>
                <w:szCs w:val="30"/>
                <w:cs/>
              </w:rPr>
              <w:t>111</w:t>
            </w:r>
            <w:r w:rsidRPr="00812627">
              <w:rPr>
                <w:rFonts w:ascii="Angsana New" w:hAnsi="Angsana New"/>
                <w:sz w:val="30"/>
                <w:szCs w:val="30"/>
              </w:rPr>
              <w:t>,</w:t>
            </w:r>
            <w:r w:rsidRPr="00812627">
              <w:rPr>
                <w:rFonts w:ascii="Angsana New" w:hAnsi="Angsana New"/>
                <w:sz w:val="30"/>
                <w:szCs w:val="30"/>
                <w:cs/>
              </w:rPr>
              <w:t>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5FF75" w14:textId="77777777" w:rsidR="003C4FC4" w:rsidRPr="00574462" w:rsidRDefault="003C4FC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56FB8C0F" w14:textId="1B3AD054" w:rsidR="003C4FC4" w:rsidRPr="00812627" w:rsidRDefault="00812627" w:rsidP="00812627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843,600.00</w:t>
            </w:r>
          </w:p>
        </w:tc>
      </w:tr>
      <w:tr w:rsidR="003C4FC4" w:rsidRPr="00574462" w14:paraId="2843CC3D" w14:textId="77777777" w:rsidTr="00812627">
        <w:trPr>
          <w:trHeight w:val="203"/>
        </w:trPr>
        <w:tc>
          <w:tcPr>
            <w:tcW w:w="3958" w:type="dxa"/>
            <w:vAlign w:val="center"/>
          </w:tcPr>
          <w:p w14:paraId="2714FC4B" w14:textId="77777777" w:rsidR="003C4FC4" w:rsidRPr="00574462" w:rsidRDefault="003C4F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6B1F8BB5" w14:textId="77777777" w:rsidR="003C4FC4" w:rsidRPr="00513A27" w:rsidRDefault="003C4FC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7D04" w14:textId="7AF5C848" w:rsidR="003C4FC4" w:rsidRPr="00513A27" w:rsidRDefault="00812627" w:rsidP="00812627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2627">
              <w:rPr>
                <w:rFonts w:ascii="Angsana New" w:hAnsi="Angsana New"/>
                <w:sz w:val="30"/>
                <w:szCs w:val="30"/>
              </w:rPr>
              <w:t>14,774.90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BC96A" w14:textId="77777777" w:rsidR="003C4FC4" w:rsidRPr="00513A27" w:rsidRDefault="003C4FC4" w:rsidP="008126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1BD77210" w:rsidR="003C4FC4" w:rsidRPr="00574462" w:rsidRDefault="00812627" w:rsidP="00812627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2627">
              <w:rPr>
                <w:rFonts w:ascii="Angsana New" w:hAnsi="Angsana New"/>
                <w:sz w:val="30"/>
                <w:szCs w:val="30"/>
              </w:rPr>
              <w:t>1,998.9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A652" w14:textId="77777777" w:rsidR="003C4FC4" w:rsidRPr="00574462" w:rsidRDefault="003C4FC4" w:rsidP="008126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44F8" w14:textId="270411E7" w:rsidR="003C4FC4" w:rsidRPr="00574462" w:rsidRDefault="00812627" w:rsidP="00812627">
            <w:pPr>
              <w:tabs>
                <w:tab w:val="decimal" w:pos="133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(16,773.84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C4FC4" w:rsidRPr="00574462" w14:paraId="44542CAD" w14:textId="77777777" w:rsidTr="00812627">
        <w:trPr>
          <w:trHeight w:val="203"/>
        </w:trPr>
        <w:tc>
          <w:tcPr>
            <w:tcW w:w="3958" w:type="dxa"/>
            <w:vAlign w:val="center"/>
          </w:tcPr>
          <w:p w14:paraId="4BFF1A99" w14:textId="77777777" w:rsidR="003C4FC4" w:rsidRPr="00574462" w:rsidRDefault="003C4FC4" w:rsidP="00B12B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14AC42A4" w14:textId="77777777" w:rsidR="003C4FC4" w:rsidRPr="00513A27" w:rsidRDefault="003C4FC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2FF446BE" w:rsidR="00CF7250" w:rsidRPr="00513A27" w:rsidRDefault="00812627" w:rsidP="00812627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627">
              <w:rPr>
                <w:rFonts w:ascii="Angsana New" w:hAnsi="Angsana New"/>
                <w:sz w:val="30"/>
                <w:szCs w:val="30"/>
              </w:rPr>
              <w:t>717,225.10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3C4FC4" w:rsidRPr="00513A27" w:rsidRDefault="003C4FC4" w:rsidP="008126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6E9568DF" w:rsidR="003C4FC4" w:rsidRPr="00574462" w:rsidRDefault="00812627" w:rsidP="00812627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627">
              <w:rPr>
                <w:rFonts w:ascii="Angsana New" w:hAnsi="Angsana New"/>
                <w:sz w:val="30"/>
                <w:szCs w:val="30"/>
                <w:cs/>
              </w:rPr>
              <w:t>109</w:t>
            </w:r>
            <w:r w:rsidRPr="00812627">
              <w:rPr>
                <w:rFonts w:ascii="Angsana New" w:hAnsi="Angsana New"/>
                <w:sz w:val="30"/>
                <w:szCs w:val="30"/>
              </w:rPr>
              <w:t>,</w:t>
            </w:r>
            <w:r w:rsidRPr="00812627">
              <w:rPr>
                <w:rFonts w:ascii="Angsana New" w:hAnsi="Angsana New"/>
                <w:sz w:val="30"/>
                <w:szCs w:val="30"/>
                <w:cs/>
              </w:rPr>
              <w:t>601.06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3C4FC4" w:rsidRPr="00574462" w:rsidRDefault="003C4FC4" w:rsidP="008126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5E1AA242" w:rsidR="003C4FC4" w:rsidRPr="00574462" w:rsidRDefault="00812627" w:rsidP="00812627">
            <w:pPr>
              <w:tabs>
                <w:tab w:val="decimal" w:pos="1330"/>
              </w:tabs>
              <w:spacing w:line="420" w:lineRule="exac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627">
              <w:rPr>
                <w:rFonts w:ascii="Angsana New" w:hAnsi="Angsana New"/>
                <w:sz w:val="30"/>
                <w:szCs w:val="30"/>
                <w:cs/>
              </w:rPr>
              <w:t>826</w:t>
            </w:r>
            <w:r w:rsidRPr="00812627">
              <w:rPr>
                <w:rFonts w:ascii="Angsana New" w:hAnsi="Angsana New"/>
                <w:sz w:val="30"/>
                <w:szCs w:val="30"/>
              </w:rPr>
              <w:t>,</w:t>
            </w:r>
            <w:r w:rsidRPr="00812627">
              <w:rPr>
                <w:rFonts w:ascii="Angsana New" w:hAnsi="Angsana New"/>
                <w:sz w:val="30"/>
                <w:szCs w:val="30"/>
                <w:cs/>
              </w:rPr>
              <w:t>826.16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849610F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20"/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9"/>
        <w:gridCol w:w="236"/>
        <w:gridCol w:w="1744"/>
        <w:gridCol w:w="236"/>
        <w:gridCol w:w="1565"/>
        <w:gridCol w:w="236"/>
        <w:gridCol w:w="1744"/>
      </w:tblGrid>
      <w:tr w:rsidR="005D0B27" w:rsidRPr="00574462" w14:paraId="134DE5E5" w14:textId="77777777" w:rsidTr="00C42A94">
        <w:tc>
          <w:tcPr>
            <w:tcW w:w="3959" w:type="dxa"/>
          </w:tcPr>
          <w:p w14:paraId="1A4587AB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B4FAF7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0A73B0AF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0F0BE1B2" w14:textId="77777777" w:rsidTr="00C42A94">
        <w:tc>
          <w:tcPr>
            <w:tcW w:w="3959" w:type="dxa"/>
          </w:tcPr>
          <w:p w14:paraId="0DB9EED4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BE38E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5" w:type="dxa"/>
            <w:gridSpan w:val="5"/>
            <w:tcBorders>
              <w:bottom w:val="single" w:sz="4" w:space="0" w:color="auto"/>
            </w:tcBorders>
          </w:tcPr>
          <w:p w14:paraId="360F9675" w14:textId="077DCA76" w:rsidR="00963F5A" w:rsidRPr="00574462" w:rsidRDefault="00963F5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B27" w:rsidRPr="00574462" w14:paraId="25194701" w14:textId="77777777" w:rsidTr="00C42A94">
        <w:tc>
          <w:tcPr>
            <w:tcW w:w="3959" w:type="dxa"/>
          </w:tcPr>
          <w:p w14:paraId="2E793E23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8ACC7" w14:textId="28F41EE4" w:rsidR="005D0B27" w:rsidRPr="00574462" w:rsidRDefault="005D0B2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2F2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5D0B27" w:rsidRPr="005D0B27" w14:paraId="209A5A4C" w14:textId="77777777" w:rsidTr="00AC5FA6">
        <w:tc>
          <w:tcPr>
            <w:tcW w:w="3959" w:type="dxa"/>
          </w:tcPr>
          <w:p w14:paraId="55C5BCBD" w14:textId="77777777" w:rsidR="005D0B27" w:rsidRPr="00574462" w:rsidRDefault="005D0B2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9A2F27" w:rsidRPr="00574462" w14:paraId="07077773" w14:textId="77777777">
        <w:trPr>
          <w:trHeight w:val="203"/>
        </w:trPr>
        <w:tc>
          <w:tcPr>
            <w:tcW w:w="3959" w:type="dxa"/>
          </w:tcPr>
          <w:p w14:paraId="5C86D1A0" w14:textId="77777777" w:rsidR="009A2F27" w:rsidRPr="00574462" w:rsidRDefault="009A2F27" w:rsidP="009A2F2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9A2F27" w:rsidRPr="00574462" w:rsidRDefault="009A2F27" w:rsidP="009A2F2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0EE2D4B0" w14:textId="3EACA5AB" w:rsidR="009A2F27" w:rsidRPr="00574462" w:rsidRDefault="009A2F27" w:rsidP="009A2F2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1,092,000.00</w:t>
            </w:r>
          </w:p>
        </w:tc>
        <w:tc>
          <w:tcPr>
            <w:tcW w:w="236" w:type="dxa"/>
          </w:tcPr>
          <w:p w14:paraId="2F061026" w14:textId="77777777" w:rsidR="009A2F27" w:rsidRPr="00574462" w:rsidRDefault="009A2F27" w:rsidP="009A2F2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6A63BBA" w14:textId="7571A62C" w:rsidR="009A2F27" w:rsidRPr="00574462" w:rsidRDefault="009A2F27" w:rsidP="009A2F2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507,600.00</w:t>
            </w:r>
          </w:p>
        </w:tc>
        <w:tc>
          <w:tcPr>
            <w:tcW w:w="236" w:type="dxa"/>
            <w:vAlign w:val="center"/>
          </w:tcPr>
          <w:p w14:paraId="024E11B6" w14:textId="77777777" w:rsidR="009A2F27" w:rsidRPr="00574462" w:rsidRDefault="009A2F27" w:rsidP="009A2F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080A1D01" w14:textId="5157E1E6" w:rsidR="009A2F27" w:rsidRPr="00574462" w:rsidRDefault="009A2F27" w:rsidP="009A2F2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1.599,600.00</w:t>
            </w:r>
          </w:p>
        </w:tc>
      </w:tr>
      <w:tr w:rsidR="009A2F27" w:rsidRPr="00574462" w14:paraId="5A1C21EC" w14:textId="77777777" w:rsidTr="00AC5FA6">
        <w:trPr>
          <w:trHeight w:val="203"/>
        </w:trPr>
        <w:tc>
          <w:tcPr>
            <w:tcW w:w="3959" w:type="dxa"/>
            <w:vAlign w:val="center"/>
          </w:tcPr>
          <w:p w14:paraId="447E3735" w14:textId="77777777" w:rsidR="009A2F27" w:rsidRPr="00574462" w:rsidRDefault="009A2F27" w:rsidP="009A2F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56178C5" w14:textId="1F4F6BCA" w:rsidR="009A2F27" w:rsidRPr="00513A27" w:rsidRDefault="009A2F27" w:rsidP="009A2F2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(43,202.89)</w:t>
            </w:r>
          </w:p>
        </w:tc>
        <w:tc>
          <w:tcPr>
            <w:tcW w:w="236" w:type="dxa"/>
          </w:tcPr>
          <w:p w14:paraId="0762DBE9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67EDF957" w:rsidR="009A2F27" w:rsidRPr="00574462" w:rsidRDefault="009A2F27" w:rsidP="009A2F2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  <w:tc>
          <w:tcPr>
            <w:tcW w:w="236" w:type="dxa"/>
            <w:vAlign w:val="center"/>
          </w:tcPr>
          <w:p w14:paraId="3AD6C7A8" w14:textId="77777777" w:rsidR="009A2F27" w:rsidRPr="00574462" w:rsidRDefault="009A2F27" w:rsidP="009A2F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5CB6565D" w14:textId="60969489" w:rsidR="009A2F27" w:rsidRPr="00574462" w:rsidRDefault="009A2F27" w:rsidP="009A2F27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9A2F27" w:rsidRPr="00574462" w14:paraId="2E19A32A" w14:textId="77777777">
        <w:trPr>
          <w:trHeight w:val="203"/>
        </w:trPr>
        <w:tc>
          <w:tcPr>
            <w:tcW w:w="3959" w:type="dxa"/>
            <w:vAlign w:val="center"/>
          </w:tcPr>
          <w:p w14:paraId="044E4968" w14:textId="77777777" w:rsidR="009A2F27" w:rsidRPr="00574462" w:rsidRDefault="009A2F27" w:rsidP="009A2F2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58E5" w14:textId="5BE01889" w:rsidR="009A2F27" w:rsidRPr="00513A27" w:rsidRDefault="009A2F27" w:rsidP="009A2F2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1,048,797.11</w:t>
            </w:r>
          </w:p>
        </w:tc>
        <w:tc>
          <w:tcPr>
            <w:tcW w:w="236" w:type="dxa"/>
          </w:tcPr>
          <w:p w14:paraId="52CF32D7" w14:textId="77777777" w:rsidR="009A2F27" w:rsidRPr="00513A27" w:rsidRDefault="009A2F27" w:rsidP="009A2F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69D08AC3" w:rsidR="009A2F27" w:rsidRPr="00574462" w:rsidRDefault="009A2F27" w:rsidP="009A2F2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  <w:tc>
          <w:tcPr>
            <w:tcW w:w="236" w:type="dxa"/>
            <w:vAlign w:val="center"/>
          </w:tcPr>
          <w:p w14:paraId="76553D15" w14:textId="77777777" w:rsidR="009A2F27" w:rsidRPr="00574462" w:rsidRDefault="009A2F27" w:rsidP="009A2F2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3A26D876" w:rsidR="009A2F27" w:rsidRPr="00574462" w:rsidRDefault="009A2F27" w:rsidP="009A2F27">
            <w:pPr>
              <w:tabs>
                <w:tab w:val="decimal" w:pos="1330"/>
              </w:tabs>
              <w:spacing w:line="420" w:lineRule="exact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</w:tbl>
    <w:p w14:paraId="2849613E" w14:textId="01766FDB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ADD2F1" w14:textId="5A36FA33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E29E93" w14:textId="3C1A227E" w:rsidR="008026C3" w:rsidRDefault="003C4FC4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C4FC4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ค่าใช้จ่ายสำหรับงวด </w:t>
      </w:r>
      <w:r w:rsidR="00E7286D">
        <w:rPr>
          <w:rFonts w:ascii="Angsana New" w:hAnsi="Angsana New"/>
          <w:sz w:val="30"/>
          <w:szCs w:val="30"/>
        </w:rPr>
        <w:t>3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3C4FC4">
        <w:rPr>
          <w:rFonts w:ascii="Angsana New" w:hAnsi="Angsana New"/>
          <w:sz w:val="30"/>
          <w:szCs w:val="30"/>
        </w:rPr>
        <w:t xml:space="preserve">9 </w:t>
      </w:r>
      <w:r w:rsidRPr="003C4FC4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3C4FC4">
        <w:rPr>
          <w:rFonts w:ascii="Angsana New" w:hAnsi="Angsana New"/>
          <w:sz w:val="30"/>
          <w:szCs w:val="30"/>
        </w:rPr>
        <w:t xml:space="preserve">30 </w:t>
      </w:r>
      <w:r w:rsidRPr="003C4FC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7286D">
        <w:rPr>
          <w:rFonts w:ascii="Angsana New" w:hAnsi="Angsana New"/>
          <w:sz w:val="30"/>
          <w:szCs w:val="30"/>
        </w:rPr>
        <w:t>256</w:t>
      </w:r>
      <w:r w:rsidR="006B68D0">
        <w:rPr>
          <w:rFonts w:ascii="Angsana New" w:hAnsi="Angsana New"/>
          <w:sz w:val="30"/>
          <w:szCs w:val="30"/>
          <w:lang w:val="en-US"/>
        </w:rPr>
        <w:t>6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และ </w:t>
      </w:r>
      <w:r w:rsidRPr="003C4FC4">
        <w:rPr>
          <w:rFonts w:ascii="Angsana New" w:hAnsi="Angsana New"/>
          <w:sz w:val="30"/>
          <w:szCs w:val="30"/>
        </w:rPr>
        <w:t>256</w:t>
      </w:r>
      <w:r w:rsidR="006B68D0">
        <w:rPr>
          <w:rFonts w:ascii="Angsana New" w:hAnsi="Angsana New"/>
          <w:sz w:val="30"/>
          <w:szCs w:val="30"/>
        </w:rPr>
        <w:t>5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8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45"/>
        <w:gridCol w:w="1600"/>
        <w:gridCol w:w="1166"/>
        <w:gridCol w:w="1872"/>
        <w:gridCol w:w="1873"/>
      </w:tblGrid>
      <w:tr w:rsidR="00812627" w:rsidRPr="00FF7369" w14:paraId="08A093E2" w14:textId="77777777" w:rsidTr="00812627">
        <w:tc>
          <w:tcPr>
            <w:tcW w:w="3345" w:type="dxa"/>
          </w:tcPr>
          <w:p w14:paraId="252CB755" w14:textId="77777777" w:rsidR="00812627" w:rsidRPr="00494247" w:rsidRDefault="0081262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3F81F47F" w14:textId="77777777" w:rsidR="00812627" w:rsidRPr="00FF7369" w:rsidRDefault="008126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778D83F3" w14:textId="77777777" w:rsidR="00812627" w:rsidRPr="00FF7369" w:rsidRDefault="008126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B0BFCFD" w14:textId="77777777" w:rsidR="00812627" w:rsidRPr="00FF7369" w:rsidRDefault="008126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3" w:type="dxa"/>
          </w:tcPr>
          <w:p w14:paraId="65F52530" w14:textId="77777777" w:rsidR="00812627" w:rsidRPr="00FF7369" w:rsidRDefault="0081262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C42A94" w:rsidRPr="00FF7369" w14:paraId="0D1A5D59" w14:textId="77777777" w:rsidTr="002B25C3">
        <w:tc>
          <w:tcPr>
            <w:tcW w:w="3345" w:type="dxa"/>
          </w:tcPr>
          <w:p w14:paraId="3911D089" w14:textId="77777777" w:rsidR="00C42A94" w:rsidRPr="00494247" w:rsidRDefault="00C42A9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7B79E95D" w14:textId="77777777" w:rsidR="00C42A94" w:rsidRPr="00FF7369" w:rsidRDefault="00C42A9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gridSpan w:val="2"/>
          </w:tcPr>
          <w:p w14:paraId="3D15EC63" w14:textId="65DA8959" w:rsidR="00C42A94" w:rsidRPr="00C8007D" w:rsidRDefault="00C42A9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558B" w:rsidRPr="00FF7369" w14:paraId="396D0CAC" w14:textId="77777777" w:rsidTr="00407D05">
        <w:tc>
          <w:tcPr>
            <w:tcW w:w="3345" w:type="dxa"/>
          </w:tcPr>
          <w:p w14:paraId="53A6EC66" w14:textId="77777777" w:rsidR="0094558B" w:rsidRPr="00494247" w:rsidRDefault="0094558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45C7E44A" w14:textId="77777777" w:rsidR="0094558B" w:rsidRPr="00FF7369" w:rsidRDefault="0094558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gridSpan w:val="2"/>
          </w:tcPr>
          <w:p w14:paraId="78FA67CD" w14:textId="459CFE13" w:rsidR="0094558B" w:rsidRPr="00C8007D" w:rsidRDefault="0094558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812627" w:rsidRPr="00FF7369" w14:paraId="4A497A43" w14:textId="77777777" w:rsidTr="00812627">
        <w:tc>
          <w:tcPr>
            <w:tcW w:w="3345" w:type="dxa"/>
          </w:tcPr>
          <w:p w14:paraId="1355F8BB" w14:textId="77777777" w:rsidR="00812627" w:rsidRPr="00494247" w:rsidRDefault="0081262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6433D72D" w14:textId="77777777" w:rsidR="00812627" w:rsidRPr="00FF7369" w:rsidRDefault="008126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3D2D0DC" w14:textId="77777777" w:rsidR="00812627" w:rsidRPr="00FF7369" w:rsidRDefault="0081262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73" w:type="dxa"/>
          </w:tcPr>
          <w:p w14:paraId="39A356E6" w14:textId="77777777" w:rsidR="00812627" w:rsidRPr="00FF7369" w:rsidRDefault="0081262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6E6BDA" w:rsidRPr="008A1034" w14:paraId="66EF54F8" w14:textId="77777777" w:rsidTr="00812627">
        <w:trPr>
          <w:trHeight w:val="203"/>
        </w:trPr>
        <w:tc>
          <w:tcPr>
            <w:tcW w:w="3345" w:type="dxa"/>
            <w:vAlign w:val="center"/>
          </w:tcPr>
          <w:p w14:paraId="19C4ABD0" w14:textId="77777777" w:rsidR="006E6BDA" w:rsidRPr="00812627" w:rsidRDefault="006E6BDA" w:rsidP="006E6BD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29001292" w14:textId="77777777" w:rsidR="006E6BDA" w:rsidRPr="00B46094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02D533E0" w14:textId="77777777" w:rsidR="006E6BDA" w:rsidRPr="008A1034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4833BAC4" w14:textId="326E1EB9" w:rsidR="006E6BDA" w:rsidRPr="00B46094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238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668.78</w:t>
            </w:r>
          </w:p>
        </w:tc>
        <w:tc>
          <w:tcPr>
            <w:tcW w:w="1873" w:type="dxa"/>
          </w:tcPr>
          <w:p w14:paraId="0390D95C" w14:textId="37B87DC4" w:rsidR="006E6BDA" w:rsidRPr="008A1034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708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223.66</w:t>
            </w:r>
          </w:p>
        </w:tc>
      </w:tr>
      <w:tr w:rsidR="006E6BDA" w:rsidRPr="008F126F" w14:paraId="368DAE0A" w14:textId="77777777" w:rsidTr="00812627">
        <w:trPr>
          <w:trHeight w:val="203"/>
        </w:trPr>
        <w:tc>
          <w:tcPr>
            <w:tcW w:w="3345" w:type="dxa"/>
            <w:vAlign w:val="center"/>
          </w:tcPr>
          <w:p w14:paraId="069B90EE" w14:textId="77777777" w:rsidR="006E6BDA" w:rsidRPr="00812627" w:rsidRDefault="006E6BDA" w:rsidP="006E6BD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00" w:type="dxa"/>
            <w:shd w:val="clear" w:color="auto" w:fill="auto"/>
          </w:tcPr>
          <w:p w14:paraId="19139DFB" w14:textId="77777777" w:rsidR="006E6BDA" w:rsidRPr="0024362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0A05D68" w14:textId="77777777" w:rsidR="006E6BDA" w:rsidRPr="00556F4A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32C339A" w14:textId="459D796C" w:rsidR="006E6BDA" w:rsidRPr="008F126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544.09</w:t>
            </w:r>
          </w:p>
        </w:tc>
        <w:tc>
          <w:tcPr>
            <w:tcW w:w="1873" w:type="dxa"/>
          </w:tcPr>
          <w:p w14:paraId="11C4661A" w14:textId="3BBD880B" w:rsidR="006E6BDA" w:rsidRPr="008F126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225.72</w:t>
            </w:r>
          </w:p>
        </w:tc>
      </w:tr>
      <w:tr w:rsidR="006E6BDA" w:rsidRPr="008F126F" w14:paraId="0C9D23B6" w14:textId="77777777" w:rsidTr="00812627">
        <w:trPr>
          <w:trHeight w:val="203"/>
        </w:trPr>
        <w:tc>
          <w:tcPr>
            <w:tcW w:w="3345" w:type="dxa"/>
            <w:vAlign w:val="center"/>
          </w:tcPr>
          <w:p w14:paraId="745A911E" w14:textId="77777777" w:rsidR="006E6BDA" w:rsidRPr="00812627" w:rsidRDefault="006E6BDA" w:rsidP="006E6BD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00" w:type="dxa"/>
            <w:shd w:val="clear" w:color="auto" w:fill="auto"/>
          </w:tcPr>
          <w:p w14:paraId="517E23C8" w14:textId="77777777" w:rsidR="006E6BDA" w:rsidRPr="0024362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F2FA178" w14:textId="77777777" w:rsidR="006E6BDA" w:rsidRPr="00556F4A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152756D" w14:textId="4547F262" w:rsidR="006E6BDA" w:rsidRPr="008F126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1873" w:type="dxa"/>
          </w:tcPr>
          <w:p w14:paraId="236FA1C1" w14:textId="7118DE8B" w:rsidR="006E6BDA" w:rsidRPr="008F126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18,000.00</w:t>
            </w:r>
          </w:p>
        </w:tc>
      </w:tr>
      <w:tr w:rsidR="006E6BDA" w:rsidRPr="008F126F" w14:paraId="57D23B8E" w14:textId="77777777" w:rsidTr="00812627">
        <w:trPr>
          <w:trHeight w:val="203"/>
        </w:trPr>
        <w:tc>
          <w:tcPr>
            <w:tcW w:w="3345" w:type="dxa"/>
            <w:vAlign w:val="center"/>
          </w:tcPr>
          <w:p w14:paraId="036FB23F" w14:textId="77777777" w:rsidR="006E6BDA" w:rsidRDefault="006E6BDA" w:rsidP="006E6BDA">
            <w:pPr>
              <w:spacing w:line="360" w:lineRule="exact"/>
              <w:ind w:left="78" w:right="-36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600" w:type="dxa"/>
            <w:shd w:val="clear" w:color="auto" w:fill="auto"/>
          </w:tcPr>
          <w:p w14:paraId="6F15C60B" w14:textId="77777777" w:rsidR="006E6BDA" w:rsidRPr="0024362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15B85D0" w14:textId="77777777" w:rsidR="006E6BDA" w:rsidRPr="00556F4A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42A84BF" w14:textId="77777777" w:rsidR="006E6BDA" w:rsidRPr="006E6BDA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  <w:p w14:paraId="1F29531B" w14:textId="1E3389DA" w:rsidR="006E6BDA" w:rsidRPr="008F126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1873" w:type="dxa"/>
          </w:tcPr>
          <w:p w14:paraId="621E5E73" w14:textId="77777777" w:rsidR="006E6BDA" w:rsidRDefault="006E6BDA" w:rsidP="006E6B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0F6604C9" w14:textId="421A479B" w:rsidR="006E6BDA" w:rsidRPr="008F126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321,750.00</w:t>
            </w:r>
          </w:p>
        </w:tc>
      </w:tr>
      <w:tr w:rsidR="006E6BDA" w:rsidRPr="008F126F" w14:paraId="3AC88F99" w14:textId="77777777" w:rsidTr="00812627">
        <w:trPr>
          <w:trHeight w:val="650"/>
        </w:trPr>
        <w:tc>
          <w:tcPr>
            <w:tcW w:w="3345" w:type="dxa"/>
            <w:vAlign w:val="center"/>
          </w:tcPr>
          <w:p w14:paraId="37439AB1" w14:textId="77777777" w:rsidR="006E6BDA" w:rsidRPr="00746AF3" w:rsidRDefault="006E6BDA" w:rsidP="006E6BD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00" w:type="dxa"/>
            <w:shd w:val="clear" w:color="auto" w:fill="auto"/>
          </w:tcPr>
          <w:p w14:paraId="3792458D" w14:textId="77777777" w:rsidR="006E6BDA" w:rsidRPr="0024362F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183167B" w14:textId="77777777" w:rsidR="006E6BDA" w:rsidRPr="00556F4A" w:rsidRDefault="006E6BDA" w:rsidP="006E6BD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D022183" w14:textId="3A3C2A6A" w:rsidR="006E6BDA" w:rsidRPr="008F126F" w:rsidRDefault="006E6BDA" w:rsidP="006E6BD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361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462.87</w:t>
            </w:r>
          </w:p>
        </w:tc>
        <w:tc>
          <w:tcPr>
            <w:tcW w:w="1873" w:type="dxa"/>
          </w:tcPr>
          <w:p w14:paraId="75CC543D" w14:textId="0539D962" w:rsidR="006E6BDA" w:rsidRPr="008F126F" w:rsidRDefault="006E6BDA" w:rsidP="006E6BD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084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199.38</w:t>
            </w:r>
          </w:p>
        </w:tc>
      </w:tr>
    </w:tbl>
    <w:p w14:paraId="7C3F5855" w14:textId="77777777" w:rsidR="00812627" w:rsidRPr="00812627" w:rsidRDefault="0081262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18"/>
          <w:szCs w:val="18"/>
        </w:rPr>
      </w:pPr>
    </w:p>
    <w:tbl>
      <w:tblPr>
        <w:tblW w:w="10382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235"/>
        <w:gridCol w:w="1598"/>
        <w:gridCol w:w="236"/>
        <w:gridCol w:w="1598"/>
        <w:gridCol w:w="283"/>
        <w:gridCol w:w="1598"/>
        <w:gridCol w:w="236"/>
        <w:gridCol w:w="1598"/>
      </w:tblGrid>
      <w:tr w:rsidR="003C4FC4" w:rsidRPr="00494247" w14:paraId="09CAB82A" w14:textId="77777777" w:rsidTr="00C42A94">
        <w:tc>
          <w:tcPr>
            <w:tcW w:w="3235" w:type="dxa"/>
          </w:tcPr>
          <w:p w14:paraId="397CE946" w14:textId="77777777" w:rsidR="003C4FC4" w:rsidRPr="00494247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E0676" w14:textId="77777777" w:rsidR="003C4FC4" w:rsidRPr="00494247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AA327" w14:textId="77777777" w:rsidR="003C4FC4" w:rsidRPr="00494247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1F1D12F" w14:textId="77777777" w:rsidR="003C4FC4" w:rsidRPr="00494247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F2AC86" w14:textId="77777777" w:rsidR="003C4FC4" w:rsidRPr="00494247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2" w:type="dxa"/>
            <w:gridSpan w:val="3"/>
          </w:tcPr>
          <w:p w14:paraId="7CD17036" w14:textId="77777777" w:rsidR="003C4FC4" w:rsidRPr="00494247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60DB3" w:rsidRPr="00494247" w14:paraId="6E011724" w14:textId="77777777" w:rsidTr="00C42A94">
        <w:tc>
          <w:tcPr>
            <w:tcW w:w="3235" w:type="dxa"/>
          </w:tcPr>
          <w:p w14:paraId="30112CD9" w14:textId="77777777" w:rsidR="00560DB3" w:rsidRPr="00494247" w:rsidRDefault="00560DB3" w:rsidP="00560DB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7" w:type="dxa"/>
            <w:gridSpan w:val="7"/>
            <w:tcBorders>
              <w:bottom w:val="single" w:sz="4" w:space="0" w:color="auto"/>
            </w:tcBorders>
          </w:tcPr>
          <w:p w14:paraId="0CECA84C" w14:textId="0CD75AA5" w:rsidR="00560DB3" w:rsidRPr="00494247" w:rsidRDefault="00560DB3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DB3" w:rsidRPr="00494247" w14:paraId="6D5639B5" w14:textId="77777777" w:rsidTr="00C42A94">
        <w:tc>
          <w:tcPr>
            <w:tcW w:w="3235" w:type="dxa"/>
          </w:tcPr>
          <w:p w14:paraId="4107D024" w14:textId="77777777" w:rsidR="00560DB3" w:rsidRPr="00494247" w:rsidRDefault="00560DB3" w:rsidP="00560DB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C8C759" w14:textId="43B13965" w:rsidR="00560DB3" w:rsidRPr="00494247" w:rsidRDefault="00560DB3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8948C1B" w14:textId="77777777" w:rsidR="00560DB3" w:rsidRPr="00494247" w:rsidRDefault="00560DB3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CFBB6D" w14:textId="2114AB1C" w:rsidR="00560DB3" w:rsidRPr="00494247" w:rsidRDefault="00560DB3" w:rsidP="00560D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560DB3" w:rsidRPr="00494247" w14:paraId="57C6B7F6" w14:textId="77777777" w:rsidTr="0012261C">
        <w:tc>
          <w:tcPr>
            <w:tcW w:w="3235" w:type="dxa"/>
          </w:tcPr>
          <w:p w14:paraId="1FF0D149" w14:textId="77777777" w:rsidR="00560DB3" w:rsidRPr="00494247" w:rsidRDefault="00560DB3" w:rsidP="00560DB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499B329" w14:textId="2E8AAAD1" w:rsidR="00560DB3" w:rsidRPr="004F4B94" w:rsidRDefault="00560DB3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7B1D56" w14:textId="77777777" w:rsidR="00560DB3" w:rsidRPr="004F4B94" w:rsidRDefault="00560DB3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59214661" w14:textId="5ABB360E" w:rsidR="00560DB3" w:rsidRPr="004F4B94" w:rsidRDefault="00560DB3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6C95E4C8" w14:textId="77777777" w:rsidR="00560DB3" w:rsidRPr="004F4B94" w:rsidRDefault="00560DB3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D76BBED" w14:textId="5E0BCBD7" w:rsidR="00560DB3" w:rsidRPr="004F4B94" w:rsidRDefault="00560DB3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1442E5" w14:textId="77777777" w:rsidR="00560DB3" w:rsidRPr="004F4B94" w:rsidRDefault="00560DB3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27573631" w14:textId="4279094A" w:rsidR="00560DB3" w:rsidRPr="004F4B94" w:rsidRDefault="00560DB3" w:rsidP="00560DB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sz w:val="30"/>
                <w:szCs w:val="30"/>
              </w:rPr>
              <w:t>2565</w:t>
            </w:r>
          </w:p>
        </w:tc>
      </w:tr>
      <w:tr w:rsidR="00560DB3" w:rsidRPr="00494247" w14:paraId="54DB2554" w14:textId="77777777" w:rsidTr="0012261C">
        <w:trPr>
          <w:trHeight w:val="203"/>
        </w:trPr>
        <w:tc>
          <w:tcPr>
            <w:tcW w:w="3235" w:type="dxa"/>
            <w:vAlign w:val="center"/>
          </w:tcPr>
          <w:p w14:paraId="7D8C411D" w14:textId="2D59CC8B" w:rsidR="00560DB3" w:rsidRPr="00494247" w:rsidRDefault="00560DB3" w:rsidP="00560DB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08AAF332" w14:textId="5CA99B47" w:rsidR="00560DB3" w:rsidRPr="000825D4" w:rsidRDefault="00812627" w:rsidP="00560DB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238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668.78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069CE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3F27D6DB" w14:textId="692B7A50" w:rsidR="00560DB3" w:rsidRPr="003C4FC4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2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234,930.28</w:t>
            </w:r>
          </w:p>
        </w:tc>
        <w:tc>
          <w:tcPr>
            <w:tcW w:w="283" w:type="dxa"/>
            <w:shd w:val="clear" w:color="auto" w:fill="auto"/>
          </w:tcPr>
          <w:p w14:paraId="766A7349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6CD5AEA7" w14:textId="1E701B78" w:rsidR="00560DB3" w:rsidRPr="00494247" w:rsidRDefault="00812627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708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223.66</w:t>
            </w:r>
          </w:p>
        </w:tc>
        <w:tc>
          <w:tcPr>
            <w:tcW w:w="236" w:type="dxa"/>
            <w:vAlign w:val="bottom"/>
          </w:tcPr>
          <w:p w14:paraId="5C9A35AD" w14:textId="77777777" w:rsidR="00560DB3" w:rsidRPr="00494247" w:rsidRDefault="00560DB3" w:rsidP="00560DB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30A152D" w14:textId="42B7E7E6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636,818.40</w:t>
            </w:r>
          </w:p>
        </w:tc>
      </w:tr>
      <w:tr w:rsidR="00560DB3" w:rsidRPr="00494247" w14:paraId="34F36755" w14:textId="77777777" w:rsidTr="0012261C">
        <w:trPr>
          <w:trHeight w:val="203"/>
        </w:trPr>
        <w:tc>
          <w:tcPr>
            <w:tcW w:w="3235" w:type="dxa"/>
            <w:vAlign w:val="center"/>
          </w:tcPr>
          <w:p w14:paraId="7633FA61" w14:textId="22C5C861" w:rsidR="00560DB3" w:rsidRPr="00556F4A" w:rsidRDefault="00560DB3" w:rsidP="00560DB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98" w:type="dxa"/>
            <w:shd w:val="clear" w:color="auto" w:fill="auto"/>
          </w:tcPr>
          <w:p w14:paraId="43194689" w14:textId="1B660C41" w:rsidR="00560DB3" w:rsidRPr="0052736D" w:rsidRDefault="00812627" w:rsidP="00560DB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544.09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B3D3CE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7CD15E19" w14:textId="5A527C5B" w:rsidR="00560DB3" w:rsidRPr="003C4FC4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20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18,585.38</w:t>
            </w:r>
          </w:p>
        </w:tc>
        <w:tc>
          <w:tcPr>
            <w:tcW w:w="283" w:type="dxa"/>
            <w:shd w:val="clear" w:color="auto" w:fill="auto"/>
          </w:tcPr>
          <w:p w14:paraId="0713E43D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2127B514" w14:textId="6FE31AB3" w:rsidR="00560DB3" w:rsidRPr="00047BB0" w:rsidRDefault="00812627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26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225.72</w:t>
            </w:r>
          </w:p>
        </w:tc>
        <w:tc>
          <w:tcPr>
            <w:tcW w:w="236" w:type="dxa"/>
            <w:vAlign w:val="bottom"/>
          </w:tcPr>
          <w:p w14:paraId="0B5A8D98" w14:textId="77777777" w:rsidR="00560DB3" w:rsidRPr="00494247" w:rsidRDefault="00560DB3" w:rsidP="00560DB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BF6C514" w14:textId="7F8CFF87" w:rsidR="00560DB3" w:rsidRPr="00047BB0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55,569.5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</w:p>
        </w:tc>
      </w:tr>
      <w:tr w:rsidR="00560DB3" w:rsidRPr="00494247" w14:paraId="07A07E25" w14:textId="77777777" w:rsidTr="0012261C">
        <w:trPr>
          <w:trHeight w:val="203"/>
        </w:trPr>
        <w:tc>
          <w:tcPr>
            <w:tcW w:w="3235" w:type="dxa"/>
            <w:shd w:val="clear" w:color="auto" w:fill="auto"/>
            <w:vAlign w:val="center"/>
          </w:tcPr>
          <w:p w14:paraId="78D00443" w14:textId="0BE1A99C" w:rsidR="00560DB3" w:rsidRPr="00D5168C" w:rsidRDefault="00560DB3" w:rsidP="00560DB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98" w:type="dxa"/>
            <w:shd w:val="clear" w:color="auto" w:fill="auto"/>
          </w:tcPr>
          <w:p w14:paraId="5F407D1E" w14:textId="47DA5380" w:rsidR="00560DB3" w:rsidRPr="000825D4" w:rsidRDefault="006E6BDA" w:rsidP="00560DB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CCEA0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2E5FAB17" w14:textId="470F93C4" w:rsidR="00560DB3" w:rsidRPr="003C4FC4" w:rsidRDefault="00771867" w:rsidP="00771867">
            <w:pPr>
              <w:spacing w:line="400" w:lineRule="exact"/>
              <w:ind w:right="8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7335877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77D58F2A" w14:textId="0D73D8D6" w:rsidR="00560DB3" w:rsidRPr="00047BB0" w:rsidRDefault="006E6BDA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23877" w14:textId="77777777" w:rsidR="00560DB3" w:rsidRPr="00494247" w:rsidRDefault="00560DB3" w:rsidP="00560DB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14:paraId="3F9D10F6" w14:textId="632CD0B4" w:rsidR="00560DB3" w:rsidRPr="00047BB0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229,500.00</w:t>
            </w:r>
          </w:p>
        </w:tc>
      </w:tr>
      <w:tr w:rsidR="00560DB3" w:rsidRPr="00494247" w14:paraId="1F2CC4DC" w14:textId="77777777" w:rsidTr="0012261C">
        <w:trPr>
          <w:trHeight w:val="203"/>
        </w:trPr>
        <w:tc>
          <w:tcPr>
            <w:tcW w:w="3235" w:type="dxa"/>
            <w:shd w:val="clear" w:color="auto" w:fill="auto"/>
            <w:vAlign w:val="center"/>
          </w:tcPr>
          <w:p w14:paraId="46094B73" w14:textId="348AF35B" w:rsidR="00560DB3" w:rsidRPr="003C4FC4" w:rsidRDefault="00560DB3" w:rsidP="00560DB3">
            <w:pPr>
              <w:spacing w:line="360" w:lineRule="exact"/>
              <w:ind w:left="78" w:right="-36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697F2846" w14:textId="77777777" w:rsidR="006E6BDA" w:rsidRDefault="006E6BDA" w:rsidP="00560DB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6DA04DF2" w14:textId="69DD4A7A" w:rsidR="00560DB3" w:rsidRPr="000825D4" w:rsidRDefault="006E6BDA" w:rsidP="00560DB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B2E95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6A812A02" w14:textId="77777777" w:rsidR="00560DB3" w:rsidRDefault="00560DB3" w:rsidP="00560DB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2896D2BC" w14:textId="78357D8B" w:rsidR="00560DB3" w:rsidRPr="003C4FC4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2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283" w:type="dxa"/>
            <w:shd w:val="clear" w:color="auto" w:fill="auto"/>
          </w:tcPr>
          <w:p w14:paraId="3D1F5083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78CB755D" w14:textId="77777777" w:rsidR="00560DB3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75607FBD" w14:textId="5C6EA39B" w:rsidR="006E6BDA" w:rsidRDefault="006E6BDA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321,750.00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160D0" w14:textId="77777777" w:rsidR="00560DB3" w:rsidRPr="00494247" w:rsidRDefault="00560DB3" w:rsidP="00560DB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09F70E0F" w14:textId="77777777" w:rsidR="00560DB3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3FBBB573" w14:textId="65E318E2" w:rsidR="00560DB3" w:rsidRPr="00047BB0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321,750.00</w:t>
            </w:r>
          </w:p>
        </w:tc>
      </w:tr>
      <w:tr w:rsidR="00560DB3" w:rsidRPr="00494247" w14:paraId="48EB2C08" w14:textId="77777777" w:rsidTr="0012261C">
        <w:trPr>
          <w:trHeight w:val="203"/>
        </w:trPr>
        <w:tc>
          <w:tcPr>
            <w:tcW w:w="3235" w:type="dxa"/>
            <w:shd w:val="clear" w:color="auto" w:fill="auto"/>
            <w:vAlign w:val="center"/>
          </w:tcPr>
          <w:p w14:paraId="3313FD93" w14:textId="3C5AEC24" w:rsidR="00560DB3" w:rsidRPr="00D55E94" w:rsidRDefault="00560DB3" w:rsidP="00560DB3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3C9B8" w14:textId="000F5500" w:rsidR="00560DB3" w:rsidRPr="000825D4" w:rsidRDefault="006E6BDA" w:rsidP="00560DB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361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462.87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8E5F1A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33852" w14:textId="1C298542" w:rsidR="00560DB3" w:rsidRPr="003C4FC4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2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360,765.66</w:t>
            </w:r>
          </w:p>
        </w:tc>
        <w:tc>
          <w:tcPr>
            <w:tcW w:w="283" w:type="dxa"/>
            <w:shd w:val="clear" w:color="auto" w:fill="auto"/>
          </w:tcPr>
          <w:p w14:paraId="72F46D64" w14:textId="77777777" w:rsidR="00560DB3" w:rsidRPr="00494247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579BC" w14:textId="0EBFBD4A" w:rsidR="00560DB3" w:rsidRPr="00047BB0" w:rsidRDefault="006E6BDA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084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E6BD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199.38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BE40F" w14:textId="77777777" w:rsidR="00560DB3" w:rsidRPr="00494247" w:rsidRDefault="00560DB3" w:rsidP="00560DB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8E739" w14:textId="7D16A2AA" w:rsidR="00560DB3" w:rsidRPr="00047BB0" w:rsidRDefault="00560DB3" w:rsidP="00560DB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1,243,637.9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</w:p>
        </w:tc>
      </w:tr>
    </w:tbl>
    <w:p w14:paraId="28496141" w14:textId="77777777" w:rsidR="00E454E7" w:rsidRPr="00574462" w:rsidRDefault="004D4E63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27EC280E" w:rsidR="00E45619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บริษัทฯ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405BF4">
        <w:rPr>
          <w:rFonts w:ascii="Angsana New" w:hAnsi="Angsana New" w:hint="cs"/>
          <w:sz w:val="30"/>
          <w:szCs w:val="30"/>
          <w:cs/>
        </w:rPr>
        <w:t>2541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p w14:paraId="02121D06" w14:textId="77777777" w:rsidR="006E6BDA" w:rsidRDefault="006E6BDA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4C4EBD9" w14:textId="77777777" w:rsidR="006E6BDA" w:rsidRPr="00574462" w:rsidRDefault="006E6BDA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38"/>
        <w:gridCol w:w="1746"/>
        <w:gridCol w:w="238"/>
        <w:gridCol w:w="1747"/>
        <w:gridCol w:w="236"/>
        <w:gridCol w:w="1890"/>
      </w:tblGrid>
      <w:tr w:rsidR="006E6BDA" w:rsidRPr="00574462" w14:paraId="073D5721" w14:textId="77777777" w:rsidTr="002F2DB1">
        <w:tc>
          <w:tcPr>
            <w:tcW w:w="3828" w:type="dxa"/>
          </w:tcPr>
          <w:p w14:paraId="1187C336" w14:textId="77777777" w:rsidR="006E6BDA" w:rsidRPr="00574462" w:rsidRDefault="006E6BD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FC351F" w14:textId="77777777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6" w:type="dxa"/>
          </w:tcPr>
          <w:p w14:paraId="5D34F51C" w14:textId="77777777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5D50548E" w14:textId="77777777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3" w:type="dxa"/>
            <w:gridSpan w:val="3"/>
          </w:tcPr>
          <w:p w14:paraId="2058BC52" w14:textId="1A8AE3C2" w:rsidR="006E6BDA" w:rsidRPr="00574462" w:rsidRDefault="006E6B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E6BDA" w:rsidRPr="00574462" w14:paraId="367FFE25" w14:textId="77777777" w:rsidTr="002F2DB1">
        <w:tc>
          <w:tcPr>
            <w:tcW w:w="3828" w:type="dxa"/>
          </w:tcPr>
          <w:p w14:paraId="01F7ABAF" w14:textId="77777777" w:rsidR="006E6BDA" w:rsidRPr="00574462" w:rsidRDefault="006E6BD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3D7434" w14:textId="77777777" w:rsidR="006E6BDA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0D7E5B1B" w14:textId="00A5693D" w:rsidR="006E6BDA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584D803" w14:textId="77777777" w:rsidR="006E6BDA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</w:tcPr>
          <w:p w14:paraId="1581FAD2" w14:textId="14821258" w:rsidR="006E6BDA" w:rsidRPr="00574462" w:rsidRDefault="006E6BDA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งบกาเงินเฉพาะกิจการ</w:t>
            </w:r>
          </w:p>
        </w:tc>
      </w:tr>
      <w:tr w:rsidR="006E6BDA" w:rsidRPr="00574462" w14:paraId="7507F284" w14:textId="77777777" w:rsidTr="002F2DB1">
        <w:tc>
          <w:tcPr>
            <w:tcW w:w="3828" w:type="dxa"/>
          </w:tcPr>
          <w:p w14:paraId="57444F73" w14:textId="77777777" w:rsidR="006E6BDA" w:rsidRPr="00574462" w:rsidRDefault="006E6BDA" w:rsidP="006E6BD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029FF07" w14:textId="77777777" w:rsidR="006E6BDA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3410CB00" w14:textId="24DC696F" w:rsidR="006E6BDA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7C53F23" w14:textId="77777777" w:rsidR="006E6BDA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145FBC3D" w:rsidR="006E6BDA" w:rsidRPr="00574462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6E6BDA" w:rsidRPr="00574462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52032027" w:rsidR="006E6BDA" w:rsidRPr="00574462" w:rsidRDefault="006E6BDA" w:rsidP="006E6B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6E6BDA" w:rsidRPr="00574462" w14:paraId="702E4638" w14:textId="77777777" w:rsidTr="002F2DB1">
        <w:trPr>
          <w:trHeight w:val="203"/>
        </w:trPr>
        <w:tc>
          <w:tcPr>
            <w:tcW w:w="3828" w:type="dxa"/>
          </w:tcPr>
          <w:p w14:paraId="4CEFB65A" w14:textId="1E3F5A28" w:rsidR="006E6BDA" w:rsidRPr="005B4595" w:rsidRDefault="006E6BDA" w:rsidP="006E6B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ภาระผูกพันตามงบแสดงฐานะการเงิน มีดังนี้</w:t>
            </w:r>
          </w:p>
        </w:tc>
        <w:tc>
          <w:tcPr>
            <w:tcW w:w="238" w:type="dxa"/>
          </w:tcPr>
          <w:p w14:paraId="58CF1E21" w14:textId="77777777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34A3FB6" w14:textId="77777777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7BACBB" w14:textId="77777777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2513E66D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6E6BDA" w:rsidRPr="00574462" w:rsidRDefault="006E6BDA" w:rsidP="006E6BD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FAEBA0" w14:textId="5D7FCC71" w:rsidR="006E6BDA" w:rsidRPr="00574462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BDA" w:rsidRPr="00574462" w14:paraId="6E748FDC" w14:textId="77777777" w:rsidTr="002F2DB1">
        <w:trPr>
          <w:trHeight w:val="149"/>
        </w:trPr>
        <w:tc>
          <w:tcPr>
            <w:tcW w:w="3828" w:type="dxa"/>
            <w:shd w:val="clear" w:color="auto" w:fill="auto"/>
          </w:tcPr>
          <w:p w14:paraId="74892E67" w14:textId="1D8BFCAA" w:rsidR="006E6BDA" w:rsidRPr="005B4595" w:rsidRDefault="006E6BDA" w:rsidP="006E6BD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238" w:type="dxa"/>
          </w:tcPr>
          <w:p w14:paraId="1C476FA5" w14:textId="77777777" w:rsidR="006E6BDA" w:rsidRPr="006E6BDA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double" w:sz="4" w:space="0" w:color="auto"/>
            </w:tcBorders>
            <w:vAlign w:val="bottom"/>
          </w:tcPr>
          <w:p w14:paraId="5FFA4A0C" w14:textId="36C59B18" w:rsidR="006E6BDA" w:rsidRPr="006E6BDA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6BDA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6E6BDA">
              <w:rPr>
                <w:rFonts w:ascii="Angsana New" w:hAnsi="Angsana New"/>
                <w:sz w:val="30"/>
                <w:szCs w:val="30"/>
              </w:rPr>
              <w:t>,</w:t>
            </w:r>
            <w:r w:rsidRPr="006E6BDA">
              <w:rPr>
                <w:rFonts w:ascii="Angsana New" w:hAnsi="Angsana New"/>
                <w:sz w:val="30"/>
                <w:szCs w:val="30"/>
                <w:cs/>
              </w:rPr>
              <w:t>365</w:t>
            </w:r>
            <w:r w:rsidRPr="006E6BDA">
              <w:rPr>
                <w:rFonts w:ascii="Angsana New" w:hAnsi="Angsana New"/>
                <w:sz w:val="30"/>
                <w:szCs w:val="30"/>
              </w:rPr>
              <w:t>,</w:t>
            </w:r>
            <w:r w:rsidRPr="006E6BDA">
              <w:rPr>
                <w:rFonts w:ascii="Angsana New" w:hAnsi="Angsana New"/>
                <w:sz w:val="30"/>
                <w:szCs w:val="30"/>
                <w:cs/>
              </w:rPr>
              <w:t>609.37</w:t>
            </w:r>
          </w:p>
        </w:tc>
        <w:tc>
          <w:tcPr>
            <w:tcW w:w="238" w:type="dxa"/>
          </w:tcPr>
          <w:p w14:paraId="0811BC32" w14:textId="77777777" w:rsidR="006E6BDA" w:rsidRPr="006E6BDA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2E9E4033" w:rsidR="006E6BDA" w:rsidRPr="00D373FF" w:rsidRDefault="006E6BDA" w:rsidP="006E6BD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BDA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6E6BDA">
              <w:rPr>
                <w:rFonts w:ascii="Angsana New" w:hAnsi="Angsana New"/>
                <w:sz w:val="30"/>
                <w:szCs w:val="30"/>
              </w:rPr>
              <w:t>,</w:t>
            </w:r>
            <w:r w:rsidRPr="006E6BDA">
              <w:rPr>
                <w:rFonts w:ascii="Angsana New" w:hAnsi="Angsana New"/>
                <w:sz w:val="30"/>
                <w:szCs w:val="30"/>
                <w:cs/>
              </w:rPr>
              <w:t>365</w:t>
            </w:r>
            <w:r w:rsidRPr="006E6BDA">
              <w:rPr>
                <w:rFonts w:ascii="Angsana New" w:hAnsi="Angsana New"/>
                <w:sz w:val="30"/>
                <w:szCs w:val="30"/>
              </w:rPr>
              <w:t>,</w:t>
            </w:r>
            <w:r w:rsidRPr="006E6BDA">
              <w:rPr>
                <w:rFonts w:ascii="Angsana New" w:hAnsi="Angsana New"/>
                <w:sz w:val="30"/>
                <w:szCs w:val="30"/>
                <w:cs/>
              </w:rPr>
              <w:t>609.37</w:t>
            </w:r>
          </w:p>
        </w:tc>
        <w:tc>
          <w:tcPr>
            <w:tcW w:w="236" w:type="dxa"/>
            <w:vAlign w:val="center"/>
          </w:tcPr>
          <w:p w14:paraId="45141CB7" w14:textId="77777777" w:rsidR="006E6BDA" w:rsidRPr="00574462" w:rsidRDefault="006E6BDA" w:rsidP="006E6BD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2F9E7ED5" w14:textId="2DA1237F" w:rsidR="006E6BDA" w:rsidRPr="008026C3" w:rsidRDefault="006E6BDA" w:rsidP="006E6B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75775">
              <w:rPr>
                <w:rFonts w:ascii="Angsana New" w:hAnsi="Angsana New"/>
                <w:sz w:val="30"/>
                <w:szCs w:val="30"/>
              </w:rPr>
              <w:t>32,290,447.52</w:t>
            </w:r>
          </w:p>
        </w:tc>
      </w:tr>
    </w:tbl>
    <w:p w14:paraId="284961A8" w14:textId="250CB153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t>การเปลี่ยนแปลงของภาระผูกพันผลประโยชน์พนักงาน มีดังนี้</w:t>
      </w:r>
    </w:p>
    <w:tbl>
      <w:tblPr>
        <w:tblW w:w="98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597"/>
        <w:gridCol w:w="1117"/>
        <w:gridCol w:w="1134"/>
        <w:gridCol w:w="1985"/>
      </w:tblGrid>
      <w:tr w:rsidR="002F2DB1" w:rsidRPr="00574462" w14:paraId="56AE0DBE" w14:textId="3CACEE4C" w:rsidTr="00E2748A">
        <w:tc>
          <w:tcPr>
            <w:tcW w:w="5597" w:type="dxa"/>
          </w:tcPr>
          <w:p w14:paraId="4D250405" w14:textId="77777777" w:rsidR="002F2DB1" w:rsidRPr="00574462" w:rsidRDefault="002F2DB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18136D" w14:textId="4A67443A" w:rsidR="002F2DB1" w:rsidRPr="00574462" w:rsidRDefault="002F2DB1" w:rsidP="002F2D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34" w:type="dxa"/>
          </w:tcPr>
          <w:p w14:paraId="004D761C" w14:textId="6AAB54A6" w:rsidR="002F2DB1" w:rsidRPr="00574462" w:rsidRDefault="002F2DB1" w:rsidP="002F2D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85" w:type="dxa"/>
          </w:tcPr>
          <w:p w14:paraId="513EA0CA" w14:textId="77777777" w:rsidR="002F2DB1" w:rsidRPr="00574462" w:rsidRDefault="002F2D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F2DB1" w:rsidRPr="00574462" w14:paraId="48D6D457" w14:textId="5C4304C4" w:rsidTr="00E2748A">
        <w:tc>
          <w:tcPr>
            <w:tcW w:w="5597" w:type="dxa"/>
          </w:tcPr>
          <w:p w14:paraId="6E52275C" w14:textId="77777777" w:rsidR="002F2DB1" w:rsidRPr="00574462" w:rsidRDefault="002F2DB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BCDF7E" w14:textId="3AAD894C" w:rsidR="002F2DB1" w:rsidRPr="00574462" w:rsidRDefault="002F2DB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370DFE" w14:textId="77777777" w:rsidR="002F2DB1" w:rsidRPr="00574462" w:rsidRDefault="002F2DB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21AC47F" w14:textId="2E79023A" w:rsidR="002F2DB1" w:rsidRPr="00574462" w:rsidRDefault="002F2DB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F2DB1" w:rsidRPr="00574462" w14:paraId="5DF9ED1C" w14:textId="77777777" w:rsidTr="00E2748A">
        <w:tc>
          <w:tcPr>
            <w:tcW w:w="5597" w:type="dxa"/>
          </w:tcPr>
          <w:p w14:paraId="749CF933" w14:textId="77777777" w:rsidR="002F2DB1" w:rsidRPr="00574462" w:rsidRDefault="002F2D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45111370" w14:textId="18E62BE6" w:rsidR="002F2DB1" w:rsidRPr="00574462" w:rsidRDefault="002F2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B23778B" w14:textId="77777777" w:rsidR="002F2DB1" w:rsidRPr="00574462" w:rsidRDefault="002F2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ADF0C0" w14:textId="2E128E34" w:rsidR="002F2DB1" w:rsidRPr="00574462" w:rsidRDefault="002F2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160E8A" w:rsidRPr="00574462" w14:paraId="2F1900F0" w14:textId="77777777" w:rsidTr="002C3E15">
        <w:trPr>
          <w:trHeight w:val="203"/>
        </w:trPr>
        <w:tc>
          <w:tcPr>
            <w:tcW w:w="6714" w:type="dxa"/>
            <w:gridSpan w:val="2"/>
          </w:tcPr>
          <w:p w14:paraId="1A42FE5B" w14:textId="72779330" w:rsidR="00160E8A" w:rsidRPr="00574462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vAlign w:val="center"/>
          </w:tcPr>
          <w:p w14:paraId="1724B171" w14:textId="77777777" w:rsidR="00160E8A" w:rsidRPr="00574462" w:rsidRDefault="00160E8A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75B8015B" w14:textId="28226CE9" w:rsidR="00160E8A" w:rsidRPr="00574462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7B109C" w:rsidRPr="00574462" w14:paraId="6C6194F8" w14:textId="77777777" w:rsidTr="002F2DB1">
        <w:trPr>
          <w:trHeight w:val="203"/>
        </w:trPr>
        <w:tc>
          <w:tcPr>
            <w:tcW w:w="5597" w:type="dxa"/>
          </w:tcPr>
          <w:p w14:paraId="6D45BAD8" w14:textId="77777777" w:rsidR="007B109C" w:rsidRPr="00047BB0" w:rsidRDefault="007B109C" w:rsidP="007B10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ผลประโยชน์พนักงานที่จ่ายระหว่างงวด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71DF17F" w14:textId="77777777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C666E2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065CC75" w14:textId="4BB8E882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F00AC">
              <w:rPr>
                <w:rFonts w:ascii="Angsana New" w:hAnsi="Angsana New"/>
                <w:sz w:val="30"/>
                <w:szCs w:val="30"/>
              </w:rPr>
              <w:t>(751,735.00)</w:t>
            </w:r>
          </w:p>
        </w:tc>
      </w:tr>
      <w:tr w:rsidR="007B109C" w:rsidRPr="00574462" w14:paraId="5B22C3FA" w14:textId="77777777" w:rsidTr="002F2DB1">
        <w:trPr>
          <w:trHeight w:val="203"/>
        </w:trPr>
        <w:tc>
          <w:tcPr>
            <w:tcW w:w="5597" w:type="dxa"/>
          </w:tcPr>
          <w:p w14:paraId="769CE095" w14:textId="77777777" w:rsidR="007B109C" w:rsidRPr="00D37C38" w:rsidRDefault="007B109C" w:rsidP="007B10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B60A2F2" w14:textId="77777777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55810A1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E82CDEC" w14:textId="77777777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09C" w:rsidRPr="00574462" w14:paraId="4C851203" w14:textId="77777777" w:rsidTr="002F2DB1">
        <w:trPr>
          <w:trHeight w:val="203"/>
        </w:trPr>
        <w:tc>
          <w:tcPr>
            <w:tcW w:w="5597" w:type="dxa"/>
          </w:tcPr>
          <w:p w14:paraId="5FC54794" w14:textId="77777777" w:rsidR="007B109C" w:rsidRPr="00D37C38" w:rsidRDefault="007B109C" w:rsidP="007B109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E57D8FA" w14:textId="77777777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B2BAAFC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54B8047" w14:textId="0FBC901B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2,374,580.25</w:t>
            </w:r>
          </w:p>
        </w:tc>
      </w:tr>
      <w:tr w:rsidR="007B109C" w:rsidRPr="00574462" w14:paraId="5180D288" w14:textId="77777777" w:rsidTr="002F2DB1">
        <w:trPr>
          <w:trHeight w:val="203"/>
        </w:trPr>
        <w:tc>
          <w:tcPr>
            <w:tcW w:w="5597" w:type="dxa"/>
          </w:tcPr>
          <w:p w14:paraId="2810DE59" w14:textId="77777777" w:rsidR="007B109C" w:rsidRPr="00D37C38" w:rsidRDefault="007B109C" w:rsidP="007B109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A2ECD55" w14:textId="77777777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087F6EA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B186252" w14:textId="4FF11D38" w:rsidR="007B109C" w:rsidRPr="00574462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F2DB1">
              <w:rPr>
                <w:rFonts w:ascii="Angsana New" w:hAnsi="Angsana New"/>
                <w:sz w:val="30"/>
                <w:szCs w:val="30"/>
              </w:rPr>
              <w:t>700,581.60</w:t>
            </w:r>
          </w:p>
        </w:tc>
      </w:tr>
      <w:tr w:rsidR="002F2DB1" w:rsidRPr="00574462" w14:paraId="08AEAA1B" w14:textId="77777777" w:rsidTr="002F2DB1">
        <w:trPr>
          <w:trHeight w:val="203"/>
        </w:trPr>
        <w:tc>
          <w:tcPr>
            <w:tcW w:w="5597" w:type="dxa"/>
          </w:tcPr>
          <w:p w14:paraId="56199714" w14:textId="77777777" w:rsidR="002F2DB1" w:rsidRPr="00D37C38" w:rsidRDefault="002F2D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EC5B4C8" w14:textId="77777777" w:rsidR="002F2DB1" w:rsidRPr="00574462" w:rsidRDefault="002F2DB1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1B52050" w14:textId="77777777" w:rsidR="002F2DB1" w:rsidRPr="00574462" w:rsidRDefault="002F2DB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CA59E17" w14:textId="77777777" w:rsidR="002F2DB1" w:rsidRPr="00574462" w:rsidRDefault="002F2DB1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0E8A" w:rsidRPr="008026C3" w14:paraId="76CB6B65" w14:textId="77777777" w:rsidTr="00214540">
        <w:trPr>
          <w:trHeight w:val="149"/>
        </w:trPr>
        <w:tc>
          <w:tcPr>
            <w:tcW w:w="6714" w:type="dxa"/>
            <w:gridSpan w:val="2"/>
            <w:shd w:val="clear" w:color="auto" w:fill="auto"/>
          </w:tcPr>
          <w:p w14:paraId="0826B3F2" w14:textId="5BBA5F83" w:rsidR="00160E8A" w:rsidRPr="00EB7F37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vAlign w:val="center"/>
          </w:tcPr>
          <w:p w14:paraId="4FD1F0AD" w14:textId="77777777" w:rsidR="00160E8A" w:rsidRPr="00574462" w:rsidRDefault="00160E8A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40B0BAB" w14:textId="584582F9" w:rsidR="00160E8A" w:rsidRPr="009A3397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B109C" w:rsidRPr="008026C3" w14:paraId="330904C7" w14:textId="77777777" w:rsidTr="002F2DB1">
        <w:trPr>
          <w:trHeight w:val="149"/>
        </w:trPr>
        <w:tc>
          <w:tcPr>
            <w:tcW w:w="5597" w:type="dxa"/>
            <w:shd w:val="clear" w:color="auto" w:fill="auto"/>
          </w:tcPr>
          <w:p w14:paraId="74E3FE72" w14:textId="77777777" w:rsidR="007B109C" w:rsidRPr="00D37C38" w:rsidRDefault="007B109C" w:rsidP="007B109C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9A545E3" w14:textId="77777777" w:rsidR="007B109C" w:rsidRPr="00EB7F37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476F3A7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26E0D81" w14:textId="7DBE7647" w:rsidR="007B109C" w:rsidRPr="009A3397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F2DB1">
              <w:rPr>
                <w:rFonts w:ascii="Angsana New" w:hAnsi="Angsana New"/>
                <w:sz w:val="30"/>
                <w:szCs w:val="30"/>
              </w:rPr>
              <w:t>35,365,609.37</w:t>
            </w:r>
          </w:p>
        </w:tc>
      </w:tr>
      <w:tr w:rsidR="00160E8A" w:rsidRPr="008026C3" w14:paraId="005E83BE" w14:textId="77777777" w:rsidTr="00281BCC">
        <w:trPr>
          <w:trHeight w:val="149"/>
        </w:trPr>
        <w:tc>
          <w:tcPr>
            <w:tcW w:w="6714" w:type="dxa"/>
            <w:gridSpan w:val="2"/>
            <w:shd w:val="clear" w:color="auto" w:fill="auto"/>
          </w:tcPr>
          <w:p w14:paraId="00E6DAC9" w14:textId="202EF9C9" w:rsidR="00160E8A" w:rsidRPr="00EB7F37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3363F0DD" w14:textId="77777777" w:rsidR="00160E8A" w:rsidRPr="00574462" w:rsidRDefault="00160E8A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C1C2FB2" w14:textId="4A14E2CD" w:rsidR="00160E8A" w:rsidRPr="009A3397" w:rsidRDefault="00160E8A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B109C" w:rsidRPr="008026C3" w14:paraId="19FA172D" w14:textId="77777777" w:rsidTr="002F2DB1">
        <w:trPr>
          <w:trHeight w:val="149"/>
        </w:trPr>
        <w:tc>
          <w:tcPr>
            <w:tcW w:w="5597" w:type="dxa"/>
            <w:shd w:val="clear" w:color="auto" w:fill="auto"/>
          </w:tcPr>
          <w:p w14:paraId="44F0B11B" w14:textId="08C5F91F" w:rsidR="007B109C" w:rsidRPr="00D37C38" w:rsidRDefault="007B109C" w:rsidP="007B109C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0C726EC" w14:textId="77777777" w:rsidR="007B109C" w:rsidRPr="00EB7F37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32D0E90" w14:textId="77777777" w:rsidR="007B109C" w:rsidRPr="00574462" w:rsidRDefault="007B109C" w:rsidP="007B109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49A8F" w14:textId="1E4D9DA1" w:rsidR="007B109C" w:rsidRPr="009A3397" w:rsidRDefault="007B109C" w:rsidP="007B109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F2DB1">
              <w:rPr>
                <w:rFonts w:ascii="Angsana New" w:hAnsi="Angsana New"/>
                <w:sz w:val="30"/>
                <w:szCs w:val="30"/>
              </w:rPr>
              <w:t>35,365,609.37</w:t>
            </w:r>
          </w:p>
        </w:tc>
      </w:tr>
    </w:tbl>
    <w:p w14:paraId="567121A8" w14:textId="77777777" w:rsidR="002F2DB1" w:rsidRPr="007B109C" w:rsidRDefault="002F2DB1" w:rsidP="002F2DB1">
      <w:pPr>
        <w:spacing w:after="120" w:line="240" w:lineRule="atLeast"/>
        <w:jc w:val="thaiDistribute"/>
        <w:rPr>
          <w:rFonts w:ascii="Angsana New" w:hAnsi="Angsana New"/>
          <w:sz w:val="28"/>
          <w:szCs w:val="28"/>
        </w:rPr>
      </w:pPr>
    </w:p>
    <w:tbl>
      <w:tblPr>
        <w:tblW w:w="978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6390"/>
        <w:gridCol w:w="1598"/>
        <w:gridCol w:w="236"/>
        <w:gridCol w:w="1564"/>
      </w:tblGrid>
      <w:tr w:rsidR="00D37C38" w:rsidRPr="00574462" w14:paraId="65E22A95" w14:textId="77777777" w:rsidTr="00160E8A">
        <w:trPr>
          <w:tblHeader/>
        </w:trPr>
        <w:tc>
          <w:tcPr>
            <w:tcW w:w="6390" w:type="dxa"/>
          </w:tcPr>
          <w:p w14:paraId="3A0875B0" w14:textId="77777777" w:rsidR="00D37C38" w:rsidRPr="00574462" w:rsidRDefault="00D37C3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98" w:type="dxa"/>
            <w:gridSpan w:val="3"/>
          </w:tcPr>
          <w:p w14:paraId="7197C15E" w14:textId="77777777" w:rsidR="00D37C38" w:rsidRPr="00574462" w:rsidRDefault="00D37C3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90AED" w:rsidRPr="00574462" w14:paraId="603CCCAB" w14:textId="77777777" w:rsidTr="00160E8A">
        <w:trPr>
          <w:tblHeader/>
        </w:trPr>
        <w:tc>
          <w:tcPr>
            <w:tcW w:w="6390" w:type="dxa"/>
          </w:tcPr>
          <w:p w14:paraId="144E6754" w14:textId="77777777" w:rsidR="00090AED" w:rsidRPr="00574462" w:rsidRDefault="00090A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98" w:type="dxa"/>
            <w:gridSpan w:val="3"/>
            <w:tcBorders>
              <w:bottom w:val="single" w:sz="4" w:space="0" w:color="auto"/>
            </w:tcBorders>
          </w:tcPr>
          <w:p w14:paraId="1EDEB119" w14:textId="6183AEFD" w:rsidR="00090AED" w:rsidRPr="00574462" w:rsidRDefault="00090AED" w:rsidP="00C1221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C122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</w:p>
        </w:tc>
      </w:tr>
      <w:tr w:rsidR="00D37C38" w:rsidRPr="00574462" w14:paraId="052CC066" w14:textId="77777777" w:rsidTr="00160E8A">
        <w:trPr>
          <w:tblHeader/>
        </w:trPr>
        <w:tc>
          <w:tcPr>
            <w:tcW w:w="6390" w:type="dxa"/>
          </w:tcPr>
          <w:p w14:paraId="308884A6" w14:textId="77777777" w:rsidR="00D37C38" w:rsidRPr="00574462" w:rsidRDefault="00D37C3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194FE182" w:rsidR="00D37C38" w:rsidRPr="00574462" w:rsidRDefault="000A63C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372699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D37C38" w:rsidRPr="00574462" w:rsidRDefault="00D37C3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273726C4" w:rsidR="00D37C38" w:rsidRPr="00574462" w:rsidRDefault="000A63C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372699">
              <w:rPr>
                <w:sz w:val="30"/>
                <w:szCs w:val="30"/>
              </w:rPr>
              <w:t>5</w:t>
            </w:r>
          </w:p>
        </w:tc>
      </w:tr>
      <w:tr w:rsidR="0078767D" w:rsidRPr="00574462" w14:paraId="5A8AE205" w14:textId="77777777" w:rsidTr="00160E8A">
        <w:trPr>
          <w:trHeight w:val="203"/>
        </w:trPr>
        <w:tc>
          <w:tcPr>
            <w:tcW w:w="6390" w:type="dxa"/>
          </w:tcPr>
          <w:p w14:paraId="20DDC6F3" w14:textId="11C10015" w:rsidR="0078767D" w:rsidRPr="005B4595" w:rsidRDefault="0078767D" w:rsidP="0078767D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21" w:name="_Hlk146545471"/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 w:rsidR="00160E8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4BEE1C6A" w:rsidR="0078767D" w:rsidRPr="00574462" w:rsidRDefault="002F2DB1" w:rsidP="0078767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  <w:tc>
          <w:tcPr>
            <w:tcW w:w="236" w:type="dxa"/>
            <w:vAlign w:val="center"/>
          </w:tcPr>
          <w:p w14:paraId="09D17A76" w14:textId="77777777" w:rsidR="0078767D" w:rsidRPr="00574462" w:rsidRDefault="0078767D" w:rsidP="007876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453B671" w14:textId="6A2E75C8" w:rsidR="0078767D" w:rsidRPr="00574462" w:rsidRDefault="0078767D" w:rsidP="0078767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35,015,361.66</w:t>
            </w:r>
          </w:p>
        </w:tc>
      </w:tr>
      <w:tr w:rsidR="0078767D" w:rsidRPr="00574462" w14:paraId="7B9CDC51" w14:textId="77777777" w:rsidTr="00160E8A">
        <w:trPr>
          <w:trHeight w:val="203"/>
        </w:trPr>
        <w:tc>
          <w:tcPr>
            <w:tcW w:w="6390" w:type="dxa"/>
          </w:tcPr>
          <w:p w14:paraId="7A8DFE2F" w14:textId="48744FFC" w:rsidR="0078767D" w:rsidRPr="00047BB0" w:rsidRDefault="0078767D" w:rsidP="007876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45D3CBF" w14:textId="6580CA92" w:rsidR="0078767D" w:rsidRPr="00574462" w:rsidRDefault="002F2DB1" w:rsidP="0078767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F00AC">
              <w:rPr>
                <w:rFonts w:ascii="Angsana New" w:hAnsi="Angsana New"/>
                <w:sz w:val="30"/>
                <w:szCs w:val="30"/>
              </w:rPr>
              <w:t>(751,735.00)</w:t>
            </w:r>
          </w:p>
        </w:tc>
        <w:tc>
          <w:tcPr>
            <w:tcW w:w="236" w:type="dxa"/>
            <w:vAlign w:val="center"/>
          </w:tcPr>
          <w:p w14:paraId="77F045F9" w14:textId="77777777" w:rsidR="0078767D" w:rsidRPr="00574462" w:rsidRDefault="0078767D" w:rsidP="007876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7B95273" w14:textId="13695C91" w:rsidR="0078767D" w:rsidRPr="00574462" w:rsidRDefault="0078767D" w:rsidP="0078767D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EB7F37" w:rsidRPr="00574462" w14:paraId="6C962D77" w14:textId="77777777" w:rsidTr="00160E8A">
        <w:trPr>
          <w:trHeight w:val="203"/>
        </w:trPr>
        <w:tc>
          <w:tcPr>
            <w:tcW w:w="6390" w:type="dxa"/>
          </w:tcPr>
          <w:p w14:paraId="27B1F5E0" w14:textId="600A108E" w:rsidR="00EB7F37" w:rsidRPr="00D37C38" w:rsidRDefault="00EB7F37" w:rsidP="00EB7F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3247A5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A1F4491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85C" w:rsidRPr="00574462" w14:paraId="016C15E7" w14:textId="77777777" w:rsidTr="00160E8A">
        <w:trPr>
          <w:trHeight w:val="203"/>
        </w:trPr>
        <w:tc>
          <w:tcPr>
            <w:tcW w:w="6390" w:type="dxa"/>
          </w:tcPr>
          <w:p w14:paraId="0C894E01" w14:textId="31514B25" w:rsidR="00BE285C" w:rsidRPr="00D37C38" w:rsidRDefault="00BE285C" w:rsidP="00BE285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A8242B9" w14:textId="5B9B36CE" w:rsidR="00BE285C" w:rsidRPr="002F2DB1" w:rsidRDefault="002F2DB1" w:rsidP="00BE285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2,374,580.25</w:t>
            </w:r>
          </w:p>
        </w:tc>
        <w:tc>
          <w:tcPr>
            <w:tcW w:w="236" w:type="dxa"/>
            <w:vAlign w:val="center"/>
          </w:tcPr>
          <w:p w14:paraId="42467C30" w14:textId="77777777" w:rsidR="00BE285C" w:rsidRPr="00574462" w:rsidRDefault="00BE285C" w:rsidP="00BE285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5171422" w14:textId="7E074825" w:rsidR="00BE285C" w:rsidRPr="00574462" w:rsidRDefault="00BE285C" w:rsidP="00BE285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5,0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58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BE285C" w:rsidRPr="00574462" w14:paraId="11B66C70" w14:textId="77777777" w:rsidTr="00160E8A">
        <w:trPr>
          <w:trHeight w:val="203"/>
        </w:trPr>
        <w:tc>
          <w:tcPr>
            <w:tcW w:w="6390" w:type="dxa"/>
          </w:tcPr>
          <w:p w14:paraId="01D02CE5" w14:textId="697F3B69" w:rsidR="00BE285C" w:rsidRPr="00D37C38" w:rsidRDefault="00BE285C" w:rsidP="00BE285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A570B75" w14:textId="2290561D" w:rsidR="00BE285C" w:rsidRPr="00574462" w:rsidRDefault="002F2DB1" w:rsidP="00BE285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F2DB1">
              <w:rPr>
                <w:rFonts w:ascii="Angsana New" w:hAnsi="Angsana New"/>
                <w:sz w:val="30"/>
                <w:szCs w:val="30"/>
              </w:rPr>
              <w:t>700,581.60</w:t>
            </w:r>
          </w:p>
        </w:tc>
        <w:tc>
          <w:tcPr>
            <w:tcW w:w="236" w:type="dxa"/>
            <w:vAlign w:val="center"/>
          </w:tcPr>
          <w:p w14:paraId="685F5F2C" w14:textId="77777777" w:rsidR="00BE285C" w:rsidRPr="00574462" w:rsidRDefault="00BE285C" w:rsidP="00BE285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DD2F965" w14:textId="7867BD88" w:rsidR="00BE285C" w:rsidRPr="00574462" w:rsidRDefault="00BE285C" w:rsidP="00BE285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766,037.8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EB7F37" w:rsidRPr="00574462" w14:paraId="05D98804" w14:textId="77777777" w:rsidTr="00160E8A">
        <w:trPr>
          <w:trHeight w:val="203"/>
        </w:trPr>
        <w:tc>
          <w:tcPr>
            <w:tcW w:w="6390" w:type="dxa"/>
          </w:tcPr>
          <w:p w14:paraId="17882725" w14:textId="0352D17A" w:rsidR="00EB7F37" w:rsidRPr="00D37C38" w:rsidRDefault="00EB7F37" w:rsidP="00EB7F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D52650C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130527F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2C" w:rsidRPr="008026C3" w14:paraId="2284292B" w14:textId="77777777" w:rsidTr="00160E8A">
        <w:trPr>
          <w:trHeight w:val="149"/>
        </w:trPr>
        <w:tc>
          <w:tcPr>
            <w:tcW w:w="6390" w:type="dxa"/>
            <w:shd w:val="clear" w:color="auto" w:fill="auto"/>
          </w:tcPr>
          <w:p w14:paraId="1D0DB2E9" w14:textId="67930ECE" w:rsidR="00CA022C" w:rsidRPr="005B4595" w:rsidRDefault="00CA022C" w:rsidP="00CA022C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1571F51A" w:rsidR="00CA022C" w:rsidRPr="00EB7F37" w:rsidRDefault="002F2DB1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6D180E0" w14:textId="77777777" w:rsidR="00CA022C" w:rsidRPr="00574462" w:rsidRDefault="00CA022C" w:rsidP="00CA02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E49DBDA" w14:textId="2FF4C721" w:rsidR="00CA022C" w:rsidRPr="009A3397" w:rsidRDefault="00CA022C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(6,628,953.00)</w:t>
            </w:r>
          </w:p>
        </w:tc>
      </w:tr>
      <w:tr w:rsidR="00CA022C" w:rsidRPr="008026C3" w14:paraId="3BEAA60B" w14:textId="77777777" w:rsidTr="00160E8A">
        <w:trPr>
          <w:trHeight w:val="149"/>
        </w:trPr>
        <w:tc>
          <w:tcPr>
            <w:tcW w:w="6390" w:type="dxa"/>
            <w:shd w:val="clear" w:color="auto" w:fill="auto"/>
          </w:tcPr>
          <w:p w14:paraId="6C5FEE85" w14:textId="77777777" w:rsidR="00CA022C" w:rsidRPr="00D37C38" w:rsidRDefault="00CA022C" w:rsidP="00CA022C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71B7DAE6" w:rsidR="00CA022C" w:rsidRPr="00EB7F37" w:rsidRDefault="002F2DB1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F2DB1">
              <w:rPr>
                <w:rFonts w:ascii="Angsana New" w:hAnsi="Angsana New"/>
                <w:sz w:val="30"/>
                <w:szCs w:val="30"/>
              </w:rPr>
              <w:t>35,365,609.37</w:t>
            </w:r>
          </w:p>
        </w:tc>
        <w:tc>
          <w:tcPr>
            <w:tcW w:w="236" w:type="dxa"/>
            <w:vAlign w:val="center"/>
          </w:tcPr>
          <w:p w14:paraId="52037BA3" w14:textId="77777777" w:rsidR="00CA022C" w:rsidRPr="00574462" w:rsidRDefault="00CA022C" w:rsidP="00CA02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6AAAF7A0" w14:textId="5C880871" w:rsidR="00CA022C" w:rsidRPr="009A3397" w:rsidRDefault="00CA022C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1F4E"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CA022C" w:rsidRPr="008026C3" w14:paraId="5E9C4442" w14:textId="77777777" w:rsidTr="00160E8A">
        <w:trPr>
          <w:trHeight w:val="149"/>
        </w:trPr>
        <w:tc>
          <w:tcPr>
            <w:tcW w:w="6390" w:type="dxa"/>
            <w:shd w:val="clear" w:color="auto" w:fill="auto"/>
          </w:tcPr>
          <w:p w14:paraId="53DFC558" w14:textId="00DBB0DD" w:rsidR="00CA022C" w:rsidRPr="00D37C38" w:rsidRDefault="00CA022C" w:rsidP="00CA022C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4FD49DBE" w:rsidR="00CA022C" w:rsidRPr="00EB7F37" w:rsidRDefault="002F2DB1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F3B9947" w14:textId="77777777" w:rsidR="00CA022C" w:rsidRPr="00574462" w:rsidRDefault="00CA022C" w:rsidP="00CA02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C74242B" w14:textId="69B8AD84" w:rsidR="00CA022C" w:rsidRPr="009A3397" w:rsidRDefault="00CA022C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751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735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A022C" w:rsidRPr="008026C3" w14:paraId="359AE480" w14:textId="77777777" w:rsidTr="00160E8A">
        <w:trPr>
          <w:trHeight w:val="149"/>
        </w:trPr>
        <w:tc>
          <w:tcPr>
            <w:tcW w:w="6390" w:type="dxa"/>
            <w:shd w:val="clear" w:color="auto" w:fill="auto"/>
          </w:tcPr>
          <w:p w14:paraId="796E1E35" w14:textId="0C1CE42A" w:rsidR="00CA022C" w:rsidRPr="00D37C38" w:rsidRDefault="00CA022C" w:rsidP="00CA022C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กันยายน /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44E8766D" w:rsidR="00CA022C" w:rsidRPr="00EB7F37" w:rsidRDefault="002F2DB1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F2DB1">
              <w:rPr>
                <w:rFonts w:ascii="Angsana New" w:hAnsi="Angsana New"/>
                <w:sz w:val="30"/>
                <w:szCs w:val="30"/>
              </w:rPr>
              <w:t>35,365,609.37</w:t>
            </w:r>
          </w:p>
        </w:tc>
        <w:tc>
          <w:tcPr>
            <w:tcW w:w="236" w:type="dxa"/>
            <w:vAlign w:val="center"/>
          </w:tcPr>
          <w:p w14:paraId="0FFF3927" w14:textId="77777777" w:rsidR="00CA022C" w:rsidRPr="00574462" w:rsidRDefault="00CA022C" w:rsidP="00CA02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6CE59251" w:rsidR="00CA022C" w:rsidRPr="009A3397" w:rsidRDefault="00CA022C" w:rsidP="00CA022C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290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447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</w:tr>
    </w:tbl>
    <w:bookmarkEnd w:id="21"/>
    <w:p w14:paraId="284961C8" w14:textId="720E5852" w:rsidR="00FD22DD" w:rsidRDefault="00D93ED0" w:rsidP="00D93ED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3ED0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ค่าใช้จ่ายที่รับรู้ที่แสดงรายการในงบกำไรขาดทุนเบ็ดเสร็จ สำหรับงวด </w:t>
      </w:r>
      <w:r w:rsidR="00405BF4">
        <w:rPr>
          <w:rFonts w:ascii="Angsana New" w:hAnsi="Angsana New"/>
          <w:sz w:val="30"/>
          <w:szCs w:val="30"/>
        </w:rPr>
        <w:t>3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264180">
        <w:rPr>
          <w:rFonts w:ascii="Angsana New" w:hAnsi="Angsana New"/>
          <w:sz w:val="30"/>
          <w:szCs w:val="30"/>
          <w:lang w:val="en-US"/>
        </w:rPr>
        <w:t>9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1CDB">
        <w:rPr>
          <w:rFonts w:ascii="Angsana New" w:hAnsi="Angsana New"/>
          <w:sz w:val="30"/>
          <w:szCs w:val="30"/>
        </w:rPr>
        <w:br/>
      </w:r>
      <w:r w:rsidR="00405BF4">
        <w:rPr>
          <w:rFonts w:ascii="Angsana New" w:hAnsi="Angsana New"/>
          <w:sz w:val="30"/>
          <w:szCs w:val="30"/>
        </w:rPr>
        <w:t>30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กันยายน </w:t>
      </w:r>
      <w:r w:rsidR="00405BF4">
        <w:rPr>
          <w:rFonts w:ascii="Angsana New" w:hAnsi="Angsana New"/>
          <w:sz w:val="30"/>
          <w:szCs w:val="30"/>
        </w:rPr>
        <w:t>256</w:t>
      </w:r>
      <w:r w:rsidR="00B0421A">
        <w:rPr>
          <w:rFonts w:ascii="Angsana New" w:hAnsi="Angsana New"/>
          <w:sz w:val="30"/>
          <w:szCs w:val="30"/>
        </w:rPr>
        <w:t>6</w:t>
      </w:r>
      <w:r w:rsidR="00471CDB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และ </w:t>
      </w:r>
      <w:r w:rsidR="00405BF4">
        <w:rPr>
          <w:rFonts w:ascii="Angsana New" w:hAnsi="Angsana New"/>
          <w:sz w:val="30"/>
          <w:szCs w:val="30"/>
        </w:rPr>
        <w:t>256</w:t>
      </w:r>
      <w:r w:rsidR="00B0421A">
        <w:rPr>
          <w:rFonts w:ascii="Angsana New" w:hAnsi="Angsana New"/>
          <w:sz w:val="30"/>
          <w:szCs w:val="30"/>
        </w:rPr>
        <w:t>5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8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45"/>
        <w:gridCol w:w="1600"/>
        <w:gridCol w:w="1166"/>
        <w:gridCol w:w="1872"/>
        <w:gridCol w:w="1873"/>
      </w:tblGrid>
      <w:tr w:rsidR="007B109C" w:rsidRPr="00FF7369" w14:paraId="405658EF" w14:textId="77777777">
        <w:tc>
          <w:tcPr>
            <w:tcW w:w="3345" w:type="dxa"/>
          </w:tcPr>
          <w:p w14:paraId="3880F14E" w14:textId="77777777" w:rsidR="007B109C" w:rsidRPr="00494247" w:rsidRDefault="007B109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45B60C4F" w14:textId="77777777" w:rsidR="007B109C" w:rsidRPr="00FF7369" w:rsidRDefault="007B109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14:paraId="74031DC5" w14:textId="77777777" w:rsidR="007B109C" w:rsidRPr="00FF7369" w:rsidRDefault="007B109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699FE10" w14:textId="77777777" w:rsidR="007B109C" w:rsidRPr="00FF7369" w:rsidRDefault="007B109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73" w:type="dxa"/>
          </w:tcPr>
          <w:p w14:paraId="4CB46A14" w14:textId="77777777" w:rsidR="007B109C" w:rsidRPr="00FF7369" w:rsidRDefault="007B109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603989" w:rsidRPr="00FF7369" w14:paraId="74E07BBB" w14:textId="77777777" w:rsidTr="001A3CC6">
        <w:tc>
          <w:tcPr>
            <w:tcW w:w="3345" w:type="dxa"/>
          </w:tcPr>
          <w:p w14:paraId="1A4BB0FC" w14:textId="77777777" w:rsidR="00603989" w:rsidRPr="00494247" w:rsidRDefault="0060398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64D177A8" w14:textId="77777777" w:rsidR="00603989" w:rsidRPr="00FF7369" w:rsidRDefault="0060398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gridSpan w:val="2"/>
          </w:tcPr>
          <w:p w14:paraId="33D7B250" w14:textId="37CEB091" w:rsidR="00603989" w:rsidRPr="00C8007D" w:rsidRDefault="0060398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558B" w:rsidRPr="00FF7369" w14:paraId="73F99E71" w14:textId="77777777" w:rsidTr="00094084">
        <w:tc>
          <w:tcPr>
            <w:tcW w:w="3345" w:type="dxa"/>
          </w:tcPr>
          <w:p w14:paraId="33D8D44F" w14:textId="77777777" w:rsidR="0094558B" w:rsidRPr="00494247" w:rsidRDefault="0094558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2055B31E" w14:textId="77777777" w:rsidR="0094558B" w:rsidRPr="00FF7369" w:rsidRDefault="0094558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gridSpan w:val="2"/>
          </w:tcPr>
          <w:p w14:paraId="3525534E" w14:textId="6949BA52" w:rsidR="0094558B" w:rsidRPr="00C8007D" w:rsidRDefault="0094558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B109C" w:rsidRPr="00FF7369" w14:paraId="6BFA8CB6" w14:textId="77777777">
        <w:tc>
          <w:tcPr>
            <w:tcW w:w="3345" w:type="dxa"/>
          </w:tcPr>
          <w:p w14:paraId="4B9E903B" w14:textId="77777777" w:rsidR="007B109C" w:rsidRPr="00494247" w:rsidRDefault="007B109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2"/>
          </w:tcPr>
          <w:p w14:paraId="1D10053F" w14:textId="77777777" w:rsidR="007B109C" w:rsidRPr="00FF7369" w:rsidRDefault="007B109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AA60540" w14:textId="77777777" w:rsidR="007B109C" w:rsidRPr="00FF7369" w:rsidRDefault="007B109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73" w:type="dxa"/>
          </w:tcPr>
          <w:p w14:paraId="1E24270B" w14:textId="77777777" w:rsidR="007B109C" w:rsidRPr="00FF7369" w:rsidRDefault="007B109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7B109C" w:rsidRPr="008F126F" w14:paraId="31862C6D" w14:textId="77777777">
        <w:trPr>
          <w:trHeight w:val="203"/>
        </w:trPr>
        <w:tc>
          <w:tcPr>
            <w:tcW w:w="3345" w:type="dxa"/>
            <w:vAlign w:val="center"/>
          </w:tcPr>
          <w:p w14:paraId="6E97D81B" w14:textId="2135C705" w:rsidR="007B109C" w:rsidRPr="00812627" w:rsidRDefault="007B109C" w:rsidP="007B109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600" w:type="dxa"/>
            <w:shd w:val="clear" w:color="auto" w:fill="auto"/>
          </w:tcPr>
          <w:p w14:paraId="524A7FF7" w14:textId="77777777" w:rsidR="007B109C" w:rsidRPr="0024362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F1BFFD3" w14:textId="77777777" w:rsidR="007B109C" w:rsidRPr="00556F4A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031F401" w14:textId="79F31F82" w:rsidR="007B109C" w:rsidRPr="008F126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116.82</w:t>
            </w:r>
          </w:p>
        </w:tc>
        <w:tc>
          <w:tcPr>
            <w:tcW w:w="1873" w:type="dxa"/>
          </w:tcPr>
          <w:p w14:paraId="576AA699" w14:textId="1EB9D4B8" w:rsidR="007B109C" w:rsidRPr="008F126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350.42</w:t>
            </w:r>
          </w:p>
        </w:tc>
      </w:tr>
      <w:tr w:rsidR="007B109C" w:rsidRPr="008F126F" w14:paraId="3E514F49" w14:textId="77777777">
        <w:trPr>
          <w:trHeight w:val="203"/>
        </w:trPr>
        <w:tc>
          <w:tcPr>
            <w:tcW w:w="3345" w:type="dxa"/>
            <w:vAlign w:val="center"/>
          </w:tcPr>
          <w:p w14:paraId="03631A35" w14:textId="301C9ECE" w:rsidR="007B109C" w:rsidRPr="00812627" w:rsidRDefault="007B109C" w:rsidP="007B109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00" w:type="dxa"/>
            <w:shd w:val="clear" w:color="auto" w:fill="auto"/>
          </w:tcPr>
          <w:p w14:paraId="0BF1171C" w14:textId="77777777" w:rsidR="007B109C" w:rsidRPr="0024362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B1034F6" w14:textId="77777777" w:rsidR="007B109C" w:rsidRPr="00556F4A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7CC8626" w14:textId="7F0CBCC7" w:rsidR="007B109C" w:rsidRPr="008F126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387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139.44</w:t>
            </w:r>
          </w:p>
        </w:tc>
        <w:tc>
          <w:tcPr>
            <w:tcW w:w="1873" w:type="dxa"/>
          </w:tcPr>
          <w:p w14:paraId="7C435643" w14:textId="5A224C57" w:rsidR="007B109C" w:rsidRPr="008F126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418.28</w:t>
            </w:r>
          </w:p>
        </w:tc>
      </w:tr>
      <w:tr w:rsidR="007B109C" w:rsidRPr="008F126F" w14:paraId="12492CDF" w14:textId="77777777">
        <w:trPr>
          <w:trHeight w:val="203"/>
        </w:trPr>
        <w:tc>
          <w:tcPr>
            <w:tcW w:w="3345" w:type="dxa"/>
            <w:vAlign w:val="center"/>
          </w:tcPr>
          <w:p w14:paraId="505B829A" w14:textId="3E461DBD" w:rsidR="007B109C" w:rsidRDefault="007B109C" w:rsidP="007B109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00" w:type="dxa"/>
            <w:shd w:val="clear" w:color="auto" w:fill="auto"/>
          </w:tcPr>
          <w:p w14:paraId="61AE3B0A" w14:textId="77777777" w:rsidR="007B109C" w:rsidRPr="0024362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41BDA74" w14:textId="77777777" w:rsidR="007B109C" w:rsidRPr="00556F4A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3F08EC9" w14:textId="26B3168E" w:rsidR="007B109C" w:rsidRPr="008F126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550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797.69</w:t>
            </w:r>
          </w:p>
        </w:tc>
        <w:tc>
          <w:tcPr>
            <w:tcW w:w="1873" w:type="dxa"/>
          </w:tcPr>
          <w:p w14:paraId="4FA544B1" w14:textId="70D799F7" w:rsidR="007B109C" w:rsidRPr="008F126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652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393.15</w:t>
            </w:r>
          </w:p>
        </w:tc>
      </w:tr>
      <w:tr w:rsidR="007B109C" w:rsidRPr="008F126F" w14:paraId="24C6F2BC" w14:textId="77777777" w:rsidTr="007B109C">
        <w:trPr>
          <w:trHeight w:val="385"/>
        </w:trPr>
        <w:tc>
          <w:tcPr>
            <w:tcW w:w="3345" w:type="dxa"/>
            <w:vAlign w:val="center"/>
          </w:tcPr>
          <w:p w14:paraId="1C4B1013" w14:textId="60B3E570" w:rsidR="007B109C" w:rsidRPr="00746AF3" w:rsidRDefault="007B109C" w:rsidP="007B109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00" w:type="dxa"/>
            <w:shd w:val="clear" w:color="auto" w:fill="auto"/>
          </w:tcPr>
          <w:p w14:paraId="06B47110" w14:textId="77777777" w:rsidR="007B109C" w:rsidRPr="0024362F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3622337" w14:textId="77777777" w:rsidR="007B109C" w:rsidRPr="00556F4A" w:rsidRDefault="007B109C" w:rsidP="007B109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6EDDBDB" w14:textId="558FC857" w:rsidR="007B109C" w:rsidRPr="008F126F" w:rsidRDefault="007B109C" w:rsidP="007B109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025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053.95</w:t>
            </w:r>
          </w:p>
        </w:tc>
        <w:tc>
          <w:tcPr>
            <w:tcW w:w="1873" w:type="dxa"/>
          </w:tcPr>
          <w:p w14:paraId="1E184976" w14:textId="1A3A9C4F" w:rsidR="007B109C" w:rsidRPr="008F126F" w:rsidRDefault="007B109C" w:rsidP="007B109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075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161.85</w:t>
            </w:r>
          </w:p>
        </w:tc>
      </w:tr>
    </w:tbl>
    <w:p w14:paraId="5C2499E5" w14:textId="77777777" w:rsidR="002F2DB1" w:rsidRDefault="002F2DB1" w:rsidP="00D93ED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236"/>
        <w:gridCol w:w="1656"/>
        <w:gridCol w:w="236"/>
        <w:gridCol w:w="1654"/>
        <w:gridCol w:w="236"/>
        <w:gridCol w:w="1654"/>
      </w:tblGrid>
      <w:tr w:rsidR="00D93ED0" w:rsidRPr="00494247" w14:paraId="12E70AB3" w14:textId="77777777" w:rsidTr="000F20C6">
        <w:tc>
          <w:tcPr>
            <w:tcW w:w="2790" w:type="dxa"/>
          </w:tcPr>
          <w:p w14:paraId="27795807" w14:textId="77777777" w:rsidR="00D93ED0" w:rsidRPr="00494247" w:rsidRDefault="00D93ED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32BE89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47E3D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B2BB65D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FDD36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gridSpan w:val="3"/>
          </w:tcPr>
          <w:p w14:paraId="60D628C5" w14:textId="77777777" w:rsidR="00D93ED0" w:rsidRPr="00494247" w:rsidRDefault="00D93ED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F20C6" w:rsidRPr="00494247" w14:paraId="7BA980E1" w14:textId="77777777" w:rsidTr="000F20C6">
        <w:tc>
          <w:tcPr>
            <w:tcW w:w="2790" w:type="dxa"/>
          </w:tcPr>
          <w:p w14:paraId="1C6D7570" w14:textId="77777777" w:rsidR="000F20C6" w:rsidRPr="00494247" w:rsidRDefault="000F20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92" w:type="dxa"/>
            <w:gridSpan w:val="7"/>
            <w:tcBorders>
              <w:bottom w:val="single" w:sz="4" w:space="0" w:color="auto"/>
            </w:tcBorders>
          </w:tcPr>
          <w:p w14:paraId="7D31D446" w14:textId="5F61042C" w:rsidR="000F20C6" w:rsidRPr="00494247" w:rsidRDefault="000F20C6" w:rsidP="000F20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3ED0" w:rsidRPr="00494247" w14:paraId="53E5A938" w14:textId="77777777" w:rsidTr="000F20C6">
        <w:tc>
          <w:tcPr>
            <w:tcW w:w="2790" w:type="dxa"/>
          </w:tcPr>
          <w:p w14:paraId="4492358A" w14:textId="77777777" w:rsidR="00D93ED0" w:rsidRPr="00494247" w:rsidRDefault="00D93ED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CD809" w14:textId="1B15DA0D" w:rsidR="00D93ED0" w:rsidRPr="00494247" w:rsidRDefault="00D93ED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405BF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989022" w14:textId="77777777" w:rsidR="00D93ED0" w:rsidRPr="00494247" w:rsidRDefault="00D93ED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DE5168" w14:textId="29DF9A49" w:rsidR="00D93ED0" w:rsidRPr="00494247" w:rsidRDefault="00D93ED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405BF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EF4634" w:rsidRPr="00494247" w14:paraId="56F4B66E" w14:textId="77777777" w:rsidTr="00405BF4">
        <w:tc>
          <w:tcPr>
            <w:tcW w:w="2790" w:type="dxa"/>
          </w:tcPr>
          <w:p w14:paraId="2C99AA27" w14:textId="77777777" w:rsidR="00EF4634" w:rsidRPr="00494247" w:rsidRDefault="00EF4634" w:rsidP="00EF463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E2167B9" w14:textId="4ED8246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sz w:val="30"/>
                <w:szCs w:val="30"/>
              </w:rPr>
              <w:t>256</w:t>
            </w:r>
            <w:r w:rsidR="00B0421A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94D79D" w14:textId="7777777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3204661" w14:textId="4ED38373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838AE64" w14:textId="7777777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186F0D2" w14:textId="4A51EF8E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D16E7F" w14:textId="7777777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D88DF8C" w14:textId="1DFBAED7" w:rsidR="00EF4634" w:rsidRPr="00405BF4" w:rsidRDefault="00EF4634" w:rsidP="00EF463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sz w:val="30"/>
                <w:szCs w:val="30"/>
              </w:rPr>
              <w:t>2565</w:t>
            </w:r>
          </w:p>
        </w:tc>
      </w:tr>
      <w:tr w:rsidR="00EF4634" w:rsidRPr="00494247" w14:paraId="38784BFF" w14:textId="77777777">
        <w:trPr>
          <w:trHeight w:val="203"/>
        </w:trPr>
        <w:tc>
          <w:tcPr>
            <w:tcW w:w="2790" w:type="dxa"/>
            <w:vAlign w:val="center"/>
          </w:tcPr>
          <w:p w14:paraId="05077920" w14:textId="2A1EDC53" w:rsidR="00EF4634" w:rsidRPr="00494247" w:rsidRDefault="00EF4634" w:rsidP="00EF463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ABE67F7" w14:textId="4490C70E" w:rsidR="00EF4634" w:rsidRPr="00366D60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116.82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73011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9EBE500" w14:textId="33E2279E" w:rsidR="00EF4634" w:rsidRPr="003C4FC4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151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910.6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9BD0F43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54FF4425" w14:textId="107E0CAB" w:rsidR="00EF4634" w:rsidRPr="00494247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350.42</w:t>
            </w:r>
          </w:p>
        </w:tc>
        <w:tc>
          <w:tcPr>
            <w:tcW w:w="236" w:type="dxa"/>
            <w:vAlign w:val="bottom"/>
          </w:tcPr>
          <w:p w14:paraId="5FE6323B" w14:textId="77777777" w:rsidR="00EF4634" w:rsidRPr="00494247" w:rsidRDefault="00EF4634" w:rsidP="00EF46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D21E5C4" w14:textId="52F4D0F4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463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449.36</w:t>
            </w:r>
          </w:p>
        </w:tc>
      </w:tr>
      <w:tr w:rsidR="00EF4634" w:rsidRPr="00494247" w14:paraId="1E4E5969" w14:textId="77777777">
        <w:trPr>
          <w:trHeight w:val="203"/>
        </w:trPr>
        <w:tc>
          <w:tcPr>
            <w:tcW w:w="2790" w:type="dxa"/>
            <w:vAlign w:val="center"/>
          </w:tcPr>
          <w:p w14:paraId="7A084D86" w14:textId="77A9D0A6" w:rsidR="00EF4634" w:rsidRPr="00556F4A" w:rsidRDefault="00EF4634" w:rsidP="00EF463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  <w:shd w:val="clear" w:color="auto" w:fill="auto"/>
          </w:tcPr>
          <w:p w14:paraId="2B93105B" w14:textId="076A2781" w:rsidR="00EF4634" w:rsidRPr="0052736D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387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139.44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74481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1A3BF3B7" w14:textId="2C59A705" w:rsidR="00EF4634" w:rsidRPr="003C4FC4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45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517</w:t>
            </w:r>
            <w:r w:rsidRPr="007D457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D45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197.4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90167B6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15F45563" w14:textId="2FD93BD9" w:rsidR="00EF4634" w:rsidRPr="00047BB0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418.28</w:t>
            </w:r>
          </w:p>
        </w:tc>
        <w:tc>
          <w:tcPr>
            <w:tcW w:w="236" w:type="dxa"/>
            <w:vAlign w:val="bottom"/>
          </w:tcPr>
          <w:p w14:paraId="597C6724" w14:textId="77777777" w:rsidR="00EF4634" w:rsidRPr="00494247" w:rsidRDefault="00EF4634" w:rsidP="00EF46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48DC86A" w14:textId="6287877E" w:rsidR="00EF4634" w:rsidRPr="00047BB0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536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494.88</w:t>
            </w:r>
          </w:p>
        </w:tc>
      </w:tr>
      <w:tr w:rsidR="00EF4634" w:rsidRPr="00494247" w14:paraId="77EBCADE" w14:textId="77777777">
        <w:trPr>
          <w:trHeight w:val="203"/>
        </w:trPr>
        <w:tc>
          <w:tcPr>
            <w:tcW w:w="2790" w:type="dxa"/>
            <w:vAlign w:val="center"/>
          </w:tcPr>
          <w:p w14:paraId="3EC8CEE3" w14:textId="4DCE36F5" w:rsidR="00EF4634" w:rsidRPr="00D5168C" w:rsidRDefault="00EF4634" w:rsidP="00EF463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38B5A7B7" w14:textId="5B6F9818" w:rsidR="00EF4634" w:rsidRPr="00366D60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550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797.69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EFFBBC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099367C" w14:textId="0CD2715B" w:rsidR="00EF4634" w:rsidRPr="003C4FC4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789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268.0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0CC0F10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2F6A8E63" w14:textId="5542CE1E" w:rsidR="00EF4634" w:rsidRPr="00047BB0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652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393.15</w:t>
            </w:r>
          </w:p>
        </w:tc>
        <w:tc>
          <w:tcPr>
            <w:tcW w:w="236" w:type="dxa"/>
            <w:vAlign w:val="bottom"/>
          </w:tcPr>
          <w:p w14:paraId="25E540F0" w14:textId="77777777" w:rsidR="00EF4634" w:rsidRPr="00494247" w:rsidRDefault="00EF4634" w:rsidP="00EF46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6F8F56A" w14:textId="4F4D8909" w:rsidR="00EF4634" w:rsidRPr="00047BB0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75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184.09</w:t>
            </w:r>
          </w:p>
        </w:tc>
      </w:tr>
      <w:tr w:rsidR="00EF4634" w:rsidRPr="00494247" w14:paraId="47B448EB" w14:textId="77777777">
        <w:trPr>
          <w:trHeight w:val="203"/>
        </w:trPr>
        <w:tc>
          <w:tcPr>
            <w:tcW w:w="2790" w:type="dxa"/>
            <w:vAlign w:val="center"/>
          </w:tcPr>
          <w:p w14:paraId="5E9FECAC" w14:textId="75C2D2FE" w:rsidR="00EF4634" w:rsidRDefault="00EF4634" w:rsidP="00EF463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77AD2" w14:textId="5D11FF60" w:rsidR="00EF4634" w:rsidRPr="00366D60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025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053.95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F9931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4AA8C" w14:textId="1CB092D4" w:rsidR="00EF4634" w:rsidRPr="003C4FC4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458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376.1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A6F63BF" w14:textId="77777777" w:rsidR="00EF4634" w:rsidRPr="00494247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27AA4" w14:textId="0BE60F26" w:rsidR="00EF4634" w:rsidRPr="00047BB0" w:rsidRDefault="007B109C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075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0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161.85</w:t>
            </w:r>
          </w:p>
        </w:tc>
        <w:tc>
          <w:tcPr>
            <w:tcW w:w="236" w:type="dxa"/>
            <w:vAlign w:val="bottom"/>
          </w:tcPr>
          <w:p w14:paraId="4D37C0C4" w14:textId="77777777" w:rsidR="00EF4634" w:rsidRPr="00494247" w:rsidRDefault="00EF4634" w:rsidP="00EF46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EEAFB36" w14:textId="435E2104" w:rsidR="00EF4634" w:rsidRPr="00047BB0" w:rsidRDefault="00EF4634" w:rsidP="00EF46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375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128.33</w:t>
            </w:r>
          </w:p>
        </w:tc>
      </w:tr>
    </w:tbl>
    <w:p w14:paraId="284961EF" w14:textId="3CF0035D" w:rsidR="00A8454F" w:rsidRPr="0063553E" w:rsidRDefault="00D93ED0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93ED0">
        <w:rPr>
          <w:rFonts w:ascii="Angsana New" w:hAnsi="Angsana New"/>
          <w:b/>
          <w:bCs/>
          <w:sz w:val="30"/>
          <w:szCs w:val="30"/>
          <w:cs/>
        </w:rPr>
        <w:t>ทุนจดทะเบียน</w:t>
      </w:r>
    </w:p>
    <w:p w14:paraId="55822050" w14:textId="77777777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ได้เสนอขายหุ้นสามัญเพิ่มทุน จำนวน </w:t>
      </w:r>
      <w:r w:rsidRPr="008A0688">
        <w:rPr>
          <w:rFonts w:ascii="Angsana New" w:hAnsi="Angsana New"/>
          <w:sz w:val="30"/>
          <w:szCs w:val="30"/>
        </w:rPr>
        <w:t xml:space="preserve">130 </w:t>
      </w:r>
      <w:r w:rsidRPr="008A0688">
        <w:rPr>
          <w:rFonts w:ascii="Angsana New" w:hAnsi="Angsana New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/>
          <w:sz w:val="30"/>
          <w:szCs w:val="30"/>
        </w:rPr>
        <w:t>1.00</w:t>
      </w:r>
      <w:r w:rsidRPr="008A0688">
        <w:rPr>
          <w:rFonts w:ascii="Angsana New" w:hAnsi="Angsana New"/>
          <w:sz w:val="30"/>
          <w:szCs w:val="30"/>
          <w:cs/>
        </w:rPr>
        <w:t xml:space="preserve"> บาท ในราคาหุ้นละ </w:t>
      </w:r>
      <w:r>
        <w:rPr>
          <w:rFonts w:ascii="Angsana New" w:hAnsi="Angsana New"/>
          <w:sz w:val="30"/>
          <w:szCs w:val="30"/>
        </w:rPr>
        <w:t>2.50</w:t>
      </w:r>
      <w:r w:rsidRPr="008A0688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คิดเป็นจำนวนเงินรวม </w:t>
      </w:r>
      <w:r w:rsidRPr="008A0688">
        <w:rPr>
          <w:rFonts w:ascii="Angsana New" w:hAnsi="Angsana New"/>
          <w:sz w:val="30"/>
          <w:szCs w:val="30"/>
        </w:rPr>
        <w:t xml:space="preserve">325 </w:t>
      </w:r>
      <w:r w:rsidRPr="008A0688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A0688">
        <w:rPr>
          <w:rFonts w:ascii="Angsana New" w:hAnsi="Angsana New"/>
          <w:sz w:val="30"/>
          <w:szCs w:val="30"/>
          <w:cs/>
        </w:rPr>
        <w:t xml:space="preserve">ได้รับเงินชำระค่าหุ้นเพิ่มทุนดังกล่าวแล้วในวันที่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ได้จดทะเบียนเพิ่มทุนดังกล่าวกับกระทรวงพาณิชย์ เมื่อวันที่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ในการออกจำหน่ายหุ้นสามัญเพิ่มทุนดังกล่าว มีค่าใช้จ่ายทางตรงที่เกี่ยวข้องกับการเสนอขายหุ้นดังกล่าวเป็นจำนวนเงิน </w:t>
      </w:r>
      <w:r w:rsidRPr="008A0688">
        <w:rPr>
          <w:rFonts w:ascii="Angsana New" w:hAnsi="Angsana New"/>
          <w:sz w:val="30"/>
          <w:szCs w:val="30"/>
        </w:rPr>
        <w:t>12.63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>ล้านบาท ซึ่งแสดงเป็นรายการหักจากส่วนเกินมูลค่าหุ้นสามัญ</w:t>
      </w:r>
    </w:p>
    <w:p w14:paraId="2F9F14DA" w14:textId="7C1E8E93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/>
          <w:sz w:val="30"/>
          <w:szCs w:val="30"/>
        </w:rPr>
        <w:t>19</w:t>
      </w:r>
      <w:r w:rsidRPr="008A0688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33B020F7" w14:textId="77777777" w:rsidR="00BF436E" w:rsidRDefault="00BF436E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E678DB0" w14:textId="77777777" w:rsidR="00BF436E" w:rsidRDefault="00BF436E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FD13345" w14:textId="77777777" w:rsidR="00BF436E" w:rsidRDefault="00BF436E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B26192C" w14:textId="77777777" w:rsidR="00BF436E" w:rsidRDefault="00BF436E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7E6514D" w14:textId="22D94E9C" w:rsidR="008A0688" w:rsidRPr="008A0688" w:rsidRDefault="008A0688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lastRenderedPageBreak/>
        <w:t>ทุนสำรองตามกฎหมาย</w:t>
      </w:r>
    </w:p>
    <w:p w14:paraId="05A96CA0" w14:textId="19AD93FF" w:rsidR="008A0688" w:rsidRDefault="008A068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5D0157C" w14:textId="4E3DBFBD" w:rsidR="008A0688" w:rsidRDefault="003E53D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E53D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11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  <w:lang w:val="en-US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54F79">
        <w:rPr>
          <w:rFonts w:ascii="Angsana New" w:hAnsi="Angsana New"/>
          <w:sz w:val="30"/>
          <w:szCs w:val="30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="00E54F79">
        <w:rPr>
          <w:rFonts w:ascii="Angsana New" w:hAnsi="Angsana New"/>
          <w:sz w:val="30"/>
          <w:szCs w:val="30"/>
        </w:rPr>
        <w:t>2565</w:t>
      </w:r>
      <w:r w:rsidRPr="003E53D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0.06</w:t>
      </w:r>
      <w:r w:rsidRPr="003E53D9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3E53D9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27</w:t>
      </w:r>
      <w:r w:rsidRPr="003E53D9">
        <w:rPr>
          <w:rFonts w:ascii="Angsana New" w:hAnsi="Angsana New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="00E54F79">
        <w:rPr>
          <w:rFonts w:ascii="Angsana New" w:hAnsi="Angsana New"/>
          <w:sz w:val="30"/>
          <w:szCs w:val="30"/>
        </w:rPr>
        <w:t>28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</w:rPr>
        <w:t>2566</w:t>
      </w:r>
    </w:p>
    <w:p w14:paraId="3B621B90" w14:textId="47035816" w:rsidR="00826FFE" w:rsidRDefault="00AA50E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A50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15</w:t>
      </w:r>
      <w:r w:rsidRPr="00AA50EE">
        <w:rPr>
          <w:rFonts w:ascii="Angsana New" w:hAnsi="Angsana New"/>
          <w:sz w:val="30"/>
          <w:szCs w:val="30"/>
          <w:cs/>
        </w:rPr>
        <w:t xml:space="preserve"> สิงหาคม </w:t>
      </w:r>
      <w:r w:rsidR="00E54F79"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E54F79">
        <w:rPr>
          <w:rFonts w:ascii="Angsana New" w:hAnsi="Angsana New"/>
          <w:sz w:val="30"/>
          <w:szCs w:val="30"/>
        </w:rPr>
        <w:t>4</w:t>
      </w:r>
      <w:r w:rsidRPr="00AA50EE">
        <w:rPr>
          <w:rFonts w:ascii="Angsana New" w:hAnsi="Angsana New"/>
          <w:sz w:val="30"/>
          <w:szCs w:val="30"/>
          <w:cs/>
        </w:rPr>
        <w:t>/</w:t>
      </w:r>
      <w:r w:rsidR="00E54F79"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ได้มีมติอนุมัติให้จ่ายเงินปันผลระหว่างกาลให้แก่ผู้ถือหุ้นจากผลการดำเนินงาน สิ้นสุดวันที่ </w:t>
      </w:r>
      <w:r w:rsidR="00E54F79">
        <w:rPr>
          <w:rFonts w:ascii="Angsana New" w:hAnsi="Angsana New"/>
          <w:sz w:val="30"/>
          <w:szCs w:val="30"/>
        </w:rPr>
        <w:t>30</w:t>
      </w:r>
      <w:r w:rsidRPr="00AA50E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E54F79"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0.03</w:t>
      </w:r>
      <w:r w:rsidRPr="00AA50EE">
        <w:rPr>
          <w:rFonts w:ascii="Angsana New" w:hAnsi="Angsana New"/>
          <w:sz w:val="30"/>
          <w:szCs w:val="30"/>
          <w:cs/>
        </w:rPr>
        <w:t xml:space="preserve"> บาทจำนวน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13.50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ล้านบา</w:t>
      </w:r>
      <w:r w:rsidRPr="007B109C">
        <w:rPr>
          <w:rFonts w:ascii="Angsana New" w:hAnsi="Angsana New"/>
          <w:sz w:val="30"/>
          <w:szCs w:val="30"/>
          <w:cs/>
        </w:rPr>
        <w:t xml:space="preserve">ท </w:t>
      </w:r>
      <w:r w:rsidR="000138D1" w:rsidRPr="003E53D9">
        <w:rPr>
          <w:rFonts w:ascii="Angsana New" w:hAnsi="Angsana New"/>
          <w:sz w:val="30"/>
          <w:szCs w:val="30"/>
          <w:cs/>
        </w:rPr>
        <w:t>โดยเงินปันผล</w:t>
      </w:r>
      <w:r w:rsidR="000138D1" w:rsidRPr="000138D1">
        <w:rPr>
          <w:rFonts w:ascii="Angsana New" w:hAnsi="Angsana New"/>
          <w:sz w:val="30"/>
          <w:szCs w:val="30"/>
          <w:cs/>
        </w:rPr>
        <w:t>ดังกล่าวได้จ่ายในวันที่</w:t>
      </w:r>
      <w:r w:rsidRPr="000138D1">
        <w:rPr>
          <w:rFonts w:ascii="Angsana New" w:hAnsi="Angsana New"/>
          <w:sz w:val="30"/>
          <w:szCs w:val="30"/>
          <w:cs/>
        </w:rPr>
        <w:t xml:space="preserve"> </w:t>
      </w:r>
      <w:r w:rsidR="00E54F79" w:rsidRPr="000138D1">
        <w:rPr>
          <w:rFonts w:ascii="Angsana New" w:hAnsi="Angsana New"/>
          <w:sz w:val="30"/>
          <w:szCs w:val="30"/>
        </w:rPr>
        <w:t>12</w:t>
      </w:r>
      <w:r w:rsidRPr="000138D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54F79" w:rsidRPr="000138D1">
        <w:rPr>
          <w:rFonts w:ascii="Angsana New" w:hAnsi="Angsana New"/>
          <w:sz w:val="30"/>
          <w:szCs w:val="30"/>
        </w:rPr>
        <w:t>2566</w:t>
      </w:r>
    </w:p>
    <w:p w14:paraId="4AA313C5" w14:textId="1FE8E016" w:rsidR="00085CFB" w:rsidRPr="00085CFB" w:rsidRDefault="00085CFB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E97546" w14:textId="6A39BB3E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คำนวณโดยการหารยอดกำไรสำหรับงวด 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16423994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สำหรับงวด </w:t>
      </w:r>
      <w:r w:rsidR="00940637">
        <w:rPr>
          <w:rFonts w:ascii="Angsana New" w:hAnsi="Angsana New"/>
          <w:sz w:val="30"/>
          <w:szCs w:val="30"/>
        </w:rPr>
        <w:t>3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940637">
        <w:rPr>
          <w:rFonts w:ascii="Angsana New" w:hAnsi="Angsana New"/>
          <w:sz w:val="30"/>
          <w:szCs w:val="30"/>
        </w:rPr>
        <w:t>9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085CFB">
        <w:rPr>
          <w:rFonts w:ascii="Angsana New" w:hAnsi="Angsana New"/>
          <w:sz w:val="30"/>
          <w:szCs w:val="30"/>
        </w:rPr>
        <w:t xml:space="preserve">30 </w:t>
      </w:r>
      <w:r w:rsidRPr="00085CF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085CFB">
        <w:rPr>
          <w:rFonts w:ascii="Angsana New" w:hAnsi="Angsana New"/>
          <w:sz w:val="30"/>
          <w:szCs w:val="30"/>
        </w:rPr>
        <w:t>256</w:t>
      </w:r>
      <w:r w:rsidR="0042474A">
        <w:rPr>
          <w:rFonts w:ascii="Angsana New" w:hAnsi="Angsana New"/>
          <w:sz w:val="30"/>
          <w:szCs w:val="30"/>
          <w:lang w:val="en-US"/>
        </w:rPr>
        <w:t>6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และ </w:t>
      </w:r>
      <w:r w:rsidRPr="00085CFB">
        <w:rPr>
          <w:rFonts w:ascii="Angsana New" w:hAnsi="Angsana New"/>
          <w:sz w:val="30"/>
          <w:szCs w:val="30"/>
        </w:rPr>
        <w:t>256</w:t>
      </w:r>
      <w:r w:rsidR="00CA022C">
        <w:rPr>
          <w:rFonts w:ascii="Angsana New" w:hAnsi="Angsana New" w:hint="cs"/>
          <w:sz w:val="30"/>
          <w:szCs w:val="30"/>
          <w:cs/>
        </w:rPr>
        <w:t>5</w:t>
      </w:r>
    </w:p>
    <w:tbl>
      <w:tblPr>
        <w:tblW w:w="103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246"/>
        <w:gridCol w:w="236"/>
        <w:gridCol w:w="118"/>
        <w:gridCol w:w="236"/>
        <w:gridCol w:w="928"/>
        <w:gridCol w:w="236"/>
        <w:gridCol w:w="400"/>
        <w:gridCol w:w="236"/>
        <w:gridCol w:w="1236"/>
        <w:gridCol w:w="236"/>
        <w:gridCol w:w="94"/>
        <w:gridCol w:w="236"/>
        <w:gridCol w:w="1564"/>
      </w:tblGrid>
      <w:tr w:rsidR="0011647A" w:rsidRPr="00494247" w14:paraId="47DBA0F0" w14:textId="77777777" w:rsidTr="00603989">
        <w:tc>
          <w:tcPr>
            <w:tcW w:w="3348" w:type="dxa"/>
          </w:tcPr>
          <w:p w14:paraId="15C3DFF8" w14:textId="77777777" w:rsidR="0011647A" w:rsidRPr="00494247" w:rsidRDefault="0011647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2" w:name="_Hlk146546324"/>
          </w:p>
        </w:tc>
        <w:tc>
          <w:tcPr>
            <w:tcW w:w="1246" w:type="dxa"/>
          </w:tcPr>
          <w:p w14:paraId="1673E179" w14:textId="77777777" w:rsidR="0011647A" w:rsidRPr="00494247" w:rsidRDefault="0011647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D9128" w14:textId="77777777" w:rsidR="0011647A" w:rsidRPr="00494247" w:rsidRDefault="0011647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15D6A033" w14:textId="77777777" w:rsidR="0011647A" w:rsidRPr="00494247" w:rsidRDefault="0011647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C70F5" w14:textId="77777777" w:rsidR="0011647A" w:rsidRPr="00494247" w:rsidRDefault="0011647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2" w:type="dxa"/>
            <w:gridSpan w:val="7"/>
          </w:tcPr>
          <w:p w14:paraId="6F165C30" w14:textId="77777777" w:rsidR="0011647A" w:rsidRPr="00494247" w:rsidRDefault="0011647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97051" w:rsidRPr="00494247" w14:paraId="7C3DABA6" w14:textId="77777777" w:rsidTr="00603989">
        <w:tc>
          <w:tcPr>
            <w:tcW w:w="3348" w:type="dxa"/>
          </w:tcPr>
          <w:p w14:paraId="7FFA8933" w14:textId="77777777" w:rsidR="00697051" w:rsidRPr="00494247" w:rsidRDefault="0069705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96E5D97" w14:textId="77777777" w:rsidR="00697051" w:rsidRPr="00494247" w:rsidRDefault="0069705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951A2" w14:textId="77777777" w:rsidR="00697051" w:rsidRPr="00494247" w:rsidRDefault="0069705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428D7D48" w14:textId="77777777" w:rsidR="00697051" w:rsidRPr="00494247" w:rsidRDefault="0069705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0C0D4B" w14:textId="77777777" w:rsidR="00697051" w:rsidRPr="00494247" w:rsidRDefault="0069705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2" w:type="dxa"/>
            <w:gridSpan w:val="7"/>
            <w:tcBorders>
              <w:bottom w:val="single" w:sz="4" w:space="0" w:color="auto"/>
            </w:tcBorders>
          </w:tcPr>
          <w:p w14:paraId="6E66E3CA" w14:textId="7A08DF30" w:rsidR="00697051" w:rsidRPr="00494247" w:rsidRDefault="00697051" w:rsidP="0069705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558B" w:rsidRPr="00494247" w14:paraId="7F8FD757" w14:textId="77777777" w:rsidTr="0018414E">
        <w:tc>
          <w:tcPr>
            <w:tcW w:w="3348" w:type="dxa"/>
          </w:tcPr>
          <w:p w14:paraId="41DD2DD7" w14:textId="77777777" w:rsidR="0094558B" w:rsidRPr="00494247" w:rsidRDefault="0094558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D3471B0" w14:textId="77777777" w:rsidR="0094558B" w:rsidRPr="00494247" w:rsidRDefault="0094558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FA4BF2" w14:textId="77777777" w:rsidR="0094558B" w:rsidRPr="00494247" w:rsidRDefault="0094558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3"/>
          </w:tcPr>
          <w:p w14:paraId="0040690C" w14:textId="77777777" w:rsidR="0094558B" w:rsidRPr="00494247" w:rsidRDefault="0094558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0A9493" w14:textId="77777777" w:rsidR="0094558B" w:rsidRPr="00494247" w:rsidRDefault="0094558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0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038EF4" w14:textId="6F750282" w:rsidR="0094558B" w:rsidRPr="0094558B" w:rsidRDefault="0094558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55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558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4558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87C48" w:rsidRPr="00494247" w14:paraId="6D1DAD15" w14:textId="77777777" w:rsidTr="00603989">
        <w:tc>
          <w:tcPr>
            <w:tcW w:w="3348" w:type="dxa"/>
          </w:tcPr>
          <w:p w14:paraId="4FB9E8A2" w14:textId="77777777" w:rsidR="00B87C48" w:rsidRPr="00494247" w:rsidRDefault="00B87C4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556D8F3" w14:textId="77777777" w:rsidR="00B87C48" w:rsidRPr="00494247" w:rsidRDefault="00B87C4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CDB753" w14:textId="77777777" w:rsidR="00B87C48" w:rsidRPr="00494247" w:rsidRDefault="00B87C4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3"/>
          </w:tcPr>
          <w:p w14:paraId="2A1E79B3" w14:textId="6DB3C9EF" w:rsidR="00B87C48" w:rsidRPr="00494247" w:rsidRDefault="00B87C4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2FA29D" w14:textId="77777777" w:rsidR="00B87C48" w:rsidRPr="00494247" w:rsidRDefault="00B87C4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EBDFB4" w14:textId="64961E50" w:rsidR="00B87C48" w:rsidRPr="00494247" w:rsidRDefault="00B87C4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697D7E8D" w14:textId="1B22B0F8" w:rsidR="00B87C48" w:rsidRPr="00494247" w:rsidRDefault="00B87C4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7E5207" w14:textId="08B65536" w:rsidR="00B87C48" w:rsidRPr="00494247" w:rsidRDefault="00B87C4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11647A" w:rsidRPr="00494247" w14:paraId="681E03A7" w14:textId="77777777" w:rsidTr="00AA459B">
        <w:trPr>
          <w:trHeight w:val="203"/>
        </w:trPr>
        <w:tc>
          <w:tcPr>
            <w:tcW w:w="3348" w:type="dxa"/>
            <w:vAlign w:val="center"/>
          </w:tcPr>
          <w:p w14:paraId="7E7DA8AA" w14:textId="39DDF2FA" w:rsidR="0011647A" w:rsidRPr="00C00D2A" w:rsidRDefault="0011647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</w:t>
            </w:r>
            <w:r w:rsidR="00C00D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C00D2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 w:rsidR="00C00D2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</w:t>
            </w:r>
          </w:p>
        </w:tc>
        <w:tc>
          <w:tcPr>
            <w:tcW w:w="1246" w:type="dxa"/>
            <w:shd w:val="clear" w:color="auto" w:fill="auto"/>
          </w:tcPr>
          <w:p w14:paraId="35BC705A" w14:textId="77777777" w:rsidR="0011647A" w:rsidRPr="00494247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2F0A6F" w14:textId="77777777" w:rsidR="0011647A" w:rsidRPr="00494247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3"/>
            <w:shd w:val="clear" w:color="auto" w:fill="auto"/>
          </w:tcPr>
          <w:p w14:paraId="3CB000B8" w14:textId="086F752C" w:rsidR="0011647A" w:rsidRPr="003C4FC4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1855C1" w14:textId="77777777" w:rsidR="0011647A" w:rsidRPr="00494247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9EAED3" w14:textId="596DA03E" w:rsidR="0011647A" w:rsidRPr="00494247" w:rsidRDefault="00D775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937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027.14</w:t>
            </w:r>
          </w:p>
        </w:tc>
        <w:tc>
          <w:tcPr>
            <w:tcW w:w="236" w:type="dxa"/>
            <w:vAlign w:val="bottom"/>
          </w:tcPr>
          <w:p w14:paraId="61A582BB" w14:textId="77777777" w:rsidR="0011647A" w:rsidRPr="00494247" w:rsidRDefault="001164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gridSpan w:val="3"/>
          </w:tcPr>
          <w:p w14:paraId="259534F9" w14:textId="150A855F" w:rsidR="0011647A" w:rsidRPr="00494247" w:rsidRDefault="00D775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42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160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754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143.91</w:t>
            </w:r>
          </w:p>
        </w:tc>
      </w:tr>
      <w:tr w:rsidR="0056629E" w:rsidRPr="00047BB0" w14:paraId="228D8D6F" w14:textId="77777777" w:rsidTr="00AA459B">
        <w:trPr>
          <w:trHeight w:val="203"/>
        </w:trPr>
        <w:tc>
          <w:tcPr>
            <w:tcW w:w="3348" w:type="dxa"/>
            <w:vAlign w:val="center"/>
          </w:tcPr>
          <w:p w14:paraId="627F1DA5" w14:textId="77777777" w:rsidR="0056629E" w:rsidRPr="00D5168C" w:rsidRDefault="0056629E" w:rsidP="0056629E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46" w:type="dxa"/>
            <w:shd w:val="clear" w:color="auto" w:fill="auto"/>
          </w:tcPr>
          <w:p w14:paraId="41A12612" w14:textId="77777777" w:rsidR="0056629E" w:rsidRPr="0024362F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3E664A" w14:textId="77777777" w:rsidR="0056629E" w:rsidRPr="00494247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3"/>
            <w:shd w:val="clear" w:color="auto" w:fill="auto"/>
          </w:tcPr>
          <w:p w14:paraId="2E9DE4A7" w14:textId="2BBF8D14" w:rsidR="0056629E" w:rsidRPr="003C4FC4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5997BB" w14:textId="77777777" w:rsidR="0056629E" w:rsidRPr="00494247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gridSpan w:val="3"/>
            <w:shd w:val="clear" w:color="auto" w:fill="auto"/>
          </w:tcPr>
          <w:p w14:paraId="74D91C0B" w14:textId="77777777" w:rsidR="0056629E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A1EE28F" w14:textId="4815D738" w:rsidR="0056629E" w:rsidRPr="00047BB0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  <w:tc>
          <w:tcPr>
            <w:tcW w:w="236" w:type="dxa"/>
            <w:vAlign w:val="bottom"/>
          </w:tcPr>
          <w:p w14:paraId="6DE66B14" w14:textId="77777777" w:rsidR="0056629E" w:rsidRPr="00494247" w:rsidRDefault="0056629E" w:rsidP="005662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gridSpan w:val="3"/>
          </w:tcPr>
          <w:p w14:paraId="08EE57B0" w14:textId="77777777" w:rsidR="0056629E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7BAC112" w14:textId="3AA6B455" w:rsidR="0056629E" w:rsidRPr="00047BB0" w:rsidRDefault="0056629E" w:rsidP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</w:tr>
      <w:tr w:rsidR="0011647A" w:rsidRPr="00047BB0" w14:paraId="5385B3B6" w14:textId="77777777" w:rsidTr="00AA459B">
        <w:trPr>
          <w:trHeight w:val="203"/>
        </w:trPr>
        <w:tc>
          <w:tcPr>
            <w:tcW w:w="3348" w:type="dxa"/>
            <w:vAlign w:val="center"/>
          </w:tcPr>
          <w:p w14:paraId="2B779026" w14:textId="77777777" w:rsidR="0011647A" w:rsidRDefault="0011647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46" w:type="dxa"/>
            <w:shd w:val="clear" w:color="auto" w:fill="auto"/>
          </w:tcPr>
          <w:p w14:paraId="24E1DDD2" w14:textId="77777777" w:rsidR="0011647A" w:rsidRPr="0024362F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0776DE" w14:textId="77777777" w:rsidR="0011647A" w:rsidRPr="00494247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3"/>
            <w:shd w:val="clear" w:color="auto" w:fill="auto"/>
          </w:tcPr>
          <w:p w14:paraId="2167D142" w14:textId="6E93FFD2" w:rsidR="0011647A" w:rsidRPr="003C4FC4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D383B4" w14:textId="77777777" w:rsidR="0011647A" w:rsidRPr="00494247" w:rsidRDefault="0011647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0691C" w14:textId="4A14A68D" w:rsidR="0011647A" w:rsidRPr="00047BB0" w:rsidRDefault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0.03</w:t>
            </w:r>
          </w:p>
        </w:tc>
        <w:tc>
          <w:tcPr>
            <w:tcW w:w="236" w:type="dxa"/>
            <w:vAlign w:val="bottom"/>
          </w:tcPr>
          <w:p w14:paraId="427D0D0C" w14:textId="77777777" w:rsidR="0011647A" w:rsidRPr="00494247" w:rsidRDefault="001164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6A4FD6" w14:textId="75265486" w:rsidR="0011647A" w:rsidRPr="00047BB0" w:rsidRDefault="005662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0.09</w:t>
            </w:r>
          </w:p>
        </w:tc>
      </w:tr>
      <w:tr w:rsidR="00085CFB" w:rsidRPr="00494247" w14:paraId="58BEC664" w14:textId="77777777" w:rsidTr="00603989">
        <w:tc>
          <w:tcPr>
            <w:tcW w:w="3348" w:type="dxa"/>
          </w:tcPr>
          <w:p w14:paraId="4583348E" w14:textId="77777777" w:rsidR="00085CFB" w:rsidRPr="00494247" w:rsidRDefault="00085CF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gridSpan w:val="3"/>
          </w:tcPr>
          <w:p w14:paraId="55841443" w14:textId="77777777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A1EAA" w14:textId="77777777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gridSpan w:val="3"/>
          </w:tcPr>
          <w:p w14:paraId="6A472ECE" w14:textId="77777777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B86E0" w14:textId="77777777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6" w:type="dxa"/>
            <w:gridSpan w:val="5"/>
          </w:tcPr>
          <w:p w14:paraId="3ADD0A43" w14:textId="77777777" w:rsidR="00BF436E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</w:t>
            </w:r>
          </w:p>
          <w:p w14:paraId="4BD22ABF" w14:textId="5C9E2ACE" w:rsidR="00085CFB" w:rsidRPr="00494247" w:rsidRDefault="00085CF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1647A" w:rsidRPr="00494247" w14:paraId="08609E50" w14:textId="77777777" w:rsidTr="00603989">
        <w:tc>
          <w:tcPr>
            <w:tcW w:w="3348" w:type="dxa"/>
          </w:tcPr>
          <w:p w14:paraId="39CB797F" w14:textId="77777777" w:rsidR="0011647A" w:rsidRPr="00494247" w:rsidRDefault="0011647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2" w:type="dxa"/>
            <w:gridSpan w:val="13"/>
            <w:tcBorders>
              <w:bottom w:val="single" w:sz="4" w:space="0" w:color="auto"/>
            </w:tcBorders>
          </w:tcPr>
          <w:p w14:paraId="44FBBBCE" w14:textId="24BE48C1" w:rsidR="0011647A" w:rsidRPr="00494247" w:rsidRDefault="00B240C5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CFB" w:rsidRPr="00494247" w14:paraId="365ED2C3" w14:textId="77777777" w:rsidTr="00603989">
        <w:tc>
          <w:tcPr>
            <w:tcW w:w="3348" w:type="dxa"/>
          </w:tcPr>
          <w:p w14:paraId="29CDBE79" w14:textId="77777777" w:rsidR="00085CFB" w:rsidRPr="00494247" w:rsidRDefault="00085CF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11011F" w14:textId="35C26594" w:rsidR="00085CFB" w:rsidRPr="00494247" w:rsidRDefault="00085CF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BD3B8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64E1F3" w14:textId="77777777" w:rsidR="00085CFB" w:rsidRPr="00494247" w:rsidRDefault="00085CF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13CD908" w14:textId="2EA3CEB8" w:rsidR="00085CFB" w:rsidRPr="00494247" w:rsidRDefault="00085CF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BD3B8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2474A" w:rsidRPr="00494247" w14:paraId="4FBEF485" w14:textId="77777777" w:rsidTr="003E47B5">
        <w:tc>
          <w:tcPr>
            <w:tcW w:w="3348" w:type="dxa"/>
          </w:tcPr>
          <w:p w14:paraId="6EC847EC" w14:textId="77777777" w:rsidR="0042474A" w:rsidRPr="00494247" w:rsidRDefault="0042474A" w:rsidP="0042474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7C14B6" w14:textId="0AE4D7AC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sz w:val="29"/>
                <w:szCs w:val="29"/>
              </w:rPr>
              <w:t>256</w:t>
            </w:r>
            <w:r w:rsidR="002553F7">
              <w:rPr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3333D9" w14:textId="77777777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5912B5" w14:textId="0D02E07C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sz w:val="29"/>
                <w:szCs w:val="29"/>
              </w:rPr>
              <w:t>2565</w:t>
            </w:r>
          </w:p>
        </w:tc>
        <w:tc>
          <w:tcPr>
            <w:tcW w:w="236" w:type="dxa"/>
          </w:tcPr>
          <w:p w14:paraId="2E2F5B6F" w14:textId="77777777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D37536" w14:textId="70B69CE1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4478D3" w14:textId="77777777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0DDC1930" w14:textId="1B73F49E" w:rsidR="0042474A" w:rsidRPr="00940637" w:rsidRDefault="0042474A" w:rsidP="004247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sz w:val="29"/>
                <w:szCs w:val="29"/>
              </w:rPr>
              <w:t>2565</w:t>
            </w:r>
          </w:p>
        </w:tc>
      </w:tr>
      <w:tr w:rsidR="0042474A" w:rsidRPr="00494247" w14:paraId="76F8CCC3" w14:textId="77777777" w:rsidTr="003E47B5">
        <w:trPr>
          <w:trHeight w:val="203"/>
        </w:trPr>
        <w:tc>
          <w:tcPr>
            <w:tcW w:w="3348" w:type="dxa"/>
            <w:vAlign w:val="center"/>
          </w:tcPr>
          <w:p w14:paraId="6BB760FD" w14:textId="55C85D4D" w:rsidR="0042474A" w:rsidRPr="00494247" w:rsidRDefault="00C00D2A" w:rsidP="0042474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510BF78" w14:textId="4589A0F4" w:rsidR="0042474A" w:rsidRPr="00494247" w:rsidRDefault="0056629E" w:rsidP="004247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</w:rPr>
              <w:t>184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</w:rPr>
              <w:t>057.57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E5EA6" w14:textId="77777777" w:rsidR="0042474A" w:rsidRPr="00494247" w:rsidRDefault="0042474A" w:rsidP="004247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14:paraId="56D1CA1D" w14:textId="11B8C3E1" w:rsidR="0042474A" w:rsidRPr="003C4FC4" w:rsidRDefault="0042474A" w:rsidP="004247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80E26">
              <w:rPr>
                <w:rFonts w:ascii="Angsana New" w:hAnsi="Angsana New"/>
                <w:color w:val="000000"/>
                <w:sz w:val="30"/>
                <w:szCs w:val="30"/>
              </w:rPr>
              <w:t>6,519,741.63</w:t>
            </w:r>
          </w:p>
        </w:tc>
        <w:tc>
          <w:tcPr>
            <w:tcW w:w="236" w:type="dxa"/>
            <w:shd w:val="clear" w:color="auto" w:fill="auto"/>
          </w:tcPr>
          <w:p w14:paraId="4943A323" w14:textId="77777777" w:rsidR="0042474A" w:rsidRPr="00494247" w:rsidRDefault="0042474A" w:rsidP="004247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63F12" w14:textId="5102241A" w:rsidR="0042474A" w:rsidRPr="00494247" w:rsidRDefault="0056629E" w:rsidP="004247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42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407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174.34</w:t>
            </w:r>
          </w:p>
        </w:tc>
        <w:tc>
          <w:tcPr>
            <w:tcW w:w="236" w:type="dxa"/>
            <w:vAlign w:val="bottom"/>
          </w:tcPr>
          <w:p w14:paraId="303E68B6" w14:textId="77777777" w:rsidR="0042474A" w:rsidRPr="00494247" w:rsidRDefault="0042474A" w:rsidP="0042474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543D96B" w14:textId="12DC822A" w:rsidR="0042474A" w:rsidRPr="00494247" w:rsidRDefault="0042474A" w:rsidP="004247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B515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27,556,650.24</w:t>
            </w:r>
          </w:p>
        </w:tc>
      </w:tr>
      <w:tr w:rsidR="00AA459B" w:rsidRPr="00494247" w14:paraId="52BFFD4C" w14:textId="77777777" w:rsidTr="003E47B5">
        <w:trPr>
          <w:trHeight w:val="203"/>
        </w:trPr>
        <w:tc>
          <w:tcPr>
            <w:tcW w:w="3348" w:type="dxa"/>
            <w:vAlign w:val="center"/>
          </w:tcPr>
          <w:p w14:paraId="695ED2CA" w14:textId="29CD9B6C" w:rsidR="00AA459B" w:rsidRPr="00D5168C" w:rsidRDefault="00AA459B" w:rsidP="00AA459B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600" w:type="dxa"/>
            <w:gridSpan w:val="3"/>
            <w:shd w:val="clear" w:color="auto" w:fill="auto"/>
          </w:tcPr>
          <w:p w14:paraId="28721B73" w14:textId="77777777" w:rsidR="00AA459B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5C971B0" w14:textId="3C93D2DC" w:rsidR="00AA459B" w:rsidRPr="0024362F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1B52C4" w14:textId="77777777" w:rsidR="00AA459B" w:rsidRPr="00494247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14:paraId="2F8296A5" w14:textId="77777777" w:rsidR="00AA459B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42FD59" w14:textId="3FD9F30F" w:rsidR="00AA459B" w:rsidRPr="003C4FC4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  <w:tc>
          <w:tcPr>
            <w:tcW w:w="236" w:type="dxa"/>
            <w:shd w:val="clear" w:color="auto" w:fill="auto"/>
          </w:tcPr>
          <w:p w14:paraId="57FE187F" w14:textId="77777777" w:rsidR="00AA459B" w:rsidRPr="00494247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54F7157F" w14:textId="77777777" w:rsidR="00AA459B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9FE9FD2" w14:textId="260083F4" w:rsidR="00AA459B" w:rsidRPr="00047BB0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  <w:tc>
          <w:tcPr>
            <w:tcW w:w="236" w:type="dxa"/>
            <w:vAlign w:val="bottom"/>
          </w:tcPr>
          <w:p w14:paraId="48461368" w14:textId="77777777" w:rsidR="00AA459B" w:rsidRPr="00494247" w:rsidRDefault="00AA459B" w:rsidP="00AA459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C2732BC" w14:textId="77777777" w:rsidR="00AA459B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36347A2" w14:textId="66D23BBF" w:rsidR="00AA459B" w:rsidRPr="00047BB0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385,238,095.24</w:t>
            </w:r>
          </w:p>
        </w:tc>
      </w:tr>
      <w:tr w:rsidR="00AA459B" w:rsidRPr="00494247" w14:paraId="53995CDB" w14:textId="77777777" w:rsidTr="003E47B5">
        <w:trPr>
          <w:trHeight w:val="203"/>
        </w:trPr>
        <w:tc>
          <w:tcPr>
            <w:tcW w:w="3348" w:type="dxa"/>
            <w:vAlign w:val="center"/>
          </w:tcPr>
          <w:p w14:paraId="2A653895" w14:textId="06824559" w:rsidR="00AA459B" w:rsidRDefault="00AA459B" w:rsidP="00AA459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87C28" w14:textId="70D65E94" w:rsidR="00AA459B" w:rsidRPr="0024362F" w:rsidRDefault="0056629E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</w:rPr>
              <w:t>0.03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FBDB4" w14:textId="77777777" w:rsidR="00AA459B" w:rsidRPr="00494247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DA4EA" w14:textId="069F93BD" w:rsidR="00AA459B" w:rsidRPr="003C4FC4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0.01</w:t>
            </w:r>
          </w:p>
        </w:tc>
        <w:tc>
          <w:tcPr>
            <w:tcW w:w="236" w:type="dxa"/>
            <w:shd w:val="clear" w:color="auto" w:fill="auto"/>
          </w:tcPr>
          <w:p w14:paraId="034C8F09" w14:textId="77777777" w:rsidR="00AA459B" w:rsidRPr="00494247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0092" w14:textId="6D68FA00" w:rsidR="00AA459B" w:rsidRPr="00047BB0" w:rsidRDefault="0056629E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6629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0.09</w:t>
            </w:r>
          </w:p>
        </w:tc>
        <w:tc>
          <w:tcPr>
            <w:tcW w:w="236" w:type="dxa"/>
            <w:vAlign w:val="bottom"/>
          </w:tcPr>
          <w:p w14:paraId="52DAB2A3" w14:textId="77777777" w:rsidR="00AA459B" w:rsidRPr="00494247" w:rsidRDefault="00AA459B" w:rsidP="00AA459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B0400A4" w14:textId="1C254C69" w:rsidR="00AA459B" w:rsidRPr="00047BB0" w:rsidRDefault="00AA459B" w:rsidP="00AA459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0.07</w:t>
            </w:r>
          </w:p>
        </w:tc>
      </w:tr>
    </w:tbl>
    <w:bookmarkEnd w:id="22"/>
    <w:p w14:paraId="4C757EDF" w14:textId="49271ED8" w:rsidR="00085CFB" w:rsidRPr="00D62918" w:rsidRDefault="00781B31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ค่าตอบแทนผู้บริหาร</w:t>
      </w:r>
    </w:p>
    <w:p w14:paraId="2453DC99" w14:textId="5FF6AA16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212BF20E" w:rsidR="00781B31" w:rsidRDefault="00781B31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 xml:space="preserve">ค่าตอบแทนที่จ่ายให้แก่ผู้บริหารสำคัญ สำหรับงวด </w:t>
      </w:r>
      <w:r w:rsidR="00D833F3">
        <w:rPr>
          <w:rFonts w:ascii="Angsana New" w:hAnsi="Angsana New"/>
          <w:sz w:val="30"/>
          <w:szCs w:val="30"/>
        </w:rPr>
        <w:t>3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781B31">
        <w:rPr>
          <w:rFonts w:ascii="Angsana New" w:hAnsi="Angsana New"/>
          <w:sz w:val="30"/>
          <w:szCs w:val="30"/>
        </w:rPr>
        <w:t xml:space="preserve">9 </w:t>
      </w:r>
      <w:r w:rsidRPr="00781B31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781B31">
        <w:rPr>
          <w:rFonts w:ascii="Angsana New" w:hAnsi="Angsana New"/>
          <w:sz w:val="30"/>
          <w:szCs w:val="30"/>
        </w:rPr>
        <w:t xml:space="preserve">30 </w:t>
      </w:r>
      <w:r w:rsidRPr="00781B3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81B31">
        <w:rPr>
          <w:rFonts w:ascii="Angsana New" w:hAnsi="Angsana New"/>
          <w:sz w:val="30"/>
          <w:szCs w:val="30"/>
        </w:rPr>
        <w:t>256</w:t>
      </w:r>
      <w:r w:rsidR="003D7A89">
        <w:rPr>
          <w:rFonts w:ascii="Angsana New" w:hAnsi="Angsana New"/>
          <w:sz w:val="30"/>
          <w:szCs w:val="30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>256</w:t>
      </w:r>
      <w:r w:rsidR="00BB72A5">
        <w:rPr>
          <w:rFonts w:ascii="Angsana New" w:hAnsi="Angsana New"/>
          <w:sz w:val="30"/>
          <w:szCs w:val="30"/>
        </w:rPr>
        <w:t>5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2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246"/>
        <w:gridCol w:w="236"/>
        <w:gridCol w:w="1282"/>
        <w:gridCol w:w="236"/>
        <w:gridCol w:w="1872"/>
        <w:gridCol w:w="236"/>
        <w:gridCol w:w="1894"/>
      </w:tblGrid>
      <w:tr w:rsidR="00234F27" w:rsidRPr="00494247" w14:paraId="61BF8750" w14:textId="77777777" w:rsidTr="0094558B">
        <w:tc>
          <w:tcPr>
            <w:tcW w:w="3209" w:type="dxa"/>
          </w:tcPr>
          <w:p w14:paraId="5670FA08" w14:textId="77777777" w:rsidR="00234F27" w:rsidRPr="00494247" w:rsidRDefault="00234F27" w:rsidP="00871B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734D8C0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C2167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4A5C96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CEBD1D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 w14:paraId="1539B41D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34F27" w:rsidRPr="00494247" w14:paraId="1EC05DBD" w14:textId="77777777" w:rsidTr="0094558B">
        <w:tc>
          <w:tcPr>
            <w:tcW w:w="3209" w:type="dxa"/>
          </w:tcPr>
          <w:p w14:paraId="0BB6EC8B" w14:textId="77777777" w:rsidR="00234F27" w:rsidRPr="00494247" w:rsidRDefault="00234F27" w:rsidP="00871B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39D5A3B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9B32B8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AF599E8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1E23AF" w14:textId="77777777" w:rsidR="00234F27" w:rsidRPr="00494247" w:rsidRDefault="00234F27" w:rsidP="00871B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5E4BD893" w14:textId="77777777" w:rsidR="00234F27" w:rsidRPr="00494247" w:rsidRDefault="00234F27" w:rsidP="00871B8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558B" w:rsidRPr="00494247" w14:paraId="43E24FA0" w14:textId="77777777" w:rsidTr="0094558B">
        <w:tc>
          <w:tcPr>
            <w:tcW w:w="3209" w:type="dxa"/>
          </w:tcPr>
          <w:p w14:paraId="54D8E96F" w14:textId="77777777" w:rsidR="0094558B" w:rsidRPr="00494247" w:rsidRDefault="0094558B" w:rsidP="00871B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08035FF" w14:textId="77777777" w:rsidR="0094558B" w:rsidRPr="00494247" w:rsidRDefault="0094558B" w:rsidP="00871B8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A435F9" w14:textId="77777777" w:rsidR="0094558B" w:rsidRPr="00494247" w:rsidRDefault="0094558B" w:rsidP="00871B8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B79674" w14:textId="77777777" w:rsidR="0094558B" w:rsidRPr="00494247" w:rsidRDefault="0094558B" w:rsidP="00871B8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13C9DD" w14:textId="77777777" w:rsidR="0094558B" w:rsidRPr="00494247" w:rsidRDefault="0094558B" w:rsidP="00871B8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F5203B" w14:textId="65991236" w:rsidR="0094558B" w:rsidRPr="0094558B" w:rsidRDefault="0094558B" w:rsidP="0094558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5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558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4558B">
              <w:rPr>
                <w:rFonts w:ascii="Angsana New" w:hAnsi="Angsana New"/>
                <w:sz w:val="30"/>
                <w:szCs w:val="30"/>
              </w:rPr>
              <w:t>256</w:t>
            </w:r>
            <w:r w:rsidRPr="0094558B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234F27" w:rsidRPr="00940637" w14:paraId="2E20D8C4" w14:textId="77777777" w:rsidTr="00503E33">
        <w:tc>
          <w:tcPr>
            <w:tcW w:w="3209" w:type="dxa"/>
          </w:tcPr>
          <w:p w14:paraId="5C157EF2" w14:textId="77777777" w:rsidR="00234F27" w:rsidRPr="00494247" w:rsidRDefault="00234F27" w:rsidP="00871B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3FB3F13E" w14:textId="77777777" w:rsidR="00234F27" w:rsidRPr="00940637" w:rsidRDefault="00234F27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236" w:type="dxa"/>
          </w:tcPr>
          <w:p w14:paraId="753A9D81" w14:textId="77777777" w:rsidR="00234F27" w:rsidRPr="00940637" w:rsidRDefault="00234F27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4B950BA" w14:textId="77777777" w:rsidR="00234F27" w:rsidRPr="00940637" w:rsidRDefault="00234F27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236" w:type="dxa"/>
          </w:tcPr>
          <w:p w14:paraId="345ADAF2" w14:textId="77777777" w:rsidR="00234F27" w:rsidRPr="00940637" w:rsidRDefault="00234F27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C8E348E" w14:textId="6C052FA5" w:rsidR="00234F27" w:rsidRPr="00940637" w:rsidRDefault="0094558B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82FFBC" w14:textId="77777777" w:rsidR="00234F27" w:rsidRPr="00940637" w:rsidRDefault="00234F27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14:paraId="3A998219" w14:textId="11E4615A" w:rsidR="00234F27" w:rsidRPr="00940637" w:rsidRDefault="0094558B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503E33" w:rsidRPr="00494247" w14:paraId="6B837EBB" w14:textId="77777777" w:rsidTr="00503E33">
        <w:trPr>
          <w:trHeight w:val="203"/>
        </w:trPr>
        <w:tc>
          <w:tcPr>
            <w:tcW w:w="3209" w:type="dxa"/>
            <w:vAlign w:val="center"/>
          </w:tcPr>
          <w:p w14:paraId="3D28AF52" w14:textId="158DF70B" w:rsidR="00503E33" w:rsidRPr="00C00D2A" w:rsidRDefault="00503E33" w:rsidP="00503E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246" w:type="dxa"/>
            <w:shd w:val="clear" w:color="auto" w:fill="auto"/>
          </w:tcPr>
          <w:p w14:paraId="5CDAA7A4" w14:textId="7777777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5E2A06" w14:textId="7777777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67F1426" w14:textId="77777777" w:rsidR="00503E33" w:rsidRPr="003C4FC4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34EC32" w14:textId="7777777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D55ED56" w14:textId="27E0F635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215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111.00</w:t>
            </w:r>
          </w:p>
        </w:tc>
        <w:tc>
          <w:tcPr>
            <w:tcW w:w="236" w:type="dxa"/>
            <w:vAlign w:val="bottom"/>
          </w:tcPr>
          <w:p w14:paraId="647EFEC4" w14:textId="77777777" w:rsidR="00503E33" w:rsidRPr="00494247" w:rsidRDefault="00503E33" w:rsidP="00503E3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</w:tcPr>
          <w:p w14:paraId="77008F39" w14:textId="267FC82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362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062.00</w:t>
            </w:r>
          </w:p>
        </w:tc>
      </w:tr>
      <w:tr w:rsidR="00503E33" w:rsidRPr="00047BB0" w14:paraId="5A9E8873" w14:textId="77777777" w:rsidTr="00503E33">
        <w:trPr>
          <w:trHeight w:val="203"/>
        </w:trPr>
        <w:tc>
          <w:tcPr>
            <w:tcW w:w="3209" w:type="dxa"/>
            <w:vAlign w:val="center"/>
          </w:tcPr>
          <w:p w14:paraId="2EA1C40C" w14:textId="176E1FD6" w:rsidR="00503E33" w:rsidRPr="00D5168C" w:rsidRDefault="00503E33" w:rsidP="00503E33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shd w:val="clear" w:color="auto" w:fill="auto"/>
          </w:tcPr>
          <w:p w14:paraId="0EEABA6F" w14:textId="77777777" w:rsidR="00503E33" w:rsidRPr="0024362F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FEDF08" w14:textId="7777777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15BF2447" w14:textId="77777777" w:rsidR="00503E33" w:rsidRPr="003C4FC4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0DF809F" w14:textId="7777777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7D5099E3" w14:textId="71C98B65" w:rsidR="00503E33" w:rsidRPr="00047BB0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350,671.6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182C85E4" w14:textId="77777777" w:rsidR="00503E33" w:rsidRPr="00494247" w:rsidRDefault="00503E33" w:rsidP="00503E3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</w:tcPr>
          <w:p w14:paraId="03471FE0" w14:textId="003CF088" w:rsidR="00503E33" w:rsidRPr="00047BB0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1,052,014.91</w:t>
            </w:r>
          </w:p>
        </w:tc>
      </w:tr>
      <w:tr w:rsidR="00503E33" w:rsidRPr="00047BB0" w14:paraId="74BBBD2F" w14:textId="77777777" w:rsidTr="00503E33">
        <w:trPr>
          <w:trHeight w:val="203"/>
        </w:trPr>
        <w:tc>
          <w:tcPr>
            <w:tcW w:w="3209" w:type="dxa"/>
            <w:vAlign w:val="center"/>
          </w:tcPr>
          <w:p w14:paraId="0EE586D7" w14:textId="7437E646" w:rsidR="00503E33" w:rsidRDefault="00503E33" w:rsidP="00503E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</w:tcPr>
          <w:p w14:paraId="16728F2B" w14:textId="77777777" w:rsidR="00503E33" w:rsidRPr="0024362F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EB2CC7" w14:textId="7777777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3021A510" w14:textId="77777777" w:rsidR="00503E33" w:rsidRPr="003C4FC4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5C61754" w14:textId="77777777" w:rsidR="00503E33" w:rsidRPr="00494247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9B40D" w14:textId="785F2ACC" w:rsidR="00503E33" w:rsidRPr="00047BB0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6,565,782.63</w:t>
            </w:r>
          </w:p>
        </w:tc>
        <w:tc>
          <w:tcPr>
            <w:tcW w:w="236" w:type="dxa"/>
            <w:vAlign w:val="bottom"/>
          </w:tcPr>
          <w:p w14:paraId="36FD3BF4" w14:textId="77777777" w:rsidR="00503E33" w:rsidRPr="00494247" w:rsidRDefault="00503E33" w:rsidP="00503E3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2BF1C267" w14:textId="1CC03D71" w:rsidR="00503E33" w:rsidRPr="00047BB0" w:rsidRDefault="00503E33" w:rsidP="00503E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20,414,076.91</w:t>
            </w:r>
          </w:p>
        </w:tc>
      </w:tr>
    </w:tbl>
    <w:p w14:paraId="5CA149C8" w14:textId="77777777" w:rsidR="00234F27" w:rsidRDefault="00234F27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48"/>
        <w:gridCol w:w="1620"/>
        <w:gridCol w:w="236"/>
        <w:gridCol w:w="1564"/>
        <w:gridCol w:w="236"/>
        <w:gridCol w:w="1566"/>
        <w:gridCol w:w="236"/>
        <w:gridCol w:w="1564"/>
      </w:tblGrid>
      <w:tr w:rsidR="00781B31" w:rsidRPr="00494247" w14:paraId="2127CB33" w14:textId="77777777" w:rsidTr="00D9575B">
        <w:tc>
          <w:tcPr>
            <w:tcW w:w="3148" w:type="dxa"/>
          </w:tcPr>
          <w:p w14:paraId="130A81B8" w14:textId="77777777" w:rsidR="00781B31" w:rsidRPr="00494247" w:rsidRDefault="00781B3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1F31A2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FD9C2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311D360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6D2ED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1B36D220" w14:textId="77777777" w:rsidR="00781B31" w:rsidRPr="00494247" w:rsidRDefault="00781B3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9575B" w:rsidRPr="00494247" w14:paraId="4C6CC2E3" w14:textId="77777777" w:rsidTr="00D9575B">
        <w:tc>
          <w:tcPr>
            <w:tcW w:w="3148" w:type="dxa"/>
          </w:tcPr>
          <w:p w14:paraId="4A4511EB" w14:textId="77777777" w:rsidR="00D9575B" w:rsidRPr="00494247" w:rsidRDefault="00D9575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22" w:type="dxa"/>
            <w:gridSpan w:val="7"/>
            <w:tcBorders>
              <w:bottom w:val="single" w:sz="4" w:space="0" w:color="auto"/>
            </w:tcBorders>
          </w:tcPr>
          <w:p w14:paraId="68DB9EEC" w14:textId="1946F1D2" w:rsidR="00D9575B" w:rsidRPr="00494247" w:rsidRDefault="00C12606" w:rsidP="00D9575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B31" w:rsidRPr="00494247" w14:paraId="7BBB8B74" w14:textId="77777777" w:rsidTr="00D9575B">
        <w:tc>
          <w:tcPr>
            <w:tcW w:w="3148" w:type="dxa"/>
          </w:tcPr>
          <w:p w14:paraId="0EAB3880" w14:textId="77777777" w:rsidR="00781B31" w:rsidRPr="00494247" w:rsidRDefault="00781B3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A3393A" w14:textId="77777777" w:rsidR="00781B31" w:rsidRPr="00494247" w:rsidRDefault="00781B3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 3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D73EC9" w14:textId="77777777" w:rsidR="00781B31" w:rsidRPr="00494247" w:rsidRDefault="00781B3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908142" w14:textId="77777777" w:rsidR="00781B31" w:rsidRPr="00494247" w:rsidRDefault="00781B3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 9 เดือน</w:t>
            </w:r>
          </w:p>
        </w:tc>
      </w:tr>
      <w:tr w:rsidR="00BB72A5" w:rsidRPr="00494247" w14:paraId="5D6CF444" w14:textId="77777777" w:rsidTr="00D833F3">
        <w:tc>
          <w:tcPr>
            <w:tcW w:w="3148" w:type="dxa"/>
          </w:tcPr>
          <w:p w14:paraId="64E1D01C" w14:textId="77777777" w:rsidR="00BB72A5" w:rsidRPr="00494247" w:rsidRDefault="00BB72A5" w:rsidP="00BB72A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5F99C76" w14:textId="028AA2D6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F42FFD" w14:textId="77777777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9E1BD93" w14:textId="20537671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sz w:val="29"/>
                <w:szCs w:val="29"/>
              </w:rPr>
              <w:t>2565</w:t>
            </w:r>
          </w:p>
        </w:tc>
        <w:tc>
          <w:tcPr>
            <w:tcW w:w="236" w:type="dxa"/>
          </w:tcPr>
          <w:p w14:paraId="043280E1" w14:textId="77777777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086EE5D" w14:textId="534C9893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732938" w14:textId="77777777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013578" w14:textId="4545BFE7" w:rsidR="00BB72A5" w:rsidRPr="00D833F3" w:rsidRDefault="00BB72A5" w:rsidP="00BB72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sz w:val="29"/>
                <w:szCs w:val="29"/>
              </w:rPr>
              <w:t>2565</w:t>
            </w:r>
          </w:p>
        </w:tc>
      </w:tr>
      <w:tr w:rsidR="00BB72A5" w:rsidRPr="00494247" w14:paraId="217B61FB" w14:textId="77777777">
        <w:trPr>
          <w:trHeight w:val="203"/>
        </w:trPr>
        <w:tc>
          <w:tcPr>
            <w:tcW w:w="3148" w:type="dxa"/>
            <w:vAlign w:val="center"/>
          </w:tcPr>
          <w:p w14:paraId="37E3ACF8" w14:textId="47E28B17" w:rsidR="00BB72A5" w:rsidRPr="00494247" w:rsidRDefault="00BB72A5" w:rsidP="00BB72A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46F7EE3" w14:textId="72CFBBCA" w:rsidR="00BB72A5" w:rsidRPr="006A6DBA" w:rsidRDefault="00C1342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215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111.00</w:t>
            </w:r>
          </w:p>
        </w:tc>
        <w:tc>
          <w:tcPr>
            <w:tcW w:w="236" w:type="dxa"/>
            <w:vAlign w:val="bottom"/>
          </w:tcPr>
          <w:p w14:paraId="3463874F" w14:textId="77777777" w:rsidR="00BB72A5" w:rsidRPr="00494247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694AA80E" w14:textId="694DD665" w:rsidR="00BB72A5" w:rsidRPr="003C4FC4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F11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127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056.00</w:t>
            </w:r>
          </w:p>
        </w:tc>
        <w:tc>
          <w:tcPr>
            <w:tcW w:w="236" w:type="dxa"/>
          </w:tcPr>
          <w:p w14:paraId="701E106D" w14:textId="77777777" w:rsidR="00BB72A5" w:rsidRPr="00494247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4C6922A7" w14:textId="678C73EE" w:rsidR="00BB72A5" w:rsidRPr="00494247" w:rsidRDefault="00C1342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362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1342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062.00</w:t>
            </w:r>
          </w:p>
        </w:tc>
        <w:tc>
          <w:tcPr>
            <w:tcW w:w="236" w:type="dxa"/>
            <w:vAlign w:val="bottom"/>
          </w:tcPr>
          <w:p w14:paraId="786340A6" w14:textId="77777777" w:rsidR="00BB72A5" w:rsidRPr="00494247" w:rsidRDefault="00BB72A5" w:rsidP="00BB72A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2B4144C" w14:textId="6748B3A2" w:rsidR="00BB72A5" w:rsidRPr="00494247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61A7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571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191.00</w:t>
            </w:r>
          </w:p>
        </w:tc>
      </w:tr>
      <w:tr w:rsidR="00BB72A5" w:rsidRPr="00494247" w14:paraId="58B9D5E6" w14:textId="77777777">
        <w:trPr>
          <w:trHeight w:val="203"/>
        </w:trPr>
        <w:tc>
          <w:tcPr>
            <w:tcW w:w="3148" w:type="dxa"/>
            <w:vAlign w:val="center"/>
          </w:tcPr>
          <w:p w14:paraId="156AA0C5" w14:textId="62FA1A02" w:rsidR="00BB72A5" w:rsidRPr="00781B31" w:rsidRDefault="00BB72A5" w:rsidP="00BB72A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274E05B0" w14:textId="5D5EDF90" w:rsidR="00BB72A5" w:rsidRPr="006A6DBA" w:rsidRDefault="002E2F4A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350,671.6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73CEB9A" w14:textId="77777777" w:rsidR="00BB72A5" w:rsidRPr="00494247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shd w:val="clear" w:color="auto" w:fill="auto"/>
          </w:tcPr>
          <w:p w14:paraId="77277BC3" w14:textId="6FD0CB65" w:rsidR="00BB72A5" w:rsidRPr="003C4FC4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924F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506,421.21</w:t>
            </w:r>
          </w:p>
        </w:tc>
        <w:tc>
          <w:tcPr>
            <w:tcW w:w="236" w:type="dxa"/>
          </w:tcPr>
          <w:p w14:paraId="40C3DBC1" w14:textId="77777777" w:rsidR="00BB72A5" w:rsidRPr="00494247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shd w:val="clear" w:color="auto" w:fill="auto"/>
          </w:tcPr>
          <w:p w14:paraId="0411E651" w14:textId="3B9D1BC5" w:rsidR="00BB72A5" w:rsidRPr="00047BB0" w:rsidRDefault="002E2F4A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1,052,014.91</w:t>
            </w:r>
          </w:p>
        </w:tc>
        <w:tc>
          <w:tcPr>
            <w:tcW w:w="236" w:type="dxa"/>
            <w:vAlign w:val="bottom"/>
          </w:tcPr>
          <w:p w14:paraId="3DBD6474" w14:textId="77777777" w:rsidR="00BB72A5" w:rsidRPr="00494247" w:rsidRDefault="00BB72A5" w:rsidP="00BB72A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5C3845E" w14:textId="4E62A328" w:rsidR="00BB72A5" w:rsidRPr="00047BB0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924F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1,519,263.62</w:t>
            </w:r>
          </w:p>
        </w:tc>
      </w:tr>
      <w:tr w:rsidR="00BB72A5" w:rsidRPr="00494247" w14:paraId="011749C6" w14:textId="77777777">
        <w:trPr>
          <w:trHeight w:val="203"/>
        </w:trPr>
        <w:tc>
          <w:tcPr>
            <w:tcW w:w="3148" w:type="dxa"/>
            <w:vAlign w:val="center"/>
          </w:tcPr>
          <w:p w14:paraId="6C4FCAE5" w14:textId="4B110BE5" w:rsidR="00BB72A5" w:rsidRDefault="00BB72A5" w:rsidP="00BB72A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79413" w14:textId="38CAAFCD" w:rsidR="00BB72A5" w:rsidRPr="006A6DBA" w:rsidRDefault="002E2F4A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6,565,782.63</w:t>
            </w:r>
          </w:p>
        </w:tc>
        <w:tc>
          <w:tcPr>
            <w:tcW w:w="236" w:type="dxa"/>
            <w:vAlign w:val="bottom"/>
          </w:tcPr>
          <w:p w14:paraId="25687180" w14:textId="77777777" w:rsidR="00BB72A5" w:rsidRPr="00494247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6F1C0" w14:textId="07B4DAC5" w:rsidR="00BB72A5" w:rsidRPr="003C4FC4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78B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6,633,477.21</w:t>
            </w:r>
          </w:p>
        </w:tc>
        <w:tc>
          <w:tcPr>
            <w:tcW w:w="236" w:type="dxa"/>
          </w:tcPr>
          <w:p w14:paraId="7B0519B4" w14:textId="77777777" w:rsidR="00BB72A5" w:rsidRPr="00494247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80F1F" w14:textId="0357F9A7" w:rsidR="00BB72A5" w:rsidRPr="00047BB0" w:rsidRDefault="002E2F4A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2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20,414,076.91</w:t>
            </w:r>
          </w:p>
        </w:tc>
        <w:tc>
          <w:tcPr>
            <w:tcW w:w="236" w:type="dxa"/>
            <w:vAlign w:val="bottom"/>
          </w:tcPr>
          <w:p w14:paraId="6928CE22" w14:textId="77777777" w:rsidR="00BB72A5" w:rsidRPr="00494247" w:rsidRDefault="00BB72A5" w:rsidP="00BB72A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5D78DF31" w14:textId="3B085BF0" w:rsidR="00BB72A5" w:rsidRPr="00047BB0" w:rsidRDefault="00BB72A5" w:rsidP="00BB72A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678B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20,090,454.62</w:t>
            </w:r>
          </w:p>
        </w:tc>
      </w:tr>
    </w:tbl>
    <w:p w14:paraId="1CF746A6" w14:textId="2B2DB1B1" w:rsidR="00B850BA" w:rsidRPr="00B850BA" w:rsidRDefault="00B850BA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528284A6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ค่าตอบแทนกรรมการนี้เป็นผลประโยชน์ที่จ่ายให้แก่กรรมการของบริษัทฯ  ตามมติของที่ประชุมผู้ถือหุ้น ประกอบด้วยเบี้ยประชุมในฐานะกรรมการ</w:t>
      </w:r>
    </w:p>
    <w:p w14:paraId="0618812F" w14:textId="3C87C3B5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3B00EC">
        <w:rPr>
          <w:rFonts w:ascii="Angsana New" w:hAnsi="Angsana New"/>
          <w:sz w:val="30"/>
          <w:szCs w:val="30"/>
        </w:rPr>
        <w:t>3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เดือนและ </w:t>
      </w:r>
      <w:r w:rsidRPr="00B850BA">
        <w:rPr>
          <w:rFonts w:ascii="Angsana New" w:hAnsi="Angsana New"/>
          <w:sz w:val="30"/>
          <w:szCs w:val="30"/>
        </w:rPr>
        <w:t xml:space="preserve">9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B850BA">
        <w:rPr>
          <w:rFonts w:ascii="Angsana New" w:hAnsi="Angsana New"/>
          <w:sz w:val="30"/>
          <w:szCs w:val="30"/>
        </w:rPr>
        <w:t xml:space="preserve">30 </w:t>
      </w:r>
      <w:r w:rsidRPr="00B850B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850BA">
        <w:rPr>
          <w:rFonts w:ascii="Angsana New" w:hAnsi="Angsana New"/>
          <w:sz w:val="30"/>
          <w:szCs w:val="30"/>
        </w:rPr>
        <w:t>256</w:t>
      </w:r>
      <w:r w:rsidR="00BB72A5">
        <w:rPr>
          <w:rFonts w:ascii="Angsana New" w:hAnsi="Angsana New"/>
          <w:sz w:val="30"/>
          <w:szCs w:val="30"/>
        </w:rPr>
        <w:t>6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บริษัทฯ จ่ายค่าตอบแทนกรรมการ จำนวน </w:t>
      </w:r>
      <w:r w:rsidR="00603989">
        <w:rPr>
          <w:rFonts w:ascii="Angsana New" w:hAnsi="Angsana New"/>
          <w:sz w:val="30"/>
          <w:szCs w:val="30"/>
        </w:rPr>
        <w:t>117,500.00</w:t>
      </w:r>
      <w:r w:rsidR="0025097C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บาท และ</w:t>
      </w:r>
      <w:r w:rsidR="0025097C" w:rsidRPr="00917061">
        <w:rPr>
          <w:rFonts w:ascii="Angsana New" w:hAnsi="Angsana New"/>
          <w:sz w:val="30"/>
          <w:szCs w:val="30"/>
        </w:rPr>
        <w:t xml:space="preserve"> </w:t>
      </w:r>
      <w:r w:rsidR="00603989">
        <w:rPr>
          <w:rFonts w:ascii="Angsana New" w:hAnsi="Angsana New"/>
          <w:sz w:val="30"/>
          <w:szCs w:val="30"/>
        </w:rPr>
        <w:t>445,000.00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( </w:t>
      </w:r>
      <w:r w:rsidR="003B00EC" w:rsidRPr="00917061">
        <w:rPr>
          <w:rFonts w:ascii="Angsana New" w:hAnsi="Angsana New"/>
          <w:sz w:val="30"/>
          <w:szCs w:val="30"/>
        </w:rPr>
        <w:t>30</w:t>
      </w:r>
      <w:r w:rsidRPr="00B850BA">
        <w:rPr>
          <w:rFonts w:ascii="Angsana New" w:hAnsi="Angsana New"/>
          <w:sz w:val="30"/>
          <w:szCs w:val="30"/>
          <w:cs/>
        </w:rPr>
        <w:t xml:space="preserve"> กันยา</w:t>
      </w:r>
      <w:r w:rsidR="001B3996">
        <w:rPr>
          <w:rFonts w:ascii="Angsana New" w:hAnsi="Angsana New" w:hint="cs"/>
          <w:sz w:val="30"/>
          <w:szCs w:val="30"/>
          <w:cs/>
        </w:rPr>
        <w:t>ย</w:t>
      </w:r>
      <w:r w:rsidRPr="00B850BA">
        <w:rPr>
          <w:rFonts w:ascii="Angsana New" w:hAnsi="Angsana New"/>
          <w:sz w:val="30"/>
          <w:szCs w:val="30"/>
          <w:cs/>
        </w:rPr>
        <w:t xml:space="preserve">น </w:t>
      </w:r>
      <w:r w:rsidR="00EE76A8">
        <w:rPr>
          <w:rFonts w:ascii="Angsana New" w:hAnsi="Angsana New"/>
          <w:sz w:val="30"/>
          <w:szCs w:val="30"/>
        </w:rPr>
        <w:t>256</w:t>
      </w:r>
      <w:r w:rsidR="00AB2C3E">
        <w:rPr>
          <w:rFonts w:ascii="Angsana New" w:hAnsi="Angsana New"/>
          <w:sz w:val="30"/>
          <w:szCs w:val="30"/>
          <w:lang w:val="en-US"/>
        </w:rPr>
        <w:t>5</w:t>
      </w:r>
      <w:r w:rsidRPr="00B850BA">
        <w:rPr>
          <w:rFonts w:ascii="Angsana New" w:hAnsi="Angsana New"/>
          <w:sz w:val="30"/>
          <w:szCs w:val="30"/>
          <w:cs/>
        </w:rPr>
        <w:t xml:space="preserve"> : จำนวน </w:t>
      </w:r>
      <w:r w:rsidR="00AB2C3E" w:rsidRPr="00917061">
        <w:rPr>
          <w:rFonts w:ascii="Angsana New" w:hAnsi="Angsana New"/>
          <w:sz w:val="30"/>
          <w:szCs w:val="30"/>
        </w:rPr>
        <w:t>205,000.00</w:t>
      </w:r>
      <w:r w:rsidRPr="00B850BA">
        <w:rPr>
          <w:rFonts w:ascii="Angsana New" w:hAnsi="Angsana New"/>
          <w:sz w:val="30"/>
          <w:szCs w:val="30"/>
          <w:cs/>
        </w:rPr>
        <w:t xml:space="preserve"> บาท และ </w:t>
      </w:r>
      <w:r w:rsidR="00AB2C3E" w:rsidRPr="00917061">
        <w:rPr>
          <w:rFonts w:ascii="Angsana New" w:hAnsi="Angsana New"/>
          <w:sz w:val="30"/>
          <w:szCs w:val="30"/>
        </w:rPr>
        <w:t>435,000.00</w:t>
      </w:r>
      <w:r w:rsidRPr="00B850BA">
        <w:rPr>
          <w:rFonts w:ascii="Angsana New" w:hAnsi="Angsana New"/>
          <w:sz w:val="30"/>
          <w:szCs w:val="30"/>
          <w:cs/>
        </w:rPr>
        <w:t xml:space="preserve"> บาท ตามลำดับ )</w:t>
      </w:r>
    </w:p>
    <w:p w14:paraId="1EA8A413" w14:textId="77777777" w:rsidR="00BF436E" w:rsidRDefault="00BF436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F114EE2" w14:textId="77777777" w:rsidR="00BF436E" w:rsidRDefault="00BF436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7CC85A" w14:textId="77777777" w:rsidR="00BF436E" w:rsidRDefault="00BF436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A4791A" w14:textId="77777777" w:rsidR="00BF436E" w:rsidRDefault="00BF436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C1DEEB" w14:textId="0466E971" w:rsidR="00B850BA" w:rsidRPr="00B850BA" w:rsidRDefault="00B850BA" w:rsidP="002E2F4A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14:paraId="7B163E88" w14:textId="1481695C" w:rsidR="00B850BA" w:rsidRDefault="00B850BA" w:rsidP="00BF436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บริษัทฯ และพนักงานบริษัทได้ร่วมกันจัดตั้งกองทุนสำรองเลี้ยงชีพตามพระราชบัญญัติกองทุนสำรองเลี้ยงชีพ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B850BA">
        <w:rPr>
          <w:rFonts w:ascii="Angsana New" w:hAnsi="Angsana New"/>
          <w:sz w:val="30"/>
          <w:szCs w:val="30"/>
        </w:rPr>
        <w:t>2530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โดยบริษัทฯ และพนักงานจะจ่ายเงินสมทบและเงินสะสมเข้ากองทุนเป็นรายเดือน บริษัทฯ จ่ายสมทบในอัตราร้อยละ </w:t>
      </w:r>
      <w:r w:rsidRPr="00B850B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ตามระเบียบว่าด้วยกองทุนของบริษัทฯ กองทุนสำรองเลี้ยงชีพนี้บริหารโดยบริษัทหลักทรัพย์จัดการกองทุน เอ็มเอฟซี จำกัด</w:t>
      </w:r>
      <w:r w:rsidR="00F32B51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850BA">
        <w:rPr>
          <w:rFonts w:ascii="Angsana New" w:hAnsi="Angsana New"/>
          <w:sz w:val="30"/>
          <w:szCs w:val="30"/>
          <w:cs/>
        </w:rPr>
        <w:t xml:space="preserve"> เงินสมทบที่จ่ายเข้ากองทุนสำรองเลี้ยงชีพสำหรับงวด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</w:rPr>
        <w:t xml:space="preserve">3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B850BA">
        <w:rPr>
          <w:rFonts w:ascii="Angsana New" w:hAnsi="Angsana New"/>
          <w:sz w:val="30"/>
          <w:szCs w:val="30"/>
        </w:rPr>
        <w:t xml:space="preserve">9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B850BA">
        <w:rPr>
          <w:rFonts w:ascii="Angsana New" w:hAnsi="Angsana New"/>
          <w:sz w:val="30"/>
          <w:szCs w:val="30"/>
        </w:rPr>
        <w:t xml:space="preserve">30 </w:t>
      </w:r>
      <w:r w:rsidRPr="00B850B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850BA">
        <w:rPr>
          <w:rFonts w:ascii="Angsana New" w:hAnsi="Angsana New"/>
          <w:sz w:val="30"/>
          <w:szCs w:val="30"/>
        </w:rPr>
        <w:t>256</w:t>
      </w:r>
      <w:r w:rsidR="004569A3">
        <w:rPr>
          <w:rFonts w:ascii="Angsana New" w:hAnsi="Angsana New" w:hint="cs"/>
          <w:sz w:val="30"/>
          <w:szCs w:val="30"/>
          <w:cs/>
        </w:rPr>
        <w:t>6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>มี</w:t>
      </w:r>
      <w:r w:rsidRPr="00917061">
        <w:rPr>
          <w:rFonts w:ascii="Angsana New" w:hAnsi="Angsana New"/>
          <w:sz w:val="30"/>
          <w:szCs w:val="30"/>
          <w:cs/>
        </w:rPr>
        <w:t xml:space="preserve">จำนวน </w:t>
      </w:r>
      <w:r w:rsidR="002E2F4A" w:rsidRPr="002E2F4A">
        <w:rPr>
          <w:rFonts w:ascii="Angsana New" w:hAnsi="Angsana New"/>
          <w:sz w:val="30"/>
          <w:szCs w:val="30"/>
        </w:rPr>
        <w:t xml:space="preserve"> 222,846.40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2E2F4A" w:rsidRPr="002E2F4A">
        <w:rPr>
          <w:rFonts w:ascii="Angsana New" w:hAnsi="Angsana New"/>
          <w:sz w:val="30"/>
          <w:szCs w:val="30"/>
        </w:rPr>
        <w:t xml:space="preserve"> 561,341.11 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Pr="00917061">
        <w:rPr>
          <w:rFonts w:ascii="Angsana New" w:hAnsi="Angsana New"/>
          <w:sz w:val="30"/>
          <w:szCs w:val="30"/>
        </w:rPr>
        <w:t xml:space="preserve"> ( 30 </w:t>
      </w:r>
      <w:r w:rsidRPr="0091706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17061">
        <w:rPr>
          <w:rFonts w:ascii="Angsana New" w:hAnsi="Angsana New"/>
          <w:sz w:val="30"/>
          <w:szCs w:val="30"/>
        </w:rPr>
        <w:t>256</w:t>
      </w:r>
      <w:r w:rsidR="00BB72A5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</w:rPr>
        <w:t xml:space="preserve"> : </w:t>
      </w:r>
      <w:r w:rsidR="00BB72A5" w:rsidRPr="00917061">
        <w:rPr>
          <w:rFonts w:ascii="Angsana New" w:hAnsi="Angsana New"/>
          <w:sz w:val="30"/>
          <w:szCs w:val="30"/>
        </w:rPr>
        <w:t>232,366.45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บาท และ </w:t>
      </w:r>
      <w:r w:rsidR="00BB72A5" w:rsidRPr="00917061">
        <w:rPr>
          <w:rFonts w:ascii="Angsana New" w:hAnsi="Angsana New"/>
          <w:sz w:val="30"/>
          <w:szCs w:val="30"/>
        </w:rPr>
        <w:t>871,009.0</w:t>
      </w:r>
      <w:r w:rsidR="00BB72A5">
        <w:rPr>
          <w:rFonts w:ascii="Angsana New" w:hAnsi="Angsana New" w:hint="cs"/>
          <w:sz w:val="30"/>
          <w:szCs w:val="30"/>
          <w:cs/>
        </w:rPr>
        <w:t>8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บาท ตามลำดับ )</w:t>
      </w:r>
    </w:p>
    <w:p w14:paraId="73299635" w14:textId="77777777" w:rsidR="00BF436E" w:rsidRDefault="00BF436E" w:rsidP="00BF436E">
      <w:pPr>
        <w:spacing w:line="18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F1" w14:textId="431AC690" w:rsidR="00A8454F" w:rsidRPr="00F41204" w:rsidRDefault="00B850BA" w:rsidP="00BF436E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1204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84961F4" w14:textId="1324C73B" w:rsidR="00E11652" w:rsidRPr="00F41204" w:rsidRDefault="00CB2B23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8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F4120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FF5F23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บริษัทฯ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บริษัทฯ คือ กรรมการผู้จัดการของ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โดยพิจารณาจากผลประกอบการของ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F41204">
        <w:rPr>
          <w:rFonts w:ascii="Angsana New" w:hAnsi="Angsana New"/>
          <w:sz w:val="30"/>
          <w:szCs w:val="30"/>
          <w:cs/>
        </w:rPr>
        <w:t>ฯ ตามกลุ่มของผลิตภัณฑ์</w:t>
      </w: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313FCE">
          <w:footerReference w:type="default" r:id="rId13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3477AE2B" w:rsidR="00FF73FE" w:rsidRPr="006F332D" w:rsidRDefault="006F332D" w:rsidP="009B529A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ind w:left="1418" w:hanging="518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F332D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ข้อมูลทางการเงินจำแนกตามกลุ่มผลิตภัณฑ์ของ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6F332D">
        <w:rPr>
          <w:rFonts w:ascii="Angsana New" w:hAnsi="Angsana New"/>
          <w:sz w:val="30"/>
          <w:szCs w:val="30"/>
          <w:cs/>
        </w:rPr>
        <w:t xml:space="preserve">บริษัทฯ สำหรับงวด </w:t>
      </w:r>
      <w:r w:rsidR="00E712E6">
        <w:rPr>
          <w:rFonts w:ascii="Angsana New" w:hAnsi="Angsana New"/>
          <w:sz w:val="30"/>
          <w:szCs w:val="30"/>
        </w:rPr>
        <w:t>3</w:t>
      </w:r>
      <w:r w:rsidRPr="006F332D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E712E6">
        <w:rPr>
          <w:rFonts w:ascii="Angsana New" w:hAnsi="Angsana New"/>
          <w:sz w:val="30"/>
          <w:szCs w:val="30"/>
        </w:rPr>
        <w:t>9</w:t>
      </w:r>
      <w:r w:rsidRPr="006F332D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E712E6">
        <w:rPr>
          <w:rFonts w:ascii="Angsana New" w:hAnsi="Angsana New"/>
          <w:sz w:val="30"/>
          <w:szCs w:val="30"/>
        </w:rPr>
        <w:t>30</w:t>
      </w:r>
      <w:r w:rsidRPr="006F332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712E6">
        <w:rPr>
          <w:rFonts w:ascii="Angsana New" w:hAnsi="Angsana New"/>
          <w:sz w:val="30"/>
          <w:szCs w:val="30"/>
        </w:rPr>
        <w:t>2566</w:t>
      </w:r>
      <w:r w:rsidRPr="006F332D">
        <w:rPr>
          <w:rFonts w:ascii="Angsana New" w:hAnsi="Angsana New"/>
          <w:sz w:val="30"/>
          <w:szCs w:val="30"/>
          <w:cs/>
        </w:rPr>
        <w:t xml:space="preserve"> และ </w:t>
      </w:r>
      <w:r w:rsidR="00E712E6">
        <w:rPr>
          <w:rFonts w:ascii="Angsana New" w:hAnsi="Angsana New"/>
          <w:sz w:val="30"/>
          <w:szCs w:val="30"/>
        </w:rPr>
        <w:t>2565</w:t>
      </w:r>
      <w:r w:rsidRPr="006F332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9439E8E" w14:textId="39E102E1" w:rsidR="004720F8" w:rsidRDefault="004720F8" w:rsidP="0054636C"/>
    <w:tbl>
      <w:tblPr>
        <w:tblStyle w:val="TableGrid"/>
        <w:tblW w:w="15061" w:type="dxa"/>
        <w:tblInd w:w="540" w:type="dxa"/>
        <w:tblLook w:val="04A0" w:firstRow="1" w:lastRow="0" w:firstColumn="1" w:lastColumn="0" w:noHBand="0" w:noVBand="1"/>
      </w:tblPr>
      <w:tblGrid>
        <w:gridCol w:w="2564"/>
        <w:gridCol w:w="1593"/>
        <w:gridCol w:w="1593"/>
        <w:gridCol w:w="1593"/>
        <w:gridCol w:w="1593"/>
        <w:gridCol w:w="1593"/>
        <w:gridCol w:w="1593"/>
        <w:gridCol w:w="1541"/>
        <w:gridCol w:w="1398"/>
      </w:tblGrid>
      <w:tr w:rsidR="0025029A" w:rsidRPr="00D24E40" w14:paraId="7B1EA1ED" w14:textId="77777777" w:rsidTr="00E2748A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FEB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bookmarkStart w:id="23" w:name="_Hlk146547172"/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9B2D1E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5B862161" w14:textId="77777777" w:rsidTr="00E2748A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EC9E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205C6B" w14:textId="6BBB4F02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25029A" w:rsidRPr="00D24E40" w14:paraId="29F36A7C" w14:textId="77777777" w:rsidTr="00E2748A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5C08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C677ED" w14:textId="00B9E9E8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</w:t>
            </w:r>
            <w:r>
              <w:rPr>
                <w:rFonts w:hint="cs"/>
                <w:sz w:val="24"/>
                <w:cs/>
              </w:rPr>
              <w:t>6</w:t>
            </w:r>
          </w:p>
        </w:tc>
      </w:tr>
      <w:tr w:rsidR="0025029A" w:rsidRPr="00D24E40" w14:paraId="07B6E914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D10A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5D1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7AA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01B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1ED2B1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E83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B403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A68958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5B78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B8DC9C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60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9C899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E195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BC8F6F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E59E9" w:rsidRPr="00D24E40" w14:paraId="19308409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501A" w14:textId="77777777" w:rsidR="00BE59E9" w:rsidRPr="00024677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5B2E3" w14:textId="1BC08737" w:rsidR="00BE59E9" w:rsidRPr="00F41204" w:rsidRDefault="00F41204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44,512,588.22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C8634" w14:textId="210E8E0B" w:rsidR="00BE59E9" w:rsidRPr="00024677" w:rsidRDefault="00F41204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56,998,401.37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56DA2" w14:textId="2C7FEE0F" w:rsidR="00BE59E9" w:rsidRPr="00024677" w:rsidRDefault="00F41204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51,262,888.92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B932D" w14:textId="299C43DD" w:rsidR="00BE59E9" w:rsidRPr="00024677" w:rsidRDefault="00F41204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23,265</w:t>
            </w:r>
            <w:r w:rsidR="0060398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467.14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A0F72" w14:textId="60765D93" w:rsidR="00BE59E9" w:rsidRPr="00024677" w:rsidRDefault="00F41204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5,151,302.10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F6A0B" w14:textId="78C6FE45" w:rsidR="00BE59E9" w:rsidRPr="00024677" w:rsidRDefault="00F41204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13,009,293.97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41BD5" w14:textId="6DD74269" w:rsidR="00BE59E9" w:rsidRPr="00024677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B38A" w14:textId="139DC310" w:rsidR="00BE59E9" w:rsidRPr="00024677" w:rsidRDefault="00BE59E9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194,281,180.45</w:t>
            </w:r>
          </w:p>
        </w:tc>
      </w:tr>
      <w:tr w:rsidR="00BE59E9" w:rsidRPr="00D24E40" w14:paraId="1BE8F3D0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0B02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13F58" w14:textId="45D13F5A" w:rsidR="00BE59E9" w:rsidRPr="00D24E40" w:rsidRDefault="00F41204" w:rsidP="00BE59E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33,989,943.30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7D0EF" w14:textId="3F6BBD43" w:rsidR="00BE59E9" w:rsidRPr="00D24E40" w:rsidRDefault="00F41204" w:rsidP="00BE59E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39,213</w:t>
            </w:r>
            <w:r w:rsidR="0060398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877.83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742FB" w14:textId="7E9957E1" w:rsidR="00BE59E9" w:rsidRPr="00D24E40" w:rsidRDefault="00F41204" w:rsidP="00BE59E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35,989,467.42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16F13" w14:textId="708BE6EE" w:rsidR="00BE59E9" w:rsidRPr="00D24E40" w:rsidRDefault="00F41204" w:rsidP="00BE59E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17,969,592.33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F0837" w14:textId="753A08FD" w:rsidR="00BE59E9" w:rsidRPr="00D24E40" w:rsidRDefault="00F41204" w:rsidP="00BE59E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3,134,266.69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AF76D" w14:textId="1A60D154" w:rsidR="00BE59E9" w:rsidRPr="00D24E40" w:rsidRDefault="00F41204" w:rsidP="00BE59E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(6,535,249.69)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2FB71" w14:textId="761BA8C8" w:rsidR="00BE59E9" w:rsidRPr="00D24E40" w:rsidRDefault="00BE59E9" w:rsidP="00BE59E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1F27" w14:textId="2650F4A3" w:rsidR="00BE59E9" w:rsidRPr="00D24E40" w:rsidRDefault="00BE59E9" w:rsidP="00E2748A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(136,832,397.26)</w:t>
            </w:r>
          </w:p>
        </w:tc>
      </w:tr>
      <w:tr w:rsidR="006D7F93" w:rsidRPr="00D24E40" w14:paraId="63BB1EB5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2177" w14:textId="77777777" w:rsidR="006D7F93" w:rsidRPr="00D24E40" w:rsidRDefault="006D7F93" w:rsidP="006D7F9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6C732" w14:textId="19F7D2AF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10,522,644.92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49165" w14:textId="535A4A9B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17,784,523.54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AD6E" w14:textId="49ECFDA4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15,273,421.50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C115A" w14:textId="23CB548C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5,295,874.81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292F8" w14:textId="4A773BC7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  2,017,035.41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D15CD" w14:textId="5B3D0E9E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6,474,044.28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A2DEA" w14:textId="1E26FD90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05F0C" w14:textId="0AC5D10F" w:rsidR="006D7F93" w:rsidRPr="00D24E40" w:rsidRDefault="006D7F93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57,448,783.19</w:t>
            </w:r>
          </w:p>
        </w:tc>
      </w:tr>
      <w:tr w:rsidR="00BE59E9" w:rsidRPr="00D24E40" w14:paraId="6B025419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ED4F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43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2053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EAEA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FF65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689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BA6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E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B51EA" w14:textId="61F1D6A2" w:rsidR="00BE59E9" w:rsidRPr="00D24E40" w:rsidRDefault="00BE59E9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2,394,431.96</w:t>
            </w:r>
          </w:p>
        </w:tc>
      </w:tr>
      <w:tr w:rsidR="00E2748A" w:rsidRPr="00A76AAC" w14:paraId="19CCEB89" w14:textId="77777777" w:rsidTr="00E2748A">
        <w:trPr>
          <w:trHeight w:val="288"/>
        </w:trPr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0CB8" w14:textId="42E14FB5" w:rsidR="00E2748A" w:rsidRPr="00D24E40" w:rsidRDefault="00E2748A" w:rsidP="00E2748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</w:t>
            </w:r>
            <w:r w:rsidR="0066153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ทุน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D0B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C456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939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D64B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D930D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3A01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21DD" w14:textId="15C3E8CF" w:rsidR="00E2748A" w:rsidRPr="00A76AAC" w:rsidRDefault="00E2748A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(2,672,859.56)</w:t>
            </w:r>
          </w:p>
        </w:tc>
      </w:tr>
      <w:tr w:rsidR="00BE59E9" w:rsidRPr="00D24E40" w14:paraId="4FB4B42D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ED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4B0F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6EB4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9E9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EF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E4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B2D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076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6C874" w14:textId="17C70C84" w:rsidR="00BE59E9" w:rsidRPr="00D24E40" w:rsidRDefault="00BE59E9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(19,697,787.44)</w:t>
            </w:r>
          </w:p>
        </w:tc>
      </w:tr>
      <w:tr w:rsidR="00BE59E9" w:rsidRPr="00D24E40" w14:paraId="185BCB43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03DD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31D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F46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2905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9951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0B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157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D53A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EC4AB" w14:textId="1166DD9C" w:rsidR="00BE59E9" w:rsidRPr="00D24E40" w:rsidRDefault="00A766A1" w:rsidP="00E2748A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66A1">
              <w:rPr>
                <w:rFonts w:ascii="Angsana New" w:hAnsi="Angsana New"/>
                <w:sz w:val="24"/>
                <w:szCs w:val="24"/>
              </w:rPr>
              <w:t>(21,820,324.00)</w:t>
            </w:r>
          </w:p>
        </w:tc>
      </w:tr>
      <w:tr w:rsidR="00BE59E9" w:rsidRPr="00D24E40" w14:paraId="2D4BED3D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75A0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A3C0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247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E03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88E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AE77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F9D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10E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7AC7" w14:textId="6C355767" w:rsidR="00BE59E9" w:rsidRPr="00D24E40" w:rsidRDefault="00520024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0024">
              <w:rPr>
                <w:rFonts w:ascii="Angsana New" w:hAnsi="Angsana New"/>
                <w:sz w:val="24"/>
                <w:szCs w:val="24"/>
              </w:rPr>
              <w:t>15,652,244.15</w:t>
            </w:r>
          </w:p>
        </w:tc>
      </w:tr>
      <w:tr w:rsidR="00BE59E9" w:rsidRPr="00D24E40" w14:paraId="26F4F2C0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FD2F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E93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1C8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F50C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C0E3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EE8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FB0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ECAE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A4925" w14:textId="7947E703" w:rsidR="00BE59E9" w:rsidRPr="00D24E40" w:rsidRDefault="00BE59E9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299,688.72</w:t>
            </w:r>
          </w:p>
        </w:tc>
      </w:tr>
      <w:tr w:rsidR="00BE59E9" w:rsidRPr="00D24E40" w14:paraId="31E40423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6F37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650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575E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C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421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3AB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F1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84AD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CBB8E" w14:textId="5676633D" w:rsidR="00BE59E9" w:rsidRPr="00D24E40" w:rsidRDefault="00BE59E9" w:rsidP="00E2748A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(1,226,713.88)</w:t>
            </w:r>
          </w:p>
        </w:tc>
      </w:tr>
      <w:tr w:rsidR="00BE59E9" w:rsidRPr="00D24E40" w14:paraId="60E4C9BD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8C7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156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A547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79A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59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7198F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C620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BA0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17DD3" w14:textId="6516F4EA" w:rsidR="00BE59E9" w:rsidRPr="00D24E40" w:rsidRDefault="00AC2BED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2BED">
              <w:rPr>
                <w:rFonts w:ascii="Angsana New" w:hAnsi="Angsana New"/>
                <w:sz w:val="24"/>
                <w:szCs w:val="24"/>
              </w:rPr>
              <w:t>14,725,218.99</w:t>
            </w:r>
          </w:p>
        </w:tc>
      </w:tr>
      <w:tr w:rsidR="00BE59E9" w:rsidRPr="00D24E40" w14:paraId="46C92AA5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C3971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47F7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AC2C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689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C655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77C9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36E1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56C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0C7E" w14:textId="5B81216A" w:rsidR="00BE59E9" w:rsidRPr="00D24E40" w:rsidRDefault="00BE59E9" w:rsidP="00E2748A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(3,025,534.82)</w:t>
            </w:r>
          </w:p>
        </w:tc>
      </w:tr>
      <w:tr w:rsidR="00BE59E9" w:rsidRPr="00D24E40" w14:paraId="61DBD119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D2DC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105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BED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70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03F5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A619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EC32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1C58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7AE6" w14:textId="601592B4" w:rsidR="00BE59E9" w:rsidRPr="00014966" w:rsidRDefault="00560242" w:rsidP="00E2748A">
            <w:pPr>
              <w:pBdr>
                <w:bottom w:val="doub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0242">
              <w:rPr>
                <w:rFonts w:ascii="Angsana New" w:hAnsi="Angsana New"/>
                <w:sz w:val="24"/>
                <w:szCs w:val="24"/>
              </w:rPr>
              <w:t>11,699,684.17</w:t>
            </w:r>
          </w:p>
        </w:tc>
      </w:tr>
      <w:tr w:rsidR="00BE59E9" w:rsidRPr="00D24E40" w14:paraId="3D6120D8" w14:textId="77777777" w:rsidTr="00E2748A">
        <w:trPr>
          <w:trHeight w:val="117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9C8D" w14:textId="77777777" w:rsidR="00BE59E9" w:rsidRPr="00D24E40" w:rsidRDefault="00BE59E9" w:rsidP="00BE59E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995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ADA2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68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58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F982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DB3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5B3C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EE197" w14:textId="77777777" w:rsidR="00BE59E9" w:rsidRPr="00D24E40" w:rsidRDefault="00BE59E9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9E9" w:rsidRPr="00D24E40" w14:paraId="753A7CDC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C0C8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8F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D4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CD8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663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938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B76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DE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7CE7" w14:textId="147DBEFE" w:rsidR="00BE59E9" w:rsidRPr="00BA2540" w:rsidRDefault="00BE59E9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267,389,820.61</w:t>
            </w:r>
          </w:p>
        </w:tc>
      </w:tr>
      <w:tr w:rsidR="00BE59E9" w:rsidRPr="00D24E40" w14:paraId="002A4A71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5070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2C6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4B7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5BE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FC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6B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3B36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C5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B884" w14:textId="2B6ABF64" w:rsidR="00BE59E9" w:rsidRPr="00BA2540" w:rsidRDefault="00BE59E9" w:rsidP="00E2748A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765,896,029.34</w:t>
            </w:r>
          </w:p>
        </w:tc>
      </w:tr>
      <w:tr w:rsidR="00BE59E9" w:rsidRPr="00A321E4" w14:paraId="03D932C9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68426" w14:textId="77777777" w:rsidR="00BE59E9" w:rsidRPr="00D24E40" w:rsidRDefault="00BE59E9" w:rsidP="00BE59E9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A15C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342E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98044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A71F7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2F296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707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858D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639ED" w14:textId="6391C1AE" w:rsidR="00BE59E9" w:rsidRPr="00A321E4" w:rsidRDefault="00BE59E9" w:rsidP="00E2748A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1,033,285,849.95</w:t>
            </w:r>
          </w:p>
        </w:tc>
      </w:tr>
      <w:tr w:rsidR="0025029A" w:rsidRPr="00D24E40" w14:paraId="1240F1D9" w14:textId="77777777" w:rsidTr="00E2748A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C72CC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6ECB74E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0AABA92B" w14:textId="77777777" w:rsidTr="00E2748A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C262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501E6A" w14:textId="77777777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25029A" w:rsidRPr="00D24E40" w14:paraId="49D871CA" w14:textId="77777777" w:rsidTr="00E2748A">
        <w:trPr>
          <w:trHeight w:val="360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963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E15DCD" w14:textId="756E64C6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9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</w:t>
            </w:r>
            <w:r>
              <w:rPr>
                <w:rFonts w:hint="cs"/>
                <w:sz w:val="24"/>
                <w:cs/>
              </w:rPr>
              <w:t>6</w:t>
            </w:r>
          </w:p>
        </w:tc>
      </w:tr>
      <w:tr w:rsidR="0025029A" w:rsidRPr="00D24E40" w14:paraId="0496CDBA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23704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545C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EAE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CBDF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C915D3D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CE3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1042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3985816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3211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BAA891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470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40C0863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A18C4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3C4EBCD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52781" w:rsidRPr="00D24E40" w14:paraId="4ADFEDF2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F92A" w14:textId="77777777" w:rsidR="00C52781" w:rsidRPr="00024677" w:rsidRDefault="00C52781" w:rsidP="00C5278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99A9F" w14:textId="32039EC9" w:rsidR="00C52781" w:rsidRPr="00024677" w:rsidRDefault="00C52781" w:rsidP="00C5278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137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561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353.61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DA1D9" w14:textId="4FEF58A4" w:rsidR="00C52781" w:rsidRPr="00024677" w:rsidRDefault="00C52781" w:rsidP="00C5278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175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206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624.57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6E4BD" w14:textId="2C285A54" w:rsidR="00C52781" w:rsidRPr="00024677" w:rsidRDefault="00C52781" w:rsidP="00C5278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441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778.06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1F781" w14:textId="231E1EAF" w:rsidR="00C52781" w:rsidRPr="00024677" w:rsidRDefault="00C52781" w:rsidP="00C5278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73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693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720.45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10FB2" w14:textId="558BF511" w:rsidR="00C52781" w:rsidRPr="00024677" w:rsidRDefault="00C52781" w:rsidP="00C5278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140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761.33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3CEA6" w14:textId="515AEBB7" w:rsidR="00C52781" w:rsidRPr="00024677" w:rsidRDefault="00C52781" w:rsidP="00C5278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39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993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059.9</w:t>
            </w:r>
            <w:r w:rsidR="0060398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B6584" w14:textId="27D7BEFD" w:rsidR="00C52781" w:rsidRPr="00024677" w:rsidRDefault="00C52781" w:rsidP="00C5278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182,477.17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22DB3" w14:textId="5242F574" w:rsidR="00C52781" w:rsidRPr="00024677" w:rsidRDefault="00C52781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594,219,775.16</w:t>
            </w:r>
          </w:p>
        </w:tc>
      </w:tr>
      <w:tr w:rsidR="00C52781" w:rsidRPr="00D24E40" w14:paraId="0FD99E5F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8389C" w14:textId="77777777" w:rsidR="00C52781" w:rsidRPr="00D24E40" w:rsidRDefault="00C52781" w:rsidP="00C5278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0809B" w14:textId="6DCF4AD7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103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442.24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27C2B" w14:textId="447702EE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122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315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035.56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270DC" w14:textId="24B842CC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191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576.05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08FB3" w14:textId="4BE759E2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473.98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58F88" w14:textId="057021C6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221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892.61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03583" w14:textId="39CC6745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24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067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971.73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CC03" w14:textId="06FBDCAE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7ECF" w14:textId="4B7953D9" w:rsidR="00C52781" w:rsidRPr="00D24E40" w:rsidRDefault="00C52781" w:rsidP="00020636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(426,985,392.17)</w:t>
            </w:r>
          </w:p>
        </w:tc>
      </w:tr>
      <w:tr w:rsidR="00C52781" w:rsidRPr="00D24E40" w14:paraId="72BB488B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6DD1" w14:textId="77777777" w:rsidR="00C52781" w:rsidRPr="00D24E40" w:rsidRDefault="00C52781" w:rsidP="00C5278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B374" w14:textId="08929A81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33,839,911.37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62C1" w14:textId="7B3E0533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52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891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589.01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03218" w14:textId="155A7A87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42,250,202.01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EB475" w14:textId="4B1B5067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17,226,246.47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DE25D" w14:textId="71E86492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4,918,868.72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FF45" w14:textId="7B67171E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15,925,088.2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C527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F314" w14:textId="30DEB874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   182,477.17 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C0728" w14:textId="05C34013" w:rsidR="00C52781" w:rsidRPr="00D24E40" w:rsidRDefault="00C52781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167,234,382.99</w:t>
            </w:r>
          </w:p>
        </w:tc>
      </w:tr>
      <w:tr w:rsidR="00BE59E9" w:rsidRPr="00D24E40" w14:paraId="626BC19A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F37C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BA09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D3BD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E7A2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1277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3353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DD2B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A0F8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34FDE" w14:textId="4DAD79CD" w:rsidR="00BE59E9" w:rsidRPr="00D24E40" w:rsidRDefault="00BE59E9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4,352,928.13</w:t>
            </w:r>
          </w:p>
        </w:tc>
      </w:tr>
      <w:tr w:rsidR="00BE59E9" w:rsidRPr="00A76AAC" w14:paraId="596828CE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F157F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กำไรจากการวัดมูลค่าตราสารอนุพันธ์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8A03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6900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1468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B499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1ECB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2BBF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1AEE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F81EE" w14:textId="13269926" w:rsidR="00BE59E9" w:rsidRPr="00A76AAC" w:rsidRDefault="00BE59E9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1,949,599.37</w:t>
            </w:r>
          </w:p>
        </w:tc>
      </w:tr>
      <w:tr w:rsidR="00BE59E9" w:rsidRPr="00D24E40" w14:paraId="2FB2B7B9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3A2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E00C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0898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861C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BB41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86A9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DD7F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389B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6B036" w14:textId="4ACDFAF4" w:rsidR="00BE59E9" w:rsidRPr="00D24E40" w:rsidRDefault="00BE59E9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(56,132,071.74)</w:t>
            </w:r>
          </w:p>
        </w:tc>
      </w:tr>
      <w:tr w:rsidR="00BE59E9" w:rsidRPr="00D24E40" w14:paraId="756401C5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EFF35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18DA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389F2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FD9A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F076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D06B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768B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8B38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B4E35" w14:textId="36965413" w:rsidR="00BE59E9" w:rsidRPr="00D24E40" w:rsidRDefault="003A4FF9" w:rsidP="00020636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FF9">
              <w:rPr>
                <w:rFonts w:ascii="Angsana New" w:hAnsi="Angsana New"/>
                <w:sz w:val="24"/>
                <w:szCs w:val="24"/>
              </w:rPr>
              <w:t>(63,086,545.37)</w:t>
            </w:r>
          </w:p>
        </w:tc>
      </w:tr>
      <w:tr w:rsidR="00BE59E9" w:rsidRPr="00D24E40" w14:paraId="05B5DE2F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4DD74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065F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458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0063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B388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591D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9322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714A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14EBA" w14:textId="2477CE55" w:rsidR="00BE59E9" w:rsidRPr="00D24E40" w:rsidRDefault="00115AE1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5AE1">
              <w:rPr>
                <w:rFonts w:ascii="Angsana New" w:hAnsi="Angsana New"/>
                <w:sz w:val="24"/>
                <w:szCs w:val="24"/>
              </w:rPr>
              <w:t>54,318,293.38</w:t>
            </w:r>
          </w:p>
        </w:tc>
      </w:tr>
      <w:tr w:rsidR="00BE59E9" w:rsidRPr="00D24E40" w14:paraId="7F2C90D3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975C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8692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6BB6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168F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59FA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BB40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6190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B888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23CA0" w14:textId="7EC230D4" w:rsidR="00BE59E9" w:rsidRPr="00D24E40" w:rsidRDefault="00BE59E9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763,754.40</w:t>
            </w:r>
          </w:p>
        </w:tc>
      </w:tr>
      <w:tr w:rsidR="00BE59E9" w:rsidRPr="00D24E40" w14:paraId="401C8549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CF286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0F2E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30A8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837AF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D0F7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13D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0B6C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0FFC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16F6D" w14:textId="7AD82DCC" w:rsidR="00BE59E9" w:rsidRPr="00D24E40" w:rsidRDefault="00BE59E9" w:rsidP="00020636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(2,598,385.48)</w:t>
            </w:r>
          </w:p>
        </w:tc>
      </w:tr>
      <w:tr w:rsidR="00BE59E9" w:rsidRPr="00D24E40" w14:paraId="0F90A137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20F72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5EA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72F7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5D42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8E522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B4B0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B1BBF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4490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34953" w14:textId="7640AADB" w:rsidR="00BE59E9" w:rsidRPr="00D24E40" w:rsidRDefault="00115AE1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5AE1">
              <w:rPr>
                <w:rFonts w:ascii="Angsana New" w:hAnsi="Angsana New"/>
                <w:sz w:val="24"/>
                <w:szCs w:val="24"/>
              </w:rPr>
              <w:t>52,483,662.30</w:t>
            </w:r>
          </w:p>
        </w:tc>
      </w:tr>
      <w:tr w:rsidR="00BE59E9" w:rsidRPr="00D24E40" w14:paraId="42A0A1C9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566F7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BDD1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E4AA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377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06E52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500C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AB21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F411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0BC9C" w14:textId="106DBABF" w:rsidR="00BE59E9" w:rsidRPr="00D24E40" w:rsidRDefault="00BE59E9" w:rsidP="00020636">
            <w:pPr>
              <w:pBdr>
                <w:bottom w:val="sing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(10,560,861.36)</w:t>
            </w:r>
          </w:p>
        </w:tc>
      </w:tr>
      <w:tr w:rsidR="00BE59E9" w:rsidRPr="00D24E40" w14:paraId="4FF35DCD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B7230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870E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13DF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30EF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1D2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AD342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7832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FA33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587B0" w14:textId="48EAF038" w:rsidR="00BE59E9" w:rsidRPr="00014966" w:rsidRDefault="000A3213" w:rsidP="00020636">
            <w:pPr>
              <w:pBdr>
                <w:bottom w:val="doub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213">
              <w:rPr>
                <w:rFonts w:ascii="Angsana New" w:hAnsi="Angsana New"/>
                <w:sz w:val="24"/>
                <w:szCs w:val="24"/>
              </w:rPr>
              <w:t>41,922,800.94</w:t>
            </w:r>
          </w:p>
        </w:tc>
      </w:tr>
      <w:tr w:rsidR="0025029A" w:rsidRPr="00D24E40" w14:paraId="4DD98582" w14:textId="77777777" w:rsidTr="00E2748A">
        <w:trPr>
          <w:trHeight w:val="117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6CC5" w14:textId="77777777" w:rsidR="0025029A" w:rsidRPr="00D24E40" w:rsidRDefault="0025029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39F9A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EAF36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4836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20FFD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C2346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1D70C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BE0D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ED8A1" w14:textId="77777777" w:rsidR="0025029A" w:rsidRPr="00D24E40" w:rsidRDefault="0025029A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9E9" w:rsidRPr="00D24E40" w14:paraId="5391ECDC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3B115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D38D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A4B2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1CFB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B64D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99F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B669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5780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8167" w14:textId="6BCE16BC" w:rsidR="00BE59E9" w:rsidRPr="00BA2540" w:rsidRDefault="00BE59E9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267,389,820.61</w:t>
            </w:r>
          </w:p>
        </w:tc>
      </w:tr>
      <w:tr w:rsidR="00BE59E9" w:rsidRPr="00D24E40" w14:paraId="77714F33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8A6B7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7872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98F9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5ABE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A5C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16E6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443B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6EACC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5EBC" w14:textId="5C4B0A47" w:rsidR="00BE59E9" w:rsidRPr="00BA2540" w:rsidRDefault="00BE59E9" w:rsidP="00020636">
            <w:pP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765,896,029.34</w:t>
            </w:r>
          </w:p>
        </w:tc>
      </w:tr>
      <w:tr w:rsidR="00BE59E9" w:rsidRPr="00A321E4" w14:paraId="435FDB45" w14:textId="77777777" w:rsidTr="00E2748A">
        <w:trPr>
          <w:trHeight w:val="288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84FF0" w14:textId="77777777" w:rsidR="00BE59E9" w:rsidRPr="00D24E40" w:rsidRDefault="00BE59E9" w:rsidP="00BE59E9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F802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358F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7DF0F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4FD3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22A39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ABC5A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8950B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ACAB8" w14:textId="45D639DB" w:rsidR="00BE59E9" w:rsidRPr="00A321E4" w:rsidRDefault="00BE59E9" w:rsidP="00020636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ind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1,033,285,849.95</w:t>
            </w:r>
          </w:p>
        </w:tc>
      </w:tr>
    </w:tbl>
    <w:p w14:paraId="4AEE94F6" w14:textId="77777777" w:rsidR="00677FA7" w:rsidRDefault="00677FA7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15286" w:type="dxa"/>
        <w:tblInd w:w="378" w:type="dxa"/>
        <w:tblLook w:val="04A0" w:firstRow="1" w:lastRow="0" w:firstColumn="1" w:lastColumn="0" w:noHBand="0" w:noVBand="1"/>
      </w:tblPr>
      <w:tblGrid>
        <w:gridCol w:w="2576"/>
        <w:gridCol w:w="1593"/>
        <w:gridCol w:w="1593"/>
        <w:gridCol w:w="1593"/>
        <w:gridCol w:w="1593"/>
        <w:gridCol w:w="1593"/>
        <w:gridCol w:w="1593"/>
        <w:gridCol w:w="1563"/>
        <w:gridCol w:w="1589"/>
      </w:tblGrid>
      <w:tr w:rsidR="0025029A" w:rsidRPr="00D24E40" w14:paraId="03DAEE45" w14:textId="77777777" w:rsidTr="005877AD">
        <w:trPr>
          <w:trHeight w:val="360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87E26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9C57A4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7D2FA6EC" w14:textId="77777777" w:rsidTr="005877AD">
        <w:trPr>
          <w:trHeight w:val="360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FAF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DBCC0C" w14:textId="77777777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25029A" w:rsidRPr="00D24E40" w14:paraId="7A94C2F0" w14:textId="77777777" w:rsidTr="005877AD">
        <w:trPr>
          <w:trHeight w:val="360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AAC7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5B59E6" w14:textId="5EB170A5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2566</w:t>
            </w:r>
          </w:p>
        </w:tc>
      </w:tr>
      <w:tr w:rsidR="0025029A" w:rsidRPr="00D24E40" w14:paraId="3C777A77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117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5B9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8A0B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9BBA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450101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2A54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9D4D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360631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8A0B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C4DC667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1214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1227768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77B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602D147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D7F93" w:rsidRPr="00024677" w14:paraId="76485564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0185" w14:textId="77777777" w:rsidR="006D7F93" w:rsidRPr="00024677" w:rsidRDefault="006D7F93" w:rsidP="006D7F9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12070" w14:textId="2AA1B905" w:rsidR="006D7F93" w:rsidRPr="00024677" w:rsidRDefault="006D7F93" w:rsidP="006D7F93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44,512,588.22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62959" w14:textId="1943B568" w:rsidR="006D7F93" w:rsidRPr="00024677" w:rsidRDefault="006D7F93" w:rsidP="006D7F93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56,998,401.37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D322B" w14:textId="55932049" w:rsidR="006D7F93" w:rsidRPr="00024677" w:rsidRDefault="006D7F93" w:rsidP="006D7F93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51,262,888.92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A789C" w14:textId="28119C54" w:rsidR="006D7F93" w:rsidRPr="00024677" w:rsidRDefault="006D7F93" w:rsidP="006D7F93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23,265</w:t>
            </w:r>
            <w:r w:rsidR="0060398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467.14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1BC1C" w14:textId="2AF5F08D" w:rsidR="006D7F93" w:rsidRPr="00024677" w:rsidRDefault="006D7F93" w:rsidP="006D7F93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5,151,302.10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A43EE" w14:textId="381A1A81" w:rsidR="006D7F93" w:rsidRPr="00024677" w:rsidRDefault="006D7F93" w:rsidP="006D7F93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13,009,293.97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CDF6B" w14:textId="7251C299" w:rsidR="006D7F93" w:rsidRPr="00024677" w:rsidRDefault="006D7F93" w:rsidP="006D7F93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40388" w14:textId="5558449F" w:rsidR="006D7F93" w:rsidRPr="00024677" w:rsidRDefault="006D7F93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194,281,180.45</w:t>
            </w:r>
          </w:p>
        </w:tc>
      </w:tr>
      <w:tr w:rsidR="006D7F93" w:rsidRPr="00D24E40" w14:paraId="1B99B0D8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0C720" w14:textId="77777777" w:rsidR="006D7F93" w:rsidRPr="00D24E40" w:rsidRDefault="006D7F93" w:rsidP="006D7F9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402BF" w14:textId="45A3561A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33,989,943.30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A3758" w14:textId="46A71BFB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39,213</w:t>
            </w:r>
            <w:r w:rsidR="0060398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877.83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A22A1" w14:textId="59D0B05D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35,989,467.42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F5779" w14:textId="360AC491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17,969,592.33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BA6C2" w14:textId="5623ADEA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3,134,266.69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9263C" w14:textId="31D3CF89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(6,535,249.69)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CA9C3" w14:textId="5B800E32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948C7" w14:textId="7781B3E3" w:rsidR="006D7F93" w:rsidRPr="00D24E40" w:rsidRDefault="006D7F93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(136,832,397.26)</w:t>
            </w:r>
          </w:p>
        </w:tc>
      </w:tr>
      <w:tr w:rsidR="006D7F93" w:rsidRPr="00D24E40" w14:paraId="7CBAB08B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0AEF" w14:textId="77777777" w:rsidR="006D7F93" w:rsidRPr="00D24E40" w:rsidRDefault="006D7F93" w:rsidP="006D7F9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A6312" w14:textId="5AAD7678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10,522,644.92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760E9" w14:textId="4BA6BF6C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17,784,523.54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DAD67" w14:textId="570A664E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15,273,421.50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20B7A" w14:textId="45039088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5,295,874.81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F36F7" w14:textId="34CC9536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     2,017,035.41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C6DEE" w14:textId="2785105C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7F93">
              <w:rPr>
                <w:rFonts w:ascii="Angsana New" w:hAnsi="Angsana New"/>
                <w:sz w:val="24"/>
                <w:szCs w:val="24"/>
              </w:rPr>
              <w:t xml:space="preserve">        6,474,044.28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23940" w14:textId="1A87D6CD" w:rsidR="006D7F93" w:rsidRPr="00D24E40" w:rsidRDefault="006D7F93" w:rsidP="006D7F93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81,238.73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B1468" w14:textId="7FDE7F64" w:rsidR="006D7F93" w:rsidRPr="00D24E40" w:rsidRDefault="006D7F93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57,448,783.19</w:t>
            </w:r>
          </w:p>
        </w:tc>
      </w:tr>
      <w:tr w:rsidR="0025029A" w:rsidRPr="00D24E40" w14:paraId="5E428899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D1BD" w14:textId="77777777" w:rsidR="0025029A" w:rsidRPr="00D24E40" w:rsidRDefault="0025029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20246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DFD4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9D845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A9C3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8D3C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28B8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D5D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F5EBE" w14:textId="59479D4F" w:rsidR="0025029A" w:rsidRPr="00D24E40" w:rsidRDefault="00BE59E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2,394,431.96</w:t>
            </w:r>
          </w:p>
        </w:tc>
      </w:tr>
      <w:tr w:rsidR="005877AD" w:rsidRPr="00A76AAC" w14:paraId="04FA87A5" w14:textId="77777777" w:rsidTr="005877AD">
        <w:trPr>
          <w:trHeight w:val="288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786E" w14:textId="442D711B" w:rsidR="005877AD" w:rsidRPr="00D24E40" w:rsidRDefault="005877AD" w:rsidP="005877A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70A7F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A919E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107F5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0644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C2462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CC0F6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34C80" w14:textId="33F1271A" w:rsidR="005877AD" w:rsidRPr="00A76AAC" w:rsidRDefault="005877AD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(2,672,859.56)</w:t>
            </w:r>
          </w:p>
        </w:tc>
      </w:tr>
      <w:tr w:rsidR="0025029A" w:rsidRPr="00D24E40" w14:paraId="3556F1F9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280D0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410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6BA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14465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9E463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B49A8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5ABDD" w14:textId="77777777" w:rsidR="0025029A" w:rsidRPr="00427F5F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3B7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91992" w14:textId="5B2993C9" w:rsidR="0025029A" w:rsidRPr="00D24E40" w:rsidRDefault="00BE59E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(19,697,787.44)</w:t>
            </w:r>
          </w:p>
        </w:tc>
      </w:tr>
      <w:tr w:rsidR="0025029A" w:rsidRPr="00D24E40" w14:paraId="63C4C33C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A1B7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1D58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730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EF5A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43D7A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73163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E620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48AA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8F5A7" w14:textId="1459B18E" w:rsidR="0025029A" w:rsidRPr="00D24E40" w:rsidRDefault="00BE59E9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(21,335,950.60)</w:t>
            </w:r>
          </w:p>
        </w:tc>
      </w:tr>
      <w:tr w:rsidR="0025029A" w:rsidRPr="00D24E40" w14:paraId="2DDB676A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2BE26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57A1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AA138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7D6C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69C2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16FB0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6A5E0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674A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5917D" w14:textId="63F54887" w:rsidR="0025029A" w:rsidRPr="00D24E40" w:rsidRDefault="00BE59E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16,136,617.55</w:t>
            </w:r>
          </w:p>
        </w:tc>
      </w:tr>
      <w:tr w:rsidR="0025029A" w:rsidRPr="00D24E40" w14:paraId="6712E07F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22DA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4DAC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9554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ABC2D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1C33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100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226A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25766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F9F67" w14:textId="1452E95C" w:rsidR="0025029A" w:rsidRPr="00D24E40" w:rsidRDefault="00BE59E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299,688.72</w:t>
            </w:r>
          </w:p>
        </w:tc>
      </w:tr>
      <w:tr w:rsidR="0025029A" w:rsidRPr="00D24E40" w14:paraId="4022EC52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5D2C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2568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F127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48F17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224B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8807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611BB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2F00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E0B43" w14:textId="2EAA008D" w:rsidR="0025029A" w:rsidRPr="00D24E40" w:rsidRDefault="00BE59E9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(1,226,713.88)</w:t>
            </w:r>
          </w:p>
        </w:tc>
      </w:tr>
      <w:tr w:rsidR="0025029A" w:rsidRPr="00D24E40" w14:paraId="5FCE6297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0EC12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D1FB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5A92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6636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04F8A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85B58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4FC56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14003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ABF4" w14:textId="77D78A28" w:rsidR="0025029A" w:rsidRPr="00D24E40" w:rsidRDefault="00BE59E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15,209,592.39</w:t>
            </w:r>
          </w:p>
        </w:tc>
      </w:tr>
      <w:tr w:rsidR="0025029A" w:rsidRPr="00D24E40" w14:paraId="13E3D788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287B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2A03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869C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E68A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CB6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11EE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C705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FB32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95D7A" w14:textId="0B23A0A5" w:rsidR="0025029A" w:rsidRPr="00D24E40" w:rsidRDefault="00BE59E9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(3,025,534.82)</w:t>
            </w:r>
          </w:p>
        </w:tc>
      </w:tr>
      <w:tr w:rsidR="0025029A" w:rsidRPr="00014966" w14:paraId="2E21920C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3774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C15B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9C64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85F7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44C7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6A6C8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924EB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A122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83B24" w14:textId="5F41A356" w:rsidR="0025029A" w:rsidRPr="00014966" w:rsidRDefault="00BE59E9" w:rsidP="00020636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E9">
              <w:rPr>
                <w:rFonts w:ascii="Angsana New" w:hAnsi="Angsana New"/>
                <w:sz w:val="24"/>
                <w:szCs w:val="24"/>
              </w:rPr>
              <w:t>12,184,057.57</w:t>
            </w:r>
          </w:p>
        </w:tc>
      </w:tr>
      <w:tr w:rsidR="0025029A" w:rsidRPr="00D24E40" w14:paraId="1B0259E2" w14:textId="77777777" w:rsidTr="005877AD">
        <w:trPr>
          <w:trHeight w:val="117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9227" w14:textId="77777777" w:rsidR="0025029A" w:rsidRPr="00675360" w:rsidRDefault="0025029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BA10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ADC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3E349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525D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BBAE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D6F1C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C3414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6B1DD" w14:textId="77777777" w:rsidR="0025029A" w:rsidRPr="00675360" w:rsidRDefault="0025029A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E59E9" w:rsidRPr="00BA2540" w14:paraId="77AB7B3B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EEA7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06B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5D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7A70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FD8B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9B3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B4A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2D50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0F15" w14:textId="5B58C5EA" w:rsidR="00BE59E9" w:rsidRPr="00BA2540" w:rsidRDefault="00BE59E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265,280,911.45</w:t>
            </w:r>
          </w:p>
        </w:tc>
      </w:tr>
      <w:tr w:rsidR="00BE59E9" w:rsidRPr="00BA2540" w14:paraId="74FE09C6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8823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6A6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BF8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E2B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DF25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5F6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E43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A844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03B6" w14:textId="77AD940C" w:rsidR="00BE59E9" w:rsidRPr="00BA2540" w:rsidRDefault="00BE59E9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764,408,557.62</w:t>
            </w:r>
          </w:p>
        </w:tc>
      </w:tr>
      <w:tr w:rsidR="00BE59E9" w:rsidRPr="00BA2540" w14:paraId="07521068" w14:textId="77777777" w:rsidTr="005877AD">
        <w:trPr>
          <w:trHeight w:val="288"/>
        </w:trPr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</w:tcPr>
          <w:p w14:paraId="41D01B95" w14:textId="77777777" w:rsidR="00BE59E9" w:rsidRPr="00C91746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7BF0954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6D5D26E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3F6838D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3219DE6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BB36D20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D6E4608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A817FD7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23A43" w14:textId="59157BBB" w:rsidR="00BE59E9" w:rsidRPr="00C91746" w:rsidRDefault="00BE59E9" w:rsidP="00020636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1,029,689,469.07</w:t>
            </w:r>
          </w:p>
        </w:tc>
      </w:tr>
    </w:tbl>
    <w:p w14:paraId="15E61D8D" w14:textId="77777777" w:rsidR="00933C81" w:rsidRDefault="00933C81" w:rsidP="00933C81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DD87D1" w14:textId="77777777" w:rsidR="00675360" w:rsidRDefault="00675360" w:rsidP="00933C81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15286" w:type="dxa"/>
        <w:tblInd w:w="540" w:type="dxa"/>
        <w:tblLook w:val="04A0" w:firstRow="1" w:lastRow="0" w:firstColumn="1" w:lastColumn="0" w:noHBand="0" w:noVBand="1"/>
      </w:tblPr>
      <w:tblGrid>
        <w:gridCol w:w="2575"/>
        <w:gridCol w:w="1593"/>
        <w:gridCol w:w="1593"/>
        <w:gridCol w:w="1593"/>
        <w:gridCol w:w="1593"/>
        <w:gridCol w:w="1593"/>
        <w:gridCol w:w="1593"/>
        <w:gridCol w:w="1554"/>
        <w:gridCol w:w="1599"/>
      </w:tblGrid>
      <w:tr w:rsidR="0025029A" w:rsidRPr="00D24E40" w14:paraId="2E18BCD5" w14:textId="77777777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EAC1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46BEF6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6EABC49E" w14:textId="77777777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0C94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C2B08" w14:textId="77777777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25029A" w:rsidRPr="00D24E40" w14:paraId="671F9163" w14:textId="77777777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E51F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3CBCB0" w14:textId="1C33CA0B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</w:t>
            </w:r>
            <w:r w:rsidR="00C55EB5">
              <w:rPr>
                <w:sz w:val="24"/>
              </w:rPr>
              <w:t>5</w:t>
            </w:r>
          </w:p>
        </w:tc>
      </w:tr>
      <w:tr w:rsidR="0025029A" w:rsidRPr="00D24E40" w14:paraId="0559EC51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80E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9E2D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7DFE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D5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5F574B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C209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42D0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3D2BF15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7C67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E125C4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CA7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F44196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E8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45E88C44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26C19" w:rsidRPr="00024677" w14:paraId="6E529065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8A35" w14:textId="77777777" w:rsidR="00F26C19" w:rsidRPr="00024677" w:rsidRDefault="00F26C19" w:rsidP="00F26C1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20897" w14:textId="1374A7BB" w:rsidR="00F26C19" w:rsidRPr="00024677" w:rsidRDefault="00427F5F" w:rsidP="00F26C1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43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711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826.46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073EE" w14:textId="23BE5BB4" w:rsidR="00F26C19" w:rsidRPr="00024677" w:rsidRDefault="00427F5F" w:rsidP="00F26C1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51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451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271.64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C3A97" w14:textId="13F2B70F" w:rsidR="00F26C19" w:rsidRPr="00024677" w:rsidRDefault="00427F5F" w:rsidP="00F26C1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40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488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128.25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0977D" w14:textId="3A2783EA" w:rsidR="00F26C19" w:rsidRPr="00024677" w:rsidRDefault="00427F5F" w:rsidP="00F26C1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793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487.29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047B6" w14:textId="53FF8803" w:rsidR="00F26C19" w:rsidRPr="00024677" w:rsidRDefault="00427F5F" w:rsidP="00F26C1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499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099.16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BFEE4" w14:textId="721B4274" w:rsidR="00F26C19" w:rsidRPr="00024677" w:rsidRDefault="00427F5F" w:rsidP="00F26C1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044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723.12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E2846" w14:textId="354349F7" w:rsidR="00F26C19" w:rsidRPr="00024677" w:rsidRDefault="0083091F" w:rsidP="00F26C1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091F">
              <w:rPr>
                <w:rFonts w:ascii="Angsana New" w:hAnsi="Angsana New"/>
                <w:sz w:val="24"/>
                <w:szCs w:val="24"/>
              </w:rPr>
              <w:t>35,612.10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BEF28" w14:textId="21A1612D" w:rsidR="00F26C19" w:rsidRPr="00024677" w:rsidRDefault="00F26C1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6C19">
              <w:rPr>
                <w:rFonts w:ascii="Angsana New" w:hAnsi="Angsana New"/>
                <w:sz w:val="24"/>
                <w:szCs w:val="24"/>
              </w:rPr>
              <w:t>170,024,148.02</w:t>
            </w:r>
          </w:p>
        </w:tc>
      </w:tr>
      <w:tr w:rsidR="00F26C19" w:rsidRPr="00D24E40" w14:paraId="12038E90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A5BBD" w14:textId="77777777" w:rsidR="00F26C19" w:rsidRPr="00D24E40" w:rsidRDefault="00F26C19" w:rsidP="00F26C1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E54FA" w14:textId="2E6A6E7E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411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169.11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EC347" w14:textId="418FCD14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35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683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142.44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64713" w14:textId="61ED801B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29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143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024.05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153EE" w14:textId="3239C9B0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381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445.64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DBBDC" w14:textId="5734918A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941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892.96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CD524" w14:textId="7B4CB55E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332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224.9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9A756" w14:textId="1BFB11F2" w:rsidR="00F26C19" w:rsidRPr="00D24E40" w:rsidRDefault="00E23B5B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55F3C" w14:textId="4719BF62" w:rsidR="00F26C19" w:rsidRPr="00D24E40" w:rsidRDefault="00F26C19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6C19">
              <w:rPr>
                <w:rFonts w:ascii="Angsana New" w:hAnsi="Angsana New"/>
                <w:sz w:val="24"/>
                <w:szCs w:val="24"/>
              </w:rPr>
              <w:t>(122,892,899.15)</w:t>
            </w:r>
          </w:p>
        </w:tc>
      </w:tr>
      <w:tr w:rsidR="00F26C19" w:rsidRPr="00D24E40" w14:paraId="69728218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0F744" w14:textId="77777777" w:rsidR="00F26C19" w:rsidRPr="00D24E40" w:rsidRDefault="00F26C19" w:rsidP="00F26C1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AB415" w14:textId="642C7BCB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300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657.35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B754E" w14:textId="3523B71D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768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129.20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FE57D" w14:textId="44B8D8A7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345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104.20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3B011" w14:textId="47DA640E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412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041.65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67D34" w14:textId="105120B7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557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206.20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E05A2" w14:textId="756F4519" w:rsidR="00F26C19" w:rsidRPr="00D24E40" w:rsidRDefault="00427F5F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712</w:t>
            </w:r>
            <w:r w:rsidRPr="00427F5F">
              <w:rPr>
                <w:rFonts w:ascii="Angsana New" w:hAnsi="Angsana New"/>
                <w:sz w:val="24"/>
                <w:szCs w:val="24"/>
              </w:rPr>
              <w:t>,</w:t>
            </w:r>
            <w:r w:rsidRPr="00427F5F">
              <w:rPr>
                <w:rFonts w:ascii="Angsana New" w:hAnsi="Angsana New"/>
                <w:sz w:val="24"/>
                <w:szCs w:val="24"/>
                <w:cs/>
              </w:rPr>
              <w:t>498.1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B1E93" w14:textId="05189AE6" w:rsidR="00F26C19" w:rsidRPr="00D24E40" w:rsidRDefault="00E23B5B" w:rsidP="00F26C19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3B5B">
              <w:rPr>
                <w:rFonts w:ascii="Angsana New" w:hAnsi="Angsana New"/>
                <w:sz w:val="24"/>
                <w:szCs w:val="24"/>
              </w:rPr>
              <w:t>35,612.10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0B7A9" w14:textId="41CFE9BE" w:rsidR="00F26C19" w:rsidRPr="00D24E40" w:rsidRDefault="00F26C19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6C19">
              <w:rPr>
                <w:rFonts w:ascii="Angsana New" w:hAnsi="Angsana New"/>
                <w:sz w:val="24"/>
                <w:szCs w:val="24"/>
              </w:rPr>
              <w:t>47,131,248.87</w:t>
            </w:r>
          </w:p>
        </w:tc>
      </w:tr>
      <w:tr w:rsidR="001E32C2" w:rsidRPr="00D24E40" w14:paraId="4F841EB0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B94B" w14:textId="77777777" w:rsidR="001E32C2" w:rsidRPr="00D24E40" w:rsidRDefault="001E32C2" w:rsidP="001E32C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265A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1ED9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394D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2BD2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0279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8C5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B4F5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DC31" w14:textId="0A5CEE5E" w:rsidR="001E32C2" w:rsidRPr="00D24E40" w:rsidRDefault="001E32C2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552,412.15</w:t>
            </w:r>
          </w:p>
        </w:tc>
      </w:tr>
      <w:tr w:rsidR="001E32C2" w:rsidRPr="00A76AAC" w14:paraId="5C24FD30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2C71" w14:textId="77777777" w:rsidR="001E32C2" w:rsidRPr="00D24E40" w:rsidRDefault="001E32C2" w:rsidP="001E32C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กำไรจากการวัดมูลค่าตราสารอนุพันธ์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7B11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252A4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944C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F7E8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AF6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7ACC8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C59B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5C68" w14:textId="2A313729" w:rsidR="001E32C2" w:rsidRPr="00A76AAC" w:rsidRDefault="001E32C2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250,153.31</w:t>
            </w:r>
          </w:p>
        </w:tc>
      </w:tr>
      <w:tr w:rsidR="001E32C2" w:rsidRPr="00D24E40" w14:paraId="77F9B2A5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FA93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68E9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9827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CA04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BF8A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F32F4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2800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647A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8044B" w14:textId="3D1DDD69" w:rsidR="001E32C2" w:rsidRPr="00D24E40" w:rsidRDefault="001E32C2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(16,375,794.56)</w:t>
            </w:r>
          </w:p>
        </w:tc>
      </w:tr>
      <w:tr w:rsidR="001E32C2" w:rsidRPr="00D24E40" w14:paraId="56337E60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5875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9455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6D7D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3A29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1068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4E93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40AA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2F97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09C27" w14:textId="3DC3E3DB" w:rsidR="001E32C2" w:rsidRPr="00D24E40" w:rsidRDefault="001E32C2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(22,843,950.45)</w:t>
            </w:r>
          </w:p>
        </w:tc>
      </w:tr>
      <w:tr w:rsidR="001E32C2" w:rsidRPr="00D24E40" w14:paraId="0A3B5F32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40C9C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46715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3632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E9BF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133C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D5C1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210A8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5C902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D329C" w14:textId="1F0912D1" w:rsidR="001E32C2" w:rsidRPr="00D24E40" w:rsidRDefault="001E32C2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8,714,069.32</w:t>
            </w:r>
          </w:p>
        </w:tc>
      </w:tr>
      <w:tr w:rsidR="001E32C2" w:rsidRPr="00D24E40" w14:paraId="5920C49D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FB072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0D07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B4BC4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6577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5A7E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8151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D5BF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EA378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21307" w14:textId="3A238FA1" w:rsidR="001E32C2" w:rsidRPr="00D24E40" w:rsidRDefault="001E32C2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21,463.11</w:t>
            </w:r>
          </w:p>
        </w:tc>
      </w:tr>
      <w:tr w:rsidR="001E32C2" w:rsidRPr="00D24E40" w14:paraId="23C3E051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A967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6C39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26CB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BFB89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D7CA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4E4BF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83C71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398B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659E7" w14:textId="0149D3B5" w:rsidR="001E32C2" w:rsidRPr="00D24E40" w:rsidRDefault="001E32C2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(581,184.44)</w:t>
            </w:r>
          </w:p>
        </w:tc>
      </w:tr>
      <w:tr w:rsidR="001E32C2" w:rsidRPr="00D24E40" w14:paraId="555DE799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3E65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380A7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B905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C1A78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131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7F966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77475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B720A" w14:textId="77777777" w:rsidR="001E32C2" w:rsidRPr="006C3EF4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B2B0" w14:textId="084B6D6C" w:rsidR="001E32C2" w:rsidRPr="00D24E40" w:rsidRDefault="001E32C2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8,154,347.99</w:t>
            </w:r>
          </w:p>
        </w:tc>
      </w:tr>
      <w:tr w:rsidR="001E32C2" w:rsidRPr="00D24E40" w14:paraId="5614C6AA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AB45F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6678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F20D5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B3D0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22C5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BA89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FC8C1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5F6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A5466" w14:textId="50B17138" w:rsidR="001E32C2" w:rsidRPr="00D24E40" w:rsidRDefault="001E32C2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(1,634,606.36)</w:t>
            </w:r>
          </w:p>
        </w:tc>
      </w:tr>
      <w:tr w:rsidR="001E32C2" w:rsidRPr="00014966" w14:paraId="3E26860F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3A1A" w14:textId="77777777" w:rsidR="001E32C2" w:rsidRPr="00D24E40" w:rsidRDefault="001E32C2" w:rsidP="001E32C2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E93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1A61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D770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D1E7E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7897D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23F5A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52959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02A60" w14:textId="42516465" w:rsidR="001E32C2" w:rsidRPr="00014966" w:rsidRDefault="001E32C2" w:rsidP="00020636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2C2">
              <w:rPr>
                <w:rFonts w:ascii="Angsana New" w:hAnsi="Angsana New"/>
                <w:sz w:val="24"/>
                <w:szCs w:val="24"/>
              </w:rPr>
              <w:t>6,519,741.63</w:t>
            </w:r>
          </w:p>
        </w:tc>
      </w:tr>
      <w:tr w:rsidR="0025029A" w:rsidRPr="00D24E40" w14:paraId="77515BB2" w14:textId="77777777" w:rsidTr="00C91746">
        <w:trPr>
          <w:trHeight w:val="81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B77A" w14:textId="77777777" w:rsidR="0025029A" w:rsidRPr="00675360" w:rsidRDefault="0025029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8AED7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610B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FD54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54540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EA741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33DF5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CB59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E8C83" w14:textId="77777777" w:rsidR="0025029A" w:rsidRPr="00675360" w:rsidRDefault="0025029A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91746" w:rsidRPr="00BA2540" w14:paraId="018D9B31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7C144" w14:textId="77777777" w:rsidR="00C91746" w:rsidRPr="00D24E40" w:rsidRDefault="00C91746" w:rsidP="00C9174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DFC17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9C2E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4F6E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EF37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CE4F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8D2C" w14:textId="77777777" w:rsidR="00C91746" w:rsidRPr="006C3EF4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9265" w14:textId="77777777" w:rsidR="00C91746" w:rsidRPr="006C3EF4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1C7C" w14:textId="689B2CB8" w:rsidR="00C91746" w:rsidRPr="00BA2540" w:rsidRDefault="00C91746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212,284,225.84</w:t>
            </w:r>
          </w:p>
        </w:tc>
      </w:tr>
      <w:tr w:rsidR="00C91746" w:rsidRPr="00BA2540" w14:paraId="46AE7E96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7479F" w14:textId="77777777" w:rsidR="00C91746" w:rsidRPr="00D24E40" w:rsidRDefault="00C91746" w:rsidP="00C9174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367AB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E658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DB09D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2710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7B36" w14:textId="77777777" w:rsidR="00C91746" w:rsidRPr="00D24E40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39DC2" w14:textId="77777777" w:rsidR="00C91746" w:rsidRPr="006C3EF4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FED6" w14:textId="77777777" w:rsidR="00C91746" w:rsidRPr="006C3EF4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05AD" w14:textId="240F7832" w:rsidR="00C91746" w:rsidRPr="00BA2540" w:rsidRDefault="00C91746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645,149,390.58</w:t>
            </w:r>
          </w:p>
        </w:tc>
      </w:tr>
      <w:tr w:rsidR="00C91746" w:rsidRPr="00BA2540" w14:paraId="4BF60D97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C437" w14:textId="00088801" w:rsidR="00C91746" w:rsidRPr="00C91746" w:rsidRDefault="00C91746" w:rsidP="00C91746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2EBF" w14:textId="77777777" w:rsidR="00C91746" w:rsidRPr="00C91746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3B23" w14:textId="77777777" w:rsidR="00C91746" w:rsidRPr="00C91746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12D" w14:textId="77777777" w:rsidR="00C91746" w:rsidRPr="00C91746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3807" w14:textId="77777777" w:rsidR="00C91746" w:rsidRPr="00C91746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47F8" w14:textId="77777777" w:rsidR="00C91746" w:rsidRPr="00C91746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7F6B7" w14:textId="77777777" w:rsidR="00C91746" w:rsidRPr="00C91746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D3FA" w14:textId="77777777" w:rsidR="00C91746" w:rsidRPr="00C91746" w:rsidRDefault="00C91746" w:rsidP="00C91746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0DD49" w14:textId="4BC887DD" w:rsidR="00C91746" w:rsidRPr="00C91746" w:rsidRDefault="00C91746" w:rsidP="00020636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28D8">
              <w:rPr>
                <w:rFonts w:ascii="Angsana New" w:hAnsi="Angsana New"/>
                <w:sz w:val="24"/>
                <w:szCs w:val="24"/>
              </w:rPr>
              <w:t>857,433,616.42</w:t>
            </w:r>
          </w:p>
        </w:tc>
      </w:tr>
    </w:tbl>
    <w:p w14:paraId="6BE0B6BB" w14:textId="77777777" w:rsidR="0025029A" w:rsidRDefault="0025029A" w:rsidP="00933C81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62F5CF" w14:textId="77777777" w:rsidR="0025029A" w:rsidRDefault="0025029A" w:rsidP="00933C81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15144" w:type="dxa"/>
        <w:tblInd w:w="540" w:type="dxa"/>
        <w:tblLook w:val="04A0" w:firstRow="1" w:lastRow="0" w:firstColumn="1" w:lastColumn="0" w:noHBand="0" w:noVBand="1"/>
      </w:tblPr>
      <w:tblGrid>
        <w:gridCol w:w="2564"/>
        <w:gridCol w:w="1593"/>
        <w:gridCol w:w="1593"/>
        <w:gridCol w:w="1593"/>
        <w:gridCol w:w="1593"/>
        <w:gridCol w:w="1593"/>
        <w:gridCol w:w="1593"/>
        <w:gridCol w:w="1541"/>
        <w:gridCol w:w="1538"/>
      </w:tblGrid>
      <w:tr w:rsidR="00C55EB5" w:rsidRPr="00D24E40" w14:paraId="286C43DB" w14:textId="77777777" w:rsidTr="00603989">
        <w:trPr>
          <w:trHeight w:val="36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BDA3E" w14:textId="77777777" w:rsidR="00C55EB5" w:rsidRPr="00D24E40" w:rsidRDefault="00C55EB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053D0" w14:textId="77777777" w:rsidR="00C55EB5" w:rsidRPr="00D24E40" w:rsidRDefault="00C55EB5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55EB5" w:rsidRPr="00D24E40" w14:paraId="182DA115" w14:textId="77777777" w:rsidTr="00603989">
        <w:trPr>
          <w:trHeight w:val="36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3F49C" w14:textId="77777777" w:rsidR="00C55EB5" w:rsidRPr="00D24E40" w:rsidRDefault="00C55EB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77BEC85" w14:textId="77777777" w:rsidR="00C55EB5" w:rsidRPr="00D24E40" w:rsidRDefault="00C55EB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C55EB5" w:rsidRPr="00D24E40" w14:paraId="2458FEA7" w14:textId="77777777" w:rsidTr="00603989">
        <w:trPr>
          <w:trHeight w:val="36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95249" w14:textId="77777777" w:rsidR="00C55EB5" w:rsidRPr="00D24E40" w:rsidRDefault="00C55EB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268214" w14:textId="04C9BBEA" w:rsidR="00C55EB5" w:rsidRPr="00D24E40" w:rsidRDefault="00C55EB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9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</w:t>
            </w:r>
            <w:r w:rsidR="00706A8E">
              <w:rPr>
                <w:sz w:val="24"/>
              </w:rPr>
              <w:t>6</w:t>
            </w:r>
          </w:p>
        </w:tc>
      </w:tr>
      <w:tr w:rsidR="00C55EB5" w:rsidRPr="00D24E40" w14:paraId="7A595402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E07CA" w14:textId="77777777" w:rsidR="00C55EB5" w:rsidRPr="00D24E40" w:rsidRDefault="00C55EB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D8FEC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72BC6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71902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0271F8C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1EBB7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AB9E" w14:textId="77777777" w:rsidR="00C55EB5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0808199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8A313" w14:textId="77777777" w:rsidR="00C55EB5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994D73C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1EFA3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1232E10" w14:textId="77777777" w:rsidR="00C55EB5" w:rsidRPr="00D24E40" w:rsidRDefault="00C55EB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ADA3A" w14:textId="77777777" w:rsidR="00C55EB5" w:rsidRPr="00D24E40" w:rsidRDefault="00C55EB5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7E82C8AB" w14:textId="77777777" w:rsidR="00C55EB5" w:rsidRPr="00D24E40" w:rsidRDefault="00C55EB5" w:rsidP="00020636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1279B" w:rsidRPr="00D24E40" w14:paraId="7919F004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8D5B9" w14:textId="77777777" w:rsidR="00F1279B" w:rsidRPr="00024677" w:rsidRDefault="00F1279B" w:rsidP="00F1279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C03EF" w14:textId="21FDB06D" w:rsidR="00F1279B" w:rsidRPr="00024677" w:rsidRDefault="00C52781" w:rsidP="00F1279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137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561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353.61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FA69D" w14:textId="4121D2B2" w:rsidR="00F1279B" w:rsidRPr="00024677" w:rsidRDefault="00C52781" w:rsidP="00F1279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175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206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624.57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7B71D" w14:textId="359D21E7" w:rsidR="00F1279B" w:rsidRPr="00024677" w:rsidRDefault="00C52781" w:rsidP="00F1279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441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778.06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8CAE6" w14:textId="1FE3994D" w:rsidR="00F1279B" w:rsidRPr="00024677" w:rsidRDefault="00C52781" w:rsidP="00F1279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73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693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720.45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C9A98" w14:textId="72F68775" w:rsidR="00F1279B" w:rsidRPr="00024677" w:rsidRDefault="00C52781" w:rsidP="00F1279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140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761.33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3862B" w14:textId="1480A07E" w:rsidR="00F1279B" w:rsidRPr="00024677" w:rsidRDefault="00C52781" w:rsidP="00F1279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39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993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059.9</w:t>
            </w:r>
            <w:r w:rsidR="0060398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F0E5E" w14:textId="1D5E94A3" w:rsidR="00F1279B" w:rsidRPr="00024677" w:rsidRDefault="00F1279B" w:rsidP="00F1279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182,477.17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6F176" w14:textId="202A1863" w:rsidR="00F1279B" w:rsidRPr="00024677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594,219,775.16</w:t>
            </w:r>
          </w:p>
        </w:tc>
      </w:tr>
      <w:tr w:rsidR="00F1279B" w:rsidRPr="00D24E40" w14:paraId="065F0EE4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B379" w14:textId="77777777" w:rsidR="00F1279B" w:rsidRPr="00D24E40" w:rsidRDefault="00F1279B" w:rsidP="00F1279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72A0F" w14:textId="6E55E567" w:rsidR="00F1279B" w:rsidRPr="00D24E40" w:rsidRDefault="00C52781" w:rsidP="00F1279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103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721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442.24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55A16" w14:textId="12D0ECF5" w:rsidR="00F1279B" w:rsidRPr="00D24E40" w:rsidRDefault="00C52781" w:rsidP="00F1279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122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315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035.56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DF99F" w14:textId="6CD16ECC" w:rsidR="00F1279B" w:rsidRPr="00D24E40" w:rsidRDefault="00C52781" w:rsidP="00F1279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191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576.05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E3DE1" w14:textId="10FC454C" w:rsidR="00F1279B" w:rsidRPr="00D24E40" w:rsidRDefault="00C52781" w:rsidP="00F1279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473.98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8909E" w14:textId="1765B859" w:rsidR="00F1279B" w:rsidRPr="00D24E40" w:rsidRDefault="00C52781" w:rsidP="00F1279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221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892.61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0D9DC" w14:textId="103C78EB" w:rsidR="00F1279B" w:rsidRPr="00D24E40" w:rsidRDefault="00C52781" w:rsidP="00F1279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24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067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971.73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2AC4E" w14:textId="0C3E1DCC" w:rsidR="00F1279B" w:rsidRPr="00D24E40" w:rsidRDefault="00F1279B" w:rsidP="00F1279B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90EF1" w14:textId="09F65A78" w:rsidR="00F1279B" w:rsidRPr="00D24E40" w:rsidRDefault="00F1279B" w:rsidP="00020636">
            <w:pPr>
              <w:pBdr>
                <w:bottom w:val="single" w:sz="4" w:space="1" w:color="auto"/>
              </w:pBd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(426,985,392.17)</w:t>
            </w:r>
          </w:p>
        </w:tc>
      </w:tr>
      <w:tr w:rsidR="00C52781" w:rsidRPr="00D24E40" w14:paraId="32B8A8FA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046B" w14:textId="77777777" w:rsidR="00C52781" w:rsidRPr="00D24E40" w:rsidRDefault="00C52781" w:rsidP="00C5278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2A35" w14:textId="3DED8301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33,839,911.37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0E29C" w14:textId="5812CCC9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  <w:cs/>
              </w:rPr>
              <w:t>52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891</w:t>
            </w:r>
            <w:r w:rsidRPr="00C52781">
              <w:rPr>
                <w:rFonts w:ascii="Angsana New" w:hAnsi="Angsana New"/>
                <w:sz w:val="24"/>
                <w:szCs w:val="24"/>
              </w:rPr>
              <w:t>,</w:t>
            </w:r>
            <w:r w:rsidRPr="00C52781">
              <w:rPr>
                <w:rFonts w:ascii="Angsana New" w:hAnsi="Angsana New"/>
                <w:sz w:val="24"/>
                <w:szCs w:val="24"/>
                <w:cs/>
              </w:rPr>
              <w:t>589.01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4CB8" w14:textId="1500208C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42,250,202.01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604B6" w14:textId="40ED493E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17,226,246.47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F9A1A" w14:textId="1B4F734E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4,918,868.72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A512" w14:textId="5F343A48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15,925,088.2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C527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8445" w14:textId="5F9CA7D1" w:rsidR="00C52781" w:rsidRPr="00D24E40" w:rsidRDefault="00C52781" w:rsidP="00C52781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2781">
              <w:rPr>
                <w:rFonts w:ascii="Angsana New" w:hAnsi="Angsana New"/>
                <w:sz w:val="24"/>
                <w:szCs w:val="24"/>
              </w:rPr>
              <w:t xml:space="preserve">         182,477.17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33803" w14:textId="5E01F0C1" w:rsidR="00C52781" w:rsidRPr="00D24E40" w:rsidRDefault="00C52781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167,234,382.99</w:t>
            </w:r>
          </w:p>
        </w:tc>
      </w:tr>
      <w:tr w:rsidR="00C55EB5" w:rsidRPr="00D24E40" w14:paraId="0938EDBD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74926" w14:textId="77777777" w:rsidR="00C55EB5" w:rsidRPr="00D24E40" w:rsidRDefault="00C55EB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E17D6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54F45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F04E0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AD40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5C5EB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6C859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0E176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651B2" w14:textId="77429DDA" w:rsidR="00C55EB5" w:rsidRPr="00D24E40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4,352,928.13</w:t>
            </w:r>
          </w:p>
        </w:tc>
      </w:tr>
      <w:tr w:rsidR="00C55EB5" w:rsidRPr="00A76AAC" w14:paraId="3548D846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5177E" w14:textId="77777777" w:rsidR="00C55EB5" w:rsidRPr="00D24E40" w:rsidRDefault="00C55EB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กำไรจากการวัดมูลค่าตราสารอนุพันธ์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32094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5A582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B3A9A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3FFA3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2D3F4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9F2EA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8A21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05210" w14:textId="7FEC5F62" w:rsidR="00C55EB5" w:rsidRPr="00A76AAC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1,949,599.37</w:t>
            </w:r>
          </w:p>
        </w:tc>
      </w:tr>
      <w:tr w:rsidR="00C55EB5" w:rsidRPr="00D24E40" w14:paraId="339AB0BB" w14:textId="77777777" w:rsidTr="00603989">
        <w:trPr>
          <w:trHeight w:val="73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D291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3D60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76E3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CF8D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44D43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503C4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E5CE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FF17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08993" w14:textId="7B6746F7" w:rsidR="00C55EB5" w:rsidRPr="00D24E40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(56,132,071.74)</w:t>
            </w:r>
          </w:p>
        </w:tc>
      </w:tr>
      <w:tr w:rsidR="00C55EB5" w:rsidRPr="00D24E40" w14:paraId="6D9ECD99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AD82A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3A21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F3117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B112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ED2A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4FCD5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443E1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CFA09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1094F" w14:textId="384844DD" w:rsidR="00C55EB5" w:rsidRPr="00D24E40" w:rsidRDefault="00F1279B" w:rsidP="00020636">
            <w:pPr>
              <w:pBdr>
                <w:bottom w:val="single" w:sz="4" w:space="1" w:color="auto"/>
              </w:pBd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(62,602,171.97)</w:t>
            </w:r>
          </w:p>
        </w:tc>
      </w:tr>
      <w:tr w:rsidR="00C55EB5" w:rsidRPr="00D24E40" w14:paraId="11777C33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265BD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5C095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9BB18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B5AF3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CD00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67044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DCFF9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5342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6CF9C" w14:textId="783F06A9" w:rsidR="00C55EB5" w:rsidRPr="00D24E40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54,802,666.78</w:t>
            </w:r>
          </w:p>
        </w:tc>
      </w:tr>
      <w:tr w:rsidR="00C55EB5" w:rsidRPr="00D24E40" w14:paraId="11AAB3C6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72EA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9524C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71EE6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4FF8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DC4F1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9484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7FB14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1C2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E22D3" w14:textId="51990810" w:rsidR="00C55EB5" w:rsidRPr="00D24E40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763,754.40</w:t>
            </w:r>
          </w:p>
        </w:tc>
      </w:tr>
      <w:tr w:rsidR="00C55EB5" w:rsidRPr="00D24E40" w14:paraId="0614AE01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F7278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740A2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54E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1EC48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23403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23739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D6145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96C8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67148" w14:textId="14465F5F" w:rsidR="00C55EB5" w:rsidRPr="00D24E40" w:rsidRDefault="00F1279B" w:rsidP="00020636">
            <w:pPr>
              <w:pBdr>
                <w:bottom w:val="single" w:sz="4" w:space="1" w:color="auto"/>
              </w:pBd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(2,598,385.48)</w:t>
            </w:r>
          </w:p>
        </w:tc>
      </w:tr>
      <w:tr w:rsidR="00C55EB5" w:rsidRPr="00D24E40" w14:paraId="103AB7B6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3FD7B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03C77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C6078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DC11F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6A0E5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75AD8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4C871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A64D4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AECC9" w14:textId="5D630C32" w:rsidR="00C55EB5" w:rsidRPr="00D24E40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52,968,035.70</w:t>
            </w:r>
          </w:p>
        </w:tc>
      </w:tr>
      <w:tr w:rsidR="00C55EB5" w:rsidRPr="00D24E40" w14:paraId="13305717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68AE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AB175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68B9A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67255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CE320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1F799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49289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63F40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55DE8" w14:textId="7051774A" w:rsidR="00C55EB5" w:rsidRPr="00D24E40" w:rsidRDefault="00F1279B" w:rsidP="00020636">
            <w:pPr>
              <w:pBdr>
                <w:bottom w:val="single" w:sz="4" w:space="1" w:color="auto"/>
              </w:pBd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(10,560,861.36)</w:t>
            </w:r>
          </w:p>
        </w:tc>
      </w:tr>
      <w:tr w:rsidR="00C55EB5" w:rsidRPr="00D24E40" w14:paraId="42051C8C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9BD9C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BE29C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6BD1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1EF32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20278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7D01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46D0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E5CED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FAEE4" w14:textId="4E8E642A" w:rsidR="00C55EB5" w:rsidRPr="00014966" w:rsidRDefault="00F1279B" w:rsidP="00020636">
            <w:pPr>
              <w:pBdr>
                <w:bottom w:val="double" w:sz="4" w:space="1" w:color="auto"/>
              </w:pBd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42,407,174.34</w:t>
            </w:r>
          </w:p>
        </w:tc>
      </w:tr>
      <w:tr w:rsidR="00C55EB5" w:rsidRPr="00D24E40" w14:paraId="721666C0" w14:textId="77777777" w:rsidTr="00603989">
        <w:trPr>
          <w:trHeight w:val="11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F7C8" w14:textId="77777777" w:rsidR="00C55EB5" w:rsidRPr="00675360" w:rsidRDefault="00C55EB5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29416" w14:textId="77777777" w:rsidR="00C55EB5" w:rsidRPr="0067536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8076D" w14:textId="77777777" w:rsidR="00C55EB5" w:rsidRPr="0067536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1CF1D" w14:textId="77777777" w:rsidR="00C55EB5" w:rsidRPr="0067536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388AA" w14:textId="77777777" w:rsidR="00C55EB5" w:rsidRPr="0067536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EC8C9" w14:textId="77777777" w:rsidR="00C55EB5" w:rsidRPr="0067536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99791" w14:textId="77777777" w:rsidR="00C55EB5" w:rsidRPr="0067536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879A2" w14:textId="77777777" w:rsidR="00C55EB5" w:rsidRPr="0067536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EFB2A" w14:textId="77777777" w:rsidR="00C55EB5" w:rsidRPr="00675360" w:rsidRDefault="00C55EB5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55EB5" w:rsidRPr="00D24E40" w14:paraId="60C8DC5D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0D48D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085A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4A73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CEAE2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B900E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24C84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3F37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C03F5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0CC43" w14:textId="77D3E6DE" w:rsidR="00C55EB5" w:rsidRPr="00BA2540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265,280,911.45</w:t>
            </w:r>
          </w:p>
        </w:tc>
      </w:tr>
      <w:tr w:rsidR="00C55EB5" w:rsidRPr="00D24E40" w14:paraId="25AFD6C5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AB434" w14:textId="77777777" w:rsidR="00C55EB5" w:rsidRPr="00D24E40" w:rsidRDefault="00C55EB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EF41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6B93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D3E0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5FA50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A2E8" w14:textId="77777777" w:rsidR="00C55EB5" w:rsidRPr="00D24E40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681F0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39DFF" w14:textId="77777777" w:rsidR="00C55EB5" w:rsidRPr="006C3EF4" w:rsidRDefault="00C55EB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EFE4" w14:textId="62C323F2" w:rsidR="00C55EB5" w:rsidRPr="00BA2540" w:rsidRDefault="00F1279B" w:rsidP="00020636">
            <w:pP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764,408,557.62</w:t>
            </w:r>
          </w:p>
        </w:tc>
      </w:tr>
      <w:tr w:rsidR="00C55EB5" w:rsidRPr="00A321E4" w14:paraId="32E6351A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F0E58" w14:textId="77777777" w:rsidR="00C55EB5" w:rsidRPr="00D24E40" w:rsidRDefault="00C55EB5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62A72" w14:textId="77777777" w:rsidR="00C55EB5" w:rsidRPr="00D24E40" w:rsidRDefault="00C55EB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74783" w14:textId="77777777" w:rsidR="00C55EB5" w:rsidRPr="00D24E40" w:rsidRDefault="00C55EB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F15E1" w14:textId="77777777" w:rsidR="00C55EB5" w:rsidRPr="00D24E40" w:rsidRDefault="00C55EB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70F6F" w14:textId="77777777" w:rsidR="00C55EB5" w:rsidRPr="00D24E40" w:rsidRDefault="00C55EB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0617" w14:textId="77777777" w:rsidR="00C55EB5" w:rsidRPr="00D24E40" w:rsidRDefault="00C55EB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E886E" w14:textId="77777777" w:rsidR="00C55EB5" w:rsidRPr="006C3EF4" w:rsidRDefault="00C55EB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C944" w14:textId="77777777" w:rsidR="00C55EB5" w:rsidRPr="006C3EF4" w:rsidRDefault="00C55EB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9FF5B" w14:textId="71216886" w:rsidR="00C55EB5" w:rsidRPr="00A321E4" w:rsidRDefault="00F1279B" w:rsidP="000206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1"/>
              </w:tabs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279B">
              <w:rPr>
                <w:rFonts w:ascii="Angsana New" w:hAnsi="Angsana New"/>
                <w:sz w:val="24"/>
                <w:szCs w:val="24"/>
              </w:rPr>
              <w:t>1,029,689,469.07</w:t>
            </w:r>
          </w:p>
        </w:tc>
      </w:tr>
    </w:tbl>
    <w:p w14:paraId="789B7400" w14:textId="77777777" w:rsidR="00675360" w:rsidRDefault="00675360"/>
    <w:p w14:paraId="608544F1" w14:textId="77777777" w:rsidR="00675360" w:rsidRDefault="00675360"/>
    <w:p w14:paraId="2BB8C6B9" w14:textId="77777777" w:rsidR="00675360" w:rsidRDefault="00675360"/>
    <w:tbl>
      <w:tblPr>
        <w:tblStyle w:val="TableGrid"/>
        <w:tblW w:w="15144" w:type="dxa"/>
        <w:tblInd w:w="540" w:type="dxa"/>
        <w:tblLook w:val="04A0" w:firstRow="1" w:lastRow="0" w:firstColumn="1" w:lastColumn="0" w:noHBand="0" w:noVBand="1"/>
      </w:tblPr>
      <w:tblGrid>
        <w:gridCol w:w="2564"/>
        <w:gridCol w:w="1593"/>
        <w:gridCol w:w="1593"/>
        <w:gridCol w:w="1593"/>
        <w:gridCol w:w="1593"/>
        <w:gridCol w:w="1593"/>
        <w:gridCol w:w="1593"/>
        <w:gridCol w:w="1560"/>
        <w:gridCol w:w="1462"/>
      </w:tblGrid>
      <w:tr w:rsidR="00933C81" w:rsidRPr="00D24E40" w14:paraId="16925A63" w14:textId="77777777" w:rsidTr="00603989">
        <w:trPr>
          <w:trHeight w:val="36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578E" w14:textId="77777777" w:rsidR="00933C81" w:rsidRPr="00D24E40" w:rsidRDefault="00933C81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13B84E" w14:textId="77777777" w:rsidR="00933C81" w:rsidRPr="00D24E40" w:rsidRDefault="00933C81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933C81" w:rsidRPr="00D24E40" w14:paraId="53D2B964" w14:textId="77777777" w:rsidTr="00603989">
        <w:trPr>
          <w:trHeight w:val="36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3779" w14:textId="77777777" w:rsidR="00933C81" w:rsidRPr="00D24E40" w:rsidRDefault="00933C81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36D693" w14:textId="77777777" w:rsidR="00933C81" w:rsidRPr="00D24E40" w:rsidRDefault="00933C8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933C81" w:rsidRPr="00D24E40" w14:paraId="2CD61E94" w14:textId="77777777" w:rsidTr="00603989">
        <w:trPr>
          <w:trHeight w:val="36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F120F" w14:textId="77777777" w:rsidR="00933C81" w:rsidRPr="00D24E40" w:rsidRDefault="00933C81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104B666" w14:textId="4A3AA792" w:rsidR="00933C81" w:rsidRPr="00D24E40" w:rsidRDefault="00933C8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 w:rsidR="002379B4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กันยายน </w:t>
            </w:r>
            <w:r>
              <w:rPr>
                <w:sz w:val="24"/>
              </w:rPr>
              <w:t>256</w:t>
            </w:r>
            <w:r w:rsidR="00706A8E">
              <w:rPr>
                <w:sz w:val="24"/>
              </w:rPr>
              <w:t>5</w:t>
            </w:r>
          </w:p>
        </w:tc>
      </w:tr>
      <w:tr w:rsidR="00024677" w:rsidRPr="00D24E40" w14:paraId="48E55A6E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FDE19" w14:textId="77777777" w:rsidR="00933C81" w:rsidRPr="00D24E40" w:rsidRDefault="00933C81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82B40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275A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9BD6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B512933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55CD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6963A" w14:textId="77777777" w:rsidR="00933C81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C2E1977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E7BC" w14:textId="77777777" w:rsidR="00933C81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82DFABA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8CD6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083FAA5D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7633E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3826F081" w14:textId="77777777" w:rsidR="00933C81" w:rsidRPr="00D24E40" w:rsidRDefault="00933C81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24677" w:rsidRPr="00D24E40" w14:paraId="280D2D51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B1870" w14:textId="77777777" w:rsidR="00933C81" w:rsidRPr="00024677" w:rsidRDefault="00933C8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53870" w14:textId="549DDAD9" w:rsidR="00933C81" w:rsidRPr="00024677" w:rsidRDefault="00427F5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>134,029,960.46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2D98F" w14:textId="7AB5B02B" w:rsidR="00933C81" w:rsidRPr="00024677" w:rsidRDefault="00427F5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>159,145,128.70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1179F" w14:textId="12624623" w:rsidR="00933C81" w:rsidRPr="00024677" w:rsidRDefault="00427F5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>140,281,837.63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3EBFB" w14:textId="19ADF59A" w:rsidR="00933C81" w:rsidRPr="00024677" w:rsidRDefault="00427F5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>49,731,115.61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BF05" w14:textId="01C51D97" w:rsidR="00933C81" w:rsidRPr="00024677" w:rsidRDefault="00427F5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>8,989,877.67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CFD8F" w14:textId="7647F3CF" w:rsidR="00933C81" w:rsidRPr="00024677" w:rsidRDefault="00427F5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>35,536,514.80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80927" w14:textId="46F27CFF" w:rsidR="00933C81" w:rsidRPr="00024677" w:rsidRDefault="00CA3449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4677">
              <w:rPr>
                <w:rFonts w:ascii="Angsana New" w:hAnsi="Angsana New"/>
                <w:sz w:val="24"/>
                <w:szCs w:val="24"/>
              </w:rPr>
              <w:t>121,351.73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EB78" w14:textId="312F9475" w:rsidR="00933C81" w:rsidRPr="00024677" w:rsidRDefault="00557EE2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677">
              <w:rPr>
                <w:rFonts w:ascii="Angsana New" w:hAnsi="Angsana New"/>
                <w:sz w:val="24"/>
                <w:szCs w:val="24"/>
              </w:rPr>
              <w:t>527,835,786.60</w:t>
            </w:r>
          </w:p>
        </w:tc>
      </w:tr>
      <w:tr w:rsidR="00024677" w:rsidRPr="00D24E40" w14:paraId="41AD21C8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04449" w14:textId="77777777" w:rsidR="00933C81" w:rsidRPr="00D24E40" w:rsidRDefault="00933C8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85F69" w14:textId="2E78C316" w:rsidR="00933C81" w:rsidRPr="00D24E40" w:rsidRDefault="00427F5F" w:rsidP="006C3EF4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</w:rPr>
              <w:t>101,214,696.71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13682" w14:textId="7816A020" w:rsidR="00933C81" w:rsidRPr="00D24E40" w:rsidRDefault="00427F5F" w:rsidP="006C3EF4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</w:rPr>
              <w:t>108,089,680.97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4DA43" w14:textId="703931E6" w:rsidR="00933C81" w:rsidRPr="00D24E40" w:rsidRDefault="00427F5F" w:rsidP="006C3EF4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</w:rPr>
              <w:t>102,593,252.88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62FA8" w14:textId="6A354EAB" w:rsidR="00933C81" w:rsidRPr="00D24E40" w:rsidRDefault="00427F5F" w:rsidP="006C3EF4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</w:rPr>
              <w:t>38,786,703.37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F0869" w14:textId="23F2C418" w:rsidR="00933C81" w:rsidRPr="00D24E40" w:rsidRDefault="00427F5F" w:rsidP="006C3EF4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</w:rPr>
              <w:t>5,604,009.24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8FD1" w14:textId="0EA88C89" w:rsidR="00933C81" w:rsidRPr="00D24E40" w:rsidRDefault="00427F5F" w:rsidP="006C3EF4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27F5F">
              <w:rPr>
                <w:rFonts w:ascii="Angsana New" w:hAnsi="Angsana New"/>
                <w:sz w:val="24"/>
                <w:szCs w:val="24"/>
              </w:rPr>
              <w:t>21,676,912.92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41F70" w14:textId="0AEFD4D6" w:rsidR="00933C81" w:rsidRPr="00D24E40" w:rsidRDefault="00CA3449" w:rsidP="006C3EF4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6F5B7" w14:textId="79D481FE" w:rsidR="00933C81" w:rsidRPr="00D24E40" w:rsidRDefault="00847319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7319">
              <w:rPr>
                <w:rFonts w:ascii="Angsana New" w:hAnsi="Angsana New"/>
                <w:sz w:val="24"/>
                <w:szCs w:val="24"/>
              </w:rPr>
              <w:t>(377,965,256.09)</w:t>
            </w:r>
          </w:p>
        </w:tc>
      </w:tr>
      <w:tr w:rsidR="00427F5F" w:rsidRPr="00D24E40" w14:paraId="069B3179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C741" w14:textId="77777777" w:rsidR="00427F5F" w:rsidRPr="00D24E40" w:rsidRDefault="00427F5F" w:rsidP="00427F5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DB09" w14:textId="1B4D5AD6" w:rsidR="00427F5F" w:rsidRPr="00D24E40" w:rsidRDefault="00427F5F" w:rsidP="00427F5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 xml:space="preserve">      32,815,263.75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BA9E" w14:textId="01A28CA7" w:rsidR="00427F5F" w:rsidRPr="00D24E40" w:rsidRDefault="00427F5F" w:rsidP="00427F5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 xml:space="preserve">    51,055,447.73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0AC7" w14:textId="53FA8C07" w:rsidR="00427F5F" w:rsidRPr="00D24E40" w:rsidRDefault="00427F5F" w:rsidP="00427F5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 xml:space="preserve">    37,688,584.75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43CC" w14:textId="220B8980" w:rsidR="00427F5F" w:rsidRPr="00D24E40" w:rsidRDefault="00427F5F" w:rsidP="00427F5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 xml:space="preserve">   10,944,412.24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91DE" w14:textId="5DE6F526" w:rsidR="00427F5F" w:rsidRPr="00D24E40" w:rsidRDefault="00427F5F" w:rsidP="00427F5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 xml:space="preserve">  3,385,868.43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BEAA9" w14:textId="0057932B" w:rsidR="00427F5F" w:rsidRPr="00D24E40" w:rsidRDefault="00427F5F" w:rsidP="00427F5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7F5F">
              <w:rPr>
                <w:rFonts w:ascii="Angsana New" w:hAnsi="Angsana New"/>
                <w:sz w:val="24"/>
                <w:szCs w:val="24"/>
              </w:rPr>
              <w:t xml:space="preserve">  13,859,601.88 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61647" w14:textId="3DAC02AF" w:rsidR="00427F5F" w:rsidRPr="00D24E40" w:rsidRDefault="00427F5F" w:rsidP="00427F5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3449">
              <w:rPr>
                <w:rFonts w:ascii="Angsana New" w:hAnsi="Angsana New"/>
                <w:sz w:val="24"/>
                <w:szCs w:val="24"/>
              </w:rPr>
              <w:t>121,351.73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1AD89" w14:textId="09835C4A" w:rsidR="00427F5F" w:rsidRPr="00D24E40" w:rsidRDefault="00427F5F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10B9">
              <w:rPr>
                <w:rFonts w:ascii="Angsana New" w:hAnsi="Angsana New"/>
                <w:sz w:val="24"/>
                <w:szCs w:val="24"/>
              </w:rPr>
              <w:t>149,870,530.51</w:t>
            </w:r>
          </w:p>
        </w:tc>
      </w:tr>
      <w:tr w:rsidR="00024677" w:rsidRPr="00D24E40" w14:paraId="10644E47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9420" w14:textId="77777777" w:rsidR="00933C81" w:rsidRPr="00D24E40" w:rsidRDefault="00933C8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046B2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507E9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D490B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7E4D7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2EEA4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B7A9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9D12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18ABE" w14:textId="3D00F3E1" w:rsidR="00933C81" w:rsidRPr="00D24E40" w:rsidRDefault="00DC7017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017">
              <w:rPr>
                <w:rFonts w:ascii="Angsana New" w:hAnsi="Angsana New"/>
                <w:sz w:val="24"/>
                <w:szCs w:val="24"/>
              </w:rPr>
              <w:t>1,406,861.01</w:t>
            </w:r>
          </w:p>
        </w:tc>
      </w:tr>
      <w:tr w:rsidR="00024677" w:rsidRPr="00A76AAC" w14:paraId="08D04C3E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BB68F" w14:textId="77777777" w:rsidR="00D942A7" w:rsidRPr="00D24E40" w:rsidRDefault="00D942A7" w:rsidP="00D942A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กำไรจากการวัดมูลค่าตราสารอนุพันธ์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771B5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1D3A5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11ED5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8AC92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112B1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6C5E1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1F757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AC410" w14:textId="48F801A5" w:rsidR="00D942A7" w:rsidRPr="00A76AAC" w:rsidRDefault="00D942A7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299,317.05</w:t>
            </w:r>
          </w:p>
        </w:tc>
      </w:tr>
      <w:tr w:rsidR="00024677" w:rsidRPr="00D24E40" w14:paraId="4D158C5A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9A35E" w14:textId="77777777" w:rsidR="00D942A7" w:rsidRPr="00D24E40" w:rsidRDefault="00D942A7" w:rsidP="00D942A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D1382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22B35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066F3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A31D2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63250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4FC8E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9B717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1CF96" w14:textId="6D63F0B4" w:rsidR="00D942A7" w:rsidRPr="00D24E40" w:rsidRDefault="00D942A7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(50,723,908.62)</w:t>
            </w:r>
          </w:p>
        </w:tc>
      </w:tr>
      <w:tr w:rsidR="00024677" w:rsidRPr="00D24E40" w14:paraId="29817D13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30E3" w14:textId="77777777" w:rsidR="00D942A7" w:rsidRPr="00D24E40" w:rsidRDefault="00D942A7" w:rsidP="00D942A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E4649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B45D9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35BD2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62D6E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999E5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1CFBA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AF999" w14:textId="77777777" w:rsidR="00D942A7" w:rsidRPr="00D24E40" w:rsidRDefault="00D942A7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6330E" w14:textId="2E161A75" w:rsidR="00D942A7" w:rsidRPr="00D24E40" w:rsidRDefault="00D942A7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(67,774,991.94)</w:t>
            </w:r>
          </w:p>
        </w:tc>
      </w:tr>
      <w:tr w:rsidR="00024677" w:rsidRPr="00D24E40" w14:paraId="50052135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80556" w14:textId="77777777" w:rsidR="00D01DC8" w:rsidRPr="00D24E40" w:rsidRDefault="00D01DC8" w:rsidP="00D01DC8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1A05D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1EDBE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A89B0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DB8F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3E6BF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81982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76E2F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AF8BC" w14:textId="129BBC1A" w:rsidR="00D01DC8" w:rsidRPr="00D24E40" w:rsidRDefault="00D01DC8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33,077,808.01</w:t>
            </w:r>
          </w:p>
        </w:tc>
      </w:tr>
      <w:tr w:rsidR="00024677" w:rsidRPr="00D24E40" w14:paraId="3FBEE52E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D115" w14:textId="77777777" w:rsidR="00D01DC8" w:rsidRPr="00D24E40" w:rsidRDefault="00D01DC8" w:rsidP="00D01DC8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D02DF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402BF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A3C25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21A5B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9D066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CD3DD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89409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3F370" w14:textId="7B8BE9A3" w:rsidR="00D01DC8" w:rsidRPr="00D24E40" w:rsidRDefault="00D01DC8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77,316.22</w:t>
            </w:r>
          </w:p>
        </w:tc>
      </w:tr>
      <w:tr w:rsidR="00024677" w:rsidRPr="00D24E40" w14:paraId="01220DDB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F938" w14:textId="77777777" w:rsidR="00D01DC8" w:rsidRPr="00D24E40" w:rsidRDefault="00D01DC8" w:rsidP="00D01DC8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79536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4177A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57B84" w14:textId="77777777" w:rsidR="00D01DC8" w:rsidRPr="006C3EF4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0226A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4FD79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CD0F0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87A0E" w14:textId="77777777" w:rsidR="00D01DC8" w:rsidRPr="00D24E40" w:rsidRDefault="00D01DC8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F3005" w14:textId="418F1B42" w:rsidR="00D01DC8" w:rsidRPr="00D24E40" w:rsidRDefault="00D01DC8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(1,907,459,.07)</w:t>
            </w:r>
          </w:p>
        </w:tc>
      </w:tr>
      <w:tr w:rsidR="00024677" w:rsidRPr="00D24E40" w14:paraId="05F14FB1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A3C77" w14:textId="77777777" w:rsidR="00933C81" w:rsidRPr="00D24E40" w:rsidRDefault="00933C81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E53A8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C42BE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921B3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ED674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5D9E9" w14:textId="77777777" w:rsidR="00933C81" w:rsidRPr="006C3EF4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59B35" w14:textId="77777777" w:rsidR="00933C81" w:rsidRPr="006C3EF4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018BF" w14:textId="77777777" w:rsidR="00933C81" w:rsidRPr="006C3EF4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21EB8" w14:textId="52CFE955" w:rsidR="00933C81" w:rsidRPr="00D24E40" w:rsidRDefault="00DE6B85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B85">
              <w:rPr>
                <w:rFonts w:ascii="Angsana New" w:hAnsi="Angsana New"/>
                <w:sz w:val="24"/>
                <w:szCs w:val="24"/>
              </w:rPr>
              <w:t>31,247,665.16</w:t>
            </w:r>
          </w:p>
        </w:tc>
      </w:tr>
      <w:tr w:rsidR="00024677" w:rsidRPr="00D24E40" w14:paraId="70B9F552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ADA6C" w14:textId="77777777" w:rsidR="00933C81" w:rsidRPr="00D24E40" w:rsidRDefault="00933C81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A1FA7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D08E8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B91D0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590C2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F4529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CF1D6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68492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8B4B9" w14:textId="08D07306" w:rsidR="00933C81" w:rsidRPr="00D24E40" w:rsidRDefault="00014966" w:rsidP="0002063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4966">
              <w:rPr>
                <w:rFonts w:ascii="Angsana New" w:hAnsi="Angsana New"/>
                <w:sz w:val="24"/>
                <w:szCs w:val="24"/>
              </w:rPr>
              <w:t>(3,691,014.92)</w:t>
            </w:r>
          </w:p>
        </w:tc>
      </w:tr>
      <w:tr w:rsidR="003001DF" w:rsidRPr="00D24E40" w14:paraId="28F18B7D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00410" w14:textId="48E248C3" w:rsidR="003001DF" w:rsidRPr="00D24E40" w:rsidRDefault="007101E2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89DC5" w14:textId="77777777" w:rsidR="003001DF" w:rsidRPr="00D24E40" w:rsidRDefault="003001D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9851A" w14:textId="77777777" w:rsidR="003001DF" w:rsidRPr="00D24E40" w:rsidRDefault="003001D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41DEC" w14:textId="77777777" w:rsidR="003001DF" w:rsidRPr="00D24E40" w:rsidRDefault="003001D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CBAA8" w14:textId="77777777" w:rsidR="003001DF" w:rsidRPr="00D24E40" w:rsidRDefault="003001D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1834B" w14:textId="77777777" w:rsidR="003001DF" w:rsidRPr="00D24E40" w:rsidRDefault="003001D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699EE" w14:textId="77777777" w:rsidR="003001DF" w:rsidRPr="00D24E40" w:rsidRDefault="003001D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C1674" w14:textId="77777777" w:rsidR="003001DF" w:rsidRPr="00D24E40" w:rsidRDefault="003001DF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6358F" w14:textId="1060BBC2" w:rsidR="003001DF" w:rsidRPr="00014966" w:rsidRDefault="003001DF" w:rsidP="00020636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27,556,650.24</w:t>
            </w:r>
          </w:p>
        </w:tc>
      </w:tr>
      <w:tr w:rsidR="00024677" w:rsidRPr="00D24E40" w14:paraId="264665EE" w14:textId="77777777" w:rsidTr="00603989">
        <w:trPr>
          <w:trHeight w:val="189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D427" w14:textId="77777777" w:rsidR="00933C81" w:rsidRPr="00675360" w:rsidRDefault="00933C81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1C5E4" w14:textId="77777777" w:rsidR="00933C81" w:rsidRPr="0067536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1A0FB" w14:textId="77777777" w:rsidR="00933C81" w:rsidRPr="0067536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99F6A" w14:textId="77777777" w:rsidR="00933C81" w:rsidRPr="0067536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58471" w14:textId="77777777" w:rsidR="00933C81" w:rsidRPr="0067536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6C235" w14:textId="77777777" w:rsidR="00933C81" w:rsidRPr="0067536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55F51" w14:textId="77777777" w:rsidR="00933C81" w:rsidRPr="0067536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68E33" w14:textId="77777777" w:rsidR="00933C81" w:rsidRPr="0067536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A2A52" w14:textId="77777777" w:rsidR="00933C81" w:rsidRPr="00675360" w:rsidRDefault="00933C81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24677" w:rsidRPr="00D24E40" w14:paraId="386FDDD2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122A4" w14:textId="77777777" w:rsidR="00933C81" w:rsidRPr="00D24E40" w:rsidRDefault="00933C81" w:rsidP="006C3EF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ADCDA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740A1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4B7C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7BC93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A15CA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BDAE" w14:textId="77777777" w:rsidR="00933C81" w:rsidRPr="006C3EF4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60C6" w14:textId="77777777" w:rsidR="00933C81" w:rsidRPr="006C3EF4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7E59" w14:textId="08FF31D0" w:rsidR="00933C81" w:rsidRPr="00BA2540" w:rsidRDefault="00453F3E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212,284,225.84</w:t>
            </w:r>
          </w:p>
        </w:tc>
      </w:tr>
      <w:tr w:rsidR="00024677" w:rsidRPr="00D24E40" w14:paraId="232B07E4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D91B0" w14:textId="77777777" w:rsidR="00933C81" w:rsidRPr="00D24E40" w:rsidRDefault="00933C81" w:rsidP="006C3EF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AE2F4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19890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691B2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3B25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9E058" w14:textId="77777777" w:rsidR="00933C81" w:rsidRPr="00D24E40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06B01" w14:textId="77777777" w:rsidR="00933C81" w:rsidRPr="006C3EF4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5F9CD" w14:textId="77777777" w:rsidR="00933C81" w:rsidRPr="006C3EF4" w:rsidRDefault="00933C81" w:rsidP="006C3EF4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D11A7" w14:textId="2022E6D5" w:rsidR="00933C81" w:rsidRPr="00BA2540" w:rsidRDefault="008356FA" w:rsidP="0002063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2540">
              <w:rPr>
                <w:rFonts w:ascii="Angsana New" w:hAnsi="Angsana New"/>
                <w:sz w:val="24"/>
                <w:szCs w:val="24"/>
              </w:rPr>
              <w:t>645,149,390.58</w:t>
            </w:r>
          </w:p>
        </w:tc>
      </w:tr>
      <w:tr w:rsidR="00024677" w:rsidRPr="00A321E4" w14:paraId="1E4327B3" w14:textId="77777777" w:rsidTr="0060398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A6F99" w14:textId="77777777" w:rsidR="00933C81" w:rsidRPr="00D24E40" w:rsidRDefault="00933C81" w:rsidP="006C3EF4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81C26" w14:textId="77777777" w:rsidR="00933C81" w:rsidRPr="00D24E40" w:rsidRDefault="00933C81" w:rsidP="006C3EF4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C8FEE" w14:textId="77777777" w:rsidR="00933C81" w:rsidRPr="00D24E40" w:rsidRDefault="00933C81" w:rsidP="006C3EF4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A8B28" w14:textId="77777777" w:rsidR="00933C81" w:rsidRPr="00D24E40" w:rsidRDefault="00933C81" w:rsidP="006C3EF4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95461" w14:textId="77777777" w:rsidR="00933C81" w:rsidRPr="00D24E40" w:rsidRDefault="00933C81" w:rsidP="006C3EF4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6AE5C" w14:textId="77777777" w:rsidR="00933C81" w:rsidRPr="00D24E40" w:rsidRDefault="00933C81" w:rsidP="006C3EF4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BBDD7" w14:textId="77777777" w:rsidR="00933C81" w:rsidRPr="006C3EF4" w:rsidRDefault="00933C81" w:rsidP="006C3EF4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EA059" w14:textId="77777777" w:rsidR="00933C81" w:rsidRPr="006C3EF4" w:rsidRDefault="00933C81" w:rsidP="006C3EF4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A3580" w14:textId="4632AB97" w:rsidR="00933C81" w:rsidRPr="00A321E4" w:rsidRDefault="000428D8" w:rsidP="00020636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28D8">
              <w:rPr>
                <w:rFonts w:ascii="Angsana New" w:hAnsi="Angsana New"/>
                <w:sz w:val="24"/>
                <w:szCs w:val="24"/>
              </w:rPr>
              <w:t>857,433,616.42</w:t>
            </w:r>
          </w:p>
        </w:tc>
      </w:tr>
    </w:tbl>
    <w:p w14:paraId="0943BB81" w14:textId="51604824" w:rsidR="005D6107" w:rsidRPr="00512859" w:rsidRDefault="00347B9A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บริษัทฯ มิได้แสดงสินทรัพย์จำแนกตามกลุ่มผลิตภัณฑ์เนื่องจากบริษัทฯ ใช้สินทรัพย์ร่วมกัน</w:t>
      </w:r>
      <w:bookmarkEnd w:id="23"/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313FCE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08037398" w:rsidR="00CB2B23" w:rsidRPr="0054636C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54636C">
        <w:rPr>
          <w:rFonts w:ascii="Angsana New" w:hAnsi="Angsana New"/>
          <w:sz w:val="30"/>
          <w:szCs w:val="30"/>
          <w:cs/>
        </w:rPr>
        <w:lastRenderedPageBreak/>
        <w:t>บริษัทฯ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B2B23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3751D363" w:rsidR="00CB2B23" w:rsidRPr="00CB2B23" w:rsidRDefault="00CB2B23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54636C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Pr="0054636C">
        <w:rPr>
          <w:rFonts w:ascii="Angsana New" w:hAnsi="Angsana New"/>
          <w:sz w:val="30"/>
          <w:szCs w:val="30"/>
        </w:rPr>
        <w:t xml:space="preserve">9 </w:t>
      </w:r>
      <w:r w:rsidRPr="0054636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54636C">
        <w:rPr>
          <w:rFonts w:ascii="Angsana New" w:hAnsi="Angsana New"/>
          <w:sz w:val="30"/>
          <w:szCs w:val="30"/>
        </w:rPr>
        <w:t xml:space="preserve">30 </w:t>
      </w:r>
      <w:r w:rsidRPr="0054636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4636C">
        <w:rPr>
          <w:rFonts w:ascii="Angsana New" w:hAnsi="Angsana New"/>
          <w:sz w:val="30"/>
          <w:szCs w:val="30"/>
        </w:rPr>
        <w:t>256</w:t>
      </w:r>
      <w:r w:rsidR="001D007A">
        <w:rPr>
          <w:rFonts w:ascii="Angsana New" w:hAnsi="Angsana New" w:hint="cs"/>
          <w:sz w:val="30"/>
          <w:szCs w:val="30"/>
          <w:cs/>
        </w:rPr>
        <w:t>6</w:t>
      </w:r>
      <w:r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 xml:space="preserve">และ </w:t>
      </w:r>
      <w:r w:rsidRPr="0054636C">
        <w:rPr>
          <w:rFonts w:ascii="Angsana New" w:hAnsi="Angsana New"/>
          <w:sz w:val="30"/>
          <w:szCs w:val="30"/>
        </w:rPr>
        <w:t>256</w:t>
      </w:r>
      <w:r w:rsidR="001D007A">
        <w:rPr>
          <w:rFonts w:ascii="Angsana New" w:hAnsi="Angsana New" w:hint="cs"/>
          <w:sz w:val="30"/>
          <w:szCs w:val="30"/>
          <w:cs/>
        </w:rPr>
        <w:t>5</w:t>
      </w:r>
      <w:r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 xml:space="preserve">บริษัทฯ ไม่มีรายได้จากลูกค้ารายใดที่มีมูลค่าเท่ากับหรือเกินกว่าร้อยละ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28496423" w14:textId="70213841" w:rsidR="00A13B10" w:rsidRPr="00893921" w:rsidRDefault="000712C0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712C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217DF323" w:rsidR="00C433F9" w:rsidRPr="00305551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ประกอบด้วย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 xml:space="preserve"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 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มีความเสี่ยงที่เกี่ยวข้องกับเครื่องมือทางการเงินดังกล่าว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Pr="00305551" w:rsidRDefault="000712C0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299C647D" w:rsidR="00202A7A" w:rsidRPr="00305551" w:rsidRDefault="00815FD5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 มีความเสี่ยงด้านเครดิตที่เกี่ยวเนื่องกับ ลูกหนี้การค้า จำนวนเงินสูงสุดที่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</w:t>
      </w:r>
      <w:r w:rsidR="006D7D74" w:rsidRPr="00305551">
        <w:rPr>
          <w:rFonts w:ascii="Angsana New" w:hAnsi="Angsana New" w:hint="cs"/>
          <w:sz w:val="30"/>
          <w:szCs w:val="30"/>
          <w:cs/>
        </w:rPr>
        <w:t xml:space="preserve">ฯ 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อาจต้องสูญเสียจากการให้สินเชื่อคือมูลค่าตามบัญชี ที่แสดงอยู่ในงบแสดงฐานะการเงิน 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บริษัทฯ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</w:t>
      </w:r>
      <w:r w:rsidR="00546016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 มีการติดตามยอดคงค้างของลูกหนี้การค้าอย่างสม่ำเสมอ  ทั้งนี้ การให้สินเชื่อของ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บริษัทฯเป็นการให้สินเชื่อแบบไม่กระจุกตัวสูงเนื่องจาก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 มีฐานลูกค้าจำนวนมาก</w:t>
      </w:r>
    </w:p>
    <w:p w14:paraId="76A74A88" w14:textId="6FC7D218" w:rsidR="00202A7A" w:rsidRPr="00305551" w:rsidRDefault="00661948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  พิจารณาการด้อยค่าทุกวันสิ้นรอบระยะเวลารายงาน 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58BFEC2" w14:textId="68BD6DE1" w:rsidR="00202A7A" w:rsidRPr="00305551" w:rsidRDefault="00202A7A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</w:t>
      </w:r>
    </w:p>
    <w:p w14:paraId="2849649C" w14:textId="5FD3D5E2" w:rsidR="00601519" w:rsidRPr="00305551" w:rsidRDefault="00202A7A" w:rsidP="007E409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บริษัทฯ สำหรับสินทรัพย์ทางการเงินที่แสดงในงบแสดงฐานะการเงิน ราคาตามบัญชีของสินทรัพย์หลังจากหักผลขาดทุนด้านเครดิตที่คาดว่าจะเกิดขึ้น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5E74827E" w14:textId="4B4C2CDC" w:rsidR="007E409A" w:rsidRPr="00305551" w:rsidRDefault="007E409A" w:rsidP="00F2250A">
      <w:pPr>
        <w:pStyle w:val="ListParagraph"/>
        <w:numPr>
          <w:ilvl w:val="0"/>
          <w:numId w:val="15"/>
        </w:numPr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77F4DB10" w:rsidR="00295918" w:rsidRPr="00E11652" w:rsidRDefault="00661948" w:rsidP="000D39A7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>บริษัทฯ มีความเสี่ยงเกี่ยวกับอัตราดอกเบี้ยอันเกี่ยวเนื่องกับ  เงินสดและรายการเทียบเท่าเงินสด ลูกหนี้การค้าและลูกหนี้หมุนเวียนอื่น เงินให้กู้ยืมระยะสั้น สินทรัพย์ทางการเงินหมุนเวียนอื่น  เงินกู้ยืมระยะสั้นจากสถาบันการเงิน เจ้าหนี้การค้าและเจ้าหนี้หมุนเวียนอื่นสินทรัพย์ทางการเงินและหนี้สินทางการเงินของ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>บริษัท</w:t>
      </w:r>
      <w:r w:rsidR="007E409A" w:rsidRPr="007E409A">
        <w:rPr>
          <w:rFonts w:ascii="Angsana New" w:hAnsi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313FCE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6C42D6F9" w:rsidR="007909E0" w:rsidRDefault="0029591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4743D">
        <w:rPr>
          <w:rFonts w:ascii="Angsana New" w:hAnsi="Angsana New"/>
          <w:sz w:val="30"/>
          <w:szCs w:val="30"/>
        </w:rPr>
        <w:t>30</w:t>
      </w:r>
      <w:r w:rsidRPr="00295918">
        <w:rPr>
          <w:rFonts w:ascii="Angsana New" w:hAnsi="Angsana New"/>
          <w:sz w:val="30"/>
          <w:szCs w:val="30"/>
          <w:cs/>
        </w:rPr>
        <w:t xml:space="preserve"> กันยายน</w:t>
      </w:r>
      <w:r w:rsidR="00E4743D">
        <w:rPr>
          <w:rFonts w:ascii="Angsana New" w:hAnsi="Angsana New"/>
          <w:sz w:val="30"/>
          <w:szCs w:val="30"/>
        </w:rPr>
        <w:t xml:space="preserve"> 256</w:t>
      </w:r>
      <w:r w:rsidR="00B421AC">
        <w:rPr>
          <w:rFonts w:ascii="Angsana New" w:hAnsi="Angsana New"/>
          <w:sz w:val="30"/>
          <w:szCs w:val="30"/>
        </w:rPr>
        <w:t>6</w:t>
      </w:r>
      <w:r w:rsidRPr="002959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4743D"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743D">
        <w:rPr>
          <w:rFonts w:ascii="Angsana New" w:hAnsi="Angsana New"/>
          <w:sz w:val="30"/>
          <w:szCs w:val="30"/>
        </w:rPr>
        <w:t>256</w:t>
      </w:r>
      <w:r w:rsidR="00B421AC">
        <w:rPr>
          <w:rFonts w:ascii="Angsana New" w:hAnsi="Angsana New"/>
          <w:sz w:val="30"/>
          <w:szCs w:val="30"/>
        </w:rPr>
        <w:t>5</w:t>
      </w:r>
      <w:r w:rsidRPr="00295918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text" w:horzAnchor="margin" w:tblpX="1404" w:tblpY="96"/>
        <w:tblW w:w="13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1080"/>
        <w:gridCol w:w="1761"/>
        <w:gridCol w:w="1530"/>
        <w:gridCol w:w="1440"/>
        <w:gridCol w:w="1530"/>
        <w:gridCol w:w="1530"/>
      </w:tblGrid>
      <w:tr w:rsidR="00BE7220" w:rsidRPr="00BF436E" w14:paraId="0B869C2A" w14:textId="77777777" w:rsidTr="00BF436E">
        <w:tc>
          <w:tcPr>
            <w:tcW w:w="4428" w:type="dxa"/>
          </w:tcPr>
          <w:p w14:paraId="6E03B4F8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4" w:name="_Hlk146548321"/>
          </w:p>
        </w:tc>
        <w:tc>
          <w:tcPr>
            <w:tcW w:w="1080" w:type="dxa"/>
          </w:tcPr>
          <w:p w14:paraId="1F426F5A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14:paraId="52B6A0D8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454D71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B8D31F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883BC1" w14:textId="7777777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693FBD" w14:textId="3AD11A97" w:rsidR="00BE7220" w:rsidRPr="00BF436E" w:rsidRDefault="00BE7220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B765C" w:rsidRPr="00BF436E" w14:paraId="524FAD41" w14:textId="77777777" w:rsidTr="00BF436E">
        <w:tc>
          <w:tcPr>
            <w:tcW w:w="4428" w:type="dxa"/>
          </w:tcPr>
          <w:p w14:paraId="4621B513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C6E20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1" w:type="dxa"/>
            <w:gridSpan w:val="5"/>
            <w:vAlign w:val="center"/>
          </w:tcPr>
          <w:p w14:paraId="41897B65" w14:textId="7EBEDE3D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765C" w:rsidRPr="00BF436E" w14:paraId="7D7E8C27" w14:textId="77777777" w:rsidTr="00BF436E">
        <w:tc>
          <w:tcPr>
            <w:tcW w:w="4428" w:type="dxa"/>
          </w:tcPr>
          <w:p w14:paraId="55B66F1A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D12624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1" w:type="dxa"/>
            <w:gridSpan w:val="5"/>
            <w:vAlign w:val="center"/>
          </w:tcPr>
          <w:p w14:paraId="3CB109EC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F436E">
              <w:rPr>
                <w:rFonts w:ascii="Angsana New" w:hAnsi="Angsana New"/>
                <w:sz w:val="28"/>
                <w:szCs w:val="28"/>
              </w:rPr>
              <w:t>30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BF436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8B765C" w:rsidRPr="00BF436E" w14:paraId="65208ED3" w14:textId="77777777" w:rsidTr="00BF436E">
        <w:tc>
          <w:tcPr>
            <w:tcW w:w="4428" w:type="dxa"/>
          </w:tcPr>
          <w:p w14:paraId="7AD3A0A9" w14:textId="77777777" w:rsidR="008B765C" w:rsidRPr="00BF436E" w:rsidRDefault="008B765C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080" w:type="dxa"/>
          </w:tcPr>
          <w:p w14:paraId="23C77433" w14:textId="77777777" w:rsidR="008B765C" w:rsidRPr="00BF436E" w:rsidRDefault="008B765C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61" w:type="dxa"/>
          </w:tcPr>
          <w:p w14:paraId="35C1854C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530" w:type="dxa"/>
          </w:tcPr>
          <w:p w14:paraId="5725F11A" w14:textId="67381E2E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40" w:type="dxa"/>
          </w:tcPr>
          <w:p w14:paraId="2AB74445" w14:textId="3211B5A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530" w:type="dxa"/>
          </w:tcPr>
          <w:p w14:paraId="53C2E654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  <w:p w14:paraId="7D2B6AF3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2E7FD" w14:textId="77777777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  <w:p w14:paraId="662E16E0" w14:textId="27152E4C" w:rsidR="008B765C" w:rsidRPr="00BF436E" w:rsidRDefault="008B765C" w:rsidP="00BF436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8B765C" w:rsidRPr="00BF436E" w14:paraId="6671277A" w14:textId="77777777" w:rsidTr="00BF436E">
        <w:tc>
          <w:tcPr>
            <w:tcW w:w="4428" w:type="dxa"/>
          </w:tcPr>
          <w:p w14:paraId="2D1427D2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9485DBB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14:paraId="6840C2D8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7FD8AD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A81029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80A7EC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B6D6F5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65C" w:rsidRPr="00BF436E" w14:paraId="42D7F1F6" w14:textId="77777777" w:rsidTr="00BF436E">
        <w:tc>
          <w:tcPr>
            <w:tcW w:w="4428" w:type="dxa"/>
            <w:vAlign w:val="center"/>
          </w:tcPr>
          <w:p w14:paraId="1E044FC9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6758B0B" w14:textId="274EB74C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761" w:type="dxa"/>
            <w:vAlign w:val="bottom"/>
          </w:tcPr>
          <w:p w14:paraId="0663E13E" w14:textId="22E6B308" w:rsidR="008B765C" w:rsidRPr="00BF436E" w:rsidRDefault="00A33FC3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226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066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489.73</w:t>
            </w:r>
          </w:p>
        </w:tc>
        <w:tc>
          <w:tcPr>
            <w:tcW w:w="1530" w:type="dxa"/>
            <w:vAlign w:val="bottom"/>
          </w:tcPr>
          <w:p w14:paraId="40C4BC7F" w14:textId="6F4F12C0" w:rsidR="008B765C" w:rsidRPr="00BF436E" w:rsidRDefault="00A33FC3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6803E16" w14:textId="32728B19" w:rsidR="008B765C" w:rsidRPr="00BF436E" w:rsidRDefault="00A33FC3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466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267.80</w:t>
            </w:r>
          </w:p>
        </w:tc>
        <w:tc>
          <w:tcPr>
            <w:tcW w:w="1530" w:type="dxa"/>
            <w:vAlign w:val="bottom"/>
          </w:tcPr>
          <w:p w14:paraId="10DAA5B1" w14:textId="235A0969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228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532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757.53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1326A8" w14:textId="41CCFD1B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0.</w:t>
            </w:r>
            <w:r w:rsidR="00C70327" w:rsidRPr="00BF436E">
              <w:rPr>
                <w:rFonts w:ascii="Angsana New" w:hAnsi="Angsana New"/>
                <w:sz w:val="28"/>
                <w:szCs w:val="28"/>
              </w:rPr>
              <w:t>30</w:t>
            </w:r>
            <w:r w:rsidRPr="00BF436E">
              <w:rPr>
                <w:rFonts w:ascii="Angsana New" w:hAnsi="Angsana New"/>
                <w:sz w:val="28"/>
                <w:szCs w:val="28"/>
              </w:rPr>
              <w:t>-0.</w:t>
            </w:r>
            <w:r w:rsidR="00C70327" w:rsidRPr="00BF436E">
              <w:rPr>
                <w:rFonts w:ascii="Angsana New" w:hAnsi="Angsana New"/>
                <w:sz w:val="28"/>
                <w:szCs w:val="28"/>
              </w:rPr>
              <w:t>45</w:t>
            </w:r>
            <w:r w:rsidRPr="00BF436E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8B765C" w:rsidRPr="00BF436E" w14:paraId="39C480CD" w14:textId="77777777" w:rsidTr="00BF436E">
        <w:tc>
          <w:tcPr>
            <w:tcW w:w="4428" w:type="dxa"/>
          </w:tcPr>
          <w:p w14:paraId="716A34B2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127471B3" w14:textId="326311EB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761" w:type="dxa"/>
            <w:vAlign w:val="bottom"/>
          </w:tcPr>
          <w:p w14:paraId="183A9C33" w14:textId="09C7004C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B86FE89" w14:textId="11DA965C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DF957A" w14:textId="40D761B5" w:rsidR="008B765C" w:rsidRPr="00BF436E" w:rsidRDefault="0003286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652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731.23</w:t>
            </w:r>
          </w:p>
        </w:tc>
        <w:tc>
          <w:tcPr>
            <w:tcW w:w="1530" w:type="dxa"/>
            <w:vAlign w:val="bottom"/>
          </w:tcPr>
          <w:p w14:paraId="30763CA4" w14:textId="096E8D51" w:rsidR="008B765C" w:rsidRPr="00BF436E" w:rsidRDefault="0003286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652</w:t>
            </w:r>
            <w:r w:rsidRPr="00BF436E">
              <w:rPr>
                <w:rFonts w:ascii="Angsana New" w:hAnsi="Angsana New"/>
                <w:sz w:val="28"/>
                <w:szCs w:val="28"/>
              </w:rPr>
              <w:t>,</w:t>
            </w:r>
            <w:r w:rsidRPr="00BF436E">
              <w:rPr>
                <w:rFonts w:ascii="Angsana New" w:hAnsi="Angsana New"/>
                <w:sz w:val="28"/>
                <w:szCs w:val="28"/>
                <w:cs/>
              </w:rPr>
              <w:t>731.23</w:t>
            </w:r>
          </w:p>
        </w:tc>
        <w:tc>
          <w:tcPr>
            <w:tcW w:w="1530" w:type="dxa"/>
            <w:vAlign w:val="bottom"/>
          </w:tcPr>
          <w:p w14:paraId="430138D1" w14:textId="74F3681C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765C" w:rsidRPr="00BF436E" w14:paraId="63A2D4AD" w14:textId="77777777" w:rsidTr="00BF436E">
        <w:tc>
          <w:tcPr>
            <w:tcW w:w="4428" w:type="dxa"/>
          </w:tcPr>
          <w:p w14:paraId="428DFA56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BC9821E" w14:textId="38EDE1CC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61" w:type="dxa"/>
            <w:vAlign w:val="bottom"/>
          </w:tcPr>
          <w:p w14:paraId="5C91A0AC" w14:textId="37384E84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9CDD647" w14:textId="4DF9DEAC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769,400.00</w:t>
            </w:r>
          </w:p>
        </w:tc>
        <w:tc>
          <w:tcPr>
            <w:tcW w:w="1440" w:type="dxa"/>
            <w:vAlign w:val="bottom"/>
          </w:tcPr>
          <w:p w14:paraId="48A23BEE" w14:textId="0628E30A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E20702" w14:textId="2FCADE04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769,400.00</w:t>
            </w:r>
          </w:p>
        </w:tc>
        <w:tc>
          <w:tcPr>
            <w:tcW w:w="1530" w:type="dxa"/>
            <w:vAlign w:val="bottom"/>
          </w:tcPr>
          <w:p w14:paraId="0433A0A3" w14:textId="2AD62802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BF436E">
              <w:rPr>
                <w:rFonts w:ascii="Angsana New" w:hAnsi="Angsana New"/>
                <w:sz w:val="28"/>
                <w:szCs w:val="28"/>
              </w:rPr>
              <w:t>.00</w:t>
            </w:r>
            <w:r w:rsidRPr="00BF436E">
              <w:rPr>
                <w:rFonts w:ascii="Angsana New" w:hAnsi="Angsana New"/>
                <w:sz w:val="28"/>
                <w:szCs w:val="28"/>
                <w:lang w:val="en-US"/>
              </w:rPr>
              <w:t>%</w:t>
            </w:r>
          </w:p>
        </w:tc>
      </w:tr>
      <w:tr w:rsidR="008B765C" w:rsidRPr="00BF436E" w14:paraId="009D8419" w14:textId="77777777" w:rsidTr="00BF436E">
        <w:tc>
          <w:tcPr>
            <w:tcW w:w="4428" w:type="dxa"/>
          </w:tcPr>
          <w:p w14:paraId="78C5EA4E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 ตราสารอนุพันธ์</w:t>
            </w:r>
          </w:p>
        </w:tc>
        <w:tc>
          <w:tcPr>
            <w:tcW w:w="1080" w:type="dxa"/>
          </w:tcPr>
          <w:p w14:paraId="5BBA9D08" w14:textId="14B40F8E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61" w:type="dxa"/>
            <w:vAlign w:val="bottom"/>
          </w:tcPr>
          <w:p w14:paraId="21272EEC" w14:textId="64857C94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1,682,355.48</w:t>
            </w:r>
          </w:p>
        </w:tc>
        <w:tc>
          <w:tcPr>
            <w:tcW w:w="1530" w:type="dxa"/>
            <w:vAlign w:val="bottom"/>
          </w:tcPr>
          <w:p w14:paraId="773FE69A" w14:textId="70093159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7E9E19" w14:textId="5AC574BB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9842489" w14:textId="3C05B505" w:rsidR="008B765C" w:rsidRPr="00BF436E" w:rsidRDefault="0053715A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1,682,355.48</w:t>
            </w:r>
          </w:p>
        </w:tc>
        <w:tc>
          <w:tcPr>
            <w:tcW w:w="1530" w:type="dxa"/>
            <w:vAlign w:val="bottom"/>
          </w:tcPr>
          <w:p w14:paraId="1D7A747D" w14:textId="41FE63A6" w:rsidR="008B765C" w:rsidRPr="00BF436E" w:rsidRDefault="0053715A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765C" w:rsidRPr="00BF436E" w14:paraId="69770550" w14:textId="77777777" w:rsidTr="00BF436E">
        <w:tc>
          <w:tcPr>
            <w:tcW w:w="4428" w:type="dxa"/>
          </w:tcPr>
          <w:p w14:paraId="35E16A61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23BAE707" w14:textId="77777777" w:rsidR="008B765C" w:rsidRPr="00BF436E" w:rsidRDefault="008B765C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vAlign w:val="bottom"/>
          </w:tcPr>
          <w:p w14:paraId="543DCA0A" w14:textId="0876398E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17CBAF2" w14:textId="3A8AB395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1CC38A" w14:textId="1C6894DF" w:rsidR="008B765C" w:rsidRPr="00BF436E" w:rsidRDefault="00134A7F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1,137,742.31</w:t>
            </w:r>
          </w:p>
        </w:tc>
        <w:tc>
          <w:tcPr>
            <w:tcW w:w="1530" w:type="dxa"/>
            <w:vAlign w:val="bottom"/>
          </w:tcPr>
          <w:p w14:paraId="2F862EA5" w14:textId="7F2C78DE" w:rsidR="008B765C" w:rsidRPr="00BF436E" w:rsidRDefault="00134A7F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1,137,742.31</w:t>
            </w:r>
          </w:p>
        </w:tc>
        <w:tc>
          <w:tcPr>
            <w:tcW w:w="1530" w:type="dxa"/>
            <w:vAlign w:val="bottom"/>
          </w:tcPr>
          <w:p w14:paraId="49B83B8B" w14:textId="76184167" w:rsidR="008B765C" w:rsidRPr="00BF436E" w:rsidRDefault="00877256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765C" w:rsidRPr="00BF436E" w14:paraId="2713E5E2" w14:textId="77777777" w:rsidTr="00BF436E">
        <w:tc>
          <w:tcPr>
            <w:tcW w:w="4428" w:type="dxa"/>
          </w:tcPr>
          <w:p w14:paraId="1613ADE6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C03103F" w14:textId="77777777" w:rsidR="008B765C" w:rsidRPr="00BF436E" w:rsidRDefault="008B765C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vAlign w:val="bottom"/>
          </w:tcPr>
          <w:p w14:paraId="6C93037F" w14:textId="77777777" w:rsidR="008B765C" w:rsidRPr="00BF436E" w:rsidRDefault="008B765C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EFA0B55" w14:textId="77777777" w:rsidR="008B765C" w:rsidRPr="00BF436E" w:rsidRDefault="008B765C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91A0CF" w14:textId="77777777" w:rsidR="008B765C" w:rsidRPr="00BF436E" w:rsidRDefault="008B765C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D2F261" w14:textId="77777777" w:rsidR="008B765C" w:rsidRPr="00BF436E" w:rsidRDefault="008B765C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A92A2A" w14:textId="77777777" w:rsidR="008B765C" w:rsidRPr="00BF436E" w:rsidRDefault="008B765C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65C" w:rsidRPr="00BF436E" w14:paraId="79FBBDD4" w14:textId="77777777" w:rsidTr="00BF436E">
        <w:tc>
          <w:tcPr>
            <w:tcW w:w="4428" w:type="dxa"/>
          </w:tcPr>
          <w:p w14:paraId="4166D037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204EA1E7" w14:textId="4CA1E571" w:rsidR="008B765C" w:rsidRPr="00BF436E" w:rsidRDefault="00877256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761" w:type="dxa"/>
            <w:vAlign w:val="bottom"/>
          </w:tcPr>
          <w:p w14:paraId="03A5DF2F" w14:textId="7930A0EB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204,981,890.05</w:t>
            </w:r>
          </w:p>
        </w:tc>
        <w:tc>
          <w:tcPr>
            <w:tcW w:w="1530" w:type="dxa"/>
            <w:vAlign w:val="bottom"/>
          </w:tcPr>
          <w:p w14:paraId="0D6FAD66" w14:textId="599A5792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5BD2B0" w14:textId="111E7427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AE58FE" w14:textId="56358B9B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204,981,890.05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98E4D0" w14:textId="78E7C120" w:rsidR="008B765C" w:rsidRPr="00BF436E" w:rsidRDefault="00877256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2.82-3.05%</w:t>
            </w:r>
          </w:p>
        </w:tc>
      </w:tr>
      <w:tr w:rsidR="008B765C" w:rsidRPr="00BF436E" w14:paraId="22BBC373" w14:textId="77777777" w:rsidTr="00BF436E">
        <w:tc>
          <w:tcPr>
            <w:tcW w:w="4428" w:type="dxa"/>
          </w:tcPr>
          <w:p w14:paraId="49AE7509" w14:textId="77777777" w:rsidR="008B765C" w:rsidRPr="00BF436E" w:rsidRDefault="008B765C" w:rsidP="00BF436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44CCC066" w14:textId="5AB528DA" w:rsidR="008B765C" w:rsidRPr="00BF436E" w:rsidRDefault="00877256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761" w:type="dxa"/>
            <w:vAlign w:val="bottom"/>
          </w:tcPr>
          <w:p w14:paraId="7DFDD2A1" w14:textId="437C18FB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D8678EE" w14:textId="0AD73D0A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DA0179" w14:textId="40EA2463" w:rsidR="008B765C" w:rsidRPr="00BF436E" w:rsidRDefault="00365AA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70,107,472.20</w:t>
            </w:r>
          </w:p>
        </w:tc>
        <w:tc>
          <w:tcPr>
            <w:tcW w:w="1530" w:type="dxa"/>
            <w:vAlign w:val="bottom"/>
          </w:tcPr>
          <w:p w14:paraId="187775F2" w14:textId="2833A1A4" w:rsidR="008B765C" w:rsidRPr="00BF436E" w:rsidRDefault="00365AA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70,107,472.20</w:t>
            </w:r>
          </w:p>
        </w:tc>
        <w:tc>
          <w:tcPr>
            <w:tcW w:w="1530" w:type="dxa"/>
            <w:vAlign w:val="bottom"/>
          </w:tcPr>
          <w:p w14:paraId="39F48979" w14:textId="7E4D52AA" w:rsidR="008B765C" w:rsidRPr="00BF436E" w:rsidRDefault="00877256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765C" w:rsidRPr="00BF436E" w14:paraId="0251CA58" w14:textId="77777777" w:rsidTr="00BF436E">
        <w:tc>
          <w:tcPr>
            <w:tcW w:w="4428" w:type="dxa"/>
          </w:tcPr>
          <w:p w14:paraId="1845C821" w14:textId="77777777" w:rsidR="008B765C" w:rsidRPr="00BF436E" w:rsidRDefault="008B765C" w:rsidP="00BF436E">
            <w:pPr>
              <w:spacing w:before="20" w:line="240" w:lineRule="auto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81B5A0D" w14:textId="0F1C15C6" w:rsidR="008B765C" w:rsidRPr="00BF436E" w:rsidRDefault="00877256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61" w:type="dxa"/>
            <w:vAlign w:val="bottom"/>
          </w:tcPr>
          <w:p w14:paraId="5C5A8A2D" w14:textId="2AC5FAE2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873B7F1" w14:textId="1B10C40F" w:rsidR="008B765C" w:rsidRPr="00BF436E" w:rsidRDefault="000726F3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826,826.16</w:t>
            </w:r>
          </w:p>
        </w:tc>
        <w:tc>
          <w:tcPr>
            <w:tcW w:w="1440" w:type="dxa"/>
            <w:vAlign w:val="bottom"/>
          </w:tcPr>
          <w:p w14:paraId="2A6458FE" w14:textId="08366711" w:rsidR="008B765C" w:rsidRPr="00BF436E" w:rsidRDefault="00877256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6B6C3D7" w14:textId="4CAE00F5" w:rsidR="008B765C" w:rsidRPr="00BF436E" w:rsidRDefault="000726F3" w:rsidP="00BF436E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826,826.16</w:t>
            </w:r>
          </w:p>
        </w:tc>
        <w:tc>
          <w:tcPr>
            <w:tcW w:w="1530" w:type="dxa"/>
            <w:vAlign w:val="bottom"/>
          </w:tcPr>
          <w:p w14:paraId="0C83F875" w14:textId="592A6EAC" w:rsidR="008B765C" w:rsidRPr="00BF436E" w:rsidRDefault="00877256" w:rsidP="00BF436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36E">
              <w:rPr>
                <w:rFonts w:ascii="Angsana New" w:hAnsi="Angsana New"/>
                <w:sz w:val="28"/>
                <w:szCs w:val="28"/>
              </w:rPr>
              <w:t>4.22%</w:t>
            </w:r>
          </w:p>
        </w:tc>
      </w:tr>
      <w:bookmarkEnd w:id="24"/>
    </w:tbl>
    <w:p w14:paraId="12800617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E7FF5C0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579F920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C719D80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00EF98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9863987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3C69FF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7D2756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5AE5222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D444AD" w14:textId="77777777" w:rsidR="00BE7220" w:rsidRDefault="00BE7220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2460E8A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44E2A7" w14:textId="77777777" w:rsidR="008B765C" w:rsidRDefault="008B765C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E23F881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B30B359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F93763E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1D313E2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778"/>
        <w:gridCol w:w="1165"/>
        <w:gridCol w:w="1152"/>
        <w:gridCol w:w="1152"/>
        <w:gridCol w:w="1165"/>
        <w:gridCol w:w="1152"/>
        <w:gridCol w:w="277"/>
        <w:gridCol w:w="1175"/>
        <w:gridCol w:w="1152"/>
        <w:gridCol w:w="1152"/>
        <w:gridCol w:w="1165"/>
        <w:gridCol w:w="1152"/>
      </w:tblGrid>
      <w:tr w:rsidR="003F298C" w:rsidRPr="00A641DF" w14:paraId="10AACBB7" w14:textId="77777777" w:rsidTr="000726F3">
        <w:tc>
          <w:tcPr>
            <w:tcW w:w="2538" w:type="dxa"/>
          </w:tcPr>
          <w:p w14:paraId="6DBA0453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8" w:type="dxa"/>
          </w:tcPr>
          <w:p w14:paraId="1444DDEA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10213EE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7C35499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B9141D4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E975075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DF68EAB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6CBFAD5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A628682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0CF0DDB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2536239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3EC127A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28DB022" w14:textId="79FA65D2" w:rsidR="003F298C" w:rsidRPr="00A641DF" w:rsidRDefault="00BF2A87" w:rsidP="00BF2A8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CD5EE4" w:rsidRPr="00A641DF" w14:paraId="13C9D68F" w14:textId="77777777" w:rsidTr="000726F3">
        <w:tc>
          <w:tcPr>
            <w:tcW w:w="2538" w:type="dxa"/>
          </w:tcPr>
          <w:p w14:paraId="3D6BFDF4" w14:textId="77777777" w:rsidR="00CD5EE4" w:rsidRPr="00A641DF" w:rsidRDefault="00CD5EE4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8" w:type="dxa"/>
          </w:tcPr>
          <w:p w14:paraId="72FA5B92" w14:textId="77777777" w:rsidR="00CD5EE4" w:rsidRPr="00A641DF" w:rsidRDefault="00CD5EE4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33" w:type="dxa"/>
            <w:gridSpan w:val="11"/>
            <w:vAlign w:val="center"/>
          </w:tcPr>
          <w:p w14:paraId="0F5A3C59" w14:textId="7BA8772E" w:rsidR="00CD5EE4" w:rsidRPr="00A641DF" w:rsidRDefault="009F5B73" w:rsidP="009F5B7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90912" w:rsidRPr="00A641DF" w14:paraId="7B4E6F4A" w14:textId="77777777" w:rsidTr="000726F3">
        <w:tc>
          <w:tcPr>
            <w:tcW w:w="2538" w:type="dxa"/>
          </w:tcPr>
          <w:p w14:paraId="0355EA47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8" w:type="dxa"/>
          </w:tcPr>
          <w:p w14:paraId="12095227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418851A4" w14:textId="47B678C0" w:rsidR="00C90912" w:rsidRPr="00CD5EE4" w:rsidRDefault="0069568E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69568E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="00CD5EE4">
              <w:rPr>
                <w:rFonts w:ascii="Angsana New" w:hAnsi="Angsana New"/>
                <w:sz w:val="23"/>
                <w:szCs w:val="23"/>
              </w:rPr>
              <w:t>30</w:t>
            </w:r>
            <w:r w:rsidRPr="0069568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CD5EE4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69568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CD5EE4">
              <w:rPr>
                <w:rFonts w:ascii="Angsana New" w:hAnsi="Angsana New"/>
                <w:sz w:val="23"/>
                <w:szCs w:val="23"/>
                <w:lang w:val="en-US"/>
              </w:rPr>
              <w:t>2566</w:t>
            </w:r>
          </w:p>
        </w:tc>
        <w:tc>
          <w:tcPr>
            <w:tcW w:w="277" w:type="dxa"/>
            <w:vAlign w:val="center"/>
          </w:tcPr>
          <w:p w14:paraId="25B0EB34" w14:textId="77777777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1BB1491C" w14:textId="245173F1" w:rsidR="00C90912" w:rsidRPr="00A641DF" w:rsidRDefault="009839E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="00CD5EE4"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="00CD5EE4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</w:tr>
      <w:tr w:rsidR="00C90912" w:rsidRPr="00A641DF" w14:paraId="2173E5CA" w14:textId="77777777" w:rsidTr="000726F3">
        <w:tc>
          <w:tcPr>
            <w:tcW w:w="2538" w:type="dxa"/>
          </w:tcPr>
          <w:p w14:paraId="0B106BF6" w14:textId="5F195BB5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778" w:type="dxa"/>
          </w:tcPr>
          <w:p w14:paraId="100A7C6F" w14:textId="2CCDC6A9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152" w:type="dxa"/>
          </w:tcPr>
          <w:p w14:paraId="7D546D69" w14:textId="43BF244B" w:rsidR="00585E84" w:rsidRPr="00A641DF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49E9F7D4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2AF6531A" w14:textId="03DDF1D2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9F2D50E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46DECCF5" w14:textId="51F1423D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8214C08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6E5E0F4D" w14:textId="77777777" w:rsidR="00585E84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C69BBE7" w14:textId="0A91D67C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B9CD77F" w14:textId="77777777" w:rsidR="00C90912" w:rsidRP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E52DC87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2F5A7226" w14:textId="4B0425A0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BD9DE91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03C3472" w14:textId="2FBC638C" w:rsidR="00C90912" w:rsidRPr="00A641DF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619415DE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10B4D61B" w14:textId="6943CAA6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14A76DC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04867160" w14:textId="68C2258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465B895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42D2FE7C" w14:textId="77777777" w:rsidR="008E3790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B81FC1" w14:textId="7B25D8F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600AB41" w14:textId="77777777" w:rsidR="00C90912" w:rsidRP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D6B2DAA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16A70B94" w14:textId="12B6D9D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641DF" w:rsidRPr="00A641DF" w14:paraId="21104A22" w14:textId="77777777" w:rsidTr="000726F3">
        <w:tc>
          <w:tcPr>
            <w:tcW w:w="2538" w:type="dxa"/>
          </w:tcPr>
          <w:p w14:paraId="7643329F" w14:textId="159AC1CB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8" w:type="dxa"/>
          </w:tcPr>
          <w:p w14:paraId="0AF9FF77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3CA3BE4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068747D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249D75E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5D82A03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0D0681E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7637151F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A323861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3A9AD4B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F69D7BD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A8617B1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547DDAF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726F3" w:rsidRPr="00A641DF" w14:paraId="129ACE38" w14:textId="77777777" w:rsidTr="000726F3">
        <w:tc>
          <w:tcPr>
            <w:tcW w:w="2538" w:type="dxa"/>
            <w:vAlign w:val="center"/>
          </w:tcPr>
          <w:p w14:paraId="08F8BFBD" w14:textId="6D0951F3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78" w:type="dxa"/>
          </w:tcPr>
          <w:p w14:paraId="49E070C7" w14:textId="601F76E6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</w:p>
        </w:tc>
        <w:tc>
          <w:tcPr>
            <w:tcW w:w="1152" w:type="dxa"/>
            <w:vAlign w:val="bottom"/>
          </w:tcPr>
          <w:p w14:paraId="42536832" w14:textId="254300AF" w:rsidR="000726F3" w:rsidRPr="00A641DF" w:rsidRDefault="00BA08A1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A08A1">
              <w:rPr>
                <w:rFonts w:ascii="Angsana New" w:hAnsi="Angsana New"/>
                <w:sz w:val="23"/>
                <w:szCs w:val="23"/>
                <w:cs/>
              </w:rPr>
              <w:t>226</w:t>
            </w:r>
            <w:r w:rsidRPr="00BA08A1">
              <w:rPr>
                <w:rFonts w:ascii="Angsana New" w:hAnsi="Angsana New"/>
                <w:sz w:val="23"/>
                <w:szCs w:val="23"/>
              </w:rPr>
              <w:t>,</w:t>
            </w:r>
            <w:r w:rsidRPr="00BA08A1">
              <w:rPr>
                <w:rFonts w:ascii="Angsana New" w:hAnsi="Angsana New"/>
                <w:sz w:val="23"/>
                <w:szCs w:val="23"/>
                <w:cs/>
              </w:rPr>
              <w:t>066</w:t>
            </w:r>
            <w:r w:rsidRPr="00BA08A1">
              <w:rPr>
                <w:rFonts w:ascii="Angsana New" w:hAnsi="Angsana New"/>
                <w:sz w:val="23"/>
                <w:szCs w:val="23"/>
              </w:rPr>
              <w:t>,</w:t>
            </w:r>
            <w:r w:rsidRPr="00BA08A1">
              <w:rPr>
                <w:rFonts w:ascii="Angsana New" w:hAnsi="Angsana New"/>
                <w:sz w:val="23"/>
                <w:szCs w:val="23"/>
                <w:cs/>
              </w:rPr>
              <w:t>489.73</w:t>
            </w:r>
          </w:p>
        </w:tc>
        <w:tc>
          <w:tcPr>
            <w:tcW w:w="1152" w:type="dxa"/>
            <w:vAlign w:val="bottom"/>
          </w:tcPr>
          <w:p w14:paraId="14D12134" w14:textId="3F2C7B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5F395F8" w14:textId="245551AC" w:rsidR="000726F3" w:rsidRPr="00A641DF" w:rsidRDefault="00BA08A1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A08A1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BA08A1">
              <w:rPr>
                <w:rFonts w:ascii="Angsana New" w:hAnsi="Angsana New"/>
                <w:sz w:val="23"/>
                <w:szCs w:val="23"/>
              </w:rPr>
              <w:t>,</w:t>
            </w:r>
            <w:r w:rsidRPr="00BA08A1">
              <w:rPr>
                <w:rFonts w:ascii="Angsana New" w:hAnsi="Angsana New"/>
                <w:sz w:val="23"/>
                <w:szCs w:val="23"/>
                <w:cs/>
              </w:rPr>
              <w:t>617.80</w:t>
            </w:r>
          </w:p>
        </w:tc>
        <w:tc>
          <w:tcPr>
            <w:tcW w:w="1152" w:type="dxa"/>
            <w:vAlign w:val="bottom"/>
          </w:tcPr>
          <w:p w14:paraId="5CCD08E8" w14:textId="45D2CB84" w:rsidR="000726F3" w:rsidRPr="00A641DF" w:rsidRDefault="00BA08A1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A08A1">
              <w:rPr>
                <w:rFonts w:ascii="Angsana New" w:hAnsi="Angsana New"/>
                <w:sz w:val="23"/>
                <w:szCs w:val="23"/>
                <w:cs/>
              </w:rPr>
              <w:t>226</w:t>
            </w:r>
            <w:r w:rsidRPr="00BA08A1">
              <w:rPr>
                <w:rFonts w:ascii="Angsana New" w:hAnsi="Angsana New"/>
                <w:sz w:val="23"/>
                <w:szCs w:val="23"/>
              </w:rPr>
              <w:t>,</w:t>
            </w:r>
            <w:r w:rsidRPr="00BA08A1">
              <w:rPr>
                <w:rFonts w:ascii="Angsana New" w:hAnsi="Angsana New"/>
                <w:sz w:val="23"/>
                <w:szCs w:val="23"/>
                <w:cs/>
              </w:rPr>
              <w:t>695</w:t>
            </w:r>
            <w:r w:rsidRPr="00BA08A1">
              <w:rPr>
                <w:rFonts w:ascii="Angsana New" w:hAnsi="Angsana New"/>
                <w:sz w:val="23"/>
                <w:szCs w:val="23"/>
              </w:rPr>
              <w:t>,</w:t>
            </w:r>
            <w:r w:rsidRPr="00BA08A1">
              <w:rPr>
                <w:rFonts w:ascii="Angsana New" w:hAnsi="Angsana New"/>
                <w:sz w:val="23"/>
                <w:szCs w:val="23"/>
                <w:cs/>
              </w:rPr>
              <w:t>107.53</w:t>
            </w:r>
          </w:p>
        </w:tc>
        <w:tc>
          <w:tcPr>
            <w:tcW w:w="1152" w:type="dxa"/>
            <w:vAlign w:val="bottom"/>
          </w:tcPr>
          <w:p w14:paraId="40DBA6DD" w14:textId="495B67BC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C70327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-0.</w:t>
            </w:r>
            <w:r w:rsidR="00C70327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B24F1">
              <w:rPr>
                <w:rFonts w:asciiTheme="majorBidi" w:hAnsiTheme="majorBidi" w:cstheme="majorBidi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459D4C6B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E89806F" w14:textId="595FF17D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227,909,436.37</w:t>
            </w:r>
          </w:p>
        </w:tc>
        <w:tc>
          <w:tcPr>
            <w:tcW w:w="1152" w:type="dxa"/>
          </w:tcPr>
          <w:p w14:paraId="3C10FAD1" w14:textId="50C026A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7272EB41" w14:textId="76985B4A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196,931.18</w:t>
            </w:r>
          </w:p>
        </w:tc>
        <w:tc>
          <w:tcPr>
            <w:tcW w:w="1165" w:type="dxa"/>
          </w:tcPr>
          <w:p w14:paraId="3DB819D2" w14:textId="4DF318A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228,106,367.55</w:t>
            </w:r>
          </w:p>
        </w:tc>
        <w:tc>
          <w:tcPr>
            <w:tcW w:w="1152" w:type="dxa"/>
          </w:tcPr>
          <w:p w14:paraId="5AC354D8" w14:textId="020662D1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0.05-0.10%</w:t>
            </w:r>
          </w:p>
        </w:tc>
      </w:tr>
      <w:tr w:rsidR="000726F3" w:rsidRPr="00A641DF" w14:paraId="2ECF729C" w14:textId="77777777" w:rsidTr="000726F3">
        <w:tc>
          <w:tcPr>
            <w:tcW w:w="2538" w:type="dxa"/>
          </w:tcPr>
          <w:p w14:paraId="316FD351" w14:textId="1999C2E1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78" w:type="dxa"/>
          </w:tcPr>
          <w:p w14:paraId="2A0A944F" w14:textId="05490CE8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52" w:type="dxa"/>
            <w:vAlign w:val="bottom"/>
          </w:tcPr>
          <w:p w14:paraId="72E851EB" w14:textId="5E80C751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59B9F8D" w14:textId="0D6B609F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E44D5BD" w14:textId="10A67F17" w:rsidR="000726F3" w:rsidRPr="00A641DF" w:rsidRDefault="00BE5074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E5074">
              <w:rPr>
                <w:rFonts w:ascii="Angsana New" w:hAnsi="Angsana New"/>
                <w:sz w:val="23"/>
                <w:szCs w:val="23"/>
                <w:cs/>
              </w:rPr>
              <w:t>51</w:t>
            </w:r>
            <w:r w:rsidRPr="00BE5074">
              <w:rPr>
                <w:rFonts w:ascii="Angsana New" w:hAnsi="Angsana New"/>
                <w:sz w:val="23"/>
                <w:szCs w:val="23"/>
              </w:rPr>
              <w:t>,</w:t>
            </w:r>
            <w:r w:rsidRPr="00BE5074">
              <w:rPr>
                <w:rFonts w:ascii="Angsana New" w:hAnsi="Angsana New"/>
                <w:sz w:val="23"/>
                <w:szCs w:val="23"/>
                <w:cs/>
              </w:rPr>
              <w:t>094</w:t>
            </w:r>
            <w:r w:rsidRPr="00BE5074">
              <w:rPr>
                <w:rFonts w:ascii="Angsana New" w:hAnsi="Angsana New"/>
                <w:sz w:val="23"/>
                <w:szCs w:val="23"/>
              </w:rPr>
              <w:t>,</w:t>
            </w:r>
            <w:r w:rsidRPr="00BE5074">
              <w:rPr>
                <w:rFonts w:ascii="Angsana New" w:hAnsi="Angsana New"/>
                <w:sz w:val="23"/>
                <w:szCs w:val="23"/>
                <w:cs/>
              </w:rPr>
              <w:t>441.18</w:t>
            </w:r>
          </w:p>
        </w:tc>
        <w:tc>
          <w:tcPr>
            <w:tcW w:w="1152" w:type="dxa"/>
            <w:vAlign w:val="bottom"/>
          </w:tcPr>
          <w:p w14:paraId="41C8949E" w14:textId="244C9B91" w:rsidR="000726F3" w:rsidRPr="00A641DF" w:rsidRDefault="00BE5074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E5074">
              <w:rPr>
                <w:rFonts w:ascii="Angsana New" w:hAnsi="Angsana New"/>
                <w:sz w:val="23"/>
                <w:szCs w:val="23"/>
                <w:cs/>
              </w:rPr>
              <w:t>51</w:t>
            </w:r>
            <w:r w:rsidRPr="00BE5074">
              <w:rPr>
                <w:rFonts w:ascii="Angsana New" w:hAnsi="Angsana New"/>
                <w:sz w:val="23"/>
                <w:szCs w:val="23"/>
              </w:rPr>
              <w:t>,</w:t>
            </w:r>
            <w:r w:rsidRPr="00BE5074">
              <w:rPr>
                <w:rFonts w:ascii="Angsana New" w:hAnsi="Angsana New"/>
                <w:sz w:val="23"/>
                <w:szCs w:val="23"/>
                <w:cs/>
              </w:rPr>
              <w:t>094</w:t>
            </w:r>
            <w:r w:rsidRPr="00BE5074">
              <w:rPr>
                <w:rFonts w:ascii="Angsana New" w:hAnsi="Angsana New"/>
                <w:sz w:val="23"/>
                <w:szCs w:val="23"/>
              </w:rPr>
              <w:t>,</w:t>
            </w:r>
            <w:r w:rsidRPr="00BE5074">
              <w:rPr>
                <w:rFonts w:ascii="Angsana New" w:hAnsi="Angsana New"/>
                <w:sz w:val="23"/>
                <w:szCs w:val="23"/>
                <w:cs/>
              </w:rPr>
              <w:t>441.18</w:t>
            </w:r>
          </w:p>
        </w:tc>
        <w:tc>
          <w:tcPr>
            <w:tcW w:w="1152" w:type="dxa"/>
            <w:vAlign w:val="bottom"/>
          </w:tcPr>
          <w:p w14:paraId="46FA4CE3" w14:textId="59A896FA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0B6471FE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2775C25D" w14:textId="4A09A7B8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BAE4040" w14:textId="6F7415B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16E3C89F" w14:textId="5372C09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67,576,572.67</w:t>
            </w:r>
          </w:p>
        </w:tc>
        <w:tc>
          <w:tcPr>
            <w:tcW w:w="1165" w:type="dxa"/>
          </w:tcPr>
          <w:p w14:paraId="3B94287F" w14:textId="74540F7D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67,576,572.67</w:t>
            </w:r>
          </w:p>
        </w:tc>
        <w:tc>
          <w:tcPr>
            <w:tcW w:w="1152" w:type="dxa"/>
          </w:tcPr>
          <w:p w14:paraId="3DE25479" w14:textId="57E3210D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726F3" w:rsidRPr="00A641DF" w14:paraId="30E4EEAD" w14:textId="77777777" w:rsidTr="000726F3">
        <w:tc>
          <w:tcPr>
            <w:tcW w:w="2538" w:type="dxa"/>
          </w:tcPr>
          <w:p w14:paraId="7EE7BF53" w14:textId="3AD5DEEC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778" w:type="dxa"/>
          </w:tcPr>
          <w:p w14:paraId="1BA3D801" w14:textId="33B4D4E1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152" w:type="dxa"/>
            <w:vAlign w:val="bottom"/>
          </w:tcPr>
          <w:p w14:paraId="77A253C9" w14:textId="3B579055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975336B" w14:textId="2948E97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3715A">
              <w:rPr>
                <w:rFonts w:ascii="Angsana New" w:hAnsi="Angsana New"/>
                <w:sz w:val="23"/>
                <w:szCs w:val="23"/>
              </w:rPr>
              <w:t>769,400.00</w:t>
            </w:r>
          </w:p>
        </w:tc>
        <w:tc>
          <w:tcPr>
            <w:tcW w:w="1152" w:type="dxa"/>
            <w:vAlign w:val="bottom"/>
          </w:tcPr>
          <w:p w14:paraId="10424AD8" w14:textId="6D324DBA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A3DF212" w14:textId="3DDCD94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3715A">
              <w:rPr>
                <w:rFonts w:ascii="Angsana New" w:hAnsi="Angsana New"/>
                <w:sz w:val="23"/>
                <w:szCs w:val="23"/>
              </w:rPr>
              <w:t>769,400.00</w:t>
            </w:r>
          </w:p>
        </w:tc>
        <w:tc>
          <w:tcPr>
            <w:tcW w:w="1152" w:type="dxa"/>
            <w:vAlign w:val="bottom"/>
          </w:tcPr>
          <w:p w14:paraId="157C7FD2" w14:textId="5C8914D8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12</w:t>
            </w:r>
            <w:r>
              <w:rPr>
                <w:rFonts w:ascii="Angsana New" w:hAnsi="Angsana New"/>
                <w:sz w:val="23"/>
                <w:szCs w:val="23"/>
              </w:rPr>
              <w:t>.00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6440689D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15FA3A43" w14:textId="3F77C644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3B99CD0B" w14:textId="70FDF0A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516,925.00</w:t>
            </w:r>
          </w:p>
        </w:tc>
        <w:tc>
          <w:tcPr>
            <w:tcW w:w="1152" w:type="dxa"/>
          </w:tcPr>
          <w:p w14:paraId="165BFB63" w14:textId="5906EBBF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</w:tcPr>
          <w:p w14:paraId="61C7B704" w14:textId="798EE290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516,925.00</w:t>
            </w:r>
          </w:p>
        </w:tc>
        <w:tc>
          <w:tcPr>
            <w:tcW w:w="1152" w:type="dxa"/>
          </w:tcPr>
          <w:p w14:paraId="45C4FB2E" w14:textId="7996A8E4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0726F3" w:rsidRPr="00A641DF" w14:paraId="18C0445C" w14:textId="77777777" w:rsidTr="000726F3">
        <w:tc>
          <w:tcPr>
            <w:tcW w:w="2538" w:type="dxa"/>
          </w:tcPr>
          <w:p w14:paraId="42BA7A27" w14:textId="39D5CB84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778" w:type="dxa"/>
          </w:tcPr>
          <w:p w14:paraId="723DE0F9" w14:textId="77777777" w:rsidR="00D26DA4" w:rsidRDefault="00D26DA4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6ECF46D" w14:textId="52F092D5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152" w:type="dxa"/>
            <w:vAlign w:val="bottom"/>
          </w:tcPr>
          <w:p w14:paraId="4B69AD4C" w14:textId="7BAD2CAA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3715A">
              <w:rPr>
                <w:rFonts w:ascii="Angsana New" w:hAnsi="Angsana New"/>
                <w:sz w:val="23"/>
                <w:szCs w:val="23"/>
              </w:rPr>
              <w:t>1,682,355.48</w:t>
            </w:r>
          </w:p>
        </w:tc>
        <w:tc>
          <w:tcPr>
            <w:tcW w:w="1152" w:type="dxa"/>
            <w:vAlign w:val="bottom"/>
          </w:tcPr>
          <w:p w14:paraId="302A2330" w14:textId="3D977656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B94B576" w14:textId="76A38F64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73026594" w14:textId="7BC0DA79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3715A">
              <w:rPr>
                <w:rFonts w:ascii="Angsana New" w:hAnsi="Angsana New"/>
                <w:sz w:val="23"/>
                <w:szCs w:val="23"/>
              </w:rPr>
              <w:t>1,682,355.48</w:t>
            </w:r>
          </w:p>
        </w:tc>
        <w:tc>
          <w:tcPr>
            <w:tcW w:w="1152" w:type="dxa"/>
            <w:vAlign w:val="bottom"/>
          </w:tcPr>
          <w:p w14:paraId="3DFFC651" w14:textId="308A4A92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1867EC77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23DA3954" w14:textId="77777777" w:rsidR="000726F3" w:rsidRPr="00404BD9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5E75F4E" w14:textId="05D600C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7DE924D7" w14:textId="77777777" w:rsidR="000726F3" w:rsidRPr="00404BD9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8401783" w14:textId="743735AD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05132B82" w14:textId="77777777" w:rsidR="000726F3" w:rsidRPr="00404BD9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DD2F72C" w14:textId="4B78BED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</w:tcPr>
          <w:p w14:paraId="723F1DAB" w14:textId="77777777" w:rsidR="000726F3" w:rsidRPr="00404BD9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161331E" w14:textId="7A620CD9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1E93D80C" w14:textId="77777777" w:rsidR="000726F3" w:rsidRPr="00404BD9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8F2E175" w14:textId="28D3F78A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0726F3" w:rsidRPr="00A641DF" w14:paraId="657A9295" w14:textId="77777777" w:rsidTr="000726F3">
        <w:tc>
          <w:tcPr>
            <w:tcW w:w="2538" w:type="dxa"/>
          </w:tcPr>
          <w:p w14:paraId="5D45EE16" w14:textId="59ED613E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778" w:type="dxa"/>
          </w:tcPr>
          <w:p w14:paraId="5ECBB515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47EEC078" w14:textId="445B8B32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D5A8D44" w14:textId="06F7D3EF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05EA4319" w14:textId="6C8A3856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77256">
              <w:rPr>
                <w:rFonts w:ascii="Angsana New" w:hAnsi="Angsana New"/>
                <w:sz w:val="23"/>
                <w:szCs w:val="23"/>
              </w:rPr>
              <w:t>1,136,123.20</w:t>
            </w:r>
          </w:p>
        </w:tc>
        <w:tc>
          <w:tcPr>
            <w:tcW w:w="1152" w:type="dxa"/>
            <w:vAlign w:val="bottom"/>
          </w:tcPr>
          <w:p w14:paraId="071CBDF3" w14:textId="0DA02425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77256">
              <w:rPr>
                <w:rFonts w:ascii="Angsana New" w:hAnsi="Angsana New"/>
                <w:sz w:val="23"/>
                <w:szCs w:val="23"/>
              </w:rPr>
              <w:t>1,136,123.20</w:t>
            </w:r>
          </w:p>
        </w:tc>
        <w:tc>
          <w:tcPr>
            <w:tcW w:w="1152" w:type="dxa"/>
            <w:vAlign w:val="bottom"/>
          </w:tcPr>
          <w:p w14:paraId="74AFB8AA" w14:textId="53975E4E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144C441A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CDD541D" w14:textId="66CC1EE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1F0BEFD" w14:textId="3FCB7A56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BDBE3AC" w14:textId="7C2101F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476,458.87</w:t>
            </w:r>
          </w:p>
        </w:tc>
        <w:tc>
          <w:tcPr>
            <w:tcW w:w="1165" w:type="dxa"/>
          </w:tcPr>
          <w:p w14:paraId="6DBA2FAC" w14:textId="195560EF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476,458.87</w:t>
            </w:r>
          </w:p>
        </w:tc>
        <w:tc>
          <w:tcPr>
            <w:tcW w:w="1152" w:type="dxa"/>
          </w:tcPr>
          <w:p w14:paraId="1AC3D2CC" w14:textId="7B748291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726F3" w:rsidRPr="00A641DF" w14:paraId="269ACEEF" w14:textId="77777777" w:rsidTr="000726F3">
        <w:tc>
          <w:tcPr>
            <w:tcW w:w="2538" w:type="dxa"/>
          </w:tcPr>
          <w:p w14:paraId="4118764B" w14:textId="02B85CA5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78" w:type="dxa"/>
          </w:tcPr>
          <w:p w14:paraId="627EE845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9A194C8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6D57DD9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4749A25B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EE6638F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17865160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16EC7D0F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986703C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58C61BA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58DCB53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5BBE162D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665B343" w14:textId="7777777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726F3" w:rsidRPr="00A641DF" w14:paraId="4DBF4558" w14:textId="77777777" w:rsidTr="000726F3">
        <w:tc>
          <w:tcPr>
            <w:tcW w:w="2538" w:type="dxa"/>
          </w:tcPr>
          <w:p w14:paraId="28246BD7" w14:textId="75C6E69A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778" w:type="dxa"/>
          </w:tcPr>
          <w:p w14:paraId="1849EF13" w14:textId="7109BF62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</w:t>
            </w:r>
          </w:p>
        </w:tc>
        <w:tc>
          <w:tcPr>
            <w:tcW w:w="1152" w:type="dxa"/>
            <w:vAlign w:val="bottom"/>
          </w:tcPr>
          <w:p w14:paraId="676568D1" w14:textId="1E0005C5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77256">
              <w:rPr>
                <w:rFonts w:ascii="Angsana New" w:hAnsi="Angsana New"/>
                <w:sz w:val="23"/>
                <w:szCs w:val="23"/>
              </w:rPr>
              <w:t>204,981,890.05</w:t>
            </w:r>
          </w:p>
        </w:tc>
        <w:tc>
          <w:tcPr>
            <w:tcW w:w="1152" w:type="dxa"/>
            <w:vAlign w:val="bottom"/>
          </w:tcPr>
          <w:p w14:paraId="38730D9E" w14:textId="01EA111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0DE2B42" w14:textId="0B9E4D84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62E5A0B" w14:textId="5310703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77256">
              <w:rPr>
                <w:rFonts w:ascii="Angsana New" w:hAnsi="Angsana New"/>
                <w:sz w:val="23"/>
                <w:szCs w:val="23"/>
              </w:rPr>
              <w:t>204,981,890.05</w:t>
            </w:r>
          </w:p>
        </w:tc>
        <w:tc>
          <w:tcPr>
            <w:tcW w:w="1152" w:type="dxa"/>
            <w:vAlign w:val="bottom"/>
          </w:tcPr>
          <w:p w14:paraId="4B413462" w14:textId="38AE8FDF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2.</w:t>
            </w:r>
            <w:r>
              <w:rPr>
                <w:rFonts w:ascii="Angsana New" w:hAnsi="Angsana New"/>
                <w:sz w:val="23"/>
                <w:szCs w:val="23"/>
              </w:rPr>
              <w:t>82</w:t>
            </w:r>
            <w:r w:rsidRPr="007800D0">
              <w:rPr>
                <w:rFonts w:ascii="Angsana New" w:hAnsi="Angsana New"/>
                <w:sz w:val="23"/>
                <w:szCs w:val="23"/>
              </w:rPr>
              <w:t>-</w:t>
            </w:r>
            <w:r>
              <w:rPr>
                <w:rFonts w:ascii="Angsana New" w:hAnsi="Angsana New"/>
                <w:sz w:val="23"/>
                <w:szCs w:val="23"/>
              </w:rPr>
              <w:t>3.05</w:t>
            </w:r>
            <w:r w:rsidRPr="007800D0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1F836C05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FD3BC2F" w14:textId="3FC1FB66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81,870,016.39</w:t>
            </w:r>
          </w:p>
        </w:tc>
        <w:tc>
          <w:tcPr>
            <w:tcW w:w="1152" w:type="dxa"/>
          </w:tcPr>
          <w:p w14:paraId="48E70BAC" w14:textId="0FD64250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62B7B2F4" w14:textId="29BAAAC4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</w:tcPr>
          <w:p w14:paraId="3C5922F1" w14:textId="7935E16A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81,870,016.39</w:t>
            </w:r>
          </w:p>
        </w:tc>
        <w:tc>
          <w:tcPr>
            <w:tcW w:w="1152" w:type="dxa"/>
          </w:tcPr>
          <w:p w14:paraId="429E4B65" w14:textId="231592E6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2.21-2.44%</w:t>
            </w:r>
          </w:p>
        </w:tc>
      </w:tr>
      <w:tr w:rsidR="000726F3" w:rsidRPr="00A641DF" w14:paraId="6C0BA4F4" w14:textId="77777777" w:rsidTr="000726F3">
        <w:tc>
          <w:tcPr>
            <w:tcW w:w="2538" w:type="dxa"/>
          </w:tcPr>
          <w:p w14:paraId="5C9B46F1" w14:textId="6A8998C8" w:rsidR="000726F3" w:rsidRPr="00A641DF" w:rsidRDefault="000726F3" w:rsidP="000726F3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78" w:type="dxa"/>
          </w:tcPr>
          <w:p w14:paraId="4BFD629E" w14:textId="1BD21FA7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18</w:t>
            </w:r>
          </w:p>
        </w:tc>
        <w:tc>
          <w:tcPr>
            <w:tcW w:w="1152" w:type="dxa"/>
            <w:vAlign w:val="bottom"/>
          </w:tcPr>
          <w:p w14:paraId="52BD23C9" w14:textId="671501A3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D12AE6F" w14:textId="2BECBE5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0BABF0E" w14:textId="1D722E19" w:rsidR="000726F3" w:rsidRPr="00A641DF" w:rsidRDefault="008A242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A2423">
              <w:rPr>
                <w:rFonts w:ascii="Angsana New" w:hAnsi="Angsana New"/>
                <w:sz w:val="23"/>
                <w:szCs w:val="23"/>
              </w:rPr>
              <w:t>67,864,367.92</w:t>
            </w:r>
          </w:p>
        </w:tc>
        <w:tc>
          <w:tcPr>
            <w:tcW w:w="1152" w:type="dxa"/>
            <w:vAlign w:val="bottom"/>
          </w:tcPr>
          <w:p w14:paraId="674030AF" w14:textId="49317A10" w:rsidR="000726F3" w:rsidRPr="00A641DF" w:rsidRDefault="008A242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A2423">
              <w:rPr>
                <w:rFonts w:ascii="Angsana New" w:hAnsi="Angsana New"/>
                <w:sz w:val="23"/>
                <w:szCs w:val="23"/>
              </w:rPr>
              <w:t>67,864,367.92</w:t>
            </w:r>
          </w:p>
        </w:tc>
        <w:tc>
          <w:tcPr>
            <w:tcW w:w="1152" w:type="dxa"/>
            <w:vAlign w:val="bottom"/>
          </w:tcPr>
          <w:p w14:paraId="2498970C" w14:textId="7723570B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0CE7694D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24BF5C75" w14:textId="0DB150E8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5C4AB1CB" w14:textId="66799578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3893A8EA" w14:textId="6167F77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42,726,383.74</w:t>
            </w:r>
          </w:p>
        </w:tc>
        <w:tc>
          <w:tcPr>
            <w:tcW w:w="1165" w:type="dxa"/>
          </w:tcPr>
          <w:p w14:paraId="13C3EFA1" w14:textId="6C8E102F" w:rsidR="000726F3" w:rsidRPr="00A2068D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2068D">
              <w:rPr>
                <w:rFonts w:ascii="Angsana New" w:hAnsi="Angsana New"/>
                <w:sz w:val="23"/>
                <w:szCs w:val="23"/>
              </w:rPr>
              <w:t>42,726,383.74</w:t>
            </w:r>
          </w:p>
        </w:tc>
        <w:tc>
          <w:tcPr>
            <w:tcW w:w="1152" w:type="dxa"/>
          </w:tcPr>
          <w:p w14:paraId="5ECCA610" w14:textId="210FC77F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726F3" w:rsidRPr="00A641DF" w14:paraId="44E80B67" w14:textId="77777777" w:rsidTr="000726F3">
        <w:tc>
          <w:tcPr>
            <w:tcW w:w="2538" w:type="dxa"/>
          </w:tcPr>
          <w:p w14:paraId="4A023BFB" w14:textId="3BB724B9" w:rsidR="000726F3" w:rsidRPr="00A641DF" w:rsidRDefault="000726F3" w:rsidP="000726F3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78" w:type="dxa"/>
          </w:tcPr>
          <w:p w14:paraId="52C3DE14" w14:textId="21CF2AA6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19</w:t>
            </w:r>
          </w:p>
        </w:tc>
        <w:tc>
          <w:tcPr>
            <w:tcW w:w="1152" w:type="dxa"/>
            <w:vAlign w:val="bottom"/>
          </w:tcPr>
          <w:p w14:paraId="3F2B938F" w14:textId="23A3DA4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05C8BD2E" w14:textId="5FF9A391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26F3">
              <w:rPr>
                <w:rFonts w:ascii="Angsana New" w:hAnsi="Angsana New"/>
                <w:sz w:val="23"/>
                <w:szCs w:val="23"/>
              </w:rPr>
              <w:t>826,826.16</w:t>
            </w:r>
          </w:p>
        </w:tc>
        <w:tc>
          <w:tcPr>
            <w:tcW w:w="1152" w:type="dxa"/>
            <w:vAlign w:val="bottom"/>
          </w:tcPr>
          <w:p w14:paraId="010E343A" w14:textId="0704E059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8F6567C" w14:textId="611F74AC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26F3">
              <w:rPr>
                <w:rFonts w:ascii="Angsana New" w:hAnsi="Angsana New"/>
                <w:sz w:val="23"/>
                <w:szCs w:val="23"/>
              </w:rPr>
              <w:t>826,826.16</w:t>
            </w:r>
          </w:p>
        </w:tc>
        <w:tc>
          <w:tcPr>
            <w:tcW w:w="1152" w:type="dxa"/>
            <w:vAlign w:val="bottom"/>
          </w:tcPr>
          <w:p w14:paraId="3D609C7A" w14:textId="0ECBC91F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  <w:tc>
          <w:tcPr>
            <w:tcW w:w="277" w:type="dxa"/>
          </w:tcPr>
          <w:p w14:paraId="3E5FD9F6" w14:textId="77777777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7E39883B" w14:textId="756526A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002C45C9" w14:textId="4489CF5B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1,546,600.44</w:t>
            </w:r>
          </w:p>
        </w:tc>
        <w:tc>
          <w:tcPr>
            <w:tcW w:w="1152" w:type="dxa"/>
          </w:tcPr>
          <w:p w14:paraId="3D7DD75B" w14:textId="75E4B07E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</w:tcPr>
          <w:p w14:paraId="1FBBA5C3" w14:textId="6153DB31" w:rsidR="000726F3" w:rsidRPr="00A641DF" w:rsidRDefault="000726F3" w:rsidP="000726F3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1,546,600.44</w:t>
            </w:r>
          </w:p>
        </w:tc>
        <w:tc>
          <w:tcPr>
            <w:tcW w:w="1152" w:type="dxa"/>
          </w:tcPr>
          <w:p w14:paraId="7CD2FAAF" w14:textId="690CC5BC" w:rsidR="000726F3" w:rsidRPr="00A641DF" w:rsidRDefault="000726F3" w:rsidP="000726F3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33120337" w:rsidR="00295918" w:rsidRDefault="00661948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บริษัทฯ พิจารณาว่าผลกระทบต่อกำไรก่อนภาษีของ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จากการเปลี่ยนแปลงที่อาจเกิดขึ้นอย่างสมเหตุสมผลของอัตราดอกเบี้ย ณ วันที่ </w:t>
      </w:r>
      <w:r w:rsidR="005A0A72" w:rsidRPr="005A0A72">
        <w:rPr>
          <w:rFonts w:ascii="Angsana New" w:hAnsi="Angsana New"/>
          <w:sz w:val="30"/>
          <w:szCs w:val="30"/>
        </w:rPr>
        <w:t xml:space="preserve">30 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กันยายน </w:t>
      </w:r>
      <w:r w:rsidR="005A0A72" w:rsidRPr="005A0A72">
        <w:rPr>
          <w:rFonts w:ascii="Angsana New" w:hAnsi="Angsana New"/>
          <w:sz w:val="30"/>
          <w:szCs w:val="30"/>
        </w:rPr>
        <w:t>256</w:t>
      </w:r>
      <w:r w:rsidR="00B421AC">
        <w:rPr>
          <w:rFonts w:ascii="Angsana New" w:hAnsi="Angsana New"/>
          <w:sz w:val="30"/>
          <w:szCs w:val="30"/>
        </w:rPr>
        <w:t>6</w:t>
      </w:r>
      <w:r w:rsidR="005A0A72" w:rsidRPr="005A0A72">
        <w:rPr>
          <w:rFonts w:ascii="Angsana New" w:hAnsi="Angsana New"/>
          <w:sz w:val="30"/>
          <w:szCs w:val="30"/>
        </w:rPr>
        <w:t xml:space="preserve"> 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5A0A72" w:rsidRPr="005A0A72">
        <w:rPr>
          <w:rFonts w:ascii="Angsana New" w:hAnsi="Angsana New"/>
          <w:sz w:val="30"/>
          <w:szCs w:val="30"/>
        </w:rPr>
        <w:t xml:space="preserve">31 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5A0A72" w:rsidRPr="005A0A72">
        <w:rPr>
          <w:rFonts w:ascii="Angsana New" w:hAnsi="Angsana New"/>
          <w:sz w:val="30"/>
          <w:szCs w:val="30"/>
        </w:rPr>
        <w:t>256</w:t>
      </w:r>
      <w:r w:rsidR="00B421A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A0A72"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313FCE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76904CB2" w:rsidR="007B533F" w:rsidRDefault="007B533F" w:rsidP="007B533F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t>บริษัทฯ 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Pr="007B533F">
        <w:rPr>
          <w:rFonts w:ascii="Angsana New" w:hAnsi="Angsana New"/>
          <w:sz w:val="30"/>
          <w:szCs w:val="30"/>
          <w:cs/>
        </w:rPr>
        <w:t>เงินตราต่างประเทศ บริษัทฯ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1341B5BC" w14:textId="77777777" w:rsidR="001E76FE" w:rsidRPr="001E76FE" w:rsidRDefault="001E76FE" w:rsidP="001E76FE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5E68B9" w14:textId="77777777" w:rsidR="001E76FE" w:rsidRPr="001E76FE" w:rsidRDefault="001E76FE" w:rsidP="001E76FE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1D31E08" w14:textId="77777777" w:rsidR="001E76FE" w:rsidRPr="001E76FE" w:rsidRDefault="001E76FE" w:rsidP="001E76FE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03CD15B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B905CB2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1C0FAC0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8AFDFF8" w14:textId="77777777" w:rsidR="001E76FE" w:rsidRPr="001E76FE" w:rsidRDefault="001E76FE" w:rsidP="001E76FE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3CC43F3A" w:rsidR="007B533F" w:rsidRDefault="00BB55FB" w:rsidP="001E76FE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 w:rsidRPr="00BB55FB">
        <w:rPr>
          <w:rFonts w:ascii="Angsana New" w:hAnsi="Angsana New"/>
          <w:sz w:val="30"/>
          <w:szCs w:val="30"/>
          <w:cs/>
        </w:rPr>
        <w:t xml:space="preserve">บริษัทฯ มีรายการเจ้าหนี้เป็นสกุลเงินตราต่างประเทศ 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BB55F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6</w:t>
      </w:r>
      <w:r w:rsidRPr="00BB55F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Pr="00BB55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5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Pr="00BB55FB">
        <w:rPr>
          <w:rFonts w:ascii="Angsana New" w:hAnsi="Angsana New"/>
          <w:sz w:val="30"/>
          <w:szCs w:val="30"/>
          <w:cs/>
        </w:rPr>
        <w:t>มียอดดังต่อไปนี้</w:t>
      </w:r>
    </w:p>
    <w:tbl>
      <w:tblPr>
        <w:tblW w:w="7823" w:type="dxa"/>
        <w:tblInd w:w="1908" w:type="dxa"/>
        <w:tblLayout w:type="fixed"/>
        <w:tblLook w:val="0000" w:firstRow="0" w:lastRow="0" w:firstColumn="0" w:lastColumn="0" w:noHBand="0" w:noVBand="0"/>
      </w:tblPr>
      <w:tblGrid>
        <w:gridCol w:w="3240"/>
        <w:gridCol w:w="2250"/>
        <w:gridCol w:w="236"/>
        <w:gridCol w:w="2097"/>
      </w:tblGrid>
      <w:tr w:rsidR="000F0537" w:rsidRPr="00574462" w14:paraId="6F0DE795" w14:textId="77777777" w:rsidTr="00A84837">
        <w:tc>
          <w:tcPr>
            <w:tcW w:w="3240" w:type="dxa"/>
          </w:tcPr>
          <w:p w14:paraId="200FBBBB" w14:textId="77777777" w:rsidR="000F0537" w:rsidRPr="00574462" w:rsidRDefault="000F053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3717A30" w14:textId="77777777" w:rsidR="00A84837" w:rsidRDefault="000F05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งบการเงินรวมและ</w:t>
            </w:r>
          </w:p>
          <w:p w14:paraId="16A1AC15" w14:textId="0A9EA6CB" w:rsidR="000F0537" w:rsidRDefault="000F05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3536F7B" w14:textId="77777777" w:rsidR="000F0537" w:rsidRPr="00574462" w:rsidRDefault="000F05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DB2A23A" w14:textId="77777777" w:rsidR="00A84837" w:rsidRDefault="00A848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  <w:p w14:paraId="42E890F5" w14:textId="31EA89BB" w:rsidR="000F0537" w:rsidRDefault="000F05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E3C" w:rsidRPr="00574462" w14:paraId="0C9FDFB1" w14:textId="77777777" w:rsidTr="00A84837">
        <w:tc>
          <w:tcPr>
            <w:tcW w:w="3240" w:type="dxa"/>
          </w:tcPr>
          <w:p w14:paraId="58A91B96" w14:textId="77777777" w:rsidR="00B47E3C" w:rsidRPr="00574462" w:rsidRDefault="00B47E3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A943F34" w14:textId="09186170" w:rsidR="00B47E3C" w:rsidRPr="00574462" w:rsidRDefault="0089206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B47E3C"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</w:t>
            </w:r>
            <w:r w:rsidR="00474EB2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4499571" w14:textId="77777777" w:rsidR="00B47E3C" w:rsidRPr="00574462" w:rsidRDefault="00B47E3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5F6EAF1" w14:textId="5A7BF4B3" w:rsidR="00B47E3C" w:rsidRPr="00574462" w:rsidRDefault="0089206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47E3C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474EB2">
              <w:rPr>
                <w:sz w:val="30"/>
                <w:szCs w:val="30"/>
              </w:rPr>
              <w:t>5</w:t>
            </w:r>
          </w:p>
        </w:tc>
      </w:tr>
      <w:tr w:rsidR="00B47E3C" w:rsidRPr="00574462" w14:paraId="4A1C7574" w14:textId="77777777" w:rsidTr="00A84837">
        <w:trPr>
          <w:trHeight w:val="203"/>
        </w:trPr>
        <w:tc>
          <w:tcPr>
            <w:tcW w:w="3240" w:type="dxa"/>
          </w:tcPr>
          <w:p w14:paraId="6C554F5B" w14:textId="05C5EE3B" w:rsidR="00B47E3C" w:rsidRPr="005B4595" w:rsidRDefault="00B47E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4FE5" w14:textId="77777777" w:rsidR="00B47E3C" w:rsidRPr="00574462" w:rsidRDefault="00B47E3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B47E3C" w:rsidRPr="00574462" w:rsidRDefault="00B47E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7" w:type="dxa"/>
            <w:vAlign w:val="bottom"/>
          </w:tcPr>
          <w:p w14:paraId="294B5584" w14:textId="77777777" w:rsidR="00B47E3C" w:rsidRPr="00574462" w:rsidRDefault="00B47E3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E3C" w:rsidRPr="00574462" w14:paraId="2619254E" w14:textId="77777777" w:rsidTr="00A84837">
        <w:trPr>
          <w:trHeight w:val="203"/>
        </w:trPr>
        <w:tc>
          <w:tcPr>
            <w:tcW w:w="3240" w:type="dxa"/>
          </w:tcPr>
          <w:p w14:paraId="33E814B6" w14:textId="68866426" w:rsidR="00B47E3C" w:rsidRPr="00B47E3C" w:rsidRDefault="00B47E3C" w:rsidP="00B47E3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96F6321" w14:textId="4773CF4F" w:rsidR="00B47E3C" w:rsidRPr="00574462" w:rsidRDefault="00BA08A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674,486.82</w:t>
            </w:r>
          </w:p>
        </w:tc>
        <w:tc>
          <w:tcPr>
            <w:tcW w:w="236" w:type="dxa"/>
            <w:vAlign w:val="center"/>
          </w:tcPr>
          <w:p w14:paraId="713AE118" w14:textId="77777777" w:rsidR="00B47E3C" w:rsidRPr="00574462" w:rsidRDefault="00B47E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7" w:type="dxa"/>
            <w:vAlign w:val="bottom"/>
          </w:tcPr>
          <w:p w14:paraId="7ADA5C70" w14:textId="035F66A1" w:rsidR="00B47E3C" w:rsidRPr="00574462" w:rsidRDefault="00AA5CE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CE2">
              <w:rPr>
                <w:rFonts w:ascii="Angsana New" w:hAnsi="Angsana New"/>
                <w:sz w:val="30"/>
                <w:szCs w:val="30"/>
              </w:rPr>
              <w:t>548,755.25</w:t>
            </w:r>
          </w:p>
        </w:tc>
      </w:tr>
    </w:tbl>
    <w:p w14:paraId="38E3148C" w14:textId="7A980849" w:rsidR="00B47E3C" w:rsidRDefault="00B47E3C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p w14:paraId="3582D906" w14:textId="106D5160" w:rsidR="00B47E3C" w:rsidRDefault="00B47E3C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</w:t>
      </w:r>
      <w:r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B47E3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92062">
        <w:rPr>
          <w:rFonts w:ascii="Angsana New" w:hAnsi="Angsana New"/>
          <w:sz w:val="30"/>
          <w:szCs w:val="30"/>
        </w:rPr>
        <w:t>256</w:t>
      </w:r>
      <w:r w:rsidR="00474EB2">
        <w:rPr>
          <w:rFonts w:ascii="Angsana New" w:hAnsi="Angsana New"/>
          <w:sz w:val="30"/>
          <w:szCs w:val="30"/>
        </w:rPr>
        <w:t>6</w:t>
      </w:r>
      <w:r w:rsidRPr="00B47E3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Pr="00B47E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474EB2">
        <w:rPr>
          <w:rFonts w:ascii="Angsana New" w:hAnsi="Angsana New"/>
          <w:sz w:val="30"/>
          <w:szCs w:val="30"/>
        </w:rPr>
        <w:t>5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br/>
      </w:r>
      <w:r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7B9E9D2D" w:rsidR="00B47E3C" w:rsidRDefault="00B47E3C" w:rsidP="00B47E3C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 สินทรัพย์ทางการเงินหมุนเวียนอื่น หนี้สินทางการเงินที่แสดงในงบแสดงฐานะการเงิน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</w:p>
    <w:p w14:paraId="47D70716" w14:textId="5E29DB74" w:rsidR="00B47E3C" w:rsidRDefault="00AD73E1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2192CCCD" w14:textId="17C79E5B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012C047" w14:textId="4A675EF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AB367F8" w14:textId="4FA89C6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2856A26" w14:textId="2345ECE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581AEC3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E795DCE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3540D35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600F6C3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C780C08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4C9E1D21" w14:textId="68D05234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A6C4503" w14:textId="49E8C9CE" w:rsidR="00F16F4C" w:rsidRDefault="00F16F4C" w:rsidP="00A84837">
      <w:pPr>
        <w:spacing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A8483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D73E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>และวันที่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</w:rPr>
        <w:t xml:space="preserve">31 </w:t>
      </w:r>
      <w:r w:rsidRPr="00AD73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D73E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494247" w14:paraId="23B67811" w14:textId="77777777" w:rsidTr="009E31A9">
        <w:tc>
          <w:tcPr>
            <w:tcW w:w="3132" w:type="dxa"/>
          </w:tcPr>
          <w:p w14:paraId="79C4C6FF" w14:textId="77777777" w:rsidR="008A3DC8" w:rsidRPr="00494247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D130AFE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996A8C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4E994025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EA9A0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46FE4554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31A9" w:rsidRPr="00494247" w14:paraId="7DA4E00E" w14:textId="77777777" w:rsidTr="009E31A9">
        <w:tc>
          <w:tcPr>
            <w:tcW w:w="3132" w:type="dxa"/>
          </w:tcPr>
          <w:p w14:paraId="3885BF39" w14:textId="77777777" w:rsidR="009E31A9" w:rsidRPr="00494247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165CB553" w14:textId="0CB3EE4F" w:rsidR="009E31A9" w:rsidRPr="00494247" w:rsidRDefault="009E31A9" w:rsidP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A3DC8" w:rsidRPr="00494247" w14:paraId="66D7013B" w14:textId="77777777" w:rsidTr="009E31A9">
        <w:tc>
          <w:tcPr>
            <w:tcW w:w="3132" w:type="dxa"/>
          </w:tcPr>
          <w:p w14:paraId="2A28E1C5" w14:textId="77777777" w:rsidR="008A3DC8" w:rsidRPr="00494247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7D6A01E1" w14:textId="0FC55CE7" w:rsidR="008A3DC8" w:rsidRPr="00494247" w:rsidRDefault="008A3DC8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>
              <w:rPr>
                <w:rFonts w:ascii="Angsana New" w:hAnsi="Angsana New"/>
                <w:sz w:val="30"/>
                <w:szCs w:val="30"/>
              </w:rPr>
              <w:t>30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72631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DC8" w:rsidRPr="00494247" w14:paraId="343A4570" w14:textId="77777777" w:rsidTr="00454C1A">
        <w:tc>
          <w:tcPr>
            <w:tcW w:w="3132" w:type="dxa"/>
          </w:tcPr>
          <w:p w14:paraId="72BB7B3B" w14:textId="77777777" w:rsidR="008A3DC8" w:rsidRPr="00494247" w:rsidRDefault="008A3DC8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C605CB" w14:textId="365D7903" w:rsidR="008A3DC8" w:rsidRPr="00494247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D9251E" w14:textId="77777777" w:rsidR="008A3DC8" w:rsidRPr="00494247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E71F113" w14:textId="72A7020C" w:rsidR="008A3DC8" w:rsidRPr="00494247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494247" w14:paraId="4E413D20" w14:textId="77777777" w:rsidTr="00454C1A">
        <w:tc>
          <w:tcPr>
            <w:tcW w:w="3132" w:type="dxa"/>
          </w:tcPr>
          <w:p w14:paraId="0B4DBC09" w14:textId="585794A7" w:rsidR="008A3DC8" w:rsidRPr="00494247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033688E" w14:textId="2B07BC29" w:rsidR="008A3DC8" w:rsidRPr="001652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3EEDC6" w14:textId="77777777" w:rsidR="008A3DC8" w:rsidRPr="00494247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C3484C4" w14:textId="1D745D31" w:rsidR="008A3DC8" w:rsidRPr="001652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D64A1E" w14:textId="77777777" w:rsidR="008A3DC8" w:rsidRPr="00494247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8E61E91" w14:textId="3B5CCB76" w:rsidR="008A3DC8" w:rsidRPr="001652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F2F66F4" w14:textId="77777777" w:rsidR="008A3DC8" w:rsidRPr="00494247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88DAD61" w14:textId="77777777" w:rsidR="008A3DC8" w:rsidRPr="001652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494247" w14:paraId="4352F895" w14:textId="77777777" w:rsidTr="000E26C5">
        <w:trPr>
          <w:trHeight w:val="203"/>
        </w:trPr>
        <w:tc>
          <w:tcPr>
            <w:tcW w:w="3132" w:type="dxa"/>
            <w:vAlign w:val="bottom"/>
          </w:tcPr>
          <w:p w14:paraId="3A86A3DE" w14:textId="32CA872B" w:rsidR="008A3DC8" w:rsidRPr="000D1AF3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5A494EBE" w14:textId="77777777" w:rsidR="008A3DC8" w:rsidRPr="006217C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5EB9B9" w14:textId="77777777" w:rsidR="008A3DC8" w:rsidRPr="006217C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207BADC" w14:textId="77777777" w:rsidR="008A3DC8" w:rsidRPr="006217C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85CCC" w14:textId="77777777" w:rsidR="008A3DC8" w:rsidRPr="006217C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6217C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0A6026" w14:textId="77777777" w:rsidR="008A3DC8" w:rsidRPr="006217C0" w:rsidRDefault="008A3DC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5317638D" w14:textId="77777777" w:rsidR="008A3DC8" w:rsidRPr="006217C0" w:rsidRDefault="008A3DC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1FF" w:rsidRPr="00494247" w14:paraId="67CFCD1E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6117363B" w14:textId="2B295992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1959714F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1157CE79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228,532,757.53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26AA7F42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228,532,757.53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6217C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0F4D08DB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228,532,757.53</w:t>
            </w:r>
          </w:p>
        </w:tc>
      </w:tr>
      <w:tr w:rsidR="000B31FF" w:rsidRPr="00494247" w14:paraId="2C5CCB32" w14:textId="77777777" w:rsidTr="00790FFF">
        <w:trPr>
          <w:trHeight w:val="203"/>
        </w:trPr>
        <w:tc>
          <w:tcPr>
            <w:tcW w:w="3132" w:type="dxa"/>
            <w:vAlign w:val="bottom"/>
          </w:tcPr>
          <w:p w14:paraId="31F61643" w14:textId="7FDD0CCB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8C0C5C8" w14:textId="7D1CA95B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6D504272" w:rsidR="000B31FF" w:rsidRPr="00790FFF" w:rsidRDefault="00316205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50,652,731.23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38566D7A" w:rsidR="000B31FF" w:rsidRPr="00790FFF" w:rsidRDefault="00316205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50,652,731.23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0B31FF" w:rsidRPr="00790F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28546BA2" w:rsidR="000B31FF" w:rsidRPr="00790FFF" w:rsidRDefault="00316205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50,652,731.23</w:t>
            </w:r>
          </w:p>
        </w:tc>
      </w:tr>
      <w:tr w:rsidR="000B31FF" w:rsidRPr="00494247" w14:paraId="4883421D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6E0479B4" w14:textId="7E74ED9A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CBDD352" w14:textId="5E282B15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1CBD17A4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769,400.00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457CB2AE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769,400.00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0B31FF" w:rsidRPr="00790F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08FC9D38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769,400.00</w:t>
            </w:r>
          </w:p>
        </w:tc>
      </w:tr>
      <w:tr w:rsidR="000B31FF" w:rsidRPr="00494247" w14:paraId="28CF78B0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7D6C926D" w14:textId="71913ACA" w:rsidR="000B31FF" w:rsidRPr="000E1DF0" w:rsidRDefault="000B31FF" w:rsidP="000B31FF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B102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5014E35" w14:textId="77777777" w:rsidR="00603989" w:rsidRDefault="0060398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93A6365" w14:textId="26A0E1C0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0040703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81B4F6E" w14:textId="77777777" w:rsidR="00603989" w:rsidRDefault="0060398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58DD875" w14:textId="1E21F75C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B5B639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0702021" w14:textId="77777777" w:rsidR="00603989" w:rsidRDefault="0060398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F1CB1FA" w14:textId="6AC2DB9E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E494AB" w14:textId="77777777" w:rsidR="000B31FF" w:rsidRPr="00790F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312A556" w14:textId="77777777" w:rsidR="00603989" w:rsidRDefault="0060398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E283D96" w14:textId="788D62C2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</w:tr>
      <w:tr w:rsidR="000B31FF" w:rsidRPr="00494247" w14:paraId="54504987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4DC81955" w14:textId="230FF3E4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0BA2F" w14:textId="5EEFABA3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00D3E" w14:textId="7724D3BE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1,137,742.31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9E621" w14:textId="1574719E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1,137,742.31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0B31FF" w:rsidRPr="00790F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62B19" w14:textId="238C784B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1,137,742.31</w:t>
            </w:r>
          </w:p>
        </w:tc>
      </w:tr>
      <w:tr w:rsidR="000B31FF" w:rsidRPr="00494247" w14:paraId="6AC15DDE" w14:textId="77777777" w:rsidTr="00790FFF">
        <w:trPr>
          <w:trHeight w:val="203"/>
        </w:trPr>
        <w:tc>
          <w:tcPr>
            <w:tcW w:w="3132" w:type="dxa"/>
            <w:vAlign w:val="bottom"/>
          </w:tcPr>
          <w:p w14:paraId="09C37C74" w14:textId="2FA5CEAA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2D6AC638" w:rsidR="000B31FF" w:rsidRPr="00790FFF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3F18E7C9" w:rsidR="000B31FF" w:rsidRPr="00790FFF" w:rsidRDefault="006F490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281,092,631.07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790F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24DC2E05" w:rsidR="000B31FF" w:rsidRPr="00790FFF" w:rsidRDefault="006F490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282,774,986.55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790F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408C7CBB" w:rsidR="000B31FF" w:rsidRPr="00790FFF" w:rsidRDefault="006F490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FFF">
              <w:rPr>
                <w:rFonts w:ascii="Angsana New" w:hAnsi="Angsana New"/>
                <w:sz w:val="28"/>
                <w:szCs w:val="28"/>
                <w:lang w:val="en-US"/>
              </w:rPr>
              <w:t>282,774,986.55</w:t>
            </w:r>
          </w:p>
        </w:tc>
      </w:tr>
      <w:tr w:rsidR="000B31FF" w:rsidRPr="00494247" w14:paraId="63330894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1F4EA68B" w14:textId="4514D48F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6217C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6217C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6217C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6217C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6217C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1FF" w:rsidRPr="00494247" w14:paraId="6B3B9461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1288BD8A" w14:textId="3780C008" w:rsidR="000B31FF" w:rsidRPr="000E26C5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2DC0956" w14:textId="1821351A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240F248D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204,981,890.05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0DEAA226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204,981,890.05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0B31FF" w:rsidRPr="006217C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135AA965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204,981,890.05</w:t>
            </w:r>
          </w:p>
        </w:tc>
      </w:tr>
      <w:tr w:rsidR="000B31FF" w:rsidRPr="00494247" w14:paraId="4F0EFF14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73001E69" w14:textId="35CA4F8D" w:rsidR="000B31FF" w:rsidRPr="000E26C5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69B8B7E" w14:textId="12E9C541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295EC742" w:rsidR="000B31FF" w:rsidRPr="006217C0" w:rsidRDefault="00A64828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828">
              <w:rPr>
                <w:rFonts w:ascii="Angsana New" w:hAnsi="Angsana New"/>
                <w:sz w:val="28"/>
                <w:szCs w:val="28"/>
                <w:lang w:val="en-US"/>
              </w:rPr>
              <w:t>70,107,472.20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4257FC62" w:rsidR="000B31FF" w:rsidRPr="006217C0" w:rsidRDefault="00A64828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4828">
              <w:rPr>
                <w:rFonts w:ascii="Angsana New" w:hAnsi="Angsana New"/>
                <w:sz w:val="28"/>
                <w:szCs w:val="28"/>
                <w:lang w:val="en-US"/>
              </w:rPr>
              <w:t>70,107,472.20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0B31FF" w:rsidRPr="006217C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50D58582" w:rsidR="000B31FF" w:rsidRPr="006217C0" w:rsidRDefault="00A64828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828">
              <w:rPr>
                <w:rFonts w:ascii="Angsana New" w:hAnsi="Angsana New"/>
                <w:sz w:val="28"/>
                <w:szCs w:val="28"/>
                <w:lang w:val="en-US"/>
              </w:rPr>
              <w:t>70,107,472.20</w:t>
            </w:r>
          </w:p>
        </w:tc>
      </w:tr>
      <w:tr w:rsidR="000B31FF" w:rsidRPr="00494247" w14:paraId="6515B81D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58436D27" w14:textId="12BB86D3" w:rsidR="000B31FF" w:rsidRPr="000E26C5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F5A12" w14:textId="49397B04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0EF2368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E0F78" w14:textId="2C4DDB10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826,826.16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143B66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77280" w14:textId="1573110F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826,826.16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30660E" w14:textId="77777777" w:rsidR="000B31FF" w:rsidRPr="006217C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DA7D" w14:textId="191EAF58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826,826.16</w:t>
            </w:r>
          </w:p>
        </w:tc>
      </w:tr>
      <w:tr w:rsidR="000B31FF" w:rsidRPr="00494247" w14:paraId="6C8DF688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590B9656" w14:textId="7EE46061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34B7" w14:textId="608CB35E" w:rsidR="000B31FF" w:rsidRPr="006217C0" w:rsidRDefault="0077513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6208000E" w:rsidR="000B31FF" w:rsidRPr="006217C0" w:rsidRDefault="001B11D4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11D4">
              <w:rPr>
                <w:rFonts w:ascii="Angsana New" w:hAnsi="Angsana New"/>
                <w:sz w:val="28"/>
                <w:szCs w:val="28"/>
                <w:lang w:val="en-US"/>
              </w:rPr>
              <w:t>275,916,188.41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0B31FF" w:rsidRPr="006217C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132FD2EA" w:rsidR="000B31FF" w:rsidRPr="006217C0" w:rsidRDefault="001B11D4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11D4">
              <w:rPr>
                <w:rFonts w:ascii="Angsana New" w:hAnsi="Angsana New"/>
                <w:sz w:val="28"/>
                <w:szCs w:val="28"/>
                <w:lang w:val="en-US"/>
              </w:rPr>
              <w:t>275,916,188.41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0B31FF" w:rsidRPr="006217C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69002591" w:rsidR="000B31FF" w:rsidRPr="006217C0" w:rsidRDefault="001B11D4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11D4">
              <w:rPr>
                <w:rFonts w:ascii="Angsana New" w:hAnsi="Angsana New"/>
                <w:sz w:val="28"/>
                <w:szCs w:val="28"/>
                <w:lang w:val="en-US"/>
              </w:rPr>
              <w:t>275,916,188.41</w:t>
            </w:r>
          </w:p>
        </w:tc>
      </w:tr>
    </w:tbl>
    <w:p w14:paraId="13684727" w14:textId="73521928" w:rsidR="00AD73E1" w:rsidRPr="00D91D74" w:rsidRDefault="00D91D74" w:rsidP="00D91D74">
      <w:pPr>
        <w:pStyle w:val="ListParagraph"/>
        <w:tabs>
          <w:tab w:val="clear" w:pos="1871"/>
          <w:tab w:val="left" w:pos="2160"/>
        </w:tabs>
        <w:spacing w:before="240"/>
        <w:ind w:left="1238" w:right="-460"/>
        <w:jc w:val="right"/>
        <w:rPr>
          <w:rFonts w:ascii="Angsana New" w:hAnsi="Angsana New"/>
          <w:sz w:val="14"/>
          <w:szCs w:val="14"/>
        </w:rPr>
      </w:pPr>
      <w:r w:rsidRPr="0049424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494247">
        <w:rPr>
          <w:rFonts w:asciiTheme="majorBidi" w:hAnsiTheme="majorBidi" w:cstheme="majorBidi"/>
          <w:color w:val="000000"/>
          <w:sz w:val="28"/>
          <w:szCs w:val="28"/>
          <w:cs/>
        </w:rPr>
        <w:t>หน่วย</w:t>
      </w:r>
      <w:r w:rsidRPr="00494247">
        <w:rPr>
          <w:rFonts w:asciiTheme="majorBidi" w:hAnsiTheme="majorBidi" w:cstheme="majorBidi"/>
          <w:color w:val="000000"/>
          <w:sz w:val="28"/>
          <w:szCs w:val="28"/>
        </w:rPr>
        <w:t xml:space="preserve">: </w:t>
      </w:r>
      <w:r w:rsidRPr="00494247">
        <w:rPr>
          <w:rFonts w:asciiTheme="majorBidi" w:hAnsiTheme="majorBidi" w:cstheme="majorBidi"/>
          <w:color w:val="000000"/>
          <w:sz w:val="28"/>
          <w:szCs w:val="28"/>
          <w:cs/>
        </w:rPr>
        <w:t>บาท</w:t>
      </w:r>
      <w:r w:rsidRPr="00494247">
        <w:rPr>
          <w:rFonts w:asciiTheme="majorBidi" w:hAnsiTheme="majorBidi" w:cstheme="majorBidi"/>
          <w:color w:val="000000"/>
          <w:sz w:val="28"/>
          <w:szCs w:val="28"/>
        </w:rPr>
        <w:t>)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E31A9" w:rsidRPr="00494247" w14:paraId="1B1F88C9" w14:textId="77777777" w:rsidTr="00F16F4C">
        <w:trPr>
          <w:tblHeader/>
        </w:trPr>
        <w:tc>
          <w:tcPr>
            <w:tcW w:w="3132" w:type="dxa"/>
          </w:tcPr>
          <w:p w14:paraId="0BF38A76" w14:textId="77777777" w:rsidR="009E31A9" w:rsidRPr="00494247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19137942" w14:textId="03A9063E" w:rsidR="009E31A9" w:rsidRPr="00494247" w:rsidRDefault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E31A9" w:rsidRPr="00494247" w14:paraId="15863FEF" w14:textId="77777777" w:rsidTr="00F16F4C">
        <w:trPr>
          <w:tblHeader/>
        </w:trPr>
        <w:tc>
          <w:tcPr>
            <w:tcW w:w="3132" w:type="dxa"/>
          </w:tcPr>
          <w:p w14:paraId="23CF3627" w14:textId="77777777" w:rsidR="009E31A9" w:rsidRPr="00494247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5F5D334F" w14:textId="77777777" w:rsidR="009E31A9" w:rsidRPr="00494247" w:rsidRDefault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E31A9" w:rsidRPr="00494247" w14:paraId="51EFFD48" w14:textId="77777777" w:rsidTr="00F16F4C">
        <w:trPr>
          <w:tblHeader/>
        </w:trPr>
        <w:tc>
          <w:tcPr>
            <w:tcW w:w="3132" w:type="dxa"/>
          </w:tcPr>
          <w:p w14:paraId="5A4F6C52" w14:textId="77777777" w:rsidR="009E31A9" w:rsidRPr="00494247" w:rsidRDefault="009E31A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FB5DFB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1380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FDE65B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E31A9" w:rsidRPr="00165280" w14:paraId="37896945" w14:textId="77777777" w:rsidTr="00F16F4C">
        <w:trPr>
          <w:tblHeader/>
        </w:trPr>
        <w:tc>
          <w:tcPr>
            <w:tcW w:w="3132" w:type="dxa"/>
          </w:tcPr>
          <w:p w14:paraId="7ED4A605" w14:textId="77777777" w:rsidR="009E31A9" w:rsidRPr="00494247" w:rsidRDefault="009E31A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EF1F91D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3EEAB9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5638D84E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F0120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696B0BD4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B1B0BC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DD60BA5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E31A9" w:rsidRPr="00494247" w14:paraId="4E6140F4" w14:textId="77777777">
        <w:trPr>
          <w:trHeight w:val="203"/>
        </w:trPr>
        <w:tc>
          <w:tcPr>
            <w:tcW w:w="3132" w:type="dxa"/>
            <w:vAlign w:val="bottom"/>
          </w:tcPr>
          <w:p w14:paraId="2D985BFA" w14:textId="77777777" w:rsidR="009E31A9" w:rsidRPr="000D1AF3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490D4C7A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E3BC92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6A1898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6EDFE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50836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98B869" w14:textId="77777777" w:rsidR="009E31A9" w:rsidRPr="00494247" w:rsidRDefault="009E31A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75E78835" w14:textId="77777777" w:rsidR="009E31A9" w:rsidRPr="00494247" w:rsidRDefault="009E31A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1A9" w:rsidRPr="000B31FF" w14:paraId="4C561F20" w14:textId="77777777">
        <w:trPr>
          <w:trHeight w:val="203"/>
        </w:trPr>
        <w:tc>
          <w:tcPr>
            <w:tcW w:w="3132" w:type="dxa"/>
            <w:vAlign w:val="bottom"/>
          </w:tcPr>
          <w:p w14:paraId="0405B978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AA8E87D" w14:textId="1A70E1B5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CEBF094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279508F" w14:textId="2F48A03C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226,695,107.53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43BEA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A4B6229" w14:textId="5BAB37FE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226,695,107.53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1BD4C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C7F6DD" w14:textId="257BD396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226,695,107.53</w:t>
            </w:r>
          </w:p>
        </w:tc>
      </w:tr>
      <w:tr w:rsidR="009E31A9" w:rsidRPr="00410C31" w14:paraId="32EE5086" w14:textId="77777777" w:rsidTr="00790FFF">
        <w:trPr>
          <w:trHeight w:val="203"/>
        </w:trPr>
        <w:tc>
          <w:tcPr>
            <w:tcW w:w="3132" w:type="dxa"/>
            <w:vAlign w:val="bottom"/>
          </w:tcPr>
          <w:p w14:paraId="1EF4FA3A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7304742" w14:textId="0B769C75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22A6DB1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BEFA6A" w14:textId="522891F0" w:rsidR="009E31A9" w:rsidRPr="006217C0" w:rsidRDefault="0042362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626">
              <w:rPr>
                <w:rFonts w:ascii="Angsana New" w:hAnsi="Angsana New"/>
                <w:sz w:val="28"/>
                <w:szCs w:val="28"/>
                <w:lang w:val="en-US"/>
              </w:rPr>
              <w:t>51,094,441.18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99898C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23EC649" w14:textId="7349A3AB" w:rsidR="009E31A9" w:rsidRPr="006217C0" w:rsidRDefault="0042362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626">
              <w:rPr>
                <w:rFonts w:ascii="Angsana New" w:hAnsi="Angsana New"/>
                <w:sz w:val="28"/>
                <w:szCs w:val="28"/>
                <w:lang w:val="en-US"/>
              </w:rPr>
              <w:t>51,094,441.18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498CE7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9AF3E1A" w14:textId="736A08A1" w:rsidR="009E31A9" w:rsidRPr="006217C0" w:rsidRDefault="0042362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626">
              <w:rPr>
                <w:rFonts w:ascii="Angsana New" w:hAnsi="Angsana New"/>
                <w:sz w:val="28"/>
                <w:szCs w:val="28"/>
                <w:lang w:val="en-US"/>
              </w:rPr>
              <w:t>51,094,441.18</w:t>
            </w:r>
          </w:p>
        </w:tc>
      </w:tr>
      <w:tr w:rsidR="009E31A9" w:rsidRPr="00410C31" w14:paraId="60F1DEB6" w14:textId="77777777">
        <w:trPr>
          <w:trHeight w:val="203"/>
        </w:trPr>
        <w:tc>
          <w:tcPr>
            <w:tcW w:w="3132" w:type="dxa"/>
            <w:vAlign w:val="bottom"/>
          </w:tcPr>
          <w:p w14:paraId="7B93FFCA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7C8E3C9" w14:textId="629B07CF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79C83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9C4F98" w14:textId="4D3987CB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769,400.00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63363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80E4D81" w14:textId="1C045D6A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769,400.00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4779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682BF4F" w14:textId="3CB0B84C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769,400.00</w:t>
            </w:r>
          </w:p>
        </w:tc>
      </w:tr>
      <w:tr w:rsidR="009E31A9" w:rsidRPr="00410C31" w14:paraId="380E93C4" w14:textId="77777777" w:rsidTr="00D91D74">
        <w:trPr>
          <w:trHeight w:val="203"/>
        </w:trPr>
        <w:tc>
          <w:tcPr>
            <w:tcW w:w="3132" w:type="dxa"/>
            <w:vAlign w:val="bottom"/>
          </w:tcPr>
          <w:p w14:paraId="39F9E1FB" w14:textId="77777777" w:rsidR="009E31A9" w:rsidRPr="000E1DF0" w:rsidRDefault="009E31A9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5F294F" w14:textId="3765E277" w:rsidR="009E31A9" w:rsidRPr="006217C0" w:rsidRDefault="0077513F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C08E58" w14:textId="77777777" w:rsidR="009E31A9" w:rsidRPr="006217C0" w:rsidRDefault="009E31A9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121AD39" w14:textId="74B455C2" w:rsidR="009E31A9" w:rsidRPr="006217C0" w:rsidRDefault="0077513F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F22B9" w14:textId="77777777" w:rsidR="009E31A9" w:rsidRPr="006217C0" w:rsidRDefault="009E31A9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DE3E3D4" w14:textId="560764D6" w:rsidR="009E31A9" w:rsidRPr="006217C0" w:rsidRDefault="0077513F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826F1" w14:textId="77777777" w:rsidR="009E31A9" w:rsidRPr="006217C0" w:rsidRDefault="009E31A9" w:rsidP="00D91D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FEAA6D3" w14:textId="544C9EFF" w:rsidR="009E31A9" w:rsidRPr="006217C0" w:rsidRDefault="0077513F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</w:tr>
      <w:tr w:rsidR="009E31A9" w:rsidRPr="00410C31" w14:paraId="72D6527E" w14:textId="77777777">
        <w:trPr>
          <w:trHeight w:val="203"/>
        </w:trPr>
        <w:tc>
          <w:tcPr>
            <w:tcW w:w="3132" w:type="dxa"/>
            <w:vAlign w:val="bottom"/>
          </w:tcPr>
          <w:p w14:paraId="22479900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563D3" w14:textId="45591FA3" w:rsidR="009E31A9" w:rsidRPr="006217C0" w:rsidRDefault="00D83D7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372CA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80C2" w14:textId="6F1F7C3F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1,136,123.20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34FFF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A1FC" w14:textId="36BBB892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1,136,123.20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30ACC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23488" w14:textId="1927E1B0" w:rsidR="009E31A9" w:rsidRPr="006217C0" w:rsidRDefault="007751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1,136,123.20</w:t>
            </w:r>
          </w:p>
        </w:tc>
      </w:tr>
      <w:tr w:rsidR="009E31A9" w:rsidRPr="00410C31" w14:paraId="63E6A614" w14:textId="77777777" w:rsidTr="00790FFF">
        <w:trPr>
          <w:trHeight w:val="203"/>
        </w:trPr>
        <w:tc>
          <w:tcPr>
            <w:tcW w:w="3132" w:type="dxa"/>
            <w:vAlign w:val="bottom"/>
          </w:tcPr>
          <w:p w14:paraId="2327AD2D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B657F" w14:textId="7E446864" w:rsidR="009E31A9" w:rsidRPr="006217C0" w:rsidRDefault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1D74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FE1A449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549F" w14:textId="625401D9" w:rsidR="009E31A9" w:rsidRPr="006217C0" w:rsidRDefault="00614C3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C3D">
              <w:rPr>
                <w:rFonts w:ascii="Angsana New" w:hAnsi="Angsana New"/>
                <w:sz w:val="28"/>
                <w:szCs w:val="28"/>
                <w:lang w:val="en-US"/>
              </w:rPr>
              <w:t>279,695,071.91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311E8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2C952" w14:textId="5845247B" w:rsidR="009E31A9" w:rsidRPr="006217C0" w:rsidRDefault="00614C3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4C3D">
              <w:rPr>
                <w:rFonts w:ascii="Angsana New" w:hAnsi="Angsana New"/>
                <w:sz w:val="28"/>
                <w:szCs w:val="28"/>
                <w:lang w:val="en-US"/>
              </w:rPr>
              <w:t>281,377,427.39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023909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FDFD" w14:textId="63060096" w:rsidR="009E31A9" w:rsidRPr="006217C0" w:rsidRDefault="00614C3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C3D">
              <w:rPr>
                <w:rFonts w:ascii="Angsana New" w:hAnsi="Angsana New"/>
                <w:sz w:val="28"/>
                <w:szCs w:val="28"/>
                <w:lang w:val="en-US"/>
              </w:rPr>
              <w:t>281,377,427.39</w:t>
            </w:r>
          </w:p>
        </w:tc>
      </w:tr>
      <w:tr w:rsidR="009E31A9" w:rsidRPr="00410C31" w14:paraId="3128981E" w14:textId="77777777">
        <w:trPr>
          <w:trHeight w:val="203"/>
        </w:trPr>
        <w:tc>
          <w:tcPr>
            <w:tcW w:w="3132" w:type="dxa"/>
            <w:vAlign w:val="bottom"/>
          </w:tcPr>
          <w:p w14:paraId="227E3EEF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0411F5A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D5CB94E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93DB79C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B9A015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F3F1940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B87B00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3852B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1D74" w:rsidRPr="00410C31" w14:paraId="4DB21A2F" w14:textId="77777777">
        <w:trPr>
          <w:trHeight w:val="203"/>
        </w:trPr>
        <w:tc>
          <w:tcPr>
            <w:tcW w:w="3132" w:type="dxa"/>
            <w:vAlign w:val="bottom"/>
          </w:tcPr>
          <w:p w14:paraId="7D607409" w14:textId="77777777" w:rsidR="00D91D74" w:rsidRPr="000E26C5" w:rsidRDefault="00D91D74" w:rsidP="00D91D74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85085DC" w14:textId="6CD583E7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2C4E38" w14:textId="77777777" w:rsidR="00D91D74" w:rsidRPr="006217C0" w:rsidRDefault="00D91D74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2C19993" w14:textId="56322DA0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D74">
              <w:rPr>
                <w:rFonts w:ascii="Angsana New" w:hAnsi="Angsana New"/>
                <w:sz w:val="28"/>
                <w:szCs w:val="28"/>
                <w:lang w:val="en-US"/>
              </w:rPr>
              <w:t>204,981,890.05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D9770" w14:textId="77777777" w:rsidR="00D91D74" w:rsidRPr="006217C0" w:rsidRDefault="00D91D74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17610D" w14:textId="5E0D44F1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1D74">
              <w:rPr>
                <w:rFonts w:ascii="Angsana New" w:hAnsi="Angsana New"/>
                <w:sz w:val="28"/>
                <w:szCs w:val="28"/>
                <w:lang w:val="en-US"/>
              </w:rPr>
              <w:t>204,981,890.05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326DD" w14:textId="77777777" w:rsidR="00D91D74" w:rsidRPr="006217C0" w:rsidRDefault="00D91D74" w:rsidP="00D91D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226986A" w14:textId="3E1AA805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D74">
              <w:rPr>
                <w:rFonts w:ascii="Angsana New" w:hAnsi="Angsana New"/>
                <w:sz w:val="28"/>
                <w:szCs w:val="28"/>
                <w:lang w:val="en-US"/>
              </w:rPr>
              <w:t>204,981,890.05</w:t>
            </w:r>
          </w:p>
        </w:tc>
      </w:tr>
      <w:tr w:rsidR="00D91D74" w:rsidRPr="00410C31" w14:paraId="73CDC2FF" w14:textId="77777777">
        <w:trPr>
          <w:trHeight w:val="203"/>
        </w:trPr>
        <w:tc>
          <w:tcPr>
            <w:tcW w:w="3132" w:type="dxa"/>
            <w:vAlign w:val="bottom"/>
          </w:tcPr>
          <w:p w14:paraId="44A36AB2" w14:textId="77777777" w:rsidR="00D91D74" w:rsidRPr="000E26C5" w:rsidRDefault="00D91D74" w:rsidP="00D91D74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C40FE8A" w14:textId="1FAC92D2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71BFBC" w14:textId="77777777" w:rsidR="00D91D74" w:rsidRPr="006217C0" w:rsidRDefault="00D91D74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AD573B3" w14:textId="458C5299" w:rsidR="00D91D74" w:rsidRPr="006217C0" w:rsidRDefault="008A2423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2423">
              <w:rPr>
                <w:rFonts w:ascii="Angsana New" w:hAnsi="Angsana New"/>
                <w:sz w:val="28"/>
                <w:szCs w:val="28"/>
                <w:lang w:val="en-US"/>
              </w:rPr>
              <w:t>67,864,367.92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48326" w14:textId="77777777" w:rsidR="00D91D74" w:rsidRPr="006217C0" w:rsidRDefault="00D91D74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2E842F1" w14:textId="6A356138" w:rsidR="00D91D74" w:rsidRPr="006217C0" w:rsidRDefault="008A2423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2423">
              <w:rPr>
                <w:rFonts w:ascii="Angsana New" w:hAnsi="Angsana New"/>
                <w:sz w:val="28"/>
                <w:szCs w:val="28"/>
                <w:lang w:val="en-US"/>
              </w:rPr>
              <w:t>67,864,367.92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CCE07" w14:textId="77777777" w:rsidR="00D91D74" w:rsidRPr="006217C0" w:rsidRDefault="00D91D74" w:rsidP="00D91D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8980B" w14:textId="67F41865" w:rsidR="00D91D74" w:rsidRPr="006217C0" w:rsidRDefault="008A2423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2423">
              <w:rPr>
                <w:rFonts w:ascii="Angsana New" w:hAnsi="Angsana New"/>
                <w:sz w:val="28"/>
                <w:szCs w:val="28"/>
                <w:lang w:val="en-US"/>
              </w:rPr>
              <w:t>67,864,367.92</w:t>
            </w:r>
          </w:p>
        </w:tc>
      </w:tr>
      <w:tr w:rsidR="00D91D74" w:rsidRPr="00410C31" w14:paraId="7567D800" w14:textId="77777777">
        <w:trPr>
          <w:trHeight w:val="203"/>
        </w:trPr>
        <w:tc>
          <w:tcPr>
            <w:tcW w:w="3132" w:type="dxa"/>
            <w:vAlign w:val="bottom"/>
          </w:tcPr>
          <w:p w14:paraId="37BEAB25" w14:textId="77777777" w:rsidR="00D91D74" w:rsidRPr="000E26C5" w:rsidRDefault="00D91D74" w:rsidP="00D91D74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883AF" w14:textId="19E84DCC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9A090DD" w14:textId="77777777" w:rsidR="00D91D74" w:rsidRPr="006217C0" w:rsidRDefault="00D91D74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24248" w14:textId="7FFD3E0F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826,826.16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158F63" w14:textId="77777777" w:rsidR="00D91D74" w:rsidRPr="006217C0" w:rsidRDefault="00D91D74" w:rsidP="00D91D7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A8A87" w14:textId="3142B312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826,826.16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113468" w14:textId="77777777" w:rsidR="00D91D74" w:rsidRPr="006217C0" w:rsidRDefault="00D91D74" w:rsidP="00D91D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4720A" w14:textId="66DC897C" w:rsidR="00D91D74" w:rsidRPr="006217C0" w:rsidRDefault="00D91D74" w:rsidP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826,826.16</w:t>
            </w:r>
          </w:p>
        </w:tc>
      </w:tr>
      <w:tr w:rsidR="009E31A9" w:rsidRPr="00410C31" w14:paraId="6590A745" w14:textId="77777777">
        <w:trPr>
          <w:trHeight w:val="203"/>
        </w:trPr>
        <w:tc>
          <w:tcPr>
            <w:tcW w:w="3132" w:type="dxa"/>
            <w:vAlign w:val="bottom"/>
          </w:tcPr>
          <w:p w14:paraId="2BD66732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1B1EB" w14:textId="018E1C97" w:rsidR="009E31A9" w:rsidRPr="006217C0" w:rsidRDefault="00D91D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2536C87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71696" w14:textId="6FE4CC30" w:rsidR="009E31A9" w:rsidRPr="006217C0" w:rsidRDefault="002A3B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71">
              <w:rPr>
                <w:rFonts w:ascii="Angsana New" w:hAnsi="Angsana New"/>
                <w:sz w:val="28"/>
                <w:szCs w:val="28"/>
                <w:lang w:val="en-US"/>
              </w:rPr>
              <w:t>273,673,084.13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AA6464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A3063" w14:textId="77BD3202" w:rsidR="009E31A9" w:rsidRPr="006217C0" w:rsidRDefault="002A3B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B71">
              <w:rPr>
                <w:rFonts w:ascii="Angsana New" w:hAnsi="Angsana New"/>
                <w:sz w:val="28"/>
                <w:szCs w:val="28"/>
                <w:lang w:val="en-US"/>
              </w:rPr>
              <w:t>273,673,084.13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F1A8E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ABC90" w14:textId="234C7EE8" w:rsidR="009E31A9" w:rsidRPr="006217C0" w:rsidRDefault="002A3B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71">
              <w:rPr>
                <w:rFonts w:ascii="Angsana New" w:hAnsi="Angsana New"/>
                <w:sz w:val="28"/>
                <w:szCs w:val="28"/>
                <w:lang w:val="en-US"/>
              </w:rPr>
              <w:t>273,673,084.13</w:t>
            </w:r>
          </w:p>
        </w:tc>
      </w:tr>
    </w:tbl>
    <w:p w14:paraId="066135BE" w14:textId="77777777" w:rsidR="009E31A9" w:rsidRDefault="009E31A9"/>
    <w:p w14:paraId="4C0A98AB" w14:textId="77777777" w:rsidR="009E31A9" w:rsidRDefault="009E31A9"/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492775D2" w14:textId="77777777" w:rsidTr="00250319">
        <w:tc>
          <w:tcPr>
            <w:tcW w:w="3132" w:type="dxa"/>
          </w:tcPr>
          <w:p w14:paraId="0E677B1B" w14:textId="77777777" w:rsidR="00D35B1D" w:rsidRPr="00494247" w:rsidRDefault="00D35B1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EA7601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BDCADE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771CA3ED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9AFEA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746E5E60" w14:textId="77777777" w:rsidR="00D35B1D" w:rsidRPr="00494247" w:rsidRDefault="00D35B1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50319" w:rsidRPr="00494247" w14:paraId="58C53241" w14:textId="77777777" w:rsidTr="00250319">
        <w:tc>
          <w:tcPr>
            <w:tcW w:w="3132" w:type="dxa"/>
          </w:tcPr>
          <w:p w14:paraId="0762F520" w14:textId="77777777" w:rsidR="00250319" w:rsidRPr="00494247" w:rsidRDefault="0025031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37D3F0AF" w14:textId="750840C6" w:rsidR="00250319" w:rsidRPr="00250319" w:rsidRDefault="00250319" w:rsidP="00250319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B1D" w:rsidRPr="00494247" w14:paraId="1F76D8AA" w14:textId="77777777" w:rsidTr="00250319">
        <w:tc>
          <w:tcPr>
            <w:tcW w:w="3132" w:type="dxa"/>
          </w:tcPr>
          <w:p w14:paraId="09DFD754" w14:textId="77777777" w:rsidR="00D35B1D" w:rsidRPr="00494247" w:rsidRDefault="00D35B1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6B54636A" w14:textId="1C12DD66" w:rsidR="00D35B1D" w:rsidRPr="00494247" w:rsidRDefault="00D35B1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63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5B1D" w:rsidRPr="00494247" w14:paraId="0702592E" w14:textId="77777777">
        <w:tc>
          <w:tcPr>
            <w:tcW w:w="3132" w:type="dxa"/>
          </w:tcPr>
          <w:p w14:paraId="2D62AEAD" w14:textId="77777777" w:rsidR="00D35B1D" w:rsidRPr="00494247" w:rsidRDefault="00D35B1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D3F02D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1B336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A34CF51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494247" w14:paraId="0686F962" w14:textId="77777777">
        <w:tc>
          <w:tcPr>
            <w:tcW w:w="3132" w:type="dxa"/>
          </w:tcPr>
          <w:p w14:paraId="0023EBC4" w14:textId="77777777" w:rsidR="00D35B1D" w:rsidRPr="00494247" w:rsidRDefault="00D35B1D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D187E90" w14:textId="77777777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BC5BA4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8147812" w14:textId="427DE2FA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F2E0A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CA63E3B" w14:textId="77777777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AE1601" w14:textId="77777777" w:rsidR="00D35B1D" w:rsidRPr="00494247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8F0386" w14:textId="77777777" w:rsidR="00D35B1D" w:rsidRPr="00165280" w:rsidRDefault="00D35B1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106A1F27" w14:textId="77777777">
        <w:trPr>
          <w:trHeight w:val="203"/>
        </w:trPr>
        <w:tc>
          <w:tcPr>
            <w:tcW w:w="3132" w:type="dxa"/>
            <w:vAlign w:val="bottom"/>
          </w:tcPr>
          <w:p w14:paraId="0319E5F1" w14:textId="77777777" w:rsidR="00D35B1D" w:rsidRPr="000D1AF3" w:rsidRDefault="00D35B1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3971104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747E5B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1202082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BDE96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705A6" w14:textId="77777777" w:rsidR="00D35B1D" w:rsidRPr="006217C0" w:rsidRDefault="00D35B1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1D0787D" w14:textId="77777777" w:rsidR="00D35B1D" w:rsidRPr="006217C0" w:rsidRDefault="00D35B1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05AB1C52" w14:textId="77777777" w:rsidR="00D35B1D" w:rsidRPr="006217C0" w:rsidRDefault="00D35B1D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270" w:rsidRPr="00494247" w14:paraId="2E7806B3" w14:textId="77777777">
        <w:trPr>
          <w:trHeight w:val="203"/>
        </w:trPr>
        <w:tc>
          <w:tcPr>
            <w:tcW w:w="3132" w:type="dxa"/>
            <w:vAlign w:val="bottom"/>
          </w:tcPr>
          <w:p w14:paraId="5239D8D5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405007" w14:textId="5BCDC9B3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4ADE8F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948C866" w14:textId="00BFB192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228,106,367.55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CD097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1AFB09" w14:textId="550BE3D6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228,106,367.55</w:t>
            </w:r>
          </w:p>
        </w:tc>
        <w:tc>
          <w:tcPr>
            <w:tcW w:w="236" w:type="dxa"/>
            <w:vAlign w:val="bottom"/>
          </w:tcPr>
          <w:p w14:paraId="661D5B5D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F46E97D" w14:textId="4430729E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228,106,367.55</w:t>
            </w:r>
          </w:p>
        </w:tc>
      </w:tr>
      <w:tr w:rsidR="005E5270" w:rsidRPr="00494247" w14:paraId="41B9A8BC" w14:textId="77777777">
        <w:trPr>
          <w:trHeight w:val="203"/>
        </w:trPr>
        <w:tc>
          <w:tcPr>
            <w:tcW w:w="3132" w:type="dxa"/>
            <w:vAlign w:val="bottom"/>
          </w:tcPr>
          <w:p w14:paraId="4DA5D3E6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DBEF458" w14:textId="11A9EF98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0D359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7A8CF15" w14:textId="3F5945AD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67,576,572.67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D129F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0604E3A" w14:textId="5ED2E52C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67,576,572.67</w:t>
            </w:r>
          </w:p>
        </w:tc>
        <w:tc>
          <w:tcPr>
            <w:tcW w:w="236" w:type="dxa"/>
            <w:vAlign w:val="bottom"/>
          </w:tcPr>
          <w:p w14:paraId="69A5F9A2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F66B1A4" w14:textId="5BAEB554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67,576,572.67</w:t>
            </w:r>
          </w:p>
        </w:tc>
      </w:tr>
      <w:tr w:rsidR="005E5270" w:rsidRPr="00494247" w14:paraId="2A4F0322" w14:textId="77777777">
        <w:trPr>
          <w:trHeight w:val="203"/>
        </w:trPr>
        <w:tc>
          <w:tcPr>
            <w:tcW w:w="3132" w:type="dxa"/>
            <w:vAlign w:val="bottom"/>
          </w:tcPr>
          <w:p w14:paraId="0A8B0B11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344BB1" w14:textId="586F4A61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887D6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19001F8" w14:textId="40855689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516,925.00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87025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4E30865" w14:textId="5655A3CE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516,925.00</w:t>
            </w:r>
          </w:p>
        </w:tc>
        <w:tc>
          <w:tcPr>
            <w:tcW w:w="236" w:type="dxa"/>
            <w:vAlign w:val="bottom"/>
          </w:tcPr>
          <w:p w14:paraId="34C5D313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43F4537" w14:textId="2E79EE1A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516,925.00</w:t>
            </w:r>
          </w:p>
        </w:tc>
      </w:tr>
      <w:tr w:rsidR="005E5270" w:rsidRPr="00494247" w14:paraId="5F2BEF6A" w14:textId="77777777">
        <w:trPr>
          <w:trHeight w:val="203"/>
        </w:trPr>
        <w:tc>
          <w:tcPr>
            <w:tcW w:w="3132" w:type="dxa"/>
            <w:vAlign w:val="bottom"/>
          </w:tcPr>
          <w:p w14:paraId="363F1D49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57DB" w14:textId="16B0343D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5E3A55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BD8D" w14:textId="00D0C502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476,458.87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48891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DAF2" w14:textId="64227DB8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476,458.87</w:t>
            </w:r>
          </w:p>
        </w:tc>
        <w:tc>
          <w:tcPr>
            <w:tcW w:w="236" w:type="dxa"/>
            <w:vAlign w:val="bottom"/>
          </w:tcPr>
          <w:p w14:paraId="6E375F8F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F57F" w14:textId="1A3DEB31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476,458.87</w:t>
            </w:r>
          </w:p>
        </w:tc>
      </w:tr>
      <w:tr w:rsidR="005E5270" w:rsidRPr="00494247" w14:paraId="22B60709" w14:textId="77777777">
        <w:trPr>
          <w:trHeight w:val="203"/>
        </w:trPr>
        <w:tc>
          <w:tcPr>
            <w:tcW w:w="3132" w:type="dxa"/>
            <w:vAlign w:val="bottom"/>
          </w:tcPr>
          <w:p w14:paraId="338C8D06" w14:textId="77777777" w:rsidR="005E5270" w:rsidRPr="000E1DF0" w:rsidRDefault="005E5270" w:rsidP="005E527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FF04" w14:textId="54747298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5FC24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DA0E" w14:textId="125D091D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296,676,324.09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810FE" w14:textId="77777777" w:rsidR="005E5270" w:rsidRPr="006217C0" w:rsidRDefault="005E5270" w:rsidP="005E527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CC2C" w14:textId="1633537D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296,676,324.09</w:t>
            </w:r>
          </w:p>
        </w:tc>
        <w:tc>
          <w:tcPr>
            <w:tcW w:w="236" w:type="dxa"/>
            <w:vAlign w:val="bottom"/>
          </w:tcPr>
          <w:p w14:paraId="55057D0A" w14:textId="77777777" w:rsidR="005E5270" w:rsidRPr="006217C0" w:rsidRDefault="005E5270" w:rsidP="005E527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64B" w14:textId="4A168D7E" w:rsidR="005E5270" w:rsidRPr="006217C0" w:rsidRDefault="005E5270" w:rsidP="005E527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296,676,324.09</w:t>
            </w:r>
          </w:p>
        </w:tc>
      </w:tr>
      <w:tr w:rsidR="00D35B1D" w:rsidRPr="00494247" w14:paraId="46C8A4C7" w14:textId="77777777">
        <w:trPr>
          <w:trHeight w:val="203"/>
        </w:trPr>
        <w:tc>
          <w:tcPr>
            <w:tcW w:w="3132" w:type="dxa"/>
            <w:vAlign w:val="bottom"/>
          </w:tcPr>
          <w:p w14:paraId="3C38AB4D" w14:textId="77777777" w:rsidR="00D35B1D" w:rsidRPr="000E1DF0" w:rsidRDefault="00D35B1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5108A4D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96AA4D" w14:textId="77777777" w:rsidR="00D35B1D" w:rsidRPr="006217C0" w:rsidRDefault="00D35B1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D102F41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19DF1" w14:textId="77777777" w:rsidR="00D35B1D" w:rsidRPr="006217C0" w:rsidRDefault="00D35B1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044EB6A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07F237" w14:textId="77777777" w:rsidR="00D35B1D" w:rsidRPr="006217C0" w:rsidRDefault="00D35B1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EE3DE01" w14:textId="77777777" w:rsidR="00D35B1D" w:rsidRPr="006217C0" w:rsidRDefault="00D35B1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764B" w:rsidRPr="00494247" w14:paraId="16B22F09" w14:textId="77777777">
        <w:trPr>
          <w:trHeight w:val="203"/>
        </w:trPr>
        <w:tc>
          <w:tcPr>
            <w:tcW w:w="3132" w:type="dxa"/>
            <w:vAlign w:val="bottom"/>
          </w:tcPr>
          <w:p w14:paraId="1A664D06" w14:textId="77777777" w:rsidR="0010764B" w:rsidRPr="000E26C5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A593C7" w14:textId="1F02047B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2326C4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792EF23" w14:textId="2B72AD04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81,870,016.39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D0BED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EF4064" w14:textId="69642D1F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81,870,016.39</w:t>
            </w:r>
          </w:p>
        </w:tc>
        <w:tc>
          <w:tcPr>
            <w:tcW w:w="236" w:type="dxa"/>
            <w:vAlign w:val="bottom"/>
          </w:tcPr>
          <w:p w14:paraId="6F860621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A61CF9" w14:textId="4323E0B8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81,870,016.39</w:t>
            </w:r>
          </w:p>
        </w:tc>
      </w:tr>
      <w:tr w:rsidR="0010764B" w:rsidRPr="00494247" w14:paraId="1ACD0EBF" w14:textId="77777777">
        <w:trPr>
          <w:trHeight w:val="203"/>
        </w:trPr>
        <w:tc>
          <w:tcPr>
            <w:tcW w:w="3132" w:type="dxa"/>
            <w:vAlign w:val="bottom"/>
          </w:tcPr>
          <w:p w14:paraId="4CC3370C" w14:textId="77777777" w:rsidR="0010764B" w:rsidRPr="000E26C5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23ABD6" w14:textId="5270C03E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8420D7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6EC8164" w14:textId="4A8BFCB7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42,726,383.74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CB664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5DE4BB" w14:textId="776ACB6C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42,726,383.74</w:t>
            </w:r>
          </w:p>
        </w:tc>
        <w:tc>
          <w:tcPr>
            <w:tcW w:w="236" w:type="dxa"/>
            <w:vAlign w:val="bottom"/>
          </w:tcPr>
          <w:p w14:paraId="6D1CC1EE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48CC2A" w14:textId="570AF15C" w:rsidR="0010764B" w:rsidRPr="0088745F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3FA8">
              <w:rPr>
                <w:rFonts w:ascii="Angsana New" w:hAnsi="Angsana New"/>
                <w:sz w:val="28"/>
                <w:szCs w:val="28"/>
              </w:rPr>
              <w:t>42,726,383.74</w:t>
            </w:r>
          </w:p>
        </w:tc>
      </w:tr>
      <w:tr w:rsidR="0010764B" w:rsidRPr="00494247" w14:paraId="04A3791E" w14:textId="77777777">
        <w:trPr>
          <w:trHeight w:val="203"/>
        </w:trPr>
        <w:tc>
          <w:tcPr>
            <w:tcW w:w="3132" w:type="dxa"/>
            <w:vAlign w:val="bottom"/>
          </w:tcPr>
          <w:p w14:paraId="47BB84AA" w14:textId="77777777" w:rsidR="0010764B" w:rsidRPr="000E26C5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3EFA" w14:textId="59DA2B77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C5F920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27A6" w14:textId="21C2544A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1,546,600.44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50224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FC37" w14:textId="37286F7A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1,546,600.44</w:t>
            </w:r>
          </w:p>
        </w:tc>
        <w:tc>
          <w:tcPr>
            <w:tcW w:w="236" w:type="dxa"/>
            <w:vAlign w:val="bottom"/>
          </w:tcPr>
          <w:p w14:paraId="3E2B9B5A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3AF94" w14:textId="254977EF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1,546,600.44</w:t>
            </w:r>
          </w:p>
        </w:tc>
      </w:tr>
      <w:tr w:rsidR="0010764B" w:rsidRPr="00494247" w14:paraId="14EEB1B9" w14:textId="77777777">
        <w:trPr>
          <w:trHeight w:val="203"/>
        </w:trPr>
        <w:tc>
          <w:tcPr>
            <w:tcW w:w="3132" w:type="dxa"/>
            <w:vAlign w:val="bottom"/>
          </w:tcPr>
          <w:p w14:paraId="0E6A17CB" w14:textId="77777777" w:rsidR="0010764B" w:rsidRPr="000E1DF0" w:rsidRDefault="0010764B" w:rsidP="0010764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F7A73" w14:textId="0E8AD2C9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A94DFE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1D64D" w14:textId="7EC51D04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126,143,000.57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71752" w14:textId="77777777" w:rsidR="0010764B" w:rsidRPr="006217C0" w:rsidRDefault="0010764B" w:rsidP="0010764B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68C56" w14:textId="6AF724E7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126,143,000.57</w:t>
            </w:r>
          </w:p>
        </w:tc>
        <w:tc>
          <w:tcPr>
            <w:tcW w:w="236" w:type="dxa"/>
            <w:vAlign w:val="bottom"/>
          </w:tcPr>
          <w:p w14:paraId="4832C07E" w14:textId="77777777" w:rsidR="0010764B" w:rsidRPr="006217C0" w:rsidRDefault="0010764B" w:rsidP="0010764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8859" w14:textId="264F94E6" w:rsidR="0010764B" w:rsidRPr="006217C0" w:rsidRDefault="0010764B" w:rsidP="0010764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7C0">
              <w:rPr>
                <w:rFonts w:ascii="Angsana New" w:hAnsi="Angsana New"/>
                <w:sz w:val="28"/>
                <w:szCs w:val="28"/>
              </w:rPr>
              <w:t>126,143,000.57</w:t>
            </w:r>
          </w:p>
        </w:tc>
      </w:tr>
    </w:tbl>
    <w:p w14:paraId="27821708" w14:textId="35BC2253" w:rsidR="000E26C5" w:rsidRDefault="009A54BC" w:rsidP="00D7285D">
      <w:pPr>
        <w:pStyle w:val="ListParagraph"/>
        <w:spacing w:before="240"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>เป็นอัตราผลตอบแทนของอัตราดอกเบี้ยเป็นต้น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33880E5" w14:textId="77777777" w:rsidR="005877AD" w:rsidRDefault="005877AD" w:rsidP="00D7285D">
      <w:pPr>
        <w:pStyle w:val="ListParagraph"/>
        <w:spacing w:before="240" w:after="12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9C55FB2" w14:textId="77777777" w:rsidR="005877AD" w:rsidRDefault="005877AD" w:rsidP="00D7285D">
      <w:pPr>
        <w:pStyle w:val="ListParagraph"/>
        <w:spacing w:before="240" w:after="12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D9B2286" w14:textId="446305AF" w:rsidR="000E26C5" w:rsidRPr="00F147DC" w:rsidRDefault="009A54BC" w:rsidP="00D7285D">
      <w:pPr>
        <w:pStyle w:val="ListParagraph"/>
        <w:numPr>
          <w:ilvl w:val="0"/>
          <w:numId w:val="15"/>
        </w:numPr>
        <w:spacing w:before="240" w:after="120" w:line="240" w:lineRule="auto"/>
        <w:ind w:left="1350" w:hanging="450"/>
        <w:rPr>
          <w:rFonts w:ascii="Angsana New" w:hAnsi="Angsana New"/>
          <w:sz w:val="30"/>
          <w:szCs w:val="30"/>
        </w:rPr>
      </w:pPr>
      <w:r w:rsidRPr="00F147DC">
        <w:rPr>
          <w:rFonts w:ascii="Angsana New" w:hAnsi="Angsana New"/>
          <w:sz w:val="30"/>
          <w:szCs w:val="30"/>
          <w:cs/>
        </w:rPr>
        <w:lastRenderedPageBreak/>
        <w:t>ลำดับชั้นของมูลค่ายุติธรรม</w:t>
      </w:r>
    </w:p>
    <w:p w14:paraId="25DDE038" w14:textId="7F9C9990" w:rsidR="009A54BC" w:rsidRDefault="009A54BC" w:rsidP="009A54BC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9A54B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92062">
        <w:rPr>
          <w:rFonts w:ascii="Angsana New" w:hAnsi="Angsana New"/>
          <w:sz w:val="30"/>
          <w:szCs w:val="30"/>
        </w:rPr>
        <w:t>256</w:t>
      </w:r>
      <w:r w:rsidR="00F147DC">
        <w:rPr>
          <w:rFonts w:ascii="Angsana New" w:hAnsi="Angsana New"/>
          <w:sz w:val="30"/>
          <w:szCs w:val="30"/>
        </w:rPr>
        <w:t>6</w:t>
      </w:r>
      <w:r w:rsidRPr="009A54BC">
        <w:rPr>
          <w:rFonts w:ascii="Angsana New" w:hAnsi="Angsana New"/>
          <w:sz w:val="30"/>
          <w:szCs w:val="30"/>
          <w:cs/>
        </w:rPr>
        <w:t xml:space="preserve"> บริษัทฯ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4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9A54BC" w:rsidRPr="00494247" w14:paraId="77F5AF01" w14:textId="77777777" w:rsidTr="00603989">
        <w:tc>
          <w:tcPr>
            <w:tcW w:w="3132" w:type="dxa"/>
          </w:tcPr>
          <w:p w14:paraId="3084014C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328398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EF46E5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7F8F84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8A01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37" w:type="dxa"/>
            <w:gridSpan w:val="3"/>
          </w:tcPr>
          <w:p w14:paraId="5308140A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96C0B" w:rsidRPr="00494247" w14:paraId="688A06C6" w14:textId="77777777" w:rsidTr="00603989">
        <w:tc>
          <w:tcPr>
            <w:tcW w:w="3132" w:type="dxa"/>
          </w:tcPr>
          <w:p w14:paraId="5C056CEF" w14:textId="77777777" w:rsidR="00096C0B" w:rsidRPr="00494247" w:rsidRDefault="00096C0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1" w:type="dxa"/>
            <w:gridSpan w:val="7"/>
            <w:tcBorders>
              <w:bottom w:val="single" w:sz="4" w:space="0" w:color="auto"/>
            </w:tcBorders>
          </w:tcPr>
          <w:p w14:paraId="24017FA1" w14:textId="67804BC6" w:rsidR="00096C0B" w:rsidRPr="00494247" w:rsidRDefault="00096C0B" w:rsidP="00096C0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54BC" w:rsidRPr="00494247" w14:paraId="0B7C266A" w14:textId="77777777" w:rsidTr="00603989">
        <w:tc>
          <w:tcPr>
            <w:tcW w:w="3132" w:type="dxa"/>
          </w:tcPr>
          <w:p w14:paraId="27479E5E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504C" w14:textId="00CD8A77" w:rsidR="009A54BC" w:rsidRPr="00494247" w:rsidRDefault="009A54BC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>
              <w:rPr>
                <w:rFonts w:ascii="Angsana New" w:hAnsi="Angsana New"/>
                <w:sz w:val="30"/>
                <w:szCs w:val="30"/>
              </w:rPr>
              <w:t>30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F147D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54BC" w:rsidRPr="00165280" w14:paraId="32F69324" w14:textId="77777777" w:rsidTr="0077513F">
        <w:tc>
          <w:tcPr>
            <w:tcW w:w="3132" w:type="dxa"/>
          </w:tcPr>
          <w:p w14:paraId="5DFC5017" w14:textId="50C52811" w:rsidR="009A54BC" w:rsidRPr="00494247" w:rsidRDefault="009A54BC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3995E25" w14:textId="5D56574B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BD83F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7B6781" w14:textId="635F41FD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3E871F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68D28022" w14:textId="12228AC2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A8A5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53E929D4" w14:textId="122A43EA" w:rsidR="009A54BC" w:rsidRPr="00165280" w:rsidRDefault="004D3B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4D3BFB" w:rsidRPr="00494247" w14:paraId="36C45ABF" w14:textId="77777777" w:rsidTr="0077513F">
        <w:trPr>
          <w:trHeight w:val="203"/>
        </w:trPr>
        <w:tc>
          <w:tcPr>
            <w:tcW w:w="4590" w:type="dxa"/>
            <w:gridSpan w:val="2"/>
            <w:vAlign w:val="bottom"/>
          </w:tcPr>
          <w:p w14:paraId="603C2484" w14:textId="75C016D0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7E51D03D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3AEB0C5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2BBC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D804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DC9B9" w14:textId="77777777" w:rsidR="004D3BFB" w:rsidRPr="00494247" w:rsidRDefault="004D3BFB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43D0A7DB" w14:textId="77777777" w:rsidR="004D3BFB" w:rsidRPr="00494247" w:rsidRDefault="004D3BFB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BC" w:rsidRPr="00494247" w14:paraId="57F76821" w14:textId="77777777" w:rsidTr="0077513F">
        <w:trPr>
          <w:trHeight w:val="203"/>
        </w:trPr>
        <w:tc>
          <w:tcPr>
            <w:tcW w:w="3132" w:type="dxa"/>
            <w:vAlign w:val="bottom"/>
          </w:tcPr>
          <w:p w14:paraId="25DA113A" w14:textId="02253753" w:rsidR="009A54BC" w:rsidRPr="000E1DF0" w:rsidRDefault="004D3BFB" w:rsidP="004D3BFB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B102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D3AE9E" w14:textId="5C9E3737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DEC75B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592AD5F" w14:textId="21BBE132" w:rsidR="009A54BC" w:rsidRPr="0030065A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20202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8E3E12B" w14:textId="4A208514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1EB4F" w14:textId="77777777" w:rsidR="009A54BC" w:rsidRPr="00494247" w:rsidRDefault="009A54B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70ED3AD8" w14:textId="3FBB01D2" w:rsidR="009A54BC" w:rsidRPr="00494247" w:rsidRDefault="0004747D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13F">
              <w:rPr>
                <w:rFonts w:ascii="Angsana New" w:hAnsi="Angsana New"/>
                <w:sz w:val="28"/>
                <w:szCs w:val="28"/>
                <w:lang w:val="en-US"/>
              </w:rPr>
              <w:t>1,682,355.48</w:t>
            </w:r>
          </w:p>
        </w:tc>
      </w:tr>
    </w:tbl>
    <w:p w14:paraId="63532F2C" w14:textId="382FC080" w:rsidR="00AD73E1" w:rsidRPr="001C0FC5" w:rsidRDefault="001C0FC5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1C0FC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E69483A" w14:textId="457350AF" w:rsidR="00A339D5" w:rsidRPr="00C46F38" w:rsidRDefault="00A339D5" w:rsidP="00631569">
      <w:pPr>
        <w:spacing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31569">
        <w:rPr>
          <w:rFonts w:ascii="Angsana New" w:hAnsi="Angsana New"/>
          <w:sz w:val="30"/>
          <w:szCs w:val="30"/>
        </w:rPr>
        <w:t xml:space="preserve">30 </w:t>
      </w:r>
      <w:r w:rsidRPr="0063156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631569">
        <w:rPr>
          <w:rFonts w:ascii="Angsana New" w:hAnsi="Angsana New"/>
          <w:sz w:val="30"/>
          <w:szCs w:val="30"/>
        </w:rPr>
        <w:t>256</w:t>
      </w:r>
      <w:r w:rsidRPr="00631569">
        <w:rPr>
          <w:rFonts w:ascii="Angsana New" w:hAnsi="Angsana New" w:hint="cs"/>
          <w:sz w:val="30"/>
          <w:szCs w:val="30"/>
          <w:cs/>
        </w:rPr>
        <w:t>6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631569" w:rsidRPr="00631569">
        <w:rPr>
          <w:rFonts w:ascii="Angsana New" w:hAnsi="Angsana New" w:hint="cs"/>
          <w:sz w:val="30"/>
          <w:szCs w:val="30"/>
          <w:cs/>
        </w:rPr>
        <w:t>รวม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เท่ากับ </w:t>
      </w:r>
      <w:r w:rsidR="0004747D">
        <w:rPr>
          <w:rFonts w:ascii="Angsana New" w:hAnsi="Angsana New"/>
          <w:sz w:val="30"/>
          <w:szCs w:val="30"/>
        </w:rPr>
        <w:t>0.45</w:t>
      </w:r>
      <w:r w:rsidRPr="00631569">
        <w:rPr>
          <w:rFonts w:ascii="Angsana New" w:hAnsi="Angsana New"/>
          <w:sz w:val="30"/>
          <w:szCs w:val="30"/>
          <w:cs/>
        </w:rPr>
        <w:t xml:space="preserve"> : </w:t>
      </w:r>
      <w:r w:rsidRPr="00631569">
        <w:rPr>
          <w:rFonts w:ascii="Angsana New" w:hAnsi="Angsana New"/>
          <w:sz w:val="30"/>
          <w:szCs w:val="30"/>
        </w:rPr>
        <w:t>1</w:t>
      </w:r>
    </w:p>
    <w:p w14:paraId="6B8F550A" w14:textId="700B3ED3" w:rsidR="001C0FC5" w:rsidRPr="00C46F38" w:rsidRDefault="001C0FC5" w:rsidP="00B102B7">
      <w:pPr>
        <w:spacing w:after="240"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31569">
        <w:rPr>
          <w:rFonts w:ascii="Angsana New" w:hAnsi="Angsana New"/>
          <w:sz w:val="30"/>
          <w:szCs w:val="30"/>
        </w:rPr>
        <w:t xml:space="preserve">30 </w:t>
      </w:r>
      <w:r w:rsidRPr="0063156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631569">
        <w:rPr>
          <w:rFonts w:ascii="Angsana New" w:hAnsi="Angsana New"/>
          <w:sz w:val="30"/>
          <w:szCs w:val="30"/>
        </w:rPr>
        <w:t>256</w:t>
      </w:r>
      <w:r w:rsidR="000B4B70" w:rsidRPr="00631569">
        <w:rPr>
          <w:rFonts w:ascii="Angsana New" w:hAnsi="Angsana New" w:hint="cs"/>
          <w:sz w:val="30"/>
          <w:szCs w:val="30"/>
          <w:cs/>
        </w:rPr>
        <w:t>6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A339D5" w:rsidRPr="0063156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เท่ากับ </w:t>
      </w:r>
      <w:r w:rsidR="0004747D">
        <w:rPr>
          <w:rFonts w:ascii="Angsana New" w:hAnsi="Angsana New"/>
          <w:sz w:val="30"/>
          <w:szCs w:val="30"/>
        </w:rPr>
        <w:t>0.45</w:t>
      </w:r>
      <w:r w:rsidRPr="00631569">
        <w:rPr>
          <w:rFonts w:ascii="Angsana New" w:hAnsi="Angsana New"/>
          <w:sz w:val="30"/>
          <w:szCs w:val="30"/>
          <w:cs/>
        </w:rPr>
        <w:t xml:space="preserve"> : </w:t>
      </w:r>
      <w:r w:rsidRPr="00631569">
        <w:rPr>
          <w:rFonts w:ascii="Angsana New" w:hAnsi="Angsana New"/>
          <w:sz w:val="30"/>
          <w:szCs w:val="30"/>
        </w:rPr>
        <w:t xml:space="preserve">1 (31 </w:t>
      </w:r>
      <w:r w:rsidRPr="006315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1569">
        <w:rPr>
          <w:rFonts w:ascii="Angsana New" w:hAnsi="Angsana New"/>
          <w:sz w:val="30"/>
          <w:szCs w:val="30"/>
        </w:rPr>
        <w:t>256</w:t>
      </w:r>
      <w:r w:rsidR="00F147DC" w:rsidRPr="00631569">
        <w:rPr>
          <w:rFonts w:ascii="Angsana New" w:hAnsi="Angsana New"/>
          <w:sz w:val="30"/>
          <w:szCs w:val="30"/>
        </w:rPr>
        <w:t>5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เท่ากับ</w:t>
      </w:r>
      <w:r w:rsidRPr="00631569">
        <w:rPr>
          <w:rFonts w:ascii="Angsana New" w:hAnsi="Angsana New"/>
          <w:sz w:val="30"/>
          <w:szCs w:val="30"/>
        </w:rPr>
        <w:t xml:space="preserve"> 0.</w:t>
      </w:r>
      <w:r w:rsidR="00F147DC" w:rsidRPr="00631569">
        <w:rPr>
          <w:rFonts w:ascii="Angsana New" w:hAnsi="Angsana New"/>
          <w:sz w:val="30"/>
          <w:szCs w:val="30"/>
        </w:rPr>
        <w:t>23</w:t>
      </w:r>
      <w:r w:rsidRPr="00631569">
        <w:rPr>
          <w:rFonts w:ascii="Angsana New" w:hAnsi="Angsana New"/>
          <w:sz w:val="30"/>
          <w:szCs w:val="30"/>
        </w:rPr>
        <w:t xml:space="preserve"> : 1)</w:t>
      </w:r>
    </w:p>
    <w:p w14:paraId="7D27F18D" w14:textId="6ADFF0C6" w:rsidR="001C0FC5" w:rsidRPr="00C46F38" w:rsidRDefault="001C0FC5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004AE00B" w:rsidR="001C0FC5" w:rsidRPr="00C46F38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 w:rsidRPr="00C46F38">
        <w:rPr>
          <w:rFonts w:ascii="Angsana New" w:hAnsi="Angsana New"/>
          <w:sz w:val="30"/>
          <w:szCs w:val="30"/>
        </w:rPr>
        <w:t>30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>256</w:t>
      </w:r>
      <w:r w:rsidR="00631569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 </w:t>
      </w:r>
      <w:r w:rsidRPr="00C46F38">
        <w:rPr>
          <w:rFonts w:ascii="Angsana New" w:hAnsi="Angsana New"/>
          <w:sz w:val="30"/>
          <w:szCs w:val="30"/>
        </w:rPr>
        <w:t>256</w:t>
      </w:r>
      <w:r w:rsidR="00631569">
        <w:rPr>
          <w:rFonts w:ascii="Angsana New" w:hAnsi="Angsana New" w:hint="cs"/>
          <w:sz w:val="30"/>
          <w:szCs w:val="30"/>
          <w:cs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มีหนี้สินที่อาจเกิดขึ้นจากการให้ธนาคาร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ออกหนังสือค้ำประกันการใช้ไฟฟ้ากับการไฟฟ้านครหลวง จำนวน </w:t>
      </w:r>
      <w:r w:rsidR="00155665" w:rsidRPr="00C46F38">
        <w:rPr>
          <w:rFonts w:ascii="Angsana New" w:hAnsi="Angsana New"/>
          <w:sz w:val="30"/>
          <w:szCs w:val="30"/>
        </w:rPr>
        <w:t>460,000</w:t>
      </w:r>
      <w:r w:rsidR="00087F03" w:rsidRPr="00C46F38">
        <w:rPr>
          <w:rFonts w:ascii="Angsana New" w:hAnsi="Angsana New"/>
          <w:sz w:val="30"/>
          <w:szCs w:val="30"/>
        </w:rPr>
        <w:t>.00</w:t>
      </w:r>
      <w:r w:rsidRPr="00C46F38">
        <w:rPr>
          <w:rFonts w:ascii="Angsana New" w:hAnsi="Angsana New"/>
          <w:sz w:val="30"/>
          <w:szCs w:val="30"/>
          <w:cs/>
        </w:rPr>
        <w:t xml:space="preserve"> บาท</w:t>
      </w:r>
    </w:p>
    <w:p w14:paraId="1EAB8319" w14:textId="0EE138EB" w:rsidR="00495880" w:rsidRPr="00517476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174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7476">
        <w:rPr>
          <w:rFonts w:ascii="Angsana New" w:hAnsi="Angsana New"/>
          <w:sz w:val="30"/>
          <w:szCs w:val="30"/>
        </w:rPr>
        <w:t xml:space="preserve">30 </w:t>
      </w:r>
      <w:r w:rsidRPr="0051747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17476">
        <w:rPr>
          <w:rFonts w:ascii="Angsana New" w:hAnsi="Angsana New"/>
          <w:sz w:val="30"/>
          <w:szCs w:val="30"/>
        </w:rPr>
        <w:t>25</w:t>
      </w:r>
      <w:r w:rsidR="005877AD">
        <w:rPr>
          <w:rFonts w:ascii="Angsana New" w:hAnsi="Angsana New"/>
          <w:sz w:val="30"/>
          <w:szCs w:val="30"/>
        </w:rPr>
        <w:t>6</w:t>
      </w:r>
      <w:r w:rsidRPr="00517476">
        <w:rPr>
          <w:rFonts w:ascii="Angsana New" w:hAnsi="Angsana New"/>
          <w:sz w:val="30"/>
          <w:szCs w:val="30"/>
        </w:rPr>
        <w:t>6</w:t>
      </w:r>
      <w:r w:rsidR="009E6C32">
        <w:rPr>
          <w:rFonts w:ascii="Angsana New" w:hAnsi="Angsana New" w:hint="cs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 xml:space="preserve">จำนวน </w:t>
      </w:r>
      <w:r w:rsidR="0004747D" w:rsidRPr="00A50839">
        <w:rPr>
          <w:rFonts w:ascii="Angsana New" w:hAnsi="Angsana New"/>
          <w:sz w:val="30"/>
          <w:szCs w:val="30"/>
        </w:rPr>
        <w:t>9</w:t>
      </w:r>
      <w:r w:rsidR="00510707" w:rsidRPr="00A50839">
        <w:rPr>
          <w:rFonts w:ascii="Angsana New" w:hAnsi="Angsana New"/>
          <w:sz w:val="30"/>
          <w:szCs w:val="30"/>
        </w:rPr>
        <w:t>0</w:t>
      </w:r>
      <w:r w:rsidR="00564E60" w:rsidRPr="00A50839">
        <w:rPr>
          <w:rFonts w:ascii="Angsana New" w:hAnsi="Angsana New"/>
          <w:sz w:val="30"/>
          <w:szCs w:val="30"/>
        </w:rPr>
        <w:t>,</w:t>
      </w:r>
      <w:r w:rsidR="00510707" w:rsidRPr="00A50839">
        <w:rPr>
          <w:rFonts w:ascii="Angsana New" w:hAnsi="Angsana New"/>
          <w:sz w:val="30"/>
          <w:szCs w:val="30"/>
        </w:rPr>
        <w:t>747</w:t>
      </w:r>
      <w:r w:rsidR="0004747D" w:rsidRPr="00A50839">
        <w:rPr>
          <w:rFonts w:ascii="Angsana New" w:hAnsi="Angsana New"/>
          <w:sz w:val="30"/>
          <w:szCs w:val="30"/>
        </w:rPr>
        <w:t>.</w:t>
      </w:r>
      <w:r w:rsidR="00510707" w:rsidRPr="00A50839">
        <w:rPr>
          <w:rFonts w:ascii="Angsana New" w:hAnsi="Angsana New"/>
          <w:sz w:val="30"/>
          <w:szCs w:val="30"/>
        </w:rPr>
        <w:t>2</w:t>
      </w:r>
      <w:r w:rsidR="00510707">
        <w:rPr>
          <w:rFonts w:ascii="Angsana New" w:hAnsi="Angsana New"/>
          <w:sz w:val="30"/>
          <w:szCs w:val="30"/>
        </w:rPr>
        <w:t>1</w:t>
      </w:r>
      <w:r w:rsidRPr="00517476">
        <w:rPr>
          <w:rFonts w:ascii="Angsana New" w:hAnsi="Angsana New"/>
          <w:sz w:val="30"/>
          <w:szCs w:val="30"/>
          <w:cs/>
        </w:rPr>
        <w:t xml:space="preserve"> </w:t>
      </w:r>
      <w:r w:rsidR="00020636">
        <w:rPr>
          <w:rFonts w:ascii="Angsana New" w:hAnsi="Angsana New" w:hint="cs"/>
          <w:sz w:val="30"/>
          <w:szCs w:val="30"/>
          <w:cs/>
        </w:rPr>
        <w:t xml:space="preserve">    </w:t>
      </w:r>
      <w:r w:rsidRPr="00517476">
        <w:rPr>
          <w:rFonts w:ascii="Angsana New" w:hAnsi="Angsana New"/>
          <w:sz w:val="30"/>
          <w:szCs w:val="30"/>
          <w:cs/>
        </w:rPr>
        <w:t xml:space="preserve">เหรียญดอลลาร์สหรัฐฯ แปลงค่าเป็นเงินบาท จำนวน </w:t>
      </w:r>
      <w:bookmarkStart w:id="25" w:name="_Hlk149640018"/>
      <w:r w:rsidR="00A50839" w:rsidRPr="00A50839">
        <w:rPr>
          <w:rFonts w:ascii="Angsana New" w:hAnsi="Angsana New"/>
          <w:sz w:val="30"/>
          <w:szCs w:val="30"/>
        </w:rPr>
        <w:t>3,317,563.73</w:t>
      </w:r>
      <w:bookmarkEnd w:id="25"/>
      <w:r w:rsidRPr="00517476">
        <w:rPr>
          <w:rFonts w:ascii="Angsana New" w:hAnsi="Angsana New"/>
          <w:sz w:val="30"/>
          <w:szCs w:val="30"/>
          <w:cs/>
        </w:rPr>
        <w:t xml:space="preserve"> บาท   </w:t>
      </w:r>
    </w:p>
    <w:p w14:paraId="28567D71" w14:textId="3F1E22D3" w:rsidR="00495880" w:rsidRPr="00C46F38" w:rsidRDefault="00DD55BF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>256</w:t>
      </w:r>
      <w:r w:rsidR="00FD0B01">
        <w:rPr>
          <w:rFonts w:ascii="Angsana New" w:hAnsi="Angsana New"/>
          <w:sz w:val="30"/>
          <w:szCs w:val="30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FD0B01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มีภาระผูกพันที่ต้องจัดส่งสินค้า ตามใบสั่งซื้อที่ได้รับเงินมัดจำแล้ว จำนวน </w:t>
      </w:r>
      <w:r w:rsidR="00517476">
        <w:rPr>
          <w:rFonts w:ascii="Angsana New" w:hAnsi="Angsana New"/>
          <w:sz w:val="30"/>
          <w:szCs w:val="30"/>
        </w:rPr>
        <w:t>2,882,543.29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bookmarkStart w:id="26" w:name="_Hlk146550114"/>
      <w:r w:rsidR="00FD0B01" w:rsidRPr="005724C3">
        <w:rPr>
          <w:rFonts w:ascii="Angsana New" w:hAnsi="Angsana New"/>
          <w:sz w:val="30"/>
          <w:szCs w:val="30"/>
        </w:rPr>
        <w:t>1,319,556.82</w:t>
      </w:r>
      <w:bookmarkEnd w:id="26"/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63D15EB" w14:textId="3D437AC2" w:rsidR="00DD55BF" w:rsidRPr="00C46F38" w:rsidRDefault="00DD55BF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>256</w:t>
      </w:r>
      <w:r w:rsidR="00AB27BA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1A73FD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มีภาระผูกพันตามสัญญาจ้างบริการกับบริษัทแห่งหนึ่งมูลค่าตามสัญญา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="005F666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17476">
        <w:rPr>
          <w:rFonts w:ascii="Angsana New" w:hAnsi="Angsana New"/>
          <w:sz w:val="30"/>
          <w:szCs w:val="30"/>
        </w:rPr>
        <w:t>6</w:t>
      </w:r>
      <w:r w:rsidR="000B61E0">
        <w:rPr>
          <w:rFonts w:ascii="Angsana New" w:hAnsi="Angsana New"/>
          <w:sz w:val="30"/>
          <w:szCs w:val="30"/>
        </w:rPr>
        <w:t xml:space="preserve">,431,449.00 </w:t>
      </w:r>
      <w:r w:rsidR="005F666A">
        <w:rPr>
          <w:rFonts w:ascii="Angsana New" w:hAnsi="Angsana New" w:hint="cs"/>
          <w:sz w:val="30"/>
          <w:szCs w:val="30"/>
          <w:cs/>
        </w:rPr>
        <w:t>บาท และ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="00887850" w:rsidRPr="005724C3">
        <w:rPr>
          <w:rFonts w:ascii="Angsana New" w:hAnsi="Angsana New"/>
          <w:sz w:val="30"/>
          <w:szCs w:val="30"/>
        </w:rPr>
        <w:t>4,547,905.00</w:t>
      </w:r>
      <w:r w:rsidRPr="00C46F38">
        <w:rPr>
          <w:rFonts w:ascii="Angsana New" w:hAnsi="Angsana New"/>
          <w:sz w:val="30"/>
          <w:szCs w:val="30"/>
          <w:cs/>
        </w:rPr>
        <w:t xml:space="preserve"> บาท </w:t>
      </w:r>
      <w:r w:rsidR="0094558B" w:rsidRPr="00C46F38">
        <w:rPr>
          <w:rFonts w:ascii="Angsana New" w:hAnsi="Angsana New"/>
          <w:sz w:val="30"/>
          <w:szCs w:val="30"/>
          <w:cs/>
        </w:rPr>
        <w:t>ตามลำดับ</w:t>
      </w:r>
      <w:r w:rsidR="0094558B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ซึ่งบริษัทฯ ได้จ่ายชำระแล้ว จำนวน </w:t>
      </w:r>
      <w:r w:rsidR="000B61E0">
        <w:rPr>
          <w:rFonts w:ascii="Angsana New" w:hAnsi="Angsana New"/>
          <w:sz w:val="30"/>
          <w:szCs w:val="30"/>
        </w:rPr>
        <w:t>6,309,362.00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2456A2" w:rsidRPr="005724C3">
        <w:rPr>
          <w:rFonts w:ascii="Angsana New" w:hAnsi="Angsana New"/>
          <w:sz w:val="30"/>
          <w:szCs w:val="30"/>
        </w:rPr>
        <w:t>3,887,149.50</w:t>
      </w:r>
      <w:r w:rsidRPr="00C46F38">
        <w:rPr>
          <w:rFonts w:ascii="Angsana New" w:hAnsi="Angsana New"/>
          <w:sz w:val="30"/>
          <w:szCs w:val="30"/>
          <w:cs/>
        </w:rPr>
        <w:t xml:space="preserve"> บาท</w:t>
      </w:r>
      <w:r w:rsidR="00676DBE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ตามลำดับ คงเหลือที่ต้องชำระอีก </w:t>
      </w:r>
      <w:r w:rsidR="000B61E0">
        <w:rPr>
          <w:rFonts w:ascii="Angsana New" w:hAnsi="Angsana New"/>
          <w:sz w:val="30"/>
          <w:szCs w:val="30"/>
        </w:rPr>
        <w:t>122,087.00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AB27BA" w:rsidRPr="005724C3">
        <w:rPr>
          <w:rFonts w:ascii="Angsana New" w:hAnsi="Angsana New"/>
          <w:sz w:val="30"/>
          <w:szCs w:val="30"/>
        </w:rPr>
        <w:t>660,755.50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DAA00B5" w14:textId="65C3AE5A" w:rsidR="00DD55BF" w:rsidRDefault="00DD55BF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>256</w:t>
      </w:r>
      <w:r w:rsidR="00AB27BA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AB27BA">
        <w:rPr>
          <w:rFonts w:ascii="Angsana New" w:hAnsi="Angsana New" w:hint="cs"/>
          <w:sz w:val="30"/>
          <w:szCs w:val="30"/>
          <w:cs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มีภาระผูกพันตามสัญญาก่อสร้างอาคารกับบริษัทแห่งหนึ่ง มูลค่าตามสัญญา จำนวน </w:t>
      </w:r>
      <w:r w:rsidR="00362037">
        <w:rPr>
          <w:rFonts w:ascii="Angsana New" w:hAnsi="Angsana New"/>
          <w:sz w:val="30"/>
          <w:szCs w:val="30"/>
        </w:rPr>
        <w:t>1</w:t>
      </w:r>
      <w:r w:rsidR="00785E88">
        <w:rPr>
          <w:rFonts w:ascii="Angsana New" w:hAnsi="Angsana New"/>
          <w:sz w:val="30"/>
          <w:szCs w:val="30"/>
        </w:rPr>
        <w:t>34</w:t>
      </w:r>
      <w:r w:rsidRPr="00C46F38">
        <w:rPr>
          <w:rFonts w:ascii="Angsana New" w:hAnsi="Angsana New"/>
          <w:sz w:val="30"/>
          <w:szCs w:val="30"/>
        </w:rPr>
        <w:t>,</w:t>
      </w:r>
      <w:r w:rsidR="00785E88">
        <w:rPr>
          <w:rFonts w:ascii="Angsana New" w:hAnsi="Angsana New"/>
          <w:sz w:val="30"/>
          <w:szCs w:val="30"/>
        </w:rPr>
        <w:t>500</w:t>
      </w:r>
      <w:r w:rsidRPr="00C46F38">
        <w:rPr>
          <w:rFonts w:ascii="Angsana New" w:hAnsi="Angsana New"/>
          <w:sz w:val="30"/>
          <w:szCs w:val="30"/>
        </w:rPr>
        <w:t>,</w:t>
      </w:r>
      <w:r w:rsidR="00362037">
        <w:rPr>
          <w:rFonts w:ascii="Angsana New" w:hAnsi="Angsana New"/>
          <w:sz w:val="30"/>
          <w:szCs w:val="30"/>
        </w:rPr>
        <w:t>358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362037">
        <w:rPr>
          <w:rFonts w:ascii="Angsana New" w:hAnsi="Angsana New"/>
          <w:sz w:val="30"/>
          <w:szCs w:val="30"/>
        </w:rPr>
        <w:t>83</w:t>
      </w:r>
      <w:r w:rsidRPr="00C46F38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 </w:t>
      </w:r>
      <w:r w:rsidR="00785E88">
        <w:rPr>
          <w:rFonts w:ascii="Angsana New" w:hAnsi="Angsana New"/>
          <w:sz w:val="30"/>
          <w:szCs w:val="30"/>
        </w:rPr>
        <w:t>118</w:t>
      </w:r>
      <w:r w:rsidR="000B61E0">
        <w:rPr>
          <w:rFonts w:ascii="Angsana New" w:hAnsi="Angsana New"/>
          <w:sz w:val="30"/>
          <w:szCs w:val="30"/>
        </w:rPr>
        <w:t>,</w:t>
      </w:r>
      <w:r w:rsidR="00785E88">
        <w:rPr>
          <w:rFonts w:ascii="Angsana New" w:hAnsi="Angsana New"/>
          <w:sz w:val="30"/>
          <w:szCs w:val="30"/>
        </w:rPr>
        <w:t>299</w:t>
      </w:r>
      <w:r w:rsidR="000B61E0">
        <w:rPr>
          <w:rFonts w:ascii="Angsana New" w:hAnsi="Angsana New"/>
          <w:sz w:val="30"/>
          <w:szCs w:val="30"/>
        </w:rPr>
        <w:t>,</w:t>
      </w:r>
      <w:r w:rsidR="00362037">
        <w:rPr>
          <w:rFonts w:ascii="Angsana New" w:hAnsi="Angsana New"/>
          <w:sz w:val="30"/>
          <w:szCs w:val="30"/>
        </w:rPr>
        <w:t>117</w:t>
      </w:r>
      <w:r w:rsidR="000B61E0">
        <w:rPr>
          <w:rFonts w:ascii="Angsana New" w:hAnsi="Angsana New"/>
          <w:sz w:val="30"/>
          <w:szCs w:val="30"/>
        </w:rPr>
        <w:t>.</w:t>
      </w:r>
      <w:r w:rsidR="00362037">
        <w:rPr>
          <w:rFonts w:ascii="Angsana New" w:hAnsi="Angsana New"/>
          <w:sz w:val="30"/>
          <w:szCs w:val="30"/>
        </w:rPr>
        <w:t>66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</w:t>
      </w:r>
      <w:r w:rsidR="0025146A" w:rsidRPr="00C46F38">
        <w:rPr>
          <w:rFonts w:ascii="Angsana New" w:hAnsi="Angsana New"/>
          <w:sz w:val="30"/>
          <w:szCs w:val="30"/>
        </w:rPr>
        <w:t xml:space="preserve"> </w:t>
      </w:r>
      <w:bookmarkStart w:id="27" w:name="_Hlk146550352"/>
      <w:r w:rsidR="00C902E7" w:rsidRPr="005724C3">
        <w:rPr>
          <w:rFonts w:ascii="Angsana New" w:hAnsi="Angsana New"/>
          <w:sz w:val="30"/>
          <w:szCs w:val="30"/>
        </w:rPr>
        <w:t>87,</w:t>
      </w:r>
      <w:r w:rsidR="00C902E7" w:rsidRPr="00A85698">
        <w:rPr>
          <w:rFonts w:ascii="Angsana New" w:hAnsi="Angsana New"/>
          <w:sz w:val="30"/>
          <w:szCs w:val="30"/>
          <w:lang w:val="en-GB"/>
        </w:rPr>
        <w:t>636</w:t>
      </w:r>
      <w:r w:rsidR="00C902E7" w:rsidRPr="005724C3">
        <w:rPr>
          <w:rFonts w:ascii="Angsana New" w:hAnsi="Angsana New"/>
          <w:sz w:val="30"/>
          <w:szCs w:val="30"/>
        </w:rPr>
        <w:t>,891.32</w:t>
      </w:r>
      <w:bookmarkEnd w:id="27"/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 คงเหลือที่ต้องชำระอีก </w:t>
      </w:r>
      <w:r w:rsidR="00362037">
        <w:rPr>
          <w:rFonts w:ascii="Angsana New" w:hAnsi="Angsana New"/>
          <w:sz w:val="30"/>
          <w:szCs w:val="30"/>
        </w:rPr>
        <w:t xml:space="preserve">16,201,241.17 </w:t>
      </w:r>
      <w:r w:rsidRPr="00C46F38">
        <w:rPr>
          <w:rFonts w:ascii="Angsana New" w:hAnsi="Angsana New"/>
          <w:sz w:val="30"/>
          <w:szCs w:val="30"/>
          <w:cs/>
        </w:rPr>
        <w:t xml:space="preserve">บาท และ </w:t>
      </w:r>
      <w:bookmarkStart w:id="28" w:name="_Hlk146550371"/>
      <w:r w:rsidR="00921D98" w:rsidRPr="005724C3">
        <w:rPr>
          <w:rFonts w:ascii="Angsana New" w:hAnsi="Angsana New"/>
          <w:sz w:val="30"/>
          <w:szCs w:val="30"/>
        </w:rPr>
        <w:t>47,363,108.68</w:t>
      </w:r>
      <w:bookmarkEnd w:id="28"/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316CF51E" w14:textId="77777777" w:rsidR="00E423BA" w:rsidRDefault="00E423BA" w:rsidP="00E423BA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D0AA3D0" w14:textId="77777777" w:rsidR="00E423BA" w:rsidRDefault="00E423BA" w:rsidP="00E423BA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21AE9DD3" w14:textId="2B2CC5E9" w:rsidR="00A209A7" w:rsidRDefault="00F02D62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02D62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F02D62">
        <w:rPr>
          <w:rFonts w:ascii="Angsana New" w:hAnsi="Angsana New"/>
          <w:sz w:val="30"/>
          <w:szCs w:val="30"/>
        </w:rPr>
        <w:t>30</w:t>
      </w:r>
      <w:r w:rsidRPr="00F02D6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F02D62">
        <w:rPr>
          <w:rFonts w:ascii="Angsana New" w:hAnsi="Angsana New"/>
          <w:sz w:val="30"/>
          <w:szCs w:val="30"/>
          <w:cs/>
        </w:rPr>
        <w:t xml:space="preserve"> </w:t>
      </w:r>
      <w:r w:rsidRPr="00F02D62">
        <w:rPr>
          <w:rFonts w:ascii="Angsana New" w:hAnsi="Angsana New"/>
          <w:sz w:val="30"/>
          <w:szCs w:val="30"/>
        </w:rPr>
        <w:t>2566</w:t>
      </w:r>
      <w:r w:rsidRPr="00F02D6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02D62">
        <w:rPr>
          <w:rFonts w:ascii="Angsana New" w:hAnsi="Angsana New"/>
          <w:sz w:val="30"/>
          <w:szCs w:val="30"/>
        </w:rPr>
        <w:t>31</w:t>
      </w:r>
      <w:r w:rsidRPr="00F02D6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02D62">
        <w:rPr>
          <w:rFonts w:ascii="Angsana New" w:hAnsi="Angsana New"/>
          <w:sz w:val="30"/>
          <w:szCs w:val="30"/>
        </w:rPr>
        <w:t>2565</w:t>
      </w:r>
      <w:r w:rsidRPr="00F02D62">
        <w:rPr>
          <w:rFonts w:ascii="Angsana New" w:hAnsi="Angsana New"/>
          <w:sz w:val="30"/>
          <w:szCs w:val="30"/>
          <w:cs/>
        </w:rPr>
        <w:t xml:space="preserve"> บริษัทฯ 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FC2579" w:rsidRPr="00574462" w14:paraId="623D9D72" w14:textId="77777777" w:rsidTr="00FC2579">
        <w:tc>
          <w:tcPr>
            <w:tcW w:w="4950" w:type="dxa"/>
          </w:tcPr>
          <w:p w14:paraId="64F7268B" w14:textId="77777777" w:rsidR="00FC2579" w:rsidRPr="00574462" w:rsidRDefault="00FC2579" w:rsidP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8EA159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D0C108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D8A0062" w14:textId="365261FD" w:rsidR="00FC2579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FC2579" w:rsidRPr="00574462" w14:paraId="6CFF1321" w14:textId="77777777" w:rsidTr="00FC2579">
        <w:tc>
          <w:tcPr>
            <w:tcW w:w="4950" w:type="dxa"/>
          </w:tcPr>
          <w:p w14:paraId="12605BA8" w14:textId="77777777" w:rsidR="00FC2579" w:rsidRPr="00574462" w:rsidRDefault="00FC2579" w:rsidP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A904F0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2F3AEA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EF3E0AC" w14:textId="70346BC4" w:rsidR="00FC2579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C2579" w:rsidRPr="00574462" w14:paraId="01158C44" w14:textId="77777777" w:rsidTr="00FC2579">
        <w:tc>
          <w:tcPr>
            <w:tcW w:w="4950" w:type="dxa"/>
          </w:tcPr>
          <w:p w14:paraId="548D83F9" w14:textId="77777777" w:rsidR="00FC2579" w:rsidRPr="00574462" w:rsidRDefault="00FC2579" w:rsidP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40CD0E1" w14:textId="06C64C66" w:rsidR="00FC2579" w:rsidRPr="00E423BA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AB63763" w14:textId="77777777" w:rsidR="00FC2579" w:rsidRPr="00574462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B7776CF" w14:textId="0C832426" w:rsidR="00FC2579" w:rsidRPr="00E423BA" w:rsidRDefault="00FC2579" w:rsidP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423BA">
              <w:rPr>
                <w:sz w:val="30"/>
                <w:szCs w:val="30"/>
              </w:rPr>
              <w:t xml:space="preserve">30 </w:t>
            </w:r>
            <w:r w:rsidRPr="00E423BA">
              <w:rPr>
                <w:sz w:val="30"/>
                <w:szCs w:val="30"/>
                <w:cs/>
              </w:rPr>
              <w:t xml:space="preserve">กันยายน </w:t>
            </w:r>
            <w:r w:rsidRPr="00E423BA">
              <w:rPr>
                <w:sz w:val="30"/>
                <w:szCs w:val="30"/>
              </w:rPr>
              <w:t>2566</w:t>
            </w:r>
          </w:p>
        </w:tc>
      </w:tr>
      <w:tr w:rsidR="00FC2579" w:rsidRPr="00574462" w14:paraId="2BBE567A" w14:textId="77777777" w:rsidTr="00FC2579">
        <w:trPr>
          <w:trHeight w:val="203"/>
        </w:trPr>
        <w:tc>
          <w:tcPr>
            <w:tcW w:w="4950" w:type="dxa"/>
          </w:tcPr>
          <w:p w14:paraId="4A7A98DE" w14:textId="77777777" w:rsidR="00FC2579" w:rsidRPr="005B4595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475763" w14:textId="006DA293" w:rsidR="00FC2579" w:rsidRPr="00D9700A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F04988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841B4B6" w14:textId="6D742BD0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060.00</w:t>
            </w:r>
          </w:p>
        </w:tc>
      </w:tr>
      <w:tr w:rsidR="00FC2579" w:rsidRPr="00574462" w14:paraId="00B1669E" w14:textId="77777777" w:rsidTr="00FC2579">
        <w:trPr>
          <w:trHeight w:val="203"/>
        </w:trPr>
        <w:tc>
          <w:tcPr>
            <w:tcW w:w="4950" w:type="dxa"/>
          </w:tcPr>
          <w:p w14:paraId="40084E2D" w14:textId="77777777" w:rsidR="00FC2579" w:rsidRPr="00047BB0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ABF59B" w14:textId="090299C1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FA0C4E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6F3BD" w14:textId="4DCC7E25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155.00</w:t>
            </w:r>
          </w:p>
        </w:tc>
      </w:tr>
      <w:tr w:rsidR="00FC2579" w:rsidRPr="00811F4F" w14:paraId="4DFADCD3" w14:textId="77777777" w:rsidTr="00FC2579">
        <w:trPr>
          <w:trHeight w:val="149"/>
        </w:trPr>
        <w:tc>
          <w:tcPr>
            <w:tcW w:w="4950" w:type="dxa"/>
            <w:shd w:val="clear" w:color="auto" w:fill="auto"/>
          </w:tcPr>
          <w:p w14:paraId="30BA5D6B" w14:textId="77777777" w:rsidR="00FC2579" w:rsidRPr="005B4595" w:rsidRDefault="00FC2579" w:rsidP="00FC257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9E972E" w14:textId="43D12501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1AA5B9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4A2EA" w14:textId="3CA11798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0815">
              <w:rPr>
                <w:rFonts w:ascii="Angsana New" w:hAnsi="Angsana New"/>
                <w:sz w:val="30"/>
                <w:szCs w:val="30"/>
              </w:rPr>
              <w:t>668,215.00</w:t>
            </w:r>
          </w:p>
        </w:tc>
      </w:tr>
    </w:tbl>
    <w:p w14:paraId="119679A6" w14:textId="77777777" w:rsidR="00FC2579" w:rsidRPr="00B40AC2" w:rsidRDefault="00FC2579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E423BA" w:rsidRPr="00574462" w14:paraId="007B6B40" w14:textId="77777777" w:rsidTr="000A6DB1">
        <w:tc>
          <w:tcPr>
            <w:tcW w:w="4950" w:type="dxa"/>
          </w:tcPr>
          <w:p w14:paraId="71301B1B" w14:textId="77777777" w:rsidR="00E423BA" w:rsidRPr="00574462" w:rsidRDefault="00E423B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D8CE008" w14:textId="77777777" w:rsidR="00E423BA" w:rsidRPr="00574462" w:rsidRDefault="00E423B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6DB1" w:rsidRPr="00574462" w14:paraId="1A4EC07B" w14:textId="77777777" w:rsidTr="000A6DB1">
        <w:tc>
          <w:tcPr>
            <w:tcW w:w="4950" w:type="dxa"/>
          </w:tcPr>
          <w:p w14:paraId="026F0A02" w14:textId="77777777" w:rsidR="000A6DB1" w:rsidRPr="00574462" w:rsidRDefault="000A6DB1" w:rsidP="000A6D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3BFAA9BE" w14:textId="77210AF6" w:rsidR="000A6DB1" w:rsidRDefault="000A6DB1" w:rsidP="000A6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3BA" w:rsidRPr="00574462" w14:paraId="538929EA" w14:textId="77777777">
        <w:tc>
          <w:tcPr>
            <w:tcW w:w="4950" w:type="dxa"/>
          </w:tcPr>
          <w:p w14:paraId="19CE2FA6" w14:textId="77777777" w:rsidR="00E423BA" w:rsidRPr="00574462" w:rsidRDefault="00E423B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06AC08" w14:textId="4D5DDEBB" w:rsidR="00E423BA" w:rsidRPr="00574462" w:rsidRDefault="00E42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423BA">
              <w:rPr>
                <w:sz w:val="30"/>
                <w:szCs w:val="30"/>
              </w:rPr>
              <w:t xml:space="preserve">30 </w:t>
            </w:r>
            <w:r w:rsidRPr="00E423BA">
              <w:rPr>
                <w:sz w:val="30"/>
                <w:szCs w:val="30"/>
                <w:cs/>
              </w:rPr>
              <w:t xml:space="preserve">กันยายน </w:t>
            </w:r>
            <w:r w:rsidRPr="00E423BA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25AC8" w14:textId="77777777" w:rsidR="00E423BA" w:rsidRPr="00574462" w:rsidRDefault="00E42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615867" w14:textId="77777777" w:rsidR="00E423BA" w:rsidRPr="00574462" w:rsidRDefault="00E42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6D55A1" w:rsidRPr="00574462" w14:paraId="456D95DA" w14:textId="77777777">
        <w:trPr>
          <w:trHeight w:val="203"/>
        </w:trPr>
        <w:tc>
          <w:tcPr>
            <w:tcW w:w="4950" w:type="dxa"/>
          </w:tcPr>
          <w:p w14:paraId="5019EAEF" w14:textId="77777777" w:rsidR="006D55A1" w:rsidRPr="005B4595" w:rsidRDefault="006D55A1" w:rsidP="006D55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CB" w14:textId="15A80077" w:rsidR="006D55A1" w:rsidRPr="00D9700A" w:rsidRDefault="006D55A1" w:rsidP="006D55A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060.00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E2EAA9" w14:textId="77777777" w:rsidR="006D55A1" w:rsidRPr="00574462" w:rsidRDefault="006D55A1" w:rsidP="006D55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C514916" w14:textId="07E6772A" w:rsidR="006D55A1" w:rsidRPr="006D55A1" w:rsidRDefault="006D55A1" w:rsidP="006D55A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A1">
              <w:rPr>
                <w:rFonts w:ascii="Angsana New" w:hAnsi="Angsana New"/>
                <w:sz w:val="30"/>
                <w:szCs w:val="30"/>
                <w:lang w:val="en-US"/>
              </w:rPr>
              <w:t xml:space="preserve"> 367,545.00 </w:t>
            </w:r>
          </w:p>
        </w:tc>
      </w:tr>
      <w:tr w:rsidR="006D55A1" w:rsidRPr="00574462" w14:paraId="2F445A65" w14:textId="77777777">
        <w:trPr>
          <w:trHeight w:val="203"/>
        </w:trPr>
        <w:tc>
          <w:tcPr>
            <w:tcW w:w="4950" w:type="dxa"/>
          </w:tcPr>
          <w:p w14:paraId="181AA344" w14:textId="77777777" w:rsidR="006D55A1" w:rsidRPr="00047BB0" w:rsidRDefault="006D55A1" w:rsidP="006D55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61DBA" w14:textId="2BE54580" w:rsidR="006D55A1" w:rsidRPr="00C46F38" w:rsidRDefault="006D55A1" w:rsidP="006D55A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F40FD" w14:textId="77777777" w:rsidR="006D55A1" w:rsidRPr="00574462" w:rsidRDefault="006D55A1" w:rsidP="006D55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6BCCEA45" w14:textId="662CEBFC" w:rsidR="006D55A1" w:rsidRPr="006D55A1" w:rsidRDefault="006D55A1" w:rsidP="006D55A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A1">
              <w:rPr>
                <w:rFonts w:ascii="Angsana New" w:hAnsi="Angsana New"/>
                <w:sz w:val="30"/>
                <w:szCs w:val="30"/>
                <w:lang w:val="en-US"/>
              </w:rPr>
              <w:t xml:space="preserve"> 537,942.50 </w:t>
            </w:r>
          </w:p>
        </w:tc>
      </w:tr>
      <w:tr w:rsidR="006D55A1" w:rsidRPr="00811F4F" w14:paraId="2AE3B400" w14:textId="77777777">
        <w:trPr>
          <w:trHeight w:val="149"/>
        </w:trPr>
        <w:tc>
          <w:tcPr>
            <w:tcW w:w="4950" w:type="dxa"/>
            <w:shd w:val="clear" w:color="auto" w:fill="auto"/>
          </w:tcPr>
          <w:p w14:paraId="6C4C9BF2" w14:textId="77777777" w:rsidR="006D55A1" w:rsidRPr="005B4595" w:rsidRDefault="006D55A1" w:rsidP="006D55A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8926" w14:textId="39855AAE" w:rsidR="006D55A1" w:rsidRPr="00C46F38" w:rsidRDefault="006D55A1" w:rsidP="006D55A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815">
              <w:rPr>
                <w:rFonts w:ascii="Angsana New" w:hAnsi="Angsana New"/>
                <w:sz w:val="30"/>
                <w:szCs w:val="30"/>
              </w:rPr>
              <w:t>668,215.00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568ED" w14:textId="77777777" w:rsidR="006D55A1" w:rsidRPr="00574462" w:rsidRDefault="006D55A1" w:rsidP="006D55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6F1B6" w14:textId="38A42739" w:rsidR="006D55A1" w:rsidRPr="006D55A1" w:rsidRDefault="006D55A1" w:rsidP="006D55A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A1">
              <w:rPr>
                <w:rFonts w:ascii="Angsana New" w:hAnsi="Angsana New"/>
                <w:sz w:val="30"/>
                <w:szCs w:val="30"/>
                <w:lang w:val="en-US"/>
              </w:rPr>
              <w:t xml:space="preserve"> 905,487.50 </w:t>
            </w:r>
          </w:p>
        </w:tc>
      </w:tr>
    </w:tbl>
    <w:p w14:paraId="76FE4791" w14:textId="77777777" w:rsidR="00EA7472" w:rsidRDefault="00EA7472" w:rsidP="00EA7472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B0B7595" w14:textId="6FB14B24" w:rsidR="00DD55BF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>256</w:t>
      </w:r>
      <w:r w:rsidR="00EA7472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EA7472">
        <w:rPr>
          <w:rFonts w:ascii="Angsana New" w:hAnsi="Angsana New" w:hint="cs"/>
          <w:sz w:val="30"/>
          <w:szCs w:val="30"/>
          <w:cs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มีภาระผูกพันตามสัญญาการให้บริการเช่าพื้นที่กับบริษัทที่เกี่ยวข้องกัน </w:t>
      </w:r>
      <w:r w:rsidR="005C069A" w:rsidRPr="00C46F38">
        <w:rPr>
          <w:rFonts w:ascii="Angsana New" w:hAnsi="Angsana New"/>
          <w:sz w:val="30"/>
          <w:szCs w:val="30"/>
        </w:rPr>
        <w:t>2</w:t>
      </w:r>
      <w:r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Pr="00C46F38">
        <w:rPr>
          <w:rFonts w:ascii="Angsana New" w:hAnsi="Angsana New"/>
          <w:sz w:val="30"/>
          <w:szCs w:val="30"/>
          <w:cs/>
        </w:rPr>
        <w:t xml:space="preserve"> ปี  สิ้นสุดเดือนกุมภาพันธ์ </w:t>
      </w:r>
      <w:r w:rsidR="005C069A" w:rsidRPr="00C46F38">
        <w:rPr>
          <w:rFonts w:ascii="Angsana New" w:hAnsi="Angsana New"/>
          <w:sz w:val="30"/>
          <w:szCs w:val="30"/>
        </w:rPr>
        <w:t>256</w:t>
      </w:r>
      <w:r w:rsidR="00B227D8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256</w:t>
      </w:r>
      <w:r w:rsidR="00B227D8">
        <w:rPr>
          <w:rFonts w:ascii="Angsana New" w:hAnsi="Angsana New"/>
          <w:sz w:val="30"/>
          <w:szCs w:val="30"/>
        </w:rPr>
        <w:t>7</w:t>
      </w:r>
      <w:r w:rsidRPr="00C46F38">
        <w:rPr>
          <w:rFonts w:ascii="Angsana New" w:hAnsi="Angsana New"/>
          <w:sz w:val="30"/>
          <w:szCs w:val="30"/>
          <w:cs/>
        </w:rPr>
        <w:t xml:space="preserve">  รายละเอียดดังนี้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FC2579" w:rsidRPr="00574462" w14:paraId="52D46D48" w14:textId="77777777" w:rsidTr="00871B82">
        <w:tc>
          <w:tcPr>
            <w:tcW w:w="4950" w:type="dxa"/>
          </w:tcPr>
          <w:p w14:paraId="632DE6D9" w14:textId="77777777" w:rsidR="00FC2579" w:rsidRPr="00574462" w:rsidRDefault="00FC2579" w:rsidP="00871B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2FE0B17" w14:textId="77777777" w:rsidR="00FC2579" w:rsidRPr="00574462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FC5FA7" w14:textId="77777777" w:rsidR="00FC2579" w:rsidRPr="00574462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AEE4B87" w14:textId="77777777" w:rsidR="00FC2579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FC2579" w:rsidRPr="00574462" w14:paraId="4BCFDD41" w14:textId="77777777" w:rsidTr="00871B82">
        <w:tc>
          <w:tcPr>
            <w:tcW w:w="4950" w:type="dxa"/>
          </w:tcPr>
          <w:p w14:paraId="3A714B15" w14:textId="77777777" w:rsidR="00FC2579" w:rsidRPr="00574462" w:rsidRDefault="00FC2579" w:rsidP="00871B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5A3BFF" w14:textId="77777777" w:rsidR="00FC2579" w:rsidRPr="00574462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BC7788" w14:textId="77777777" w:rsidR="00FC2579" w:rsidRPr="00574462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18428AB4" w14:textId="77777777" w:rsidR="00FC2579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C2579" w:rsidRPr="00574462" w14:paraId="706795BB" w14:textId="77777777" w:rsidTr="00871B82">
        <w:tc>
          <w:tcPr>
            <w:tcW w:w="4950" w:type="dxa"/>
          </w:tcPr>
          <w:p w14:paraId="0067D37E" w14:textId="77777777" w:rsidR="00FC2579" w:rsidRPr="00574462" w:rsidRDefault="00FC2579" w:rsidP="00871B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294A30" w14:textId="77777777" w:rsidR="00FC2579" w:rsidRPr="00E423BA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D0FDCDF" w14:textId="77777777" w:rsidR="00FC2579" w:rsidRPr="00574462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99192D" w14:textId="77777777" w:rsidR="00FC2579" w:rsidRPr="00E423BA" w:rsidRDefault="00FC2579" w:rsidP="00871B8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423BA">
              <w:rPr>
                <w:sz w:val="30"/>
                <w:szCs w:val="30"/>
              </w:rPr>
              <w:t xml:space="preserve">30 </w:t>
            </w:r>
            <w:r w:rsidRPr="00E423BA">
              <w:rPr>
                <w:sz w:val="30"/>
                <w:szCs w:val="30"/>
                <w:cs/>
              </w:rPr>
              <w:t xml:space="preserve">กันยายน </w:t>
            </w:r>
            <w:r w:rsidRPr="00E423BA">
              <w:rPr>
                <w:sz w:val="30"/>
                <w:szCs w:val="30"/>
              </w:rPr>
              <w:t>2566</w:t>
            </w:r>
          </w:p>
        </w:tc>
      </w:tr>
      <w:tr w:rsidR="00FC2579" w:rsidRPr="00574462" w14:paraId="756B0D00" w14:textId="77777777" w:rsidTr="00871B82">
        <w:trPr>
          <w:trHeight w:val="203"/>
        </w:trPr>
        <w:tc>
          <w:tcPr>
            <w:tcW w:w="4950" w:type="dxa"/>
          </w:tcPr>
          <w:p w14:paraId="50E82496" w14:textId="2F41971B" w:rsidR="00FC2579" w:rsidRPr="005B4595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D07FDB" w14:textId="77777777" w:rsidR="00FC2579" w:rsidRPr="00D9700A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C5EDF0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D461A48" w14:textId="7B2CEA33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554,019.25</w:t>
            </w:r>
          </w:p>
        </w:tc>
      </w:tr>
      <w:tr w:rsidR="00FC2579" w:rsidRPr="00574462" w14:paraId="7EA1D9B5" w14:textId="77777777" w:rsidTr="00871B82">
        <w:trPr>
          <w:trHeight w:val="203"/>
        </w:trPr>
        <w:tc>
          <w:tcPr>
            <w:tcW w:w="4950" w:type="dxa"/>
          </w:tcPr>
          <w:p w14:paraId="26DEB8D4" w14:textId="1FCBEE4D" w:rsidR="00FC2579" w:rsidRPr="00047BB0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65725C" w14:textId="77777777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E108F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BC61" w14:textId="740C6806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579" w:rsidRPr="00811F4F" w14:paraId="57CCC07D" w14:textId="77777777" w:rsidTr="00871B82">
        <w:trPr>
          <w:trHeight w:val="149"/>
        </w:trPr>
        <w:tc>
          <w:tcPr>
            <w:tcW w:w="4950" w:type="dxa"/>
            <w:shd w:val="clear" w:color="auto" w:fill="auto"/>
          </w:tcPr>
          <w:p w14:paraId="2229FA5A" w14:textId="26C22971" w:rsidR="00FC2579" w:rsidRPr="005B4595" w:rsidRDefault="00FC2579" w:rsidP="00FC257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762371" w14:textId="77777777" w:rsidR="00FC2579" w:rsidRPr="00C46F38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3A6A3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A64E1" w14:textId="5CC66373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554,019.25</w:t>
            </w:r>
          </w:p>
        </w:tc>
      </w:tr>
    </w:tbl>
    <w:p w14:paraId="61FDDDAB" w14:textId="77777777" w:rsidR="00FC2579" w:rsidRPr="00B40AC2" w:rsidRDefault="00FC2579" w:rsidP="00FC2579">
      <w:pPr>
        <w:pStyle w:val="ListParagraph"/>
        <w:ind w:left="1350"/>
        <w:jc w:val="thaiDistribute"/>
        <w:rPr>
          <w:rFonts w:ascii="Angsana New" w:hAnsi="Angsana New"/>
          <w:sz w:val="22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7C5A52">
        <w:tc>
          <w:tcPr>
            <w:tcW w:w="4950" w:type="dxa"/>
          </w:tcPr>
          <w:p w14:paraId="567267CA" w14:textId="77777777" w:rsidR="00B03D12" w:rsidRPr="00574462" w:rsidRDefault="00B03D1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E0484AC" w14:textId="77777777" w:rsidR="00B03D12" w:rsidRPr="00574462" w:rsidRDefault="00B03D1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C5A52" w:rsidRPr="00574462" w14:paraId="0E1E8994" w14:textId="77777777" w:rsidTr="007C5A52">
        <w:tc>
          <w:tcPr>
            <w:tcW w:w="4950" w:type="dxa"/>
          </w:tcPr>
          <w:p w14:paraId="3953A7C2" w14:textId="77777777" w:rsidR="007C5A52" w:rsidRPr="00574462" w:rsidRDefault="007C5A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957888E" w14:textId="65C265B1" w:rsidR="007C5A52" w:rsidRPr="00574462" w:rsidRDefault="000B4B70" w:rsidP="007C5A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D12" w:rsidRPr="00574462" w14:paraId="2EC00009" w14:textId="77777777" w:rsidTr="00347B9A">
        <w:tc>
          <w:tcPr>
            <w:tcW w:w="4950" w:type="dxa"/>
          </w:tcPr>
          <w:p w14:paraId="7E9D8CB7" w14:textId="77777777" w:rsidR="00B03D12" w:rsidRPr="00574462" w:rsidRDefault="00B03D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46422B75" w:rsidR="00B03D12" w:rsidRPr="00574462" w:rsidRDefault="005C0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B03D12"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</w:t>
            </w:r>
            <w:r w:rsidR="000B4B70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40880813" w:rsidR="00B03D12" w:rsidRPr="00574462" w:rsidRDefault="005C0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0B4B70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B03D12" w:rsidRPr="00574462" w14:paraId="4E8E710F" w14:textId="77777777" w:rsidTr="00676DBE">
        <w:trPr>
          <w:trHeight w:val="203"/>
        </w:trPr>
        <w:tc>
          <w:tcPr>
            <w:tcW w:w="4950" w:type="dxa"/>
          </w:tcPr>
          <w:p w14:paraId="16CE2912" w14:textId="1FE58173" w:rsidR="00B03D12" w:rsidRPr="005B4595" w:rsidRDefault="00B03D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423B6CCC" w:rsidR="00B03D12" w:rsidRPr="00C46F38" w:rsidRDefault="007C24A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554,019.25</w:t>
            </w:r>
          </w:p>
        </w:tc>
        <w:tc>
          <w:tcPr>
            <w:tcW w:w="236" w:type="dxa"/>
            <w:vAlign w:val="center"/>
          </w:tcPr>
          <w:p w14:paraId="6E7EEC82" w14:textId="77777777" w:rsidR="00B03D12" w:rsidRPr="00574462" w:rsidRDefault="00B03D1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644200E" w14:textId="0DC31B06" w:rsidR="00B03D12" w:rsidRPr="00574462" w:rsidRDefault="007C24A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4A2">
              <w:rPr>
                <w:rFonts w:ascii="Angsana New" w:hAnsi="Angsana New"/>
                <w:sz w:val="30"/>
                <w:szCs w:val="30"/>
              </w:rPr>
              <w:t>221,866.64</w:t>
            </w:r>
          </w:p>
        </w:tc>
      </w:tr>
      <w:tr w:rsidR="00B03D12" w:rsidRPr="00574462" w14:paraId="081D8B30" w14:textId="77777777" w:rsidTr="00676DBE">
        <w:trPr>
          <w:trHeight w:val="203"/>
        </w:trPr>
        <w:tc>
          <w:tcPr>
            <w:tcW w:w="4950" w:type="dxa"/>
          </w:tcPr>
          <w:p w14:paraId="0F9DABBB" w14:textId="44B10C6F" w:rsidR="00B03D12" w:rsidRPr="00047BB0" w:rsidRDefault="00B03D12" w:rsidP="00676DBE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4589602D" w:rsidR="00B03D12" w:rsidRPr="00C46F38" w:rsidRDefault="007C24A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1994624" w14:textId="77777777" w:rsidR="00B03D12" w:rsidRPr="00574462" w:rsidRDefault="00B03D1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024A011" w14:textId="215D92A9" w:rsidR="00B03D12" w:rsidRPr="00574462" w:rsidRDefault="00884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D12" w:rsidRPr="008026C3" w14:paraId="09F0D30A" w14:textId="77777777" w:rsidTr="00676DBE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B03D12" w:rsidRPr="005B4595" w:rsidRDefault="00B03D1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717C75CA" w:rsidR="00B03D12" w:rsidRPr="00C46F38" w:rsidRDefault="007C24A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554,019.25</w:t>
            </w:r>
          </w:p>
        </w:tc>
        <w:tc>
          <w:tcPr>
            <w:tcW w:w="236" w:type="dxa"/>
            <w:vAlign w:val="center"/>
          </w:tcPr>
          <w:p w14:paraId="185197D2" w14:textId="77777777" w:rsidR="00B03D12" w:rsidRPr="00574462" w:rsidRDefault="00B03D1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A202B" w14:textId="54AAFAD9" w:rsidR="00B03D12" w:rsidRPr="00811F4F" w:rsidRDefault="007C24A2" w:rsidP="00811F4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4A2">
              <w:rPr>
                <w:rFonts w:ascii="Angsana New" w:hAnsi="Angsana New"/>
                <w:sz w:val="30"/>
                <w:szCs w:val="30"/>
              </w:rPr>
              <w:t>221,866.64</w:t>
            </w:r>
          </w:p>
        </w:tc>
      </w:tr>
    </w:tbl>
    <w:p w14:paraId="28496D7D" w14:textId="2F0EF392" w:rsidR="001E11E6" w:rsidRDefault="00F276EE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276EE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609849B" w14:textId="62AF86AC" w:rsidR="007A6364" w:rsidRPr="00B630C2" w:rsidRDefault="000E6068" w:rsidP="00B36928">
      <w:pPr>
        <w:spacing w:after="240" w:line="240" w:lineRule="atLeast"/>
        <w:ind w:left="518"/>
        <w:jc w:val="thaiDistribute"/>
        <w:rPr>
          <w:lang w:val="en-US"/>
        </w:rPr>
      </w:pP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 xml:space="preserve">เมื่อวันที่ </w:t>
      </w:r>
      <w:r w:rsidR="00843D91" w:rsidRPr="00D50CCF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12 </w:t>
      </w:r>
      <w:r w:rsidR="00843D91" w:rsidRPr="00D50CCF"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>ตุลาคม</w:t>
      </w:r>
      <w:r w:rsidRPr="00D50C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D50CCF">
        <w:rPr>
          <w:rFonts w:asciiTheme="majorBidi" w:eastAsia="Arial Unicode MS" w:hAnsiTheme="majorBidi" w:cstheme="majorBidi" w:hint="cs"/>
          <w:sz w:val="30"/>
          <w:szCs w:val="30"/>
        </w:rPr>
        <w:t>2566</w:t>
      </w:r>
      <w:r w:rsidRPr="00D50C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>ที่ประชุม</w:t>
      </w:r>
      <w:proofErr w:type="spellStart"/>
      <w:r w:rsidRPr="00D50CCF">
        <w:rPr>
          <w:rFonts w:asciiTheme="majorBidi" w:eastAsia="Arial Unicode MS" w:hAnsiTheme="majorBidi" w:cstheme="majorBidi"/>
          <w:sz w:val="30"/>
          <w:szCs w:val="30"/>
        </w:rPr>
        <w:t>คณะกรรมการบริษัท</w:t>
      </w:r>
      <w:proofErr w:type="spellEnd"/>
      <w:r w:rsidRPr="00D50C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proofErr w:type="spellStart"/>
      <w:r w:rsidRPr="00D50CCF">
        <w:rPr>
          <w:rFonts w:asciiTheme="majorBidi" w:eastAsia="Arial Unicode MS" w:hAnsiTheme="majorBidi" w:cstheme="majorBidi"/>
          <w:sz w:val="30"/>
          <w:szCs w:val="30"/>
        </w:rPr>
        <w:t>ครั้งที่</w:t>
      </w:r>
      <w:proofErr w:type="spellEnd"/>
      <w:r w:rsidR="00843D91" w:rsidRPr="00D50CCF">
        <w:rPr>
          <w:rFonts w:asciiTheme="majorBidi" w:eastAsia="Arial Unicode MS" w:hAnsiTheme="majorBidi" w:cstheme="majorBidi"/>
          <w:sz w:val="30"/>
          <w:szCs w:val="30"/>
        </w:rPr>
        <w:t xml:space="preserve"> 5</w:t>
      </w:r>
      <w:r w:rsidR="00A30C8A" w:rsidRPr="00D50CCF">
        <w:rPr>
          <w:rFonts w:asciiTheme="majorBidi" w:eastAsia="Arial Unicode MS" w:hAnsiTheme="majorBidi" w:cstheme="majorBidi"/>
          <w:sz w:val="30"/>
          <w:szCs w:val="30"/>
        </w:rPr>
        <w:t>/</w:t>
      </w:r>
      <w:r w:rsidRPr="00D50CCF">
        <w:rPr>
          <w:rFonts w:asciiTheme="majorBidi" w:eastAsia="Arial Unicode MS" w:hAnsiTheme="majorBidi" w:cstheme="majorBidi"/>
          <w:sz w:val="30"/>
          <w:szCs w:val="30"/>
        </w:rPr>
        <w:t xml:space="preserve">2566 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>ของบริษัทฯ มีมติอนุมัติให้จัดตั้งบริษัท</w:t>
      </w:r>
      <w:r w:rsidR="00D2080E" w:rsidRPr="00D50CCF">
        <w:rPr>
          <w:rFonts w:asciiTheme="majorBidi" w:eastAsia="Arial Unicode MS" w:hAnsiTheme="majorBidi" w:cstheme="majorBidi" w:hint="cs"/>
          <w:sz w:val="30"/>
          <w:szCs w:val="30"/>
          <w:cs/>
        </w:rPr>
        <w:t>ย่อย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>แห่ง</w:t>
      </w:r>
      <w:r w:rsidRPr="00B36928">
        <w:rPr>
          <w:rFonts w:ascii="Angsana New" w:hAnsi="Angsana New"/>
          <w:sz w:val="30"/>
          <w:szCs w:val="30"/>
          <w:cs/>
        </w:rPr>
        <w:t>ใหม่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 xml:space="preserve">ในประเทศไทย จำนวน </w:t>
      </w:r>
      <w:r w:rsidRPr="00D50CCF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1 </w:t>
      </w:r>
      <w:r w:rsidRPr="00D50CCF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 xml:space="preserve">บริษัท 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 xml:space="preserve">ด้วยทุนจดทะเบียน </w:t>
      </w:r>
      <w:r w:rsidR="002B3AA3" w:rsidRPr="00D50CCF">
        <w:rPr>
          <w:rFonts w:asciiTheme="majorBidi" w:eastAsia="Arial Unicode MS" w:hAnsiTheme="majorBidi" w:cstheme="majorBidi"/>
          <w:sz w:val="30"/>
          <w:szCs w:val="30"/>
          <w:lang w:val="en-US"/>
        </w:rPr>
        <w:t>160</w:t>
      </w:r>
      <w:r w:rsidRPr="00D50C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>ล้านบาท เพื่อ</w:t>
      </w:r>
      <w:r w:rsidR="00E95A83" w:rsidRPr="00D50CCF">
        <w:rPr>
          <w:rFonts w:asciiTheme="majorBidi" w:eastAsia="Arial Unicode MS" w:hAnsiTheme="majorBidi" w:cstheme="majorBidi" w:hint="cs"/>
          <w:sz w:val="30"/>
          <w:szCs w:val="30"/>
          <w:cs/>
        </w:rPr>
        <w:t>ดำเนินการซื้อที่ดินและลงทุนก่อสร้าง</w:t>
      </w:r>
      <w:r w:rsidR="00E2504F" w:rsidRPr="00D50CCF">
        <w:rPr>
          <w:rFonts w:asciiTheme="majorBidi" w:eastAsia="Arial Unicode MS" w:hAnsiTheme="majorBidi" w:cstheme="majorBidi" w:hint="cs"/>
          <w:sz w:val="30"/>
          <w:szCs w:val="30"/>
          <w:cs/>
        </w:rPr>
        <w:t>โรงงานผลิตสินค้าของบริษัท การนำพื้นที่เหลือใช้งานไปประกอบการธุรกิจ</w:t>
      </w:r>
      <w:r w:rsidR="00A76226" w:rsidRPr="00D50CCF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ให้เช่าโรงงานในอนาคต และการจัดพื้นที่เขตปลอดอากร </w:t>
      </w:r>
      <w:r w:rsidR="00A76226" w:rsidRPr="00D50CCF">
        <w:rPr>
          <w:rFonts w:asciiTheme="majorBidi" w:eastAsia="Arial Unicode MS" w:hAnsiTheme="majorBidi" w:cstheme="majorBidi"/>
          <w:sz w:val="30"/>
          <w:szCs w:val="30"/>
          <w:lang w:val="en-US"/>
        </w:rPr>
        <w:t>(FREE ZONE)</w:t>
      </w:r>
      <w:r w:rsidR="007F3C23" w:rsidRPr="00D50CCF"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 xml:space="preserve"> 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 xml:space="preserve">โดยได้จดทะเบียนจัดตั้งบริษัทกับกระทรวงพาณิชย์เมื่อวันที่ </w:t>
      </w:r>
      <w:r w:rsidR="00D50CCF" w:rsidRPr="00D50CCF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30 </w:t>
      </w:r>
      <w:r w:rsidR="00D50CCF" w:rsidRPr="00D50CCF"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>ตุลาคม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D50CCF">
        <w:rPr>
          <w:rFonts w:asciiTheme="majorBidi" w:eastAsia="Arial Unicode MS" w:hAnsiTheme="majorBidi" w:cstheme="majorBidi"/>
          <w:sz w:val="30"/>
          <w:szCs w:val="30"/>
        </w:rPr>
        <w:t xml:space="preserve">2566 </w:t>
      </w:r>
      <w:r w:rsidR="00B34970">
        <w:rPr>
          <w:rFonts w:asciiTheme="majorBidi" w:eastAsia="Arial Unicode MS" w:hAnsiTheme="majorBidi" w:cstheme="majorBidi" w:hint="cs"/>
          <w:sz w:val="30"/>
          <w:szCs w:val="30"/>
          <w:cs/>
        </w:rPr>
        <w:t>ในชื่อ</w:t>
      </w:r>
      <w:r w:rsidR="00B34970" w:rsidRPr="00B34970">
        <w:rPr>
          <w:rFonts w:asciiTheme="majorBidi" w:eastAsia="Arial Unicode MS" w:hAnsiTheme="majorBidi"/>
          <w:sz w:val="30"/>
          <w:szCs w:val="30"/>
          <w:cs/>
        </w:rPr>
        <w:t>บริษัท ฟังก์ชั่น อินดัสทรี จำกัด</w:t>
      </w:r>
      <w:r w:rsidR="00B34970">
        <w:rPr>
          <w:rFonts w:asciiTheme="majorBidi" w:eastAsia="Arial Unicode MS" w:hAnsiTheme="majorBidi" w:hint="cs"/>
          <w:sz w:val="30"/>
          <w:szCs w:val="30"/>
          <w:cs/>
        </w:rPr>
        <w:t xml:space="preserve"> โดย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>มี</w:t>
      </w:r>
      <w:r w:rsidRPr="00D50CCF">
        <w:rPr>
          <w:rFonts w:asciiTheme="majorBidi" w:eastAsia="Arial Unicode MS" w:hAnsiTheme="majorBidi" w:cstheme="majorBidi" w:hint="cs"/>
          <w:sz w:val="30"/>
          <w:szCs w:val="30"/>
          <w:cs/>
        </w:rPr>
        <w:t>สัดส่วน</w:t>
      </w:r>
      <w:r w:rsidRPr="00D50CCF">
        <w:rPr>
          <w:rFonts w:asciiTheme="majorBidi" w:eastAsia="Arial Unicode MS" w:hAnsiTheme="majorBidi" w:cstheme="majorBidi"/>
          <w:sz w:val="30"/>
          <w:szCs w:val="30"/>
          <w:cs/>
        </w:rPr>
        <w:t xml:space="preserve">ร้อยละ </w:t>
      </w:r>
      <w:r w:rsidR="00DC1AFB" w:rsidRPr="00D50CCF">
        <w:rPr>
          <w:rFonts w:asciiTheme="majorBidi" w:eastAsia="Arial Unicode MS" w:hAnsiTheme="majorBidi" w:cstheme="majorBidi"/>
          <w:sz w:val="30"/>
          <w:szCs w:val="30"/>
          <w:lang w:val="en-US"/>
        </w:rPr>
        <w:t>99</w:t>
      </w:r>
      <w:r w:rsidR="00E63D04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="00240A6E" w:rsidRPr="00240A6E">
        <w:rPr>
          <w:rFonts w:asciiTheme="majorBidi" w:eastAsia="Arial Unicode MS" w:hAnsiTheme="majorBidi"/>
          <w:sz w:val="30"/>
          <w:szCs w:val="30"/>
          <w:cs/>
        </w:rPr>
        <w:t xml:space="preserve">และวันที่ </w:t>
      </w:r>
      <w:r w:rsidR="00240A6E">
        <w:rPr>
          <w:rFonts w:asciiTheme="majorBidi" w:eastAsia="Arial Unicode MS" w:hAnsiTheme="majorBidi"/>
          <w:sz w:val="30"/>
          <w:szCs w:val="30"/>
          <w:lang w:val="en-US"/>
        </w:rPr>
        <w:t>1</w:t>
      </w:r>
      <w:r w:rsidR="00240A6E" w:rsidRPr="00240A6E">
        <w:rPr>
          <w:rFonts w:asciiTheme="majorBidi" w:eastAsia="Arial Unicode MS" w:hAnsiTheme="majorBidi"/>
          <w:sz w:val="30"/>
          <w:szCs w:val="30"/>
          <w:cs/>
        </w:rPr>
        <w:t xml:space="preserve"> พฤศจิกายน </w:t>
      </w:r>
      <w:r w:rsidR="00240A6E">
        <w:rPr>
          <w:rFonts w:asciiTheme="majorBidi" w:eastAsia="Arial Unicode MS" w:hAnsiTheme="majorBidi"/>
          <w:sz w:val="30"/>
          <w:szCs w:val="30"/>
        </w:rPr>
        <w:t>2566</w:t>
      </w:r>
      <w:r w:rsidR="00240A6E" w:rsidRPr="00240A6E">
        <w:rPr>
          <w:rFonts w:asciiTheme="majorBidi" w:eastAsia="Arial Unicode MS" w:hAnsiTheme="majorBidi"/>
          <w:sz w:val="30"/>
          <w:szCs w:val="30"/>
          <w:cs/>
        </w:rPr>
        <w:t xml:space="preserve"> บริษัทฯได้จ่ายชำระค่าหุ้นแล้ว เป็นจำนวนเงิน </w:t>
      </w:r>
      <w:r w:rsidR="00240A6E">
        <w:rPr>
          <w:rFonts w:asciiTheme="majorBidi" w:eastAsia="Arial Unicode MS" w:hAnsiTheme="majorBidi"/>
          <w:sz w:val="30"/>
          <w:szCs w:val="30"/>
        </w:rPr>
        <w:t>158.40</w:t>
      </w:r>
      <w:r w:rsidR="00240A6E" w:rsidRPr="00240A6E">
        <w:rPr>
          <w:rFonts w:asciiTheme="majorBidi" w:eastAsia="Arial Unicode MS" w:hAnsiTheme="majorBidi"/>
          <w:sz w:val="30"/>
          <w:szCs w:val="30"/>
          <w:cs/>
        </w:rPr>
        <w:t xml:space="preserve"> ล้านบาท คิดเป็นร้อยละ </w:t>
      </w:r>
      <w:r w:rsidR="00240A6E">
        <w:rPr>
          <w:rFonts w:asciiTheme="majorBidi" w:eastAsia="Arial Unicode MS" w:hAnsiTheme="majorBidi"/>
          <w:sz w:val="30"/>
          <w:szCs w:val="30"/>
          <w:lang w:val="en-US"/>
        </w:rPr>
        <w:t>100</w:t>
      </w:r>
      <w:r w:rsidR="00240A6E" w:rsidRPr="00240A6E">
        <w:rPr>
          <w:rFonts w:asciiTheme="majorBidi" w:eastAsia="Arial Unicode MS" w:hAnsiTheme="majorBidi"/>
          <w:sz w:val="30"/>
          <w:szCs w:val="30"/>
          <w:cs/>
        </w:rPr>
        <w:t xml:space="preserve"> ของทุนจดทะเบียนที่บริษัทย่อยเรียกชำระ</w:t>
      </w:r>
    </w:p>
    <w:p w14:paraId="229D5485" w14:textId="5322789E" w:rsidR="006E1FE8" w:rsidRPr="00F25A47" w:rsidRDefault="006E1FE8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8496D7E" w14:textId="0E41B7A1" w:rsidR="00296204" w:rsidRPr="00EA4315" w:rsidRDefault="00495880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9588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งบการเงินระหว่างกาลนี้ได้รับการอนุมัติให้ออกงบการเงินโดยกรรมการผู้มีอำนาจของ</w:t>
      </w:r>
      <w:r w:rsidR="0094558B">
        <w:rPr>
          <w:rFonts w:ascii="Angsana New" w:hAnsi="Angsana New" w:hint="cs"/>
          <w:sz w:val="30"/>
          <w:szCs w:val="30"/>
          <w:cs/>
        </w:rPr>
        <w:t>กลุ่ม</w:t>
      </w:r>
      <w:r w:rsidRPr="00495880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D3250E">
        <w:rPr>
          <w:rFonts w:ascii="Angsana New" w:hAnsi="Angsana New"/>
          <w:sz w:val="30"/>
          <w:szCs w:val="30"/>
        </w:rPr>
        <w:t>1</w:t>
      </w:r>
      <w:r w:rsidR="002D5E1E">
        <w:rPr>
          <w:rFonts w:ascii="Angsana New" w:hAnsi="Angsana New"/>
          <w:sz w:val="30"/>
          <w:szCs w:val="30"/>
        </w:rPr>
        <w:t>3</w:t>
      </w:r>
      <w:r w:rsidRPr="0049588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495880">
        <w:rPr>
          <w:rFonts w:ascii="Angsana New" w:hAnsi="Angsana New"/>
          <w:sz w:val="30"/>
          <w:szCs w:val="30"/>
          <w:cs/>
        </w:rPr>
        <w:t xml:space="preserve"> </w:t>
      </w:r>
      <w:r w:rsidR="00811F4F">
        <w:rPr>
          <w:rFonts w:ascii="Angsana New" w:hAnsi="Angsana New"/>
          <w:sz w:val="30"/>
          <w:szCs w:val="30"/>
        </w:rPr>
        <w:t>256</w:t>
      </w:r>
      <w:r w:rsidR="000B4B70">
        <w:rPr>
          <w:rFonts w:ascii="Angsana New" w:hAnsi="Angsana New" w:hint="cs"/>
          <w:sz w:val="30"/>
          <w:szCs w:val="30"/>
          <w:cs/>
        </w:rPr>
        <w:t>6</w:t>
      </w:r>
    </w:p>
    <w:sectPr w:rsidR="00296204" w:rsidRPr="00EA4315" w:rsidSect="00313FCE">
      <w:footerReference w:type="default" r:id="rId17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1E735" w14:textId="77777777" w:rsidR="00B2448B" w:rsidRDefault="00B2448B">
      <w:r>
        <w:separator/>
      </w:r>
    </w:p>
  </w:endnote>
  <w:endnote w:type="continuationSeparator" w:id="0">
    <w:p w14:paraId="0CC9B828" w14:textId="77777777" w:rsidR="00B2448B" w:rsidRDefault="00B2448B">
      <w:r>
        <w:continuationSeparator/>
      </w:r>
    </w:p>
  </w:endnote>
  <w:endnote w:type="continuationNotice" w:id="1">
    <w:p w14:paraId="760765B3" w14:textId="77777777" w:rsidR="00B2448B" w:rsidRDefault="00B244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8" w14:textId="3AB56E65" w:rsidR="00841D6A" w:rsidRPr="008C31D3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61A045B4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74471" w14:textId="77777777" w:rsidR="00B2448B" w:rsidRDefault="00B2448B">
      <w:r>
        <w:separator/>
      </w:r>
    </w:p>
  </w:footnote>
  <w:footnote w:type="continuationSeparator" w:id="0">
    <w:p w14:paraId="5A7DCF7B" w14:textId="77777777" w:rsidR="00B2448B" w:rsidRDefault="00B2448B">
      <w:r>
        <w:continuationSeparator/>
      </w:r>
    </w:p>
  </w:footnote>
  <w:footnote w:type="continuationNotice" w:id="1">
    <w:p w14:paraId="7E51E11A" w14:textId="77777777" w:rsidR="00B2448B" w:rsidRDefault="00B244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5" w14:textId="77777777" w:rsidR="00841D6A" w:rsidRDefault="00841D6A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461ADC06"/>
    <w:lvl w:ilvl="0" w:tplc="1292D6EE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2E581CB7"/>
    <w:multiLevelType w:val="multilevel"/>
    <w:tmpl w:val="8AEC2B2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3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4FB92334"/>
    <w:multiLevelType w:val="hybridMultilevel"/>
    <w:tmpl w:val="3166A398"/>
    <w:lvl w:ilvl="0" w:tplc="07604422">
      <w:start w:val="1"/>
      <w:numFmt w:val="decimal"/>
      <w:lvlText w:val="31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7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8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61A2A"/>
    <w:multiLevelType w:val="hybridMultilevel"/>
    <w:tmpl w:val="39667A40"/>
    <w:lvl w:ilvl="0" w:tplc="68167D58">
      <w:start w:val="1"/>
      <w:numFmt w:val="decimal"/>
      <w:lvlText w:val="29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1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A79CE"/>
    <w:multiLevelType w:val="multilevel"/>
    <w:tmpl w:val="546C1C2A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3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507543">
    <w:abstractNumId w:val="5"/>
  </w:num>
  <w:num w:numId="2" w16cid:durableId="231357234">
    <w:abstractNumId w:val="15"/>
  </w:num>
  <w:num w:numId="3" w16cid:durableId="1106659503">
    <w:abstractNumId w:val="8"/>
  </w:num>
  <w:num w:numId="4" w16cid:durableId="587930218">
    <w:abstractNumId w:val="19"/>
  </w:num>
  <w:num w:numId="5" w16cid:durableId="664632303">
    <w:abstractNumId w:val="24"/>
  </w:num>
  <w:num w:numId="6" w16cid:durableId="58865261">
    <w:abstractNumId w:val="0"/>
  </w:num>
  <w:num w:numId="7" w16cid:durableId="1894922607">
    <w:abstractNumId w:val="18"/>
  </w:num>
  <w:num w:numId="8" w16cid:durableId="1139611900">
    <w:abstractNumId w:val="21"/>
  </w:num>
  <w:num w:numId="9" w16cid:durableId="1324160768">
    <w:abstractNumId w:val="7"/>
  </w:num>
  <w:num w:numId="10" w16cid:durableId="721909573">
    <w:abstractNumId w:val="23"/>
  </w:num>
  <w:num w:numId="11" w16cid:durableId="1137378326">
    <w:abstractNumId w:val="4"/>
  </w:num>
  <w:num w:numId="12" w16cid:durableId="2090272868">
    <w:abstractNumId w:val="6"/>
  </w:num>
  <w:num w:numId="13" w16cid:durableId="889800523">
    <w:abstractNumId w:val="2"/>
  </w:num>
  <w:num w:numId="14" w16cid:durableId="1410269581">
    <w:abstractNumId w:val="22"/>
  </w:num>
  <w:num w:numId="15" w16cid:durableId="2122071031">
    <w:abstractNumId w:val="20"/>
  </w:num>
  <w:num w:numId="16" w16cid:durableId="2071227488">
    <w:abstractNumId w:val="14"/>
  </w:num>
  <w:num w:numId="17" w16cid:durableId="1718309054">
    <w:abstractNumId w:val="12"/>
  </w:num>
  <w:num w:numId="18" w16cid:durableId="459495074">
    <w:abstractNumId w:val="16"/>
  </w:num>
  <w:num w:numId="19" w16cid:durableId="1198858740">
    <w:abstractNumId w:val="17"/>
  </w:num>
  <w:num w:numId="20" w16cid:durableId="1203057320">
    <w:abstractNumId w:val="1"/>
  </w:num>
  <w:num w:numId="21" w16cid:durableId="1466191586">
    <w:abstractNumId w:val="3"/>
  </w:num>
  <w:num w:numId="22" w16cid:durableId="79522079">
    <w:abstractNumId w:val="13"/>
  </w:num>
  <w:num w:numId="23" w16cid:durableId="1326739747">
    <w:abstractNumId w:val="10"/>
  </w:num>
  <w:num w:numId="24" w16cid:durableId="2065063766">
    <w:abstractNumId w:val="11"/>
  </w:num>
  <w:num w:numId="25" w16cid:durableId="1266811797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4BE"/>
    <w:rsid w:val="000006FD"/>
    <w:rsid w:val="000009F6"/>
    <w:rsid w:val="0000175F"/>
    <w:rsid w:val="00001887"/>
    <w:rsid w:val="000018C0"/>
    <w:rsid w:val="00001A9F"/>
    <w:rsid w:val="00001DCA"/>
    <w:rsid w:val="000027B7"/>
    <w:rsid w:val="00002AF5"/>
    <w:rsid w:val="00002BEF"/>
    <w:rsid w:val="00002EB1"/>
    <w:rsid w:val="000035EE"/>
    <w:rsid w:val="0000395F"/>
    <w:rsid w:val="00003B9C"/>
    <w:rsid w:val="00003BA3"/>
    <w:rsid w:val="00003DED"/>
    <w:rsid w:val="0000435E"/>
    <w:rsid w:val="00004D06"/>
    <w:rsid w:val="00004EBE"/>
    <w:rsid w:val="00005035"/>
    <w:rsid w:val="000055D8"/>
    <w:rsid w:val="00006366"/>
    <w:rsid w:val="00006399"/>
    <w:rsid w:val="00006754"/>
    <w:rsid w:val="00006BA1"/>
    <w:rsid w:val="00006D44"/>
    <w:rsid w:val="000070CB"/>
    <w:rsid w:val="000076FB"/>
    <w:rsid w:val="00007BA0"/>
    <w:rsid w:val="00007DE8"/>
    <w:rsid w:val="00010209"/>
    <w:rsid w:val="000106F7"/>
    <w:rsid w:val="000107B8"/>
    <w:rsid w:val="0001092D"/>
    <w:rsid w:val="00010B54"/>
    <w:rsid w:val="00010E97"/>
    <w:rsid w:val="00011402"/>
    <w:rsid w:val="000123D0"/>
    <w:rsid w:val="00012647"/>
    <w:rsid w:val="00012CC3"/>
    <w:rsid w:val="00013450"/>
    <w:rsid w:val="0001389E"/>
    <w:rsid w:val="000138D1"/>
    <w:rsid w:val="00013C3C"/>
    <w:rsid w:val="00013C60"/>
    <w:rsid w:val="000142CA"/>
    <w:rsid w:val="0001477B"/>
    <w:rsid w:val="000147ED"/>
    <w:rsid w:val="00014966"/>
    <w:rsid w:val="00014A48"/>
    <w:rsid w:val="00014E45"/>
    <w:rsid w:val="00015E3B"/>
    <w:rsid w:val="00015FDF"/>
    <w:rsid w:val="000160E4"/>
    <w:rsid w:val="00016248"/>
    <w:rsid w:val="00016250"/>
    <w:rsid w:val="00016765"/>
    <w:rsid w:val="00016F20"/>
    <w:rsid w:val="00020364"/>
    <w:rsid w:val="00020636"/>
    <w:rsid w:val="00020864"/>
    <w:rsid w:val="0002094F"/>
    <w:rsid w:val="00020CEC"/>
    <w:rsid w:val="00020D9A"/>
    <w:rsid w:val="00020FCA"/>
    <w:rsid w:val="00021239"/>
    <w:rsid w:val="00021617"/>
    <w:rsid w:val="00021956"/>
    <w:rsid w:val="00022E54"/>
    <w:rsid w:val="00023A5E"/>
    <w:rsid w:val="00023B68"/>
    <w:rsid w:val="00023CBB"/>
    <w:rsid w:val="00023D7D"/>
    <w:rsid w:val="00024109"/>
    <w:rsid w:val="00024677"/>
    <w:rsid w:val="000246D4"/>
    <w:rsid w:val="00024E25"/>
    <w:rsid w:val="000255C3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307"/>
    <w:rsid w:val="00031DB8"/>
    <w:rsid w:val="00031EA7"/>
    <w:rsid w:val="0003286A"/>
    <w:rsid w:val="000328FD"/>
    <w:rsid w:val="00032BF5"/>
    <w:rsid w:val="00032C18"/>
    <w:rsid w:val="000332FC"/>
    <w:rsid w:val="0003386E"/>
    <w:rsid w:val="00033B34"/>
    <w:rsid w:val="000345C1"/>
    <w:rsid w:val="000346CB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859"/>
    <w:rsid w:val="00040056"/>
    <w:rsid w:val="00040BA9"/>
    <w:rsid w:val="00040CAD"/>
    <w:rsid w:val="00041027"/>
    <w:rsid w:val="00041254"/>
    <w:rsid w:val="00041A52"/>
    <w:rsid w:val="000428D3"/>
    <w:rsid w:val="000428D8"/>
    <w:rsid w:val="0004380B"/>
    <w:rsid w:val="00043C14"/>
    <w:rsid w:val="000440C5"/>
    <w:rsid w:val="0004515A"/>
    <w:rsid w:val="000453B7"/>
    <w:rsid w:val="00045512"/>
    <w:rsid w:val="00045B39"/>
    <w:rsid w:val="00045D3A"/>
    <w:rsid w:val="00045F90"/>
    <w:rsid w:val="000462F1"/>
    <w:rsid w:val="000464A7"/>
    <w:rsid w:val="00046C7F"/>
    <w:rsid w:val="000471F7"/>
    <w:rsid w:val="0004747D"/>
    <w:rsid w:val="000475D6"/>
    <w:rsid w:val="000478AD"/>
    <w:rsid w:val="00047BB0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1EEE"/>
    <w:rsid w:val="00052603"/>
    <w:rsid w:val="0005276E"/>
    <w:rsid w:val="00052C2A"/>
    <w:rsid w:val="00052D9E"/>
    <w:rsid w:val="00052EFA"/>
    <w:rsid w:val="00052F97"/>
    <w:rsid w:val="00053A10"/>
    <w:rsid w:val="00053E42"/>
    <w:rsid w:val="00054327"/>
    <w:rsid w:val="000544ED"/>
    <w:rsid w:val="00054528"/>
    <w:rsid w:val="00054716"/>
    <w:rsid w:val="00054743"/>
    <w:rsid w:val="00054A11"/>
    <w:rsid w:val="00054AD9"/>
    <w:rsid w:val="00054E93"/>
    <w:rsid w:val="000552DE"/>
    <w:rsid w:val="00055C93"/>
    <w:rsid w:val="00055ED7"/>
    <w:rsid w:val="00056CE1"/>
    <w:rsid w:val="00056E08"/>
    <w:rsid w:val="0005726C"/>
    <w:rsid w:val="000572D0"/>
    <w:rsid w:val="00057447"/>
    <w:rsid w:val="00057B3F"/>
    <w:rsid w:val="00060C27"/>
    <w:rsid w:val="00061191"/>
    <w:rsid w:val="000612A8"/>
    <w:rsid w:val="000612EC"/>
    <w:rsid w:val="000616CB"/>
    <w:rsid w:val="00061BB8"/>
    <w:rsid w:val="0006394B"/>
    <w:rsid w:val="00063D41"/>
    <w:rsid w:val="00065412"/>
    <w:rsid w:val="000659EC"/>
    <w:rsid w:val="00065BE6"/>
    <w:rsid w:val="00065EE6"/>
    <w:rsid w:val="000663FF"/>
    <w:rsid w:val="0006698D"/>
    <w:rsid w:val="000669EB"/>
    <w:rsid w:val="00066B80"/>
    <w:rsid w:val="00067807"/>
    <w:rsid w:val="00070C9F"/>
    <w:rsid w:val="00071189"/>
    <w:rsid w:val="000712C0"/>
    <w:rsid w:val="00071355"/>
    <w:rsid w:val="000715D6"/>
    <w:rsid w:val="00072324"/>
    <w:rsid w:val="0007242D"/>
    <w:rsid w:val="000726CD"/>
    <w:rsid w:val="000726F3"/>
    <w:rsid w:val="00072814"/>
    <w:rsid w:val="00072948"/>
    <w:rsid w:val="000729A4"/>
    <w:rsid w:val="00072F22"/>
    <w:rsid w:val="00072FD7"/>
    <w:rsid w:val="00073409"/>
    <w:rsid w:val="00073489"/>
    <w:rsid w:val="00074B7D"/>
    <w:rsid w:val="00075BA0"/>
    <w:rsid w:val="00075BAC"/>
    <w:rsid w:val="000761A4"/>
    <w:rsid w:val="0007647B"/>
    <w:rsid w:val="0007728E"/>
    <w:rsid w:val="000773A4"/>
    <w:rsid w:val="00077BB2"/>
    <w:rsid w:val="0008026E"/>
    <w:rsid w:val="000802CF"/>
    <w:rsid w:val="000809A3"/>
    <w:rsid w:val="00080C3A"/>
    <w:rsid w:val="00080CEB"/>
    <w:rsid w:val="00080F3B"/>
    <w:rsid w:val="00081153"/>
    <w:rsid w:val="00081446"/>
    <w:rsid w:val="00081695"/>
    <w:rsid w:val="00081B3B"/>
    <w:rsid w:val="00081C1F"/>
    <w:rsid w:val="000825D4"/>
    <w:rsid w:val="0008379F"/>
    <w:rsid w:val="000837E5"/>
    <w:rsid w:val="00083F73"/>
    <w:rsid w:val="00084458"/>
    <w:rsid w:val="0008512B"/>
    <w:rsid w:val="00085750"/>
    <w:rsid w:val="000859BC"/>
    <w:rsid w:val="00085CFB"/>
    <w:rsid w:val="00085DC8"/>
    <w:rsid w:val="00085DEC"/>
    <w:rsid w:val="00085E61"/>
    <w:rsid w:val="000862AA"/>
    <w:rsid w:val="00086660"/>
    <w:rsid w:val="0008668F"/>
    <w:rsid w:val="00086CB1"/>
    <w:rsid w:val="00086F75"/>
    <w:rsid w:val="000870B4"/>
    <w:rsid w:val="000876A9"/>
    <w:rsid w:val="00087D19"/>
    <w:rsid w:val="00087E62"/>
    <w:rsid w:val="00087F03"/>
    <w:rsid w:val="000900B5"/>
    <w:rsid w:val="00090443"/>
    <w:rsid w:val="00090920"/>
    <w:rsid w:val="00090AED"/>
    <w:rsid w:val="00091199"/>
    <w:rsid w:val="00091361"/>
    <w:rsid w:val="000913CC"/>
    <w:rsid w:val="00091BD5"/>
    <w:rsid w:val="00091CD2"/>
    <w:rsid w:val="00091F28"/>
    <w:rsid w:val="000924F5"/>
    <w:rsid w:val="000928AE"/>
    <w:rsid w:val="00092D10"/>
    <w:rsid w:val="00094077"/>
    <w:rsid w:val="00094152"/>
    <w:rsid w:val="00094443"/>
    <w:rsid w:val="0009448E"/>
    <w:rsid w:val="00094BC2"/>
    <w:rsid w:val="00094CBE"/>
    <w:rsid w:val="00094E64"/>
    <w:rsid w:val="000950F2"/>
    <w:rsid w:val="00095564"/>
    <w:rsid w:val="00095BDA"/>
    <w:rsid w:val="00095C08"/>
    <w:rsid w:val="000960A8"/>
    <w:rsid w:val="0009636A"/>
    <w:rsid w:val="00096468"/>
    <w:rsid w:val="00096544"/>
    <w:rsid w:val="00096AE7"/>
    <w:rsid w:val="00096B60"/>
    <w:rsid w:val="00096C0B"/>
    <w:rsid w:val="0009754B"/>
    <w:rsid w:val="00097A60"/>
    <w:rsid w:val="00097B7C"/>
    <w:rsid w:val="00097BCC"/>
    <w:rsid w:val="00097FD6"/>
    <w:rsid w:val="000A079C"/>
    <w:rsid w:val="000A0BBD"/>
    <w:rsid w:val="000A0C53"/>
    <w:rsid w:val="000A0CD7"/>
    <w:rsid w:val="000A1AB7"/>
    <w:rsid w:val="000A1C7D"/>
    <w:rsid w:val="000A1E0A"/>
    <w:rsid w:val="000A2459"/>
    <w:rsid w:val="000A2628"/>
    <w:rsid w:val="000A26A2"/>
    <w:rsid w:val="000A2AAF"/>
    <w:rsid w:val="000A3111"/>
    <w:rsid w:val="000A3213"/>
    <w:rsid w:val="000A341C"/>
    <w:rsid w:val="000A399E"/>
    <w:rsid w:val="000A39F8"/>
    <w:rsid w:val="000A3A39"/>
    <w:rsid w:val="000A3AD8"/>
    <w:rsid w:val="000A411A"/>
    <w:rsid w:val="000A43D7"/>
    <w:rsid w:val="000A44E0"/>
    <w:rsid w:val="000A497C"/>
    <w:rsid w:val="000A49FE"/>
    <w:rsid w:val="000A4DEB"/>
    <w:rsid w:val="000A50A7"/>
    <w:rsid w:val="000A53A0"/>
    <w:rsid w:val="000A546E"/>
    <w:rsid w:val="000A5560"/>
    <w:rsid w:val="000A5BC0"/>
    <w:rsid w:val="000A636E"/>
    <w:rsid w:val="000A63CB"/>
    <w:rsid w:val="000A65A7"/>
    <w:rsid w:val="000A6DB1"/>
    <w:rsid w:val="000A7459"/>
    <w:rsid w:val="000A7A9C"/>
    <w:rsid w:val="000B09CD"/>
    <w:rsid w:val="000B21E8"/>
    <w:rsid w:val="000B25A7"/>
    <w:rsid w:val="000B281D"/>
    <w:rsid w:val="000B2872"/>
    <w:rsid w:val="000B31FF"/>
    <w:rsid w:val="000B32A8"/>
    <w:rsid w:val="000B362C"/>
    <w:rsid w:val="000B369D"/>
    <w:rsid w:val="000B38A8"/>
    <w:rsid w:val="000B3B58"/>
    <w:rsid w:val="000B3D68"/>
    <w:rsid w:val="000B4048"/>
    <w:rsid w:val="000B4B70"/>
    <w:rsid w:val="000B50C5"/>
    <w:rsid w:val="000B541E"/>
    <w:rsid w:val="000B5827"/>
    <w:rsid w:val="000B5A53"/>
    <w:rsid w:val="000B61E0"/>
    <w:rsid w:val="000B67C5"/>
    <w:rsid w:val="000B7112"/>
    <w:rsid w:val="000B72DA"/>
    <w:rsid w:val="000C038E"/>
    <w:rsid w:val="000C03E1"/>
    <w:rsid w:val="000C05D4"/>
    <w:rsid w:val="000C13EB"/>
    <w:rsid w:val="000C1737"/>
    <w:rsid w:val="000C189F"/>
    <w:rsid w:val="000C1C57"/>
    <w:rsid w:val="000C23CD"/>
    <w:rsid w:val="000C2BD4"/>
    <w:rsid w:val="000C2D3E"/>
    <w:rsid w:val="000C30D0"/>
    <w:rsid w:val="000C3966"/>
    <w:rsid w:val="000C45DE"/>
    <w:rsid w:val="000C50D0"/>
    <w:rsid w:val="000C529A"/>
    <w:rsid w:val="000C59A7"/>
    <w:rsid w:val="000C5B1B"/>
    <w:rsid w:val="000C5C6A"/>
    <w:rsid w:val="000C5E1E"/>
    <w:rsid w:val="000C6DA9"/>
    <w:rsid w:val="000C72A6"/>
    <w:rsid w:val="000C74A1"/>
    <w:rsid w:val="000C7FEF"/>
    <w:rsid w:val="000D0FD6"/>
    <w:rsid w:val="000D135E"/>
    <w:rsid w:val="000D13CC"/>
    <w:rsid w:val="000D146D"/>
    <w:rsid w:val="000D1AF3"/>
    <w:rsid w:val="000D1E5C"/>
    <w:rsid w:val="000D1E6C"/>
    <w:rsid w:val="000D2641"/>
    <w:rsid w:val="000D329B"/>
    <w:rsid w:val="000D36B3"/>
    <w:rsid w:val="000D39A7"/>
    <w:rsid w:val="000D40E5"/>
    <w:rsid w:val="000D42E7"/>
    <w:rsid w:val="000D4D11"/>
    <w:rsid w:val="000D53B1"/>
    <w:rsid w:val="000D6098"/>
    <w:rsid w:val="000D64D0"/>
    <w:rsid w:val="000D6961"/>
    <w:rsid w:val="000D6E69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223"/>
    <w:rsid w:val="000E1464"/>
    <w:rsid w:val="000E14BF"/>
    <w:rsid w:val="000E1546"/>
    <w:rsid w:val="000E1CB4"/>
    <w:rsid w:val="000E1DF0"/>
    <w:rsid w:val="000E1EA5"/>
    <w:rsid w:val="000E1F62"/>
    <w:rsid w:val="000E26C5"/>
    <w:rsid w:val="000E276E"/>
    <w:rsid w:val="000E28EE"/>
    <w:rsid w:val="000E28F8"/>
    <w:rsid w:val="000E298F"/>
    <w:rsid w:val="000E34FE"/>
    <w:rsid w:val="000E420B"/>
    <w:rsid w:val="000E42BC"/>
    <w:rsid w:val="000E49F1"/>
    <w:rsid w:val="000E4A04"/>
    <w:rsid w:val="000E6068"/>
    <w:rsid w:val="000E6294"/>
    <w:rsid w:val="000E6951"/>
    <w:rsid w:val="000E6E70"/>
    <w:rsid w:val="000E6F6C"/>
    <w:rsid w:val="000E7C43"/>
    <w:rsid w:val="000F0451"/>
    <w:rsid w:val="000F047C"/>
    <w:rsid w:val="000F0537"/>
    <w:rsid w:val="000F05CA"/>
    <w:rsid w:val="000F110C"/>
    <w:rsid w:val="000F12FD"/>
    <w:rsid w:val="000F1642"/>
    <w:rsid w:val="000F1767"/>
    <w:rsid w:val="000F20C6"/>
    <w:rsid w:val="000F2D3A"/>
    <w:rsid w:val="000F3433"/>
    <w:rsid w:val="000F3D0A"/>
    <w:rsid w:val="000F4407"/>
    <w:rsid w:val="000F4B59"/>
    <w:rsid w:val="000F4C6B"/>
    <w:rsid w:val="000F4DF6"/>
    <w:rsid w:val="000F50E2"/>
    <w:rsid w:val="000F5990"/>
    <w:rsid w:val="000F5BE4"/>
    <w:rsid w:val="000F5DB6"/>
    <w:rsid w:val="000F6568"/>
    <w:rsid w:val="000F6826"/>
    <w:rsid w:val="000F6C0C"/>
    <w:rsid w:val="000F6C5B"/>
    <w:rsid w:val="000F6C86"/>
    <w:rsid w:val="000F6EC3"/>
    <w:rsid w:val="000F6F61"/>
    <w:rsid w:val="000F714A"/>
    <w:rsid w:val="000F737E"/>
    <w:rsid w:val="000F796E"/>
    <w:rsid w:val="000F7A4C"/>
    <w:rsid w:val="000F7B51"/>
    <w:rsid w:val="000F7BB5"/>
    <w:rsid w:val="000F7E01"/>
    <w:rsid w:val="001009F9"/>
    <w:rsid w:val="00100EC3"/>
    <w:rsid w:val="00101C21"/>
    <w:rsid w:val="001021C1"/>
    <w:rsid w:val="0010246E"/>
    <w:rsid w:val="0010339A"/>
    <w:rsid w:val="00103A92"/>
    <w:rsid w:val="00103ED3"/>
    <w:rsid w:val="00103F54"/>
    <w:rsid w:val="0010478A"/>
    <w:rsid w:val="00105EC1"/>
    <w:rsid w:val="0010660F"/>
    <w:rsid w:val="001072A9"/>
    <w:rsid w:val="00107622"/>
    <w:rsid w:val="0010764B"/>
    <w:rsid w:val="00107902"/>
    <w:rsid w:val="001079F3"/>
    <w:rsid w:val="00110629"/>
    <w:rsid w:val="001117D4"/>
    <w:rsid w:val="001119E2"/>
    <w:rsid w:val="00111BB6"/>
    <w:rsid w:val="0011227F"/>
    <w:rsid w:val="0011255A"/>
    <w:rsid w:val="00112EA4"/>
    <w:rsid w:val="001134A6"/>
    <w:rsid w:val="0011493A"/>
    <w:rsid w:val="00114ADB"/>
    <w:rsid w:val="00115949"/>
    <w:rsid w:val="00115AE1"/>
    <w:rsid w:val="00115CE5"/>
    <w:rsid w:val="0011631D"/>
    <w:rsid w:val="0011647A"/>
    <w:rsid w:val="001168BA"/>
    <w:rsid w:val="0011690B"/>
    <w:rsid w:val="00117051"/>
    <w:rsid w:val="00117260"/>
    <w:rsid w:val="001176D6"/>
    <w:rsid w:val="00117B13"/>
    <w:rsid w:val="00117C71"/>
    <w:rsid w:val="00117F1F"/>
    <w:rsid w:val="00120267"/>
    <w:rsid w:val="001203DB"/>
    <w:rsid w:val="0012070F"/>
    <w:rsid w:val="00120A92"/>
    <w:rsid w:val="001216E8"/>
    <w:rsid w:val="00121DD0"/>
    <w:rsid w:val="001220AA"/>
    <w:rsid w:val="0012261C"/>
    <w:rsid w:val="00122A2B"/>
    <w:rsid w:val="001232EF"/>
    <w:rsid w:val="0012358E"/>
    <w:rsid w:val="001237B0"/>
    <w:rsid w:val="00123902"/>
    <w:rsid w:val="00123BE0"/>
    <w:rsid w:val="00123CD0"/>
    <w:rsid w:val="00123F36"/>
    <w:rsid w:val="00124312"/>
    <w:rsid w:val="001247C1"/>
    <w:rsid w:val="0012506A"/>
    <w:rsid w:val="001250F6"/>
    <w:rsid w:val="00125A2D"/>
    <w:rsid w:val="00125A89"/>
    <w:rsid w:val="00125B22"/>
    <w:rsid w:val="00125D14"/>
    <w:rsid w:val="0012602F"/>
    <w:rsid w:val="0012646A"/>
    <w:rsid w:val="0012672F"/>
    <w:rsid w:val="001267F4"/>
    <w:rsid w:val="00126ACF"/>
    <w:rsid w:val="00126B37"/>
    <w:rsid w:val="00126ED1"/>
    <w:rsid w:val="00126FAD"/>
    <w:rsid w:val="0013022E"/>
    <w:rsid w:val="00130497"/>
    <w:rsid w:val="00130F4A"/>
    <w:rsid w:val="00131132"/>
    <w:rsid w:val="001318D4"/>
    <w:rsid w:val="00131AFD"/>
    <w:rsid w:val="00132593"/>
    <w:rsid w:val="001325D2"/>
    <w:rsid w:val="0013307F"/>
    <w:rsid w:val="001331E2"/>
    <w:rsid w:val="001332A5"/>
    <w:rsid w:val="001338EF"/>
    <w:rsid w:val="00133C16"/>
    <w:rsid w:val="0013462D"/>
    <w:rsid w:val="00134A7F"/>
    <w:rsid w:val="00134A8C"/>
    <w:rsid w:val="00135712"/>
    <w:rsid w:val="00135EE8"/>
    <w:rsid w:val="0013632B"/>
    <w:rsid w:val="00136474"/>
    <w:rsid w:val="00136C08"/>
    <w:rsid w:val="00137A25"/>
    <w:rsid w:val="00137EA6"/>
    <w:rsid w:val="00137F97"/>
    <w:rsid w:val="001406A1"/>
    <w:rsid w:val="00140DD9"/>
    <w:rsid w:val="0014197B"/>
    <w:rsid w:val="001429BF"/>
    <w:rsid w:val="00143B5D"/>
    <w:rsid w:val="00143C29"/>
    <w:rsid w:val="00144605"/>
    <w:rsid w:val="00144908"/>
    <w:rsid w:val="00144D5D"/>
    <w:rsid w:val="00144DAC"/>
    <w:rsid w:val="00145302"/>
    <w:rsid w:val="00145761"/>
    <w:rsid w:val="00145FE8"/>
    <w:rsid w:val="00146776"/>
    <w:rsid w:val="00146DB1"/>
    <w:rsid w:val="00147003"/>
    <w:rsid w:val="001470BB"/>
    <w:rsid w:val="00147250"/>
    <w:rsid w:val="0014783A"/>
    <w:rsid w:val="00147CFD"/>
    <w:rsid w:val="00147FE8"/>
    <w:rsid w:val="00147FF1"/>
    <w:rsid w:val="0015025B"/>
    <w:rsid w:val="0015030C"/>
    <w:rsid w:val="0015098F"/>
    <w:rsid w:val="00151864"/>
    <w:rsid w:val="00151B48"/>
    <w:rsid w:val="00151D0B"/>
    <w:rsid w:val="00152B1B"/>
    <w:rsid w:val="0015325C"/>
    <w:rsid w:val="00153957"/>
    <w:rsid w:val="001539B8"/>
    <w:rsid w:val="00153A1C"/>
    <w:rsid w:val="00153D04"/>
    <w:rsid w:val="00153DB4"/>
    <w:rsid w:val="001540DC"/>
    <w:rsid w:val="00154558"/>
    <w:rsid w:val="001548CE"/>
    <w:rsid w:val="00155665"/>
    <w:rsid w:val="00155837"/>
    <w:rsid w:val="001562AD"/>
    <w:rsid w:val="00156AF2"/>
    <w:rsid w:val="00156E8F"/>
    <w:rsid w:val="001604C8"/>
    <w:rsid w:val="001604CB"/>
    <w:rsid w:val="00160E8A"/>
    <w:rsid w:val="0016146F"/>
    <w:rsid w:val="001616C1"/>
    <w:rsid w:val="00161B64"/>
    <w:rsid w:val="00162315"/>
    <w:rsid w:val="00162512"/>
    <w:rsid w:val="00162635"/>
    <w:rsid w:val="00162BE3"/>
    <w:rsid w:val="001631F0"/>
    <w:rsid w:val="001632C5"/>
    <w:rsid w:val="00163657"/>
    <w:rsid w:val="00163D04"/>
    <w:rsid w:val="00164A19"/>
    <w:rsid w:val="00164A63"/>
    <w:rsid w:val="00164B93"/>
    <w:rsid w:val="00165123"/>
    <w:rsid w:val="001653C7"/>
    <w:rsid w:val="001657B5"/>
    <w:rsid w:val="00165CD4"/>
    <w:rsid w:val="00167443"/>
    <w:rsid w:val="0016794D"/>
    <w:rsid w:val="0017015C"/>
    <w:rsid w:val="001702F5"/>
    <w:rsid w:val="00170D33"/>
    <w:rsid w:val="001711C5"/>
    <w:rsid w:val="0017146D"/>
    <w:rsid w:val="001716E3"/>
    <w:rsid w:val="001716EF"/>
    <w:rsid w:val="00171991"/>
    <w:rsid w:val="00171C77"/>
    <w:rsid w:val="00171F6E"/>
    <w:rsid w:val="00172B2A"/>
    <w:rsid w:val="00172C8B"/>
    <w:rsid w:val="001735AC"/>
    <w:rsid w:val="0017381A"/>
    <w:rsid w:val="0017451F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77A32"/>
    <w:rsid w:val="001807D5"/>
    <w:rsid w:val="001810A1"/>
    <w:rsid w:val="00181515"/>
    <w:rsid w:val="00181552"/>
    <w:rsid w:val="001815D5"/>
    <w:rsid w:val="00181973"/>
    <w:rsid w:val="00182A7E"/>
    <w:rsid w:val="00182E51"/>
    <w:rsid w:val="00183455"/>
    <w:rsid w:val="00183490"/>
    <w:rsid w:val="00183671"/>
    <w:rsid w:val="001838D5"/>
    <w:rsid w:val="001840A9"/>
    <w:rsid w:val="001840B3"/>
    <w:rsid w:val="001842BA"/>
    <w:rsid w:val="00184A79"/>
    <w:rsid w:val="00184E49"/>
    <w:rsid w:val="0018588D"/>
    <w:rsid w:val="00185C61"/>
    <w:rsid w:val="00185C6D"/>
    <w:rsid w:val="00185EBD"/>
    <w:rsid w:val="0018601C"/>
    <w:rsid w:val="00186B3F"/>
    <w:rsid w:val="00187570"/>
    <w:rsid w:val="00187CDF"/>
    <w:rsid w:val="0019034B"/>
    <w:rsid w:val="001904F4"/>
    <w:rsid w:val="0019090D"/>
    <w:rsid w:val="00191010"/>
    <w:rsid w:val="00191089"/>
    <w:rsid w:val="00191539"/>
    <w:rsid w:val="00191DF0"/>
    <w:rsid w:val="00192126"/>
    <w:rsid w:val="00192357"/>
    <w:rsid w:val="00192457"/>
    <w:rsid w:val="001924A0"/>
    <w:rsid w:val="001927B9"/>
    <w:rsid w:val="00192C55"/>
    <w:rsid w:val="00192EE6"/>
    <w:rsid w:val="00192EFF"/>
    <w:rsid w:val="00193BD9"/>
    <w:rsid w:val="00193DC6"/>
    <w:rsid w:val="00193FDB"/>
    <w:rsid w:val="001943C2"/>
    <w:rsid w:val="00194545"/>
    <w:rsid w:val="0019464A"/>
    <w:rsid w:val="00194F1E"/>
    <w:rsid w:val="00195940"/>
    <w:rsid w:val="00195B74"/>
    <w:rsid w:val="001963CE"/>
    <w:rsid w:val="001966DB"/>
    <w:rsid w:val="00196794"/>
    <w:rsid w:val="001969E0"/>
    <w:rsid w:val="00196ABA"/>
    <w:rsid w:val="001975E7"/>
    <w:rsid w:val="001A1494"/>
    <w:rsid w:val="001A15DB"/>
    <w:rsid w:val="001A4557"/>
    <w:rsid w:val="001A4E1E"/>
    <w:rsid w:val="001A505B"/>
    <w:rsid w:val="001A529B"/>
    <w:rsid w:val="001A5356"/>
    <w:rsid w:val="001A5B43"/>
    <w:rsid w:val="001A6314"/>
    <w:rsid w:val="001A6841"/>
    <w:rsid w:val="001A6CBA"/>
    <w:rsid w:val="001A73FD"/>
    <w:rsid w:val="001A7C69"/>
    <w:rsid w:val="001B01C0"/>
    <w:rsid w:val="001B0412"/>
    <w:rsid w:val="001B11D4"/>
    <w:rsid w:val="001B15D6"/>
    <w:rsid w:val="001B19C3"/>
    <w:rsid w:val="001B225A"/>
    <w:rsid w:val="001B2559"/>
    <w:rsid w:val="001B2691"/>
    <w:rsid w:val="001B28E3"/>
    <w:rsid w:val="001B2AA1"/>
    <w:rsid w:val="001B2D62"/>
    <w:rsid w:val="001B2EE8"/>
    <w:rsid w:val="001B3439"/>
    <w:rsid w:val="001B3996"/>
    <w:rsid w:val="001B3A2C"/>
    <w:rsid w:val="001B3C31"/>
    <w:rsid w:val="001B415B"/>
    <w:rsid w:val="001B4C01"/>
    <w:rsid w:val="001B4FDE"/>
    <w:rsid w:val="001B5992"/>
    <w:rsid w:val="001B59EB"/>
    <w:rsid w:val="001B5B3A"/>
    <w:rsid w:val="001B5E90"/>
    <w:rsid w:val="001B65CC"/>
    <w:rsid w:val="001B6838"/>
    <w:rsid w:val="001B6D4D"/>
    <w:rsid w:val="001B6EA1"/>
    <w:rsid w:val="001B74A3"/>
    <w:rsid w:val="001B77A8"/>
    <w:rsid w:val="001B7829"/>
    <w:rsid w:val="001B7CF3"/>
    <w:rsid w:val="001B7DF5"/>
    <w:rsid w:val="001C0395"/>
    <w:rsid w:val="001C0FC5"/>
    <w:rsid w:val="001C2650"/>
    <w:rsid w:val="001C288C"/>
    <w:rsid w:val="001C2892"/>
    <w:rsid w:val="001C2D85"/>
    <w:rsid w:val="001C2E30"/>
    <w:rsid w:val="001C3091"/>
    <w:rsid w:val="001C3216"/>
    <w:rsid w:val="001C35E2"/>
    <w:rsid w:val="001C4039"/>
    <w:rsid w:val="001C40DE"/>
    <w:rsid w:val="001C436E"/>
    <w:rsid w:val="001C4624"/>
    <w:rsid w:val="001C4A22"/>
    <w:rsid w:val="001C551B"/>
    <w:rsid w:val="001C56CC"/>
    <w:rsid w:val="001C5A2F"/>
    <w:rsid w:val="001C5A94"/>
    <w:rsid w:val="001C6346"/>
    <w:rsid w:val="001C669B"/>
    <w:rsid w:val="001C7172"/>
    <w:rsid w:val="001C7227"/>
    <w:rsid w:val="001C784E"/>
    <w:rsid w:val="001D007A"/>
    <w:rsid w:val="001D011F"/>
    <w:rsid w:val="001D01E8"/>
    <w:rsid w:val="001D0F6B"/>
    <w:rsid w:val="001D180B"/>
    <w:rsid w:val="001D1BB8"/>
    <w:rsid w:val="001D2108"/>
    <w:rsid w:val="001D2B2C"/>
    <w:rsid w:val="001D3470"/>
    <w:rsid w:val="001D35B7"/>
    <w:rsid w:val="001D3C67"/>
    <w:rsid w:val="001D4558"/>
    <w:rsid w:val="001D45CC"/>
    <w:rsid w:val="001D4E46"/>
    <w:rsid w:val="001D5223"/>
    <w:rsid w:val="001D547F"/>
    <w:rsid w:val="001D632F"/>
    <w:rsid w:val="001D6885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5F8"/>
    <w:rsid w:val="001E190D"/>
    <w:rsid w:val="001E1CD6"/>
    <w:rsid w:val="001E21AF"/>
    <w:rsid w:val="001E297D"/>
    <w:rsid w:val="001E32C2"/>
    <w:rsid w:val="001E337E"/>
    <w:rsid w:val="001E3753"/>
    <w:rsid w:val="001E4133"/>
    <w:rsid w:val="001E4461"/>
    <w:rsid w:val="001E4F34"/>
    <w:rsid w:val="001E5489"/>
    <w:rsid w:val="001E59B0"/>
    <w:rsid w:val="001E5A89"/>
    <w:rsid w:val="001E6CE6"/>
    <w:rsid w:val="001E6E2A"/>
    <w:rsid w:val="001E7665"/>
    <w:rsid w:val="001E76FE"/>
    <w:rsid w:val="001E7AB4"/>
    <w:rsid w:val="001F09CC"/>
    <w:rsid w:val="001F0D35"/>
    <w:rsid w:val="001F153E"/>
    <w:rsid w:val="001F1682"/>
    <w:rsid w:val="001F19AE"/>
    <w:rsid w:val="001F1D4C"/>
    <w:rsid w:val="001F2B03"/>
    <w:rsid w:val="001F38E8"/>
    <w:rsid w:val="001F3A2F"/>
    <w:rsid w:val="001F3FE8"/>
    <w:rsid w:val="001F42AC"/>
    <w:rsid w:val="001F438F"/>
    <w:rsid w:val="001F4A4A"/>
    <w:rsid w:val="001F4BCF"/>
    <w:rsid w:val="001F599A"/>
    <w:rsid w:val="001F5AA8"/>
    <w:rsid w:val="001F5B9A"/>
    <w:rsid w:val="001F5C32"/>
    <w:rsid w:val="001F5ECA"/>
    <w:rsid w:val="001F67DE"/>
    <w:rsid w:val="001F68EB"/>
    <w:rsid w:val="001F6B7F"/>
    <w:rsid w:val="001F6C7D"/>
    <w:rsid w:val="001F6CF3"/>
    <w:rsid w:val="001F6FB6"/>
    <w:rsid w:val="001F707B"/>
    <w:rsid w:val="001F7409"/>
    <w:rsid w:val="001F7604"/>
    <w:rsid w:val="001F7A45"/>
    <w:rsid w:val="001F7CF5"/>
    <w:rsid w:val="00200249"/>
    <w:rsid w:val="00200B43"/>
    <w:rsid w:val="00200FB7"/>
    <w:rsid w:val="00201347"/>
    <w:rsid w:val="00201758"/>
    <w:rsid w:val="00201ABB"/>
    <w:rsid w:val="00202912"/>
    <w:rsid w:val="00202A7A"/>
    <w:rsid w:val="00202B72"/>
    <w:rsid w:val="00202C39"/>
    <w:rsid w:val="00203DC7"/>
    <w:rsid w:val="002051C4"/>
    <w:rsid w:val="002056EB"/>
    <w:rsid w:val="0020586A"/>
    <w:rsid w:val="00206E71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2864"/>
    <w:rsid w:val="00212A9A"/>
    <w:rsid w:val="00212B93"/>
    <w:rsid w:val="00212F2F"/>
    <w:rsid w:val="002137C9"/>
    <w:rsid w:val="002138D2"/>
    <w:rsid w:val="00213C50"/>
    <w:rsid w:val="00213CA4"/>
    <w:rsid w:val="00214377"/>
    <w:rsid w:val="002145EE"/>
    <w:rsid w:val="00214C8A"/>
    <w:rsid w:val="002151A2"/>
    <w:rsid w:val="002155C7"/>
    <w:rsid w:val="00215612"/>
    <w:rsid w:val="00215A60"/>
    <w:rsid w:val="00215EE7"/>
    <w:rsid w:val="002162E7"/>
    <w:rsid w:val="00216682"/>
    <w:rsid w:val="00216870"/>
    <w:rsid w:val="00216C5F"/>
    <w:rsid w:val="0021772A"/>
    <w:rsid w:val="00217A0C"/>
    <w:rsid w:val="00217ADF"/>
    <w:rsid w:val="00220169"/>
    <w:rsid w:val="00220260"/>
    <w:rsid w:val="00220E48"/>
    <w:rsid w:val="00221560"/>
    <w:rsid w:val="00222207"/>
    <w:rsid w:val="00223097"/>
    <w:rsid w:val="0022348E"/>
    <w:rsid w:val="002238A2"/>
    <w:rsid w:val="00223938"/>
    <w:rsid w:val="00223D90"/>
    <w:rsid w:val="0022425F"/>
    <w:rsid w:val="00225581"/>
    <w:rsid w:val="00225DC8"/>
    <w:rsid w:val="00226D26"/>
    <w:rsid w:val="00226F7A"/>
    <w:rsid w:val="00226FF8"/>
    <w:rsid w:val="002270E1"/>
    <w:rsid w:val="00227554"/>
    <w:rsid w:val="00227ABD"/>
    <w:rsid w:val="002304D4"/>
    <w:rsid w:val="00230DB1"/>
    <w:rsid w:val="00231267"/>
    <w:rsid w:val="00231D59"/>
    <w:rsid w:val="00231EE4"/>
    <w:rsid w:val="00231FD8"/>
    <w:rsid w:val="00232854"/>
    <w:rsid w:val="0023357F"/>
    <w:rsid w:val="002337C7"/>
    <w:rsid w:val="0023386C"/>
    <w:rsid w:val="0023467E"/>
    <w:rsid w:val="002348F1"/>
    <w:rsid w:val="00234F27"/>
    <w:rsid w:val="002354AF"/>
    <w:rsid w:val="002359B1"/>
    <w:rsid w:val="00236105"/>
    <w:rsid w:val="00236253"/>
    <w:rsid w:val="002364B5"/>
    <w:rsid w:val="00236F11"/>
    <w:rsid w:val="00237728"/>
    <w:rsid w:val="002379B4"/>
    <w:rsid w:val="00237B82"/>
    <w:rsid w:val="00240025"/>
    <w:rsid w:val="0024054D"/>
    <w:rsid w:val="00240882"/>
    <w:rsid w:val="00240A6E"/>
    <w:rsid w:val="00240D10"/>
    <w:rsid w:val="00241322"/>
    <w:rsid w:val="00241553"/>
    <w:rsid w:val="002417BD"/>
    <w:rsid w:val="00241908"/>
    <w:rsid w:val="002428BB"/>
    <w:rsid w:val="00242B1F"/>
    <w:rsid w:val="00242EB3"/>
    <w:rsid w:val="0024362F"/>
    <w:rsid w:val="00243E81"/>
    <w:rsid w:val="0024410A"/>
    <w:rsid w:val="002442CB"/>
    <w:rsid w:val="002444FB"/>
    <w:rsid w:val="00244C74"/>
    <w:rsid w:val="00245156"/>
    <w:rsid w:val="002456A2"/>
    <w:rsid w:val="00245E46"/>
    <w:rsid w:val="00245ED5"/>
    <w:rsid w:val="002460D0"/>
    <w:rsid w:val="00246197"/>
    <w:rsid w:val="0024657E"/>
    <w:rsid w:val="00246AAE"/>
    <w:rsid w:val="0024770B"/>
    <w:rsid w:val="00247C69"/>
    <w:rsid w:val="00250174"/>
    <w:rsid w:val="0025029A"/>
    <w:rsid w:val="00250319"/>
    <w:rsid w:val="002504D5"/>
    <w:rsid w:val="00250624"/>
    <w:rsid w:val="0025097C"/>
    <w:rsid w:val="00250D35"/>
    <w:rsid w:val="00250FDF"/>
    <w:rsid w:val="0025146A"/>
    <w:rsid w:val="002518F0"/>
    <w:rsid w:val="00251F09"/>
    <w:rsid w:val="00252ADB"/>
    <w:rsid w:val="002530B8"/>
    <w:rsid w:val="002532EF"/>
    <w:rsid w:val="002542F0"/>
    <w:rsid w:val="002553F7"/>
    <w:rsid w:val="002557CB"/>
    <w:rsid w:val="0025590F"/>
    <w:rsid w:val="00255EA7"/>
    <w:rsid w:val="00255F4A"/>
    <w:rsid w:val="00256204"/>
    <w:rsid w:val="002562E6"/>
    <w:rsid w:val="002566F7"/>
    <w:rsid w:val="0025723D"/>
    <w:rsid w:val="002579F2"/>
    <w:rsid w:val="00260556"/>
    <w:rsid w:val="00260FD7"/>
    <w:rsid w:val="002610BB"/>
    <w:rsid w:val="0026164E"/>
    <w:rsid w:val="00261BA6"/>
    <w:rsid w:val="00261BC5"/>
    <w:rsid w:val="002620DF"/>
    <w:rsid w:val="0026224A"/>
    <w:rsid w:val="0026241E"/>
    <w:rsid w:val="0026271C"/>
    <w:rsid w:val="00262B5A"/>
    <w:rsid w:val="00263403"/>
    <w:rsid w:val="002635FC"/>
    <w:rsid w:val="002636A3"/>
    <w:rsid w:val="0026386F"/>
    <w:rsid w:val="00263A2F"/>
    <w:rsid w:val="00264180"/>
    <w:rsid w:val="00264423"/>
    <w:rsid w:val="002646AD"/>
    <w:rsid w:val="00265CF9"/>
    <w:rsid w:val="00265D41"/>
    <w:rsid w:val="00265FFF"/>
    <w:rsid w:val="0026669C"/>
    <w:rsid w:val="00266A26"/>
    <w:rsid w:val="00266E85"/>
    <w:rsid w:val="00267834"/>
    <w:rsid w:val="00267BB6"/>
    <w:rsid w:val="002705DA"/>
    <w:rsid w:val="0027064F"/>
    <w:rsid w:val="00271304"/>
    <w:rsid w:val="0027160A"/>
    <w:rsid w:val="00271635"/>
    <w:rsid w:val="00271B83"/>
    <w:rsid w:val="00271DCE"/>
    <w:rsid w:val="00272343"/>
    <w:rsid w:val="00272741"/>
    <w:rsid w:val="00272C11"/>
    <w:rsid w:val="002736EE"/>
    <w:rsid w:val="002738D9"/>
    <w:rsid w:val="00273969"/>
    <w:rsid w:val="00275217"/>
    <w:rsid w:val="002768E7"/>
    <w:rsid w:val="00276D39"/>
    <w:rsid w:val="002772E0"/>
    <w:rsid w:val="0027759A"/>
    <w:rsid w:val="00277EF7"/>
    <w:rsid w:val="00277F46"/>
    <w:rsid w:val="002805B3"/>
    <w:rsid w:val="00280C17"/>
    <w:rsid w:val="00280EC0"/>
    <w:rsid w:val="00280FCC"/>
    <w:rsid w:val="0028102A"/>
    <w:rsid w:val="00281107"/>
    <w:rsid w:val="00281427"/>
    <w:rsid w:val="0028152D"/>
    <w:rsid w:val="00281FCC"/>
    <w:rsid w:val="00282299"/>
    <w:rsid w:val="002823B7"/>
    <w:rsid w:val="00282AED"/>
    <w:rsid w:val="00282D11"/>
    <w:rsid w:val="00282D7A"/>
    <w:rsid w:val="00282EB1"/>
    <w:rsid w:val="0028302E"/>
    <w:rsid w:val="00283356"/>
    <w:rsid w:val="00283497"/>
    <w:rsid w:val="00283651"/>
    <w:rsid w:val="002838D9"/>
    <w:rsid w:val="002844FD"/>
    <w:rsid w:val="00285340"/>
    <w:rsid w:val="002853BF"/>
    <w:rsid w:val="0028568E"/>
    <w:rsid w:val="00285927"/>
    <w:rsid w:val="0028592D"/>
    <w:rsid w:val="00286043"/>
    <w:rsid w:val="0028655E"/>
    <w:rsid w:val="00287346"/>
    <w:rsid w:val="00287350"/>
    <w:rsid w:val="00287FA7"/>
    <w:rsid w:val="00291E42"/>
    <w:rsid w:val="002922F0"/>
    <w:rsid w:val="002924CC"/>
    <w:rsid w:val="002928D8"/>
    <w:rsid w:val="002929A9"/>
    <w:rsid w:val="00292F81"/>
    <w:rsid w:val="0029383A"/>
    <w:rsid w:val="00293881"/>
    <w:rsid w:val="00293895"/>
    <w:rsid w:val="00293C44"/>
    <w:rsid w:val="0029439D"/>
    <w:rsid w:val="00294590"/>
    <w:rsid w:val="002952C4"/>
    <w:rsid w:val="002952F4"/>
    <w:rsid w:val="0029555F"/>
    <w:rsid w:val="0029575B"/>
    <w:rsid w:val="00295773"/>
    <w:rsid w:val="00295918"/>
    <w:rsid w:val="00296204"/>
    <w:rsid w:val="00296323"/>
    <w:rsid w:val="00296801"/>
    <w:rsid w:val="00296CD8"/>
    <w:rsid w:val="00297093"/>
    <w:rsid w:val="0029736F"/>
    <w:rsid w:val="002976DC"/>
    <w:rsid w:val="002979D6"/>
    <w:rsid w:val="002979E7"/>
    <w:rsid w:val="00297CD8"/>
    <w:rsid w:val="002A014E"/>
    <w:rsid w:val="002A05F9"/>
    <w:rsid w:val="002A0779"/>
    <w:rsid w:val="002A0AD1"/>
    <w:rsid w:val="002A0E63"/>
    <w:rsid w:val="002A0F15"/>
    <w:rsid w:val="002A236A"/>
    <w:rsid w:val="002A256C"/>
    <w:rsid w:val="002A2943"/>
    <w:rsid w:val="002A295F"/>
    <w:rsid w:val="002A2A6C"/>
    <w:rsid w:val="002A2BE2"/>
    <w:rsid w:val="002A2F6A"/>
    <w:rsid w:val="002A329B"/>
    <w:rsid w:val="002A32EB"/>
    <w:rsid w:val="002A37B2"/>
    <w:rsid w:val="002A397F"/>
    <w:rsid w:val="002A3B71"/>
    <w:rsid w:val="002A3D30"/>
    <w:rsid w:val="002A3E3E"/>
    <w:rsid w:val="002A489E"/>
    <w:rsid w:val="002A4E29"/>
    <w:rsid w:val="002A5498"/>
    <w:rsid w:val="002A5EEC"/>
    <w:rsid w:val="002A6135"/>
    <w:rsid w:val="002A62B8"/>
    <w:rsid w:val="002A6673"/>
    <w:rsid w:val="002A749A"/>
    <w:rsid w:val="002A77C0"/>
    <w:rsid w:val="002A7808"/>
    <w:rsid w:val="002A7AA8"/>
    <w:rsid w:val="002B0287"/>
    <w:rsid w:val="002B0B55"/>
    <w:rsid w:val="002B0FEA"/>
    <w:rsid w:val="002B11B2"/>
    <w:rsid w:val="002B1C95"/>
    <w:rsid w:val="002B2B3C"/>
    <w:rsid w:val="002B3AA3"/>
    <w:rsid w:val="002B4962"/>
    <w:rsid w:val="002B4BBC"/>
    <w:rsid w:val="002B4BF1"/>
    <w:rsid w:val="002B4CDB"/>
    <w:rsid w:val="002B5508"/>
    <w:rsid w:val="002B59D0"/>
    <w:rsid w:val="002B5DB9"/>
    <w:rsid w:val="002B682C"/>
    <w:rsid w:val="002B6B97"/>
    <w:rsid w:val="002B71BB"/>
    <w:rsid w:val="002B78C2"/>
    <w:rsid w:val="002C0337"/>
    <w:rsid w:val="002C0386"/>
    <w:rsid w:val="002C0AA4"/>
    <w:rsid w:val="002C0D56"/>
    <w:rsid w:val="002C12A0"/>
    <w:rsid w:val="002C13BD"/>
    <w:rsid w:val="002C167A"/>
    <w:rsid w:val="002C17AC"/>
    <w:rsid w:val="002C1CC0"/>
    <w:rsid w:val="002C1DB5"/>
    <w:rsid w:val="002C357F"/>
    <w:rsid w:val="002C3699"/>
    <w:rsid w:val="002C4317"/>
    <w:rsid w:val="002C48CA"/>
    <w:rsid w:val="002C4AD3"/>
    <w:rsid w:val="002C4D96"/>
    <w:rsid w:val="002C4E93"/>
    <w:rsid w:val="002C4F38"/>
    <w:rsid w:val="002C5756"/>
    <w:rsid w:val="002C6254"/>
    <w:rsid w:val="002C6585"/>
    <w:rsid w:val="002C76C4"/>
    <w:rsid w:val="002C7BB4"/>
    <w:rsid w:val="002D0364"/>
    <w:rsid w:val="002D0D73"/>
    <w:rsid w:val="002D175B"/>
    <w:rsid w:val="002D2252"/>
    <w:rsid w:val="002D26E4"/>
    <w:rsid w:val="002D2E65"/>
    <w:rsid w:val="002D30D6"/>
    <w:rsid w:val="002D3451"/>
    <w:rsid w:val="002D4416"/>
    <w:rsid w:val="002D4772"/>
    <w:rsid w:val="002D49AD"/>
    <w:rsid w:val="002D5E1E"/>
    <w:rsid w:val="002D6008"/>
    <w:rsid w:val="002D63D5"/>
    <w:rsid w:val="002D654D"/>
    <w:rsid w:val="002D69AB"/>
    <w:rsid w:val="002D6AB0"/>
    <w:rsid w:val="002D7273"/>
    <w:rsid w:val="002D7316"/>
    <w:rsid w:val="002D745C"/>
    <w:rsid w:val="002D7505"/>
    <w:rsid w:val="002D7C75"/>
    <w:rsid w:val="002D7E04"/>
    <w:rsid w:val="002D7FAD"/>
    <w:rsid w:val="002E0080"/>
    <w:rsid w:val="002E0251"/>
    <w:rsid w:val="002E05C3"/>
    <w:rsid w:val="002E0848"/>
    <w:rsid w:val="002E0AA5"/>
    <w:rsid w:val="002E0DA9"/>
    <w:rsid w:val="002E1657"/>
    <w:rsid w:val="002E1AA5"/>
    <w:rsid w:val="002E1C04"/>
    <w:rsid w:val="002E1D62"/>
    <w:rsid w:val="002E1D6B"/>
    <w:rsid w:val="002E1DC4"/>
    <w:rsid w:val="002E2099"/>
    <w:rsid w:val="002E2CE8"/>
    <w:rsid w:val="002E2F4A"/>
    <w:rsid w:val="002E3CF6"/>
    <w:rsid w:val="002E47AB"/>
    <w:rsid w:val="002E4DFB"/>
    <w:rsid w:val="002E4FBC"/>
    <w:rsid w:val="002E50E5"/>
    <w:rsid w:val="002E549C"/>
    <w:rsid w:val="002E54A7"/>
    <w:rsid w:val="002E564F"/>
    <w:rsid w:val="002E5681"/>
    <w:rsid w:val="002E650B"/>
    <w:rsid w:val="002E67CF"/>
    <w:rsid w:val="002E6AD4"/>
    <w:rsid w:val="002E6F8B"/>
    <w:rsid w:val="002E7B79"/>
    <w:rsid w:val="002E7C4F"/>
    <w:rsid w:val="002F0114"/>
    <w:rsid w:val="002F051D"/>
    <w:rsid w:val="002F067B"/>
    <w:rsid w:val="002F1453"/>
    <w:rsid w:val="002F266E"/>
    <w:rsid w:val="002F277E"/>
    <w:rsid w:val="002F2973"/>
    <w:rsid w:val="002F2DB1"/>
    <w:rsid w:val="002F31B3"/>
    <w:rsid w:val="002F33E0"/>
    <w:rsid w:val="002F34BE"/>
    <w:rsid w:val="002F3642"/>
    <w:rsid w:val="002F39AB"/>
    <w:rsid w:val="002F3D01"/>
    <w:rsid w:val="002F4438"/>
    <w:rsid w:val="002F4B37"/>
    <w:rsid w:val="002F5220"/>
    <w:rsid w:val="002F541B"/>
    <w:rsid w:val="002F57AB"/>
    <w:rsid w:val="002F5C7C"/>
    <w:rsid w:val="002F6130"/>
    <w:rsid w:val="002F6329"/>
    <w:rsid w:val="002F662B"/>
    <w:rsid w:val="002F66DA"/>
    <w:rsid w:val="002F71AD"/>
    <w:rsid w:val="002F7E2B"/>
    <w:rsid w:val="0030000A"/>
    <w:rsid w:val="003001DF"/>
    <w:rsid w:val="0030065A"/>
    <w:rsid w:val="00300FE7"/>
    <w:rsid w:val="003010CA"/>
    <w:rsid w:val="0030167A"/>
    <w:rsid w:val="00301F78"/>
    <w:rsid w:val="00302084"/>
    <w:rsid w:val="00302721"/>
    <w:rsid w:val="003027C4"/>
    <w:rsid w:val="00302EA0"/>
    <w:rsid w:val="0030310A"/>
    <w:rsid w:val="0030397A"/>
    <w:rsid w:val="00303B37"/>
    <w:rsid w:val="00304585"/>
    <w:rsid w:val="0030463F"/>
    <w:rsid w:val="00305551"/>
    <w:rsid w:val="00306002"/>
    <w:rsid w:val="003062F3"/>
    <w:rsid w:val="0030713A"/>
    <w:rsid w:val="003078ED"/>
    <w:rsid w:val="00307B91"/>
    <w:rsid w:val="00307F21"/>
    <w:rsid w:val="0031104C"/>
    <w:rsid w:val="00311240"/>
    <w:rsid w:val="00311644"/>
    <w:rsid w:val="00311ECB"/>
    <w:rsid w:val="0031215B"/>
    <w:rsid w:val="00312455"/>
    <w:rsid w:val="00312614"/>
    <w:rsid w:val="00312A2E"/>
    <w:rsid w:val="00312D1C"/>
    <w:rsid w:val="00313011"/>
    <w:rsid w:val="003132B9"/>
    <w:rsid w:val="00313561"/>
    <w:rsid w:val="0031392F"/>
    <w:rsid w:val="00313934"/>
    <w:rsid w:val="00313999"/>
    <w:rsid w:val="00313AB2"/>
    <w:rsid w:val="00313CCF"/>
    <w:rsid w:val="00313E3B"/>
    <w:rsid w:val="00313FCE"/>
    <w:rsid w:val="00314038"/>
    <w:rsid w:val="0031411A"/>
    <w:rsid w:val="00314BE9"/>
    <w:rsid w:val="003152EC"/>
    <w:rsid w:val="00315878"/>
    <w:rsid w:val="00315D3E"/>
    <w:rsid w:val="00315E3D"/>
    <w:rsid w:val="003161DD"/>
    <w:rsid w:val="00316205"/>
    <w:rsid w:val="0031682F"/>
    <w:rsid w:val="00316EF8"/>
    <w:rsid w:val="00317188"/>
    <w:rsid w:val="003172ED"/>
    <w:rsid w:val="00317361"/>
    <w:rsid w:val="0031756F"/>
    <w:rsid w:val="0031760A"/>
    <w:rsid w:val="00320121"/>
    <w:rsid w:val="003202AE"/>
    <w:rsid w:val="003202CA"/>
    <w:rsid w:val="003207B4"/>
    <w:rsid w:val="003207D3"/>
    <w:rsid w:val="0032115D"/>
    <w:rsid w:val="00321848"/>
    <w:rsid w:val="00321AB0"/>
    <w:rsid w:val="0032208E"/>
    <w:rsid w:val="003220C1"/>
    <w:rsid w:val="00322EB3"/>
    <w:rsid w:val="0032347E"/>
    <w:rsid w:val="00323A51"/>
    <w:rsid w:val="00323AD5"/>
    <w:rsid w:val="00323B72"/>
    <w:rsid w:val="00324373"/>
    <w:rsid w:val="00324B76"/>
    <w:rsid w:val="00324CCB"/>
    <w:rsid w:val="003250B4"/>
    <w:rsid w:val="003253FF"/>
    <w:rsid w:val="003255C9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441"/>
    <w:rsid w:val="00333676"/>
    <w:rsid w:val="00333741"/>
    <w:rsid w:val="00333C76"/>
    <w:rsid w:val="00333FA8"/>
    <w:rsid w:val="0033409A"/>
    <w:rsid w:val="003343F5"/>
    <w:rsid w:val="003344D3"/>
    <w:rsid w:val="00334C3A"/>
    <w:rsid w:val="0033564E"/>
    <w:rsid w:val="00335B49"/>
    <w:rsid w:val="00336697"/>
    <w:rsid w:val="00336B6C"/>
    <w:rsid w:val="00336EF0"/>
    <w:rsid w:val="003374EC"/>
    <w:rsid w:val="0033796B"/>
    <w:rsid w:val="00337D15"/>
    <w:rsid w:val="00340206"/>
    <w:rsid w:val="00340331"/>
    <w:rsid w:val="00340706"/>
    <w:rsid w:val="00340FAB"/>
    <w:rsid w:val="0034100A"/>
    <w:rsid w:val="003419DA"/>
    <w:rsid w:val="0034204B"/>
    <w:rsid w:val="00342262"/>
    <w:rsid w:val="003424E0"/>
    <w:rsid w:val="003425C9"/>
    <w:rsid w:val="00342D6D"/>
    <w:rsid w:val="003430BE"/>
    <w:rsid w:val="00343170"/>
    <w:rsid w:val="00343448"/>
    <w:rsid w:val="0034385C"/>
    <w:rsid w:val="00344104"/>
    <w:rsid w:val="0034450A"/>
    <w:rsid w:val="00344B00"/>
    <w:rsid w:val="00344B8C"/>
    <w:rsid w:val="0034502D"/>
    <w:rsid w:val="00345374"/>
    <w:rsid w:val="003453AE"/>
    <w:rsid w:val="00345897"/>
    <w:rsid w:val="003458C2"/>
    <w:rsid w:val="00345E4B"/>
    <w:rsid w:val="0034615B"/>
    <w:rsid w:val="003462C9"/>
    <w:rsid w:val="003466BB"/>
    <w:rsid w:val="00346B59"/>
    <w:rsid w:val="00346C85"/>
    <w:rsid w:val="00346D6F"/>
    <w:rsid w:val="00347B9A"/>
    <w:rsid w:val="00347CD3"/>
    <w:rsid w:val="00347FB4"/>
    <w:rsid w:val="003502E7"/>
    <w:rsid w:val="0035046E"/>
    <w:rsid w:val="00350AD7"/>
    <w:rsid w:val="00350FC1"/>
    <w:rsid w:val="0035133E"/>
    <w:rsid w:val="00351580"/>
    <w:rsid w:val="00351843"/>
    <w:rsid w:val="00351963"/>
    <w:rsid w:val="003520B0"/>
    <w:rsid w:val="00353B4F"/>
    <w:rsid w:val="00353C96"/>
    <w:rsid w:val="003543CE"/>
    <w:rsid w:val="00354875"/>
    <w:rsid w:val="00354A71"/>
    <w:rsid w:val="00354F60"/>
    <w:rsid w:val="003552D4"/>
    <w:rsid w:val="003554DE"/>
    <w:rsid w:val="00355BC7"/>
    <w:rsid w:val="00355E16"/>
    <w:rsid w:val="00356106"/>
    <w:rsid w:val="00356338"/>
    <w:rsid w:val="00356468"/>
    <w:rsid w:val="00356EFD"/>
    <w:rsid w:val="003574D4"/>
    <w:rsid w:val="00357B34"/>
    <w:rsid w:val="00357CA2"/>
    <w:rsid w:val="00360127"/>
    <w:rsid w:val="00360557"/>
    <w:rsid w:val="00361128"/>
    <w:rsid w:val="003613FF"/>
    <w:rsid w:val="00361F7C"/>
    <w:rsid w:val="00362037"/>
    <w:rsid w:val="00362159"/>
    <w:rsid w:val="003622A5"/>
    <w:rsid w:val="003623D1"/>
    <w:rsid w:val="00362598"/>
    <w:rsid w:val="0036293C"/>
    <w:rsid w:val="00362B7A"/>
    <w:rsid w:val="00362B87"/>
    <w:rsid w:val="00362C12"/>
    <w:rsid w:val="0036324A"/>
    <w:rsid w:val="003639C4"/>
    <w:rsid w:val="00363B87"/>
    <w:rsid w:val="00363D02"/>
    <w:rsid w:val="00364BC0"/>
    <w:rsid w:val="00364E28"/>
    <w:rsid w:val="003650FB"/>
    <w:rsid w:val="003651F4"/>
    <w:rsid w:val="00365422"/>
    <w:rsid w:val="0036574C"/>
    <w:rsid w:val="00365A61"/>
    <w:rsid w:val="00365AA6"/>
    <w:rsid w:val="00365AE1"/>
    <w:rsid w:val="00366D60"/>
    <w:rsid w:val="00367C08"/>
    <w:rsid w:val="00367C68"/>
    <w:rsid w:val="0037002D"/>
    <w:rsid w:val="003703A9"/>
    <w:rsid w:val="00371400"/>
    <w:rsid w:val="003714B9"/>
    <w:rsid w:val="00371BBF"/>
    <w:rsid w:val="00372699"/>
    <w:rsid w:val="00372772"/>
    <w:rsid w:val="00373547"/>
    <w:rsid w:val="00373B2E"/>
    <w:rsid w:val="00373C3A"/>
    <w:rsid w:val="003742A4"/>
    <w:rsid w:val="0037447B"/>
    <w:rsid w:val="00374946"/>
    <w:rsid w:val="00375769"/>
    <w:rsid w:val="00375E8B"/>
    <w:rsid w:val="00376019"/>
    <w:rsid w:val="00376056"/>
    <w:rsid w:val="003761E1"/>
    <w:rsid w:val="003769C5"/>
    <w:rsid w:val="00376A96"/>
    <w:rsid w:val="00376F49"/>
    <w:rsid w:val="003770D7"/>
    <w:rsid w:val="00377703"/>
    <w:rsid w:val="00377BD6"/>
    <w:rsid w:val="00380813"/>
    <w:rsid w:val="00380CD6"/>
    <w:rsid w:val="00380E26"/>
    <w:rsid w:val="003812F8"/>
    <w:rsid w:val="00381642"/>
    <w:rsid w:val="00381C40"/>
    <w:rsid w:val="003820F7"/>
    <w:rsid w:val="00382167"/>
    <w:rsid w:val="00382571"/>
    <w:rsid w:val="003834A1"/>
    <w:rsid w:val="00383E13"/>
    <w:rsid w:val="0038504F"/>
    <w:rsid w:val="003853DF"/>
    <w:rsid w:val="003854F9"/>
    <w:rsid w:val="003860D0"/>
    <w:rsid w:val="003865B5"/>
    <w:rsid w:val="003869F1"/>
    <w:rsid w:val="00386DC8"/>
    <w:rsid w:val="00386ECD"/>
    <w:rsid w:val="0038774E"/>
    <w:rsid w:val="00387D3D"/>
    <w:rsid w:val="00390130"/>
    <w:rsid w:val="003909FC"/>
    <w:rsid w:val="00391359"/>
    <w:rsid w:val="0039217C"/>
    <w:rsid w:val="00392187"/>
    <w:rsid w:val="00392414"/>
    <w:rsid w:val="00392BD9"/>
    <w:rsid w:val="003935F8"/>
    <w:rsid w:val="0039389D"/>
    <w:rsid w:val="00393CB4"/>
    <w:rsid w:val="00393D6A"/>
    <w:rsid w:val="003944E7"/>
    <w:rsid w:val="00394545"/>
    <w:rsid w:val="003948A1"/>
    <w:rsid w:val="00394FCE"/>
    <w:rsid w:val="003971F7"/>
    <w:rsid w:val="00397999"/>
    <w:rsid w:val="003A0203"/>
    <w:rsid w:val="003A0233"/>
    <w:rsid w:val="003A064A"/>
    <w:rsid w:val="003A0D6A"/>
    <w:rsid w:val="003A1C5C"/>
    <w:rsid w:val="003A1C71"/>
    <w:rsid w:val="003A1CB9"/>
    <w:rsid w:val="003A26F5"/>
    <w:rsid w:val="003A274F"/>
    <w:rsid w:val="003A304C"/>
    <w:rsid w:val="003A3172"/>
    <w:rsid w:val="003A31D9"/>
    <w:rsid w:val="003A3515"/>
    <w:rsid w:val="003A394B"/>
    <w:rsid w:val="003A4343"/>
    <w:rsid w:val="003A46A2"/>
    <w:rsid w:val="003A4AC8"/>
    <w:rsid w:val="003A4FF9"/>
    <w:rsid w:val="003A5015"/>
    <w:rsid w:val="003A5652"/>
    <w:rsid w:val="003A565F"/>
    <w:rsid w:val="003A5955"/>
    <w:rsid w:val="003A66D8"/>
    <w:rsid w:val="003A6BDF"/>
    <w:rsid w:val="003A6BF2"/>
    <w:rsid w:val="003A731F"/>
    <w:rsid w:val="003A7373"/>
    <w:rsid w:val="003A7488"/>
    <w:rsid w:val="003A78E9"/>
    <w:rsid w:val="003A795C"/>
    <w:rsid w:val="003B00EC"/>
    <w:rsid w:val="003B0965"/>
    <w:rsid w:val="003B09A5"/>
    <w:rsid w:val="003B0A34"/>
    <w:rsid w:val="003B0BDA"/>
    <w:rsid w:val="003B0FAB"/>
    <w:rsid w:val="003B175E"/>
    <w:rsid w:val="003B1A45"/>
    <w:rsid w:val="003B1E35"/>
    <w:rsid w:val="003B1F8C"/>
    <w:rsid w:val="003B25AE"/>
    <w:rsid w:val="003B35A6"/>
    <w:rsid w:val="003B3ED9"/>
    <w:rsid w:val="003B4CB2"/>
    <w:rsid w:val="003B5155"/>
    <w:rsid w:val="003B534F"/>
    <w:rsid w:val="003B535D"/>
    <w:rsid w:val="003B5989"/>
    <w:rsid w:val="003B5BE8"/>
    <w:rsid w:val="003B5E5F"/>
    <w:rsid w:val="003B6753"/>
    <w:rsid w:val="003B7150"/>
    <w:rsid w:val="003B71B9"/>
    <w:rsid w:val="003B7E8A"/>
    <w:rsid w:val="003C022A"/>
    <w:rsid w:val="003C0992"/>
    <w:rsid w:val="003C0A61"/>
    <w:rsid w:val="003C0B2F"/>
    <w:rsid w:val="003C0F27"/>
    <w:rsid w:val="003C15BC"/>
    <w:rsid w:val="003C1870"/>
    <w:rsid w:val="003C284F"/>
    <w:rsid w:val="003C2A0A"/>
    <w:rsid w:val="003C325E"/>
    <w:rsid w:val="003C333B"/>
    <w:rsid w:val="003C4151"/>
    <w:rsid w:val="003C482C"/>
    <w:rsid w:val="003C4DA3"/>
    <w:rsid w:val="003C4EE8"/>
    <w:rsid w:val="003C4FC4"/>
    <w:rsid w:val="003C503D"/>
    <w:rsid w:val="003C65C7"/>
    <w:rsid w:val="003C6FE6"/>
    <w:rsid w:val="003C71B5"/>
    <w:rsid w:val="003C7364"/>
    <w:rsid w:val="003C74D5"/>
    <w:rsid w:val="003C7B6E"/>
    <w:rsid w:val="003D007C"/>
    <w:rsid w:val="003D03DB"/>
    <w:rsid w:val="003D0FA8"/>
    <w:rsid w:val="003D111A"/>
    <w:rsid w:val="003D12FC"/>
    <w:rsid w:val="003D14BF"/>
    <w:rsid w:val="003D17B3"/>
    <w:rsid w:val="003D1895"/>
    <w:rsid w:val="003D1C3E"/>
    <w:rsid w:val="003D1EDC"/>
    <w:rsid w:val="003D2F48"/>
    <w:rsid w:val="003D3190"/>
    <w:rsid w:val="003D3C50"/>
    <w:rsid w:val="003D4437"/>
    <w:rsid w:val="003D4ADE"/>
    <w:rsid w:val="003D59A3"/>
    <w:rsid w:val="003D5E5D"/>
    <w:rsid w:val="003D61A5"/>
    <w:rsid w:val="003D67A0"/>
    <w:rsid w:val="003D6D6A"/>
    <w:rsid w:val="003D70A9"/>
    <w:rsid w:val="003D7A89"/>
    <w:rsid w:val="003E0340"/>
    <w:rsid w:val="003E0C6E"/>
    <w:rsid w:val="003E0F2F"/>
    <w:rsid w:val="003E1025"/>
    <w:rsid w:val="003E104B"/>
    <w:rsid w:val="003E1124"/>
    <w:rsid w:val="003E14DA"/>
    <w:rsid w:val="003E159B"/>
    <w:rsid w:val="003E1BCC"/>
    <w:rsid w:val="003E2522"/>
    <w:rsid w:val="003E25F8"/>
    <w:rsid w:val="003E2A53"/>
    <w:rsid w:val="003E2D4E"/>
    <w:rsid w:val="003E36AE"/>
    <w:rsid w:val="003E3E42"/>
    <w:rsid w:val="003E47B5"/>
    <w:rsid w:val="003E47E1"/>
    <w:rsid w:val="003E4C17"/>
    <w:rsid w:val="003E5033"/>
    <w:rsid w:val="003E53D9"/>
    <w:rsid w:val="003E573A"/>
    <w:rsid w:val="003E6EE7"/>
    <w:rsid w:val="003E7045"/>
    <w:rsid w:val="003E78CE"/>
    <w:rsid w:val="003E7DDF"/>
    <w:rsid w:val="003F0256"/>
    <w:rsid w:val="003F0264"/>
    <w:rsid w:val="003F0C14"/>
    <w:rsid w:val="003F1200"/>
    <w:rsid w:val="003F13D0"/>
    <w:rsid w:val="003F2284"/>
    <w:rsid w:val="003F2581"/>
    <w:rsid w:val="003F25E0"/>
    <w:rsid w:val="003F27AA"/>
    <w:rsid w:val="003F298C"/>
    <w:rsid w:val="003F32A4"/>
    <w:rsid w:val="003F346C"/>
    <w:rsid w:val="003F37DA"/>
    <w:rsid w:val="003F3980"/>
    <w:rsid w:val="003F4048"/>
    <w:rsid w:val="003F4386"/>
    <w:rsid w:val="003F447D"/>
    <w:rsid w:val="003F464E"/>
    <w:rsid w:val="003F47E4"/>
    <w:rsid w:val="003F4AF5"/>
    <w:rsid w:val="003F4F24"/>
    <w:rsid w:val="003F544B"/>
    <w:rsid w:val="003F5988"/>
    <w:rsid w:val="003F5C85"/>
    <w:rsid w:val="003F5C87"/>
    <w:rsid w:val="003F7A8A"/>
    <w:rsid w:val="00400339"/>
    <w:rsid w:val="004011C9"/>
    <w:rsid w:val="00401B7D"/>
    <w:rsid w:val="00401F7D"/>
    <w:rsid w:val="00402824"/>
    <w:rsid w:val="00402F5A"/>
    <w:rsid w:val="004034D2"/>
    <w:rsid w:val="00403641"/>
    <w:rsid w:val="00403A26"/>
    <w:rsid w:val="00404297"/>
    <w:rsid w:val="00404440"/>
    <w:rsid w:val="00404857"/>
    <w:rsid w:val="00404B6D"/>
    <w:rsid w:val="00404BD9"/>
    <w:rsid w:val="004056B0"/>
    <w:rsid w:val="00405BF4"/>
    <w:rsid w:val="0040610B"/>
    <w:rsid w:val="004065EE"/>
    <w:rsid w:val="00407319"/>
    <w:rsid w:val="00407EA1"/>
    <w:rsid w:val="00410D96"/>
    <w:rsid w:val="0041226B"/>
    <w:rsid w:val="00412D96"/>
    <w:rsid w:val="00413669"/>
    <w:rsid w:val="00414342"/>
    <w:rsid w:val="004144CD"/>
    <w:rsid w:val="004151A1"/>
    <w:rsid w:val="0041521B"/>
    <w:rsid w:val="00415586"/>
    <w:rsid w:val="0041611A"/>
    <w:rsid w:val="00416151"/>
    <w:rsid w:val="00416213"/>
    <w:rsid w:val="00416CB6"/>
    <w:rsid w:val="004173F9"/>
    <w:rsid w:val="004208DC"/>
    <w:rsid w:val="0042123C"/>
    <w:rsid w:val="0042291C"/>
    <w:rsid w:val="00422A23"/>
    <w:rsid w:val="00423421"/>
    <w:rsid w:val="00423626"/>
    <w:rsid w:val="00423961"/>
    <w:rsid w:val="00423CCF"/>
    <w:rsid w:val="00424539"/>
    <w:rsid w:val="0042474A"/>
    <w:rsid w:val="00424806"/>
    <w:rsid w:val="00424CCC"/>
    <w:rsid w:val="00424E80"/>
    <w:rsid w:val="004252B7"/>
    <w:rsid w:val="004259D3"/>
    <w:rsid w:val="00426E04"/>
    <w:rsid w:val="00426FEE"/>
    <w:rsid w:val="0042788C"/>
    <w:rsid w:val="00427D4C"/>
    <w:rsid w:val="00427F5F"/>
    <w:rsid w:val="00430357"/>
    <w:rsid w:val="0043037D"/>
    <w:rsid w:val="004307AB"/>
    <w:rsid w:val="004308F1"/>
    <w:rsid w:val="00430CB3"/>
    <w:rsid w:val="00430F73"/>
    <w:rsid w:val="0043280A"/>
    <w:rsid w:val="00432D96"/>
    <w:rsid w:val="00433090"/>
    <w:rsid w:val="0043364A"/>
    <w:rsid w:val="00435271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1163"/>
    <w:rsid w:val="004413C2"/>
    <w:rsid w:val="00441462"/>
    <w:rsid w:val="004415D9"/>
    <w:rsid w:val="00441907"/>
    <w:rsid w:val="0044191C"/>
    <w:rsid w:val="00441D56"/>
    <w:rsid w:val="00441FD4"/>
    <w:rsid w:val="004420CC"/>
    <w:rsid w:val="0044216A"/>
    <w:rsid w:val="0044281F"/>
    <w:rsid w:val="00442F8D"/>
    <w:rsid w:val="004437B7"/>
    <w:rsid w:val="00443993"/>
    <w:rsid w:val="00443A21"/>
    <w:rsid w:val="00443B72"/>
    <w:rsid w:val="00443B86"/>
    <w:rsid w:val="00443C81"/>
    <w:rsid w:val="00443FE1"/>
    <w:rsid w:val="00444313"/>
    <w:rsid w:val="004444AE"/>
    <w:rsid w:val="004449B6"/>
    <w:rsid w:val="00445121"/>
    <w:rsid w:val="00445B6F"/>
    <w:rsid w:val="00445C78"/>
    <w:rsid w:val="00446814"/>
    <w:rsid w:val="00446C7F"/>
    <w:rsid w:val="00446CF1"/>
    <w:rsid w:val="00446F96"/>
    <w:rsid w:val="00447088"/>
    <w:rsid w:val="00447373"/>
    <w:rsid w:val="00447522"/>
    <w:rsid w:val="00447B46"/>
    <w:rsid w:val="00450234"/>
    <w:rsid w:val="00450697"/>
    <w:rsid w:val="00450835"/>
    <w:rsid w:val="004514DB"/>
    <w:rsid w:val="00451D62"/>
    <w:rsid w:val="00452B7A"/>
    <w:rsid w:val="00453169"/>
    <w:rsid w:val="0045340B"/>
    <w:rsid w:val="004539EF"/>
    <w:rsid w:val="00453B46"/>
    <w:rsid w:val="00453CD0"/>
    <w:rsid w:val="00453F3E"/>
    <w:rsid w:val="00454120"/>
    <w:rsid w:val="004541A4"/>
    <w:rsid w:val="00454200"/>
    <w:rsid w:val="00454BAE"/>
    <w:rsid w:val="00454C1A"/>
    <w:rsid w:val="00455D83"/>
    <w:rsid w:val="00455EEB"/>
    <w:rsid w:val="004560E4"/>
    <w:rsid w:val="0045675A"/>
    <w:rsid w:val="004569A3"/>
    <w:rsid w:val="00456BB5"/>
    <w:rsid w:val="00457A2F"/>
    <w:rsid w:val="00460120"/>
    <w:rsid w:val="00460D8B"/>
    <w:rsid w:val="00461488"/>
    <w:rsid w:val="00461566"/>
    <w:rsid w:val="00461669"/>
    <w:rsid w:val="00461FE1"/>
    <w:rsid w:val="004621D3"/>
    <w:rsid w:val="00463A86"/>
    <w:rsid w:val="00463E04"/>
    <w:rsid w:val="00464358"/>
    <w:rsid w:val="004646AC"/>
    <w:rsid w:val="004652FC"/>
    <w:rsid w:val="00465F82"/>
    <w:rsid w:val="00466536"/>
    <w:rsid w:val="004666DB"/>
    <w:rsid w:val="004667E5"/>
    <w:rsid w:val="00466A1C"/>
    <w:rsid w:val="00466CCC"/>
    <w:rsid w:val="00466E81"/>
    <w:rsid w:val="00467155"/>
    <w:rsid w:val="00467C61"/>
    <w:rsid w:val="00467D22"/>
    <w:rsid w:val="00470232"/>
    <w:rsid w:val="004714C1"/>
    <w:rsid w:val="00471572"/>
    <w:rsid w:val="00471CDB"/>
    <w:rsid w:val="00471E3C"/>
    <w:rsid w:val="0047209B"/>
    <w:rsid w:val="004720F8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4E9B"/>
    <w:rsid w:val="00474EB2"/>
    <w:rsid w:val="004752A5"/>
    <w:rsid w:val="00475B20"/>
    <w:rsid w:val="00476231"/>
    <w:rsid w:val="004768D4"/>
    <w:rsid w:val="00477159"/>
    <w:rsid w:val="0047786F"/>
    <w:rsid w:val="0048080B"/>
    <w:rsid w:val="00480EF1"/>
    <w:rsid w:val="004813C3"/>
    <w:rsid w:val="0048151A"/>
    <w:rsid w:val="004818C5"/>
    <w:rsid w:val="00482134"/>
    <w:rsid w:val="0048234D"/>
    <w:rsid w:val="00482700"/>
    <w:rsid w:val="00482995"/>
    <w:rsid w:val="0048299D"/>
    <w:rsid w:val="00483056"/>
    <w:rsid w:val="0048336F"/>
    <w:rsid w:val="00483C4C"/>
    <w:rsid w:val="0048448B"/>
    <w:rsid w:val="0048527A"/>
    <w:rsid w:val="00485286"/>
    <w:rsid w:val="004861C4"/>
    <w:rsid w:val="00487F2F"/>
    <w:rsid w:val="0049064E"/>
    <w:rsid w:val="004907F1"/>
    <w:rsid w:val="0049088C"/>
    <w:rsid w:val="00491108"/>
    <w:rsid w:val="00491565"/>
    <w:rsid w:val="00491ADA"/>
    <w:rsid w:val="00491B0C"/>
    <w:rsid w:val="00491F8C"/>
    <w:rsid w:val="004925E3"/>
    <w:rsid w:val="004928E0"/>
    <w:rsid w:val="004928F7"/>
    <w:rsid w:val="00492A96"/>
    <w:rsid w:val="00493207"/>
    <w:rsid w:val="00493237"/>
    <w:rsid w:val="00493491"/>
    <w:rsid w:val="00493ACC"/>
    <w:rsid w:val="00493E37"/>
    <w:rsid w:val="00493FB4"/>
    <w:rsid w:val="004940A2"/>
    <w:rsid w:val="0049417C"/>
    <w:rsid w:val="00494308"/>
    <w:rsid w:val="00494973"/>
    <w:rsid w:val="00494BCA"/>
    <w:rsid w:val="00494F47"/>
    <w:rsid w:val="00495007"/>
    <w:rsid w:val="00495122"/>
    <w:rsid w:val="00495880"/>
    <w:rsid w:val="00496242"/>
    <w:rsid w:val="00496764"/>
    <w:rsid w:val="0049676E"/>
    <w:rsid w:val="00496978"/>
    <w:rsid w:val="00497ABE"/>
    <w:rsid w:val="004A0055"/>
    <w:rsid w:val="004A00BD"/>
    <w:rsid w:val="004A027F"/>
    <w:rsid w:val="004A0401"/>
    <w:rsid w:val="004A052D"/>
    <w:rsid w:val="004A0AE5"/>
    <w:rsid w:val="004A29D9"/>
    <w:rsid w:val="004A335F"/>
    <w:rsid w:val="004A3A60"/>
    <w:rsid w:val="004A3FCF"/>
    <w:rsid w:val="004A40F8"/>
    <w:rsid w:val="004A4B11"/>
    <w:rsid w:val="004A4B3F"/>
    <w:rsid w:val="004A4E48"/>
    <w:rsid w:val="004A5132"/>
    <w:rsid w:val="004A54FC"/>
    <w:rsid w:val="004A59CA"/>
    <w:rsid w:val="004A6315"/>
    <w:rsid w:val="004A63A0"/>
    <w:rsid w:val="004A65C5"/>
    <w:rsid w:val="004A67F7"/>
    <w:rsid w:val="004A6D9B"/>
    <w:rsid w:val="004A6E4E"/>
    <w:rsid w:val="004A72BE"/>
    <w:rsid w:val="004A742D"/>
    <w:rsid w:val="004A7BD6"/>
    <w:rsid w:val="004B0372"/>
    <w:rsid w:val="004B050B"/>
    <w:rsid w:val="004B0EA1"/>
    <w:rsid w:val="004B0EE3"/>
    <w:rsid w:val="004B1068"/>
    <w:rsid w:val="004B11D2"/>
    <w:rsid w:val="004B18F9"/>
    <w:rsid w:val="004B1924"/>
    <w:rsid w:val="004B1B99"/>
    <w:rsid w:val="004B23B8"/>
    <w:rsid w:val="004B2CC5"/>
    <w:rsid w:val="004B2DA9"/>
    <w:rsid w:val="004B3F4B"/>
    <w:rsid w:val="004B4387"/>
    <w:rsid w:val="004B4890"/>
    <w:rsid w:val="004B4B94"/>
    <w:rsid w:val="004B647B"/>
    <w:rsid w:val="004B64E7"/>
    <w:rsid w:val="004B6CBA"/>
    <w:rsid w:val="004B73EE"/>
    <w:rsid w:val="004B78AD"/>
    <w:rsid w:val="004C0B4A"/>
    <w:rsid w:val="004C0E0B"/>
    <w:rsid w:val="004C105D"/>
    <w:rsid w:val="004C147E"/>
    <w:rsid w:val="004C1C25"/>
    <w:rsid w:val="004C1CAE"/>
    <w:rsid w:val="004C1E58"/>
    <w:rsid w:val="004C1F0D"/>
    <w:rsid w:val="004C2179"/>
    <w:rsid w:val="004C239C"/>
    <w:rsid w:val="004C25A9"/>
    <w:rsid w:val="004C29FC"/>
    <w:rsid w:val="004C2A86"/>
    <w:rsid w:val="004C2EAF"/>
    <w:rsid w:val="004C35DE"/>
    <w:rsid w:val="004C383E"/>
    <w:rsid w:val="004C3F32"/>
    <w:rsid w:val="004C4D7B"/>
    <w:rsid w:val="004C5222"/>
    <w:rsid w:val="004C5284"/>
    <w:rsid w:val="004C5344"/>
    <w:rsid w:val="004C537E"/>
    <w:rsid w:val="004C53CB"/>
    <w:rsid w:val="004C5559"/>
    <w:rsid w:val="004C6DB9"/>
    <w:rsid w:val="004C7047"/>
    <w:rsid w:val="004D07E1"/>
    <w:rsid w:val="004D1175"/>
    <w:rsid w:val="004D196E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20F"/>
    <w:rsid w:val="004D3B8F"/>
    <w:rsid w:val="004D3BFB"/>
    <w:rsid w:val="004D3C6B"/>
    <w:rsid w:val="004D427B"/>
    <w:rsid w:val="004D480D"/>
    <w:rsid w:val="004D482E"/>
    <w:rsid w:val="004D4C1A"/>
    <w:rsid w:val="004D4E63"/>
    <w:rsid w:val="004D52FE"/>
    <w:rsid w:val="004D5C67"/>
    <w:rsid w:val="004D6086"/>
    <w:rsid w:val="004D6504"/>
    <w:rsid w:val="004D6E4C"/>
    <w:rsid w:val="004D6E7F"/>
    <w:rsid w:val="004D725B"/>
    <w:rsid w:val="004D7BCA"/>
    <w:rsid w:val="004D7C2A"/>
    <w:rsid w:val="004E07C6"/>
    <w:rsid w:val="004E0B90"/>
    <w:rsid w:val="004E0DC0"/>
    <w:rsid w:val="004E12A6"/>
    <w:rsid w:val="004E17A2"/>
    <w:rsid w:val="004E1996"/>
    <w:rsid w:val="004E1B8D"/>
    <w:rsid w:val="004E1D39"/>
    <w:rsid w:val="004E241E"/>
    <w:rsid w:val="004E2611"/>
    <w:rsid w:val="004E2C04"/>
    <w:rsid w:val="004E2D9D"/>
    <w:rsid w:val="004E2E44"/>
    <w:rsid w:val="004E334E"/>
    <w:rsid w:val="004E347C"/>
    <w:rsid w:val="004E35A3"/>
    <w:rsid w:val="004E4118"/>
    <w:rsid w:val="004E435A"/>
    <w:rsid w:val="004E4FA3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6FE8"/>
    <w:rsid w:val="004E7377"/>
    <w:rsid w:val="004E769B"/>
    <w:rsid w:val="004E7917"/>
    <w:rsid w:val="004E7A52"/>
    <w:rsid w:val="004F1443"/>
    <w:rsid w:val="004F18B4"/>
    <w:rsid w:val="004F1CB3"/>
    <w:rsid w:val="004F2308"/>
    <w:rsid w:val="004F2820"/>
    <w:rsid w:val="004F2860"/>
    <w:rsid w:val="004F2ABA"/>
    <w:rsid w:val="004F2DF8"/>
    <w:rsid w:val="004F36F0"/>
    <w:rsid w:val="004F3D0C"/>
    <w:rsid w:val="004F3E43"/>
    <w:rsid w:val="004F3F63"/>
    <w:rsid w:val="004F483E"/>
    <w:rsid w:val="004F4A92"/>
    <w:rsid w:val="004F4B94"/>
    <w:rsid w:val="004F4E00"/>
    <w:rsid w:val="004F5D14"/>
    <w:rsid w:val="004F6385"/>
    <w:rsid w:val="004F6657"/>
    <w:rsid w:val="004F6802"/>
    <w:rsid w:val="004F6809"/>
    <w:rsid w:val="004F681F"/>
    <w:rsid w:val="004F695C"/>
    <w:rsid w:val="004F6B73"/>
    <w:rsid w:val="004F6C8A"/>
    <w:rsid w:val="004F7003"/>
    <w:rsid w:val="004F737D"/>
    <w:rsid w:val="004F798E"/>
    <w:rsid w:val="004F7A7F"/>
    <w:rsid w:val="004F7F49"/>
    <w:rsid w:val="005003B7"/>
    <w:rsid w:val="00500AAD"/>
    <w:rsid w:val="00500D92"/>
    <w:rsid w:val="00500EFF"/>
    <w:rsid w:val="00501272"/>
    <w:rsid w:val="00501720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3E33"/>
    <w:rsid w:val="005046F0"/>
    <w:rsid w:val="00504F3E"/>
    <w:rsid w:val="0050500B"/>
    <w:rsid w:val="0050537E"/>
    <w:rsid w:val="00505830"/>
    <w:rsid w:val="00505987"/>
    <w:rsid w:val="00505B1D"/>
    <w:rsid w:val="00506168"/>
    <w:rsid w:val="0050625D"/>
    <w:rsid w:val="0050650D"/>
    <w:rsid w:val="00506C1C"/>
    <w:rsid w:val="00506E54"/>
    <w:rsid w:val="00507579"/>
    <w:rsid w:val="00507B10"/>
    <w:rsid w:val="00507FDC"/>
    <w:rsid w:val="00510707"/>
    <w:rsid w:val="00510832"/>
    <w:rsid w:val="00510FC8"/>
    <w:rsid w:val="0051126E"/>
    <w:rsid w:val="005112E2"/>
    <w:rsid w:val="00511F26"/>
    <w:rsid w:val="0051276C"/>
    <w:rsid w:val="00512859"/>
    <w:rsid w:val="00512B21"/>
    <w:rsid w:val="00512CF5"/>
    <w:rsid w:val="00513A27"/>
    <w:rsid w:val="00513B27"/>
    <w:rsid w:val="00513FEA"/>
    <w:rsid w:val="005141EE"/>
    <w:rsid w:val="00514491"/>
    <w:rsid w:val="005146CA"/>
    <w:rsid w:val="005148C3"/>
    <w:rsid w:val="005150A2"/>
    <w:rsid w:val="00515400"/>
    <w:rsid w:val="00515758"/>
    <w:rsid w:val="005157A1"/>
    <w:rsid w:val="0051592F"/>
    <w:rsid w:val="00515D62"/>
    <w:rsid w:val="00516CA7"/>
    <w:rsid w:val="00516D0B"/>
    <w:rsid w:val="0051716B"/>
    <w:rsid w:val="005172BD"/>
    <w:rsid w:val="00517476"/>
    <w:rsid w:val="005177EF"/>
    <w:rsid w:val="00517CF3"/>
    <w:rsid w:val="00520024"/>
    <w:rsid w:val="00520297"/>
    <w:rsid w:val="00520314"/>
    <w:rsid w:val="00520582"/>
    <w:rsid w:val="005205BC"/>
    <w:rsid w:val="0052078E"/>
    <w:rsid w:val="00520A2B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3E1E"/>
    <w:rsid w:val="00523EEE"/>
    <w:rsid w:val="005243AE"/>
    <w:rsid w:val="005244B1"/>
    <w:rsid w:val="0052454D"/>
    <w:rsid w:val="00524621"/>
    <w:rsid w:val="00524BD4"/>
    <w:rsid w:val="00524F03"/>
    <w:rsid w:val="0052511E"/>
    <w:rsid w:val="00525252"/>
    <w:rsid w:val="00525BEA"/>
    <w:rsid w:val="00525C35"/>
    <w:rsid w:val="005260C1"/>
    <w:rsid w:val="00526A5E"/>
    <w:rsid w:val="00526F8E"/>
    <w:rsid w:val="005271B1"/>
    <w:rsid w:val="0052736D"/>
    <w:rsid w:val="005274DC"/>
    <w:rsid w:val="00527745"/>
    <w:rsid w:val="00527D98"/>
    <w:rsid w:val="00527EEC"/>
    <w:rsid w:val="005308F5"/>
    <w:rsid w:val="0053151E"/>
    <w:rsid w:val="00531905"/>
    <w:rsid w:val="005319FC"/>
    <w:rsid w:val="00531A07"/>
    <w:rsid w:val="00532D98"/>
    <w:rsid w:val="00532F9E"/>
    <w:rsid w:val="00532FBA"/>
    <w:rsid w:val="00533250"/>
    <w:rsid w:val="00533BFC"/>
    <w:rsid w:val="00533CBF"/>
    <w:rsid w:val="00534121"/>
    <w:rsid w:val="005352F0"/>
    <w:rsid w:val="00535CFC"/>
    <w:rsid w:val="00535D05"/>
    <w:rsid w:val="005362E7"/>
    <w:rsid w:val="00536978"/>
    <w:rsid w:val="00536C98"/>
    <w:rsid w:val="00536CD7"/>
    <w:rsid w:val="00536FD2"/>
    <w:rsid w:val="0053715A"/>
    <w:rsid w:val="005376A2"/>
    <w:rsid w:val="005377B8"/>
    <w:rsid w:val="005378D3"/>
    <w:rsid w:val="005379BF"/>
    <w:rsid w:val="00537EBD"/>
    <w:rsid w:val="00537FC9"/>
    <w:rsid w:val="0054000E"/>
    <w:rsid w:val="005404A1"/>
    <w:rsid w:val="005406D5"/>
    <w:rsid w:val="005409BA"/>
    <w:rsid w:val="00540BF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1FE"/>
    <w:rsid w:val="005455E8"/>
    <w:rsid w:val="00545CDE"/>
    <w:rsid w:val="00546016"/>
    <w:rsid w:val="0054636C"/>
    <w:rsid w:val="005466D7"/>
    <w:rsid w:val="00546840"/>
    <w:rsid w:val="00546F45"/>
    <w:rsid w:val="00546FC9"/>
    <w:rsid w:val="00546FDB"/>
    <w:rsid w:val="005500F6"/>
    <w:rsid w:val="0055022A"/>
    <w:rsid w:val="00550886"/>
    <w:rsid w:val="00550A72"/>
    <w:rsid w:val="00551DC9"/>
    <w:rsid w:val="00552A4F"/>
    <w:rsid w:val="00552C97"/>
    <w:rsid w:val="0055304B"/>
    <w:rsid w:val="00553223"/>
    <w:rsid w:val="005532F4"/>
    <w:rsid w:val="00553989"/>
    <w:rsid w:val="00553F7A"/>
    <w:rsid w:val="00554208"/>
    <w:rsid w:val="005542C9"/>
    <w:rsid w:val="00554452"/>
    <w:rsid w:val="00554A17"/>
    <w:rsid w:val="0055547B"/>
    <w:rsid w:val="00555A8D"/>
    <w:rsid w:val="00555EF4"/>
    <w:rsid w:val="00556790"/>
    <w:rsid w:val="00556CB1"/>
    <w:rsid w:val="00556F4A"/>
    <w:rsid w:val="0055707D"/>
    <w:rsid w:val="005575C7"/>
    <w:rsid w:val="0055794C"/>
    <w:rsid w:val="00557BD1"/>
    <w:rsid w:val="00557EE2"/>
    <w:rsid w:val="00560242"/>
    <w:rsid w:val="005605D6"/>
    <w:rsid w:val="00560DB3"/>
    <w:rsid w:val="0056198F"/>
    <w:rsid w:val="00562261"/>
    <w:rsid w:val="00562BD0"/>
    <w:rsid w:val="00562DA3"/>
    <w:rsid w:val="005632A7"/>
    <w:rsid w:val="00563402"/>
    <w:rsid w:val="0056376D"/>
    <w:rsid w:val="005638B7"/>
    <w:rsid w:val="00563BE3"/>
    <w:rsid w:val="0056417D"/>
    <w:rsid w:val="0056418A"/>
    <w:rsid w:val="00564199"/>
    <w:rsid w:val="0056485A"/>
    <w:rsid w:val="00564C8B"/>
    <w:rsid w:val="00564E60"/>
    <w:rsid w:val="0056513D"/>
    <w:rsid w:val="0056554B"/>
    <w:rsid w:val="005656B7"/>
    <w:rsid w:val="005658EC"/>
    <w:rsid w:val="005659DA"/>
    <w:rsid w:val="00565B41"/>
    <w:rsid w:val="00565E9C"/>
    <w:rsid w:val="0056629E"/>
    <w:rsid w:val="00567325"/>
    <w:rsid w:val="00567CBC"/>
    <w:rsid w:val="00570219"/>
    <w:rsid w:val="005703E2"/>
    <w:rsid w:val="00570431"/>
    <w:rsid w:val="0057043B"/>
    <w:rsid w:val="00570585"/>
    <w:rsid w:val="00570E29"/>
    <w:rsid w:val="00571ACF"/>
    <w:rsid w:val="0057305A"/>
    <w:rsid w:val="005733DD"/>
    <w:rsid w:val="00573AC9"/>
    <w:rsid w:val="00573CCE"/>
    <w:rsid w:val="00573EAC"/>
    <w:rsid w:val="005740A5"/>
    <w:rsid w:val="0057416E"/>
    <w:rsid w:val="00574462"/>
    <w:rsid w:val="00574C58"/>
    <w:rsid w:val="00574C9A"/>
    <w:rsid w:val="00574F69"/>
    <w:rsid w:val="0057592F"/>
    <w:rsid w:val="00575A06"/>
    <w:rsid w:val="00575C18"/>
    <w:rsid w:val="005760DC"/>
    <w:rsid w:val="00576251"/>
    <w:rsid w:val="00576B83"/>
    <w:rsid w:val="00576C16"/>
    <w:rsid w:val="00576C3D"/>
    <w:rsid w:val="00577CEE"/>
    <w:rsid w:val="00580702"/>
    <w:rsid w:val="005809EC"/>
    <w:rsid w:val="00580B0D"/>
    <w:rsid w:val="00580DD7"/>
    <w:rsid w:val="00580FBC"/>
    <w:rsid w:val="00581598"/>
    <w:rsid w:val="005815CB"/>
    <w:rsid w:val="00581ECF"/>
    <w:rsid w:val="005820CA"/>
    <w:rsid w:val="005821D0"/>
    <w:rsid w:val="00582898"/>
    <w:rsid w:val="00582AF9"/>
    <w:rsid w:val="00582E8D"/>
    <w:rsid w:val="00582EFD"/>
    <w:rsid w:val="00582FFD"/>
    <w:rsid w:val="005830DB"/>
    <w:rsid w:val="005832C4"/>
    <w:rsid w:val="00583301"/>
    <w:rsid w:val="00583475"/>
    <w:rsid w:val="005838DE"/>
    <w:rsid w:val="00584080"/>
    <w:rsid w:val="005847DB"/>
    <w:rsid w:val="00584976"/>
    <w:rsid w:val="00584AE0"/>
    <w:rsid w:val="00585596"/>
    <w:rsid w:val="005855A5"/>
    <w:rsid w:val="005858A6"/>
    <w:rsid w:val="00585E84"/>
    <w:rsid w:val="00585EF8"/>
    <w:rsid w:val="005864BE"/>
    <w:rsid w:val="00586B27"/>
    <w:rsid w:val="00586F64"/>
    <w:rsid w:val="00586FBF"/>
    <w:rsid w:val="0058768B"/>
    <w:rsid w:val="005877AD"/>
    <w:rsid w:val="00587AB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3A0"/>
    <w:rsid w:val="00592EBD"/>
    <w:rsid w:val="00593457"/>
    <w:rsid w:val="005934B2"/>
    <w:rsid w:val="00593C87"/>
    <w:rsid w:val="005945E1"/>
    <w:rsid w:val="00594BD0"/>
    <w:rsid w:val="00595411"/>
    <w:rsid w:val="00595625"/>
    <w:rsid w:val="00595761"/>
    <w:rsid w:val="00595914"/>
    <w:rsid w:val="00595932"/>
    <w:rsid w:val="00595BA6"/>
    <w:rsid w:val="00595EFA"/>
    <w:rsid w:val="00595FDB"/>
    <w:rsid w:val="0059632F"/>
    <w:rsid w:val="00596E12"/>
    <w:rsid w:val="00597629"/>
    <w:rsid w:val="005976CC"/>
    <w:rsid w:val="005A02A8"/>
    <w:rsid w:val="005A0A72"/>
    <w:rsid w:val="005A0E7A"/>
    <w:rsid w:val="005A114B"/>
    <w:rsid w:val="005A1516"/>
    <w:rsid w:val="005A1A3E"/>
    <w:rsid w:val="005A25EF"/>
    <w:rsid w:val="005A2794"/>
    <w:rsid w:val="005A2E31"/>
    <w:rsid w:val="005A3266"/>
    <w:rsid w:val="005A33D5"/>
    <w:rsid w:val="005A3A77"/>
    <w:rsid w:val="005A3F80"/>
    <w:rsid w:val="005A423E"/>
    <w:rsid w:val="005A4B05"/>
    <w:rsid w:val="005A4EDC"/>
    <w:rsid w:val="005A4FB2"/>
    <w:rsid w:val="005A4FE0"/>
    <w:rsid w:val="005A556C"/>
    <w:rsid w:val="005A5F99"/>
    <w:rsid w:val="005A6110"/>
    <w:rsid w:val="005A6685"/>
    <w:rsid w:val="005A68E3"/>
    <w:rsid w:val="005A6A9E"/>
    <w:rsid w:val="005A7813"/>
    <w:rsid w:val="005A798C"/>
    <w:rsid w:val="005A7D21"/>
    <w:rsid w:val="005B02E3"/>
    <w:rsid w:val="005B0C47"/>
    <w:rsid w:val="005B12E9"/>
    <w:rsid w:val="005B14EC"/>
    <w:rsid w:val="005B1EAD"/>
    <w:rsid w:val="005B207A"/>
    <w:rsid w:val="005B2396"/>
    <w:rsid w:val="005B265A"/>
    <w:rsid w:val="005B2C35"/>
    <w:rsid w:val="005B341D"/>
    <w:rsid w:val="005B4220"/>
    <w:rsid w:val="005B4595"/>
    <w:rsid w:val="005B55B6"/>
    <w:rsid w:val="005B5A9F"/>
    <w:rsid w:val="005B5F0B"/>
    <w:rsid w:val="005B6249"/>
    <w:rsid w:val="005B652F"/>
    <w:rsid w:val="005B6DBC"/>
    <w:rsid w:val="005B7544"/>
    <w:rsid w:val="005B75B1"/>
    <w:rsid w:val="005B7AB1"/>
    <w:rsid w:val="005B7BD7"/>
    <w:rsid w:val="005B7C81"/>
    <w:rsid w:val="005B7E9E"/>
    <w:rsid w:val="005B7F55"/>
    <w:rsid w:val="005C069A"/>
    <w:rsid w:val="005C0E7E"/>
    <w:rsid w:val="005C1682"/>
    <w:rsid w:val="005C2319"/>
    <w:rsid w:val="005C2B69"/>
    <w:rsid w:val="005C2E9B"/>
    <w:rsid w:val="005C3647"/>
    <w:rsid w:val="005C37D0"/>
    <w:rsid w:val="005C3EDA"/>
    <w:rsid w:val="005C438A"/>
    <w:rsid w:val="005C43F8"/>
    <w:rsid w:val="005C454A"/>
    <w:rsid w:val="005C4911"/>
    <w:rsid w:val="005C4CFB"/>
    <w:rsid w:val="005C4EAD"/>
    <w:rsid w:val="005C520C"/>
    <w:rsid w:val="005C5BC6"/>
    <w:rsid w:val="005C6376"/>
    <w:rsid w:val="005C63BF"/>
    <w:rsid w:val="005C69DC"/>
    <w:rsid w:val="005C6A5B"/>
    <w:rsid w:val="005C6A5E"/>
    <w:rsid w:val="005C6F5E"/>
    <w:rsid w:val="005C76E6"/>
    <w:rsid w:val="005C76F3"/>
    <w:rsid w:val="005D0452"/>
    <w:rsid w:val="005D0483"/>
    <w:rsid w:val="005D0741"/>
    <w:rsid w:val="005D074F"/>
    <w:rsid w:val="005D0B27"/>
    <w:rsid w:val="005D0E00"/>
    <w:rsid w:val="005D0E36"/>
    <w:rsid w:val="005D0F29"/>
    <w:rsid w:val="005D1027"/>
    <w:rsid w:val="005D1067"/>
    <w:rsid w:val="005D1210"/>
    <w:rsid w:val="005D19E8"/>
    <w:rsid w:val="005D1D68"/>
    <w:rsid w:val="005D215F"/>
    <w:rsid w:val="005D231B"/>
    <w:rsid w:val="005D2455"/>
    <w:rsid w:val="005D269C"/>
    <w:rsid w:val="005D26DC"/>
    <w:rsid w:val="005D27E3"/>
    <w:rsid w:val="005D2C06"/>
    <w:rsid w:val="005D333F"/>
    <w:rsid w:val="005D3DBB"/>
    <w:rsid w:val="005D46DF"/>
    <w:rsid w:val="005D4A89"/>
    <w:rsid w:val="005D4B07"/>
    <w:rsid w:val="005D4D31"/>
    <w:rsid w:val="005D5146"/>
    <w:rsid w:val="005D58D0"/>
    <w:rsid w:val="005D5E28"/>
    <w:rsid w:val="005D6107"/>
    <w:rsid w:val="005D611E"/>
    <w:rsid w:val="005D643D"/>
    <w:rsid w:val="005D7249"/>
    <w:rsid w:val="005D7A92"/>
    <w:rsid w:val="005D7B6D"/>
    <w:rsid w:val="005E040C"/>
    <w:rsid w:val="005E17BB"/>
    <w:rsid w:val="005E2E83"/>
    <w:rsid w:val="005E3201"/>
    <w:rsid w:val="005E337C"/>
    <w:rsid w:val="005E4827"/>
    <w:rsid w:val="005E4E86"/>
    <w:rsid w:val="005E5270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1F6"/>
    <w:rsid w:val="005E7F92"/>
    <w:rsid w:val="005F0DB0"/>
    <w:rsid w:val="005F0F2D"/>
    <w:rsid w:val="005F1176"/>
    <w:rsid w:val="005F16BF"/>
    <w:rsid w:val="005F226E"/>
    <w:rsid w:val="005F260F"/>
    <w:rsid w:val="005F2696"/>
    <w:rsid w:val="005F27E7"/>
    <w:rsid w:val="005F2833"/>
    <w:rsid w:val="005F2F45"/>
    <w:rsid w:val="005F37B8"/>
    <w:rsid w:val="005F3EBF"/>
    <w:rsid w:val="005F4492"/>
    <w:rsid w:val="005F4652"/>
    <w:rsid w:val="005F47DF"/>
    <w:rsid w:val="005F4B06"/>
    <w:rsid w:val="005F52B8"/>
    <w:rsid w:val="005F53AA"/>
    <w:rsid w:val="005F53D5"/>
    <w:rsid w:val="005F54E7"/>
    <w:rsid w:val="005F5723"/>
    <w:rsid w:val="005F5B36"/>
    <w:rsid w:val="005F6529"/>
    <w:rsid w:val="005F666A"/>
    <w:rsid w:val="005F6CA7"/>
    <w:rsid w:val="005F713C"/>
    <w:rsid w:val="005F7340"/>
    <w:rsid w:val="005F7610"/>
    <w:rsid w:val="005F7FF0"/>
    <w:rsid w:val="00600892"/>
    <w:rsid w:val="0060096B"/>
    <w:rsid w:val="00600C77"/>
    <w:rsid w:val="00601228"/>
    <w:rsid w:val="00601346"/>
    <w:rsid w:val="00601519"/>
    <w:rsid w:val="00601C1D"/>
    <w:rsid w:val="00601F4E"/>
    <w:rsid w:val="006025A6"/>
    <w:rsid w:val="00602835"/>
    <w:rsid w:val="006033B5"/>
    <w:rsid w:val="006038AD"/>
    <w:rsid w:val="00603989"/>
    <w:rsid w:val="00603AD6"/>
    <w:rsid w:val="00604083"/>
    <w:rsid w:val="0060480D"/>
    <w:rsid w:val="0060514F"/>
    <w:rsid w:val="0060561E"/>
    <w:rsid w:val="0060663A"/>
    <w:rsid w:val="00607203"/>
    <w:rsid w:val="00607717"/>
    <w:rsid w:val="0061034C"/>
    <w:rsid w:val="006104C0"/>
    <w:rsid w:val="00610753"/>
    <w:rsid w:val="00610C60"/>
    <w:rsid w:val="00610C9A"/>
    <w:rsid w:val="00610E66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85F"/>
    <w:rsid w:val="00614B1B"/>
    <w:rsid w:val="00614BF1"/>
    <w:rsid w:val="00614C3D"/>
    <w:rsid w:val="006159AE"/>
    <w:rsid w:val="00615A2F"/>
    <w:rsid w:val="00615CA3"/>
    <w:rsid w:val="0061614F"/>
    <w:rsid w:val="006162D4"/>
    <w:rsid w:val="006163D8"/>
    <w:rsid w:val="0061674E"/>
    <w:rsid w:val="00616AE0"/>
    <w:rsid w:val="00616FB6"/>
    <w:rsid w:val="00617243"/>
    <w:rsid w:val="0061797B"/>
    <w:rsid w:val="00620308"/>
    <w:rsid w:val="00620D65"/>
    <w:rsid w:val="006217AD"/>
    <w:rsid w:val="006217C0"/>
    <w:rsid w:val="00621CF2"/>
    <w:rsid w:val="0062232C"/>
    <w:rsid w:val="00622F5A"/>
    <w:rsid w:val="006244E0"/>
    <w:rsid w:val="006244FB"/>
    <w:rsid w:val="006247BD"/>
    <w:rsid w:val="00624B0A"/>
    <w:rsid w:val="00624FC5"/>
    <w:rsid w:val="00625127"/>
    <w:rsid w:val="00625184"/>
    <w:rsid w:val="00625E9E"/>
    <w:rsid w:val="00626837"/>
    <w:rsid w:val="00626CD9"/>
    <w:rsid w:val="00626D7F"/>
    <w:rsid w:val="00626EEE"/>
    <w:rsid w:val="006272EC"/>
    <w:rsid w:val="00627455"/>
    <w:rsid w:val="00630437"/>
    <w:rsid w:val="0063155D"/>
    <w:rsid w:val="00631569"/>
    <w:rsid w:val="00631C8B"/>
    <w:rsid w:val="006329C0"/>
    <w:rsid w:val="00632CDE"/>
    <w:rsid w:val="00632D79"/>
    <w:rsid w:val="006349AC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7E7"/>
    <w:rsid w:val="00637E8A"/>
    <w:rsid w:val="00640214"/>
    <w:rsid w:val="006413A4"/>
    <w:rsid w:val="0064237E"/>
    <w:rsid w:val="0064299F"/>
    <w:rsid w:val="00643918"/>
    <w:rsid w:val="00643C82"/>
    <w:rsid w:val="00644E33"/>
    <w:rsid w:val="00645885"/>
    <w:rsid w:val="00645B43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431"/>
    <w:rsid w:val="0065079A"/>
    <w:rsid w:val="00650A11"/>
    <w:rsid w:val="00650CEF"/>
    <w:rsid w:val="00650E0E"/>
    <w:rsid w:val="00650FB2"/>
    <w:rsid w:val="00651455"/>
    <w:rsid w:val="0065183E"/>
    <w:rsid w:val="006518BB"/>
    <w:rsid w:val="00652280"/>
    <w:rsid w:val="00653269"/>
    <w:rsid w:val="00653335"/>
    <w:rsid w:val="00653D24"/>
    <w:rsid w:val="00653EC2"/>
    <w:rsid w:val="006546DA"/>
    <w:rsid w:val="00655004"/>
    <w:rsid w:val="006550E0"/>
    <w:rsid w:val="00655F37"/>
    <w:rsid w:val="00657180"/>
    <w:rsid w:val="006575AD"/>
    <w:rsid w:val="006578F7"/>
    <w:rsid w:val="00657C51"/>
    <w:rsid w:val="00657F75"/>
    <w:rsid w:val="006601AD"/>
    <w:rsid w:val="006609CF"/>
    <w:rsid w:val="00660B58"/>
    <w:rsid w:val="0066153D"/>
    <w:rsid w:val="00661948"/>
    <w:rsid w:val="00661B67"/>
    <w:rsid w:val="00661C9F"/>
    <w:rsid w:val="00661DC4"/>
    <w:rsid w:val="006621C9"/>
    <w:rsid w:val="00662454"/>
    <w:rsid w:val="00662A3E"/>
    <w:rsid w:val="006632F8"/>
    <w:rsid w:val="00663556"/>
    <w:rsid w:val="00663EA7"/>
    <w:rsid w:val="00664048"/>
    <w:rsid w:val="00664619"/>
    <w:rsid w:val="0066467C"/>
    <w:rsid w:val="00664F3A"/>
    <w:rsid w:val="00665D9D"/>
    <w:rsid w:val="00666036"/>
    <w:rsid w:val="00666DC5"/>
    <w:rsid w:val="00667199"/>
    <w:rsid w:val="006676BA"/>
    <w:rsid w:val="006676F7"/>
    <w:rsid w:val="0066777A"/>
    <w:rsid w:val="0067031B"/>
    <w:rsid w:val="006704EF"/>
    <w:rsid w:val="006709A3"/>
    <w:rsid w:val="006709E6"/>
    <w:rsid w:val="00670CED"/>
    <w:rsid w:val="006713BC"/>
    <w:rsid w:val="00671D4D"/>
    <w:rsid w:val="00672307"/>
    <w:rsid w:val="0067240F"/>
    <w:rsid w:val="00672542"/>
    <w:rsid w:val="006727BC"/>
    <w:rsid w:val="00672AB3"/>
    <w:rsid w:val="0067301D"/>
    <w:rsid w:val="0067337B"/>
    <w:rsid w:val="0067377C"/>
    <w:rsid w:val="00673BD8"/>
    <w:rsid w:val="0067416E"/>
    <w:rsid w:val="00675360"/>
    <w:rsid w:val="00675B3F"/>
    <w:rsid w:val="00675C5A"/>
    <w:rsid w:val="00675CA4"/>
    <w:rsid w:val="00675DD4"/>
    <w:rsid w:val="00675E47"/>
    <w:rsid w:val="00675EC2"/>
    <w:rsid w:val="0067606A"/>
    <w:rsid w:val="0067686D"/>
    <w:rsid w:val="00676898"/>
    <w:rsid w:val="00676CED"/>
    <w:rsid w:val="00676DBE"/>
    <w:rsid w:val="00676F0B"/>
    <w:rsid w:val="006774D4"/>
    <w:rsid w:val="00677707"/>
    <w:rsid w:val="006777C0"/>
    <w:rsid w:val="00677CC9"/>
    <w:rsid w:val="00677FA7"/>
    <w:rsid w:val="00680655"/>
    <w:rsid w:val="0068082E"/>
    <w:rsid w:val="0068086E"/>
    <w:rsid w:val="00680917"/>
    <w:rsid w:val="006809E7"/>
    <w:rsid w:val="006825F4"/>
    <w:rsid w:val="00683689"/>
    <w:rsid w:val="00683B2A"/>
    <w:rsid w:val="00684B3D"/>
    <w:rsid w:val="00684B42"/>
    <w:rsid w:val="00685CAC"/>
    <w:rsid w:val="006860BA"/>
    <w:rsid w:val="00686229"/>
    <w:rsid w:val="006864EA"/>
    <w:rsid w:val="00686C6A"/>
    <w:rsid w:val="00686F15"/>
    <w:rsid w:val="00687051"/>
    <w:rsid w:val="00687762"/>
    <w:rsid w:val="00687FB3"/>
    <w:rsid w:val="006915FB"/>
    <w:rsid w:val="006926B3"/>
    <w:rsid w:val="0069323A"/>
    <w:rsid w:val="00693AA1"/>
    <w:rsid w:val="00693B09"/>
    <w:rsid w:val="00693F5B"/>
    <w:rsid w:val="0069568E"/>
    <w:rsid w:val="00695FF7"/>
    <w:rsid w:val="006960AD"/>
    <w:rsid w:val="00696465"/>
    <w:rsid w:val="00696D2C"/>
    <w:rsid w:val="00696EE7"/>
    <w:rsid w:val="00697051"/>
    <w:rsid w:val="006975F7"/>
    <w:rsid w:val="00697DD6"/>
    <w:rsid w:val="00697F4C"/>
    <w:rsid w:val="006A03FC"/>
    <w:rsid w:val="006A09FA"/>
    <w:rsid w:val="006A0C3B"/>
    <w:rsid w:val="006A187B"/>
    <w:rsid w:val="006A3473"/>
    <w:rsid w:val="006A370F"/>
    <w:rsid w:val="006A3C57"/>
    <w:rsid w:val="006A3CFE"/>
    <w:rsid w:val="006A3DEE"/>
    <w:rsid w:val="006A43E1"/>
    <w:rsid w:val="006A5F6A"/>
    <w:rsid w:val="006A6242"/>
    <w:rsid w:val="006A6BE2"/>
    <w:rsid w:val="006A6DBA"/>
    <w:rsid w:val="006A75FE"/>
    <w:rsid w:val="006A79F4"/>
    <w:rsid w:val="006B008C"/>
    <w:rsid w:val="006B1090"/>
    <w:rsid w:val="006B1798"/>
    <w:rsid w:val="006B1B3F"/>
    <w:rsid w:val="006B1B6A"/>
    <w:rsid w:val="006B1DF5"/>
    <w:rsid w:val="006B1F53"/>
    <w:rsid w:val="006B225C"/>
    <w:rsid w:val="006B2477"/>
    <w:rsid w:val="006B25DB"/>
    <w:rsid w:val="006B2A19"/>
    <w:rsid w:val="006B31F0"/>
    <w:rsid w:val="006B4409"/>
    <w:rsid w:val="006B48D1"/>
    <w:rsid w:val="006B4BAB"/>
    <w:rsid w:val="006B5217"/>
    <w:rsid w:val="006B52AD"/>
    <w:rsid w:val="006B5472"/>
    <w:rsid w:val="006B5EAE"/>
    <w:rsid w:val="006B5F92"/>
    <w:rsid w:val="006B68D0"/>
    <w:rsid w:val="006B69D0"/>
    <w:rsid w:val="006B76C8"/>
    <w:rsid w:val="006B7DC0"/>
    <w:rsid w:val="006C0B23"/>
    <w:rsid w:val="006C0F2A"/>
    <w:rsid w:val="006C1503"/>
    <w:rsid w:val="006C21F2"/>
    <w:rsid w:val="006C27D1"/>
    <w:rsid w:val="006C2BF4"/>
    <w:rsid w:val="006C302E"/>
    <w:rsid w:val="006C3090"/>
    <w:rsid w:val="006C33A8"/>
    <w:rsid w:val="006C39A1"/>
    <w:rsid w:val="006C3C86"/>
    <w:rsid w:val="006C3DCA"/>
    <w:rsid w:val="006C3EF4"/>
    <w:rsid w:val="006C4726"/>
    <w:rsid w:val="006C4875"/>
    <w:rsid w:val="006C51E0"/>
    <w:rsid w:val="006C59CD"/>
    <w:rsid w:val="006C5DEF"/>
    <w:rsid w:val="006C5F77"/>
    <w:rsid w:val="006C63CA"/>
    <w:rsid w:val="006C6D28"/>
    <w:rsid w:val="006C7137"/>
    <w:rsid w:val="006C72CA"/>
    <w:rsid w:val="006C72D8"/>
    <w:rsid w:val="006C7BC9"/>
    <w:rsid w:val="006C7E71"/>
    <w:rsid w:val="006D0098"/>
    <w:rsid w:val="006D0C3B"/>
    <w:rsid w:val="006D15DD"/>
    <w:rsid w:val="006D242C"/>
    <w:rsid w:val="006D2B77"/>
    <w:rsid w:val="006D2C0C"/>
    <w:rsid w:val="006D301B"/>
    <w:rsid w:val="006D301C"/>
    <w:rsid w:val="006D415B"/>
    <w:rsid w:val="006D41AB"/>
    <w:rsid w:val="006D44B0"/>
    <w:rsid w:val="006D4F21"/>
    <w:rsid w:val="006D5272"/>
    <w:rsid w:val="006D55A1"/>
    <w:rsid w:val="006D5859"/>
    <w:rsid w:val="006D6034"/>
    <w:rsid w:val="006D7BDF"/>
    <w:rsid w:val="006D7D74"/>
    <w:rsid w:val="006D7F93"/>
    <w:rsid w:val="006E023C"/>
    <w:rsid w:val="006E0806"/>
    <w:rsid w:val="006E08B7"/>
    <w:rsid w:val="006E0DD6"/>
    <w:rsid w:val="006E0FB4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8"/>
    <w:rsid w:val="006E1FEF"/>
    <w:rsid w:val="006E2091"/>
    <w:rsid w:val="006E2288"/>
    <w:rsid w:val="006E2A40"/>
    <w:rsid w:val="006E2C14"/>
    <w:rsid w:val="006E2C78"/>
    <w:rsid w:val="006E2DFC"/>
    <w:rsid w:val="006E2F24"/>
    <w:rsid w:val="006E33A5"/>
    <w:rsid w:val="006E3761"/>
    <w:rsid w:val="006E4CC0"/>
    <w:rsid w:val="006E6249"/>
    <w:rsid w:val="006E678D"/>
    <w:rsid w:val="006E6BDA"/>
    <w:rsid w:val="006E6D3E"/>
    <w:rsid w:val="006E730A"/>
    <w:rsid w:val="006E7321"/>
    <w:rsid w:val="006E75D9"/>
    <w:rsid w:val="006E7E66"/>
    <w:rsid w:val="006E7EF1"/>
    <w:rsid w:val="006F033B"/>
    <w:rsid w:val="006F0481"/>
    <w:rsid w:val="006F0665"/>
    <w:rsid w:val="006F09D2"/>
    <w:rsid w:val="006F1691"/>
    <w:rsid w:val="006F2959"/>
    <w:rsid w:val="006F2EA2"/>
    <w:rsid w:val="006F30AD"/>
    <w:rsid w:val="006F332D"/>
    <w:rsid w:val="006F33B4"/>
    <w:rsid w:val="006F37E0"/>
    <w:rsid w:val="006F38C1"/>
    <w:rsid w:val="006F3DC7"/>
    <w:rsid w:val="006F40A1"/>
    <w:rsid w:val="006F47B5"/>
    <w:rsid w:val="006F4900"/>
    <w:rsid w:val="006F4DB5"/>
    <w:rsid w:val="006F501E"/>
    <w:rsid w:val="006F57A8"/>
    <w:rsid w:val="006F5D9E"/>
    <w:rsid w:val="006F6328"/>
    <w:rsid w:val="006F6F06"/>
    <w:rsid w:val="006F6F61"/>
    <w:rsid w:val="006F76BD"/>
    <w:rsid w:val="006F78B9"/>
    <w:rsid w:val="007009E7"/>
    <w:rsid w:val="00700B09"/>
    <w:rsid w:val="0070147C"/>
    <w:rsid w:val="007017D3"/>
    <w:rsid w:val="007019CD"/>
    <w:rsid w:val="00702663"/>
    <w:rsid w:val="0070267B"/>
    <w:rsid w:val="00702837"/>
    <w:rsid w:val="00702A1D"/>
    <w:rsid w:val="007034A3"/>
    <w:rsid w:val="00703923"/>
    <w:rsid w:val="00704A77"/>
    <w:rsid w:val="00705A69"/>
    <w:rsid w:val="00705D9E"/>
    <w:rsid w:val="0070688F"/>
    <w:rsid w:val="00706A8E"/>
    <w:rsid w:val="00706E2A"/>
    <w:rsid w:val="0070719E"/>
    <w:rsid w:val="00707435"/>
    <w:rsid w:val="007079F6"/>
    <w:rsid w:val="00707BDB"/>
    <w:rsid w:val="00707E36"/>
    <w:rsid w:val="007100E2"/>
    <w:rsid w:val="007101E2"/>
    <w:rsid w:val="00710B23"/>
    <w:rsid w:val="00710F6D"/>
    <w:rsid w:val="00711D9E"/>
    <w:rsid w:val="00712D8D"/>
    <w:rsid w:val="007131C7"/>
    <w:rsid w:val="007133B6"/>
    <w:rsid w:val="007133C1"/>
    <w:rsid w:val="007135C9"/>
    <w:rsid w:val="007140C0"/>
    <w:rsid w:val="00714D0A"/>
    <w:rsid w:val="00715906"/>
    <w:rsid w:val="00715A06"/>
    <w:rsid w:val="00715A45"/>
    <w:rsid w:val="00715ED6"/>
    <w:rsid w:val="00716165"/>
    <w:rsid w:val="0071663C"/>
    <w:rsid w:val="007169FD"/>
    <w:rsid w:val="00717088"/>
    <w:rsid w:val="007170D0"/>
    <w:rsid w:val="007172E2"/>
    <w:rsid w:val="0071730B"/>
    <w:rsid w:val="00717606"/>
    <w:rsid w:val="00717769"/>
    <w:rsid w:val="00717DB3"/>
    <w:rsid w:val="0072008B"/>
    <w:rsid w:val="007201B4"/>
    <w:rsid w:val="00720552"/>
    <w:rsid w:val="00720702"/>
    <w:rsid w:val="007208C5"/>
    <w:rsid w:val="00720B8B"/>
    <w:rsid w:val="00720DDB"/>
    <w:rsid w:val="00720DF9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EF9"/>
    <w:rsid w:val="00724F1E"/>
    <w:rsid w:val="00724F28"/>
    <w:rsid w:val="0072547A"/>
    <w:rsid w:val="00725DDD"/>
    <w:rsid w:val="0072612D"/>
    <w:rsid w:val="00726312"/>
    <w:rsid w:val="0072682A"/>
    <w:rsid w:val="00727766"/>
    <w:rsid w:val="00727CF3"/>
    <w:rsid w:val="00727D3B"/>
    <w:rsid w:val="007304C7"/>
    <w:rsid w:val="00730747"/>
    <w:rsid w:val="00730A81"/>
    <w:rsid w:val="00730D0B"/>
    <w:rsid w:val="00730E97"/>
    <w:rsid w:val="00731189"/>
    <w:rsid w:val="00731261"/>
    <w:rsid w:val="007317FB"/>
    <w:rsid w:val="00731E07"/>
    <w:rsid w:val="007325D9"/>
    <w:rsid w:val="00732BD9"/>
    <w:rsid w:val="00733355"/>
    <w:rsid w:val="007333DB"/>
    <w:rsid w:val="00735849"/>
    <w:rsid w:val="0073598B"/>
    <w:rsid w:val="007368AA"/>
    <w:rsid w:val="0074005C"/>
    <w:rsid w:val="00740918"/>
    <w:rsid w:val="00740D36"/>
    <w:rsid w:val="007416E9"/>
    <w:rsid w:val="007417D6"/>
    <w:rsid w:val="00741962"/>
    <w:rsid w:val="00741AC4"/>
    <w:rsid w:val="007423DE"/>
    <w:rsid w:val="007423E7"/>
    <w:rsid w:val="00742773"/>
    <w:rsid w:val="00742B0F"/>
    <w:rsid w:val="00742B8B"/>
    <w:rsid w:val="0074312A"/>
    <w:rsid w:val="0074325C"/>
    <w:rsid w:val="0074344A"/>
    <w:rsid w:val="00743DBE"/>
    <w:rsid w:val="00744302"/>
    <w:rsid w:val="007443A0"/>
    <w:rsid w:val="00744DEC"/>
    <w:rsid w:val="00744EC1"/>
    <w:rsid w:val="00745313"/>
    <w:rsid w:val="007453A1"/>
    <w:rsid w:val="007457A5"/>
    <w:rsid w:val="007459AE"/>
    <w:rsid w:val="00745F6F"/>
    <w:rsid w:val="00746AF3"/>
    <w:rsid w:val="00746DB9"/>
    <w:rsid w:val="00746DF1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30"/>
    <w:rsid w:val="007515A9"/>
    <w:rsid w:val="007516C7"/>
    <w:rsid w:val="007518FF"/>
    <w:rsid w:val="00751E8E"/>
    <w:rsid w:val="00752354"/>
    <w:rsid w:val="007524D5"/>
    <w:rsid w:val="00752FD3"/>
    <w:rsid w:val="00753692"/>
    <w:rsid w:val="00753899"/>
    <w:rsid w:val="00753FA1"/>
    <w:rsid w:val="00754239"/>
    <w:rsid w:val="00754398"/>
    <w:rsid w:val="007546CE"/>
    <w:rsid w:val="00754ED1"/>
    <w:rsid w:val="0075564C"/>
    <w:rsid w:val="00756BFE"/>
    <w:rsid w:val="007570D0"/>
    <w:rsid w:val="00757215"/>
    <w:rsid w:val="00757DF3"/>
    <w:rsid w:val="00760107"/>
    <w:rsid w:val="0076023E"/>
    <w:rsid w:val="00760407"/>
    <w:rsid w:val="0076045D"/>
    <w:rsid w:val="007607FB"/>
    <w:rsid w:val="0076119C"/>
    <w:rsid w:val="007612C1"/>
    <w:rsid w:val="007615C9"/>
    <w:rsid w:val="0076248D"/>
    <w:rsid w:val="007624A1"/>
    <w:rsid w:val="007624BB"/>
    <w:rsid w:val="00762827"/>
    <w:rsid w:val="00762E8F"/>
    <w:rsid w:val="00763229"/>
    <w:rsid w:val="007632C5"/>
    <w:rsid w:val="00763F1F"/>
    <w:rsid w:val="00764166"/>
    <w:rsid w:val="00764210"/>
    <w:rsid w:val="007645D1"/>
    <w:rsid w:val="0076482E"/>
    <w:rsid w:val="00765697"/>
    <w:rsid w:val="007657EB"/>
    <w:rsid w:val="007659D0"/>
    <w:rsid w:val="007661E9"/>
    <w:rsid w:val="0076632D"/>
    <w:rsid w:val="007665AD"/>
    <w:rsid w:val="00767B0C"/>
    <w:rsid w:val="0077005D"/>
    <w:rsid w:val="007701CB"/>
    <w:rsid w:val="00770E05"/>
    <w:rsid w:val="007714B9"/>
    <w:rsid w:val="00771791"/>
    <w:rsid w:val="00771812"/>
    <w:rsid w:val="00771867"/>
    <w:rsid w:val="00771B99"/>
    <w:rsid w:val="007720C9"/>
    <w:rsid w:val="007734AB"/>
    <w:rsid w:val="007735C8"/>
    <w:rsid w:val="00774108"/>
    <w:rsid w:val="00774893"/>
    <w:rsid w:val="00774CD8"/>
    <w:rsid w:val="0077513F"/>
    <w:rsid w:val="007751CE"/>
    <w:rsid w:val="00775A9B"/>
    <w:rsid w:val="00775AF6"/>
    <w:rsid w:val="00775AFF"/>
    <w:rsid w:val="00775D86"/>
    <w:rsid w:val="007767AD"/>
    <w:rsid w:val="00776DCF"/>
    <w:rsid w:val="0077708B"/>
    <w:rsid w:val="00777191"/>
    <w:rsid w:val="00777301"/>
    <w:rsid w:val="00777428"/>
    <w:rsid w:val="00777914"/>
    <w:rsid w:val="007801E7"/>
    <w:rsid w:val="00780670"/>
    <w:rsid w:val="00780834"/>
    <w:rsid w:val="007809A5"/>
    <w:rsid w:val="007809D9"/>
    <w:rsid w:val="00781346"/>
    <w:rsid w:val="00781B31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E5D"/>
    <w:rsid w:val="00783F6C"/>
    <w:rsid w:val="00784489"/>
    <w:rsid w:val="00784CB2"/>
    <w:rsid w:val="0078563D"/>
    <w:rsid w:val="00785CFB"/>
    <w:rsid w:val="00785E88"/>
    <w:rsid w:val="00786927"/>
    <w:rsid w:val="00786A5D"/>
    <w:rsid w:val="00786EAF"/>
    <w:rsid w:val="0078767D"/>
    <w:rsid w:val="007903AA"/>
    <w:rsid w:val="00790449"/>
    <w:rsid w:val="007909E0"/>
    <w:rsid w:val="00790BAA"/>
    <w:rsid w:val="00790CB7"/>
    <w:rsid w:val="00790E92"/>
    <w:rsid w:val="00790FFF"/>
    <w:rsid w:val="007912A0"/>
    <w:rsid w:val="0079160D"/>
    <w:rsid w:val="007916C1"/>
    <w:rsid w:val="007919D3"/>
    <w:rsid w:val="00791BF3"/>
    <w:rsid w:val="0079271F"/>
    <w:rsid w:val="00793411"/>
    <w:rsid w:val="007936C7"/>
    <w:rsid w:val="0079386A"/>
    <w:rsid w:val="00793BC0"/>
    <w:rsid w:val="00793FBA"/>
    <w:rsid w:val="00794276"/>
    <w:rsid w:val="00794682"/>
    <w:rsid w:val="0079492D"/>
    <w:rsid w:val="00794B25"/>
    <w:rsid w:val="007953AA"/>
    <w:rsid w:val="00795891"/>
    <w:rsid w:val="00795E48"/>
    <w:rsid w:val="00796DD3"/>
    <w:rsid w:val="00797189"/>
    <w:rsid w:val="00797227"/>
    <w:rsid w:val="0079729F"/>
    <w:rsid w:val="00797B78"/>
    <w:rsid w:val="007A0208"/>
    <w:rsid w:val="007A0479"/>
    <w:rsid w:val="007A1124"/>
    <w:rsid w:val="007A11FE"/>
    <w:rsid w:val="007A1BE4"/>
    <w:rsid w:val="007A1E49"/>
    <w:rsid w:val="007A2048"/>
    <w:rsid w:val="007A2571"/>
    <w:rsid w:val="007A26C3"/>
    <w:rsid w:val="007A27BC"/>
    <w:rsid w:val="007A28DA"/>
    <w:rsid w:val="007A2D7F"/>
    <w:rsid w:val="007A38EB"/>
    <w:rsid w:val="007A427C"/>
    <w:rsid w:val="007A42DD"/>
    <w:rsid w:val="007A4345"/>
    <w:rsid w:val="007A44B1"/>
    <w:rsid w:val="007A4D0E"/>
    <w:rsid w:val="007A53B5"/>
    <w:rsid w:val="007A54B5"/>
    <w:rsid w:val="007A574D"/>
    <w:rsid w:val="007A57C0"/>
    <w:rsid w:val="007A6364"/>
    <w:rsid w:val="007A6917"/>
    <w:rsid w:val="007A6E60"/>
    <w:rsid w:val="007B0225"/>
    <w:rsid w:val="007B08B9"/>
    <w:rsid w:val="007B0B42"/>
    <w:rsid w:val="007B0BB9"/>
    <w:rsid w:val="007B0E3F"/>
    <w:rsid w:val="007B109C"/>
    <w:rsid w:val="007B14AF"/>
    <w:rsid w:val="007B18B0"/>
    <w:rsid w:val="007B1AC8"/>
    <w:rsid w:val="007B1C05"/>
    <w:rsid w:val="007B1FBD"/>
    <w:rsid w:val="007B2E54"/>
    <w:rsid w:val="007B3024"/>
    <w:rsid w:val="007B355A"/>
    <w:rsid w:val="007B3C9A"/>
    <w:rsid w:val="007B515F"/>
    <w:rsid w:val="007B533F"/>
    <w:rsid w:val="007B55AE"/>
    <w:rsid w:val="007B5AC1"/>
    <w:rsid w:val="007B5D23"/>
    <w:rsid w:val="007B5E40"/>
    <w:rsid w:val="007B6EF5"/>
    <w:rsid w:val="007C035B"/>
    <w:rsid w:val="007C06B8"/>
    <w:rsid w:val="007C0787"/>
    <w:rsid w:val="007C0945"/>
    <w:rsid w:val="007C0DA9"/>
    <w:rsid w:val="007C1988"/>
    <w:rsid w:val="007C1DDA"/>
    <w:rsid w:val="007C1EB8"/>
    <w:rsid w:val="007C20EB"/>
    <w:rsid w:val="007C24A2"/>
    <w:rsid w:val="007C2507"/>
    <w:rsid w:val="007C2A00"/>
    <w:rsid w:val="007C2BC2"/>
    <w:rsid w:val="007C2D2C"/>
    <w:rsid w:val="007C2EA2"/>
    <w:rsid w:val="007C314D"/>
    <w:rsid w:val="007C32C7"/>
    <w:rsid w:val="007C341A"/>
    <w:rsid w:val="007C342C"/>
    <w:rsid w:val="007C3D3D"/>
    <w:rsid w:val="007C3FF9"/>
    <w:rsid w:val="007C4138"/>
    <w:rsid w:val="007C46E6"/>
    <w:rsid w:val="007C46ED"/>
    <w:rsid w:val="007C49E4"/>
    <w:rsid w:val="007C4E27"/>
    <w:rsid w:val="007C53E0"/>
    <w:rsid w:val="007C5466"/>
    <w:rsid w:val="007C5A52"/>
    <w:rsid w:val="007C63E1"/>
    <w:rsid w:val="007C79CA"/>
    <w:rsid w:val="007D092F"/>
    <w:rsid w:val="007D0C77"/>
    <w:rsid w:val="007D0CD3"/>
    <w:rsid w:val="007D10D0"/>
    <w:rsid w:val="007D1607"/>
    <w:rsid w:val="007D173F"/>
    <w:rsid w:val="007D28AD"/>
    <w:rsid w:val="007D2CC1"/>
    <w:rsid w:val="007D2F5D"/>
    <w:rsid w:val="007D3295"/>
    <w:rsid w:val="007D36C0"/>
    <w:rsid w:val="007D3A41"/>
    <w:rsid w:val="007D3F98"/>
    <w:rsid w:val="007D4E04"/>
    <w:rsid w:val="007D4F04"/>
    <w:rsid w:val="007D5132"/>
    <w:rsid w:val="007D54CA"/>
    <w:rsid w:val="007D5AE8"/>
    <w:rsid w:val="007D5CF1"/>
    <w:rsid w:val="007D5D31"/>
    <w:rsid w:val="007D5DAC"/>
    <w:rsid w:val="007D7211"/>
    <w:rsid w:val="007D7635"/>
    <w:rsid w:val="007D7845"/>
    <w:rsid w:val="007D7C39"/>
    <w:rsid w:val="007D7EEA"/>
    <w:rsid w:val="007E022A"/>
    <w:rsid w:val="007E03AF"/>
    <w:rsid w:val="007E0598"/>
    <w:rsid w:val="007E09BE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8F"/>
    <w:rsid w:val="007E22DF"/>
    <w:rsid w:val="007E24B5"/>
    <w:rsid w:val="007E31A1"/>
    <w:rsid w:val="007E3647"/>
    <w:rsid w:val="007E4002"/>
    <w:rsid w:val="007E409A"/>
    <w:rsid w:val="007E4660"/>
    <w:rsid w:val="007E48ED"/>
    <w:rsid w:val="007E4FCB"/>
    <w:rsid w:val="007E524B"/>
    <w:rsid w:val="007E533D"/>
    <w:rsid w:val="007E57C8"/>
    <w:rsid w:val="007E6DB3"/>
    <w:rsid w:val="007E6E57"/>
    <w:rsid w:val="007F0268"/>
    <w:rsid w:val="007F02F8"/>
    <w:rsid w:val="007F035B"/>
    <w:rsid w:val="007F1BF1"/>
    <w:rsid w:val="007F1DC3"/>
    <w:rsid w:val="007F256A"/>
    <w:rsid w:val="007F261E"/>
    <w:rsid w:val="007F3B4B"/>
    <w:rsid w:val="007F3B71"/>
    <w:rsid w:val="007F3C23"/>
    <w:rsid w:val="007F40F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262"/>
    <w:rsid w:val="008023EC"/>
    <w:rsid w:val="008026C3"/>
    <w:rsid w:val="00802749"/>
    <w:rsid w:val="00802AE6"/>
    <w:rsid w:val="00802EA9"/>
    <w:rsid w:val="0080327A"/>
    <w:rsid w:val="0080336B"/>
    <w:rsid w:val="00803AE6"/>
    <w:rsid w:val="0080489C"/>
    <w:rsid w:val="0080653F"/>
    <w:rsid w:val="00806699"/>
    <w:rsid w:val="00806C28"/>
    <w:rsid w:val="00806D0B"/>
    <w:rsid w:val="00806F41"/>
    <w:rsid w:val="00806FD5"/>
    <w:rsid w:val="00806FD6"/>
    <w:rsid w:val="008072AC"/>
    <w:rsid w:val="00807461"/>
    <w:rsid w:val="008075C7"/>
    <w:rsid w:val="0080787F"/>
    <w:rsid w:val="00810073"/>
    <w:rsid w:val="00810674"/>
    <w:rsid w:val="00810B0D"/>
    <w:rsid w:val="00810C9B"/>
    <w:rsid w:val="0081110F"/>
    <w:rsid w:val="008116C4"/>
    <w:rsid w:val="00811F4F"/>
    <w:rsid w:val="00811FAD"/>
    <w:rsid w:val="00812036"/>
    <w:rsid w:val="008123C0"/>
    <w:rsid w:val="00812627"/>
    <w:rsid w:val="00812C95"/>
    <w:rsid w:val="00812CC0"/>
    <w:rsid w:val="00813655"/>
    <w:rsid w:val="008140C7"/>
    <w:rsid w:val="0081411A"/>
    <w:rsid w:val="00814369"/>
    <w:rsid w:val="00814383"/>
    <w:rsid w:val="00814F13"/>
    <w:rsid w:val="00815070"/>
    <w:rsid w:val="00815FD5"/>
    <w:rsid w:val="0081609C"/>
    <w:rsid w:val="00816665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183E"/>
    <w:rsid w:val="00822541"/>
    <w:rsid w:val="00822A5E"/>
    <w:rsid w:val="00823010"/>
    <w:rsid w:val="008232F0"/>
    <w:rsid w:val="00823A46"/>
    <w:rsid w:val="00823B4D"/>
    <w:rsid w:val="00823F67"/>
    <w:rsid w:val="00823FA3"/>
    <w:rsid w:val="0082402C"/>
    <w:rsid w:val="0082435B"/>
    <w:rsid w:val="00824A4D"/>
    <w:rsid w:val="00824C30"/>
    <w:rsid w:val="008253FF"/>
    <w:rsid w:val="00825E5C"/>
    <w:rsid w:val="0082626B"/>
    <w:rsid w:val="00826FC7"/>
    <w:rsid w:val="00826FFE"/>
    <w:rsid w:val="0082740C"/>
    <w:rsid w:val="00827D30"/>
    <w:rsid w:val="00827E69"/>
    <w:rsid w:val="008306ED"/>
    <w:rsid w:val="0083091F"/>
    <w:rsid w:val="00830930"/>
    <w:rsid w:val="00830CB9"/>
    <w:rsid w:val="00830CC5"/>
    <w:rsid w:val="00830EAB"/>
    <w:rsid w:val="0083190B"/>
    <w:rsid w:val="00831C23"/>
    <w:rsid w:val="00831FDF"/>
    <w:rsid w:val="0083251E"/>
    <w:rsid w:val="008325C6"/>
    <w:rsid w:val="008325F8"/>
    <w:rsid w:val="00833CBE"/>
    <w:rsid w:val="00834212"/>
    <w:rsid w:val="0083468A"/>
    <w:rsid w:val="008349F2"/>
    <w:rsid w:val="008356FA"/>
    <w:rsid w:val="00835C40"/>
    <w:rsid w:val="00835F67"/>
    <w:rsid w:val="00836743"/>
    <w:rsid w:val="008367C1"/>
    <w:rsid w:val="00836B2A"/>
    <w:rsid w:val="008371FE"/>
    <w:rsid w:val="0083774E"/>
    <w:rsid w:val="00840621"/>
    <w:rsid w:val="00840740"/>
    <w:rsid w:val="00840815"/>
    <w:rsid w:val="00841360"/>
    <w:rsid w:val="008416A8"/>
    <w:rsid w:val="00841B63"/>
    <w:rsid w:val="00841B7F"/>
    <w:rsid w:val="00841D4E"/>
    <w:rsid w:val="00841D6A"/>
    <w:rsid w:val="0084212D"/>
    <w:rsid w:val="008424AF"/>
    <w:rsid w:val="0084282E"/>
    <w:rsid w:val="00842DBD"/>
    <w:rsid w:val="00842EA0"/>
    <w:rsid w:val="00842FCB"/>
    <w:rsid w:val="00843303"/>
    <w:rsid w:val="00843C87"/>
    <w:rsid w:val="00843D91"/>
    <w:rsid w:val="00843EF9"/>
    <w:rsid w:val="00844211"/>
    <w:rsid w:val="008442C5"/>
    <w:rsid w:val="008448BD"/>
    <w:rsid w:val="008448CE"/>
    <w:rsid w:val="00845022"/>
    <w:rsid w:val="00845268"/>
    <w:rsid w:val="00845A97"/>
    <w:rsid w:val="0084625C"/>
    <w:rsid w:val="008465F2"/>
    <w:rsid w:val="00846CCA"/>
    <w:rsid w:val="00846E14"/>
    <w:rsid w:val="00847319"/>
    <w:rsid w:val="00847690"/>
    <w:rsid w:val="008477C6"/>
    <w:rsid w:val="008477FA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CD0"/>
    <w:rsid w:val="00851F28"/>
    <w:rsid w:val="00851FDF"/>
    <w:rsid w:val="00852999"/>
    <w:rsid w:val="00852E2D"/>
    <w:rsid w:val="008530D8"/>
    <w:rsid w:val="0085323C"/>
    <w:rsid w:val="00853463"/>
    <w:rsid w:val="00853D0C"/>
    <w:rsid w:val="0085477F"/>
    <w:rsid w:val="0085496B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578BC"/>
    <w:rsid w:val="008600F6"/>
    <w:rsid w:val="00860317"/>
    <w:rsid w:val="00860755"/>
    <w:rsid w:val="00861201"/>
    <w:rsid w:val="008613E7"/>
    <w:rsid w:val="00861CA8"/>
    <w:rsid w:val="00862640"/>
    <w:rsid w:val="0086486E"/>
    <w:rsid w:val="00864DC8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754D"/>
    <w:rsid w:val="0087085E"/>
    <w:rsid w:val="00871208"/>
    <w:rsid w:val="00871946"/>
    <w:rsid w:val="00871B45"/>
    <w:rsid w:val="00872185"/>
    <w:rsid w:val="0087257E"/>
    <w:rsid w:val="008727FB"/>
    <w:rsid w:val="00872DC2"/>
    <w:rsid w:val="0087365C"/>
    <w:rsid w:val="00873A84"/>
    <w:rsid w:val="00873B5F"/>
    <w:rsid w:val="00873CB0"/>
    <w:rsid w:val="00873FFF"/>
    <w:rsid w:val="008742C1"/>
    <w:rsid w:val="00874355"/>
    <w:rsid w:val="00874D12"/>
    <w:rsid w:val="00874EBD"/>
    <w:rsid w:val="00875E0B"/>
    <w:rsid w:val="00876858"/>
    <w:rsid w:val="00876A71"/>
    <w:rsid w:val="00877256"/>
    <w:rsid w:val="00877310"/>
    <w:rsid w:val="00877E39"/>
    <w:rsid w:val="00877FE1"/>
    <w:rsid w:val="00880680"/>
    <w:rsid w:val="00881ED7"/>
    <w:rsid w:val="0088216A"/>
    <w:rsid w:val="008822DA"/>
    <w:rsid w:val="0088231C"/>
    <w:rsid w:val="008827C5"/>
    <w:rsid w:val="00882BEC"/>
    <w:rsid w:val="008830B0"/>
    <w:rsid w:val="00883C05"/>
    <w:rsid w:val="008841B8"/>
    <w:rsid w:val="008845E2"/>
    <w:rsid w:val="00884A85"/>
    <w:rsid w:val="00884FB1"/>
    <w:rsid w:val="00885100"/>
    <w:rsid w:val="00885711"/>
    <w:rsid w:val="00885FB9"/>
    <w:rsid w:val="0088610C"/>
    <w:rsid w:val="008864DA"/>
    <w:rsid w:val="0088661A"/>
    <w:rsid w:val="00886C27"/>
    <w:rsid w:val="0088704B"/>
    <w:rsid w:val="0088745F"/>
    <w:rsid w:val="00887850"/>
    <w:rsid w:val="00887897"/>
    <w:rsid w:val="00887FB7"/>
    <w:rsid w:val="00890205"/>
    <w:rsid w:val="008905B4"/>
    <w:rsid w:val="008907DE"/>
    <w:rsid w:val="00890FB5"/>
    <w:rsid w:val="00891218"/>
    <w:rsid w:val="00891479"/>
    <w:rsid w:val="008914C5"/>
    <w:rsid w:val="008914C6"/>
    <w:rsid w:val="00892062"/>
    <w:rsid w:val="008921A7"/>
    <w:rsid w:val="0089235A"/>
    <w:rsid w:val="00893358"/>
    <w:rsid w:val="0089348E"/>
    <w:rsid w:val="00893632"/>
    <w:rsid w:val="00893921"/>
    <w:rsid w:val="0089407E"/>
    <w:rsid w:val="0089455A"/>
    <w:rsid w:val="00894C27"/>
    <w:rsid w:val="00894CD8"/>
    <w:rsid w:val="0089515B"/>
    <w:rsid w:val="00895F53"/>
    <w:rsid w:val="0089638B"/>
    <w:rsid w:val="008963C5"/>
    <w:rsid w:val="00896A87"/>
    <w:rsid w:val="00896D48"/>
    <w:rsid w:val="00896DF2"/>
    <w:rsid w:val="00897355"/>
    <w:rsid w:val="008977FB"/>
    <w:rsid w:val="00897AC1"/>
    <w:rsid w:val="008A0688"/>
    <w:rsid w:val="008A09BD"/>
    <w:rsid w:val="008A0A26"/>
    <w:rsid w:val="008A1034"/>
    <w:rsid w:val="008A1A1B"/>
    <w:rsid w:val="008A1A24"/>
    <w:rsid w:val="008A1A41"/>
    <w:rsid w:val="008A22B2"/>
    <w:rsid w:val="008A2417"/>
    <w:rsid w:val="008A2423"/>
    <w:rsid w:val="008A256D"/>
    <w:rsid w:val="008A2B5B"/>
    <w:rsid w:val="008A3174"/>
    <w:rsid w:val="008A324B"/>
    <w:rsid w:val="008A35E8"/>
    <w:rsid w:val="008A3DC8"/>
    <w:rsid w:val="008A3F40"/>
    <w:rsid w:val="008A3FA5"/>
    <w:rsid w:val="008A4428"/>
    <w:rsid w:val="008A4507"/>
    <w:rsid w:val="008A4679"/>
    <w:rsid w:val="008A46E8"/>
    <w:rsid w:val="008A4AE8"/>
    <w:rsid w:val="008A4B21"/>
    <w:rsid w:val="008A4C94"/>
    <w:rsid w:val="008A4CA1"/>
    <w:rsid w:val="008A5058"/>
    <w:rsid w:val="008A52E9"/>
    <w:rsid w:val="008A533C"/>
    <w:rsid w:val="008A557D"/>
    <w:rsid w:val="008A58F6"/>
    <w:rsid w:val="008A5F0B"/>
    <w:rsid w:val="008A6325"/>
    <w:rsid w:val="008A731D"/>
    <w:rsid w:val="008A750A"/>
    <w:rsid w:val="008A7BF5"/>
    <w:rsid w:val="008A7D74"/>
    <w:rsid w:val="008B0FA7"/>
    <w:rsid w:val="008B139F"/>
    <w:rsid w:val="008B18A0"/>
    <w:rsid w:val="008B1D0F"/>
    <w:rsid w:val="008B1D1B"/>
    <w:rsid w:val="008B2900"/>
    <w:rsid w:val="008B31E8"/>
    <w:rsid w:val="008B31FF"/>
    <w:rsid w:val="008B3E48"/>
    <w:rsid w:val="008B410A"/>
    <w:rsid w:val="008B57B0"/>
    <w:rsid w:val="008B5AD5"/>
    <w:rsid w:val="008B6A20"/>
    <w:rsid w:val="008B717A"/>
    <w:rsid w:val="008B719D"/>
    <w:rsid w:val="008B724C"/>
    <w:rsid w:val="008B74B3"/>
    <w:rsid w:val="008B74CB"/>
    <w:rsid w:val="008B765C"/>
    <w:rsid w:val="008B766B"/>
    <w:rsid w:val="008B772B"/>
    <w:rsid w:val="008B7D04"/>
    <w:rsid w:val="008C023D"/>
    <w:rsid w:val="008C0251"/>
    <w:rsid w:val="008C08E2"/>
    <w:rsid w:val="008C14D2"/>
    <w:rsid w:val="008C1CF1"/>
    <w:rsid w:val="008C2846"/>
    <w:rsid w:val="008C28F3"/>
    <w:rsid w:val="008C2C7C"/>
    <w:rsid w:val="008C31D3"/>
    <w:rsid w:val="008C3275"/>
    <w:rsid w:val="008C3FCF"/>
    <w:rsid w:val="008C47C2"/>
    <w:rsid w:val="008C488B"/>
    <w:rsid w:val="008C50AB"/>
    <w:rsid w:val="008C5C4D"/>
    <w:rsid w:val="008C5E8C"/>
    <w:rsid w:val="008C5EA1"/>
    <w:rsid w:val="008C63D6"/>
    <w:rsid w:val="008C65BF"/>
    <w:rsid w:val="008C68C6"/>
    <w:rsid w:val="008C6FA0"/>
    <w:rsid w:val="008C7000"/>
    <w:rsid w:val="008C73FD"/>
    <w:rsid w:val="008C75FB"/>
    <w:rsid w:val="008C7F6C"/>
    <w:rsid w:val="008C7F7F"/>
    <w:rsid w:val="008D07B0"/>
    <w:rsid w:val="008D1150"/>
    <w:rsid w:val="008D11E5"/>
    <w:rsid w:val="008D17C2"/>
    <w:rsid w:val="008D1C27"/>
    <w:rsid w:val="008D1D6A"/>
    <w:rsid w:val="008D21E4"/>
    <w:rsid w:val="008D236B"/>
    <w:rsid w:val="008D2386"/>
    <w:rsid w:val="008D3A7D"/>
    <w:rsid w:val="008D405E"/>
    <w:rsid w:val="008D4B6E"/>
    <w:rsid w:val="008D5082"/>
    <w:rsid w:val="008D56F3"/>
    <w:rsid w:val="008D5DB7"/>
    <w:rsid w:val="008D6F55"/>
    <w:rsid w:val="008D7125"/>
    <w:rsid w:val="008D7307"/>
    <w:rsid w:val="008D786D"/>
    <w:rsid w:val="008D7BCE"/>
    <w:rsid w:val="008E00D7"/>
    <w:rsid w:val="008E0409"/>
    <w:rsid w:val="008E04DF"/>
    <w:rsid w:val="008E05CC"/>
    <w:rsid w:val="008E076F"/>
    <w:rsid w:val="008E14E1"/>
    <w:rsid w:val="008E1758"/>
    <w:rsid w:val="008E175D"/>
    <w:rsid w:val="008E1911"/>
    <w:rsid w:val="008E20A5"/>
    <w:rsid w:val="008E29EB"/>
    <w:rsid w:val="008E3179"/>
    <w:rsid w:val="008E3322"/>
    <w:rsid w:val="008E3326"/>
    <w:rsid w:val="008E3790"/>
    <w:rsid w:val="008E3F28"/>
    <w:rsid w:val="008E3F73"/>
    <w:rsid w:val="008E40FC"/>
    <w:rsid w:val="008E4279"/>
    <w:rsid w:val="008E4C16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D1F"/>
    <w:rsid w:val="008E7D28"/>
    <w:rsid w:val="008F06B4"/>
    <w:rsid w:val="008F06F2"/>
    <w:rsid w:val="008F0718"/>
    <w:rsid w:val="008F0A9A"/>
    <w:rsid w:val="008F126F"/>
    <w:rsid w:val="008F14C4"/>
    <w:rsid w:val="008F1633"/>
    <w:rsid w:val="008F16F6"/>
    <w:rsid w:val="008F17C4"/>
    <w:rsid w:val="008F1817"/>
    <w:rsid w:val="008F20E6"/>
    <w:rsid w:val="008F2559"/>
    <w:rsid w:val="008F2831"/>
    <w:rsid w:val="008F28BF"/>
    <w:rsid w:val="008F2E0B"/>
    <w:rsid w:val="008F309F"/>
    <w:rsid w:val="008F3F4A"/>
    <w:rsid w:val="008F43EE"/>
    <w:rsid w:val="008F4F07"/>
    <w:rsid w:val="008F5AEA"/>
    <w:rsid w:val="008F5F69"/>
    <w:rsid w:val="008F6283"/>
    <w:rsid w:val="008F62B8"/>
    <w:rsid w:val="008F69D0"/>
    <w:rsid w:val="008F6D6F"/>
    <w:rsid w:val="008F70B9"/>
    <w:rsid w:val="008F74BC"/>
    <w:rsid w:val="008F7AC4"/>
    <w:rsid w:val="008F7E81"/>
    <w:rsid w:val="009000AF"/>
    <w:rsid w:val="0090064F"/>
    <w:rsid w:val="00900968"/>
    <w:rsid w:val="00900EAD"/>
    <w:rsid w:val="00901BD9"/>
    <w:rsid w:val="0090219A"/>
    <w:rsid w:val="0090397B"/>
    <w:rsid w:val="00903D65"/>
    <w:rsid w:val="00904480"/>
    <w:rsid w:val="009044AB"/>
    <w:rsid w:val="009044E7"/>
    <w:rsid w:val="009047D5"/>
    <w:rsid w:val="00904C70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2B1"/>
    <w:rsid w:val="0091567B"/>
    <w:rsid w:val="00915CF5"/>
    <w:rsid w:val="00915D73"/>
    <w:rsid w:val="00916181"/>
    <w:rsid w:val="00916276"/>
    <w:rsid w:val="0091673E"/>
    <w:rsid w:val="00917061"/>
    <w:rsid w:val="0091715F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1D17"/>
    <w:rsid w:val="00921D98"/>
    <w:rsid w:val="00922500"/>
    <w:rsid w:val="00923010"/>
    <w:rsid w:val="0092330E"/>
    <w:rsid w:val="009240B3"/>
    <w:rsid w:val="00924347"/>
    <w:rsid w:val="0092455E"/>
    <w:rsid w:val="0092459A"/>
    <w:rsid w:val="0092467B"/>
    <w:rsid w:val="00924E10"/>
    <w:rsid w:val="00925612"/>
    <w:rsid w:val="00925795"/>
    <w:rsid w:val="009258CC"/>
    <w:rsid w:val="00925AE1"/>
    <w:rsid w:val="00925C48"/>
    <w:rsid w:val="00926431"/>
    <w:rsid w:val="00926455"/>
    <w:rsid w:val="009266EC"/>
    <w:rsid w:val="00926A2B"/>
    <w:rsid w:val="00926E8E"/>
    <w:rsid w:val="009272DE"/>
    <w:rsid w:val="00927977"/>
    <w:rsid w:val="00927A5C"/>
    <w:rsid w:val="009313FA"/>
    <w:rsid w:val="009318B1"/>
    <w:rsid w:val="009323DB"/>
    <w:rsid w:val="00932ACB"/>
    <w:rsid w:val="00932D0E"/>
    <w:rsid w:val="0093355E"/>
    <w:rsid w:val="00933C24"/>
    <w:rsid w:val="00933C81"/>
    <w:rsid w:val="00933E90"/>
    <w:rsid w:val="009343AF"/>
    <w:rsid w:val="009343C3"/>
    <w:rsid w:val="009356DB"/>
    <w:rsid w:val="009363ED"/>
    <w:rsid w:val="00936A63"/>
    <w:rsid w:val="009370E6"/>
    <w:rsid w:val="0093719F"/>
    <w:rsid w:val="00940160"/>
    <w:rsid w:val="009402C2"/>
    <w:rsid w:val="00940339"/>
    <w:rsid w:val="00940637"/>
    <w:rsid w:val="00940998"/>
    <w:rsid w:val="00941E99"/>
    <w:rsid w:val="00942AA0"/>
    <w:rsid w:val="00942C6F"/>
    <w:rsid w:val="009431C2"/>
    <w:rsid w:val="00943500"/>
    <w:rsid w:val="00943561"/>
    <w:rsid w:val="00943A68"/>
    <w:rsid w:val="00943E60"/>
    <w:rsid w:val="00943F5F"/>
    <w:rsid w:val="00944BA2"/>
    <w:rsid w:val="00944DE4"/>
    <w:rsid w:val="009450DF"/>
    <w:rsid w:val="00945202"/>
    <w:rsid w:val="00945440"/>
    <w:rsid w:val="009454C1"/>
    <w:rsid w:val="0094558B"/>
    <w:rsid w:val="00945974"/>
    <w:rsid w:val="00945B9A"/>
    <w:rsid w:val="00946418"/>
    <w:rsid w:val="0094690D"/>
    <w:rsid w:val="00946D16"/>
    <w:rsid w:val="00947AD9"/>
    <w:rsid w:val="00950469"/>
    <w:rsid w:val="00950E02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3C2"/>
    <w:rsid w:val="00954C4E"/>
    <w:rsid w:val="00954C7E"/>
    <w:rsid w:val="00954FAC"/>
    <w:rsid w:val="00955794"/>
    <w:rsid w:val="00955B32"/>
    <w:rsid w:val="00955D13"/>
    <w:rsid w:val="00955DF5"/>
    <w:rsid w:val="0095607B"/>
    <w:rsid w:val="00957821"/>
    <w:rsid w:val="00957DC1"/>
    <w:rsid w:val="009608AB"/>
    <w:rsid w:val="00962737"/>
    <w:rsid w:val="00963158"/>
    <w:rsid w:val="00963592"/>
    <w:rsid w:val="00963A71"/>
    <w:rsid w:val="00963C7B"/>
    <w:rsid w:val="00963F5A"/>
    <w:rsid w:val="00964620"/>
    <w:rsid w:val="00965382"/>
    <w:rsid w:val="009659EF"/>
    <w:rsid w:val="00965D64"/>
    <w:rsid w:val="009670E2"/>
    <w:rsid w:val="00967204"/>
    <w:rsid w:val="0096723C"/>
    <w:rsid w:val="00967634"/>
    <w:rsid w:val="009676AA"/>
    <w:rsid w:val="00967741"/>
    <w:rsid w:val="00970076"/>
    <w:rsid w:val="009706D1"/>
    <w:rsid w:val="00970ACA"/>
    <w:rsid w:val="00971DCF"/>
    <w:rsid w:val="00972077"/>
    <w:rsid w:val="00972219"/>
    <w:rsid w:val="00972AD0"/>
    <w:rsid w:val="00972FD9"/>
    <w:rsid w:val="0097304B"/>
    <w:rsid w:val="00973D2F"/>
    <w:rsid w:val="009741C0"/>
    <w:rsid w:val="0097466B"/>
    <w:rsid w:val="009748EC"/>
    <w:rsid w:val="009758BD"/>
    <w:rsid w:val="00975F9A"/>
    <w:rsid w:val="00977414"/>
    <w:rsid w:val="00977802"/>
    <w:rsid w:val="00977A3B"/>
    <w:rsid w:val="00977D85"/>
    <w:rsid w:val="00977E22"/>
    <w:rsid w:val="00977F54"/>
    <w:rsid w:val="0098011A"/>
    <w:rsid w:val="00980281"/>
    <w:rsid w:val="00980E46"/>
    <w:rsid w:val="009813BA"/>
    <w:rsid w:val="009814E4"/>
    <w:rsid w:val="00981DFF"/>
    <w:rsid w:val="0098209D"/>
    <w:rsid w:val="0098271A"/>
    <w:rsid w:val="009829A6"/>
    <w:rsid w:val="00983472"/>
    <w:rsid w:val="009834C5"/>
    <w:rsid w:val="009839E0"/>
    <w:rsid w:val="0098432D"/>
    <w:rsid w:val="00984602"/>
    <w:rsid w:val="009850C6"/>
    <w:rsid w:val="009852DF"/>
    <w:rsid w:val="009854B3"/>
    <w:rsid w:val="00985825"/>
    <w:rsid w:val="00985B91"/>
    <w:rsid w:val="00985E6C"/>
    <w:rsid w:val="009860B7"/>
    <w:rsid w:val="0098674E"/>
    <w:rsid w:val="009874BF"/>
    <w:rsid w:val="00987537"/>
    <w:rsid w:val="00987884"/>
    <w:rsid w:val="009900E8"/>
    <w:rsid w:val="009902E7"/>
    <w:rsid w:val="00990749"/>
    <w:rsid w:val="00990AB5"/>
    <w:rsid w:val="00990AEC"/>
    <w:rsid w:val="009918B0"/>
    <w:rsid w:val="00991CFA"/>
    <w:rsid w:val="00991EBD"/>
    <w:rsid w:val="00992D07"/>
    <w:rsid w:val="00993631"/>
    <w:rsid w:val="00993DCD"/>
    <w:rsid w:val="009941C1"/>
    <w:rsid w:val="00994DAB"/>
    <w:rsid w:val="0099520D"/>
    <w:rsid w:val="0099535D"/>
    <w:rsid w:val="0099563A"/>
    <w:rsid w:val="009956E8"/>
    <w:rsid w:val="00995AAB"/>
    <w:rsid w:val="00996194"/>
    <w:rsid w:val="0099692A"/>
    <w:rsid w:val="009A0032"/>
    <w:rsid w:val="009A01CB"/>
    <w:rsid w:val="009A04AB"/>
    <w:rsid w:val="009A06CF"/>
    <w:rsid w:val="009A06EE"/>
    <w:rsid w:val="009A0E2C"/>
    <w:rsid w:val="009A1441"/>
    <w:rsid w:val="009A16B0"/>
    <w:rsid w:val="009A178A"/>
    <w:rsid w:val="009A1969"/>
    <w:rsid w:val="009A1D83"/>
    <w:rsid w:val="009A2F27"/>
    <w:rsid w:val="009A329F"/>
    <w:rsid w:val="009A3397"/>
    <w:rsid w:val="009A34D6"/>
    <w:rsid w:val="009A35D2"/>
    <w:rsid w:val="009A4CA4"/>
    <w:rsid w:val="009A4F7B"/>
    <w:rsid w:val="009A51B2"/>
    <w:rsid w:val="009A5439"/>
    <w:rsid w:val="009A54BC"/>
    <w:rsid w:val="009A563C"/>
    <w:rsid w:val="009A588F"/>
    <w:rsid w:val="009A5C4E"/>
    <w:rsid w:val="009A5DE3"/>
    <w:rsid w:val="009A6072"/>
    <w:rsid w:val="009A6CA5"/>
    <w:rsid w:val="009B01F6"/>
    <w:rsid w:val="009B0FA1"/>
    <w:rsid w:val="009B14D4"/>
    <w:rsid w:val="009B19DC"/>
    <w:rsid w:val="009B1FBB"/>
    <w:rsid w:val="009B24D9"/>
    <w:rsid w:val="009B2BC4"/>
    <w:rsid w:val="009B2C6D"/>
    <w:rsid w:val="009B3B71"/>
    <w:rsid w:val="009B3C25"/>
    <w:rsid w:val="009B4192"/>
    <w:rsid w:val="009B43F3"/>
    <w:rsid w:val="009B4869"/>
    <w:rsid w:val="009B529A"/>
    <w:rsid w:val="009B5742"/>
    <w:rsid w:val="009B5984"/>
    <w:rsid w:val="009B5A2A"/>
    <w:rsid w:val="009B5D5C"/>
    <w:rsid w:val="009B6631"/>
    <w:rsid w:val="009B6CBE"/>
    <w:rsid w:val="009B741B"/>
    <w:rsid w:val="009B799D"/>
    <w:rsid w:val="009B7DCA"/>
    <w:rsid w:val="009C0085"/>
    <w:rsid w:val="009C040F"/>
    <w:rsid w:val="009C043E"/>
    <w:rsid w:val="009C12BE"/>
    <w:rsid w:val="009C1748"/>
    <w:rsid w:val="009C230F"/>
    <w:rsid w:val="009C2D8A"/>
    <w:rsid w:val="009C3327"/>
    <w:rsid w:val="009C34B3"/>
    <w:rsid w:val="009C35A1"/>
    <w:rsid w:val="009C3C50"/>
    <w:rsid w:val="009C42BA"/>
    <w:rsid w:val="009C49C4"/>
    <w:rsid w:val="009C4E21"/>
    <w:rsid w:val="009C5D1B"/>
    <w:rsid w:val="009C6029"/>
    <w:rsid w:val="009C6C61"/>
    <w:rsid w:val="009C73C7"/>
    <w:rsid w:val="009C7502"/>
    <w:rsid w:val="009C7E52"/>
    <w:rsid w:val="009D00D6"/>
    <w:rsid w:val="009D021D"/>
    <w:rsid w:val="009D056A"/>
    <w:rsid w:val="009D0693"/>
    <w:rsid w:val="009D11B6"/>
    <w:rsid w:val="009D15C4"/>
    <w:rsid w:val="009D1607"/>
    <w:rsid w:val="009D1665"/>
    <w:rsid w:val="009D1743"/>
    <w:rsid w:val="009D17F9"/>
    <w:rsid w:val="009D18DF"/>
    <w:rsid w:val="009D1B93"/>
    <w:rsid w:val="009D1C7B"/>
    <w:rsid w:val="009D299A"/>
    <w:rsid w:val="009D2AC1"/>
    <w:rsid w:val="009D395D"/>
    <w:rsid w:val="009D40C7"/>
    <w:rsid w:val="009D4312"/>
    <w:rsid w:val="009D4A95"/>
    <w:rsid w:val="009D52A3"/>
    <w:rsid w:val="009D5749"/>
    <w:rsid w:val="009D6B4E"/>
    <w:rsid w:val="009D6CF1"/>
    <w:rsid w:val="009D75C8"/>
    <w:rsid w:val="009D7EF4"/>
    <w:rsid w:val="009E06C7"/>
    <w:rsid w:val="009E0BD2"/>
    <w:rsid w:val="009E19C4"/>
    <w:rsid w:val="009E1BE9"/>
    <w:rsid w:val="009E31A9"/>
    <w:rsid w:val="009E3352"/>
    <w:rsid w:val="009E36D1"/>
    <w:rsid w:val="009E3BA6"/>
    <w:rsid w:val="009E3FBD"/>
    <w:rsid w:val="009E41BD"/>
    <w:rsid w:val="009E41DC"/>
    <w:rsid w:val="009E463B"/>
    <w:rsid w:val="009E4803"/>
    <w:rsid w:val="009E4807"/>
    <w:rsid w:val="009E5073"/>
    <w:rsid w:val="009E5AF1"/>
    <w:rsid w:val="009E5C75"/>
    <w:rsid w:val="009E5E9F"/>
    <w:rsid w:val="009E5FFC"/>
    <w:rsid w:val="009E6084"/>
    <w:rsid w:val="009E664E"/>
    <w:rsid w:val="009E6817"/>
    <w:rsid w:val="009E6AEE"/>
    <w:rsid w:val="009E6B7E"/>
    <w:rsid w:val="009E6C32"/>
    <w:rsid w:val="009E6D54"/>
    <w:rsid w:val="009E6D8F"/>
    <w:rsid w:val="009E707A"/>
    <w:rsid w:val="009E7513"/>
    <w:rsid w:val="009F0309"/>
    <w:rsid w:val="009F0472"/>
    <w:rsid w:val="009F0483"/>
    <w:rsid w:val="009F0785"/>
    <w:rsid w:val="009F0A9F"/>
    <w:rsid w:val="009F1240"/>
    <w:rsid w:val="009F1809"/>
    <w:rsid w:val="009F1955"/>
    <w:rsid w:val="009F19EA"/>
    <w:rsid w:val="009F1B85"/>
    <w:rsid w:val="009F1EB1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4132"/>
    <w:rsid w:val="009F4AE5"/>
    <w:rsid w:val="009F50BB"/>
    <w:rsid w:val="009F5B73"/>
    <w:rsid w:val="009F6003"/>
    <w:rsid w:val="009F61C9"/>
    <w:rsid w:val="009F62AB"/>
    <w:rsid w:val="009F653D"/>
    <w:rsid w:val="009F691B"/>
    <w:rsid w:val="009F691C"/>
    <w:rsid w:val="009F697D"/>
    <w:rsid w:val="009F7C49"/>
    <w:rsid w:val="009F7EC0"/>
    <w:rsid w:val="00A000A3"/>
    <w:rsid w:val="00A0063A"/>
    <w:rsid w:val="00A00F9E"/>
    <w:rsid w:val="00A01115"/>
    <w:rsid w:val="00A0119C"/>
    <w:rsid w:val="00A013DB"/>
    <w:rsid w:val="00A01566"/>
    <w:rsid w:val="00A021F1"/>
    <w:rsid w:val="00A02359"/>
    <w:rsid w:val="00A024AB"/>
    <w:rsid w:val="00A02A2E"/>
    <w:rsid w:val="00A03D23"/>
    <w:rsid w:val="00A03F57"/>
    <w:rsid w:val="00A055A9"/>
    <w:rsid w:val="00A05CA6"/>
    <w:rsid w:val="00A05D30"/>
    <w:rsid w:val="00A05EB6"/>
    <w:rsid w:val="00A0631C"/>
    <w:rsid w:val="00A0632F"/>
    <w:rsid w:val="00A0678E"/>
    <w:rsid w:val="00A07230"/>
    <w:rsid w:val="00A0723F"/>
    <w:rsid w:val="00A10161"/>
    <w:rsid w:val="00A10273"/>
    <w:rsid w:val="00A103ED"/>
    <w:rsid w:val="00A106A2"/>
    <w:rsid w:val="00A10E4E"/>
    <w:rsid w:val="00A11D1E"/>
    <w:rsid w:val="00A12231"/>
    <w:rsid w:val="00A128FA"/>
    <w:rsid w:val="00A131EB"/>
    <w:rsid w:val="00A135D9"/>
    <w:rsid w:val="00A1391F"/>
    <w:rsid w:val="00A13B10"/>
    <w:rsid w:val="00A14454"/>
    <w:rsid w:val="00A14ABE"/>
    <w:rsid w:val="00A1530F"/>
    <w:rsid w:val="00A15A12"/>
    <w:rsid w:val="00A1638A"/>
    <w:rsid w:val="00A168B4"/>
    <w:rsid w:val="00A16EF1"/>
    <w:rsid w:val="00A17793"/>
    <w:rsid w:val="00A20042"/>
    <w:rsid w:val="00A203CC"/>
    <w:rsid w:val="00A2068D"/>
    <w:rsid w:val="00A20743"/>
    <w:rsid w:val="00A209A7"/>
    <w:rsid w:val="00A20CDC"/>
    <w:rsid w:val="00A21070"/>
    <w:rsid w:val="00A214C4"/>
    <w:rsid w:val="00A219A6"/>
    <w:rsid w:val="00A21EF0"/>
    <w:rsid w:val="00A21FC2"/>
    <w:rsid w:val="00A21FC9"/>
    <w:rsid w:val="00A223E2"/>
    <w:rsid w:val="00A22D22"/>
    <w:rsid w:val="00A2316F"/>
    <w:rsid w:val="00A236E7"/>
    <w:rsid w:val="00A23836"/>
    <w:rsid w:val="00A242B8"/>
    <w:rsid w:val="00A24666"/>
    <w:rsid w:val="00A24A41"/>
    <w:rsid w:val="00A255F7"/>
    <w:rsid w:val="00A2621B"/>
    <w:rsid w:val="00A26B95"/>
    <w:rsid w:val="00A274D8"/>
    <w:rsid w:val="00A30B38"/>
    <w:rsid w:val="00A30C8A"/>
    <w:rsid w:val="00A31438"/>
    <w:rsid w:val="00A31854"/>
    <w:rsid w:val="00A318FF"/>
    <w:rsid w:val="00A31F91"/>
    <w:rsid w:val="00A32218"/>
    <w:rsid w:val="00A322DD"/>
    <w:rsid w:val="00A3268D"/>
    <w:rsid w:val="00A32F85"/>
    <w:rsid w:val="00A332ED"/>
    <w:rsid w:val="00A33503"/>
    <w:rsid w:val="00A339D5"/>
    <w:rsid w:val="00A33AD3"/>
    <w:rsid w:val="00A33B01"/>
    <w:rsid w:val="00A33CED"/>
    <w:rsid w:val="00A33FC3"/>
    <w:rsid w:val="00A34192"/>
    <w:rsid w:val="00A3437A"/>
    <w:rsid w:val="00A34580"/>
    <w:rsid w:val="00A345E0"/>
    <w:rsid w:val="00A347C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680"/>
    <w:rsid w:val="00A4083B"/>
    <w:rsid w:val="00A40B51"/>
    <w:rsid w:val="00A40B98"/>
    <w:rsid w:val="00A40FAB"/>
    <w:rsid w:val="00A41164"/>
    <w:rsid w:val="00A41CBB"/>
    <w:rsid w:val="00A41E51"/>
    <w:rsid w:val="00A4224C"/>
    <w:rsid w:val="00A422EB"/>
    <w:rsid w:val="00A424DE"/>
    <w:rsid w:val="00A426ED"/>
    <w:rsid w:val="00A42B32"/>
    <w:rsid w:val="00A42E2C"/>
    <w:rsid w:val="00A431B8"/>
    <w:rsid w:val="00A43278"/>
    <w:rsid w:val="00A4366A"/>
    <w:rsid w:val="00A4373D"/>
    <w:rsid w:val="00A43BFA"/>
    <w:rsid w:val="00A43C5F"/>
    <w:rsid w:val="00A4413B"/>
    <w:rsid w:val="00A448BD"/>
    <w:rsid w:val="00A44933"/>
    <w:rsid w:val="00A44CC0"/>
    <w:rsid w:val="00A44CE9"/>
    <w:rsid w:val="00A44E5F"/>
    <w:rsid w:val="00A45193"/>
    <w:rsid w:val="00A45210"/>
    <w:rsid w:val="00A45B02"/>
    <w:rsid w:val="00A45E42"/>
    <w:rsid w:val="00A460D7"/>
    <w:rsid w:val="00A461A3"/>
    <w:rsid w:val="00A4711E"/>
    <w:rsid w:val="00A474D6"/>
    <w:rsid w:val="00A476A3"/>
    <w:rsid w:val="00A500B6"/>
    <w:rsid w:val="00A500E5"/>
    <w:rsid w:val="00A50839"/>
    <w:rsid w:val="00A50A1A"/>
    <w:rsid w:val="00A51503"/>
    <w:rsid w:val="00A5179E"/>
    <w:rsid w:val="00A51A55"/>
    <w:rsid w:val="00A51FF2"/>
    <w:rsid w:val="00A52102"/>
    <w:rsid w:val="00A525D2"/>
    <w:rsid w:val="00A525F9"/>
    <w:rsid w:val="00A52C66"/>
    <w:rsid w:val="00A5319E"/>
    <w:rsid w:val="00A534BC"/>
    <w:rsid w:val="00A535E8"/>
    <w:rsid w:val="00A54410"/>
    <w:rsid w:val="00A5479D"/>
    <w:rsid w:val="00A548D7"/>
    <w:rsid w:val="00A54D47"/>
    <w:rsid w:val="00A55A28"/>
    <w:rsid w:val="00A55A52"/>
    <w:rsid w:val="00A55C65"/>
    <w:rsid w:val="00A563BB"/>
    <w:rsid w:val="00A563C5"/>
    <w:rsid w:val="00A57183"/>
    <w:rsid w:val="00A57375"/>
    <w:rsid w:val="00A5743B"/>
    <w:rsid w:val="00A5746F"/>
    <w:rsid w:val="00A57AB1"/>
    <w:rsid w:val="00A57AF6"/>
    <w:rsid w:val="00A6042B"/>
    <w:rsid w:val="00A60BDA"/>
    <w:rsid w:val="00A61128"/>
    <w:rsid w:val="00A611C0"/>
    <w:rsid w:val="00A61878"/>
    <w:rsid w:val="00A61960"/>
    <w:rsid w:val="00A61C52"/>
    <w:rsid w:val="00A61F3C"/>
    <w:rsid w:val="00A6204F"/>
    <w:rsid w:val="00A626E3"/>
    <w:rsid w:val="00A627B9"/>
    <w:rsid w:val="00A63FD4"/>
    <w:rsid w:val="00A641DF"/>
    <w:rsid w:val="00A6466F"/>
    <w:rsid w:val="00A64828"/>
    <w:rsid w:val="00A6509A"/>
    <w:rsid w:val="00A655F3"/>
    <w:rsid w:val="00A65845"/>
    <w:rsid w:val="00A65A04"/>
    <w:rsid w:val="00A6604D"/>
    <w:rsid w:val="00A66060"/>
    <w:rsid w:val="00A6675A"/>
    <w:rsid w:val="00A6676A"/>
    <w:rsid w:val="00A667E5"/>
    <w:rsid w:val="00A669E7"/>
    <w:rsid w:val="00A674A5"/>
    <w:rsid w:val="00A67673"/>
    <w:rsid w:val="00A678B7"/>
    <w:rsid w:val="00A679C8"/>
    <w:rsid w:val="00A679E2"/>
    <w:rsid w:val="00A67A1B"/>
    <w:rsid w:val="00A7033F"/>
    <w:rsid w:val="00A718B8"/>
    <w:rsid w:val="00A71C87"/>
    <w:rsid w:val="00A71D53"/>
    <w:rsid w:val="00A725CF"/>
    <w:rsid w:val="00A72FCE"/>
    <w:rsid w:val="00A732A5"/>
    <w:rsid w:val="00A73B77"/>
    <w:rsid w:val="00A73BDC"/>
    <w:rsid w:val="00A740DC"/>
    <w:rsid w:val="00A746F1"/>
    <w:rsid w:val="00A74759"/>
    <w:rsid w:val="00A748FF"/>
    <w:rsid w:val="00A7589B"/>
    <w:rsid w:val="00A75AA0"/>
    <w:rsid w:val="00A75ECA"/>
    <w:rsid w:val="00A76226"/>
    <w:rsid w:val="00A766A1"/>
    <w:rsid w:val="00A768BB"/>
    <w:rsid w:val="00A7726D"/>
    <w:rsid w:val="00A7774C"/>
    <w:rsid w:val="00A77A43"/>
    <w:rsid w:val="00A77C96"/>
    <w:rsid w:val="00A77DF4"/>
    <w:rsid w:val="00A77E7F"/>
    <w:rsid w:val="00A80093"/>
    <w:rsid w:val="00A80AA3"/>
    <w:rsid w:val="00A80BFA"/>
    <w:rsid w:val="00A81373"/>
    <w:rsid w:val="00A81550"/>
    <w:rsid w:val="00A815DB"/>
    <w:rsid w:val="00A81778"/>
    <w:rsid w:val="00A81A9D"/>
    <w:rsid w:val="00A82750"/>
    <w:rsid w:val="00A82FE6"/>
    <w:rsid w:val="00A8300D"/>
    <w:rsid w:val="00A83013"/>
    <w:rsid w:val="00A8313F"/>
    <w:rsid w:val="00A835D9"/>
    <w:rsid w:val="00A83CD0"/>
    <w:rsid w:val="00A84353"/>
    <w:rsid w:val="00A843D7"/>
    <w:rsid w:val="00A8454F"/>
    <w:rsid w:val="00A84837"/>
    <w:rsid w:val="00A84962"/>
    <w:rsid w:val="00A858D2"/>
    <w:rsid w:val="00A85E1D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805"/>
    <w:rsid w:val="00A91901"/>
    <w:rsid w:val="00A91C93"/>
    <w:rsid w:val="00A91FCB"/>
    <w:rsid w:val="00A921CE"/>
    <w:rsid w:val="00A92EF6"/>
    <w:rsid w:val="00A936BF"/>
    <w:rsid w:val="00A93702"/>
    <w:rsid w:val="00A93881"/>
    <w:rsid w:val="00A93CD6"/>
    <w:rsid w:val="00A93D66"/>
    <w:rsid w:val="00A94B9C"/>
    <w:rsid w:val="00A94F91"/>
    <w:rsid w:val="00A956E1"/>
    <w:rsid w:val="00A959F1"/>
    <w:rsid w:val="00A96515"/>
    <w:rsid w:val="00A97461"/>
    <w:rsid w:val="00AA0101"/>
    <w:rsid w:val="00AA0575"/>
    <w:rsid w:val="00AA05DE"/>
    <w:rsid w:val="00AA0C5C"/>
    <w:rsid w:val="00AA0CB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4598"/>
    <w:rsid w:val="00AA459B"/>
    <w:rsid w:val="00AA50EE"/>
    <w:rsid w:val="00AA54F6"/>
    <w:rsid w:val="00AA5C85"/>
    <w:rsid w:val="00AA5CE2"/>
    <w:rsid w:val="00AA63D7"/>
    <w:rsid w:val="00AA69FA"/>
    <w:rsid w:val="00AA6A28"/>
    <w:rsid w:val="00AA6CD8"/>
    <w:rsid w:val="00AA6D81"/>
    <w:rsid w:val="00AA78D8"/>
    <w:rsid w:val="00AA7A34"/>
    <w:rsid w:val="00AB00F8"/>
    <w:rsid w:val="00AB019E"/>
    <w:rsid w:val="00AB03BC"/>
    <w:rsid w:val="00AB0846"/>
    <w:rsid w:val="00AB09BD"/>
    <w:rsid w:val="00AB0B75"/>
    <w:rsid w:val="00AB1BE6"/>
    <w:rsid w:val="00AB1E7F"/>
    <w:rsid w:val="00AB244B"/>
    <w:rsid w:val="00AB27BA"/>
    <w:rsid w:val="00AB2C3E"/>
    <w:rsid w:val="00AB3F27"/>
    <w:rsid w:val="00AB448A"/>
    <w:rsid w:val="00AB529A"/>
    <w:rsid w:val="00AB5579"/>
    <w:rsid w:val="00AB56D1"/>
    <w:rsid w:val="00AB63E2"/>
    <w:rsid w:val="00AB6A97"/>
    <w:rsid w:val="00AB70D8"/>
    <w:rsid w:val="00AB71FE"/>
    <w:rsid w:val="00AB721C"/>
    <w:rsid w:val="00AB76CE"/>
    <w:rsid w:val="00AC0AA2"/>
    <w:rsid w:val="00AC13B9"/>
    <w:rsid w:val="00AC1C94"/>
    <w:rsid w:val="00AC1E2A"/>
    <w:rsid w:val="00AC1EC4"/>
    <w:rsid w:val="00AC208A"/>
    <w:rsid w:val="00AC2BED"/>
    <w:rsid w:val="00AC2C27"/>
    <w:rsid w:val="00AC3A8B"/>
    <w:rsid w:val="00AC3B39"/>
    <w:rsid w:val="00AC3C30"/>
    <w:rsid w:val="00AC418C"/>
    <w:rsid w:val="00AC4585"/>
    <w:rsid w:val="00AC4796"/>
    <w:rsid w:val="00AC492F"/>
    <w:rsid w:val="00AC4F78"/>
    <w:rsid w:val="00AC5826"/>
    <w:rsid w:val="00AC5FA6"/>
    <w:rsid w:val="00AC60EB"/>
    <w:rsid w:val="00AC62B7"/>
    <w:rsid w:val="00AC65F7"/>
    <w:rsid w:val="00AC6638"/>
    <w:rsid w:val="00AC6900"/>
    <w:rsid w:val="00AC69F6"/>
    <w:rsid w:val="00AC6E88"/>
    <w:rsid w:val="00AC6EC5"/>
    <w:rsid w:val="00AC703A"/>
    <w:rsid w:val="00AC7758"/>
    <w:rsid w:val="00AC7856"/>
    <w:rsid w:val="00AC7A84"/>
    <w:rsid w:val="00AC7D21"/>
    <w:rsid w:val="00AC7D34"/>
    <w:rsid w:val="00AD049A"/>
    <w:rsid w:val="00AD0C2B"/>
    <w:rsid w:val="00AD141D"/>
    <w:rsid w:val="00AD141F"/>
    <w:rsid w:val="00AD1572"/>
    <w:rsid w:val="00AD1849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4966"/>
    <w:rsid w:val="00AD4BEF"/>
    <w:rsid w:val="00AD59A6"/>
    <w:rsid w:val="00AD61DD"/>
    <w:rsid w:val="00AD6997"/>
    <w:rsid w:val="00AD6A01"/>
    <w:rsid w:val="00AD6BC6"/>
    <w:rsid w:val="00AD6D73"/>
    <w:rsid w:val="00AD73E1"/>
    <w:rsid w:val="00AD762D"/>
    <w:rsid w:val="00AD786F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643"/>
    <w:rsid w:val="00AE2919"/>
    <w:rsid w:val="00AE2F94"/>
    <w:rsid w:val="00AE3294"/>
    <w:rsid w:val="00AE3755"/>
    <w:rsid w:val="00AE37F1"/>
    <w:rsid w:val="00AE3B6A"/>
    <w:rsid w:val="00AE3D71"/>
    <w:rsid w:val="00AE40CC"/>
    <w:rsid w:val="00AE463B"/>
    <w:rsid w:val="00AE4642"/>
    <w:rsid w:val="00AE4D92"/>
    <w:rsid w:val="00AE4E49"/>
    <w:rsid w:val="00AE50AD"/>
    <w:rsid w:val="00AE5143"/>
    <w:rsid w:val="00AE5F89"/>
    <w:rsid w:val="00AE6112"/>
    <w:rsid w:val="00AE62C9"/>
    <w:rsid w:val="00AE6628"/>
    <w:rsid w:val="00AE68D2"/>
    <w:rsid w:val="00AE69DB"/>
    <w:rsid w:val="00AE69F0"/>
    <w:rsid w:val="00AE6A34"/>
    <w:rsid w:val="00AE7719"/>
    <w:rsid w:val="00AE77FC"/>
    <w:rsid w:val="00AE7927"/>
    <w:rsid w:val="00AE7A75"/>
    <w:rsid w:val="00AE7E8B"/>
    <w:rsid w:val="00AF0198"/>
    <w:rsid w:val="00AF0221"/>
    <w:rsid w:val="00AF034B"/>
    <w:rsid w:val="00AF0939"/>
    <w:rsid w:val="00AF0FB6"/>
    <w:rsid w:val="00AF1274"/>
    <w:rsid w:val="00AF132D"/>
    <w:rsid w:val="00AF1769"/>
    <w:rsid w:val="00AF1B54"/>
    <w:rsid w:val="00AF1BD1"/>
    <w:rsid w:val="00AF1CDC"/>
    <w:rsid w:val="00AF1D91"/>
    <w:rsid w:val="00AF1E14"/>
    <w:rsid w:val="00AF219D"/>
    <w:rsid w:val="00AF26B9"/>
    <w:rsid w:val="00AF38F3"/>
    <w:rsid w:val="00AF396C"/>
    <w:rsid w:val="00AF3D04"/>
    <w:rsid w:val="00AF3EE0"/>
    <w:rsid w:val="00AF3FE3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5BBE"/>
    <w:rsid w:val="00AF6B32"/>
    <w:rsid w:val="00AF6E24"/>
    <w:rsid w:val="00AF7685"/>
    <w:rsid w:val="00B002D7"/>
    <w:rsid w:val="00B00653"/>
    <w:rsid w:val="00B006D0"/>
    <w:rsid w:val="00B01269"/>
    <w:rsid w:val="00B01E9A"/>
    <w:rsid w:val="00B0205E"/>
    <w:rsid w:val="00B026A1"/>
    <w:rsid w:val="00B02E1C"/>
    <w:rsid w:val="00B02F88"/>
    <w:rsid w:val="00B0369D"/>
    <w:rsid w:val="00B03B3F"/>
    <w:rsid w:val="00B03D12"/>
    <w:rsid w:val="00B03EE7"/>
    <w:rsid w:val="00B03FF0"/>
    <w:rsid w:val="00B0421A"/>
    <w:rsid w:val="00B04912"/>
    <w:rsid w:val="00B05115"/>
    <w:rsid w:val="00B0521B"/>
    <w:rsid w:val="00B05776"/>
    <w:rsid w:val="00B05B06"/>
    <w:rsid w:val="00B05CB0"/>
    <w:rsid w:val="00B0618D"/>
    <w:rsid w:val="00B073DE"/>
    <w:rsid w:val="00B07CB5"/>
    <w:rsid w:val="00B07E7C"/>
    <w:rsid w:val="00B1022D"/>
    <w:rsid w:val="00B102B7"/>
    <w:rsid w:val="00B1039C"/>
    <w:rsid w:val="00B10AAC"/>
    <w:rsid w:val="00B12B67"/>
    <w:rsid w:val="00B12C49"/>
    <w:rsid w:val="00B13D20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618"/>
    <w:rsid w:val="00B16F7B"/>
    <w:rsid w:val="00B16FDC"/>
    <w:rsid w:val="00B17072"/>
    <w:rsid w:val="00B170CD"/>
    <w:rsid w:val="00B17E35"/>
    <w:rsid w:val="00B2025A"/>
    <w:rsid w:val="00B2061B"/>
    <w:rsid w:val="00B20880"/>
    <w:rsid w:val="00B2151D"/>
    <w:rsid w:val="00B220E8"/>
    <w:rsid w:val="00B22256"/>
    <w:rsid w:val="00B22304"/>
    <w:rsid w:val="00B225FB"/>
    <w:rsid w:val="00B227D8"/>
    <w:rsid w:val="00B22D96"/>
    <w:rsid w:val="00B22EDC"/>
    <w:rsid w:val="00B22EF1"/>
    <w:rsid w:val="00B23724"/>
    <w:rsid w:val="00B2381D"/>
    <w:rsid w:val="00B23D4F"/>
    <w:rsid w:val="00B240C5"/>
    <w:rsid w:val="00B24316"/>
    <w:rsid w:val="00B2448B"/>
    <w:rsid w:val="00B2602F"/>
    <w:rsid w:val="00B2662D"/>
    <w:rsid w:val="00B26EBA"/>
    <w:rsid w:val="00B272F5"/>
    <w:rsid w:val="00B30107"/>
    <w:rsid w:val="00B3067E"/>
    <w:rsid w:val="00B31F06"/>
    <w:rsid w:val="00B31F0C"/>
    <w:rsid w:val="00B3204A"/>
    <w:rsid w:val="00B32FFF"/>
    <w:rsid w:val="00B332B7"/>
    <w:rsid w:val="00B33341"/>
    <w:rsid w:val="00B33649"/>
    <w:rsid w:val="00B33D08"/>
    <w:rsid w:val="00B3467D"/>
    <w:rsid w:val="00B34781"/>
    <w:rsid w:val="00B3478F"/>
    <w:rsid w:val="00B34970"/>
    <w:rsid w:val="00B34D74"/>
    <w:rsid w:val="00B34DE1"/>
    <w:rsid w:val="00B356D7"/>
    <w:rsid w:val="00B3585A"/>
    <w:rsid w:val="00B35A75"/>
    <w:rsid w:val="00B36151"/>
    <w:rsid w:val="00B3669F"/>
    <w:rsid w:val="00B367AF"/>
    <w:rsid w:val="00B36928"/>
    <w:rsid w:val="00B36AC4"/>
    <w:rsid w:val="00B37338"/>
    <w:rsid w:val="00B37689"/>
    <w:rsid w:val="00B401CE"/>
    <w:rsid w:val="00B405D8"/>
    <w:rsid w:val="00B406F7"/>
    <w:rsid w:val="00B40970"/>
    <w:rsid w:val="00B40AC2"/>
    <w:rsid w:val="00B40C73"/>
    <w:rsid w:val="00B411F5"/>
    <w:rsid w:val="00B4134E"/>
    <w:rsid w:val="00B41BD2"/>
    <w:rsid w:val="00B41E0E"/>
    <w:rsid w:val="00B41E99"/>
    <w:rsid w:val="00B41F4A"/>
    <w:rsid w:val="00B421AC"/>
    <w:rsid w:val="00B42919"/>
    <w:rsid w:val="00B42AE9"/>
    <w:rsid w:val="00B42DB2"/>
    <w:rsid w:val="00B43138"/>
    <w:rsid w:val="00B43BE6"/>
    <w:rsid w:val="00B43C41"/>
    <w:rsid w:val="00B4410A"/>
    <w:rsid w:val="00B44BA9"/>
    <w:rsid w:val="00B4539F"/>
    <w:rsid w:val="00B45AF4"/>
    <w:rsid w:val="00B45C6D"/>
    <w:rsid w:val="00B46094"/>
    <w:rsid w:val="00B463A3"/>
    <w:rsid w:val="00B4675A"/>
    <w:rsid w:val="00B467CA"/>
    <w:rsid w:val="00B46944"/>
    <w:rsid w:val="00B46F0D"/>
    <w:rsid w:val="00B470CB"/>
    <w:rsid w:val="00B474B1"/>
    <w:rsid w:val="00B47894"/>
    <w:rsid w:val="00B4791F"/>
    <w:rsid w:val="00B47E3C"/>
    <w:rsid w:val="00B506F6"/>
    <w:rsid w:val="00B5079D"/>
    <w:rsid w:val="00B50858"/>
    <w:rsid w:val="00B50931"/>
    <w:rsid w:val="00B50F81"/>
    <w:rsid w:val="00B51400"/>
    <w:rsid w:val="00B514FE"/>
    <w:rsid w:val="00B51986"/>
    <w:rsid w:val="00B521FD"/>
    <w:rsid w:val="00B52961"/>
    <w:rsid w:val="00B52E1E"/>
    <w:rsid w:val="00B52FC8"/>
    <w:rsid w:val="00B53747"/>
    <w:rsid w:val="00B53E35"/>
    <w:rsid w:val="00B54361"/>
    <w:rsid w:val="00B54548"/>
    <w:rsid w:val="00B548AC"/>
    <w:rsid w:val="00B54AC1"/>
    <w:rsid w:val="00B54AE1"/>
    <w:rsid w:val="00B55771"/>
    <w:rsid w:val="00B55844"/>
    <w:rsid w:val="00B55D53"/>
    <w:rsid w:val="00B57573"/>
    <w:rsid w:val="00B60270"/>
    <w:rsid w:val="00B60CBD"/>
    <w:rsid w:val="00B60F14"/>
    <w:rsid w:val="00B60FD8"/>
    <w:rsid w:val="00B611B8"/>
    <w:rsid w:val="00B613F3"/>
    <w:rsid w:val="00B61B43"/>
    <w:rsid w:val="00B620C1"/>
    <w:rsid w:val="00B62B07"/>
    <w:rsid w:val="00B62F12"/>
    <w:rsid w:val="00B630C2"/>
    <w:rsid w:val="00B63570"/>
    <w:rsid w:val="00B63B46"/>
    <w:rsid w:val="00B64601"/>
    <w:rsid w:val="00B64C14"/>
    <w:rsid w:val="00B65031"/>
    <w:rsid w:val="00B65863"/>
    <w:rsid w:val="00B65905"/>
    <w:rsid w:val="00B66843"/>
    <w:rsid w:val="00B66ACC"/>
    <w:rsid w:val="00B66D0D"/>
    <w:rsid w:val="00B679BC"/>
    <w:rsid w:val="00B67A28"/>
    <w:rsid w:val="00B67C2E"/>
    <w:rsid w:val="00B70099"/>
    <w:rsid w:val="00B710CA"/>
    <w:rsid w:val="00B711AD"/>
    <w:rsid w:val="00B718D2"/>
    <w:rsid w:val="00B71F4D"/>
    <w:rsid w:val="00B72126"/>
    <w:rsid w:val="00B725A3"/>
    <w:rsid w:val="00B726ED"/>
    <w:rsid w:val="00B72FDD"/>
    <w:rsid w:val="00B735B0"/>
    <w:rsid w:val="00B73BFF"/>
    <w:rsid w:val="00B73F3A"/>
    <w:rsid w:val="00B74B24"/>
    <w:rsid w:val="00B754D9"/>
    <w:rsid w:val="00B755AA"/>
    <w:rsid w:val="00B756AA"/>
    <w:rsid w:val="00B756BB"/>
    <w:rsid w:val="00B75B0B"/>
    <w:rsid w:val="00B75B48"/>
    <w:rsid w:val="00B76352"/>
    <w:rsid w:val="00B767C9"/>
    <w:rsid w:val="00B76FF3"/>
    <w:rsid w:val="00B77519"/>
    <w:rsid w:val="00B775BE"/>
    <w:rsid w:val="00B77717"/>
    <w:rsid w:val="00B77727"/>
    <w:rsid w:val="00B77D2F"/>
    <w:rsid w:val="00B77E0B"/>
    <w:rsid w:val="00B80691"/>
    <w:rsid w:val="00B808FE"/>
    <w:rsid w:val="00B80DF3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3B2F"/>
    <w:rsid w:val="00B84C9E"/>
    <w:rsid w:val="00B850BA"/>
    <w:rsid w:val="00B85534"/>
    <w:rsid w:val="00B85605"/>
    <w:rsid w:val="00B85866"/>
    <w:rsid w:val="00B85C7A"/>
    <w:rsid w:val="00B86600"/>
    <w:rsid w:val="00B86DBC"/>
    <w:rsid w:val="00B86E74"/>
    <w:rsid w:val="00B87164"/>
    <w:rsid w:val="00B8784D"/>
    <w:rsid w:val="00B87C48"/>
    <w:rsid w:val="00B90271"/>
    <w:rsid w:val="00B9089D"/>
    <w:rsid w:val="00B90A0B"/>
    <w:rsid w:val="00B92275"/>
    <w:rsid w:val="00B92472"/>
    <w:rsid w:val="00B93993"/>
    <w:rsid w:val="00B93E47"/>
    <w:rsid w:val="00B944CE"/>
    <w:rsid w:val="00B945F5"/>
    <w:rsid w:val="00B94E8A"/>
    <w:rsid w:val="00B956F4"/>
    <w:rsid w:val="00B957DE"/>
    <w:rsid w:val="00B95971"/>
    <w:rsid w:val="00B9662B"/>
    <w:rsid w:val="00B967ED"/>
    <w:rsid w:val="00B96E15"/>
    <w:rsid w:val="00BA0133"/>
    <w:rsid w:val="00BA08A1"/>
    <w:rsid w:val="00BA08CC"/>
    <w:rsid w:val="00BA0C5B"/>
    <w:rsid w:val="00BA1041"/>
    <w:rsid w:val="00BA18A0"/>
    <w:rsid w:val="00BA1CBE"/>
    <w:rsid w:val="00BA1F22"/>
    <w:rsid w:val="00BA2540"/>
    <w:rsid w:val="00BA261F"/>
    <w:rsid w:val="00BA26E1"/>
    <w:rsid w:val="00BA366A"/>
    <w:rsid w:val="00BA3A3C"/>
    <w:rsid w:val="00BA3A8D"/>
    <w:rsid w:val="00BA3D5E"/>
    <w:rsid w:val="00BA4782"/>
    <w:rsid w:val="00BA4891"/>
    <w:rsid w:val="00BA4D6F"/>
    <w:rsid w:val="00BA5EF6"/>
    <w:rsid w:val="00BA61EB"/>
    <w:rsid w:val="00BA6552"/>
    <w:rsid w:val="00BA69D9"/>
    <w:rsid w:val="00BA6E3E"/>
    <w:rsid w:val="00BA7007"/>
    <w:rsid w:val="00BA71AC"/>
    <w:rsid w:val="00BA73A4"/>
    <w:rsid w:val="00BA79B6"/>
    <w:rsid w:val="00BB0294"/>
    <w:rsid w:val="00BB0904"/>
    <w:rsid w:val="00BB0B7E"/>
    <w:rsid w:val="00BB0E64"/>
    <w:rsid w:val="00BB10CB"/>
    <w:rsid w:val="00BB128B"/>
    <w:rsid w:val="00BB12C3"/>
    <w:rsid w:val="00BB2322"/>
    <w:rsid w:val="00BB32A9"/>
    <w:rsid w:val="00BB343C"/>
    <w:rsid w:val="00BB3984"/>
    <w:rsid w:val="00BB3B94"/>
    <w:rsid w:val="00BB3C67"/>
    <w:rsid w:val="00BB3FC5"/>
    <w:rsid w:val="00BB4777"/>
    <w:rsid w:val="00BB515C"/>
    <w:rsid w:val="00BB51D1"/>
    <w:rsid w:val="00BB5344"/>
    <w:rsid w:val="00BB55FB"/>
    <w:rsid w:val="00BB5CB2"/>
    <w:rsid w:val="00BB5E4C"/>
    <w:rsid w:val="00BB5ED7"/>
    <w:rsid w:val="00BB6666"/>
    <w:rsid w:val="00BB72A5"/>
    <w:rsid w:val="00BB7CFA"/>
    <w:rsid w:val="00BB7E13"/>
    <w:rsid w:val="00BB7EF2"/>
    <w:rsid w:val="00BC0ADF"/>
    <w:rsid w:val="00BC0D8B"/>
    <w:rsid w:val="00BC1661"/>
    <w:rsid w:val="00BC18D0"/>
    <w:rsid w:val="00BC1C6E"/>
    <w:rsid w:val="00BC20EB"/>
    <w:rsid w:val="00BC21E0"/>
    <w:rsid w:val="00BC256E"/>
    <w:rsid w:val="00BC2BA6"/>
    <w:rsid w:val="00BC31B3"/>
    <w:rsid w:val="00BC320D"/>
    <w:rsid w:val="00BC359C"/>
    <w:rsid w:val="00BC4452"/>
    <w:rsid w:val="00BC4C8B"/>
    <w:rsid w:val="00BC4E8C"/>
    <w:rsid w:val="00BC5297"/>
    <w:rsid w:val="00BC5492"/>
    <w:rsid w:val="00BC5E05"/>
    <w:rsid w:val="00BC6101"/>
    <w:rsid w:val="00BC7C53"/>
    <w:rsid w:val="00BD0628"/>
    <w:rsid w:val="00BD07B0"/>
    <w:rsid w:val="00BD1B60"/>
    <w:rsid w:val="00BD1DA1"/>
    <w:rsid w:val="00BD1E80"/>
    <w:rsid w:val="00BD24A8"/>
    <w:rsid w:val="00BD2950"/>
    <w:rsid w:val="00BD2980"/>
    <w:rsid w:val="00BD32FA"/>
    <w:rsid w:val="00BD37BC"/>
    <w:rsid w:val="00BD38E7"/>
    <w:rsid w:val="00BD3984"/>
    <w:rsid w:val="00BD3B8F"/>
    <w:rsid w:val="00BD3D8D"/>
    <w:rsid w:val="00BD43B6"/>
    <w:rsid w:val="00BD505B"/>
    <w:rsid w:val="00BD5329"/>
    <w:rsid w:val="00BD5934"/>
    <w:rsid w:val="00BD5DC8"/>
    <w:rsid w:val="00BD61DA"/>
    <w:rsid w:val="00BD6C68"/>
    <w:rsid w:val="00BD7016"/>
    <w:rsid w:val="00BD74B8"/>
    <w:rsid w:val="00BD7A32"/>
    <w:rsid w:val="00BD7C73"/>
    <w:rsid w:val="00BD7D64"/>
    <w:rsid w:val="00BE03AB"/>
    <w:rsid w:val="00BE03DA"/>
    <w:rsid w:val="00BE0B98"/>
    <w:rsid w:val="00BE1622"/>
    <w:rsid w:val="00BE16D1"/>
    <w:rsid w:val="00BE1A82"/>
    <w:rsid w:val="00BE1C28"/>
    <w:rsid w:val="00BE1EC6"/>
    <w:rsid w:val="00BE1F73"/>
    <w:rsid w:val="00BE21C9"/>
    <w:rsid w:val="00BE285C"/>
    <w:rsid w:val="00BE2A7C"/>
    <w:rsid w:val="00BE2EA1"/>
    <w:rsid w:val="00BE307B"/>
    <w:rsid w:val="00BE3135"/>
    <w:rsid w:val="00BE3435"/>
    <w:rsid w:val="00BE3784"/>
    <w:rsid w:val="00BE3F20"/>
    <w:rsid w:val="00BE4217"/>
    <w:rsid w:val="00BE42EC"/>
    <w:rsid w:val="00BE498E"/>
    <w:rsid w:val="00BE5074"/>
    <w:rsid w:val="00BE50A2"/>
    <w:rsid w:val="00BE59E9"/>
    <w:rsid w:val="00BE5BC2"/>
    <w:rsid w:val="00BE5BC8"/>
    <w:rsid w:val="00BE5DE3"/>
    <w:rsid w:val="00BE6074"/>
    <w:rsid w:val="00BE6838"/>
    <w:rsid w:val="00BE6F8C"/>
    <w:rsid w:val="00BE7220"/>
    <w:rsid w:val="00BE7429"/>
    <w:rsid w:val="00BE7AD8"/>
    <w:rsid w:val="00BF0021"/>
    <w:rsid w:val="00BF00F5"/>
    <w:rsid w:val="00BF0182"/>
    <w:rsid w:val="00BF0727"/>
    <w:rsid w:val="00BF072D"/>
    <w:rsid w:val="00BF0C83"/>
    <w:rsid w:val="00BF20CF"/>
    <w:rsid w:val="00BF2495"/>
    <w:rsid w:val="00BF2A87"/>
    <w:rsid w:val="00BF2E65"/>
    <w:rsid w:val="00BF35FF"/>
    <w:rsid w:val="00BF373B"/>
    <w:rsid w:val="00BF3761"/>
    <w:rsid w:val="00BF38AA"/>
    <w:rsid w:val="00BF436E"/>
    <w:rsid w:val="00BF4757"/>
    <w:rsid w:val="00BF6069"/>
    <w:rsid w:val="00BF6342"/>
    <w:rsid w:val="00BF643D"/>
    <w:rsid w:val="00BF6725"/>
    <w:rsid w:val="00BF6C33"/>
    <w:rsid w:val="00BF732F"/>
    <w:rsid w:val="00BF7A09"/>
    <w:rsid w:val="00C0068E"/>
    <w:rsid w:val="00C00921"/>
    <w:rsid w:val="00C00B26"/>
    <w:rsid w:val="00C00D2A"/>
    <w:rsid w:val="00C01770"/>
    <w:rsid w:val="00C0225E"/>
    <w:rsid w:val="00C02A46"/>
    <w:rsid w:val="00C02D10"/>
    <w:rsid w:val="00C034C6"/>
    <w:rsid w:val="00C03540"/>
    <w:rsid w:val="00C03586"/>
    <w:rsid w:val="00C0360C"/>
    <w:rsid w:val="00C03642"/>
    <w:rsid w:val="00C0367E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726"/>
    <w:rsid w:val="00C07921"/>
    <w:rsid w:val="00C104FB"/>
    <w:rsid w:val="00C108D5"/>
    <w:rsid w:val="00C114E5"/>
    <w:rsid w:val="00C1221B"/>
    <w:rsid w:val="00C12606"/>
    <w:rsid w:val="00C12829"/>
    <w:rsid w:val="00C12870"/>
    <w:rsid w:val="00C13425"/>
    <w:rsid w:val="00C136F8"/>
    <w:rsid w:val="00C13DA6"/>
    <w:rsid w:val="00C148C5"/>
    <w:rsid w:val="00C14BB2"/>
    <w:rsid w:val="00C15566"/>
    <w:rsid w:val="00C15729"/>
    <w:rsid w:val="00C16990"/>
    <w:rsid w:val="00C16C4E"/>
    <w:rsid w:val="00C16CCB"/>
    <w:rsid w:val="00C16D94"/>
    <w:rsid w:val="00C178B3"/>
    <w:rsid w:val="00C178F9"/>
    <w:rsid w:val="00C17D06"/>
    <w:rsid w:val="00C17F6C"/>
    <w:rsid w:val="00C20F32"/>
    <w:rsid w:val="00C2131E"/>
    <w:rsid w:val="00C214F1"/>
    <w:rsid w:val="00C21BF4"/>
    <w:rsid w:val="00C224BD"/>
    <w:rsid w:val="00C22678"/>
    <w:rsid w:val="00C23126"/>
    <w:rsid w:val="00C232FE"/>
    <w:rsid w:val="00C23760"/>
    <w:rsid w:val="00C2380B"/>
    <w:rsid w:val="00C23E45"/>
    <w:rsid w:val="00C2406B"/>
    <w:rsid w:val="00C240EB"/>
    <w:rsid w:val="00C245A3"/>
    <w:rsid w:val="00C249EB"/>
    <w:rsid w:val="00C24FD2"/>
    <w:rsid w:val="00C25060"/>
    <w:rsid w:val="00C25135"/>
    <w:rsid w:val="00C25EA2"/>
    <w:rsid w:val="00C266EB"/>
    <w:rsid w:val="00C269C2"/>
    <w:rsid w:val="00C26ABD"/>
    <w:rsid w:val="00C275D7"/>
    <w:rsid w:val="00C279BC"/>
    <w:rsid w:val="00C27B18"/>
    <w:rsid w:val="00C27D73"/>
    <w:rsid w:val="00C30DCD"/>
    <w:rsid w:val="00C31419"/>
    <w:rsid w:val="00C31D7E"/>
    <w:rsid w:val="00C32423"/>
    <w:rsid w:val="00C3261B"/>
    <w:rsid w:val="00C33619"/>
    <w:rsid w:val="00C33727"/>
    <w:rsid w:val="00C33A74"/>
    <w:rsid w:val="00C34114"/>
    <w:rsid w:val="00C34A38"/>
    <w:rsid w:val="00C34EFD"/>
    <w:rsid w:val="00C35911"/>
    <w:rsid w:val="00C35F70"/>
    <w:rsid w:val="00C367DC"/>
    <w:rsid w:val="00C36B06"/>
    <w:rsid w:val="00C3735F"/>
    <w:rsid w:val="00C373A1"/>
    <w:rsid w:val="00C406A7"/>
    <w:rsid w:val="00C410C9"/>
    <w:rsid w:val="00C41132"/>
    <w:rsid w:val="00C4128B"/>
    <w:rsid w:val="00C41379"/>
    <w:rsid w:val="00C41526"/>
    <w:rsid w:val="00C41A19"/>
    <w:rsid w:val="00C41C33"/>
    <w:rsid w:val="00C41E8A"/>
    <w:rsid w:val="00C42A94"/>
    <w:rsid w:val="00C42FAE"/>
    <w:rsid w:val="00C43059"/>
    <w:rsid w:val="00C43115"/>
    <w:rsid w:val="00C43334"/>
    <w:rsid w:val="00C433F9"/>
    <w:rsid w:val="00C435D8"/>
    <w:rsid w:val="00C44858"/>
    <w:rsid w:val="00C44F38"/>
    <w:rsid w:val="00C4523B"/>
    <w:rsid w:val="00C45403"/>
    <w:rsid w:val="00C457A7"/>
    <w:rsid w:val="00C45A76"/>
    <w:rsid w:val="00C45D54"/>
    <w:rsid w:val="00C464DB"/>
    <w:rsid w:val="00C4658C"/>
    <w:rsid w:val="00C46D1D"/>
    <w:rsid w:val="00C46F38"/>
    <w:rsid w:val="00C474B8"/>
    <w:rsid w:val="00C47606"/>
    <w:rsid w:val="00C479C3"/>
    <w:rsid w:val="00C50407"/>
    <w:rsid w:val="00C506BE"/>
    <w:rsid w:val="00C50DBF"/>
    <w:rsid w:val="00C50F8F"/>
    <w:rsid w:val="00C51377"/>
    <w:rsid w:val="00C51B58"/>
    <w:rsid w:val="00C51DD4"/>
    <w:rsid w:val="00C522DC"/>
    <w:rsid w:val="00C52781"/>
    <w:rsid w:val="00C52C2C"/>
    <w:rsid w:val="00C53617"/>
    <w:rsid w:val="00C53833"/>
    <w:rsid w:val="00C54017"/>
    <w:rsid w:val="00C54672"/>
    <w:rsid w:val="00C5487D"/>
    <w:rsid w:val="00C54C95"/>
    <w:rsid w:val="00C54CD3"/>
    <w:rsid w:val="00C55A3F"/>
    <w:rsid w:val="00C55B34"/>
    <w:rsid w:val="00C55EB5"/>
    <w:rsid w:val="00C5757C"/>
    <w:rsid w:val="00C57E6F"/>
    <w:rsid w:val="00C57ECA"/>
    <w:rsid w:val="00C6079D"/>
    <w:rsid w:val="00C60C77"/>
    <w:rsid w:val="00C612BE"/>
    <w:rsid w:val="00C61383"/>
    <w:rsid w:val="00C61A77"/>
    <w:rsid w:val="00C6255A"/>
    <w:rsid w:val="00C625D7"/>
    <w:rsid w:val="00C62ACF"/>
    <w:rsid w:val="00C62CA1"/>
    <w:rsid w:val="00C631D5"/>
    <w:rsid w:val="00C63744"/>
    <w:rsid w:val="00C638FA"/>
    <w:rsid w:val="00C63CA7"/>
    <w:rsid w:val="00C645F4"/>
    <w:rsid w:val="00C64CF6"/>
    <w:rsid w:val="00C64E6F"/>
    <w:rsid w:val="00C65527"/>
    <w:rsid w:val="00C65A40"/>
    <w:rsid w:val="00C65EDA"/>
    <w:rsid w:val="00C66440"/>
    <w:rsid w:val="00C66897"/>
    <w:rsid w:val="00C668BA"/>
    <w:rsid w:val="00C66C29"/>
    <w:rsid w:val="00C67127"/>
    <w:rsid w:val="00C672DA"/>
    <w:rsid w:val="00C673F9"/>
    <w:rsid w:val="00C675F8"/>
    <w:rsid w:val="00C679C4"/>
    <w:rsid w:val="00C70327"/>
    <w:rsid w:val="00C703A3"/>
    <w:rsid w:val="00C7075F"/>
    <w:rsid w:val="00C707CE"/>
    <w:rsid w:val="00C70981"/>
    <w:rsid w:val="00C711CB"/>
    <w:rsid w:val="00C71503"/>
    <w:rsid w:val="00C71774"/>
    <w:rsid w:val="00C71A9D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59FD"/>
    <w:rsid w:val="00C7617A"/>
    <w:rsid w:val="00C7642B"/>
    <w:rsid w:val="00C764C3"/>
    <w:rsid w:val="00C769C0"/>
    <w:rsid w:val="00C76F89"/>
    <w:rsid w:val="00C77E9F"/>
    <w:rsid w:val="00C8007D"/>
    <w:rsid w:val="00C805A6"/>
    <w:rsid w:val="00C80C44"/>
    <w:rsid w:val="00C80C9A"/>
    <w:rsid w:val="00C80E1C"/>
    <w:rsid w:val="00C812FD"/>
    <w:rsid w:val="00C81759"/>
    <w:rsid w:val="00C820D0"/>
    <w:rsid w:val="00C82368"/>
    <w:rsid w:val="00C823E3"/>
    <w:rsid w:val="00C82776"/>
    <w:rsid w:val="00C836E0"/>
    <w:rsid w:val="00C83898"/>
    <w:rsid w:val="00C84317"/>
    <w:rsid w:val="00C84521"/>
    <w:rsid w:val="00C84DF2"/>
    <w:rsid w:val="00C85B27"/>
    <w:rsid w:val="00C85FB2"/>
    <w:rsid w:val="00C86212"/>
    <w:rsid w:val="00C86565"/>
    <w:rsid w:val="00C8678E"/>
    <w:rsid w:val="00C86935"/>
    <w:rsid w:val="00C86C94"/>
    <w:rsid w:val="00C86EE4"/>
    <w:rsid w:val="00C87647"/>
    <w:rsid w:val="00C877AA"/>
    <w:rsid w:val="00C87B59"/>
    <w:rsid w:val="00C87DED"/>
    <w:rsid w:val="00C902E7"/>
    <w:rsid w:val="00C90912"/>
    <w:rsid w:val="00C90E2C"/>
    <w:rsid w:val="00C91746"/>
    <w:rsid w:val="00C91FCA"/>
    <w:rsid w:val="00C922DC"/>
    <w:rsid w:val="00C92D1D"/>
    <w:rsid w:val="00C93369"/>
    <w:rsid w:val="00C93731"/>
    <w:rsid w:val="00C937FD"/>
    <w:rsid w:val="00C9385C"/>
    <w:rsid w:val="00C93919"/>
    <w:rsid w:val="00C942D5"/>
    <w:rsid w:val="00C943C8"/>
    <w:rsid w:val="00C94A3B"/>
    <w:rsid w:val="00C95343"/>
    <w:rsid w:val="00C95B36"/>
    <w:rsid w:val="00C9638B"/>
    <w:rsid w:val="00C96514"/>
    <w:rsid w:val="00C969A0"/>
    <w:rsid w:val="00C969EC"/>
    <w:rsid w:val="00C977EE"/>
    <w:rsid w:val="00CA022C"/>
    <w:rsid w:val="00CA0394"/>
    <w:rsid w:val="00CA0BE3"/>
    <w:rsid w:val="00CA0DFA"/>
    <w:rsid w:val="00CA0ED9"/>
    <w:rsid w:val="00CA1180"/>
    <w:rsid w:val="00CA1DE8"/>
    <w:rsid w:val="00CA2223"/>
    <w:rsid w:val="00CA266C"/>
    <w:rsid w:val="00CA33B5"/>
    <w:rsid w:val="00CA3449"/>
    <w:rsid w:val="00CA3941"/>
    <w:rsid w:val="00CA4C97"/>
    <w:rsid w:val="00CA5A5B"/>
    <w:rsid w:val="00CA5ADC"/>
    <w:rsid w:val="00CA60CC"/>
    <w:rsid w:val="00CA6A64"/>
    <w:rsid w:val="00CA7644"/>
    <w:rsid w:val="00CB004E"/>
    <w:rsid w:val="00CB0486"/>
    <w:rsid w:val="00CB0527"/>
    <w:rsid w:val="00CB05A8"/>
    <w:rsid w:val="00CB05BB"/>
    <w:rsid w:val="00CB0AE0"/>
    <w:rsid w:val="00CB0E4F"/>
    <w:rsid w:val="00CB1294"/>
    <w:rsid w:val="00CB17BB"/>
    <w:rsid w:val="00CB1856"/>
    <w:rsid w:val="00CB1C70"/>
    <w:rsid w:val="00CB1CC8"/>
    <w:rsid w:val="00CB1F5F"/>
    <w:rsid w:val="00CB2001"/>
    <w:rsid w:val="00CB23D8"/>
    <w:rsid w:val="00CB2832"/>
    <w:rsid w:val="00CB2B23"/>
    <w:rsid w:val="00CB30AE"/>
    <w:rsid w:val="00CB3280"/>
    <w:rsid w:val="00CB3983"/>
    <w:rsid w:val="00CB47EE"/>
    <w:rsid w:val="00CB4A2A"/>
    <w:rsid w:val="00CB4C77"/>
    <w:rsid w:val="00CB5024"/>
    <w:rsid w:val="00CB52EA"/>
    <w:rsid w:val="00CB5454"/>
    <w:rsid w:val="00CB56ED"/>
    <w:rsid w:val="00CB5AAD"/>
    <w:rsid w:val="00CB5B43"/>
    <w:rsid w:val="00CB5E64"/>
    <w:rsid w:val="00CB6AAC"/>
    <w:rsid w:val="00CB70AD"/>
    <w:rsid w:val="00CB72B4"/>
    <w:rsid w:val="00CB74CA"/>
    <w:rsid w:val="00CB7BB4"/>
    <w:rsid w:val="00CC02BA"/>
    <w:rsid w:val="00CC0357"/>
    <w:rsid w:val="00CC0BF6"/>
    <w:rsid w:val="00CC1233"/>
    <w:rsid w:val="00CC1276"/>
    <w:rsid w:val="00CC1353"/>
    <w:rsid w:val="00CC1432"/>
    <w:rsid w:val="00CC1930"/>
    <w:rsid w:val="00CC1F2E"/>
    <w:rsid w:val="00CC2609"/>
    <w:rsid w:val="00CC2814"/>
    <w:rsid w:val="00CC2AAD"/>
    <w:rsid w:val="00CC2B93"/>
    <w:rsid w:val="00CC360B"/>
    <w:rsid w:val="00CC3BFD"/>
    <w:rsid w:val="00CC3FF3"/>
    <w:rsid w:val="00CC648B"/>
    <w:rsid w:val="00CC65EA"/>
    <w:rsid w:val="00CC6B32"/>
    <w:rsid w:val="00CC6D64"/>
    <w:rsid w:val="00CC6FCD"/>
    <w:rsid w:val="00CC713B"/>
    <w:rsid w:val="00CC75AA"/>
    <w:rsid w:val="00CD0200"/>
    <w:rsid w:val="00CD0283"/>
    <w:rsid w:val="00CD048B"/>
    <w:rsid w:val="00CD08D7"/>
    <w:rsid w:val="00CD0B4D"/>
    <w:rsid w:val="00CD1021"/>
    <w:rsid w:val="00CD1036"/>
    <w:rsid w:val="00CD1823"/>
    <w:rsid w:val="00CD1BB2"/>
    <w:rsid w:val="00CD248B"/>
    <w:rsid w:val="00CD30FD"/>
    <w:rsid w:val="00CD32B8"/>
    <w:rsid w:val="00CD3453"/>
    <w:rsid w:val="00CD3B41"/>
    <w:rsid w:val="00CD3DBB"/>
    <w:rsid w:val="00CD40A2"/>
    <w:rsid w:val="00CD431F"/>
    <w:rsid w:val="00CD442C"/>
    <w:rsid w:val="00CD4BA4"/>
    <w:rsid w:val="00CD4C54"/>
    <w:rsid w:val="00CD5513"/>
    <w:rsid w:val="00CD5B50"/>
    <w:rsid w:val="00CD5EE4"/>
    <w:rsid w:val="00CD6155"/>
    <w:rsid w:val="00CD61EF"/>
    <w:rsid w:val="00CD6563"/>
    <w:rsid w:val="00CD6C9B"/>
    <w:rsid w:val="00CD753C"/>
    <w:rsid w:val="00CD7D2E"/>
    <w:rsid w:val="00CD7EEC"/>
    <w:rsid w:val="00CE0421"/>
    <w:rsid w:val="00CE043F"/>
    <w:rsid w:val="00CE0528"/>
    <w:rsid w:val="00CE07B9"/>
    <w:rsid w:val="00CE0841"/>
    <w:rsid w:val="00CE0B68"/>
    <w:rsid w:val="00CE0C5B"/>
    <w:rsid w:val="00CE1BE4"/>
    <w:rsid w:val="00CE1FE9"/>
    <w:rsid w:val="00CE237B"/>
    <w:rsid w:val="00CE2AFE"/>
    <w:rsid w:val="00CE2B30"/>
    <w:rsid w:val="00CE339A"/>
    <w:rsid w:val="00CE40B3"/>
    <w:rsid w:val="00CE4148"/>
    <w:rsid w:val="00CE43B3"/>
    <w:rsid w:val="00CE4505"/>
    <w:rsid w:val="00CE457A"/>
    <w:rsid w:val="00CE4A33"/>
    <w:rsid w:val="00CE5610"/>
    <w:rsid w:val="00CE6620"/>
    <w:rsid w:val="00CE6947"/>
    <w:rsid w:val="00CE757E"/>
    <w:rsid w:val="00CE766D"/>
    <w:rsid w:val="00CE7834"/>
    <w:rsid w:val="00CE7BCB"/>
    <w:rsid w:val="00CE7F6A"/>
    <w:rsid w:val="00CF002F"/>
    <w:rsid w:val="00CF0958"/>
    <w:rsid w:val="00CF18D2"/>
    <w:rsid w:val="00CF191F"/>
    <w:rsid w:val="00CF1E4A"/>
    <w:rsid w:val="00CF2A46"/>
    <w:rsid w:val="00CF302C"/>
    <w:rsid w:val="00CF3E03"/>
    <w:rsid w:val="00CF461E"/>
    <w:rsid w:val="00CF4FBE"/>
    <w:rsid w:val="00CF4FFF"/>
    <w:rsid w:val="00CF5B33"/>
    <w:rsid w:val="00CF6A9A"/>
    <w:rsid w:val="00CF7250"/>
    <w:rsid w:val="00CF7581"/>
    <w:rsid w:val="00CF7787"/>
    <w:rsid w:val="00CF79D9"/>
    <w:rsid w:val="00CF7FAB"/>
    <w:rsid w:val="00D0015C"/>
    <w:rsid w:val="00D004F5"/>
    <w:rsid w:val="00D00C02"/>
    <w:rsid w:val="00D00EDF"/>
    <w:rsid w:val="00D01039"/>
    <w:rsid w:val="00D010AA"/>
    <w:rsid w:val="00D01BEC"/>
    <w:rsid w:val="00D01DC8"/>
    <w:rsid w:val="00D01DE3"/>
    <w:rsid w:val="00D01E0F"/>
    <w:rsid w:val="00D024D5"/>
    <w:rsid w:val="00D024DC"/>
    <w:rsid w:val="00D03266"/>
    <w:rsid w:val="00D040EA"/>
    <w:rsid w:val="00D041D2"/>
    <w:rsid w:val="00D044B5"/>
    <w:rsid w:val="00D04655"/>
    <w:rsid w:val="00D04CA4"/>
    <w:rsid w:val="00D0516C"/>
    <w:rsid w:val="00D053A7"/>
    <w:rsid w:val="00D0557A"/>
    <w:rsid w:val="00D05730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1F61"/>
    <w:rsid w:val="00D126E8"/>
    <w:rsid w:val="00D1346B"/>
    <w:rsid w:val="00D13758"/>
    <w:rsid w:val="00D1437A"/>
    <w:rsid w:val="00D147D7"/>
    <w:rsid w:val="00D14BCA"/>
    <w:rsid w:val="00D14C3B"/>
    <w:rsid w:val="00D14D2E"/>
    <w:rsid w:val="00D14E4E"/>
    <w:rsid w:val="00D1536B"/>
    <w:rsid w:val="00D164D1"/>
    <w:rsid w:val="00D16C6E"/>
    <w:rsid w:val="00D16F35"/>
    <w:rsid w:val="00D170ED"/>
    <w:rsid w:val="00D172B4"/>
    <w:rsid w:val="00D17EFD"/>
    <w:rsid w:val="00D17F3F"/>
    <w:rsid w:val="00D204BB"/>
    <w:rsid w:val="00D2080E"/>
    <w:rsid w:val="00D20C60"/>
    <w:rsid w:val="00D21433"/>
    <w:rsid w:val="00D21645"/>
    <w:rsid w:val="00D219A3"/>
    <w:rsid w:val="00D220C3"/>
    <w:rsid w:val="00D227CB"/>
    <w:rsid w:val="00D22D3F"/>
    <w:rsid w:val="00D22E36"/>
    <w:rsid w:val="00D22FBC"/>
    <w:rsid w:val="00D23752"/>
    <w:rsid w:val="00D23B8A"/>
    <w:rsid w:val="00D23DBB"/>
    <w:rsid w:val="00D24148"/>
    <w:rsid w:val="00D2469E"/>
    <w:rsid w:val="00D252A3"/>
    <w:rsid w:val="00D25D6E"/>
    <w:rsid w:val="00D26168"/>
    <w:rsid w:val="00D26AB3"/>
    <w:rsid w:val="00D26DA4"/>
    <w:rsid w:val="00D26E70"/>
    <w:rsid w:val="00D2715B"/>
    <w:rsid w:val="00D27440"/>
    <w:rsid w:val="00D276B5"/>
    <w:rsid w:val="00D276D4"/>
    <w:rsid w:val="00D27C51"/>
    <w:rsid w:val="00D27DC6"/>
    <w:rsid w:val="00D303CB"/>
    <w:rsid w:val="00D3090A"/>
    <w:rsid w:val="00D3154B"/>
    <w:rsid w:val="00D31EF5"/>
    <w:rsid w:val="00D31FF6"/>
    <w:rsid w:val="00D3250E"/>
    <w:rsid w:val="00D3269C"/>
    <w:rsid w:val="00D327BA"/>
    <w:rsid w:val="00D32990"/>
    <w:rsid w:val="00D33BD0"/>
    <w:rsid w:val="00D33DBB"/>
    <w:rsid w:val="00D33DC8"/>
    <w:rsid w:val="00D340AE"/>
    <w:rsid w:val="00D34525"/>
    <w:rsid w:val="00D34B9D"/>
    <w:rsid w:val="00D34E32"/>
    <w:rsid w:val="00D34F3A"/>
    <w:rsid w:val="00D35B1D"/>
    <w:rsid w:val="00D35B70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3FF"/>
    <w:rsid w:val="00D375EC"/>
    <w:rsid w:val="00D37C38"/>
    <w:rsid w:val="00D37F73"/>
    <w:rsid w:val="00D37FF1"/>
    <w:rsid w:val="00D40428"/>
    <w:rsid w:val="00D406CD"/>
    <w:rsid w:val="00D406FE"/>
    <w:rsid w:val="00D410A9"/>
    <w:rsid w:val="00D4145A"/>
    <w:rsid w:val="00D41EED"/>
    <w:rsid w:val="00D421D6"/>
    <w:rsid w:val="00D4222D"/>
    <w:rsid w:val="00D428A0"/>
    <w:rsid w:val="00D42FCB"/>
    <w:rsid w:val="00D439A5"/>
    <w:rsid w:val="00D43BC6"/>
    <w:rsid w:val="00D4404D"/>
    <w:rsid w:val="00D44203"/>
    <w:rsid w:val="00D443D8"/>
    <w:rsid w:val="00D44A9F"/>
    <w:rsid w:val="00D45499"/>
    <w:rsid w:val="00D457F8"/>
    <w:rsid w:val="00D45ECA"/>
    <w:rsid w:val="00D46454"/>
    <w:rsid w:val="00D4653C"/>
    <w:rsid w:val="00D4668B"/>
    <w:rsid w:val="00D46E65"/>
    <w:rsid w:val="00D47C8E"/>
    <w:rsid w:val="00D504C7"/>
    <w:rsid w:val="00D50796"/>
    <w:rsid w:val="00D50C22"/>
    <w:rsid w:val="00D50CCF"/>
    <w:rsid w:val="00D513EC"/>
    <w:rsid w:val="00D51555"/>
    <w:rsid w:val="00D5168C"/>
    <w:rsid w:val="00D517C7"/>
    <w:rsid w:val="00D520F5"/>
    <w:rsid w:val="00D52101"/>
    <w:rsid w:val="00D523B2"/>
    <w:rsid w:val="00D524CD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C0B"/>
    <w:rsid w:val="00D55E94"/>
    <w:rsid w:val="00D55EA4"/>
    <w:rsid w:val="00D55F7E"/>
    <w:rsid w:val="00D564CD"/>
    <w:rsid w:val="00D5741B"/>
    <w:rsid w:val="00D575DE"/>
    <w:rsid w:val="00D57B9F"/>
    <w:rsid w:val="00D60510"/>
    <w:rsid w:val="00D60F94"/>
    <w:rsid w:val="00D6243D"/>
    <w:rsid w:val="00D624DE"/>
    <w:rsid w:val="00D62527"/>
    <w:rsid w:val="00D62873"/>
    <w:rsid w:val="00D628A0"/>
    <w:rsid w:val="00D62918"/>
    <w:rsid w:val="00D62AF6"/>
    <w:rsid w:val="00D633AC"/>
    <w:rsid w:val="00D63425"/>
    <w:rsid w:val="00D63563"/>
    <w:rsid w:val="00D63CD8"/>
    <w:rsid w:val="00D64060"/>
    <w:rsid w:val="00D64412"/>
    <w:rsid w:val="00D644B0"/>
    <w:rsid w:val="00D64A88"/>
    <w:rsid w:val="00D64CD4"/>
    <w:rsid w:val="00D653D1"/>
    <w:rsid w:val="00D6575E"/>
    <w:rsid w:val="00D65ACA"/>
    <w:rsid w:val="00D66A4A"/>
    <w:rsid w:val="00D66AFD"/>
    <w:rsid w:val="00D66CF9"/>
    <w:rsid w:val="00D6711D"/>
    <w:rsid w:val="00D6747C"/>
    <w:rsid w:val="00D675E6"/>
    <w:rsid w:val="00D70085"/>
    <w:rsid w:val="00D700F7"/>
    <w:rsid w:val="00D70C55"/>
    <w:rsid w:val="00D71008"/>
    <w:rsid w:val="00D71292"/>
    <w:rsid w:val="00D72037"/>
    <w:rsid w:val="00D72354"/>
    <w:rsid w:val="00D7285D"/>
    <w:rsid w:val="00D72C41"/>
    <w:rsid w:val="00D72C4F"/>
    <w:rsid w:val="00D73AA6"/>
    <w:rsid w:val="00D73BBF"/>
    <w:rsid w:val="00D73E71"/>
    <w:rsid w:val="00D73E93"/>
    <w:rsid w:val="00D747BF"/>
    <w:rsid w:val="00D749CD"/>
    <w:rsid w:val="00D75F96"/>
    <w:rsid w:val="00D76558"/>
    <w:rsid w:val="00D767AA"/>
    <w:rsid w:val="00D767F6"/>
    <w:rsid w:val="00D77101"/>
    <w:rsid w:val="00D7754D"/>
    <w:rsid w:val="00D777B7"/>
    <w:rsid w:val="00D778EC"/>
    <w:rsid w:val="00D8002D"/>
    <w:rsid w:val="00D80555"/>
    <w:rsid w:val="00D8076E"/>
    <w:rsid w:val="00D813F0"/>
    <w:rsid w:val="00D81AC3"/>
    <w:rsid w:val="00D81B33"/>
    <w:rsid w:val="00D826B1"/>
    <w:rsid w:val="00D82DCB"/>
    <w:rsid w:val="00D833F3"/>
    <w:rsid w:val="00D8350B"/>
    <w:rsid w:val="00D83D0F"/>
    <w:rsid w:val="00D83D7B"/>
    <w:rsid w:val="00D84157"/>
    <w:rsid w:val="00D842EA"/>
    <w:rsid w:val="00D85107"/>
    <w:rsid w:val="00D85446"/>
    <w:rsid w:val="00D85523"/>
    <w:rsid w:val="00D857BD"/>
    <w:rsid w:val="00D85835"/>
    <w:rsid w:val="00D85861"/>
    <w:rsid w:val="00D859FD"/>
    <w:rsid w:val="00D85ADE"/>
    <w:rsid w:val="00D862C2"/>
    <w:rsid w:val="00D87308"/>
    <w:rsid w:val="00D875D0"/>
    <w:rsid w:val="00D876DA"/>
    <w:rsid w:val="00D876E5"/>
    <w:rsid w:val="00D87875"/>
    <w:rsid w:val="00D87E28"/>
    <w:rsid w:val="00D87FFC"/>
    <w:rsid w:val="00D900D5"/>
    <w:rsid w:val="00D911E8"/>
    <w:rsid w:val="00D916A6"/>
    <w:rsid w:val="00D91D74"/>
    <w:rsid w:val="00D91DDA"/>
    <w:rsid w:val="00D91FDE"/>
    <w:rsid w:val="00D924C2"/>
    <w:rsid w:val="00D924C7"/>
    <w:rsid w:val="00D92971"/>
    <w:rsid w:val="00D935C4"/>
    <w:rsid w:val="00D93CEB"/>
    <w:rsid w:val="00D93ED0"/>
    <w:rsid w:val="00D942A7"/>
    <w:rsid w:val="00D946B9"/>
    <w:rsid w:val="00D94757"/>
    <w:rsid w:val="00D94D01"/>
    <w:rsid w:val="00D953C2"/>
    <w:rsid w:val="00D95537"/>
    <w:rsid w:val="00D9575B"/>
    <w:rsid w:val="00D95A22"/>
    <w:rsid w:val="00D96349"/>
    <w:rsid w:val="00D96CA2"/>
    <w:rsid w:val="00D96DC8"/>
    <w:rsid w:val="00D97238"/>
    <w:rsid w:val="00D974F8"/>
    <w:rsid w:val="00D975BB"/>
    <w:rsid w:val="00D97B3F"/>
    <w:rsid w:val="00DA0294"/>
    <w:rsid w:val="00DA079F"/>
    <w:rsid w:val="00DA0BD1"/>
    <w:rsid w:val="00DA13A7"/>
    <w:rsid w:val="00DA1A2D"/>
    <w:rsid w:val="00DA1AB7"/>
    <w:rsid w:val="00DA1F48"/>
    <w:rsid w:val="00DA2680"/>
    <w:rsid w:val="00DA2C72"/>
    <w:rsid w:val="00DA2EB7"/>
    <w:rsid w:val="00DA2F77"/>
    <w:rsid w:val="00DA30D5"/>
    <w:rsid w:val="00DA35A8"/>
    <w:rsid w:val="00DA369A"/>
    <w:rsid w:val="00DA3E7F"/>
    <w:rsid w:val="00DA40A6"/>
    <w:rsid w:val="00DA410C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73C"/>
    <w:rsid w:val="00DB014E"/>
    <w:rsid w:val="00DB0C57"/>
    <w:rsid w:val="00DB0CD9"/>
    <w:rsid w:val="00DB0CE8"/>
    <w:rsid w:val="00DB0EBB"/>
    <w:rsid w:val="00DB12B8"/>
    <w:rsid w:val="00DB1E68"/>
    <w:rsid w:val="00DB226F"/>
    <w:rsid w:val="00DB336D"/>
    <w:rsid w:val="00DB359E"/>
    <w:rsid w:val="00DB3AB8"/>
    <w:rsid w:val="00DB4289"/>
    <w:rsid w:val="00DB48BB"/>
    <w:rsid w:val="00DB4C72"/>
    <w:rsid w:val="00DB553F"/>
    <w:rsid w:val="00DB5969"/>
    <w:rsid w:val="00DB5B7B"/>
    <w:rsid w:val="00DB5F1E"/>
    <w:rsid w:val="00DB6268"/>
    <w:rsid w:val="00DB6914"/>
    <w:rsid w:val="00DB699A"/>
    <w:rsid w:val="00DB6E4C"/>
    <w:rsid w:val="00DB7935"/>
    <w:rsid w:val="00DB7E14"/>
    <w:rsid w:val="00DC0546"/>
    <w:rsid w:val="00DC06A8"/>
    <w:rsid w:val="00DC09A5"/>
    <w:rsid w:val="00DC0B67"/>
    <w:rsid w:val="00DC17DB"/>
    <w:rsid w:val="00DC1AFB"/>
    <w:rsid w:val="00DC1BFF"/>
    <w:rsid w:val="00DC220B"/>
    <w:rsid w:val="00DC2623"/>
    <w:rsid w:val="00DC27B8"/>
    <w:rsid w:val="00DC344F"/>
    <w:rsid w:val="00DC36D1"/>
    <w:rsid w:val="00DC3988"/>
    <w:rsid w:val="00DC41E8"/>
    <w:rsid w:val="00DC49F5"/>
    <w:rsid w:val="00DC50D9"/>
    <w:rsid w:val="00DC5468"/>
    <w:rsid w:val="00DC610F"/>
    <w:rsid w:val="00DC655C"/>
    <w:rsid w:val="00DC6A92"/>
    <w:rsid w:val="00DC6AD2"/>
    <w:rsid w:val="00DC6B1F"/>
    <w:rsid w:val="00DC6EA1"/>
    <w:rsid w:val="00DC7017"/>
    <w:rsid w:val="00DC750E"/>
    <w:rsid w:val="00DC779A"/>
    <w:rsid w:val="00DC78B7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239C"/>
    <w:rsid w:val="00DD23D9"/>
    <w:rsid w:val="00DD2B17"/>
    <w:rsid w:val="00DD36DE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587"/>
    <w:rsid w:val="00DE0E19"/>
    <w:rsid w:val="00DE106B"/>
    <w:rsid w:val="00DE11C3"/>
    <w:rsid w:val="00DE1F54"/>
    <w:rsid w:val="00DE24A7"/>
    <w:rsid w:val="00DE2F38"/>
    <w:rsid w:val="00DE3060"/>
    <w:rsid w:val="00DE3AAA"/>
    <w:rsid w:val="00DE3DF4"/>
    <w:rsid w:val="00DE56B9"/>
    <w:rsid w:val="00DE57BA"/>
    <w:rsid w:val="00DE592F"/>
    <w:rsid w:val="00DE5ADB"/>
    <w:rsid w:val="00DE5E47"/>
    <w:rsid w:val="00DE6710"/>
    <w:rsid w:val="00DE6B4A"/>
    <w:rsid w:val="00DE6B85"/>
    <w:rsid w:val="00DE6CFC"/>
    <w:rsid w:val="00DE6E3F"/>
    <w:rsid w:val="00DE6FAA"/>
    <w:rsid w:val="00DE74F4"/>
    <w:rsid w:val="00DF0194"/>
    <w:rsid w:val="00DF0281"/>
    <w:rsid w:val="00DF0444"/>
    <w:rsid w:val="00DF0A03"/>
    <w:rsid w:val="00DF1317"/>
    <w:rsid w:val="00DF1453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8D8"/>
    <w:rsid w:val="00DF6FCE"/>
    <w:rsid w:val="00DF768D"/>
    <w:rsid w:val="00DF787D"/>
    <w:rsid w:val="00DF7DB8"/>
    <w:rsid w:val="00E008E0"/>
    <w:rsid w:val="00E00BA4"/>
    <w:rsid w:val="00E010E5"/>
    <w:rsid w:val="00E01169"/>
    <w:rsid w:val="00E012CE"/>
    <w:rsid w:val="00E01513"/>
    <w:rsid w:val="00E01938"/>
    <w:rsid w:val="00E01CB5"/>
    <w:rsid w:val="00E01F45"/>
    <w:rsid w:val="00E02165"/>
    <w:rsid w:val="00E022A9"/>
    <w:rsid w:val="00E023C6"/>
    <w:rsid w:val="00E02645"/>
    <w:rsid w:val="00E02F0C"/>
    <w:rsid w:val="00E030CC"/>
    <w:rsid w:val="00E0330D"/>
    <w:rsid w:val="00E0345A"/>
    <w:rsid w:val="00E03ABD"/>
    <w:rsid w:val="00E041A3"/>
    <w:rsid w:val="00E04544"/>
    <w:rsid w:val="00E0465B"/>
    <w:rsid w:val="00E04DD7"/>
    <w:rsid w:val="00E057C2"/>
    <w:rsid w:val="00E05844"/>
    <w:rsid w:val="00E05F25"/>
    <w:rsid w:val="00E05F90"/>
    <w:rsid w:val="00E06289"/>
    <w:rsid w:val="00E06CED"/>
    <w:rsid w:val="00E06EF3"/>
    <w:rsid w:val="00E07281"/>
    <w:rsid w:val="00E073DA"/>
    <w:rsid w:val="00E074CE"/>
    <w:rsid w:val="00E07773"/>
    <w:rsid w:val="00E079DA"/>
    <w:rsid w:val="00E1059C"/>
    <w:rsid w:val="00E10C2B"/>
    <w:rsid w:val="00E11000"/>
    <w:rsid w:val="00E1132D"/>
    <w:rsid w:val="00E11518"/>
    <w:rsid w:val="00E11652"/>
    <w:rsid w:val="00E11AA7"/>
    <w:rsid w:val="00E122BC"/>
    <w:rsid w:val="00E127B5"/>
    <w:rsid w:val="00E1363A"/>
    <w:rsid w:val="00E13752"/>
    <w:rsid w:val="00E13985"/>
    <w:rsid w:val="00E1419B"/>
    <w:rsid w:val="00E14304"/>
    <w:rsid w:val="00E149B5"/>
    <w:rsid w:val="00E14AD0"/>
    <w:rsid w:val="00E14BE3"/>
    <w:rsid w:val="00E14F1E"/>
    <w:rsid w:val="00E1530A"/>
    <w:rsid w:val="00E153FB"/>
    <w:rsid w:val="00E15804"/>
    <w:rsid w:val="00E16484"/>
    <w:rsid w:val="00E16BBE"/>
    <w:rsid w:val="00E17387"/>
    <w:rsid w:val="00E175F9"/>
    <w:rsid w:val="00E17798"/>
    <w:rsid w:val="00E17E64"/>
    <w:rsid w:val="00E203D1"/>
    <w:rsid w:val="00E20A95"/>
    <w:rsid w:val="00E2150F"/>
    <w:rsid w:val="00E2158C"/>
    <w:rsid w:val="00E21DE0"/>
    <w:rsid w:val="00E223CA"/>
    <w:rsid w:val="00E225CC"/>
    <w:rsid w:val="00E228B2"/>
    <w:rsid w:val="00E22E46"/>
    <w:rsid w:val="00E22E80"/>
    <w:rsid w:val="00E2378C"/>
    <w:rsid w:val="00E23ABA"/>
    <w:rsid w:val="00E23B5B"/>
    <w:rsid w:val="00E23FC7"/>
    <w:rsid w:val="00E23FCB"/>
    <w:rsid w:val="00E240F3"/>
    <w:rsid w:val="00E244F6"/>
    <w:rsid w:val="00E24546"/>
    <w:rsid w:val="00E245CD"/>
    <w:rsid w:val="00E24AA9"/>
    <w:rsid w:val="00E2503A"/>
    <w:rsid w:val="00E2504F"/>
    <w:rsid w:val="00E25D76"/>
    <w:rsid w:val="00E26698"/>
    <w:rsid w:val="00E26792"/>
    <w:rsid w:val="00E26B32"/>
    <w:rsid w:val="00E2748A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4BD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91D"/>
    <w:rsid w:val="00E37C47"/>
    <w:rsid w:val="00E40079"/>
    <w:rsid w:val="00E40ABB"/>
    <w:rsid w:val="00E414BC"/>
    <w:rsid w:val="00E41887"/>
    <w:rsid w:val="00E41B43"/>
    <w:rsid w:val="00E42029"/>
    <w:rsid w:val="00E423BA"/>
    <w:rsid w:val="00E42460"/>
    <w:rsid w:val="00E42E3C"/>
    <w:rsid w:val="00E43824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743D"/>
    <w:rsid w:val="00E47571"/>
    <w:rsid w:val="00E501F0"/>
    <w:rsid w:val="00E507B8"/>
    <w:rsid w:val="00E51706"/>
    <w:rsid w:val="00E5178C"/>
    <w:rsid w:val="00E51BF4"/>
    <w:rsid w:val="00E520EE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4F79"/>
    <w:rsid w:val="00E55CA5"/>
    <w:rsid w:val="00E569FF"/>
    <w:rsid w:val="00E60DF3"/>
    <w:rsid w:val="00E61A65"/>
    <w:rsid w:val="00E620E5"/>
    <w:rsid w:val="00E62B51"/>
    <w:rsid w:val="00E6310B"/>
    <w:rsid w:val="00E63990"/>
    <w:rsid w:val="00E63D04"/>
    <w:rsid w:val="00E63D95"/>
    <w:rsid w:val="00E6478B"/>
    <w:rsid w:val="00E64B0E"/>
    <w:rsid w:val="00E64E19"/>
    <w:rsid w:val="00E652C6"/>
    <w:rsid w:val="00E65744"/>
    <w:rsid w:val="00E65A9E"/>
    <w:rsid w:val="00E65E71"/>
    <w:rsid w:val="00E6639E"/>
    <w:rsid w:val="00E67044"/>
    <w:rsid w:val="00E675AD"/>
    <w:rsid w:val="00E6786C"/>
    <w:rsid w:val="00E710B8"/>
    <w:rsid w:val="00E712E6"/>
    <w:rsid w:val="00E71B71"/>
    <w:rsid w:val="00E71D0B"/>
    <w:rsid w:val="00E720AA"/>
    <w:rsid w:val="00E7286D"/>
    <w:rsid w:val="00E729B3"/>
    <w:rsid w:val="00E7348A"/>
    <w:rsid w:val="00E73DD3"/>
    <w:rsid w:val="00E7409F"/>
    <w:rsid w:val="00E750E5"/>
    <w:rsid w:val="00E75C02"/>
    <w:rsid w:val="00E77C25"/>
    <w:rsid w:val="00E8018A"/>
    <w:rsid w:val="00E80B36"/>
    <w:rsid w:val="00E81748"/>
    <w:rsid w:val="00E82359"/>
    <w:rsid w:val="00E82474"/>
    <w:rsid w:val="00E824D8"/>
    <w:rsid w:val="00E82A30"/>
    <w:rsid w:val="00E82E49"/>
    <w:rsid w:val="00E83C3F"/>
    <w:rsid w:val="00E8406B"/>
    <w:rsid w:val="00E84164"/>
    <w:rsid w:val="00E8457A"/>
    <w:rsid w:val="00E848C8"/>
    <w:rsid w:val="00E855B2"/>
    <w:rsid w:val="00E85943"/>
    <w:rsid w:val="00E85B3C"/>
    <w:rsid w:val="00E85C77"/>
    <w:rsid w:val="00E8606F"/>
    <w:rsid w:val="00E86E9E"/>
    <w:rsid w:val="00E8764E"/>
    <w:rsid w:val="00E87A92"/>
    <w:rsid w:val="00E87EAD"/>
    <w:rsid w:val="00E87FFB"/>
    <w:rsid w:val="00E900B9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4115"/>
    <w:rsid w:val="00E946D3"/>
    <w:rsid w:val="00E94D5C"/>
    <w:rsid w:val="00E94FE7"/>
    <w:rsid w:val="00E95191"/>
    <w:rsid w:val="00E95409"/>
    <w:rsid w:val="00E956FF"/>
    <w:rsid w:val="00E95A83"/>
    <w:rsid w:val="00E95BCC"/>
    <w:rsid w:val="00E9678E"/>
    <w:rsid w:val="00E96D7E"/>
    <w:rsid w:val="00E97493"/>
    <w:rsid w:val="00E97697"/>
    <w:rsid w:val="00E97821"/>
    <w:rsid w:val="00EA0858"/>
    <w:rsid w:val="00EA14A4"/>
    <w:rsid w:val="00EA1654"/>
    <w:rsid w:val="00EA1675"/>
    <w:rsid w:val="00EA1C7B"/>
    <w:rsid w:val="00EA2959"/>
    <w:rsid w:val="00EA2A1F"/>
    <w:rsid w:val="00EA2B5A"/>
    <w:rsid w:val="00EA34BE"/>
    <w:rsid w:val="00EA3610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49C"/>
    <w:rsid w:val="00EA6A92"/>
    <w:rsid w:val="00EA7472"/>
    <w:rsid w:val="00EB01A5"/>
    <w:rsid w:val="00EB0817"/>
    <w:rsid w:val="00EB0DBD"/>
    <w:rsid w:val="00EB140F"/>
    <w:rsid w:val="00EB182F"/>
    <w:rsid w:val="00EB1FF4"/>
    <w:rsid w:val="00EB2445"/>
    <w:rsid w:val="00EB3107"/>
    <w:rsid w:val="00EB35CA"/>
    <w:rsid w:val="00EB39B4"/>
    <w:rsid w:val="00EB3AA7"/>
    <w:rsid w:val="00EB3C4E"/>
    <w:rsid w:val="00EB3DF2"/>
    <w:rsid w:val="00EB4051"/>
    <w:rsid w:val="00EB4211"/>
    <w:rsid w:val="00EB453D"/>
    <w:rsid w:val="00EB502C"/>
    <w:rsid w:val="00EB5412"/>
    <w:rsid w:val="00EB5785"/>
    <w:rsid w:val="00EB5996"/>
    <w:rsid w:val="00EB59B6"/>
    <w:rsid w:val="00EB6539"/>
    <w:rsid w:val="00EB66CA"/>
    <w:rsid w:val="00EB73BD"/>
    <w:rsid w:val="00EB75E5"/>
    <w:rsid w:val="00EB7807"/>
    <w:rsid w:val="00EB780A"/>
    <w:rsid w:val="00EB7DE1"/>
    <w:rsid w:val="00EB7F37"/>
    <w:rsid w:val="00EC058B"/>
    <w:rsid w:val="00EC0E9F"/>
    <w:rsid w:val="00EC1120"/>
    <w:rsid w:val="00EC1B83"/>
    <w:rsid w:val="00EC1C62"/>
    <w:rsid w:val="00EC1F78"/>
    <w:rsid w:val="00EC203E"/>
    <w:rsid w:val="00EC2B86"/>
    <w:rsid w:val="00EC2CBD"/>
    <w:rsid w:val="00EC2CCC"/>
    <w:rsid w:val="00EC3B9C"/>
    <w:rsid w:val="00EC3DE2"/>
    <w:rsid w:val="00EC56D4"/>
    <w:rsid w:val="00EC58FD"/>
    <w:rsid w:val="00EC5C78"/>
    <w:rsid w:val="00EC616C"/>
    <w:rsid w:val="00EC62B6"/>
    <w:rsid w:val="00EC6F56"/>
    <w:rsid w:val="00EC7206"/>
    <w:rsid w:val="00EC7EF5"/>
    <w:rsid w:val="00ED018F"/>
    <w:rsid w:val="00ED0405"/>
    <w:rsid w:val="00ED05F9"/>
    <w:rsid w:val="00ED0857"/>
    <w:rsid w:val="00ED15BF"/>
    <w:rsid w:val="00ED1B05"/>
    <w:rsid w:val="00ED1B3F"/>
    <w:rsid w:val="00ED1C5E"/>
    <w:rsid w:val="00ED2245"/>
    <w:rsid w:val="00ED24B4"/>
    <w:rsid w:val="00ED2F49"/>
    <w:rsid w:val="00ED2F51"/>
    <w:rsid w:val="00ED3139"/>
    <w:rsid w:val="00ED3367"/>
    <w:rsid w:val="00ED3C5E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7B3"/>
    <w:rsid w:val="00ED6C34"/>
    <w:rsid w:val="00ED6F13"/>
    <w:rsid w:val="00ED7004"/>
    <w:rsid w:val="00ED70AA"/>
    <w:rsid w:val="00ED7211"/>
    <w:rsid w:val="00ED7B31"/>
    <w:rsid w:val="00EE1321"/>
    <w:rsid w:val="00EE13EE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5974"/>
    <w:rsid w:val="00EE5B07"/>
    <w:rsid w:val="00EE6729"/>
    <w:rsid w:val="00EE67C1"/>
    <w:rsid w:val="00EE6904"/>
    <w:rsid w:val="00EE6C71"/>
    <w:rsid w:val="00EE6EC8"/>
    <w:rsid w:val="00EE7208"/>
    <w:rsid w:val="00EE7273"/>
    <w:rsid w:val="00EE7558"/>
    <w:rsid w:val="00EE76A8"/>
    <w:rsid w:val="00EE7F27"/>
    <w:rsid w:val="00EF0010"/>
    <w:rsid w:val="00EF0586"/>
    <w:rsid w:val="00EF1066"/>
    <w:rsid w:val="00EF10D4"/>
    <w:rsid w:val="00EF16A8"/>
    <w:rsid w:val="00EF176C"/>
    <w:rsid w:val="00EF1B80"/>
    <w:rsid w:val="00EF3B32"/>
    <w:rsid w:val="00EF40B5"/>
    <w:rsid w:val="00EF4634"/>
    <w:rsid w:val="00EF4873"/>
    <w:rsid w:val="00EF4944"/>
    <w:rsid w:val="00EF5E33"/>
    <w:rsid w:val="00EF6486"/>
    <w:rsid w:val="00EF6A05"/>
    <w:rsid w:val="00EF6B19"/>
    <w:rsid w:val="00EF77A6"/>
    <w:rsid w:val="00EF7844"/>
    <w:rsid w:val="00EF79C3"/>
    <w:rsid w:val="00EF7A86"/>
    <w:rsid w:val="00F002F9"/>
    <w:rsid w:val="00F007F7"/>
    <w:rsid w:val="00F00CA9"/>
    <w:rsid w:val="00F00D84"/>
    <w:rsid w:val="00F010AB"/>
    <w:rsid w:val="00F01430"/>
    <w:rsid w:val="00F01475"/>
    <w:rsid w:val="00F015BA"/>
    <w:rsid w:val="00F0178A"/>
    <w:rsid w:val="00F02D62"/>
    <w:rsid w:val="00F0354F"/>
    <w:rsid w:val="00F038D4"/>
    <w:rsid w:val="00F03900"/>
    <w:rsid w:val="00F03D64"/>
    <w:rsid w:val="00F048BF"/>
    <w:rsid w:val="00F04AC1"/>
    <w:rsid w:val="00F04B01"/>
    <w:rsid w:val="00F05035"/>
    <w:rsid w:val="00F05ECD"/>
    <w:rsid w:val="00F0634E"/>
    <w:rsid w:val="00F066F2"/>
    <w:rsid w:val="00F06C1E"/>
    <w:rsid w:val="00F10F1A"/>
    <w:rsid w:val="00F1102B"/>
    <w:rsid w:val="00F11128"/>
    <w:rsid w:val="00F1229C"/>
    <w:rsid w:val="00F122F3"/>
    <w:rsid w:val="00F1279B"/>
    <w:rsid w:val="00F128F0"/>
    <w:rsid w:val="00F12BD6"/>
    <w:rsid w:val="00F12CAD"/>
    <w:rsid w:val="00F12E31"/>
    <w:rsid w:val="00F1300F"/>
    <w:rsid w:val="00F13028"/>
    <w:rsid w:val="00F131B9"/>
    <w:rsid w:val="00F13A37"/>
    <w:rsid w:val="00F147DC"/>
    <w:rsid w:val="00F1480A"/>
    <w:rsid w:val="00F14C6E"/>
    <w:rsid w:val="00F1503C"/>
    <w:rsid w:val="00F151F6"/>
    <w:rsid w:val="00F15792"/>
    <w:rsid w:val="00F15C26"/>
    <w:rsid w:val="00F15D2D"/>
    <w:rsid w:val="00F163AB"/>
    <w:rsid w:val="00F16CF8"/>
    <w:rsid w:val="00F16DD0"/>
    <w:rsid w:val="00F16F4C"/>
    <w:rsid w:val="00F1730A"/>
    <w:rsid w:val="00F17529"/>
    <w:rsid w:val="00F20022"/>
    <w:rsid w:val="00F208EC"/>
    <w:rsid w:val="00F20B63"/>
    <w:rsid w:val="00F2129E"/>
    <w:rsid w:val="00F213AD"/>
    <w:rsid w:val="00F2176B"/>
    <w:rsid w:val="00F2214A"/>
    <w:rsid w:val="00F2250A"/>
    <w:rsid w:val="00F227A8"/>
    <w:rsid w:val="00F22EAA"/>
    <w:rsid w:val="00F23053"/>
    <w:rsid w:val="00F231A6"/>
    <w:rsid w:val="00F2361D"/>
    <w:rsid w:val="00F23C84"/>
    <w:rsid w:val="00F24041"/>
    <w:rsid w:val="00F2527A"/>
    <w:rsid w:val="00F25332"/>
    <w:rsid w:val="00F25663"/>
    <w:rsid w:val="00F2591E"/>
    <w:rsid w:val="00F25A47"/>
    <w:rsid w:val="00F2665D"/>
    <w:rsid w:val="00F26C19"/>
    <w:rsid w:val="00F26D81"/>
    <w:rsid w:val="00F271AF"/>
    <w:rsid w:val="00F276EE"/>
    <w:rsid w:val="00F279DD"/>
    <w:rsid w:val="00F30526"/>
    <w:rsid w:val="00F30CDC"/>
    <w:rsid w:val="00F30F2B"/>
    <w:rsid w:val="00F30F32"/>
    <w:rsid w:val="00F312DB"/>
    <w:rsid w:val="00F3180F"/>
    <w:rsid w:val="00F31D23"/>
    <w:rsid w:val="00F326A2"/>
    <w:rsid w:val="00F32B51"/>
    <w:rsid w:val="00F33A7F"/>
    <w:rsid w:val="00F33C80"/>
    <w:rsid w:val="00F33FC6"/>
    <w:rsid w:val="00F353AD"/>
    <w:rsid w:val="00F35761"/>
    <w:rsid w:val="00F35C86"/>
    <w:rsid w:val="00F36CB0"/>
    <w:rsid w:val="00F3705E"/>
    <w:rsid w:val="00F376BC"/>
    <w:rsid w:val="00F37971"/>
    <w:rsid w:val="00F379B1"/>
    <w:rsid w:val="00F40325"/>
    <w:rsid w:val="00F40EB1"/>
    <w:rsid w:val="00F41204"/>
    <w:rsid w:val="00F4252F"/>
    <w:rsid w:val="00F42798"/>
    <w:rsid w:val="00F429D3"/>
    <w:rsid w:val="00F429E7"/>
    <w:rsid w:val="00F42B13"/>
    <w:rsid w:val="00F430C8"/>
    <w:rsid w:val="00F43296"/>
    <w:rsid w:val="00F43368"/>
    <w:rsid w:val="00F434BA"/>
    <w:rsid w:val="00F4365E"/>
    <w:rsid w:val="00F437C2"/>
    <w:rsid w:val="00F438C0"/>
    <w:rsid w:val="00F439DF"/>
    <w:rsid w:val="00F43DB4"/>
    <w:rsid w:val="00F4481B"/>
    <w:rsid w:val="00F4526A"/>
    <w:rsid w:val="00F455DA"/>
    <w:rsid w:val="00F45C50"/>
    <w:rsid w:val="00F45E1F"/>
    <w:rsid w:val="00F45EB2"/>
    <w:rsid w:val="00F4799B"/>
    <w:rsid w:val="00F47F6D"/>
    <w:rsid w:val="00F47FEB"/>
    <w:rsid w:val="00F503B6"/>
    <w:rsid w:val="00F51518"/>
    <w:rsid w:val="00F51C1F"/>
    <w:rsid w:val="00F5231A"/>
    <w:rsid w:val="00F52699"/>
    <w:rsid w:val="00F52753"/>
    <w:rsid w:val="00F53E26"/>
    <w:rsid w:val="00F54963"/>
    <w:rsid w:val="00F54A7C"/>
    <w:rsid w:val="00F55334"/>
    <w:rsid w:val="00F55BD0"/>
    <w:rsid w:val="00F55BDA"/>
    <w:rsid w:val="00F56549"/>
    <w:rsid w:val="00F56BC1"/>
    <w:rsid w:val="00F5733F"/>
    <w:rsid w:val="00F57942"/>
    <w:rsid w:val="00F57D2E"/>
    <w:rsid w:val="00F60345"/>
    <w:rsid w:val="00F60957"/>
    <w:rsid w:val="00F61217"/>
    <w:rsid w:val="00F61797"/>
    <w:rsid w:val="00F619D0"/>
    <w:rsid w:val="00F61F50"/>
    <w:rsid w:val="00F62522"/>
    <w:rsid w:val="00F64185"/>
    <w:rsid w:val="00F64282"/>
    <w:rsid w:val="00F6431A"/>
    <w:rsid w:val="00F646A1"/>
    <w:rsid w:val="00F64CF4"/>
    <w:rsid w:val="00F64FB9"/>
    <w:rsid w:val="00F654E2"/>
    <w:rsid w:val="00F65D0F"/>
    <w:rsid w:val="00F65E4D"/>
    <w:rsid w:val="00F65F71"/>
    <w:rsid w:val="00F65FC8"/>
    <w:rsid w:val="00F66520"/>
    <w:rsid w:val="00F66E34"/>
    <w:rsid w:val="00F67388"/>
    <w:rsid w:val="00F67DF1"/>
    <w:rsid w:val="00F709DB"/>
    <w:rsid w:val="00F70A8D"/>
    <w:rsid w:val="00F71103"/>
    <w:rsid w:val="00F714A1"/>
    <w:rsid w:val="00F71BEA"/>
    <w:rsid w:val="00F723A9"/>
    <w:rsid w:val="00F7254D"/>
    <w:rsid w:val="00F7297E"/>
    <w:rsid w:val="00F72CB1"/>
    <w:rsid w:val="00F72FBE"/>
    <w:rsid w:val="00F7363B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66"/>
    <w:rsid w:val="00F76DCD"/>
    <w:rsid w:val="00F7734F"/>
    <w:rsid w:val="00F77C7F"/>
    <w:rsid w:val="00F806B5"/>
    <w:rsid w:val="00F806C5"/>
    <w:rsid w:val="00F80A37"/>
    <w:rsid w:val="00F81343"/>
    <w:rsid w:val="00F81439"/>
    <w:rsid w:val="00F814AC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41E"/>
    <w:rsid w:val="00F865A2"/>
    <w:rsid w:val="00F86886"/>
    <w:rsid w:val="00F86DB7"/>
    <w:rsid w:val="00F86ED4"/>
    <w:rsid w:val="00F86F10"/>
    <w:rsid w:val="00F87344"/>
    <w:rsid w:val="00F87E9B"/>
    <w:rsid w:val="00F91DBE"/>
    <w:rsid w:val="00F9237E"/>
    <w:rsid w:val="00F926F8"/>
    <w:rsid w:val="00F93E42"/>
    <w:rsid w:val="00F9434F"/>
    <w:rsid w:val="00F943B3"/>
    <w:rsid w:val="00F94E6A"/>
    <w:rsid w:val="00F95260"/>
    <w:rsid w:val="00F9564D"/>
    <w:rsid w:val="00F95B64"/>
    <w:rsid w:val="00F969C4"/>
    <w:rsid w:val="00F97169"/>
    <w:rsid w:val="00F97CC6"/>
    <w:rsid w:val="00F97F10"/>
    <w:rsid w:val="00FA0106"/>
    <w:rsid w:val="00FA0F8A"/>
    <w:rsid w:val="00FA1593"/>
    <w:rsid w:val="00FA23C0"/>
    <w:rsid w:val="00FA26D6"/>
    <w:rsid w:val="00FA28F7"/>
    <w:rsid w:val="00FA2929"/>
    <w:rsid w:val="00FA3063"/>
    <w:rsid w:val="00FA3613"/>
    <w:rsid w:val="00FA37A0"/>
    <w:rsid w:val="00FA3987"/>
    <w:rsid w:val="00FA4287"/>
    <w:rsid w:val="00FA49A7"/>
    <w:rsid w:val="00FA53F7"/>
    <w:rsid w:val="00FA56E8"/>
    <w:rsid w:val="00FA5D72"/>
    <w:rsid w:val="00FA680F"/>
    <w:rsid w:val="00FA6EE8"/>
    <w:rsid w:val="00FA709A"/>
    <w:rsid w:val="00FA76E3"/>
    <w:rsid w:val="00FB071D"/>
    <w:rsid w:val="00FB0918"/>
    <w:rsid w:val="00FB0B5A"/>
    <w:rsid w:val="00FB0DA2"/>
    <w:rsid w:val="00FB16FF"/>
    <w:rsid w:val="00FB1867"/>
    <w:rsid w:val="00FB1ACA"/>
    <w:rsid w:val="00FB1B5C"/>
    <w:rsid w:val="00FB1B5D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BF8"/>
    <w:rsid w:val="00FB3CF9"/>
    <w:rsid w:val="00FB4101"/>
    <w:rsid w:val="00FB426B"/>
    <w:rsid w:val="00FB4607"/>
    <w:rsid w:val="00FB4CEC"/>
    <w:rsid w:val="00FB5025"/>
    <w:rsid w:val="00FB5265"/>
    <w:rsid w:val="00FB52E3"/>
    <w:rsid w:val="00FB53E9"/>
    <w:rsid w:val="00FB540C"/>
    <w:rsid w:val="00FB5ACD"/>
    <w:rsid w:val="00FB5E1F"/>
    <w:rsid w:val="00FB7166"/>
    <w:rsid w:val="00FB7222"/>
    <w:rsid w:val="00FB7542"/>
    <w:rsid w:val="00FB771A"/>
    <w:rsid w:val="00FB78DC"/>
    <w:rsid w:val="00FB7C83"/>
    <w:rsid w:val="00FB7D12"/>
    <w:rsid w:val="00FB7D87"/>
    <w:rsid w:val="00FB7E04"/>
    <w:rsid w:val="00FC045D"/>
    <w:rsid w:val="00FC09CC"/>
    <w:rsid w:val="00FC0BEA"/>
    <w:rsid w:val="00FC0EDD"/>
    <w:rsid w:val="00FC0F7E"/>
    <w:rsid w:val="00FC14D7"/>
    <w:rsid w:val="00FC1727"/>
    <w:rsid w:val="00FC17AB"/>
    <w:rsid w:val="00FC1CBB"/>
    <w:rsid w:val="00FC207C"/>
    <w:rsid w:val="00FC2199"/>
    <w:rsid w:val="00FC223B"/>
    <w:rsid w:val="00FC238B"/>
    <w:rsid w:val="00FC2579"/>
    <w:rsid w:val="00FC2CBB"/>
    <w:rsid w:val="00FC3012"/>
    <w:rsid w:val="00FC3A12"/>
    <w:rsid w:val="00FC438D"/>
    <w:rsid w:val="00FC45CF"/>
    <w:rsid w:val="00FC4BD1"/>
    <w:rsid w:val="00FC5281"/>
    <w:rsid w:val="00FC5A39"/>
    <w:rsid w:val="00FC7234"/>
    <w:rsid w:val="00FC755C"/>
    <w:rsid w:val="00FC782E"/>
    <w:rsid w:val="00FC7A3B"/>
    <w:rsid w:val="00FC7C85"/>
    <w:rsid w:val="00FC7ED0"/>
    <w:rsid w:val="00FC7EE9"/>
    <w:rsid w:val="00FD0B01"/>
    <w:rsid w:val="00FD155C"/>
    <w:rsid w:val="00FD1EF0"/>
    <w:rsid w:val="00FD229D"/>
    <w:rsid w:val="00FD22DD"/>
    <w:rsid w:val="00FD29F6"/>
    <w:rsid w:val="00FD32C2"/>
    <w:rsid w:val="00FD3645"/>
    <w:rsid w:val="00FD4344"/>
    <w:rsid w:val="00FD5774"/>
    <w:rsid w:val="00FD5C12"/>
    <w:rsid w:val="00FD64AE"/>
    <w:rsid w:val="00FD6944"/>
    <w:rsid w:val="00FD6C3C"/>
    <w:rsid w:val="00FD7689"/>
    <w:rsid w:val="00FD795A"/>
    <w:rsid w:val="00FD798C"/>
    <w:rsid w:val="00FD7B3F"/>
    <w:rsid w:val="00FE0094"/>
    <w:rsid w:val="00FE06FF"/>
    <w:rsid w:val="00FE082D"/>
    <w:rsid w:val="00FE08F2"/>
    <w:rsid w:val="00FE1341"/>
    <w:rsid w:val="00FE150A"/>
    <w:rsid w:val="00FE1FD7"/>
    <w:rsid w:val="00FE25E6"/>
    <w:rsid w:val="00FE2EBD"/>
    <w:rsid w:val="00FE307F"/>
    <w:rsid w:val="00FE4B9B"/>
    <w:rsid w:val="00FE502F"/>
    <w:rsid w:val="00FE5365"/>
    <w:rsid w:val="00FE53E9"/>
    <w:rsid w:val="00FE5419"/>
    <w:rsid w:val="00FE552C"/>
    <w:rsid w:val="00FE58B9"/>
    <w:rsid w:val="00FE5EF2"/>
    <w:rsid w:val="00FE6326"/>
    <w:rsid w:val="00FE6DC0"/>
    <w:rsid w:val="00FE791B"/>
    <w:rsid w:val="00FF0493"/>
    <w:rsid w:val="00FF0EB1"/>
    <w:rsid w:val="00FF10B9"/>
    <w:rsid w:val="00FF1112"/>
    <w:rsid w:val="00FF1345"/>
    <w:rsid w:val="00FF1A43"/>
    <w:rsid w:val="00FF1E98"/>
    <w:rsid w:val="00FF28B4"/>
    <w:rsid w:val="00FF29BA"/>
    <w:rsid w:val="00FF3DED"/>
    <w:rsid w:val="00FF4A18"/>
    <w:rsid w:val="00FF4ACB"/>
    <w:rsid w:val="00FF4CD5"/>
    <w:rsid w:val="00FF505D"/>
    <w:rsid w:val="00FF5767"/>
    <w:rsid w:val="00FF5F23"/>
    <w:rsid w:val="00FF64BE"/>
    <w:rsid w:val="00FF6986"/>
    <w:rsid w:val="00FF6D0C"/>
    <w:rsid w:val="00FF7157"/>
    <w:rsid w:val="00FF715E"/>
    <w:rsid w:val="00FF71BC"/>
    <w:rsid w:val="00FF7369"/>
    <w:rsid w:val="00FF73FE"/>
    <w:rsid w:val="00FF7949"/>
    <w:rsid w:val="00FF7CE5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6DE20CF6-C744-4A51-8413-D99E247F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1d0a926-fa9e-45e7-8d0c-420dc5a96f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A22D07A5E2E43AA30E5169364B2BF" ma:contentTypeVersion="4" ma:contentTypeDescription="Create a new document." ma:contentTypeScope="" ma:versionID="d8672049b4bc0a2d71d265ab0401ac3d">
  <xsd:schema xmlns:xsd="http://www.w3.org/2001/XMLSchema" xmlns:xs="http://www.w3.org/2001/XMLSchema" xmlns:p="http://schemas.microsoft.com/office/2006/metadata/properties" xmlns:ns2="11d0a926-fa9e-45e7-8d0c-420dc5a96f98" targetNamespace="http://schemas.microsoft.com/office/2006/metadata/properties" ma:root="true" ma:fieldsID="1a2876f318a59c6f9ffc4fc5cc130b86" ns2:_="">
    <xsd:import namespace="11d0a926-fa9e-45e7-8d0c-420dc5a96f9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d0a926-fa9e-45e7-8d0c-420dc5a96f9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11d0a926-fa9e-45e7-8d0c-420dc5a96f98"/>
  </ds:schemaRefs>
</ds:datastoreItem>
</file>

<file path=customXml/itemProps2.xml><?xml version="1.0" encoding="utf-8"?>
<ds:datastoreItem xmlns:ds="http://schemas.openxmlformats.org/officeDocument/2006/customXml" ds:itemID="{10678AD2-34FB-43B0-8E9E-00FB571E2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d0a926-fa9e-45e7-8d0c-420dc5a96f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6081</TotalTime>
  <Pages>38</Pages>
  <Words>8535</Words>
  <Characters>48650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dia mslicense01</cp:lastModifiedBy>
  <cp:revision>1208</cp:revision>
  <cp:lastPrinted>2023-11-01T03:23:00Z</cp:lastPrinted>
  <dcterms:created xsi:type="dcterms:W3CDTF">2021-08-09T02:53:00Z</dcterms:created>
  <dcterms:modified xsi:type="dcterms:W3CDTF">2023-11-08T03:22:00Z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0x010100EB8A22D07A5E2E43AA30E5169364B2BF</vt:lpwstr>
  </property>
</Properties>
</file>