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6C4CCA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C4C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C4C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C4C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7E08D0A" w14:textId="77777777" w:rsidR="009030AC" w:rsidRPr="006C4CCA" w:rsidRDefault="009030AC" w:rsidP="009030AC">
      <w:pPr>
        <w:pStyle w:val="IndexHeading1"/>
        <w:spacing w:after="0" w:line="38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9BF6B77" w14:textId="57A9424E" w:rsidR="009030AC" w:rsidRPr="006C4CCA" w:rsidRDefault="009030AC" w:rsidP="006C4CC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</w:t>
      </w:r>
      <w:r w:rsidRPr="006C4CC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กาล</w:t>
      </w:r>
    </w:p>
    <w:p w14:paraId="55A3C43D" w14:textId="7420734D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BF44916" w14:textId="34062488" w:rsidR="00306B2E" w:rsidRDefault="00306B2E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443BA3C" w14:textId="33A6ED43" w:rsidR="00125464" w:rsidRDefault="00125464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25E8ED25" w14:textId="35FB20A1" w:rsidR="00125464" w:rsidRPr="00125464" w:rsidRDefault="00125464" w:rsidP="001254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276087A" w14:textId="6B1A2EBE" w:rsidR="002D3587" w:rsidRPr="00D4212A" w:rsidRDefault="00125464" w:rsidP="00D4212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ต่อหุ้นขั้นพื้นฐาน</w:t>
      </w:r>
    </w:p>
    <w:p w14:paraId="66803106" w14:textId="1C77A45C" w:rsidR="00D4212A" w:rsidRDefault="00D4212A" w:rsidP="00D4212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032028FD" w14:textId="77777777" w:rsidR="00D4212A" w:rsidRDefault="00D4212A" w:rsidP="00D4212A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4E5D5C08" w14:textId="1AA69148" w:rsidR="00D4212A" w:rsidRPr="00D4212A" w:rsidRDefault="00D4212A" w:rsidP="00D4212A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D4212A" w:rsidRPr="00D4212A" w:rsidSect="00E55AB7">
          <w:headerReference w:type="default" r:id="rId8"/>
          <w:footerReference w:type="default" r:id="rId9"/>
          <w:pgSz w:w="11909" w:h="16834" w:code="9"/>
          <w:pgMar w:top="691" w:right="1152" w:bottom="576" w:left="1080" w:header="720" w:footer="720" w:gutter="0"/>
          <w:pgNumType w:start="12"/>
          <w:cols w:space="720"/>
          <w:docGrid w:linePitch="360"/>
        </w:sectPr>
      </w:pPr>
    </w:p>
    <w:p w14:paraId="26C972EF" w14:textId="77777777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</w:rPr>
      </w:pPr>
    </w:p>
    <w:p w14:paraId="6E5F26B5" w14:textId="2B18884A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  <w:r w:rsidRPr="006C4CCA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1652" w:rsidRPr="006C4CCA">
        <w:rPr>
          <w:rFonts w:asciiTheme="majorBidi" w:hAnsiTheme="majorBidi" w:cstheme="majorBidi"/>
        </w:rPr>
        <w:t xml:space="preserve"> </w:t>
      </w:r>
      <w:r w:rsidR="00EC28CA">
        <w:rPr>
          <w:rFonts w:asciiTheme="majorBidi" w:hAnsiTheme="majorBidi" w:cstheme="majorBidi"/>
        </w:rPr>
        <w:t xml:space="preserve">8 </w:t>
      </w:r>
      <w:r w:rsidR="00EC28CA">
        <w:rPr>
          <w:rFonts w:asciiTheme="majorBidi" w:hAnsiTheme="majorBidi" w:cstheme="majorBidi" w:hint="cs"/>
          <w:cs/>
        </w:rPr>
        <w:t xml:space="preserve">พฤศจิกายน </w:t>
      </w:r>
      <w:r w:rsidR="00EC28CA">
        <w:rPr>
          <w:rFonts w:asciiTheme="majorBidi" w:hAnsiTheme="majorBidi" w:cstheme="majorBidi"/>
        </w:rPr>
        <w:t>2566</w:t>
      </w:r>
    </w:p>
    <w:p w14:paraId="535CD408" w14:textId="77777777" w:rsidR="009030AC" w:rsidRPr="0061249F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0276EE89" w14:textId="2B54EA98" w:rsidR="009030AC" w:rsidRPr="006C4CCA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81C5FA4" w14:textId="6B7A4369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C4CCA">
        <w:rPr>
          <w:rFonts w:asciiTheme="majorBidi" w:hAnsiTheme="majorBidi" w:cstheme="majorBidi"/>
        </w:rPr>
        <w:br/>
      </w:r>
      <w:r w:rsidRPr="006C4CCA">
        <w:rPr>
          <w:rFonts w:asciiTheme="majorBidi" w:hAnsiTheme="majorBidi" w:cstheme="majorBidi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6C4CCA">
        <w:rPr>
          <w:rFonts w:asciiTheme="majorBidi" w:hAnsiTheme="majorBidi" w:cstheme="majorBidi"/>
        </w:rPr>
        <w:t xml:space="preserve"> 34</w:t>
      </w:r>
      <w:r w:rsidR="00AB0C67" w:rsidRPr="006C4CCA">
        <w:rPr>
          <w:rFonts w:asciiTheme="majorBidi" w:hAnsiTheme="majorBidi" w:cstheme="majorBidi"/>
        </w:rPr>
        <w:t xml:space="preserve"> </w:t>
      </w:r>
      <w:r w:rsidRPr="006C4CCA">
        <w:rPr>
          <w:rFonts w:asciiTheme="majorBidi" w:hAnsiTheme="majorBidi" w:cstheme="majorBidi"/>
          <w:cs/>
        </w:rPr>
        <w:t>เรื่อง</w:t>
      </w:r>
      <w:r w:rsidRPr="006C4CCA">
        <w:rPr>
          <w:rFonts w:asciiTheme="majorBidi" w:hAnsiTheme="majorBidi" w:cstheme="majorBidi"/>
          <w:i/>
          <w:iCs/>
          <w:cs/>
        </w:rPr>
        <w:t xml:space="preserve"> การรายงานทางการเงินระหว่างกาล</w:t>
      </w:r>
      <w:r w:rsidRPr="006C4CCA">
        <w:rPr>
          <w:rFonts w:asciiTheme="majorBidi" w:hAnsiTheme="majorBidi" w:cstheme="majorBidi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6C4CCA">
        <w:rPr>
          <w:rFonts w:asciiTheme="majorBidi" w:hAnsiTheme="majorBidi" w:cstheme="majorBidi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</w:t>
      </w:r>
      <w:r w:rsidR="002526A6" w:rsidRPr="006C4CCA">
        <w:rPr>
          <w:rFonts w:asciiTheme="majorBidi" w:hAnsiTheme="majorBidi" w:cstheme="majorBidi"/>
          <w:cs/>
        </w:rPr>
        <w:t>ว</w:t>
      </w:r>
      <w:r w:rsidR="00D01652" w:rsidRPr="006C4CCA">
        <w:rPr>
          <w:rFonts w:asciiTheme="majorBidi" w:hAnsiTheme="majorBidi" w:cstheme="majorBidi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C4CCA">
        <w:rPr>
          <w:rFonts w:asciiTheme="majorBidi" w:hAnsiTheme="majorBidi" w:cstheme="majorBidi"/>
        </w:rPr>
        <w:br/>
      </w:r>
      <w:r w:rsidR="00D01652" w:rsidRPr="006C4CCA">
        <w:rPr>
          <w:rFonts w:asciiTheme="majorBidi" w:hAnsiTheme="majorBidi" w:cstheme="majorBidi"/>
          <w:cs/>
        </w:rPr>
        <w:t xml:space="preserve">บริษัทย่อยสำหรับปีสิ้นสุดวันที่ </w:t>
      </w:r>
      <w:r w:rsidR="005B380D" w:rsidRPr="006C4CCA">
        <w:rPr>
          <w:rFonts w:asciiTheme="majorBidi" w:hAnsiTheme="majorBidi" w:cstheme="majorBidi"/>
        </w:rPr>
        <w:t>31</w:t>
      </w:r>
      <w:r w:rsidR="00222EA1">
        <w:rPr>
          <w:rFonts w:asciiTheme="majorBidi" w:hAnsiTheme="majorBidi" w:cstheme="majorBidi"/>
        </w:rPr>
        <w:t xml:space="preserve"> </w:t>
      </w:r>
      <w:r w:rsidR="00D01652" w:rsidRPr="006C4CCA">
        <w:rPr>
          <w:rFonts w:asciiTheme="majorBidi" w:hAnsiTheme="majorBidi" w:cstheme="majorBidi"/>
          <w:cs/>
        </w:rPr>
        <w:t xml:space="preserve">ธันวาคม </w:t>
      </w:r>
      <w:r w:rsidR="006C0BD7" w:rsidRPr="006C4CCA">
        <w:rPr>
          <w:rFonts w:asciiTheme="majorBidi" w:hAnsiTheme="majorBidi" w:cstheme="majorBidi"/>
        </w:rPr>
        <w:t>256</w:t>
      </w:r>
      <w:r w:rsidR="008042B1">
        <w:rPr>
          <w:rFonts w:asciiTheme="majorBidi" w:hAnsiTheme="majorBidi" w:cstheme="majorBidi"/>
        </w:rPr>
        <w:t>5</w:t>
      </w:r>
    </w:p>
    <w:p w14:paraId="4D63BB00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4B38A0BF" w14:textId="2B224EB9" w:rsidR="00C604EF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190B9D">
        <w:rPr>
          <w:rFonts w:asciiTheme="majorBidi" w:hAnsiTheme="majorBidi" w:cstheme="majorBidi" w:hint="cs"/>
          <w:cs/>
        </w:rPr>
        <w:t xml:space="preserve"> </w:t>
      </w:r>
      <w:r w:rsidRPr="006C4CCA">
        <w:rPr>
          <w:rFonts w:asciiTheme="majorBidi" w:hAnsiTheme="majorBidi" w:cstheme="majorBidi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6C4CCA">
        <w:rPr>
          <w:rFonts w:asciiTheme="majorBidi" w:hAnsiTheme="majorBidi" w:cstheme="majorBidi"/>
        </w:rPr>
        <w:t>31</w:t>
      </w:r>
      <w:r w:rsidRPr="006C4CCA">
        <w:rPr>
          <w:rFonts w:asciiTheme="majorBidi" w:hAnsiTheme="majorBidi" w:cstheme="majorBidi"/>
          <w:cs/>
        </w:rPr>
        <w:t xml:space="preserve"> ธันวาคม </w:t>
      </w:r>
      <w:r w:rsidR="006C0BD7" w:rsidRPr="006C4CCA">
        <w:rPr>
          <w:rFonts w:asciiTheme="majorBidi" w:hAnsiTheme="majorBidi" w:cstheme="majorBidi"/>
        </w:rPr>
        <w:t>256</w:t>
      </w:r>
      <w:r w:rsidR="008042B1">
        <w:rPr>
          <w:rFonts w:asciiTheme="majorBidi" w:hAnsiTheme="majorBidi" w:cstheme="majorBidi"/>
        </w:rPr>
        <w:t>5</w:t>
      </w:r>
      <w:r w:rsidRPr="006C4CCA">
        <w:rPr>
          <w:rFonts w:asciiTheme="majorBidi" w:hAnsiTheme="majorBidi" w:cstheme="majorBidi"/>
          <w:cs/>
        </w:rPr>
        <w:t xml:space="preserve"> </w:t>
      </w:r>
    </w:p>
    <w:p w14:paraId="5E32EBE4" w14:textId="77777777" w:rsidR="009F5B6D" w:rsidRDefault="009F5B6D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8165E0F" w14:textId="77777777" w:rsidR="009030AC" w:rsidRPr="006C4CCA" w:rsidRDefault="009030AC" w:rsidP="006B787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</w:tabs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231ACD" w14:textId="028F94F3" w:rsidR="009030AC" w:rsidRPr="004D5780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498FA" w14:textId="04C6A6C4" w:rsidR="00433892" w:rsidRPr="006C4CCA" w:rsidRDefault="006E656E" w:rsidP="00E0503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2"/>
        </w:rPr>
      </w:pPr>
      <w:r w:rsidRPr="006C4CCA">
        <w:rPr>
          <w:rFonts w:asciiTheme="majorBidi" w:hAnsiTheme="majorBidi" w:cstheme="majorBidi"/>
          <w:b/>
          <w:spacing w:val="-2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702B515D" w14:textId="77777777" w:rsidR="0061249F" w:rsidRPr="004D5780" w:rsidRDefault="0061249F" w:rsidP="00612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olor w:val="000000" w:themeColor="text1"/>
          <w:shd w:val="clear" w:color="auto" w:fill="D9D9D9" w:themeFill="background1" w:themeFillShade="D9"/>
          <w:cs/>
        </w:rPr>
      </w:pPr>
    </w:p>
    <w:tbl>
      <w:tblPr>
        <w:tblW w:w="920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39"/>
        <w:gridCol w:w="1080"/>
        <w:gridCol w:w="180"/>
        <w:gridCol w:w="1080"/>
        <w:gridCol w:w="180"/>
        <w:gridCol w:w="1080"/>
        <w:gridCol w:w="180"/>
        <w:gridCol w:w="1081"/>
      </w:tblGrid>
      <w:tr w:rsidR="0061249F" w:rsidRPr="006C4CCA" w14:paraId="39D92B4B" w14:textId="77777777" w:rsidTr="006B7879">
        <w:trPr>
          <w:cantSplit/>
          <w:tblHeader/>
        </w:trPr>
        <w:tc>
          <w:tcPr>
            <w:tcW w:w="4339" w:type="dxa"/>
          </w:tcPr>
          <w:p w14:paraId="48DD581E" w14:textId="77777777" w:rsidR="0061249F" w:rsidRPr="006C4CCA" w:rsidRDefault="0061249F" w:rsidP="003664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6E8A5023" w14:textId="77777777" w:rsidR="0061249F" w:rsidRPr="006C4CCA" w:rsidRDefault="0061249F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1" w:type="dxa"/>
            <w:gridSpan w:val="4"/>
          </w:tcPr>
          <w:p w14:paraId="4B31355E" w14:textId="77777777" w:rsidR="0061249F" w:rsidRPr="006C4CCA" w:rsidRDefault="0061249F" w:rsidP="003664A2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249F" w:rsidRPr="006C4CCA" w14:paraId="58E62DF8" w14:textId="77777777" w:rsidTr="006B7879">
        <w:trPr>
          <w:cantSplit/>
          <w:tblHeader/>
        </w:trPr>
        <w:tc>
          <w:tcPr>
            <w:tcW w:w="4339" w:type="dxa"/>
          </w:tcPr>
          <w:p w14:paraId="5B5EB569" w14:textId="38196911" w:rsidR="0061249F" w:rsidRPr="00774D2B" w:rsidRDefault="00EB1781" w:rsidP="006124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>
              <w:rPr>
                <w:rFonts w:asciiTheme="majorBidi" w:hAnsiTheme="majorBidi" w:cs="Times New Roman"/>
                <w:b/>
                <w:bCs/>
                <w:i/>
                <w:iCs/>
                <w:sz w:val="30"/>
                <w:szCs w:val="30"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</w:tcPr>
          <w:p w14:paraId="5B625CD4" w14:textId="0D68D0CC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67900921" w14:textId="77777777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BB2835" w14:textId="067E45D2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6023E56" w14:textId="77777777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E5537" w14:textId="6D80BD4A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59B7EF14" w14:textId="77777777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5BB2C7" w14:textId="0F5EF7BD" w:rsidR="0061249F" w:rsidRPr="006C4CCA" w:rsidRDefault="0061249F" w:rsidP="0061249F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61249F" w:rsidRPr="006C4CCA" w14:paraId="365D74C0" w14:textId="77777777" w:rsidTr="006B7879">
        <w:trPr>
          <w:cantSplit/>
          <w:tblHeader/>
        </w:trPr>
        <w:tc>
          <w:tcPr>
            <w:tcW w:w="4339" w:type="dxa"/>
          </w:tcPr>
          <w:p w14:paraId="117E6D59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61" w:type="dxa"/>
            <w:gridSpan w:val="7"/>
          </w:tcPr>
          <w:p w14:paraId="3A35A090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1249F" w:rsidRPr="006C4CCA" w14:paraId="3214006D" w14:textId="77777777" w:rsidTr="006B7879">
        <w:trPr>
          <w:cantSplit/>
        </w:trPr>
        <w:tc>
          <w:tcPr>
            <w:tcW w:w="4339" w:type="dxa"/>
            <w:vAlign w:val="bottom"/>
          </w:tcPr>
          <w:p w14:paraId="3A54CBAF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บริษัทใหญ่สูงสุด</w:t>
            </w:r>
          </w:p>
        </w:tc>
        <w:tc>
          <w:tcPr>
            <w:tcW w:w="1080" w:type="dxa"/>
          </w:tcPr>
          <w:p w14:paraId="6216BB8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645A0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9DB72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7499D5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E25B1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38E2AD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05CC58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C3" w:rsidRPr="006C4CCA" w14:paraId="65E6A6CC" w14:textId="77777777" w:rsidTr="006B7879">
        <w:trPr>
          <w:cantSplit/>
        </w:trPr>
        <w:tc>
          <w:tcPr>
            <w:tcW w:w="4339" w:type="dxa"/>
            <w:vAlign w:val="bottom"/>
          </w:tcPr>
          <w:p w14:paraId="44612AA4" w14:textId="77777777" w:rsidR="007400C3" w:rsidRPr="006C4CCA" w:rsidRDefault="007400C3" w:rsidP="007400C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5EADB5A2" w14:textId="47725801" w:rsidR="007400C3" w:rsidRPr="006C4CCA" w:rsidRDefault="00D30A42" w:rsidP="007400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180" w:type="dxa"/>
          </w:tcPr>
          <w:p w14:paraId="491E02CF" w14:textId="77777777" w:rsidR="007400C3" w:rsidRPr="006C4CCA" w:rsidRDefault="007400C3" w:rsidP="007400C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5E9BD0" w14:textId="1E4D61C6" w:rsidR="007400C3" w:rsidRPr="006C4CCA" w:rsidRDefault="007400C3" w:rsidP="007400C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80" w:type="dxa"/>
          </w:tcPr>
          <w:p w14:paraId="0B8C4186" w14:textId="77777777" w:rsidR="007400C3" w:rsidRPr="006C4CCA" w:rsidRDefault="007400C3" w:rsidP="007400C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A65AF" w14:textId="1B1A3AF3" w:rsidR="007400C3" w:rsidRPr="006C4CCA" w:rsidRDefault="00D30A42" w:rsidP="007400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188</w:t>
            </w:r>
          </w:p>
        </w:tc>
        <w:tc>
          <w:tcPr>
            <w:tcW w:w="180" w:type="dxa"/>
          </w:tcPr>
          <w:p w14:paraId="6FDBA04C" w14:textId="77777777" w:rsidR="007400C3" w:rsidRPr="006C4CCA" w:rsidRDefault="007400C3" w:rsidP="007400C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A16683" w14:textId="6A8A26E3" w:rsidR="007400C3" w:rsidRPr="006C4CCA" w:rsidRDefault="007400C3" w:rsidP="007400C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123</w:t>
            </w:r>
          </w:p>
        </w:tc>
      </w:tr>
      <w:tr w:rsidR="007400C3" w:rsidRPr="006C4CCA" w14:paraId="38B239E5" w14:textId="77777777" w:rsidTr="006B7879">
        <w:trPr>
          <w:cantSplit/>
        </w:trPr>
        <w:tc>
          <w:tcPr>
            <w:tcW w:w="4339" w:type="dxa"/>
            <w:vAlign w:val="bottom"/>
          </w:tcPr>
          <w:p w14:paraId="5C99DFF0" w14:textId="77777777" w:rsidR="007400C3" w:rsidRPr="006C4CCA" w:rsidRDefault="007400C3" w:rsidP="007400C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630CF62" w14:textId="2CA127B9" w:rsidR="007400C3" w:rsidRPr="006C4CCA" w:rsidRDefault="00D30A42" w:rsidP="007400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80" w:type="dxa"/>
          </w:tcPr>
          <w:p w14:paraId="6990AA3B" w14:textId="77777777" w:rsidR="007400C3" w:rsidRPr="006C4CCA" w:rsidRDefault="007400C3" w:rsidP="007400C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DF8C25" w14:textId="0E1B91E8" w:rsidR="007400C3" w:rsidRPr="006C4CCA" w:rsidRDefault="007400C3" w:rsidP="007400C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80" w:type="dxa"/>
          </w:tcPr>
          <w:p w14:paraId="34106B2B" w14:textId="77777777" w:rsidR="007400C3" w:rsidRPr="006C4CCA" w:rsidRDefault="007400C3" w:rsidP="007400C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C10AF" w14:textId="2F1D7FBB" w:rsidR="007400C3" w:rsidRPr="006C4CCA" w:rsidRDefault="00D30A42" w:rsidP="007400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166</w:t>
            </w:r>
          </w:p>
        </w:tc>
        <w:tc>
          <w:tcPr>
            <w:tcW w:w="180" w:type="dxa"/>
          </w:tcPr>
          <w:p w14:paraId="1F48EF08" w14:textId="77777777" w:rsidR="007400C3" w:rsidRPr="006C4CCA" w:rsidRDefault="007400C3" w:rsidP="007400C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06B749" w14:textId="733F0877" w:rsidR="007400C3" w:rsidRPr="006C4CCA" w:rsidRDefault="007400C3" w:rsidP="007400C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173</w:t>
            </w:r>
          </w:p>
        </w:tc>
      </w:tr>
    </w:tbl>
    <w:p w14:paraId="1043645B" w14:textId="046DA046" w:rsidR="0061249F" w:rsidRDefault="0061249F">
      <w:r>
        <w:br w:type="page"/>
      </w:r>
    </w:p>
    <w:tbl>
      <w:tblPr>
        <w:tblW w:w="920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0"/>
        <w:gridCol w:w="1080"/>
        <w:gridCol w:w="180"/>
        <w:gridCol w:w="1080"/>
        <w:gridCol w:w="180"/>
        <w:gridCol w:w="1010"/>
      </w:tblGrid>
      <w:tr w:rsidR="0061249F" w:rsidRPr="006C4CCA" w14:paraId="04C47AAC" w14:textId="77777777" w:rsidTr="006B7879">
        <w:trPr>
          <w:cantSplit/>
          <w:tblHeader/>
        </w:trPr>
        <w:tc>
          <w:tcPr>
            <w:tcW w:w="4500" w:type="dxa"/>
          </w:tcPr>
          <w:p w14:paraId="4BD30D91" w14:textId="77777777" w:rsidR="0061249F" w:rsidRPr="006C4CCA" w:rsidRDefault="0061249F" w:rsidP="003664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7ABC50E2" w14:textId="77777777" w:rsidR="0061249F" w:rsidRPr="006C4CCA" w:rsidRDefault="0061249F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50" w:type="dxa"/>
            <w:gridSpan w:val="4"/>
          </w:tcPr>
          <w:p w14:paraId="2577ECCF" w14:textId="77777777" w:rsidR="0061249F" w:rsidRPr="006C4CCA" w:rsidRDefault="0061249F" w:rsidP="003664A2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249F" w:rsidRPr="006C4CCA" w14:paraId="5FF02EB9" w14:textId="77777777" w:rsidTr="006B7879">
        <w:trPr>
          <w:cantSplit/>
          <w:tblHeader/>
        </w:trPr>
        <w:tc>
          <w:tcPr>
            <w:tcW w:w="4500" w:type="dxa"/>
          </w:tcPr>
          <w:p w14:paraId="00A2D82D" w14:textId="6C05D14B" w:rsidR="0061249F" w:rsidRPr="00774D2B" w:rsidRDefault="008119B7" w:rsidP="003664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>
              <w:rPr>
                <w:rFonts w:asciiTheme="majorBidi" w:hAnsiTheme="majorBidi" w:cs="Times New Roman"/>
                <w:b/>
                <w:bCs/>
                <w:i/>
                <w:iCs/>
                <w:sz w:val="30"/>
                <w:szCs w:val="30"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024BF8F7" w14:textId="77777777" w:rsidR="0061249F" w:rsidRPr="006C4CCA" w:rsidRDefault="0061249F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79ABB34" w14:textId="77777777" w:rsidR="0061249F" w:rsidRPr="006C4CCA" w:rsidRDefault="0061249F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C83F4" w14:textId="77777777" w:rsidR="0061249F" w:rsidRPr="006C4CCA" w:rsidRDefault="0061249F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92F12DC" w14:textId="77777777" w:rsidR="0061249F" w:rsidRPr="006C4CCA" w:rsidRDefault="0061249F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37F5A" w14:textId="77777777" w:rsidR="0061249F" w:rsidRPr="006C4CCA" w:rsidRDefault="0061249F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11697C16" w14:textId="77777777" w:rsidR="0061249F" w:rsidRPr="006C4CCA" w:rsidRDefault="0061249F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6CA0A0C" w14:textId="77777777" w:rsidR="0061249F" w:rsidRPr="006C4CCA" w:rsidRDefault="0061249F" w:rsidP="003664A2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61249F" w:rsidRPr="006C4CCA" w14:paraId="72F4F7A7" w14:textId="77777777" w:rsidTr="006B7879">
        <w:trPr>
          <w:cantSplit/>
          <w:tblHeader/>
        </w:trPr>
        <w:tc>
          <w:tcPr>
            <w:tcW w:w="4500" w:type="dxa"/>
          </w:tcPr>
          <w:p w14:paraId="1C3D4A2C" w14:textId="77777777" w:rsidR="0061249F" w:rsidRPr="006C4CCA" w:rsidRDefault="0061249F" w:rsidP="003664A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00" w:type="dxa"/>
            <w:gridSpan w:val="7"/>
          </w:tcPr>
          <w:p w14:paraId="76534117" w14:textId="77777777" w:rsidR="0061249F" w:rsidRPr="006C4CCA" w:rsidRDefault="0061249F" w:rsidP="003664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1249F" w:rsidRPr="006C4CCA" w14:paraId="594D57CB" w14:textId="77777777" w:rsidTr="006B7879">
        <w:trPr>
          <w:cantSplit/>
        </w:trPr>
        <w:tc>
          <w:tcPr>
            <w:tcW w:w="4500" w:type="dxa"/>
          </w:tcPr>
          <w:p w14:paraId="337FE154" w14:textId="20524C3C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4BF4334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FE383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A805A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FEEF665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F6924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216BDC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B33B257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A42" w:rsidRPr="006C4CCA" w14:paraId="159E30F3" w14:textId="77777777" w:rsidTr="006B7879">
        <w:trPr>
          <w:cantSplit/>
        </w:trPr>
        <w:tc>
          <w:tcPr>
            <w:tcW w:w="4500" w:type="dxa"/>
            <w:vAlign w:val="bottom"/>
          </w:tcPr>
          <w:p w14:paraId="072DFCB0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</w:rPr>
            </w:pPr>
            <w:r w:rsidRPr="005B22CE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990" w:type="dxa"/>
          </w:tcPr>
          <w:p w14:paraId="0A439BAC" w14:textId="3F332D0A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6,993</w:t>
            </w:r>
          </w:p>
        </w:tc>
        <w:tc>
          <w:tcPr>
            <w:tcW w:w="180" w:type="dxa"/>
          </w:tcPr>
          <w:p w14:paraId="5EB7BDA5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34A91" w14:textId="38A006C4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9,906</w:t>
            </w:r>
          </w:p>
        </w:tc>
        <w:tc>
          <w:tcPr>
            <w:tcW w:w="180" w:type="dxa"/>
          </w:tcPr>
          <w:p w14:paraId="15807E89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309C9" w14:textId="53186D7C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71B50D1" w14:textId="77777777" w:rsidR="00D30A42" w:rsidRPr="00650910" w:rsidDel="00BB28A9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DF831DF" w14:textId="67DE8122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D30A42" w:rsidRPr="006C4CCA" w14:paraId="6A14F590" w14:textId="77777777" w:rsidTr="006B7879">
        <w:trPr>
          <w:cantSplit/>
        </w:trPr>
        <w:tc>
          <w:tcPr>
            <w:tcW w:w="4500" w:type="dxa"/>
            <w:vAlign w:val="bottom"/>
          </w:tcPr>
          <w:p w14:paraId="70C89432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990" w:type="dxa"/>
          </w:tcPr>
          <w:p w14:paraId="59EA2BA9" w14:textId="2953A3DD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6,866</w:t>
            </w:r>
          </w:p>
        </w:tc>
        <w:tc>
          <w:tcPr>
            <w:tcW w:w="180" w:type="dxa"/>
          </w:tcPr>
          <w:p w14:paraId="0799E903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CB9CF" w14:textId="50B1B0E5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8,571</w:t>
            </w:r>
          </w:p>
        </w:tc>
        <w:tc>
          <w:tcPr>
            <w:tcW w:w="180" w:type="dxa"/>
          </w:tcPr>
          <w:p w14:paraId="4FC109FF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966A3" w14:textId="6B2D1B84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6,866</w:t>
            </w:r>
          </w:p>
        </w:tc>
        <w:tc>
          <w:tcPr>
            <w:tcW w:w="180" w:type="dxa"/>
          </w:tcPr>
          <w:p w14:paraId="6CD33D60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E6749F" w14:textId="2F01F61F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8,571</w:t>
            </w:r>
          </w:p>
        </w:tc>
      </w:tr>
      <w:tr w:rsidR="00D30A42" w:rsidRPr="006C4CCA" w14:paraId="2DA2B712" w14:textId="77777777" w:rsidTr="006B7879">
        <w:trPr>
          <w:cantSplit/>
        </w:trPr>
        <w:tc>
          <w:tcPr>
            <w:tcW w:w="4500" w:type="dxa"/>
            <w:vAlign w:val="bottom"/>
          </w:tcPr>
          <w:p w14:paraId="411D949E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990" w:type="dxa"/>
          </w:tcPr>
          <w:p w14:paraId="26DB3C2E" w14:textId="08C216DA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80" w:type="dxa"/>
          </w:tcPr>
          <w:p w14:paraId="43A06ED4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884BE" w14:textId="54E66082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80" w:type="dxa"/>
          </w:tcPr>
          <w:p w14:paraId="33996309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92D68" w14:textId="3C857F41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</w:t>
            </w:r>
          </w:p>
        </w:tc>
        <w:tc>
          <w:tcPr>
            <w:tcW w:w="180" w:type="dxa"/>
          </w:tcPr>
          <w:p w14:paraId="29CFC028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20B7C0D" w14:textId="6ACAAA04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</w:t>
            </w:r>
          </w:p>
        </w:tc>
      </w:tr>
      <w:tr w:rsidR="00D30A42" w:rsidRPr="006C4CCA" w14:paraId="549D8A7B" w14:textId="77777777" w:rsidTr="006B7879">
        <w:trPr>
          <w:cantSplit/>
        </w:trPr>
        <w:tc>
          <w:tcPr>
            <w:tcW w:w="4500" w:type="dxa"/>
            <w:vAlign w:val="bottom"/>
          </w:tcPr>
          <w:p w14:paraId="5655F7CB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B1000CF" w14:textId="36E20D32" w:rsidR="00D30A42" w:rsidRPr="00F008B7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08B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008B7" w:rsidRPr="00F008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6FFBEBC6" w14:textId="77777777" w:rsidR="00D30A42" w:rsidRPr="00F008B7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0FE52" w14:textId="2460AE7B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80" w:type="dxa"/>
          </w:tcPr>
          <w:p w14:paraId="0B795F24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3A944" w14:textId="686FB475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691</w:t>
            </w:r>
          </w:p>
        </w:tc>
        <w:tc>
          <w:tcPr>
            <w:tcW w:w="180" w:type="dxa"/>
          </w:tcPr>
          <w:p w14:paraId="20C17098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809375C" w14:textId="41431B3A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650</w:t>
            </w:r>
          </w:p>
        </w:tc>
      </w:tr>
      <w:tr w:rsidR="00D30A42" w:rsidRPr="006C4CCA" w14:paraId="0B1B264B" w14:textId="77777777" w:rsidTr="006B7879">
        <w:trPr>
          <w:cantSplit/>
        </w:trPr>
        <w:tc>
          <w:tcPr>
            <w:tcW w:w="4500" w:type="dxa"/>
            <w:vAlign w:val="bottom"/>
          </w:tcPr>
          <w:p w14:paraId="3AD66428" w14:textId="77777777" w:rsidR="00D30A42" w:rsidRPr="004D5780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DCD1358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6BF561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15EFB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95ADBB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6C42A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1041F1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1BEADB8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A42" w:rsidRPr="006C4CCA" w14:paraId="72941D7D" w14:textId="77777777" w:rsidTr="006B7879">
        <w:trPr>
          <w:cantSplit/>
        </w:trPr>
        <w:tc>
          <w:tcPr>
            <w:tcW w:w="4500" w:type="dxa"/>
            <w:vAlign w:val="bottom"/>
          </w:tcPr>
          <w:p w14:paraId="2B98B270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C023D16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EE2762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9A723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3DEBAE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73B1F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3BD9F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0BE60CC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A42" w:rsidRPr="006C4CCA" w14:paraId="46BDACCA" w14:textId="77777777" w:rsidTr="006B7879">
        <w:trPr>
          <w:cantSplit/>
        </w:trPr>
        <w:tc>
          <w:tcPr>
            <w:tcW w:w="4500" w:type="dxa"/>
            <w:vAlign w:val="bottom"/>
          </w:tcPr>
          <w:p w14:paraId="373C4B22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990" w:type="dxa"/>
          </w:tcPr>
          <w:p w14:paraId="1F1B219C" w14:textId="4AD8286C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E5115F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85016" w14:textId="50A62A95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854F75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611D2" w14:textId="206AD029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D2688B9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A57D61B" w14:textId="03F0F6AF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</w:t>
            </w:r>
          </w:p>
        </w:tc>
      </w:tr>
      <w:tr w:rsidR="00D30A42" w:rsidRPr="006C4CCA" w14:paraId="1E57FEE3" w14:textId="77777777" w:rsidTr="006B7879">
        <w:trPr>
          <w:cantSplit/>
        </w:trPr>
        <w:tc>
          <w:tcPr>
            <w:tcW w:w="4500" w:type="dxa"/>
            <w:vAlign w:val="bottom"/>
          </w:tcPr>
          <w:p w14:paraId="759A9932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6F40EDF" w14:textId="6193A58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EB56A8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8361C" w14:textId="03B05F53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F0AA29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CC681" w14:textId="3CC07EB3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180" w:type="dxa"/>
          </w:tcPr>
          <w:p w14:paraId="62181402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0C48610" w14:textId="463E8E42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</w:tr>
      <w:tr w:rsidR="00D30A42" w:rsidRPr="006C4CCA" w14:paraId="1181B4DD" w14:textId="77777777" w:rsidTr="006B7879">
        <w:trPr>
          <w:cantSplit/>
          <w:trHeight w:val="225"/>
        </w:trPr>
        <w:tc>
          <w:tcPr>
            <w:tcW w:w="4500" w:type="dxa"/>
            <w:vAlign w:val="bottom"/>
          </w:tcPr>
          <w:p w14:paraId="30DA1399" w14:textId="77777777" w:rsidR="00D30A42" w:rsidRPr="004D5780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92E92D9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4667F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D03E8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ABB918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89115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C12916B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F61AEF4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30A42" w:rsidRPr="006C4CCA" w14:paraId="0B6E3020" w14:textId="77777777" w:rsidTr="006B7879">
        <w:trPr>
          <w:cantSplit/>
          <w:trHeight w:val="272"/>
        </w:trPr>
        <w:tc>
          <w:tcPr>
            <w:tcW w:w="4500" w:type="dxa"/>
          </w:tcPr>
          <w:p w14:paraId="38043D41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990" w:type="dxa"/>
          </w:tcPr>
          <w:p w14:paraId="15AEBE95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D2170B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AF4AF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9C8CD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91141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657A79A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BC5B99B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A42" w:rsidRPr="006C4CCA" w14:paraId="76B0FD16" w14:textId="77777777" w:rsidTr="006B7879">
        <w:trPr>
          <w:cantSplit/>
          <w:trHeight w:val="272"/>
        </w:trPr>
        <w:tc>
          <w:tcPr>
            <w:tcW w:w="4500" w:type="dxa"/>
          </w:tcPr>
          <w:p w14:paraId="1D38F3AC" w14:textId="3715204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990" w:type="dxa"/>
          </w:tcPr>
          <w:p w14:paraId="2CE8E23B" w14:textId="78421444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2,767</w:t>
            </w:r>
          </w:p>
        </w:tc>
        <w:tc>
          <w:tcPr>
            <w:tcW w:w="180" w:type="dxa"/>
          </w:tcPr>
          <w:p w14:paraId="7D3BB59D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6B35379" w14:textId="2610116F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964A82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B53951" w14:textId="3FC96FA5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6494F7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</w:tcPr>
          <w:p w14:paraId="5CB3BEF1" w14:textId="3EC3D6D3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0A42" w:rsidRPr="006C4CCA" w14:paraId="696A0F2A" w14:textId="77777777" w:rsidTr="006B7879">
        <w:trPr>
          <w:cantSplit/>
          <w:trHeight w:val="272"/>
        </w:trPr>
        <w:tc>
          <w:tcPr>
            <w:tcW w:w="4500" w:type="dxa"/>
          </w:tcPr>
          <w:p w14:paraId="46BB286F" w14:textId="61DDBF99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990" w:type="dxa"/>
          </w:tcPr>
          <w:p w14:paraId="150B146D" w14:textId="1A1067F2" w:rsidR="00D30A42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80" w:type="dxa"/>
          </w:tcPr>
          <w:p w14:paraId="651B54DD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93961F" w14:textId="7ECBE429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180" w:type="dxa"/>
          </w:tcPr>
          <w:p w14:paraId="0CF31C6D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5962A0F" w14:textId="2DCCE5E2" w:rsidR="00D30A42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80" w:type="dxa"/>
          </w:tcPr>
          <w:p w14:paraId="4CD85E96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</w:tcPr>
          <w:p w14:paraId="23B171DE" w14:textId="7B3A5291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</w:tr>
      <w:tr w:rsidR="00D30A42" w:rsidRPr="006C4CCA" w14:paraId="35749983" w14:textId="77777777" w:rsidTr="006B7879">
        <w:trPr>
          <w:cantSplit/>
          <w:trHeight w:val="272"/>
        </w:trPr>
        <w:tc>
          <w:tcPr>
            <w:tcW w:w="4500" w:type="dxa"/>
          </w:tcPr>
          <w:p w14:paraId="7EEA3784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A60ACF9" w14:textId="0270707B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69D8CD8E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D52BF97" w14:textId="7B4BB60C" w:rsidR="00D30A42" w:rsidRPr="00EA2CED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180" w:type="dxa"/>
          </w:tcPr>
          <w:p w14:paraId="2A8CD920" w14:textId="77777777" w:rsidR="00D30A42" w:rsidRPr="00EA2CED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726F39" w14:textId="289BD9E2" w:rsidR="00D30A42" w:rsidRPr="00EA2CED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</w:tcPr>
          <w:p w14:paraId="5921CC4D" w14:textId="77777777" w:rsidR="00D30A42" w:rsidRPr="00EA2CED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</w:tcPr>
          <w:p w14:paraId="00A783B6" w14:textId="1D99A805" w:rsidR="00D30A42" w:rsidRPr="00EA2CED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</w:tr>
      <w:tr w:rsidR="00D30A42" w:rsidRPr="006C4CCA" w14:paraId="743BFE98" w14:textId="77777777" w:rsidTr="006B7879">
        <w:trPr>
          <w:cantSplit/>
          <w:trHeight w:val="272"/>
        </w:trPr>
        <w:tc>
          <w:tcPr>
            <w:tcW w:w="4500" w:type="dxa"/>
          </w:tcPr>
          <w:p w14:paraId="5531F980" w14:textId="77777777" w:rsidR="00D30A42" w:rsidRPr="004D5780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93D90AB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E3E2E9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84E8F9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EA7A9C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56EB0EE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86507D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</w:tcPr>
          <w:p w14:paraId="75CA7D76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0A42" w:rsidRPr="006C4CCA" w14:paraId="189274AF" w14:textId="77777777" w:rsidTr="006B7879">
        <w:trPr>
          <w:cantSplit/>
          <w:trHeight w:val="272"/>
        </w:trPr>
        <w:tc>
          <w:tcPr>
            <w:tcW w:w="4500" w:type="dxa"/>
          </w:tcPr>
          <w:p w14:paraId="3CA2FF2F" w14:textId="77777777" w:rsidR="00D30A42" w:rsidRPr="006C4CCA" w:rsidRDefault="00D30A42" w:rsidP="00D30A4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5424928D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171B51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FC214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452FF6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DE123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AC2BD5B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BE70407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A42" w:rsidRPr="006C4CCA" w14:paraId="6C0BCCFD" w14:textId="77777777" w:rsidTr="006B7879">
        <w:trPr>
          <w:cantSplit/>
          <w:trHeight w:val="272"/>
        </w:trPr>
        <w:tc>
          <w:tcPr>
            <w:tcW w:w="4500" w:type="dxa"/>
          </w:tcPr>
          <w:p w14:paraId="45932608" w14:textId="77777777" w:rsidR="00D30A42" w:rsidRPr="006C4CCA" w:rsidRDefault="00D30A42" w:rsidP="00D30A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37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  <w:r w:rsidRPr="006C4C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</w:tcPr>
          <w:p w14:paraId="3926CD2F" w14:textId="2E97CFB0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15,307</w:t>
            </w:r>
          </w:p>
        </w:tc>
        <w:tc>
          <w:tcPr>
            <w:tcW w:w="180" w:type="dxa"/>
          </w:tcPr>
          <w:p w14:paraId="209A5A78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D71A1" w14:textId="4561D174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10,573</w:t>
            </w:r>
          </w:p>
        </w:tc>
        <w:tc>
          <w:tcPr>
            <w:tcW w:w="180" w:type="dxa"/>
          </w:tcPr>
          <w:p w14:paraId="394D04A1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777D8" w14:textId="7E027137" w:rsidR="00D30A42" w:rsidRPr="00650910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15,307</w:t>
            </w:r>
          </w:p>
        </w:tc>
        <w:tc>
          <w:tcPr>
            <w:tcW w:w="180" w:type="dxa"/>
          </w:tcPr>
          <w:p w14:paraId="4B7D6DC3" w14:textId="77777777" w:rsidR="00D30A42" w:rsidRPr="00650910" w:rsidRDefault="00D30A42" w:rsidP="00D30A4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5E8B8F1" w14:textId="5182DA68" w:rsidR="00D30A42" w:rsidRPr="00650910" w:rsidRDefault="00D30A42" w:rsidP="00D30A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10,573</w:t>
            </w:r>
          </w:p>
        </w:tc>
      </w:tr>
    </w:tbl>
    <w:p w14:paraId="37CFA015" w14:textId="77777777" w:rsidR="0061249F" w:rsidRPr="004D5780" w:rsidRDefault="0061249F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</w:rPr>
      </w:pPr>
    </w:p>
    <w:tbl>
      <w:tblPr>
        <w:tblW w:w="919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81"/>
        <w:gridCol w:w="989"/>
        <w:gridCol w:w="180"/>
        <w:gridCol w:w="1080"/>
        <w:gridCol w:w="180"/>
        <w:gridCol w:w="1001"/>
      </w:tblGrid>
      <w:tr w:rsidR="00131E73" w:rsidRPr="006C4CCA" w14:paraId="0E828F5A" w14:textId="77777777" w:rsidTr="00A829EB">
        <w:trPr>
          <w:cantSplit/>
          <w:trHeight w:val="407"/>
          <w:tblHeader/>
        </w:trPr>
        <w:tc>
          <w:tcPr>
            <w:tcW w:w="4590" w:type="dxa"/>
          </w:tcPr>
          <w:p w14:paraId="670E7BA1" w14:textId="77777777" w:rsidR="00131E73" w:rsidRPr="006C4CCA" w:rsidRDefault="00131E73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C273A80" w14:textId="7D59F30F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FC27D4" w14:textId="77777777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6C5185B0" w14:textId="3D5CA23D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10BB" w:rsidRPr="006C4CCA" w14:paraId="008AF594" w14:textId="77777777" w:rsidTr="00A829EB">
        <w:trPr>
          <w:cantSplit/>
          <w:trHeight w:val="407"/>
          <w:tblHeader/>
        </w:trPr>
        <w:tc>
          <w:tcPr>
            <w:tcW w:w="4590" w:type="dxa"/>
          </w:tcPr>
          <w:p w14:paraId="3477DDE7" w14:textId="15DDF471" w:rsidR="00E010BB" w:rsidRPr="006C4CCA" w:rsidRDefault="00E010BB" w:rsidP="00E010BB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88C4CD" w14:textId="70EFC8AF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1AF2DD2B" w14:textId="77777777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21B754A" w14:textId="77777777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26F7A57" w14:textId="77777777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52928" w14:textId="2E54FA13" w:rsidR="00E010BB" w:rsidRPr="006C4CCA" w:rsidRDefault="00E010BB" w:rsidP="006B7879">
            <w:pPr>
              <w:pStyle w:val="acctmergecolhdg"/>
              <w:spacing w:line="240" w:lineRule="auto"/>
              <w:ind w:left="-80" w:right="-7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5F8BD4C" w14:textId="77777777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282D750" w14:textId="5D3A1054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010BB" w:rsidRPr="006C4CCA" w14:paraId="62B89874" w14:textId="77777777" w:rsidTr="00A829EB">
        <w:trPr>
          <w:cantSplit/>
          <w:trHeight w:val="144"/>
          <w:tblHeader/>
        </w:trPr>
        <w:tc>
          <w:tcPr>
            <w:tcW w:w="4590" w:type="dxa"/>
          </w:tcPr>
          <w:p w14:paraId="6DFBD640" w14:textId="0F39C286" w:rsidR="00E010BB" w:rsidRPr="006C4CCA" w:rsidRDefault="00E010BB" w:rsidP="00E010BB">
            <w:pPr>
              <w:pStyle w:val="acctfourfigures"/>
              <w:tabs>
                <w:tab w:val="left" w:pos="375"/>
              </w:tabs>
              <w:spacing w:line="240" w:lineRule="auto"/>
              <w:ind w:left="4" w:right="-165" w:firstLine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90" w:type="dxa"/>
          </w:tcPr>
          <w:p w14:paraId="71574AE3" w14:textId="16CEEFF4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3CE0D296" w14:textId="77777777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7FBA288" w14:textId="4FC45FFD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B96ED4F" w14:textId="77777777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AC87D" w14:textId="72D0830C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68A469E" w14:textId="77777777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C3E1C1" w14:textId="7865773F" w:rsidR="00E010BB" w:rsidRPr="006C4CCA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E010BB" w:rsidRPr="006C4CCA" w14:paraId="7BC0548E" w14:textId="77777777" w:rsidTr="00A829EB">
        <w:trPr>
          <w:cantSplit/>
          <w:tblHeader/>
        </w:trPr>
        <w:tc>
          <w:tcPr>
            <w:tcW w:w="4590" w:type="dxa"/>
          </w:tcPr>
          <w:p w14:paraId="5EBD9732" w14:textId="77777777" w:rsidR="00E010BB" w:rsidRPr="006C4CCA" w:rsidRDefault="00E010BB" w:rsidP="00E010BB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601" w:type="dxa"/>
            <w:gridSpan w:val="7"/>
          </w:tcPr>
          <w:p w14:paraId="2A5E3913" w14:textId="563E90F2" w:rsidR="00E010BB" w:rsidRPr="006C4CCA" w:rsidRDefault="00E010BB" w:rsidP="00E010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010BB" w:rsidRPr="006C4CCA" w14:paraId="799CFC01" w14:textId="77777777" w:rsidTr="00A829EB">
        <w:trPr>
          <w:cantSplit/>
        </w:trPr>
        <w:tc>
          <w:tcPr>
            <w:tcW w:w="4590" w:type="dxa"/>
            <w:vAlign w:val="bottom"/>
          </w:tcPr>
          <w:p w14:paraId="013447F4" w14:textId="0EFBF0A2" w:rsidR="00E010BB" w:rsidRPr="006C4CCA" w:rsidRDefault="00E010BB" w:rsidP="00E010BB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vAlign w:val="center"/>
          </w:tcPr>
          <w:p w14:paraId="4DB8FB2F" w14:textId="77777777" w:rsidR="00E010BB" w:rsidRPr="006C4CCA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4C8925F9" w14:textId="77777777" w:rsidR="00E010BB" w:rsidRPr="006C4CCA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448295FA" w14:textId="77777777" w:rsidR="00E010BB" w:rsidRPr="006C4CCA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60C06D76" w14:textId="77777777" w:rsidR="00E010BB" w:rsidRPr="006C4CCA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134394F" w14:textId="77777777" w:rsidR="00E010BB" w:rsidRPr="006C4CCA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B8765B0" w14:textId="77777777" w:rsidR="00E010BB" w:rsidRPr="006C4CCA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7454F08B" w14:textId="77777777" w:rsidR="00E010BB" w:rsidRPr="006C4CCA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A42" w:rsidRPr="006C4CCA" w14:paraId="24A6AC98" w14:textId="77777777" w:rsidTr="00A829EB">
        <w:trPr>
          <w:cantSplit/>
        </w:trPr>
        <w:tc>
          <w:tcPr>
            <w:tcW w:w="4590" w:type="dxa"/>
            <w:vAlign w:val="bottom"/>
          </w:tcPr>
          <w:p w14:paraId="1C78D6CE" w14:textId="77777777" w:rsidR="00D30A42" w:rsidRPr="006C4CCA" w:rsidRDefault="00D30A42" w:rsidP="00D30A4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990" w:type="dxa"/>
            <w:vAlign w:val="center"/>
          </w:tcPr>
          <w:p w14:paraId="62D56331" w14:textId="2CB8C505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center"/>
          </w:tcPr>
          <w:p w14:paraId="2F4B3E25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749BE821" w14:textId="45138FD9" w:rsidR="00D30A42" w:rsidRPr="002D2C91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1,262</w:t>
            </w:r>
          </w:p>
        </w:tc>
        <w:tc>
          <w:tcPr>
            <w:tcW w:w="180" w:type="dxa"/>
            <w:vAlign w:val="center"/>
          </w:tcPr>
          <w:p w14:paraId="1C254043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C1F10FF" w14:textId="25844CF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2EDBEB7E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45E606FB" w14:textId="72EE9D0A" w:rsidR="00D30A42" w:rsidRPr="002D2C91" w:rsidRDefault="000F46DE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A42" w:rsidRPr="006C4CCA" w14:paraId="2536362E" w14:textId="77777777" w:rsidTr="00A829EB">
        <w:trPr>
          <w:cantSplit/>
        </w:trPr>
        <w:tc>
          <w:tcPr>
            <w:tcW w:w="4590" w:type="dxa"/>
            <w:vAlign w:val="bottom"/>
          </w:tcPr>
          <w:p w14:paraId="723F2BE8" w14:textId="77777777" w:rsidR="00D30A42" w:rsidRPr="006C4CCA" w:rsidRDefault="00D30A42" w:rsidP="00D3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C8452B2" w14:textId="476B13BA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81" w:type="dxa"/>
            <w:vAlign w:val="center"/>
          </w:tcPr>
          <w:p w14:paraId="7B657AC2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7F236DAB" w14:textId="739CFDF3" w:rsidR="00D30A42" w:rsidRPr="002D2C91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80" w:type="dxa"/>
            <w:vAlign w:val="center"/>
          </w:tcPr>
          <w:p w14:paraId="0D332971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C99250" w14:textId="5F895AC6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80" w:type="dxa"/>
            <w:vAlign w:val="center"/>
          </w:tcPr>
          <w:p w14:paraId="15FF0518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73733146" w14:textId="3F5A1D61" w:rsidR="00D30A42" w:rsidRPr="002D2C91" w:rsidRDefault="000F46DE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D30A42" w:rsidRPr="006C4CCA" w14:paraId="6DF4994E" w14:textId="77777777" w:rsidTr="00A829EB">
        <w:trPr>
          <w:cantSplit/>
        </w:trPr>
        <w:tc>
          <w:tcPr>
            <w:tcW w:w="4590" w:type="dxa"/>
            <w:vAlign w:val="bottom"/>
          </w:tcPr>
          <w:p w14:paraId="5153AA7A" w14:textId="062C05F4" w:rsidR="00D30A42" w:rsidRPr="006C4CCA" w:rsidRDefault="00D30A42" w:rsidP="00D30A4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FE49D" w14:textId="71E0A846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943</w:t>
            </w:r>
          </w:p>
        </w:tc>
        <w:tc>
          <w:tcPr>
            <w:tcW w:w="181" w:type="dxa"/>
            <w:vAlign w:val="center"/>
          </w:tcPr>
          <w:p w14:paraId="09B209CB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2E716A" w14:textId="784E4309" w:rsidR="00D30A42" w:rsidRPr="002D2C91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1,879</w:t>
            </w:r>
          </w:p>
        </w:tc>
        <w:tc>
          <w:tcPr>
            <w:tcW w:w="180" w:type="dxa"/>
            <w:vAlign w:val="center"/>
          </w:tcPr>
          <w:p w14:paraId="26C1999F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2F1F62" w14:textId="336C3CDD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80" w:type="dxa"/>
            <w:vAlign w:val="center"/>
          </w:tcPr>
          <w:p w14:paraId="66D3DC66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B212D" w14:textId="2F3323B1" w:rsidR="00D30A42" w:rsidRPr="003720D0" w:rsidRDefault="000F46DE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</w:tr>
      <w:tr w:rsidR="00D30A42" w:rsidRPr="006C4CCA" w14:paraId="26F15CBB" w14:textId="77777777" w:rsidTr="00A829EB">
        <w:trPr>
          <w:cantSplit/>
          <w:tblHeader/>
        </w:trPr>
        <w:tc>
          <w:tcPr>
            <w:tcW w:w="4590" w:type="dxa"/>
          </w:tcPr>
          <w:p w14:paraId="5BF599AB" w14:textId="6FFF044A" w:rsidR="00D30A42" w:rsidRPr="004D5780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150E0F" w14:textId="08B5816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AC94697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6A5F37B" w14:textId="79C153B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7AB3B6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D3B0A" w14:textId="7692D34E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2DEB404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74ACDEEF" w14:textId="618CEDFC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D30A42" w:rsidRPr="006C4CCA" w14:paraId="097B559A" w14:textId="77777777" w:rsidTr="00A829EB">
        <w:trPr>
          <w:cantSplit/>
          <w:tblHeader/>
        </w:trPr>
        <w:tc>
          <w:tcPr>
            <w:tcW w:w="4590" w:type="dxa"/>
          </w:tcPr>
          <w:p w14:paraId="6C023D0E" w14:textId="77777777" w:rsidR="00D30A42" w:rsidRPr="004D5780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D4177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4F543FB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03DAE2D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4FE4D2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9F220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AAB69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AEC9A9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D30A42" w:rsidRPr="006C4CCA" w14:paraId="743CC1F7" w14:textId="77777777" w:rsidTr="00A829EB">
        <w:trPr>
          <w:cantSplit/>
          <w:tblHeader/>
        </w:trPr>
        <w:tc>
          <w:tcPr>
            <w:tcW w:w="4590" w:type="dxa"/>
          </w:tcPr>
          <w:p w14:paraId="19E39418" w14:textId="77777777" w:rsidR="00D30A42" w:rsidRPr="004D5780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B50BD9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E946757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E4D3079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4970D1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79DA1E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B182B8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73F0B42B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D30A42" w:rsidRPr="006C4CCA" w14:paraId="7CAB1CDC" w14:textId="77777777" w:rsidTr="00A829EB">
        <w:trPr>
          <w:cantSplit/>
          <w:tblHeader/>
        </w:trPr>
        <w:tc>
          <w:tcPr>
            <w:tcW w:w="4590" w:type="dxa"/>
          </w:tcPr>
          <w:p w14:paraId="25B97492" w14:textId="77777777" w:rsidR="00D30A42" w:rsidRPr="004D5780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C9C47F5" w14:textId="27584A4F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814B5C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7FE7DA35" w14:textId="7F8E5F6B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30A42" w:rsidRPr="006C4CCA" w14:paraId="3675339A" w14:textId="77777777" w:rsidTr="00A829EB">
        <w:trPr>
          <w:cantSplit/>
          <w:tblHeader/>
        </w:trPr>
        <w:tc>
          <w:tcPr>
            <w:tcW w:w="4590" w:type="dxa"/>
          </w:tcPr>
          <w:p w14:paraId="5BAC21B2" w14:textId="77777777" w:rsidR="00D30A42" w:rsidRPr="004D5780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959F60" w14:textId="25101348" w:rsidR="00D30A42" w:rsidRPr="00D30A42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A4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D30A4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08100D6E" w14:textId="77777777" w:rsidR="00D30A42" w:rsidRPr="00D30A42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6ADFE9A2" w14:textId="4765648D" w:rsidR="00D30A42" w:rsidRPr="00D30A42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A4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D30A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D30A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B12E04B" w14:textId="77777777" w:rsidR="00D30A42" w:rsidRPr="00D30A42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E335B37" w14:textId="1775A64A" w:rsidR="00D30A42" w:rsidRPr="00D30A42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A4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D30A4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33F08C5" w14:textId="77777777" w:rsidR="00D30A42" w:rsidRPr="00D30A42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</w:tcPr>
          <w:p w14:paraId="04406BD3" w14:textId="1779264C" w:rsidR="00D30A42" w:rsidRPr="00D30A42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A4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D30A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D30A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30A42" w:rsidRPr="006C4CCA" w14:paraId="64BAB180" w14:textId="77777777" w:rsidTr="00A829EB">
        <w:trPr>
          <w:cantSplit/>
          <w:tblHeader/>
        </w:trPr>
        <w:tc>
          <w:tcPr>
            <w:tcW w:w="4590" w:type="dxa"/>
          </w:tcPr>
          <w:p w14:paraId="4E6C44BB" w14:textId="1DBEFB0B" w:rsidR="00D30A42" w:rsidRPr="004D5780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90" w:type="dxa"/>
          </w:tcPr>
          <w:p w14:paraId="2A958A69" w14:textId="42B188C6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45EB94C4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9B70D00" w14:textId="2FD8DB1D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E7AA51E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D744C" w14:textId="2D5AB071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F035FF2" w14:textId="7777777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F84CD09" w14:textId="0B2FAEC7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D30A42" w:rsidRPr="006C4CCA" w14:paraId="59F7DD77" w14:textId="77777777" w:rsidTr="00A829EB">
        <w:trPr>
          <w:cantSplit/>
          <w:tblHeader/>
        </w:trPr>
        <w:tc>
          <w:tcPr>
            <w:tcW w:w="4590" w:type="dxa"/>
          </w:tcPr>
          <w:p w14:paraId="5A8F2B37" w14:textId="77777777" w:rsidR="00D30A42" w:rsidRPr="004D5780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01" w:type="dxa"/>
            <w:gridSpan w:val="7"/>
          </w:tcPr>
          <w:p w14:paraId="4BA6D2F5" w14:textId="773C32BE" w:rsidR="00D30A42" w:rsidRPr="004D5780" w:rsidRDefault="00D30A42" w:rsidP="00D30A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0A42" w:rsidRPr="006C4CCA" w14:paraId="6F354265" w14:textId="77777777" w:rsidTr="00A829EB">
        <w:trPr>
          <w:cantSplit/>
        </w:trPr>
        <w:tc>
          <w:tcPr>
            <w:tcW w:w="4590" w:type="dxa"/>
            <w:vAlign w:val="bottom"/>
          </w:tcPr>
          <w:p w14:paraId="39A2BDA5" w14:textId="6C73D6EA" w:rsidR="00D30A42" w:rsidRPr="006C4CCA" w:rsidRDefault="00D30A42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33523FDB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5687106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2C4E36C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165583F9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4A3D9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FEA51B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110DE84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D30A42" w:rsidRPr="006C4CCA" w14:paraId="0AA16652" w14:textId="77777777" w:rsidTr="00A829EB">
        <w:trPr>
          <w:cantSplit/>
        </w:trPr>
        <w:tc>
          <w:tcPr>
            <w:tcW w:w="4590" w:type="dxa"/>
            <w:vAlign w:val="bottom"/>
          </w:tcPr>
          <w:p w14:paraId="7CCD4AA9" w14:textId="4C25B9AB" w:rsidR="00D30A42" w:rsidRPr="006C4CCA" w:rsidRDefault="00D30A42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530178">
              <w:rPr>
                <w:rFonts w:asciiTheme="majorBidi" w:hAnsiTheme="majorBidi"/>
                <w:cs/>
              </w:rPr>
              <w:t>บริษัทใหญ่สูงสุด</w:t>
            </w:r>
          </w:p>
        </w:tc>
        <w:tc>
          <w:tcPr>
            <w:tcW w:w="990" w:type="dxa"/>
          </w:tcPr>
          <w:p w14:paraId="6AB63E83" w14:textId="1A8AC596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</w:p>
        </w:tc>
        <w:tc>
          <w:tcPr>
            <w:tcW w:w="181" w:type="dxa"/>
          </w:tcPr>
          <w:p w14:paraId="6C891103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15E8FBB" w14:textId="1C4B2F17" w:rsidR="00D30A42" w:rsidRPr="002D2C91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3BCEBA7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91CAB" w14:textId="776678E6" w:rsidR="00D30A42" w:rsidRPr="002D2C91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4FBD8C09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5B20CCA" w14:textId="7008AE56" w:rsidR="00D30A42" w:rsidRPr="002D2C91" w:rsidRDefault="000F46DE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0A42" w:rsidRPr="006C4CCA" w14:paraId="61D5C7CA" w14:textId="77777777" w:rsidTr="00A829EB">
        <w:trPr>
          <w:cantSplit/>
        </w:trPr>
        <w:tc>
          <w:tcPr>
            <w:tcW w:w="4590" w:type="dxa"/>
            <w:vAlign w:val="bottom"/>
          </w:tcPr>
          <w:p w14:paraId="36162154" w14:textId="514C66E4" w:rsidR="00D30A42" w:rsidRPr="006C4CCA" w:rsidRDefault="00D30A42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990" w:type="dxa"/>
          </w:tcPr>
          <w:p w14:paraId="0A096989" w14:textId="78573BDF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26227454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2D57FE7" w14:textId="3A5B0F6D" w:rsidR="00D30A42" w:rsidRPr="002D2C91" w:rsidRDefault="000F46DE" w:rsidP="000F46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3987C0A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B4B2C" w14:textId="755D9460" w:rsidR="00D30A42" w:rsidRPr="002D2C91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</w:tcPr>
          <w:p w14:paraId="16DFB206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EBD5E42" w14:textId="1619CA7D" w:rsidR="00D30A42" w:rsidRPr="002D2C91" w:rsidRDefault="000F46DE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D30A42" w:rsidRPr="006C4CCA" w14:paraId="32533635" w14:textId="77777777" w:rsidTr="00A829EB">
        <w:trPr>
          <w:cantSplit/>
        </w:trPr>
        <w:tc>
          <w:tcPr>
            <w:tcW w:w="4590" w:type="dxa"/>
            <w:vAlign w:val="bottom"/>
          </w:tcPr>
          <w:p w14:paraId="615E8AF7" w14:textId="53F9E3B8" w:rsidR="00D30A42" w:rsidRPr="006C4CCA" w:rsidRDefault="00D30A42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</w:t>
            </w:r>
            <w:r>
              <w:rPr>
                <w:rFonts w:asciiTheme="majorBidi" w:hAnsiTheme="majorBidi" w:cstheme="majorBidi" w:hint="cs"/>
                <w:cs/>
              </w:rPr>
              <w:t>ุคคลหรือกิจการอื่นที่เกี่ยวข้องกัน</w:t>
            </w:r>
          </w:p>
        </w:tc>
        <w:tc>
          <w:tcPr>
            <w:tcW w:w="990" w:type="dxa"/>
          </w:tcPr>
          <w:p w14:paraId="030605DE" w14:textId="45A0C78F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191BCADA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5A41BF53" w14:textId="6486E478" w:rsidR="00D30A42" w:rsidRPr="002D2C91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</w:p>
        </w:tc>
        <w:tc>
          <w:tcPr>
            <w:tcW w:w="180" w:type="dxa"/>
          </w:tcPr>
          <w:p w14:paraId="2755B17D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6D630" w14:textId="22121FA9" w:rsidR="00D30A42" w:rsidRPr="002D2C91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D3B7BE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D3CD8BA" w14:textId="7286CC45" w:rsidR="00D30A42" w:rsidRPr="002D2C91" w:rsidRDefault="000F46DE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</w:tr>
      <w:tr w:rsidR="00D30A42" w:rsidRPr="006C4CCA" w14:paraId="11E3B821" w14:textId="77777777" w:rsidTr="00A829EB">
        <w:trPr>
          <w:cantSplit/>
        </w:trPr>
        <w:tc>
          <w:tcPr>
            <w:tcW w:w="4590" w:type="dxa"/>
            <w:vAlign w:val="bottom"/>
          </w:tcPr>
          <w:p w14:paraId="75D8C9B0" w14:textId="49F9B79C" w:rsidR="00D30A42" w:rsidRPr="006C4CCA" w:rsidRDefault="00D30A42" w:rsidP="00D30A4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44148201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</w:t>
            </w:r>
          </w:p>
        </w:tc>
        <w:tc>
          <w:tcPr>
            <w:tcW w:w="181" w:type="dxa"/>
          </w:tcPr>
          <w:p w14:paraId="5ADEEBF6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5B43570B" w:rsidR="00D30A42" w:rsidRPr="002D2C91" w:rsidRDefault="00E920FC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80" w:type="dxa"/>
          </w:tcPr>
          <w:p w14:paraId="2251B8B5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2C5568BE" w:rsidR="00D30A42" w:rsidRPr="002D2C91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80" w:type="dxa"/>
          </w:tcPr>
          <w:p w14:paraId="743681B1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6A1A66B9" w14:textId="6F990F4E" w:rsidR="00D30A42" w:rsidRPr="002D2C91" w:rsidRDefault="000F46DE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</w:tr>
      <w:tr w:rsidR="00D30A42" w:rsidRPr="006C4CCA" w14:paraId="6F7354DC" w14:textId="77777777" w:rsidTr="00A829EB">
        <w:trPr>
          <w:cantSplit/>
          <w:trHeight w:val="242"/>
        </w:trPr>
        <w:tc>
          <w:tcPr>
            <w:tcW w:w="4590" w:type="dxa"/>
            <w:vAlign w:val="bottom"/>
          </w:tcPr>
          <w:p w14:paraId="00A22477" w14:textId="77777777" w:rsidR="00D30A42" w:rsidRPr="00326811" w:rsidRDefault="00D30A42" w:rsidP="00D30A4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75D9DC1" w14:textId="14C06419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9DB9F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6EB0DEC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281E230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BCF21E7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548C49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2A969F8B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D30A42" w:rsidRPr="006C4CCA" w14:paraId="24248496" w14:textId="77777777" w:rsidTr="00A829EB">
        <w:trPr>
          <w:cantSplit/>
        </w:trPr>
        <w:tc>
          <w:tcPr>
            <w:tcW w:w="4590" w:type="dxa"/>
            <w:vAlign w:val="bottom"/>
          </w:tcPr>
          <w:p w14:paraId="2500CF83" w14:textId="77777777" w:rsidR="00D30A42" w:rsidRPr="006C4CCA" w:rsidRDefault="00D30A42" w:rsidP="00D30A42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2B25AC55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F510741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290224D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E80CE13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6E6A2C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EBE777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1B6CAA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D30A42" w:rsidRPr="006C4CCA" w14:paraId="543A26C7" w14:textId="77777777" w:rsidTr="00A829EB">
        <w:trPr>
          <w:cantSplit/>
        </w:trPr>
        <w:tc>
          <w:tcPr>
            <w:tcW w:w="4590" w:type="dxa"/>
            <w:vAlign w:val="bottom"/>
          </w:tcPr>
          <w:p w14:paraId="27FF2544" w14:textId="77777777" w:rsidR="00D30A42" w:rsidRPr="006C4CCA" w:rsidRDefault="00D30A42" w:rsidP="00D30A42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2457314" w14:textId="61CC3E06" w:rsidR="00D30A42" w:rsidRPr="00296639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D5C83C8" w14:textId="77777777" w:rsidR="00D30A42" w:rsidRPr="00296639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21386E5F" w14:textId="585E2D8E" w:rsidR="00D30A42" w:rsidRPr="00296639" w:rsidRDefault="00D30A42" w:rsidP="00774E6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EEED69" w14:textId="77777777" w:rsidR="00D30A42" w:rsidRPr="00296639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5167FC7" w14:textId="63A00C66" w:rsidR="00D30A42" w:rsidRPr="00296639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  <w:tc>
          <w:tcPr>
            <w:tcW w:w="180" w:type="dxa"/>
          </w:tcPr>
          <w:p w14:paraId="0B30DCB3" w14:textId="77777777" w:rsidR="00D30A42" w:rsidRPr="00296639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C8F659D" w14:textId="20CAA2C7" w:rsidR="00D30A42" w:rsidRPr="00296639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</w:tr>
      <w:tr w:rsidR="00D30A42" w:rsidRPr="006C4CCA" w14:paraId="5445993E" w14:textId="77777777" w:rsidTr="00A829EB">
        <w:trPr>
          <w:cantSplit/>
        </w:trPr>
        <w:tc>
          <w:tcPr>
            <w:tcW w:w="4590" w:type="dxa"/>
            <w:vAlign w:val="bottom"/>
          </w:tcPr>
          <w:p w14:paraId="70F76736" w14:textId="77777777" w:rsidR="00D30A42" w:rsidRPr="00326811" w:rsidRDefault="00D30A42" w:rsidP="00D30A42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3F78A1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440395A0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88FEC7F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70A805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0EA802A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439584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2ECB9CA8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0A42" w:rsidRPr="006C4CCA" w14:paraId="624BB3F5" w14:textId="77777777" w:rsidTr="00A829EB">
        <w:trPr>
          <w:cantSplit/>
        </w:trPr>
        <w:tc>
          <w:tcPr>
            <w:tcW w:w="4590" w:type="dxa"/>
            <w:vAlign w:val="bottom"/>
          </w:tcPr>
          <w:p w14:paraId="46377E62" w14:textId="0B35C2B4" w:rsidR="00D30A42" w:rsidRPr="006C4CCA" w:rsidRDefault="00D30A42" w:rsidP="00D30A42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59F85EF3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285F78F4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1AFF8F6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EEEAC9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B1C669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15761F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B616424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0A42" w:rsidRPr="006C4CCA" w14:paraId="116399FF" w14:textId="77777777" w:rsidTr="00A829EB">
        <w:trPr>
          <w:cantSplit/>
        </w:trPr>
        <w:tc>
          <w:tcPr>
            <w:tcW w:w="4590" w:type="dxa"/>
            <w:vAlign w:val="bottom"/>
          </w:tcPr>
          <w:p w14:paraId="309DD71F" w14:textId="572F2F82" w:rsidR="00D30A42" w:rsidRPr="006C4CCA" w:rsidRDefault="00D30A42" w:rsidP="00D30A42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528439" w14:textId="63F10F55" w:rsidR="00D30A42" w:rsidRPr="00255491" w:rsidRDefault="00255491" w:rsidP="0025549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81" w:type="dxa"/>
          </w:tcPr>
          <w:p w14:paraId="22A74EE2" w14:textId="77777777" w:rsidR="00D30A42" w:rsidRPr="00296639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0789F538" w14:textId="248BEEA7" w:rsidR="00D30A42" w:rsidRPr="00296639" w:rsidRDefault="00D30A42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F46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180" w:type="dxa"/>
          </w:tcPr>
          <w:p w14:paraId="529112E6" w14:textId="77777777" w:rsidR="00D30A42" w:rsidRPr="00296639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28EEC2E" w14:textId="31C43C6B" w:rsidR="00D30A42" w:rsidRPr="00296639" w:rsidRDefault="00255491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80" w:type="dxa"/>
          </w:tcPr>
          <w:p w14:paraId="60076665" w14:textId="77777777" w:rsidR="00D30A42" w:rsidRPr="00296639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16F007B0" w14:textId="0CAE60FB" w:rsidR="00D30A42" w:rsidRPr="00296639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0F4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</w:p>
        </w:tc>
      </w:tr>
      <w:tr w:rsidR="00D30A42" w:rsidRPr="006C4CCA" w14:paraId="3888DE23" w14:textId="77777777" w:rsidTr="00A829EB">
        <w:trPr>
          <w:cantSplit/>
        </w:trPr>
        <w:tc>
          <w:tcPr>
            <w:tcW w:w="4590" w:type="dxa"/>
            <w:vAlign w:val="bottom"/>
          </w:tcPr>
          <w:p w14:paraId="5EFEF684" w14:textId="77777777" w:rsidR="00D30A42" w:rsidRPr="006C4CCA" w:rsidRDefault="00D30A42" w:rsidP="00D30A42">
            <w:pPr>
              <w:tabs>
                <w:tab w:val="left" w:pos="15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644210F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2EB52700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A5E9DD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09AC55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252C31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1D428B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28EBA2C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0A42" w:rsidRPr="006C4CCA" w14:paraId="143B2AF9" w14:textId="77777777" w:rsidTr="00A829EB">
        <w:trPr>
          <w:cantSplit/>
        </w:trPr>
        <w:tc>
          <w:tcPr>
            <w:tcW w:w="4590" w:type="dxa"/>
            <w:vAlign w:val="bottom"/>
          </w:tcPr>
          <w:p w14:paraId="123A2A40" w14:textId="72EC2A5B" w:rsidR="00D30A42" w:rsidRPr="006C4CCA" w:rsidRDefault="00D30A42" w:rsidP="00D30A42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C7384A2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56B41B35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684B0B8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7C7556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AE2CB3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F59B4E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D53D5BA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0A42" w:rsidRPr="006C4CCA" w14:paraId="62DA4DCA" w14:textId="77777777" w:rsidTr="00A829EB">
        <w:trPr>
          <w:cantSplit/>
        </w:trPr>
        <w:tc>
          <w:tcPr>
            <w:tcW w:w="4590" w:type="dxa"/>
            <w:vAlign w:val="bottom"/>
          </w:tcPr>
          <w:p w14:paraId="2CB9D50C" w14:textId="41C7F310" w:rsidR="00D30A42" w:rsidRPr="006C4CCA" w:rsidRDefault="00D30A42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บริษัทใหญ่สูงสุด</w:t>
            </w:r>
          </w:p>
        </w:tc>
        <w:tc>
          <w:tcPr>
            <w:tcW w:w="990" w:type="dxa"/>
            <w:shd w:val="clear" w:color="auto" w:fill="auto"/>
          </w:tcPr>
          <w:p w14:paraId="702EE9C0" w14:textId="4EF9BC20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  <w:tc>
          <w:tcPr>
            <w:tcW w:w="181" w:type="dxa"/>
            <w:shd w:val="clear" w:color="auto" w:fill="auto"/>
          </w:tcPr>
          <w:p w14:paraId="52CA5406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7064BF6" w14:textId="593F424B" w:rsidR="00D30A42" w:rsidRPr="002D2C91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079CF7C9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DA7E36" w14:textId="7B2BF87E" w:rsidR="00D30A42" w:rsidRPr="002D2C91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7828AD30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B8906E5" w14:textId="7C383F05" w:rsidR="00D30A42" w:rsidRPr="002D2C91" w:rsidRDefault="000F46DE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D30A42" w:rsidRPr="006C4CCA" w14:paraId="4C5FBC91" w14:textId="77777777" w:rsidTr="00A829EB">
        <w:trPr>
          <w:cantSplit/>
        </w:trPr>
        <w:tc>
          <w:tcPr>
            <w:tcW w:w="4590" w:type="dxa"/>
            <w:vAlign w:val="bottom"/>
          </w:tcPr>
          <w:p w14:paraId="3CAF15B7" w14:textId="6A7F7F67" w:rsidR="00D30A42" w:rsidRPr="006C4CCA" w:rsidRDefault="00D30A42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23E0F183" w14:textId="537C12E7" w:rsidR="00D30A42" w:rsidRPr="00F008B7" w:rsidRDefault="00F008B7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08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181" w:type="dxa"/>
          </w:tcPr>
          <w:p w14:paraId="079DF4E0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51C7F763" w14:textId="633518D2" w:rsidR="00D30A42" w:rsidRPr="002D2C91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72,296</w:t>
            </w:r>
          </w:p>
        </w:tc>
        <w:tc>
          <w:tcPr>
            <w:tcW w:w="180" w:type="dxa"/>
          </w:tcPr>
          <w:p w14:paraId="7F6A6BC6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590D4" w14:textId="60E8F2C8" w:rsidR="00D30A42" w:rsidRPr="002D2C91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81DF45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5F3421" w14:textId="3580F3E7" w:rsidR="00D30A42" w:rsidRPr="002D2C91" w:rsidRDefault="000F46DE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72,277</w:t>
            </w:r>
          </w:p>
        </w:tc>
      </w:tr>
      <w:tr w:rsidR="000F46DE" w:rsidRPr="006C4CCA" w14:paraId="03052304" w14:textId="77777777" w:rsidTr="00A829EB">
        <w:trPr>
          <w:cantSplit/>
        </w:trPr>
        <w:tc>
          <w:tcPr>
            <w:tcW w:w="4590" w:type="dxa"/>
            <w:vAlign w:val="bottom"/>
          </w:tcPr>
          <w:p w14:paraId="4CEB4694" w14:textId="5EFB8D19" w:rsidR="000F46DE" w:rsidRPr="006C4CCA" w:rsidRDefault="000F46DE" w:rsidP="000F46DE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8FF75FA" w14:textId="57B80654" w:rsidR="000F46DE" w:rsidRPr="00F008B7" w:rsidRDefault="000F46DE" w:rsidP="000F46D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08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B5DEC55" w14:textId="77777777" w:rsidR="000F46DE" w:rsidRPr="006C4CCA" w:rsidRDefault="000F46DE" w:rsidP="000F46DE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5D40641A" w14:textId="49D79BE2" w:rsidR="000F46DE" w:rsidRDefault="000F46DE" w:rsidP="000F46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A4D1097" w14:textId="77777777" w:rsidR="000F46DE" w:rsidRPr="002D2C91" w:rsidRDefault="000F46DE" w:rsidP="000F46DE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22DD9" w14:textId="6F83FEFF" w:rsidR="000F46DE" w:rsidRDefault="000F46DE" w:rsidP="000F46D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225B221" w14:textId="77777777" w:rsidR="000F46DE" w:rsidRPr="002D2C91" w:rsidRDefault="000F46DE" w:rsidP="000F46DE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B2F5CBB" w14:textId="35DA6AEF" w:rsidR="000F46DE" w:rsidRDefault="000F46DE" w:rsidP="000F46D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0A42" w:rsidRPr="006C4CCA" w14:paraId="24871C4F" w14:textId="77777777" w:rsidTr="00A829EB">
        <w:trPr>
          <w:cantSplit/>
        </w:trPr>
        <w:tc>
          <w:tcPr>
            <w:tcW w:w="4590" w:type="dxa"/>
            <w:vAlign w:val="bottom"/>
          </w:tcPr>
          <w:p w14:paraId="73EB4024" w14:textId="77777777" w:rsidR="00D30A42" w:rsidRPr="006C4CCA" w:rsidRDefault="00D30A42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  <w:r w:rsidRPr="006C4C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0892C6" w14:textId="3605A6F8" w:rsidR="00D30A42" w:rsidRPr="00EA2CED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1" w:type="dxa"/>
          </w:tcPr>
          <w:p w14:paraId="1AF38CC6" w14:textId="77777777" w:rsidR="00D30A42" w:rsidRPr="00EA2CED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C6C4F6A" w14:textId="63096AFB" w:rsidR="00D30A42" w:rsidRPr="00EA2CED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  <w:tc>
          <w:tcPr>
            <w:tcW w:w="180" w:type="dxa"/>
          </w:tcPr>
          <w:p w14:paraId="322F53ED" w14:textId="77777777" w:rsidR="00D30A42" w:rsidRPr="00EA2CED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36A56" w14:textId="63B6C9FB" w:rsidR="00D30A42" w:rsidRPr="00EA2CED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80" w:type="dxa"/>
          </w:tcPr>
          <w:p w14:paraId="6A034AC5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B584621" w14:textId="590FC037" w:rsidR="00D30A42" w:rsidRPr="002D2C91" w:rsidRDefault="000F46DE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25,848</w:t>
            </w:r>
          </w:p>
        </w:tc>
      </w:tr>
      <w:tr w:rsidR="00D30A42" w:rsidRPr="006C4CCA" w14:paraId="48A1834D" w14:textId="77777777" w:rsidTr="00A829EB">
        <w:trPr>
          <w:cantSplit/>
        </w:trPr>
        <w:tc>
          <w:tcPr>
            <w:tcW w:w="4590" w:type="dxa"/>
            <w:vAlign w:val="bottom"/>
          </w:tcPr>
          <w:p w14:paraId="6206E3C3" w14:textId="77777777" w:rsidR="00D30A42" w:rsidRPr="006C4CCA" w:rsidRDefault="00D30A42" w:rsidP="00D30A4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A075" w14:textId="1ED6D256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F008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center"/>
          </w:tcPr>
          <w:p w14:paraId="25848292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1DB40" w14:textId="67F965A2" w:rsidR="00D30A42" w:rsidRPr="002D2C91" w:rsidRDefault="000F46DE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98,178</w:t>
            </w:r>
          </w:p>
        </w:tc>
        <w:tc>
          <w:tcPr>
            <w:tcW w:w="180" w:type="dxa"/>
            <w:vAlign w:val="center"/>
          </w:tcPr>
          <w:p w14:paraId="619519A3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0577EE" w14:textId="766F8E87" w:rsidR="00D30A42" w:rsidRPr="002D2C91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80" w:type="dxa"/>
            <w:vAlign w:val="center"/>
          </w:tcPr>
          <w:p w14:paraId="5CD6A6A6" w14:textId="77777777" w:rsidR="00D30A42" w:rsidRPr="002D2C91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C40932" w14:textId="7218276A" w:rsidR="00D30A42" w:rsidRPr="002D2C91" w:rsidRDefault="000F46DE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98,141</w:t>
            </w:r>
          </w:p>
        </w:tc>
      </w:tr>
      <w:tr w:rsidR="00D30A42" w:rsidRPr="006C4CCA" w14:paraId="07A3E542" w14:textId="77777777" w:rsidTr="00A829EB">
        <w:trPr>
          <w:cantSplit/>
        </w:trPr>
        <w:tc>
          <w:tcPr>
            <w:tcW w:w="4590" w:type="dxa"/>
            <w:vAlign w:val="bottom"/>
          </w:tcPr>
          <w:p w14:paraId="5EA8324A" w14:textId="77777777" w:rsidR="00D30A42" w:rsidRPr="004D5780" w:rsidRDefault="00D30A42" w:rsidP="00D30A42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9E3BFD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52704375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37D8C4BC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0022FC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A4AEA5A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0D3924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7155E7A0" w14:textId="77777777" w:rsidR="00D30A42" w:rsidRPr="004D5780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0A42" w:rsidRPr="006C4CCA" w14:paraId="08D5104F" w14:textId="77777777" w:rsidTr="00A829EB">
        <w:trPr>
          <w:cantSplit/>
        </w:trPr>
        <w:tc>
          <w:tcPr>
            <w:tcW w:w="4590" w:type="dxa"/>
            <w:vAlign w:val="bottom"/>
          </w:tcPr>
          <w:p w14:paraId="296C2879" w14:textId="18A7BD9F" w:rsidR="00D30A42" w:rsidRPr="006C4CCA" w:rsidRDefault="00D30A42" w:rsidP="00D30A42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990" w:type="dxa"/>
          </w:tcPr>
          <w:p w14:paraId="35596BAC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4284646D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C0D7340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0B4D4B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A11794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1260BB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215C937" w14:textId="77777777" w:rsidR="00D30A42" w:rsidRPr="006C4C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0A42" w:rsidRPr="00BF75DB" w14:paraId="49A6F270" w14:textId="77777777" w:rsidTr="00A829EB">
        <w:trPr>
          <w:cantSplit/>
        </w:trPr>
        <w:tc>
          <w:tcPr>
            <w:tcW w:w="4590" w:type="dxa"/>
            <w:vAlign w:val="bottom"/>
          </w:tcPr>
          <w:p w14:paraId="57A319EB" w14:textId="09D1F795" w:rsidR="00D30A42" w:rsidRPr="00655109" w:rsidRDefault="00D30A42" w:rsidP="00D30A42">
            <w:pPr>
              <w:tabs>
                <w:tab w:val="left" w:pos="15"/>
              </w:tabs>
              <w:rPr>
                <w:rFonts w:asciiTheme="majorBidi" w:hAnsiTheme="majorBidi" w:cstheme="majorBidi"/>
                <w:cs/>
              </w:rPr>
            </w:pPr>
            <w:r w:rsidRPr="00655109">
              <w:rPr>
                <w:rFonts w:asciiTheme="majorBidi" w:hAnsiTheme="majorBidi" w:cstheme="majorBidi" w:hint="cs"/>
                <w:cs/>
              </w:rPr>
              <w:t>สัญญาบริการ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2632A6" w14:textId="0C2B4D20" w:rsidR="00D30A42" w:rsidRPr="00BF75DB" w:rsidRDefault="00D0093A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1" w:type="dxa"/>
          </w:tcPr>
          <w:p w14:paraId="7F71E1D1" w14:textId="77777777" w:rsidR="00D30A42" w:rsidRPr="00BF75DB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4EF1151F" w14:textId="158B3477" w:rsidR="00D30A42" w:rsidRPr="009931CA" w:rsidRDefault="00D30A42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F4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1C42C64" w14:textId="77777777" w:rsidR="00D30A42" w:rsidRPr="009931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DE7C1E9" w14:textId="0437D6F0" w:rsidR="00D30A42" w:rsidRPr="009931CA" w:rsidRDefault="00D0093A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2F06C95C" w14:textId="77777777" w:rsidR="00D30A42" w:rsidRPr="009931CA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2678D5D" w14:textId="7F558278" w:rsidR="00D30A42" w:rsidRPr="009931CA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4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F4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343C8661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5413A6B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ED59DDC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6E34C16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73EA0DC" w14:textId="0F692F08" w:rsidR="004E66E0" w:rsidRPr="006C4CCA" w:rsidRDefault="00BC7CE4" w:rsidP="0036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  <w:r w:rsidR="004E66E0" w:rsidRPr="006C4CCA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7F9D480A" w14:textId="0F629491" w:rsidR="0021763A" w:rsidRDefault="0021763A" w:rsidP="003918D9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</w:rPr>
      </w:pPr>
    </w:p>
    <w:p w14:paraId="131C647C" w14:textId="32058850" w:rsidR="004E66E0" w:rsidRDefault="004E66E0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6C4CCA">
        <w:rPr>
          <w:rFonts w:asciiTheme="majorBidi" w:hAnsiTheme="majorBidi" w:cstheme="majorBidi"/>
          <w:i/>
          <w:iCs/>
          <w:cs/>
        </w:rPr>
        <w:t>สัญญาเงินให้กู้ยืมระยะสั้น</w:t>
      </w:r>
    </w:p>
    <w:p w14:paraId="194B24C1" w14:textId="77777777" w:rsidR="00096015" w:rsidRPr="006C4CCA" w:rsidRDefault="00096015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5522D33B" w14:textId="303DB2E5" w:rsidR="00674208" w:rsidRDefault="00674208" w:rsidP="006742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6C4CCA">
        <w:rPr>
          <w:rFonts w:asciiTheme="majorBidi" w:hAnsiTheme="majorBidi" w:cstheme="majorBidi"/>
          <w:cs/>
        </w:rPr>
        <w:t xml:space="preserve">ณ วันที่ </w:t>
      </w:r>
      <w:r>
        <w:rPr>
          <w:rFonts w:asciiTheme="majorBidi" w:hAnsiTheme="majorBidi" w:cstheme="majorBidi"/>
        </w:rPr>
        <w:t>30</w:t>
      </w:r>
      <w:r w:rsidRPr="006C4CCA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กันยายน</w:t>
      </w:r>
      <w:r w:rsidRPr="006C4CCA">
        <w:rPr>
          <w:rFonts w:asciiTheme="majorBidi" w:hAnsiTheme="majorBidi" w:cstheme="majorBidi"/>
          <w:cs/>
        </w:rPr>
        <w:t xml:space="preserve"> </w:t>
      </w:r>
      <w:r w:rsidRPr="006C4CCA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6C4CCA">
        <w:rPr>
          <w:rFonts w:asciiTheme="majorBidi" w:hAnsiTheme="majorBidi" w:cstheme="majorBidi"/>
          <w:cs/>
        </w:rPr>
        <w:t xml:space="preserve"> บริษัทมีเงินให้กู้ยืมระยะสั้นกับกิจการที่เกี่ยวข้องกัน เป็นตั๋วสัญญาใช้เงิน ซึ่งมีกำหนดชำระคืนเมื่อทวง</w:t>
      </w:r>
      <w:r w:rsidRPr="00AA27F3">
        <w:rPr>
          <w:rFonts w:asciiTheme="majorBidi" w:hAnsiTheme="majorBidi" w:cstheme="majorBidi"/>
          <w:cs/>
        </w:rPr>
        <w:t>ถาม โดยมีอัตราดอกเบี้ยร้อยละ</w:t>
      </w:r>
      <w:r w:rsidRPr="00AA27F3">
        <w:rPr>
          <w:rFonts w:asciiTheme="majorBidi" w:hAnsiTheme="majorBidi" w:cstheme="majorBidi"/>
        </w:rPr>
        <w:t xml:space="preserve"> </w:t>
      </w:r>
      <w:r w:rsidR="000175C4">
        <w:rPr>
          <w:rFonts w:asciiTheme="majorBidi" w:hAnsiTheme="majorBidi" w:cstheme="majorBidi"/>
        </w:rPr>
        <w:t>0.3</w:t>
      </w:r>
      <w:r w:rsidRPr="00AA27F3">
        <w:rPr>
          <w:rFonts w:asciiTheme="majorBidi" w:hAnsiTheme="majorBidi" w:cstheme="majorBidi"/>
          <w:cs/>
        </w:rPr>
        <w:t xml:space="preserve"> ต่อปี</w:t>
      </w:r>
      <w:r w:rsidRPr="006C4CCA">
        <w:rPr>
          <w:rFonts w:asciiTheme="majorBidi" w:hAnsiTheme="majorBidi" w:cstheme="majorBidi"/>
          <w:cs/>
        </w:rPr>
        <w:t xml:space="preserve"> </w:t>
      </w:r>
      <w:r w:rsidRPr="002F47CA">
        <w:rPr>
          <w:rFonts w:asciiTheme="majorBidi" w:hAnsiTheme="majorBidi" w:cstheme="majorBidi"/>
          <w:i/>
          <w:iCs/>
          <w:cs/>
        </w:rPr>
        <w:t>(</w:t>
      </w:r>
      <w:r w:rsidRPr="002F47CA">
        <w:rPr>
          <w:rFonts w:asciiTheme="majorBidi" w:hAnsiTheme="majorBidi" w:cstheme="majorBidi"/>
          <w:i/>
          <w:iCs/>
        </w:rPr>
        <w:t>2565</w:t>
      </w:r>
      <w:r w:rsidRPr="002F47CA">
        <w:rPr>
          <w:rFonts w:asciiTheme="majorBidi" w:hAnsiTheme="majorBidi" w:cstheme="majorBidi"/>
          <w:i/>
          <w:iCs/>
          <w:cs/>
        </w:rPr>
        <w:t xml:space="preserve">: ร้อยละ </w:t>
      </w:r>
      <w:r w:rsidRPr="002F47CA">
        <w:rPr>
          <w:rFonts w:asciiTheme="majorBidi" w:hAnsiTheme="majorBidi" w:cstheme="majorBidi"/>
          <w:i/>
          <w:iCs/>
        </w:rPr>
        <w:t xml:space="preserve">0.2 </w:t>
      </w:r>
      <w:r w:rsidRPr="002F47CA">
        <w:rPr>
          <w:rFonts w:asciiTheme="majorBidi" w:hAnsiTheme="majorBidi" w:cstheme="majorBidi"/>
          <w:i/>
          <w:iCs/>
          <w:cs/>
        </w:rPr>
        <w:t>ต่อปี</w:t>
      </w:r>
      <w:r w:rsidRPr="002F47CA">
        <w:rPr>
          <w:rFonts w:asciiTheme="majorBidi" w:hAnsiTheme="majorBidi" w:cstheme="majorBidi"/>
          <w:i/>
          <w:iCs/>
        </w:rPr>
        <w:t>)</w:t>
      </w:r>
    </w:p>
    <w:p w14:paraId="7C3C28DD" w14:textId="2AF8AF1B" w:rsidR="009C575A" w:rsidRPr="009C575A" w:rsidRDefault="009C575A" w:rsidP="00EF68A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5CDE607" w14:textId="77777777" w:rsidR="009C575A" w:rsidRPr="002C2189" w:rsidRDefault="009C575A" w:rsidP="009C57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2C2189">
        <w:rPr>
          <w:rFonts w:asciiTheme="majorBidi" w:hAnsiTheme="majorBidi" w:cstheme="majorBidi"/>
          <w:u w:val="none"/>
          <w:cs/>
          <w:lang w:val="th-TH"/>
        </w:rPr>
        <w:t>เงินลงทุนในบริษัทย่อย</w:t>
      </w:r>
    </w:p>
    <w:p w14:paraId="46FE5776" w14:textId="77777777" w:rsidR="009C575A" w:rsidRPr="002C2189" w:rsidRDefault="009C575A" w:rsidP="009C575A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92"/>
        <w:gridCol w:w="805"/>
        <w:gridCol w:w="237"/>
        <w:gridCol w:w="1223"/>
        <w:gridCol w:w="236"/>
        <w:gridCol w:w="1227"/>
      </w:tblGrid>
      <w:tr w:rsidR="009C575A" w:rsidRPr="002C2189" w14:paraId="77C30904" w14:textId="77777777" w:rsidTr="000623A1">
        <w:trPr>
          <w:tblHeader/>
        </w:trPr>
        <w:tc>
          <w:tcPr>
            <w:tcW w:w="5292" w:type="dxa"/>
            <w:vAlign w:val="bottom"/>
          </w:tcPr>
          <w:p w14:paraId="266E1732" w14:textId="77777777" w:rsidR="009C575A" w:rsidRPr="002C2189" w:rsidRDefault="009C575A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 w:hanging="8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C21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687C9E05" w14:textId="4EDEE7A8" w:rsidR="009C575A" w:rsidRPr="002C2189" w:rsidRDefault="00F92F72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 w:hanging="89"/>
              <w:rPr>
                <w:rFonts w:asciiTheme="majorBidi" w:hAnsiTheme="majorBidi" w:cstheme="majorBidi"/>
                <w:b/>
                <w:highlight w:val="cyan"/>
              </w:rPr>
            </w:pPr>
            <w:r w:rsidRPr="002C21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2C21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2C218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2C21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2C2189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805" w:type="dxa"/>
            <w:vAlign w:val="bottom"/>
          </w:tcPr>
          <w:p w14:paraId="0FC72340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7" w:type="dxa"/>
          </w:tcPr>
          <w:p w14:paraId="65A00445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46D0C9D8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2C2189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2DC4A32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  <w:vAlign w:val="center"/>
          </w:tcPr>
          <w:p w14:paraId="68173B20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2C2189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5E442818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2C2189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2C2189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9C575A" w:rsidRPr="002C2189" w14:paraId="65F87D33" w14:textId="77777777" w:rsidTr="000623A1">
        <w:trPr>
          <w:tblHeader/>
        </w:trPr>
        <w:tc>
          <w:tcPr>
            <w:tcW w:w="5292" w:type="dxa"/>
            <w:vAlign w:val="bottom"/>
          </w:tcPr>
          <w:p w14:paraId="103DD8AA" w14:textId="77777777" w:rsidR="009C575A" w:rsidRPr="002C2189" w:rsidRDefault="009C575A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8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05" w:type="dxa"/>
            <w:vAlign w:val="bottom"/>
          </w:tcPr>
          <w:p w14:paraId="2FADAF20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7" w:type="dxa"/>
          </w:tcPr>
          <w:p w14:paraId="35242F66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483B2E8D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36" w:type="dxa"/>
            <w:vAlign w:val="center"/>
          </w:tcPr>
          <w:p w14:paraId="2175B08A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  <w:vAlign w:val="center"/>
          </w:tcPr>
          <w:p w14:paraId="3B026564" w14:textId="1E2E2CA6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2C218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2C2189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2C218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C575A" w:rsidRPr="002C2189" w14:paraId="6267921B" w14:textId="77777777" w:rsidTr="000623A1">
        <w:tc>
          <w:tcPr>
            <w:tcW w:w="5292" w:type="dxa"/>
            <w:vAlign w:val="bottom"/>
          </w:tcPr>
          <w:p w14:paraId="08E7FF7F" w14:textId="77777777" w:rsidR="009C575A" w:rsidRPr="002C2189" w:rsidRDefault="009C575A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hanging="8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C21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4741692D" w14:textId="77777777" w:rsidR="009C575A" w:rsidRPr="002C2189" w:rsidRDefault="009C575A" w:rsidP="003664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6CCC79" w14:textId="77777777" w:rsidR="009C575A" w:rsidRPr="002C2189" w:rsidRDefault="009C575A" w:rsidP="003664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FED11B9" w14:textId="77777777" w:rsidR="009C575A" w:rsidRPr="002C2189" w:rsidRDefault="009C575A" w:rsidP="003664A2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CDE941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</w:tcPr>
          <w:p w14:paraId="1A7A56FB" w14:textId="77777777" w:rsidR="009C575A" w:rsidRPr="002C2189" w:rsidRDefault="009C575A" w:rsidP="003664A2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75A" w:rsidRPr="002C2189" w14:paraId="43C61ABB" w14:textId="77777777" w:rsidTr="000623A1">
        <w:tc>
          <w:tcPr>
            <w:tcW w:w="5292" w:type="dxa"/>
            <w:vAlign w:val="bottom"/>
          </w:tcPr>
          <w:p w14:paraId="3A5CF51E" w14:textId="41DE753A" w:rsidR="009C575A" w:rsidRPr="002C2189" w:rsidRDefault="009C575A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hanging="89"/>
              <w:rPr>
                <w:rFonts w:asciiTheme="majorBidi" w:hAnsiTheme="majorBidi" w:cstheme="majorBidi"/>
                <w:cs/>
              </w:rPr>
            </w:pPr>
            <w:r w:rsidRPr="002C2189">
              <w:rPr>
                <w:rFonts w:asciiTheme="majorBidi" w:hAnsiTheme="majorBidi" w:cstheme="majorBidi"/>
                <w:cs/>
              </w:rPr>
              <w:t xml:space="preserve">ลงทุนในบริษัท </w:t>
            </w:r>
            <w:r w:rsidRPr="002C2189">
              <w:rPr>
                <w:rFonts w:asciiTheme="majorBidi" w:hAnsiTheme="majorBidi"/>
                <w:cs/>
              </w:rPr>
              <w:t>ขริงขริง จำกัด</w:t>
            </w:r>
          </w:p>
        </w:tc>
        <w:tc>
          <w:tcPr>
            <w:tcW w:w="805" w:type="dxa"/>
          </w:tcPr>
          <w:p w14:paraId="1B345B8A" w14:textId="77777777" w:rsidR="009C575A" w:rsidRPr="002C2189" w:rsidRDefault="009C575A" w:rsidP="003664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2A8763A" w14:textId="77777777" w:rsidR="009C575A" w:rsidRPr="002C2189" w:rsidRDefault="009C575A" w:rsidP="003664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CC78A5" w14:textId="77777777" w:rsidR="009C575A" w:rsidRPr="002C2189" w:rsidRDefault="009C575A" w:rsidP="003664A2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63D2928" w14:textId="77777777" w:rsidR="009C575A" w:rsidRPr="002C2189" w:rsidRDefault="009C575A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</w:tcPr>
          <w:p w14:paraId="5360CDDB" w14:textId="665CD50A" w:rsidR="009C575A" w:rsidRPr="002C2189" w:rsidRDefault="009C575A" w:rsidP="003664A2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218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</w:tbl>
    <w:p w14:paraId="7703ECBA" w14:textId="77777777" w:rsidR="009C575A" w:rsidRPr="002C2189" w:rsidRDefault="009C575A" w:rsidP="009C575A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FB4A92" w14:textId="1B0EBF6B" w:rsidR="00BB1B40" w:rsidRDefault="00805183" w:rsidP="006B5E2F">
      <w:pPr>
        <w:ind w:left="540"/>
        <w:jc w:val="thaiDistribute"/>
        <w:rPr>
          <w:rFonts w:asciiTheme="majorBidi" w:hAnsiTheme="majorBidi" w:cstheme="majorBidi"/>
        </w:rPr>
      </w:pPr>
      <w:r w:rsidRPr="00B47A30">
        <w:rPr>
          <w:rFonts w:asciiTheme="majorBidi" w:hAnsiTheme="majorBidi" w:cstheme="majorBidi" w:hint="cs"/>
          <w:cs/>
        </w:rPr>
        <w:t>ในการประชุมคณะกรรมการของบริษัทเมื่อวันที่</w:t>
      </w:r>
      <w:r w:rsidRPr="00B47A30">
        <w:rPr>
          <w:rFonts w:asciiTheme="majorBidi" w:hAnsiTheme="majorBidi" w:cstheme="majorBidi"/>
          <w:cs/>
        </w:rPr>
        <w:t xml:space="preserve"> </w:t>
      </w:r>
      <w:r w:rsidRPr="00B47A30">
        <w:rPr>
          <w:rFonts w:asciiTheme="majorBidi" w:hAnsiTheme="majorBidi" w:cstheme="majorBidi"/>
        </w:rPr>
        <w:t xml:space="preserve">14 </w:t>
      </w:r>
      <w:r w:rsidRPr="00B47A30">
        <w:rPr>
          <w:rFonts w:asciiTheme="majorBidi" w:hAnsiTheme="majorBidi" w:cstheme="majorBidi" w:hint="cs"/>
          <w:cs/>
        </w:rPr>
        <w:t>มิถุนายน</w:t>
      </w:r>
      <w:r w:rsidRPr="00B47A30">
        <w:rPr>
          <w:rFonts w:asciiTheme="majorBidi" w:hAnsiTheme="majorBidi" w:cstheme="majorBidi"/>
          <w:cs/>
        </w:rPr>
        <w:t xml:space="preserve"> </w:t>
      </w:r>
      <w:r w:rsidRPr="00B47A30">
        <w:rPr>
          <w:rFonts w:asciiTheme="majorBidi" w:hAnsiTheme="majorBidi" w:cstheme="majorBidi"/>
        </w:rPr>
        <w:t xml:space="preserve">2566 </w:t>
      </w:r>
      <w:r w:rsidRPr="00B47A30">
        <w:rPr>
          <w:rFonts w:asciiTheme="majorBidi" w:hAnsiTheme="majorBidi" w:cstheme="majorBidi" w:hint="cs"/>
          <w:cs/>
        </w:rPr>
        <w:t>คณะกรรมการมีมติอนุมัติจัดตั้งบริษัท ขริงขริง จำกัด</w:t>
      </w:r>
      <w:r>
        <w:rPr>
          <w:rFonts w:asciiTheme="majorBidi" w:hAnsiTheme="majorBidi" w:cstheme="majorBidi" w:hint="cs"/>
          <w:cs/>
        </w:rPr>
        <w:t xml:space="preserve"> </w:t>
      </w:r>
      <w:r w:rsidRPr="00B47A30">
        <w:rPr>
          <w:rFonts w:asciiTheme="majorBidi" w:hAnsiTheme="majorBidi" w:cstheme="majorBidi" w:hint="cs"/>
          <w:cs/>
        </w:rPr>
        <w:t>ขึ้นเป็นบริษัทย่อยแห่งใหม่</w:t>
      </w:r>
      <w:r w:rsidR="00E55AB7">
        <w:rPr>
          <w:rFonts w:asciiTheme="majorBidi" w:hAnsiTheme="majorBidi" w:cstheme="majorBidi" w:hint="cs"/>
          <w:cs/>
        </w:rPr>
        <w:t xml:space="preserve"> </w:t>
      </w:r>
      <w:r w:rsidR="003F47A3">
        <w:rPr>
          <w:rFonts w:asciiTheme="majorBidi" w:hAnsiTheme="majorBidi" w:cstheme="majorBidi" w:hint="cs"/>
          <w:cs/>
        </w:rPr>
        <w:t xml:space="preserve">ซึ่งประกอบกิจการพัฒนา </w:t>
      </w:r>
      <w:r w:rsidR="003F47A3">
        <w:rPr>
          <w:rFonts w:asciiTheme="majorBidi" w:hAnsiTheme="majorBidi" w:cstheme="majorBidi"/>
        </w:rPr>
        <w:t xml:space="preserve">Enterprise Software </w:t>
      </w:r>
      <w:r w:rsidR="003F47A3">
        <w:rPr>
          <w:rFonts w:asciiTheme="majorBidi" w:hAnsiTheme="majorBidi" w:cstheme="majorBidi" w:hint="cs"/>
          <w:cs/>
        </w:rPr>
        <w:t>และ</w:t>
      </w:r>
      <w:r w:rsidR="003F47A3">
        <w:rPr>
          <w:rFonts w:asciiTheme="majorBidi" w:hAnsiTheme="majorBidi" w:cstheme="majorBidi"/>
        </w:rPr>
        <w:t>/</w:t>
      </w:r>
      <w:r w:rsidR="003F47A3">
        <w:rPr>
          <w:rFonts w:asciiTheme="majorBidi" w:hAnsiTheme="majorBidi" w:cstheme="majorBidi" w:hint="cs"/>
          <w:cs/>
        </w:rPr>
        <w:t xml:space="preserve">หรือ </w:t>
      </w:r>
      <w:r w:rsidR="003F47A3">
        <w:rPr>
          <w:rFonts w:asciiTheme="majorBidi" w:hAnsiTheme="majorBidi" w:cstheme="majorBidi"/>
        </w:rPr>
        <w:t>Digital Content</w:t>
      </w:r>
      <w:r w:rsidRPr="00B47A30">
        <w:rPr>
          <w:rFonts w:asciiTheme="majorBidi" w:hAnsiTheme="majorBidi" w:cstheme="majorBidi" w:hint="cs"/>
          <w:cs/>
        </w:rPr>
        <w:t xml:space="preserve">โดยมีทุนจดทะเบียน </w:t>
      </w:r>
      <w:r w:rsidRPr="00B47A30">
        <w:rPr>
          <w:rFonts w:asciiTheme="majorBidi" w:hAnsiTheme="majorBidi" w:cstheme="majorBidi"/>
        </w:rPr>
        <w:t xml:space="preserve">10 </w:t>
      </w:r>
      <w:r w:rsidRPr="00B47A30">
        <w:rPr>
          <w:rFonts w:asciiTheme="majorBidi" w:hAnsiTheme="majorBidi" w:cstheme="majorBidi" w:hint="cs"/>
          <w:cs/>
        </w:rPr>
        <w:t>ล้านบาท</w:t>
      </w:r>
      <w:r>
        <w:rPr>
          <w:rFonts w:asciiTheme="majorBidi" w:hAnsiTheme="majorBidi" w:cstheme="majorBidi" w:hint="cs"/>
          <w:cs/>
        </w:rPr>
        <w:t xml:space="preserve"> จำนวน </w:t>
      </w:r>
      <w:r>
        <w:rPr>
          <w:rFonts w:asciiTheme="majorBidi" w:hAnsiTheme="majorBidi" w:cstheme="majorBidi"/>
        </w:rPr>
        <w:t xml:space="preserve">10,000 </w:t>
      </w:r>
      <w:r>
        <w:rPr>
          <w:rFonts w:asciiTheme="majorBidi" w:hAnsiTheme="majorBidi" w:cstheme="majorBidi" w:hint="cs"/>
          <w:cs/>
        </w:rPr>
        <w:t>หุ้น</w:t>
      </w:r>
      <w:r w:rsidR="00E55AB7">
        <w:rPr>
          <w:rFonts w:asciiTheme="majorBidi" w:hAnsiTheme="majorBidi" w:cstheme="majorBidi" w:hint="cs"/>
          <w:cs/>
        </w:rPr>
        <w:t xml:space="preserve"> </w:t>
      </w:r>
    </w:p>
    <w:p w14:paraId="750B6289" w14:textId="74E65B5D" w:rsidR="004F4E60" w:rsidRDefault="004F4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3A36C42" w14:textId="2DC04AB3" w:rsidR="00EF68A6" w:rsidRDefault="00EF68A6" w:rsidP="00EF68A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lastRenderedPageBreak/>
        <w:t>ทุนเรือนหุ้น</w:t>
      </w:r>
    </w:p>
    <w:p w14:paraId="2F7CD7F3" w14:textId="77777777" w:rsidR="00EF68A6" w:rsidRDefault="00EF68A6" w:rsidP="00EF68A6">
      <w:pPr>
        <w:rPr>
          <w:lang w:val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1170"/>
        <w:gridCol w:w="180"/>
        <w:gridCol w:w="1077"/>
        <w:gridCol w:w="183"/>
        <w:gridCol w:w="1080"/>
        <w:gridCol w:w="180"/>
        <w:gridCol w:w="1080"/>
      </w:tblGrid>
      <w:tr w:rsidR="00EF68A6" w:rsidRPr="00347A89" w14:paraId="5EF2F7D7" w14:textId="77777777" w:rsidTr="007C4044">
        <w:trPr>
          <w:cantSplit/>
          <w:tblHeader/>
        </w:trPr>
        <w:tc>
          <w:tcPr>
            <w:tcW w:w="3600" w:type="dxa"/>
          </w:tcPr>
          <w:p w14:paraId="6375530D" w14:textId="77777777" w:rsidR="00EF68A6" w:rsidRPr="00326811" w:rsidRDefault="00EF68A6" w:rsidP="003664A2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720" w:type="dxa"/>
            <w:hideMark/>
          </w:tcPr>
          <w:p w14:paraId="27000865" w14:textId="77777777" w:rsidR="00EF68A6" w:rsidRPr="00326811" w:rsidRDefault="00EF68A6" w:rsidP="003664A2">
            <w:pPr>
              <w:ind w:left="-75" w:right="-169" w:hanging="90"/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cs/>
              </w:rPr>
              <w:t>มูลค่าหุ้น</w:t>
            </w:r>
          </w:p>
        </w:tc>
        <w:tc>
          <w:tcPr>
            <w:tcW w:w="2427" w:type="dxa"/>
            <w:gridSpan w:val="3"/>
            <w:hideMark/>
          </w:tcPr>
          <w:p w14:paraId="474EC908" w14:textId="649F0F4B" w:rsidR="00EF68A6" w:rsidRPr="00326811" w:rsidRDefault="00EF68A6" w:rsidP="003664A2">
            <w:pPr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</w:rPr>
              <w:t>256</w:t>
            </w:r>
            <w:r w:rsidR="00360540" w:rsidRPr="0032681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3" w:type="dxa"/>
          </w:tcPr>
          <w:p w14:paraId="3483168B" w14:textId="77777777" w:rsidR="00EF68A6" w:rsidRPr="00326811" w:rsidRDefault="00EF68A6" w:rsidP="003664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240495C9" w14:textId="29DC3560" w:rsidR="00EF68A6" w:rsidRPr="00326811" w:rsidRDefault="00EF68A6" w:rsidP="003664A2">
            <w:pPr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</w:rPr>
              <w:t>256</w:t>
            </w:r>
            <w:r w:rsidR="00360540" w:rsidRPr="00326811">
              <w:rPr>
                <w:rFonts w:asciiTheme="majorBidi" w:hAnsiTheme="majorBidi" w:cstheme="majorBidi"/>
              </w:rPr>
              <w:t>5</w:t>
            </w:r>
          </w:p>
        </w:tc>
      </w:tr>
      <w:tr w:rsidR="00EF68A6" w:rsidRPr="00347A89" w14:paraId="0601B511" w14:textId="77777777" w:rsidTr="007C4044">
        <w:trPr>
          <w:cantSplit/>
          <w:tblHeader/>
        </w:trPr>
        <w:tc>
          <w:tcPr>
            <w:tcW w:w="3600" w:type="dxa"/>
          </w:tcPr>
          <w:p w14:paraId="2A1AD94F" w14:textId="77777777" w:rsidR="00EF68A6" w:rsidRPr="00326811" w:rsidRDefault="00EF68A6" w:rsidP="003664A2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630F7C3F" w14:textId="77777777" w:rsidR="00EF68A6" w:rsidRPr="00326811" w:rsidRDefault="00EF68A6" w:rsidP="003664A2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641E60D7" w14:textId="77777777" w:rsidR="00EF68A6" w:rsidRPr="00326811" w:rsidRDefault="00EF68A6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7C75FDC8" w14:textId="77777777" w:rsidR="00EF68A6" w:rsidRPr="00326811" w:rsidRDefault="00EF68A6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7" w:type="dxa"/>
            <w:hideMark/>
          </w:tcPr>
          <w:p w14:paraId="5595CE27" w14:textId="77777777" w:rsidR="00EF68A6" w:rsidRPr="00326811" w:rsidRDefault="00EF68A6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83" w:type="dxa"/>
          </w:tcPr>
          <w:p w14:paraId="6F12889B" w14:textId="77777777" w:rsidR="00EF68A6" w:rsidRPr="00326811" w:rsidRDefault="00EF68A6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50F855D" w14:textId="77777777" w:rsidR="00EF68A6" w:rsidRPr="00326811" w:rsidRDefault="00EF68A6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2F7C1FB8" w14:textId="77777777" w:rsidR="00EF68A6" w:rsidRPr="00326811" w:rsidRDefault="00EF68A6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7D9B501" w14:textId="77777777" w:rsidR="00EF68A6" w:rsidRPr="00326811" w:rsidRDefault="00EF68A6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EF68A6" w:rsidRPr="00347A89" w14:paraId="2B36AC60" w14:textId="77777777" w:rsidTr="007C4044">
        <w:trPr>
          <w:cantSplit/>
          <w:tblHeader/>
        </w:trPr>
        <w:tc>
          <w:tcPr>
            <w:tcW w:w="3600" w:type="dxa"/>
            <w:hideMark/>
          </w:tcPr>
          <w:p w14:paraId="0A8C0E84" w14:textId="77777777" w:rsidR="00EF68A6" w:rsidRPr="00326811" w:rsidRDefault="00EF68A6" w:rsidP="003664A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20" w:type="dxa"/>
          </w:tcPr>
          <w:p w14:paraId="3A15A06A" w14:textId="77777777" w:rsidR="00EF68A6" w:rsidRPr="00326811" w:rsidRDefault="00EF68A6" w:rsidP="003664A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6AB7E0C4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268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3268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68A6" w:rsidRPr="00347A89" w14:paraId="71A4E1DA" w14:textId="77777777" w:rsidTr="007C4044">
        <w:trPr>
          <w:cantSplit/>
        </w:trPr>
        <w:tc>
          <w:tcPr>
            <w:tcW w:w="3600" w:type="dxa"/>
            <w:hideMark/>
          </w:tcPr>
          <w:p w14:paraId="6B7FAB4D" w14:textId="77777777" w:rsidR="00EF68A6" w:rsidRPr="00326811" w:rsidRDefault="00EF68A6" w:rsidP="003664A2">
            <w:pPr>
              <w:ind w:left="187" w:hanging="184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1BDB8D4E" w14:textId="77777777" w:rsidR="00EF68A6" w:rsidRPr="00326811" w:rsidRDefault="00EF68A6" w:rsidP="003664A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8A534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69AC0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D1B8FF1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56DE260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23DD7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5B2718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769DC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68A6" w:rsidRPr="00347A89" w14:paraId="57B67EE6" w14:textId="77777777" w:rsidTr="007C4044">
        <w:trPr>
          <w:cantSplit/>
        </w:trPr>
        <w:tc>
          <w:tcPr>
            <w:tcW w:w="3600" w:type="dxa"/>
            <w:hideMark/>
          </w:tcPr>
          <w:p w14:paraId="5D796C98" w14:textId="77777777" w:rsidR="00EF68A6" w:rsidRPr="00326811" w:rsidRDefault="00EF68A6" w:rsidP="003664A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2681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26811">
              <w:rPr>
                <w:rFonts w:asciiTheme="majorBidi" w:hAnsiTheme="majorBidi" w:cstheme="majorBidi"/>
              </w:rPr>
              <w:t xml:space="preserve">1 </w:t>
            </w:r>
            <w:r w:rsidRPr="00326811">
              <w:rPr>
                <w:rFonts w:asciiTheme="majorBidi" w:hAnsiTheme="majorBidi" w:cstheme="majorBidi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14:paraId="1647DB90" w14:textId="77777777" w:rsidR="00EF68A6" w:rsidRPr="00326811" w:rsidRDefault="00EF68A6" w:rsidP="003664A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EDCB5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25EAD6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FAF00D7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47BFFD90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F65C4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9FCB9E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36E2C" w14:textId="77777777" w:rsidR="00EF68A6" w:rsidRPr="00326811" w:rsidRDefault="00EF68A6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05" w:rsidRPr="00347A89" w14:paraId="42EC0BBF" w14:textId="77777777" w:rsidTr="007C4044">
        <w:trPr>
          <w:cantSplit/>
        </w:trPr>
        <w:tc>
          <w:tcPr>
            <w:tcW w:w="3600" w:type="dxa"/>
            <w:hideMark/>
          </w:tcPr>
          <w:p w14:paraId="0F2F3392" w14:textId="77777777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720" w:type="dxa"/>
          </w:tcPr>
          <w:p w14:paraId="20DA1EBD" w14:textId="42D40D86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14:paraId="6ADA0310" w14:textId="054D3E91" w:rsidR="00FE5705" w:rsidRPr="00326811" w:rsidRDefault="00221212" w:rsidP="00FE198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B464D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B8C5DE6" w14:textId="7F65E9CF" w:rsidR="00FE5705" w:rsidRPr="00326811" w:rsidRDefault="00221212" w:rsidP="0022121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2FB0E5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19B2F" w14:textId="78EAACA6" w:rsidR="00FE5705" w:rsidRPr="00326811" w:rsidRDefault="00E32786" w:rsidP="009012E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3F8B3EC7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436ED" w14:textId="0477BF14" w:rsidR="00FE5705" w:rsidRPr="00326811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CF116E" w:rsidRPr="00347A89" w14:paraId="356D78CA" w14:textId="77777777" w:rsidTr="007C4044">
        <w:trPr>
          <w:cantSplit/>
        </w:trPr>
        <w:tc>
          <w:tcPr>
            <w:tcW w:w="3600" w:type="dxa"/>
          </w:tcPr>
          <w:p w14:paraId="69363B8C" w14:textId="7731A2CE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720" w:type="dxa"/>
          </w:tcPr>
          <w:p w14:paraId="60975E99" w14:textId="463FBAE9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</w:tcPr>
          <w:p w14:paraId="2A14ED46" w14:textId="15F26313" w:rsidR="00CF116E" w:rsidRDefault="00CF116E" w:rsidP="00CF116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7FDF5A29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692DEE4" w14:textId="0ECF8EFF" w:rsidR="00CF116E" w:rsidRDefault="00CF116E" w:rsidP="00CF116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183" w:type="dxa"/>
          </w:tcPr>
          <w:p w14:paraId="3B7D9E61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1C900" w14:textId="4BAD7DDD" w:rsidR="00CF116E" w:rsidRDefault="00CF116E" w:rsidP="00CF11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F8F611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4C7B0" w14:textId="59C26E16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16E" w:rsidRPr="00347A89" w14:paraId="32DD3466" w14:textId="77777777" w:rsidTr="007C4044">
        <w:trPr>
          <w:cantSplit/>
        </w:trPr>
        <w:tc>
          <w:tcPr>
            <w:tcW w:w="3600" w:type="dxa"/>
          </w:tcPr>
          <w:p w14:paraId="3AAF7B9A" w14:textId="6D0FB17B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ลดมูลค่าหุ้น</w:t>
            </w:r>
          </w:p>
        </w:tc>
        <w:tc>
          <w:tcPr>
            <w:tcW w:w="720" w:type="dxa"/>
          </w:tcPr>
          <w:p w14:paraId="7925A5D9" w14:textId="77777777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86D0B" w14:textId="77777777" w:rsidR="00CF116E" w:rsidRDefault="00CF116E" w:rsidP="00CF116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5C1889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B261BEE" w14:textId="77777777" w:rsidR="00CF116E" w:rsidRDefault="00CF116E" w:rsidP="00CF116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00A6356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1A6F7" w14:textId="77777777" w:rsidR="00CF116E" w:rsidRDefault="00CF116E" w:rsidP="00CF116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BF51EE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70F92" w14:textId="77777777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16E" w:rsidRPr="00347A89" w14:paraId="5885619A" w14:textId="77777777" w:rsidTr="007C4044">
        <w:trPr>
          <w:cantSplit/>
        </w:trPr>
        <w:tc>
          <w:tcPr>
            <w:tcW w:w="3600" w:type="dxa"/>
          </w:tcPr>
          <w:p w14:paraId="3BF1B554" w14:textId="106F1C3A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cs/>
              </w:rPr>
              <w:t xml:space="preserve">-  </w:t>
            </w:r>
            <w:r>
              <w:rPr>
                <w:rFonts w:asciiTheme="majorBidi" w:hAnsiTheme="majorBidi" w:cstheme="majorBidi" w:hint="cs"/>
                <w:cs/>
              </w:rPr>
              <w:t xml:space="preserve">จากหุ้นละ </w:t>
            </w:r>
            <w:r>
              <w:rPr>
                <w:rFonts w:asciiTheme="majorBidi" w:hAnsiTheme="majorBidi" w:cstheme="majorBidi"/>
              </w:rPr>
              <w:t xml:space="preserve">100 </w:t>
            </w:r>
            <w:r>
              <w:rPr>
                <w:rFonts w:asciiTheme="majorBidi" w:hAnsiTheme="majorBidi" w:cstheme="majorBidi" w:hint="cs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</w:rPr>
              <w:t xml:space="preserve">0.50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  <w:tc>
          <w:tcPr>
            <w:tcW w:w="720" w:type="dxa"/>
          </w:tcPr>
          <w:p w14:paraId="42C61E79" w14:textId="2067929F" w:rsidR="00CF116E" w:rsidRPr="00FE1982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0.50</w:t>
            </w:r>
          </w:p>
        </w:tc>
        <w:tc>
          <w:tcPr>
            <w:tcW w:w="1170" w:type="dxa"/>
          </w:tcPr>
          <w:p w14:paraId="458BE252" w14:textId="4070B235" w:rsidR="00CF116E" w:rsidRDefault="00CF116E" w:rsidP="00CF11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763FE1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D7D5748" w14:textId="3E7169EE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C8A3601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69DD5" w14:textId="466F2093" w:rsidR="00CF116E" w:rsidRDefault="00CF116E" w:rsidP="00CF11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3921A336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F163F" w14:textId="00F7F842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CF116E" w:rsidRPr="00347A89" w14:paraId="0DB30C4B" w14:textId="77777777" w:rsidTr="007C4044">
        <w:trPr>
          <w:cantSplit/>
        </w:trPr>
        <w:tc>
          <w:tcPr>
            <w:tcW w:w="3600" w:type="dxa"/>
          </w:tcPr>
          <w:p w14:paraId="12F2EEA9" w14:textId="494B56C8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ออกหุ้นใหม่</w:t>
            </w:r>
          </w:p>
        </w:tc>
        <w:tc>
          <w:tcPr>
            <w:tcW w:w="720" w:type="dxa"/>
          </w:tcPr>
          <w:p w14:paraId="0CBA7A7A" w14:textId="6297951D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</w:tcPr>
          <w:p w14:paraId="68F95852" w14:textId="56BE20A0" w:rsidR="00CF116E" w:rsidRDefault="00CF116E" w:rsidP="00CF11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BE3A9C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CDB5BB8" w14:textId="56F67C6E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65A9502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34E89" w14:textId="38D142B0" w:rsidR="00CF116E" w:rsidRDefault="00CF116E" w:rsidP="00CF11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290,000</w:t>
            </w:r>
          </w:p>
        </w:tc>
        <w:tc>
          <w:tcPr>
            <w:tcW w:w="180" w:type="dxa"/>
          </w:tcPr>
          <w:p w14:paraId="4BB8AB52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1428F" w14:textId="42E2A800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145,000</w:t>
            </w:r>
          </w:p>
        </w:tc>
      </w:tr>
      <w:tr w:rsidR="00CF116E" w:rsidRPr="00347A89" w14:paraId="381B74EA" w14:textId="77777777" w:rsidTr="007C4044">
        <w:trPr>
          <w:cantSplit/>
        </w:trPr>
        <w:tc>
          <w:tcPr>
            <w:tcW w:w="3600" w:type="dxa"/>
          </w:tcPr>
          <w:p w14:paraId="59AE2B80" w14:textId="0F2D26B0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EE250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E2507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EE250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720" w:type="dxa"/>
          </w:tcPr>
          <w:p w14:paraId="09C7B3A2" w14:textId="76EA8552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42F111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270141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1F67D98E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E11E63D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BAA134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C72938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48547AC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16E" w:rsidRPr="00347A89" w14:paraId="74653DD8" w14:textId="77777777" w:rsidTr="007C4044">
        <w:trPr>
          <w:cantSplit/>
        </w:trPr>
        <w:tc>
          <w:tcPr>
            <w:tcW w:w="3600" w:type="dxa"/>
            <w:hideMark/>
          </w:tcPr>
          <w:p w14:paraId="0074FDE4" w14:textId="116E0E16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720" w:type="dxa"/>
          </w:tcPr>
          <w:p w14:paraId="233CC3DC" w14:textId="0CC00C37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D3292F5" w14:textId="0A20D921" w:rsidR="00CF116E" w:rsidRPr="006B5E2F" w:rsidRDefault="00CF116E" w:rsidP="00CF11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483CA3A6" w14:textId="77777777" w:rsidR="00CF116E" w:rsidRPr="006B5E2F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595EE30E" w14:textId="46A19EA0" w:rsidR="00CF116E" w:rsidRPr="006B5E2F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3" w:type="dxa"/>
          </w:tcPr>
          <w:p w14:paraId="2839826E" w14:textId="77777777" w:rsidR="00CF116E" w:rsidRPr="006B5E2F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14D707B" w14:textId="67020CCE" w:rsidR="00CF116E" w:rsidRPr="00F116C8" w:rsidRDefault="00CF116E" w:rsidP="00CF11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52E0F334" w14:textId="77777777" w:rsidR="00CF116E" w:rsidRPr="00F116C8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DEE789" w14:textId="54B230B2" w:rsidR="00CF116E" w:rsidRPr="00F116C8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</w:tr>
      <w:tr w:rsidR="00CF116E" w:rsidRPr="00347A89" w14:paraId="020F3F7C" w14:textId="77777777" w:rsidTr="007C4044">
        <w:trPr>
          <w:cantSplit/>
        </w:trPr>
        <w:tc>
          <w:tcPr>
            <w:tcW w:w="3600" w:type="dxa"/>
          </w:tcPr>
          <w:p w14:paraId="6B0287D2" w14:textId="350E05A9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</w:tcPr>
          <w:p w14:paraId="5B2162F9" w14:textId="77777777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EC2A6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DE2C20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C4FAEF3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7F78CA0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AA2C6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A37F2A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24434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116E" w:rsidRPr="006E1197" w14:paraId="49F42826" w14:textId="77777777" w:rsidTr="007C4044">
        <w:trPr>
          <w:cantSplit/>
        </w:trPr>
        <w:tc>
          <w:tcPr>
            <w:tcW w:w="3600" w:type="dxa"/>
            <w:hideMark/>
          </w:tcPr>
          <w:p w14:paraId="1E031B31" w14:textId="75FBE1C2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720" w:type="dxa"/>
          </w:tcPr>
          <w:p w14:paraId="7836E18B" w14:textId="77777777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791EC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25F176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4AD16E8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F54905B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2D73D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81360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C505F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16E" w:rsidRPr="00347A89" w14:paraId="3A6ECC0C" w14:textId="77777777" w:rsidTr="007C4044">
        <w:trPr>
          <w:cantSplit/>
        </w:trPr>
        <w:tc>
          <w:tcPr>
            <w:tcW w:w="3600" w:type="dxa"/>
            <w:hideMark/>
          </w:tcPr>
          <w:p w14:paraId="36B51944" w14:textId="2DA047AF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2681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26811">
              <w:rPr>
                <w:rFonts w:asciiTheme="majorBidi" w:hAnsiTheme="majorBidi" w:cstheme="majorBidi"/>
              </w:rPr>
              <w:t xml:space="preserve">1 </w:t>
            </w:r>
            <w:r w:rsidRPr="0032681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720" w:type="dxa"/>
          </w:tcPr>
          <w:p w14:paraId="5C9708EA" w14:textId="3EA163A3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DD03A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6A0508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54FD414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287EABD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54EF1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F25E2C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3AA09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16E" w:rsidRPr="00347A89" w14:paraId="11EB22DD" w14:textId="77777777" w:rsidTr="007C4044">
        <w:trPr>
          <w:cantSplit/>
        </w:trPr>
        <w:tc>
          <w:tcPr>
            <w:tcW w:w="3600" w:type="dxa"/>
          </w:tcPr>
          <w:p w14:paraId="4796CBB7" w14:textId="3DEFB296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720" w:type="dxa"/>
          </w:tcPr>
          <w:p w14:paraId="7F11FFC5" w14:textId="50782CE5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14:paraId="708E3607" w14:textId="684F006E" w:rsidR="00CF116E" w:rsidRPr="00326811" w:rsidRDefault="00CF116E" w:rsidP="00CF116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ABBA85A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363746" w14:textId="39D05C3F" w:rsidR="00CF116E" w:rsidRPr="00326811" w:rsidRDefault="00CF116E" w:rsidP="00CF116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6F34336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62CBC" w14:textId="5BF5CA6A" w:rsidR="00CF116E" w:rsidRPr="00326811" w:rsidRDefault="00CF116E" w:rsidP="00CF116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43CEF207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7C630" w14:textId="09440910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CF116E" w:rsidRPr="00347A89" w14:paraId="345A3D74" w14:textId="77777777" w:rsidTr="007C4044">
        <w:trPr>
          <w:cantSplit/>
        </w:trPr>
        <w:tc>
          <w:tcPr>
            <w:tcW w:w="3600" w:type="dxa"/>
          </w:tcPr>
          <w:p w14:paraId="5233F9FC" w14:textId="59592BEC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720" w:type="dxa"/>
          </w:tcPr>
          <w:p w14:paraId="2F0A0F17" w14:textId="4CF6F4EB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</w:tcPr>
          <w:p w14:paraId="2FF1B754" w14:textId="391EC2B3" w:rsidR="00CF116E" w:rsidRDefault="00CF116E" w:rsidP="00CF116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277,500</w:t>
            </w:r>
          </w:p>
        </w:tc>
        <w:tc>
          <w:tcPr>
            <w:tcW w:w="180" w:type="dxa"/>
          </w:tcPr>
          <w:p w14:paraId="6712E06A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A38269C" w14:textId="6C201302" w:rsidR="00CF116E" w:rsidRDefault="00CF116E" w:rsidP="00CF116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138,750</w:t>
            </w:r>
          </w:p>
        </w:tc>
        <w:tc>
          <w:tcPr>
            <w:tcW w:w="183" w:type="dxa"/>
          </w:tcPr>
          <w:p w14:paraId="372E2249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62EC5" w14:textId="25862698" w:rsidR="00CF116E" w:rsidRDefault="00CF116E" w:rsidP="00CF116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9D3D1E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E83FB" w14:textId="26835A3B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16E" w:rsidRPr="00347A89" w14:paraId="071E80E5" w14:textId="77777777" w:rsidTr="007C4044">
        <w:trPr>
          <w:cantSplit/>
        </w:trPr>
        <w:tc>
          <w:tcPr>
            <w:tcW w:w="3600" w:type="dxa"/>
          </w:tcPr>
          <w:p w14:paraId="681B8FAC" w14:textId="7BCD3628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ลดมูลค่าหุ้น</w:t>
            </w:r>
          </w:p>
        </w:tc>
        <w:tc>
          <w:tcPr>
            <w:tcW w:w="720" w:type="dxa"/>
          </w:tcPr>
          <w:p w14:paraId="0463B52F" w14:textId="77777777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A6FE5" w14:textId="77777777" w:rsidR="00CF116E" w:rsidRDefault="00CF116E" w:rsidP="00CF116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71350EC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B14586F" w14:textId="77777777" w:rsidR="00CF116E" w:rsidRDefault="00CF116E" w:rsidP="00CF116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691755D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03EDC" w14:textId="77777777" w:rsidR="00CF116E" w:rsidRDefault="00CF116E" w:rsidP="00CF116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88621A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853AA" w14:textId="77777777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16E" w:rsidRPr="00347A89" w14:paraId="7A9A91DD" w14:textId="77777777" w:rsidTr="007C4044">
        <w:trPr>
          <w:cantSplit/>
        </w:trPr>
        <w:tc>
          <w:tcPr>
            <w:tcW w:w="3600" w:type="dxa"/>
          </w:tcPr>
          <w:p w14:paraId="3D34031B" w14:textId="0EE65BDC" w:rsidR="00CF116E" w:rsidRPr="007C4044" w:rsidRDefault="00CF116E" w:rsidP="00CF116E">
            <w:pPr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cs/>
              </w:rPr>
              <w:t xml:space="preserve">-  </w:t>
            </w:r>
            <w:r>
              <w:rPr>
                <w:rFonts w:asciiTheme="majorBidi" w:hAnsiTheme="majorBidi" w:cstheme="majorBidi" w:hint="cs"/>
                <w:cs/>
              </w:rPr>
              <w:t xml:space="preserve">จากหุ้นละ </w:t>
            </w:r>
            <w:r>
              <w:rPr>
                <w:rFonts w:asciiTheme="majorBidi" w:hAnsiTheme="majorBidi" w:cstheme="majorBidi"/>
              </w:rPr>
              <w:t xml:space="preserve">100 </w:t>
            </w:r>
            <w:r>
              <w:rPr>
                <w:rFonts w:asciiTheme="majorBidi" w:hAnsiTheme="majorBidi" w:cstheme="majorBidi" w:hint="cs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</w:rPr>
              <w:t xml:space="preserve">0.50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  <w:tc>
          <w:tcPr>
            <w:tcW w:w="720" w:type="dxa"/>
          </w:tcPr>
          <w:p w14:paraId="0F68051E" w14:textId="0FB0ABFE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</w:tcPr>
          <w:p w14:paraId="24990F5D" w14:textId="5B3FBBBC" w:rsidR="00CF116E" w:rsidRPr="007C4044" w:rsidRDefault="00CF116E" w:rsidP="00CF116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EF36DB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A1841C1" w14:textId="3711F68F" w:rsidR="00CF116E" w:rsidRDefault="00CF116E" w:rsidP="00CF116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F9F6CEA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24B1D" w14:textId="7C3B8597" w:rsidR="00CF116E" w:rsidRDefault="00CF116E" w:rsidP="00CF116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08A865FD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D5534" w14:textId="2F57A431" w:rsidR="00CF116E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CF116E" w:rsidRPr="00347A89" w14:paraId="55C347E5" w14:textId="77777777" w:rsidTr="007C4044">
        <w:trPr>
          <w:cantSplit/>
        </w:trPr>
        <w:tc>
          <w:tcPr>
            <w:tcW w:w="3600" w:type="dxa"/>
          </w:tcPr>
          <w:p w14:paraId="43FAA410" w14:textId="3EB2F8FE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/>
                <w:cs/>
              </w:rPr>
              <w:t>ออกหุ้นใหม่</w:t>
            </w:r>
          </w:p>
        </w:tc>
        <w:tc>
          <w:tcPr>
            <w:tcW w:w="720" w:type="dxa"/>
          </w:tcPr>
          <w:p w14:paraId="0174C9D7" w14:textId="703EF4D1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0.50</w:t>
            </w:r>
          </w:p>
        </w:tc>
        <w:tc>
          <w:tcPr>
            <w:tcW w:w="1170" w:type="dxa"/>
          </w:tcPr>
          <w:p w14:paraId="786FF047" w14:textId="23F4A0F6" w:rsidR="00CF116E" w:rsidRPr="00326811" w:rsidRDefault="00CF116E" w:rsidP="00CF11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22,500</w:t>
            </w:r>
          </w:p>
        </w:tc>
        <w:tc>
          <w:tcPr>
            <w:tcW w:w="180" w:type="dxa"/>
          </w:tcPr>
          <w:p w14:paraId="7961D651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967D6D7" w14:textId="383ABD1E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11,250</w:t>
            </w:r>
          </w:p>
        </w:tc>
        <w:tc>
          <w:tcPr>
            <w:tcW w:w="183" w:type="dxa"/>
          </w:tcPr>
          <w:p w14:paraId="5FA9C1DB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EE0E7" w14:textId="0433AD88" w:rsidR="00CF116E" w:rsidRPr="00326811" w:rsidRDefault="00CF116E" w:rsidP="00CF116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267,500</w:t>
            </w:r>
          </w:p>
        </w:tc>
        <w:tc>
          <w:tcPr>
            <w:tcW w:w="180" w:type="dxa"/>
          </w:tcPr>
          <w:p w14:paraId="3486B870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E7535" w14:textId="37E3E78F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133,750</w:t>
            </w:r>
          </w:p>
        </w:tc>
      </w:tr>
      <w:tr w:rsidR="00CF116E" w:rsidRPr="00347A89" w14:paraId="1B5E9AA1" w14:textId="77777777" w:rsidTr="007C4044">
        <w:trPr>
          <w:cantSplit/>
        </w:trPr>
        <w:tc>
          <w:tcPr>
            <w:tcW w:w="3600" w:type="dxa"/>
          </w:tcPr>
          <w:p w14:paraId="50B00367" w14:textId="0824A082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EE250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E2507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EE2507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720" w:type="dxa"/>
          </w:tcPr>
          <w:p w14:paraId="0B7F5D1D" w14:textId="0EDD4708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023DB15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A987B49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76BE845F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E91D16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0D901C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5E6813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CB7BF0" w14:textId="77777777" w:rsidR="00CF116E" w:rsidRPr="00326811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16E" w:rsidRPr="00347A89" w14:paraId="1140A500" w14:textId="77777777" w:rsidTr="007C4044">
        <w:trPr>
          <w:cantSplit/>
          <w:trHeight w:val="443"/>
        </w:trPr>
        <w:tc>
          <w:tcPr>
            <w:tcW w:w="3600" w:type="dxa"/>
            <w:hideMark/>
          </w:tcPr>
          <w:p w14:paraId="56D1510D" w14:textId="5CCBAB50" w:rsidR="00CF116E" w:rsidRPr="00326811" w:rsidRDefault="00CF116E" w:rsidP="00CF116E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720" w:type="dxa"/>
          </w:tcPr>
          <w:p w14:paraId="371F4973" w14:textId="7562DF93" w:rsidR="00CF116E" w:rsidRPr="00326811" w:rsidRDefault="00CF116E" w:rsidP="00CF116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6517F91" w14:textId="2DCF0152" w:rsidR="00CF116E" w:rsidRPr="00DC4CE0" w:rsidRDefault="00CF116E" w:rsidP="00CF11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3F97BFC2" w14:textId="77777777" w:rsidR="00CF116E" w:rsidRPr="00DC4CE0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3BA44666" w14:textId="646498FD" w:rsidR="00CF116E" w:rsidRPr="00DC4CE0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3" w:type="dxa"/>
          </w:tcPr>
          <w:p w14:paraId="282D977D" w14:textId="77777777" w:rsidR="00CF116E" w:rsidRPr="00DC4CE0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819677B" w14:textId="7B19B165" w:rsidR="00CF116E" w:rsidRPr="00DC4CE0" w:rsidRDefault="00CF116E" w:rsidP="00CF116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277,500</w:t>
            </w:r>
          </w:p>
        </w:tc>
        <w:tc>
          <w:tcPr>
            <w:tcW w:w="180" w:type="dxa"/>
          </w:tcPr>
          <w:p w14:paraId="01A3C80F" w14:textId="77777777" w:rsidR="00CF116E" w:rsidRPr="00DC4CE0" w:rsidRDefault="00CF116E" w:rsidP="00CF116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33E89FF" w14:textId="23B75E5D" w:rsidR="00CF116E" w:rsidRPr="00DC4CE0" w:rsidRDefault="00CF116E" w:rsidP="00CF116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138,750</w:t>
            </w:r>
          </w:p>
        </w:tc>
      </w:tr>
    </w:tbl>
    <w:p w14:paraId="681D4732" w14:textId="77777777" w:rsidR="00326811" w:rsidRDefault="00326811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</w:p>
    <w:p w14:paraId="191ADEB3" w14:textId="3BA1D2B4" w:rsidR="00202F96" w:rsidRPr="00A407DA" w:rsidRDefault="00202F96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  <w:r w:rsidRPr="00A407DA">
        <w:rPr>
          <w:rFonts w:asciiTheme="majorBidi" w:hAnsiTheme="majorBidi" w:hint="cs"/>
          <w:szCs w:val="30"/>
          <w:cs/>
        </w:rPr>
        <w:t xml:space="preserve">เมื่อวันที่ </w:t>
      </w:r>
      <w:r w:rsidRPr="00A407DA">
        <w:rPr>
          <w:rFonts w:asciiTheme="majorBidi" w:hAnsiTheme="majorBidi"/>
          <w:szCs w:val="30"/>
        </w:rPr>
        <w:t xml:space="preserve">14 </w:t>
      </w:r>
      <w:r w:rsidRPr="00A407DA">
        <w:rPr>
          <w:rFonts w:asciiTheme="majorBidi" w:hAnsiTheme="majorBidi" w:hint="cs"/>
          <w:szCs w:val="30"/>
          <w:cs/>
        </w:rPr>
        <w:t xml:space="preserve">กุมภาพันธ์ </w:t>
      </w:r>
      <w:r w:rsidRPr="00A407DA">
        <w:rPr>
          <w:rFonts w:asciiTheme="majorBidi" w:hAnsiTheme="majorBidi"/>
          <w:szCs w:val="30"/>
        </w:rPr>
        <w:t xml:space="preserve">2566 </w:t>
      </w:r>
      <w:r w:rsidRPr="00A407DA">
        <w:rPr>
          <w:rFonts w:asciiTheme="majorBidi" w:hAnsiTheme="majorBidi" w:hint="cs"/>
          <w:szCs w:val="30"/>
          <w:cs/>
        </w:rPr>
        <w:t>บริษัทได้เสนอขายหุ้นสามัญจำนวนรวมไม่เกิน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22.5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ล้านหุ้น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โดยหุ้นสามัญเสนอขายในราคาหุ้นละ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28.5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บาท</w:t>
      </w:r>
      <w:r w:rsidRPr="00A407DA">
        <w:rPr>
          <w:rFonts w:asciiTheme="majorBidi" w:hAnsiTheme="majorBidi"/>
          <w:szCs w:val="30"/>
        </w:rPr>
        <w:t xml:space="preserve"> </w:t>
      </w:r>
      <w:r w:rsidRPr="00A407DA">
        <w:rPr>
          <w:rFonts w:asciiTheme="majorBidi" w:hAnsiTheme="majorBidi"/>
          <w:szCs w:val="30"/>
          <w:cs/>
        </w:rPr>
        <w:t>(</w:t>
      </w:r>
      <w:r w:rsidRPr="00A407DA">
        <w:rPr>
          <w:rFonts w:asciiTheme="majorBidi" w:hAnsiTheme="majorBidi" w:hint="cs"/>
          <w:szCs w:val="30"/>
          <w:cs/>
        </w:rPr>
        <w:t>มูลค่าที่ตราไว้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0.5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บาท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และส่วนเกินมูลค่าหุ้น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28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บาท</w:t>
      </w:r>
      <w:r w:rsidRPr="00A407DA">
        <w:rPr>
          <w:rFonts w:asciiTheme="majorBidi" w:hAnsiTheme="majorBidi"/>
          <w:szCs w:val="30"/>
          <w:cs/>
        </w:rPr>
        <w:t xml:space="preserve">) </w:t>
      </w:r>
      <w:r w:rsidRPr="00A407DA">
        <w:rPr>
          <w:rFonts w:asciiTheme="majorBidi" w:hAnsiTheme="majorBidi" w:hint="cs"/>
          <w:szCs w:val="30"/>
          <w:cs/>
        </w:rPr>
        <w:t>บริษัทได้รับเงินจากการขายหุ้นสามัญ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641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ล้านบาทก่อนหักค่าใช้จ่ายที่เกี่ยวข้องกับการเสนอขายหุ้นสามัญต่อประชาชนทั่วไปเป็นครั้งแรก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 xml:space="preserve">หุ้นของบริษัทเริ่มการซื้อขายในตลาดหลักทรัพย์ เอ็ม เอ ไอ </w:t>
      </w:r>
      <w:r w:rsidRPr="00A407DA">
        <w:rPr>
          <w:rFonts w:asciiTheme="majorBidi" w:hAnsiTheme="majorBidi"/>
          <w:szCs w:val="30"/>
        </w:rPr>
        <w:t>(MAI)</w:t>
      </w:r>
      <w:r w:rsidRPr="00A407DA">
        <w:rPr>
          <w:rFonts w:asciiTheme="majorBidi" w:hAnsiTheme="majorBidi" w:hint="cs"/>
          <w:szCs w:val="30"/>
          <w:cs/>
        </w:rPr>
        <w:t xml:space="preserve"> ในวันที่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14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กุมภาพันธ์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2566</w:t>
      </w:r>
    </w:p>
    <w:p w14:paraId="36DE2E01" w14:textId="77777777" w:rsidR="00202F96" w:rsidRPr="00A407DA" w:rsidRDefault="00202F96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</w:p>
    <w:p w14:paraId="04979FF4" w14:textId="77777777" w:rsidR="00202F96" w:rsidRPr="00A407DA" w:rsidRDefault="00202F96" w:rsidP="00202F96">
      <w:pPr>
        <w:ind w:left="540"/>
        <w:rPr>
          <w:rFonts w:asciiTheme="majorBidi" w:hAnsiTheme="majorBidi"/>
        </w:rPr>
      </w:pPr>
      <w:r w:rsidRPr="00A407DA">
        <w:rPr>
          <w:rFonts w:asciiTheme="majorBidi" w:hAnsiTheme="majorBidi" w:hint="cs"/>
          <w:cs/>
        </w:rPr>
        <w:t xml:space="preserve">ค่าใช้จ่ายที่เกี่ยวข้องโดยตรงกับการเสนอขายหุ้นจำนวน </w:t>
      </w:r>
      <w:r w:rsidRPr="00A407DA">
        <w:rPr>
          <w:rFonts w:asciiTheme="majorBidi" w:hAnsiTheme="majorBidi"/>
        </w:rPr>
        <w:t xml:space="preserve">13 </w:t>
      </w:r>
      <w:r w:rsidRPr="00A407DA">
        <w:rPr>
          <w:rFonts w:asciiTheme="majorBidi" w:hAnsiTheme="majorBidi" w:hint="cs"/>
          <w:cs/>
        </w:rPr>
        <w:t>ล้านบาท</w:t>
      </w:r>
      <w:r w:rsidRPr="00A407DA">
        <w:rPr>
          <w:rFonts w:asciiTheme="majorBidi" w:hAnsiTheme="majorBidi"/>
          <w:cs/>
        </w:rPr>
        <w:t xml:space="preserve"> </w:t>
      </w:r>
      <w:r w:rsidRPr="00A407DA">
        <w:rPr>
          <w:rFonts w:asciiTheme="majorBidi" w:hAnsiTheme="majorBidi" w:hint="cs"/>
          <w:cs/>
        </w:rPr>
        <w:t>แสดงหักจากส่วนเกินมูลค่าหุ้นที่ได้รับจากการเสนอขายหุ้นสามัญแก่ผู้ลงทุน</w:t>
      </w:r>
      <w:r w:rsidRPr="00A407DA">
        <w:rPr>
          <w:rFonts w:asciiTheme="majorBidi" w:hAnsiTheme="majorBidi"/>
          <w:cs/>
        </w:rPr>
        <w:t xml:space="preserve"> </w:t>
      </w:r>
      <w:r w:rsidRPr="00A407DA">
        <w:rPr>
          <w:rFonts w:asciiTheme="majorBidi" w:hAnsiTheme="majorBidi" w:hint="cs"/>
          <w:cs/>
        </w:rPr>
        <w:t>ทำให้ส่วนเกินมูลค่าหุ้นมีจำนวน</w:t>
      </w:r>
      <w:r w:rsidRPr="00A407DA">
        <w:rPr>
          <w:rFonts w:asciiTheme="majorBidi" w:hAnsiTheme="majorBidi"/>
        </w:rPr>
        <w:t xml:space="preserve"> 617</w:t>
      </w:r>
      <w:r w:rsidRPr="00A407DA">
        <w:rPr>
          <w:rFonts w:asciiTheme="majorBidi" w:hAnsiTheme="majorBidi"/>
          <w:cs/>
        </w:rPr>
        <w:t xml:space="preserve"> </w:t>
      </w:r>
      <w:r w:rsidRPr="00A407DA">
        <w:rPr>
          <w:rFonts w:asciiTheme="majorBidi" w:hAnsiTheme="majorBidi" w:hint="cs"/>
          <w:cs/>
        </w:rPr>
        <w:t>ล้านบาท</w:t>
      </w:r>
    </w:p>
    <w:p w14:paraId="16851FA9" w14:textId="77777777" w:rsidR="00F10EAC" w:rsidRPr="00A407DA" w:rsidRDefault="00F10EAC" w:rsidP="00F10EAC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A407DA">
        <w:rPr>
          <w:rFonts w:asciiTheme="majorBidi" w:hAnsiTheme="majorBidi" w:cstheme="majorBidi"/>
          <w:b/>
          <w:bCs/>
          <w:i/>
          <w:iCs/>
          <w:cs/>
        </w:rPr>
        <w:lastRenderedPageBreak/>
        <w:t>ส่วนเกินมูลค่าหุ้น</w:t>
      </w:r>
      <w:r w:rsidRPr="00A407DA">
        <w:rPr>
          <w:rFonts w:asciiTheme="majorBidi" w:hAnsiTheme="majorBidi" w:cstheme="majorBidi"/>
          <w:i/>
          <w:iCs/>
          <w:cs/>
        </w:rPr>
        <w:t xml:space="preserve"> </w:t>
      </w:r>
    </w:p>
    <w:p w14:paraId="0C1C5FC1" w14:textId="77777777" w:rsidR="00F10EAC" w:rsidRPr="00A407DA" w:rsidRDefault="00F10EAC" w:rsidP="00F10EAC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7921BEC" w14:textId="33149B23" w:rsidR="00F10EAC" w:rsidRDefault="00F10EAC" w:rsidP="00F10EAC">
      <w:pPr>
        <w:ind w:left="540"/>
        <w:jc w:val="thaiDistribute"/>
        <w:rPr>
          <w:rFonts w:asciiTheme="majorBidi" w:hAnsiTheme="majorBidi" w:cstheme="majorBidi"/>
        </w:rPr>
      </w:pPr>
      <w:r w:rsidRPr="00A407DA">
        <w:rPr>
          <w:rFonts w:asciiTheme="majorBidi" w:hAnsiTheme="majorBidi" w:cstheme="majorBidi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389062AF" w14:textId="77777777" w:rsidR="004F4E60" w:rsidRPr="00173B31" w:rsidRDefault="004F4E60" w:rsidP="00F10EAC">
      <w:pPr>
        <w:ind w:left="540"/>
        <w:jc w:val="thaiDistribute"/>
        <w:rPr>
          <w:rFonts w:asciiTheme="majorBidi" w:hAnsiTheme="majorBidi" w:cstheme="majorBidi"/>
        </w:rPr>
      </w:pPr>
    </w:p>
    <w:p w14:paraId="1C880182" w14:textId="77777777" w:rsidR="00BD4CA2" w:rsidRPr="006C4CCA" w:rsidRDefault="00BD4CA2" w:rsidP="00BD4C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ส่วนงานดำเนินงานและการจำแนกรายได้ </w:t>
      </w:r>
    </w:p>
    <w:p w14:paraId="1B65695E" w14:textId="4E9A4541" w:rsidR="00BD4CA2" w:rsidRDefault="00BD4CA2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A24DC8E" w14:textId="36380404" w:rsidR="00343558" w:rsidRDefault="00BD4CA2" w:rsidP="000623A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6C4CCA">
        <w:rPr>
          <w:rFonts w:asciiTheme="majorBidi" w:hAnsiTheme="majorBidi" w:cstheme="majorBidi"/>
          <w:cs/>
        </w:rPr>
        <w:t>กลุ่มบริษัทดำเนินกิจการในส่วนงานทางธุรกิจเดียวคือการบร</w:t>
      </w:r>
      <w:r w:rsidR="007563E0">
        <w:rPr>
          <w:rFonts w:asciiTheme="majorBidi" w:hAnsiTheme="majorBidi" w:cstheme="majorBidi" w:hint="cs"/>
          <w:cs/>
        </w:rPr>
        <w:t>ิ</w:t>
      </w:r>
      <w:r w:rsidRPr="006C4CCA">
        <w:rPr>
          <w:rFonts w:asciiTheme="majorBidi" w:hAnsiTheme="majorBidi" w:cstheme="majorBidi"/>
          <w:cs/>
        </w:rPr>
        <w:t>การวรรณกรรมอิเล็กทรอนิกส์ โดยเป็นการขายในประเทศเท่านั้น กลุ่มบริษัทดำเนินธุรกิจในส่วนงานทางภูมิศาสตร์เดียวคือในประเทศไทย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 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13463F5A" w14:textId="77777777" w:rsidR="00482566" w:rsidRDefault="00482566" w:rsidP="00A272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14:paraId="2E9CF1A9" w14:textId="31648F20" w:rsidR="00D76D4A" w:rsidRDefault="00D76D4A" w:rsidP="00D76D4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t>กำไรต่อหุ้นพื้นฐาน</w:t>
      </w:r>
    </w:p>
    <w:p w14:paraId="55EF9D16" w14:textId="77777777" w:rsidR="00D76D4A" w:rsidRPr="00714AE8" w:rsidRDefault="00D76D4A" w:rsidP="00D76D4A">
      <w:pPr>
        <w:rPr>
          <w:lang w:val="th-TH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59"/>
        <w:gridCol w:w="1080"/>
        <w:gridCol w:w="180"/>
        <w:gridCol w:w="990"/>
        <w:gridCol w:w="180"/>
        <w:gridCol w:w="990"/>
        <w:gridCol w:w="180"/>
        <w:gridCol w:w="1012"/>
      </w:tblGrid>
      <w:tr w:rsidR="00D76D4A" w:rsidRPr="00347A89" w14:paraId="4673C3F2" w14:textId="77777777" w:rsidTr="000623A1">
        <w:trPr>
          <w:cantSplit/>
        </w:trPr>
        <w:tc>
          <w:tcPr>
            <w:tcW w:w="4759" w:type="dxa"/>
          </w:tcPr>
          <w:p w14:paraId="646A33C6" w14:textId="77777777" w:rsidR="00D76D4A" w:rsidRPr="00EF6987" w:rsidRDefault="00D76D4A" w:rsidP="003664A2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250" w:type="dxa"/>
            <w:gridSpan w:val="3"/>
            <w:hideMark/>
          </w:tcPr>
          <w:p w14:paraId="59512A84" w14:textId="77777777" w:rsidR="00D76D4A" w:rsidRPr="006B5E2F" w:rsidRDefault="00D76D4A" w:rsidP="003664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5E2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D8DFE6" w14:textId="77777777" w:rsidR="00D76D4A" w:rsidRPr="006B5E2F" w:rsidRDefault="00D76D4A" w:rsidP="003664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82" w:type="dxa"/>
            <w:gridSpan w:val="3"/>
            <w:hideMark/>
          </w:tcPr>
          <w:p w14:paraId="30123B25" w14:textId="77777777" w:rsidR="00D76D4A" w:rsidRPr="006B5E2F" w:rsidRDefault="00D76D4A" w:rsidP="003664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5E2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76D4A" w:rsidRPr="00347A89" w14:paraId="2EA39C32" w14:textId="77777777" w:rsidTr="000623A1">
        <w:trPr>
          <w:cantSplit/>
        </w:trPr>
        <w:tc>
          <w:tcPr>
            <w:tcW w:w="4759" w:type="dxa"/>
          </w:tcPr>
          <w:p w14:paraId="6230FC05" w14:textId="77777777" w:rsidR="00D76D4A" w:rsidRPr="00EF6987" w:rsidRDefault="00D76D4A" w:rsidP="003664A2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41353E" w14:textId="4899B5EF" w:rsidR="00D76D4A" w:rsidRPr="00EF6987" w:rsidRDefault="00D76D4A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CA454CE" w14:textId="77777777" w:rsidR="00D76D4A" w:rsidRPr="00EF6987" w:rsidRDefault="00D76D4A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7562F0B" w14:textId="656DFB20" w:rsidR="00D76D4A" w:rsidRPr="00EF6987" w:rsidRDefault="00D76D4A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</w:t>
            </w:r>
            <w:r w:rsidR="00155001"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1057620F" w14:textId="77777777" w:rsidR="00D76D4A" w:rsidRPr="00EF6987" w:rsidRDefault="00D76D4A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359A19C" w14:textId="116A72E2" w:rsidR="00D76D4A" w:rsidRPr="00EF6987" w:rsidRDefault="00D76D4A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20998E14" w14:textId="77777777" w:rsidR="00D76D4A" w:rsidRPr="00EF6987" w:rsidRDefault="00D76D4A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2" w:type="dxa"/>
            <w:hideMark/>
          </w:tcPr>
          <w:p w14:paraId="3DEC55C8" w14:textId="35626DAA" w:rsidR="00D76D4A" w:rsidRPr="00EF6987" w:rsidRDefault="00D76D4A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</w:tr>
      <w:tr w:rsidR="00D76D4A" w:rsidRPr="00347A89" w14:paraId="07928606" w14:textId="77777777" w:rsidTr="000623A1">
        <w:trPr>
          <w:cantSplit/>
        </w:trPr>
        <w:tc>
          <w:tcPr>
            <w:tcW w:w="4759" w:type="dxa"/>
            <w:hideMark/>
          </w:tcPr>
          <w:p w14:paraId="55ABE907" w14:textId="77777777" w:rsidR="00D76D4A" w:rsidRPr="00EF6987" w:rsidRDefault="00D76D4A" w:rsidP="003664A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612" w:type="dxa"/>
            <w:gridSpan w:val="7"/>
          </w:tcPr>
          <w:p w14:paraId="3F179A98" w14:textId="77777777" w:rsidR="00D76D4A" w:rsidRPr="00EF6987" w:rsidRDefault="00D76D4A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76D4A" w:rsidRPr="00347A89" w14:paraId="7E5A59EB" w14:textId="77777777" w:rsidTr="000623A1">
        <w:trPr>
          <w:cantSplit/>
        </w:trPr>
        <w:tc>
          <w:tcPr>
            <w:tcW w:w="4759" w:type="dxa"/>
            <w:hideMark/>
          </w:tcPr>
          <w:p w14:paraId="1B2C4EA0" w14:textId="77777777" w:rsidR="00D76D4A" w:rsidRPr="00BB54DE" w:rsidRDefault="00D76D4A" w:rsidP="00343558">
            <w:pPr>
              <w:ind w:left="162" w:hanging="7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B54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  <w:p w14:paraId="0DD11DAE" w14:textId="7B183108" w:rsidR="00D76D4A" w:rsidRPr="00EF6987" w:rsidRDefault="00FE49E4" w:rsidP="00343558">
            <w:pPr>
              <w:ind w:left="174" w:hanging="90"/>
              <w:rPr>
                <w:rFonts w:asciiTheme="majorBidi" w:hAnsiTheme="majorBidi" w:cstheme="majorBidi"/>
                <w:cs/>
              </w:rPr>
            </w:pPr>
            <w:r w:rsidRPr="00BB54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</w:t>
            </w:r>
            <w:r w:rsidRPr="00BB54DE">
              <w:rPr>
                <w:rFonts w:asciiTheme="majorBidi" w:hAnsiTheme="majorBidi" w:hint="cs"/>
                <w:b/>
                <w:bCs/>
                <w:i/>
                <w:iCs/>
                <w:cs/>
              </w:rPr>
              <w:t>งวด</w:t>
            </w:r>
            <w:r w:rsidR="00505B78" w:rsidRPr="00BB54DE">
              <w:rPr>
                <w:rFonts w:asciiTheme="majorBidi" w:hAnsiTheme="majorBidi" w:hint="cs"/>
                <w:b/>
                <w:bCs/>
                <w:i/>
                <w:iCs/>
                <w:cs/>
              </w:rPr>
              <w:t>สาม</w:t>
            </w:r>
            <w:r w:rsidRPr="00BB54DE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BB54DE">
              <w:rPr>
                <w:rFonts w:asciiTheme="majorBidi" w:hAnsiTheme="majorBidi"/>
                <w:b/>
                <w:bCs/>
                <w:i/>
                <w:iCs/>
              </w:rPr>
              <w:t>30</w:t>
            </w:r>
            <w:r w:rsidRPr="00BB54DE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6C4F9D" w14:textId="282FB94D" w:rsidR="00D76D4A" w:rsidRPr="00EF6987" w:rsidRDefault="001C3A7D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92,801</w:t>
            </w:r>
          </w:p>
        </w:tc>
        <w:tc>
          <w:tcPr>
            <w:tcW w:w="180" w:type="dxa"/>
            <w:vAlign w:val="bottom"/>
          </w:tcPr>
          <w:p w14:paraId="183704BE" w14:textId="77777777" w:rsidR="00D76D4A" w:rsidRPr="00EF6987" w:rsidRDefault="00D76D4A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1BDA42C" w14:textId="5904825D" w:rsidR="00D76D4A" w:rsidRPr="00EF6987" w:rsidRDefault="001C3A7D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78,061</w:t>
            </w:r>
          </w:p>
        </w:tc>
        <w:tc>
          <w:tcPr>
            <w:tcW w:w="180" w:type="dxa"/>
          </w:tcPr>
          <w:p w14:paraId="334FF9D6" w14:textId="77777777" w:rsidR="00D76D4A" w:rsidRPr="00EF6987" w:rsidRDefault="00D76D4A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305605" w14:textId="33F1E802" w:rsidR="00D76D4A" w:rsidRPr="00EF6987" w:rsidRDefault="002F6F7B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95,504</w:t>
            </w:r>
          </w:p>
        </w:tc>
        <w:tc>
          <w:tcPr>
            <w:tcW w:w="180" w:type="dxa"/>
            <w:vAlign w:val="bottom"/>
          </w:tcPr>
          <w:p w14:paraId="3F60B809" w14:textId="77777777" w:rsidR="00D76D4A" w:rsidRPr="00EF6987" w:rsidRDefault="00D76D4A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7C811046" w14:textId="0079A25A" w:rsidR="00D76D4A" w:rsidRPr="00EF6987" w:rsidRDefault="002F6F7B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77,669</w:t>
            </w:r>
          </w:p>
        </w:tc>
      </w:tr>
      <w:tr w:rsidR="00CF116E" w:rsidRPr="00347A89" w14:paraId="048CD455" w14:textId="77777777" w:rsidTr="000623A1">
        <w:trPr>
          <w:cantSplit/>
        </w:trPr>
        <w:tc>
          <w:tcPr>
            <w:tcW w:w="4759" w:type="dxa"/>
            <w:hideMark/>
          </w:tcPr>
          <w:p w14:paraId="6B387C63" w14:textId="3840E93F" w:rsidR="00CF116E" w:rsidRPr="00EF6987" w:rsidRDefault="00CF116E" w:rsidP="00343558">
            <w:pPr>
              <w:ind w:left="187" w:hanging="7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F6987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Pr="00EF6987"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กรกฎาคม</w:t>
            </w:r>
          </w:p>
        </w:tc>
        <w:tc>
          <w:tcPr>
            <w:tcW w:w="1080" w:type="dxa"/>
          </w:tcPr>
          <w:p w14:paraId="7108D115" w14:textId="139ED111" w:rsidR="00CF116E" w:rsidRPr="00EF6987" w:rsidRDefault="00CF116E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7A49FADA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297084" w14:textId="4FD9DD44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67CE1A0B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A0AA3" w14:textId="7DD3752B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2A06FC9D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915CE00" w14:textId="0D289E39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F116E" w:rsidRPr="00347A89" w14:paraId="3D3D1717" w14:textId="77777777" w:rsidTr="000623A1">
        <w:trPr>
          <w:cantSplit/>
        </w:trPr>
        <w:tc>
          <w:tcPr>
            <w:tcW w:w="4759" w:type="dxa"/>
            <w:hideMark/>
          </w:tcPr>
          <w:p w14:paraId="29BA7DCC" w14:textId="77777777" w:rsidR="00CF116E" w:rsidRPr="00EF6987" w:rsidRDefault="00CF116E" w:rsidP="00343558">
            <w:pPr>
              <w:ind w:left="187" w:hanging="78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080" w:type="dxa"/>
          </w:tcPr>
          <w:p w14:paraId="7278C86F" w14:textId="4158D4B8" w:rsidR="00CF116E" w:rsidRPr="00EF6987" w:rsidRDefault="00CF116E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AE358D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91301" w14:textId="60918E2F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3A6ACA5B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E1D95B" w14:textId="4B088507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5C38CC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8FBC18E" w14:textId="4B80FCA5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CF116E" w:rsidRPr="00347A89" w14:paraId="601860EA" w14:textId="77777777" w:rsidTr="000623A1">
        <w:trPr>
          <w:cantSplit/>
        </w:trPr>
        <w:tc>
          <w:tcPr>
            <w:tcW w:w="4759" w:type="dxa"/>
          </w:tcPr>
          <w:p w14:paraId="24EF64DB" w14:textId="473D55A3" w:rsidR="00CF116E" w:rsidRPr="00EF6987" w:rsidRDefault="00CF116E" w:rsidP="00343558">
            <w:pPr>
              <w:ind w:left="187" w:hanging="78"/>
              <w:rPr>
                <w:rFonts w:asciiTheme="majorBidi" w:hAnsiTheme="majorBidi" w:cstheme="majorBidi"/>
                <w:cs/>
              </w:rPr>
            </w:pPr>
            <w:r w:rsidRPr="00E70EBC">
              <w:rPr>
                <w:rFonts w:asciiTheme="majorBidi" w:hAnsiTheme="majorBidi"/>
                <w:cs/>
              </w:rPr>
              <w:t>ผลกระทบจากหุ้นออกจำหน่าย วันที่</w:t>
            </w:r>
            <w:r w:rsidRPr="00E70EBC">
              <w:rPr>
                <w:rFonts w:asciiTheme="majorBidi" w:hAnsiTheme="majorBidi"/>
              </w:rPr>
              <w:t xml:space="preserve"> 8 </w:t>
            </w:r>
            <w:r w:rsidRPr="00E70EBC">
              <w:rPr>
                <w:rFonts w:asciiTheme="majorBidi" w:hAnsiTheme="majorBidi" w:hint="cs"/>
                <w:cs/>
              </w:rPr>
              <w:t>กันยายน</w:t>
            </w:r>
            <w:r w:rsidRPr="00E70EBC">
              <w:rPr>
                <w:rFonts w:asciiTheme="majorBidi" w:hAnsiTheme="majorBidi"/>
              </w:rPr>
              <w:t xml:space="preserve"> 2565</w:t>
            </w:r>
          </w:p>
        </w:tc>
        <w:tc>
          <w:tcPr>
            <w:tcW w:w="1080" w:type="dxa"/>
          </w:tcPr>
          <w:p w14:paraId="0EFCE3FA" w14:textId="0D51C7B7" w:rsidR="00CF116E" w:rsidRPr="00EF6987" w:rsidRDefault="00CF116E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C2AD10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75FDFA" w14:textId="157FD8F0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66,875</w:t>
            </w:r>
          </w:p>
        </w:tc>
        <w:tc>
          <w:tcPr>
            <w:tcW w:w="180" w:type="dxa"/>
          </w:tcPr>
          <w:p w14:paraId="5A9D3E61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6EF1EB" w14:textId="0CD7FA6C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43A6AE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25E20AD" w14:textId="113755DE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66,875</w:t>
            </w:r>
          </w:p>
        </w:tc>
      </w:tr>
      <w:tr w:rsidR="00CF116E" w:rsidRPr="00347A89" w14:paraId="4F784498" w14:textId="77777777" w:rsidTr="000623A1">
        <w:trPr>
          <w:cantSplit/>
        </w:trPr>
        <w:tc>
          <w:tcPr>
            <w:tcW w:w="4759" w:type="dxa"/>
          </w:tcPr>
          <w:p w14:paraId="346DEB53" w14:textId="77777777" w:rsidR="00CF116E" w:rsidRPr="00EF6987" w:rsidRDefault="00CF116E" w:rsidP="00343558">
            <w:pPr>
              <w:ind w:left="187" w:hanging="78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994D5" w14:textId="4296B3A1" w:rsidR="00CF116E" w:rsidRPr="00EF6987" w:rsidRDefault="00CF116E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56FFACBC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927DCB" w14:textId="5400B32F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76,875</w:t>
            </w:r>
          </w:p>
        </w:tc>
        <w:tc>
          <w:tcPr>
            <w:tcW w:w="180" w:type="dxa"/>
          </w:tcPr>
          <w:p w14:paraId="73F091E2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1993B1" w14:textId="1BE74A05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4343F299" w14:textId="77777777" w:rsidR="00CF116E" w:rsidRPr="00EF6987" w:rsidRDefault="00CF116E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0BEB6D1" w14:textId="173A6D20" w:rsidR="00CF116E" w:rsidRPr="00EF6987" w:rsidRDefault="00CF116E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76,875</w:t>
            </w:r>
          </w:p>
        </w:tc>
      </w:tr>
      <w:tr w:rsidR="00035500" w:rsidRPr="00347A89" w14:paraId="6D1656C6" w14:textId="77777777" w:rsidTr="000623A1">
        <w:trPr>
          <w:cantSplit/>
        </w:trPr>
        <w:tc>
          <w:tcPr>
            <w:tcW w:w="4759" w:type="dxa"/>
          </w:tcPr>
          <w:p w14:paraId="53EC5ECC" w14:textId="77777777" w:rsidR="00035500" w:rsidRPr="00EF6987" w:rsidRDefault="00035500" w:rsidP="00343558">
            <w:pPr>
              <w:ind w:left="187" w:hanging="78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DFDA14F" w14:textId="4196ABAA" w:rsidR="00035500" w:rsidRPr="00EF6987" w:rsidRDefault="00BC639A" w:rsidP="003435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0.31</w:t>
            </w:r>
          </w:p>
        </w:tc>
        <w:tc>
          <w:tcPr>
            <w:tcW w:w="180" w:type="dxa"/>
          </w:tcPr>
          <w:p w14:paraId="76222E6F" w14:textId="77777777" w:rsidR="00035500" w:rsidRPr="00EF6987" w:rsidRDefault="00035500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85C5741" w14:textId="4D8D428C" w:rsidR="00035500" w:rsidRPr="00EF6987" w:rsidRDefault="00CF116E" w:rsidP="003435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1.02</w:t>
            </w:r>
          </w:p>
        </w:tc>
        <w:tc>
          <w:tcPr>
            <w:tcW w:w="180" w:type="dxa"/>
          </w:tcPr>
          <w:p w14:paraId="298C2711" w14:textId="77777777" w:rsidR="00035500" w:rsidRPr="00EF6987" w:rsidRDefault="00035500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0C37179" w14:textId="00B5E104" w:rsidR="00035500" w:rsidRPr="00EF6987" w:rsidRDefault="00BC639A" w:rsidP="003435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0.32</w:t>
            </w:r>
          </w:p>
        </w:tc>
        <w:tc>
          <w:tcPr>
            <w:tcW w:w="180" w:type="dxa"/>
          </w:tcPr>
          <w:p w14:paraId="64E4EE92" w14:textId="77777777" w:rsidR="00035500" w:rsidRPr="00EF6987" w:rsidRDefault="00035500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  <w:bottom w:val="double" w:sz="4" w:space="0" w:color="auto"/>
            </w:tcBorders>
          </w:tcPr>
          <w:p w14:paraId="3DA1390C" w14:textId="77BA8F6B" w:rsidR="00035500" w:rsidRPr="00BC639A" w:rsidRDefault="00CF116E" w:rsidP="003435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1.01</w:t>
            </w:r>
          </w:p>
        </w:tc>
      </w:tr>
    </w:tbl>
    <w:p w14:paraId="5D8A56C9" w14:textId="2DA75616" w:rsidR="000623A1" w:rsidRDefault="000623A1" w:rsidP="00DF599C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079E4D82" w14:textId="77777777" w:rsidR="000623A1" w:rsidRDefault="00062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</w:rPr>
      </w:pPr>
      <w:r>
        <w:rPr>
          <w:rFonts w:asciiTheme="majorBidi" w:hAnsiTheme="majorBidi"/>
        </w:rPr>
        <w:br w:type="page"/>
      </w: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59"/>
        <w:gridCol w:w="1080"/>
        <w:gridCol w:w="180"/>
        <w:gridCol w:w="990"/>
        <w:gridCol w:w="180"/>
        <w:gridCol w:w="990"/>
        <w:gridCol w:w="180"/>
        <w:gridCol w:w="1012"/>
      </w:tblGrid>
      <w:tr w:rsidR="00317DF9" w:rsidRPr="00347A89" w14:paraId="4DE9DBEF" w14:textId="77777777" w:rsidTr="000623A1">
        <w:trPr>
          <w:cantSplit/>
        </w:trPr>
        <w:tc>
          <w:tcPr>
            <w:tcW w:w="4759" w:type="dxa"/>
          </w:tcPr>
          <w:p w14:paraId="58DF1B89" w14:textId="08F92203" w:rsidR="00317DF9" w:rsidRPr="00EF6987" w:rsidRDefault="004F4E60" w:rsidP="003664A2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</w:rPr>
            </w:pPr>
            <w:r>
              <w:rPr>
                <w:rFonts w:asciiTheme="majorBidi" w:hAnsiTheme="majorBidi"/>
              </w:rPr>
              <w:lastRenderedPageBreak/>
              <w:br w:type="page"/>
            </w:r>
          </w:p>
        </w:tc>
        <w:tc>
          <w:tcPr>
            <w:tcW w:w="2250" w:type="dxa"/>
            <w:gridSpan w:val="3"/>
            <w:hideMark/>
          </w:tcPr>
          <w:p w14:paraId="023032EF" w14:textId="77777777" w:rsidR="00317DF9" w:rsidRPr="006B5E2F" w:rsidRDefault="00317DF9" w:rsidP="003664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5E2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E1EBE57" w14:textId="77777777" w:rsidR="00317DF9" w:rsidRPr="006B5E2F" w:rsidRDefault="00317DF9" w:rsidP="003664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82" w:type="dxa"/>
            <w:gridSpan w:val="3"/>
            <w:hideMark/>
          </w:tcPr>
          <w:p w14:paraId="4C78B5F8" w14:textId="77777777" w:rsidR="00317DF9" w:rsidRPr="006B5E2F" w:rsidRDefault="00317DF9" w:rsidP="003664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5E2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17DF9" w:rsidRPr="00347A89" w14:paraId="3653B59A" w14:textId="77777777" w:rsidTr="000623A1">
        <w:trPr>
          <w:cantSplit/>
        </w:trPr>
        <w:tc>
          <w:tcPr>
            <w:tcW w:w="4759" w:type="dxa"/>
          </w:tcPr>
          <w:p w14:paraId="1FA74ECC" w14:textId="77777777" w:rsidR="00317DF9" w:rsidRPr="00EF6987" w:rsidRDefault="00317DF9" w:rsidP="003664A2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0869BF5" w14:textId="77777777" w:rsidR="00317DF9" w:rsidRPr="00EF6987" w:rsidRDefault="00317DF9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719FA84" w14:textId="77777777" w:rsidR="00317DF9" w:rsidRPr="00EF6987" w:rsidRDefault="00317DF9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AAC852D" w14:textId="77777777" w:rsidR="00317DF9" w:rsidRPr="00EF6987" w:rsidRDefault="00317DF9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077DE67E" w14:textId="77777777" w:rsidR="00317DF9" w:rsidRPr="00EF6987" w:rsidRDefault="00317DF9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4002CC5" w14:textId="77777777" w:rsidR="00317DF9" w:rsidRPr="00EF6987" w:rsidRDefault="00317DF9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15C22F80" w14:textId="77777777" w:rsidR="00317DF9" w:rsidRPr="00EF6987" w:rsidRDefault="00317DF9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2" w:type="dxa"/>
            <w:hideMark/>
          </w:tcPr>
          <w:p w14:paraId="55A5023D" w14:textId="77777777" w:rsidR="00317DF9" w:rsidRPr="00EF6987" w:rsidRDefault="00317DF9" w:rsidP="00366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</w:tr>
      <w:tr w:rsidR="00317DF9" w:rsidRPr="00347A89" w14:paraId="0C05CD1D" w14:textId="77777777" w:rsidTr="000623A1">
        <w:trPr>
          <w:cantSplit/>
        </w:trPr>
        <w:tc>
          <w:tcPr>
            <w:tcW w:w="4759" w:type="dxa"/>
            <w:hideMark/>
          </w:tcPr>
          <w:p w14:paraId="446AADCF" w14:textId="77777777" w:rsidR="00317DF9" w:rsidRPr="00EF6987" w:rsidRDefault="00317DF9" w:rsidP="003664A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612" w:type="dxa"/>
            <w:gridSpan w:val="7"/>
          </w:tcPr>
          <w:p w14:paraId="4B9AC85F" w14:textId="77777777" w:rsidR="00317DF9" w:rsidRPr="00EF6987" w:rsidRDefault="00317DF9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727E4" w:rsidRPr="00347A89" w14:paraId="44A149F6" w14:textId="77777777" w:rsidTr="000623A1">
        <w:trPr>
          <w:cantSplit/>
        </w:trPr>
        <w:tc>
          <w:tcPr>
            <w:tcW w:w="4759" w:type="dxa"/>
            <w:hideMark/>
          </w:tcPr>
          <w:p w14:paraId="559A9AE4" w14:textId="77777777" w:rsidR="006727E4" w:rsidRPr="00BB54DE" w:rsidRDefault="006727E4" w:rsidP="00343558">
            <w:pPr>
              <w:ind w:left="162" w:hanging="7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B54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  <w:p w14:paraId="2734F000" w14:textId="796962FF" w:rsidR="006727E4" w:rsidRPr="00EF6987" w:rsidRDefault="006727E4" w:rsidP="00343558">
            <w:pPr>
              <w:ind w:firstLine="84"/>
              <w:rPr>
                <w:rFonts w:asciiTheme="majorBidi" w:hAnsiTheme="majorBidi" w:cstheme="majorBidi"/>
                <w:cs/>
              </w:rPr>
            </w:pPr>
            <w:r w:rsidRPr="00BB54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</w:t>
            </w:r>
            <w:r w:rsidRPr="00BB54DE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งวดเก้าเดือนสิ้นสุดวันที่ </w:t>
            </w:r>
            <w:r w:rsidRPr="00BB54DE">
              <w:rPr>
                <w:rFonts w:asciiTheme="majorBidi" w:hAnsiTheme="majorBidi"/>
                <w:b/>
                <w:bCs/>
                <w:i/>
                <w:iCs/>
              </w:rPr>
              <w:t>30</w:t>
            </w:r>
            <w:r w:rsidRPr="00BB54DE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E7FB4E" w14:textId="74639A78" w:rsidR="006727E4" w:rsidRPr="00EF6987" w:rsidRDefault="006727E4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275,304</w:t>
            </w:r>
          </w:p>
        </w:tc>
        <w:tc>
          <w:tcPr>
            <w:tcW w:w="180" w:type="dxa"/>
            <w:vAlign w:val="bottom"/>
          </w:tcPr>
          <w:p w14:paraId="42A0A7DE" w14:textId="77777777" w:rsidR="006727E4" w:rsidRPr="00EF6987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54C2E5" w14:textId="60493B0B" w:rsidR="006727E4" w:rsidRPr="00EF6987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241,443</w:t>
            </w:r>
          </w:p>
        </w:tc>
        <w:tc>
          <w:tcPr>
            <w:tcW w:w="180" w:type="dxa"/>
          </w:tcPr>
          <w:p w14:paraId="56C59D76" w14:textId="77777777" w:rsidR="006727E4" w:rsidRPr="00EF6987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36A2A3" w14:textId="48F096C3" w:rsidR="006727E4" w:rsidRPr="00EF6987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276,687</w:t>
            </w:r>
          </w:p>
        </w:tc>
        <w:tc>
          <w:tcPr>
            <w:tcW w:w="180" w:type="dxa"/>
            <w:vAlign w:val="bottom"/>
          </w:tcPr>
          <w:p w14:paraId="290A4133" w14:textId="77777777" w:rsidR="006727E4" w:rsidRPr="00EF6987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09741048" w14:textId="017DCC3D" w:rsidR="006727E4" w:rsidRPr="00EF6987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240,225</w:t>
            </w:r>
          </w:p>
        </w:tc>
      </w:tr>
      <w:tr w:rsidR="006727E4" w:rsidRPr="00347A89" w14:paraId="3EA999AF" w14:textId="77777777" w:rsidTr="000623A1">
        <w:trPr>
          <w:cantSplit/>
        </w:trPr>
        <w:tc>
          <w:tcPr>
            <w:tcW w:w="4759" w:type="dxa"/>
            <w:hideMark/>
          </w:tcPr>
          <w:p w14:paraId="7A9F37DB" w14:textId="77777777" w:rsidR="006727E4" w:rsidRPr="00EF6987" w:rsidRDefault="006727E4" w:rsidP="00F958AE">
            <w:pPr>
              <w:ind w:left="187" w:hanging="10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F6987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Pr="00EF6987">
              <w:rPr>
                <w:rFonts w:asciiTheme="majorBidi" w:hAnsiTheme="majorBidi" w:cstheme="majorBidi"/>
              </w:rPr>
              <w:t xml:space="preserve">1 </w:t>
            </w:r>
            <w:r w:rsidRPr="00EF698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080" w:type="dxa"/>
          </w:tcPr>
          <w:p w14:paraId="492ED66D" w14:textId="2C29E16F" w:rsidR="006727E4" w:rsidRPr="00E70EBC" w:rsidRDefault="006727E4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E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277,500</w:t>
            </w:r>
          </w:p>
        </w:tc>
        <w:tc>
          <w:tcPr>
            <w:tcW w:w="180" w:type="dxa"/>
          </w:tcPr>
          <w:p w14:paraId="24E4F5D5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B7A4DF" w14:textId="47A0DF29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E70EB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663CFD90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87592" w14:textId="50D48A76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277,500</w:t>
            </w:r>
          </w:p>
        </w:tc>
        <w:tc>
          <w:tcPr>
            <w:tcW w:w="180" w:type="dxa"/>
          </w:tcPr>
          <w:p w14:paraId="27235056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0CDB51B" w14:textId="6E8DAF53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E70EB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6727E4" w:rsidRPr="00347A89" w14:paraId="44CAADA0" w14:textId="77777777" w:rsidTr="000623A1">
        <w:trPr>
          <w:cantSplit/>
        </w:trPr>
        <w:tc>
          <w:tcPr>
            <w:tcW w:w="4759" w:type="dxa"/>
            <w:hideMark/>
          </w:tcPr>
          <w:p w14:paraId="0B79B65A" w14:textId="77777777" w:rsidR="006727E4" w:rsidRPr="00EF6987" w:rsidRDefault="006727E4" w:rsidP="00F958AE">
            <w:pPr>
              <w:ind w:left="187" w:hanging="103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080" w:type="dxa"/>
          </w:tcPr>
          <w:p w14:paraId="57556420" w14:textId="59B012EB" w:rsidR="006727E4" w:rsidRPr="00E70EBC" w:rsidRDefault="006727E4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EEF9C5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F09B63" w14:textId="26C38ED0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E70EBC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7485EDDF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036ABD" w14:textId="346A008D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22AFB4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CBB341A" w14:textId="33274345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E70EBC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6727E4" w:rsidRPr="00347A89" w14:paraId="30C489A0" w14:textId="77777777" w:rsidTr="000623A1">
        <w:trPr>
          <w:cantSplit/>
          <w:trHeight w:val="389"/>
        </w:trPr>
        <w:tc>
          <w:tcPr>
            <w:tcW w:w="4759" w:type="dxa"/>
          </w:tcPr>
          <w:p w14:paraId="25E7BB1B" w14:textId="60415A40" w:rsidR="006727E4" w:rsidRPr="00F958AE" w:rsidRDefault="006727E4" w:rsidP="00F958AE">
            <w:pPr>
              <w:ind w:left="187" w:hanging="103"/>
              <w:rPr>
                <w:rFonts w:asciiTheme="majorBidi" w:hAnsiTheme="majorBidi" w:cstheme="majorBidi"/>
                <w:cs/>
              </w:rPr>
            </w:pPr>
            <w:r w:rsidRPr="00F958AE">
              <w:rPr>
                <w:rFonts w:asciiTheme="majorBidi" w:hAnsiTheme="majorBidi" w:cstheme="majorBidi"/>
                <w:cs/>
              </w:rPr>
              <w:t>ผลกระทบจากหุ้นออกจำหน่าย วันที่</w:t>
            </w:r>
            <w:r w:rsidRPr="00F958AE">
              <w:rPr>
                <w:rFonts w:asciiTheme="majorBidi" w:hAnsiTheme="majorBidi" w:cstheme="majorBidi"/>
              </w:rPr>
              <w:t xml:space="preserve"> 8 </w:t>
            </w:r>
            <w:r w:rsidRPr="00F958AE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958AE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080" w:type="dxa"/>
          </w:tcPr>
          <w:p w14:paraId="4601B002" w14:textId="57E8E2F5" w:rsidR="006727E4" w:rsidRPr="00E70EBC" w:rsidRDefault="006727E4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CA1537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CCCAC" w14:textId="6BE39D19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E70EBC">
              <w:rPr>
                <w:rFonts w:asciiTheme="majorBidi" w:hAnsiTheme="majorBidi" w:cstheme="majorBidi"/>
                <w:sz w:val="30"/>
                <w:szCs w:val="30"/>
              </w:rPr>
              <w:t>22,537</w:t>
            </w:r>
          </w:p>
        </w:tc>
        <w:tc>
          <w:tcPr>
            <w:tcW w:w="180" w:type="dxa"/>
          </w:tcPr>
          <w:p w14:paraId="6264DFB0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650C8" w14:textId="61A3FD75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B5ED6F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662A0EE" w14:textId="4F40749D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EBC">
              <w:rPr>
                <w:rFonts w:asciiTheme="majorBidi" w:hAnsiTheme="majorBidi" w:cstheme="majorBidi"/>
                <w:sz w:val="30"/>
                <w:szCs w:val="30"/>
              </w:rPr>
              <w:t>22,537</w:t>
            </w:r>
          </w:p>
        </w:tc>
      </w:tr>
      <w:tr w:rsidR="006727E4" w:rsidRPr="00347A89" w14:paraId="04310D6B" w14:textId="77777777" w:rsidTr="000623A1">
        <w:trPr>
          <w:cantSplit/>
          <w:trHeight w:val="272"/>
        </w:trPr>
        <w:tc>
          <w:tcPr>
            <w:tcW w:w="4759" w:type="dxa"/>
          </w:tcPr>
          <w:p w14:paraId="031ECC87" w14:textId="5AE738BC" w:rsidR="006727E4" w:rsidRPr="00F958AE" w:rsidRDefault="006727E4" w:rsidP="00F958AE">
            <w:pPr>
              <w:ind w:left="187" w:hanging="103"/>
              <w:rPr>
                <w:rFonts w:asciiTheme="majorBidi" w:hAnsiTheme="majorBidi" w:cstheme="majorBidi"/>
                <w:cs/>
              </w:rPr>
            </w:pPr>
            <w:r w:rsidRPr="00F958AE">
              <w:rPr>
                <w:rFonts w:asciiTheme="majorBidi" w:hAnsiTheme="majorBidi" w:cstheme="majorBidi"/>
                <w:cs/>
              </w:rPr>
              <w:t xml:space="preserve">ผลกระทบจากหุ้นออกจำหน่าย วันที่ </w:t>
            </w:r>
            <w:r w:rsidRPr="00F958AE">
              <w:rPr>
                <w:rFonts w:asciiTheme="majorBidi" w:hAnsiTheme="majorBidi" w:cstheme="majorBidi"/>
              </w:rPr>
              <w:t xml:space="preserve">14 </w:t>
            </w:r>
            <w:r w:rsidRPr="00F958AE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F958AE">
              <w:rPr>
                <w:rFonts w:asciiTheme="majorBidi" w:hAnsiTheme="majorBidi" w:cstheme="majorBidi"/>
              </w:rPr>
              <w:t>256</w:t>
            </w:r>
            <w:r w:rsidRPr="00F958AE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080" w:type="dxa"/>
          </w:tcPr>
          <w:p w14:paraId="4F990E0A" w14:textId="378886B2" w:rsidR="006727E4" w:rsidRPr="00E70EBC" w:rsidRDefault="006727E4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E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18,874</w:t>
            </w:r>
          </w:p>
        </w:tc>
        <w:tc>
          <w:tcPr>
            <w:tcW w:w="180" w:type="dxa"/>
          </w:tcPr>
          <w:p w14:paraId="3DBC7BEA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EA882B" w14:textId="50886AC2" w:rsidR="006727E4" w:rsidRPr="00E70EBC" w:rsidRDefault="00A56849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768A06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99EF0F" w14:textId="6B3F6258" w:rsidR="006727E4" w:rsidRPr="00E70EBC" w:rsidRDefault="006727E4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18,874</w:t>
            </w:r>
          </w:p>
        </w:tc>
        <w:tc>
          <w:tcPr>
            <w:tcW w:w="180" w:type="dxa"/>
          </w:tcPr>
          <w:p w14:paraId="1C74EBFE" w14:textId="77777777" w:rsidR="006727E4" w:rsidRPr="00E70EBC" w:rsidRDefault="006727E4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C8E2512" w14:textId="1C74646D" w:rsidR="006727E4" w:rsidRPr="00E70EBC" w:rsidRDefault="00A56849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849" w:rsidRPr="00347A89" w14:paraId="4B2BAD2E" w14:textId="77777777" w:rsidTr="000623A1">
        <w:trPr>
          <w:cantSplit/>
        </w:trPr>
        <w:tc>
          <w:tcPr>
            <w:tcW w:w="4759" w:type="dxa"/>
          </w:tcPr>
          <w:p w14:paraId="7EE09DAE" w14:textId="77777777" w:rsidR="00A56849" w:rsidRPr="00EF6987" w:rsidRDefault="00A56849" w:rsidP="00F958AE">
            <w:pPr>
              <w:ind w:left="187" w:hanging="103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0E2542" w14:textId="663B617B" w:rsidR="00A56849" w:rsidRPr="00C30B41" w:rsidRDefault="00A56849" w:rsidP="0034355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0B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296,374</w:t>
            </w:r>
          </w:p>
        </w:tc>
        <w:tc>
          <w:tcPr>
            <w:tcW w:w="180" w:type="dxa"/>
          </w:tcPr>
          <w:p w14:paraId="5BB810FE" w14:textId="77777777" w:rsidR="00A56849" w:rsidRPr="00C30B41" w:rsidRDefault="00A56849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70CD12" w14:textId="04753F8B" w:rsidR="00A56849" w:rsidRPr="00C30B41" w:rsidRDefault="00A56849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0B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32,537</w:t>
            </w:r>
          </w:p>
        </w:tc>
        <w:tc>
          <w:tcPr>
            <w:tcW w:w="180" w:type="dxa"/>
          </w:tcPr>
          <w:p w14:paraId="6577FB7C" w14:textId="77777777" w:rsidR="00A56849" w:rsidRPr="00C30B41" w:rsidRDefault="00A56849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F7BCFB" w14:textId="06AED286" w:rsidR="00A56849" w:rsidRPr="00C30B41" w:rsidRDefault="00A56849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0B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296,374</w:t>
            </w:r>
          </w:p>
        </w:tc>
        <w:tc>
          <w:tcPr>
            <w:tcW w:w="180" w:type="dxa"/>
          </w:tcPr>
          <w:p w14:paraId="2919C978" w14:textId="77777777" w:rsidR="00A56849" w:rsidRPr="00C30B41" w:rsidRDefault="00A56849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D52C3BA" w14:textId="2149FB72" w:rsidR="00A56849" w:rsidRPr="00C30B41" w:rsidRDefault="00A56849" w:rsidP="003435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0B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32,537</w:t>
            </w:r>
          </w:p>
        </w:tc>
      </w:tr>
      <w:tr w:rsidR="00A56849" w:rsidRPr="00347A89" w14:paraId="6E17E680" w14:textId="77777777" w:rsidTr="000623A1">
        <w:trPr>
          <w:cantSplit/>
        </w:trPr>
        <w:tc>
          <w:tcPr>
            <w:tcW w:w="4759" w:type="dxa"/>
          </w:tcPr>
          <w:p w14:paraId="659FAC27" w14:textId="77777777" w:rsidR="00A56849" w:rsidRPr="00EF6987" w:rsidRDefault="00A56849" w:rsidP="00F958AE">
            <w:pPr>
              <w:ind w:left="187" w:hanging="103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99C4A55" w14:textId="0F179543" w:rsidR="00A56849" w:rsidRPr="00822A42" w:rsidRDefault="00A56849" w:rsidP="0034355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2A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0.93</w:t>
            </w:r>
          </w:p>
        </w:tc>
        <w:tc>
          <w:tcPr>
            <w:tcW w:w="180" w:type="dxa"/>
          </w:tcPr>
          <w:p w14:paraId="3BDC6384" w14:textId="77777777" w:rsidR="00A56849" w:rsidRPr="00822A42" w:rsidRDefault="00A56849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0E2811E" w14:textId="7FFBCFA3" w:rsidR="00A56849" w:rsidRPr="00822A42" w:rsidRDefault="00A56849" w:rsidP="003435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7.42</w:t>
            </w:r>
          </w:p>
        </w:tc>
        <w:tc>
          <w:tcPr>
            <w:tcW w:w="180" w:type="dxa"/>
          </w:tcPr>
          <w:p w14:paraId="5C801E49" w14:textId="77777777" w:rsidR="00A56849" w:rsidRPr="00822A42" w:rsidRDefault="00A56849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A16ADD0" w14:textId="7BCF0890" w:rsidR="00A56849" w:rsidRPr="00822A42" w:rsidRDefault="00A56849" w:rsidP="0034355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" w:right="11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0.93</w:t>
            </w:r>
          </w:p>
        </w:tc>
        <w:tc>
          <w:tcPr>
            <w:tcW w:w="180" w:type="dxa"/>
          </w:tcPr>
          <w:p w14:paraId="1316CF7E" w14:textId="77777777" w:rsidR="00A56849" w:rsidRPr="00822A42" w:rsidRDefault="00A56849" w:rsidP="0034355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  <w:bottom w:val="double" w:sz="4" w:space="0" w:color="auto"/>
            </w:tcBorders>
          </w:tcPr>
          <w:p w14:paraId="6D22E0D3" w14:textId="6C14DDF3" w:rsidR="00A56849" w:rsidRPr="00822A42" w:rsidRDefault="00A56849" w:rsidP="0034355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 w:hanging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7.38</w:t>
            </w:r>
          </w:p>
        </w:tc>
      </w:tr>
    </w:tbl>
    <w:p w14:paraId="40D666DE" w14:textId="77777777" w:rsidR="004F4E60" w:rsidRDefault="004F4E60" w:rsidP="00326811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5837E644" w14:textId="571E4F55" w:rsidR="00DF599C" w:rsidRDefault="00DF599C" w:rsidP="0034355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/>
        </w:rPr>
      </w:pPr>
      <w:r w:rsidRPr="00C349EB">
        <w:rPr>
          <w:rFonts w:asciiTheme="majorBidi" w:hAnsiTheme="majorBidi"/>
          <w:cs/>
        </w:rPr>
        <w:t>เมื่อวันที่</w:t>
      </w:r>
      <w:r w:rsidR="00F92B42">
        <w:rPr>
          <w:rFonts w:asciiTheme="majorBidi" w:hAnsiTheme="majorBidi"/>
        </w:rPr>
        <w:t xml:space="preserve"> 2</w:t>
      </w:r>
      <w:r w:rsidRPr="00C349EB">
        <w:rPr>
          <w:rFonts w:asciiTheme="majorBidi" w:hAnsiTheme="majorBidi"/>
          <w:cs/>
        </w:rPr>
        <w:t xml:space="preserve"> กันยาย</w:t>
      </w:r>
      <w:r w:rsidR="00F92B42">
        <w:rPr>
          <w:rFonts w:asciiTheme="majorBidi" w:hAnsiTheme="majorBidi" w:hint="cs"/>
          <w:cs/>
        </w:rPr>
        <w:t xml:space="preserve">น </w:t>
      </w:r>
      <w:r w:rsidR="00F92B42">
        <w:rPr>
          <w:rFonts w:asciiTheme="majorBidi" w:hAnsiTheme="majorBidi"/>
        </w:rPr>
        <w:t>2565</w:t>
      </w:r>
      <w:r w:rsidRPr="00C349EB">
        <w:rPr>
          <w:rFonts w:asciiTheme="majorBidi" w:hAnsiTheme="majorBidi"/>
          <w:cs/>
        </w:rPr>
        <w:t xml:space="preserve"> บริษัทได้เปลี่ยนแปลงมูลค่าหุ้นที่ตราไว้ของบริษัท (ดูหมายเหตุ </w:t>
      </w:r>
      <w:r w:rsidR="00317DF9">
        <w:rPr>
          <w:rFonts w:asciiTheme="majorBidi" w:hAnsiTheme="majorBidi"/>
        </w:rPr>
        <w:t>4</w:t>
      </w:r>
      <w:r w:rsidRPr="00C349EB">
        <w:rPr>
          <w:rFonts w:asciiTheme="majorBidi" w:hAnsiTheme="majorBidi"/>
          <w:cs/>
        </w:rPr>
        <w:t>) การเปลี่ยนแปลงมูลค่านี้มีผลทำให้จำนวนหุ้นสามัญถัวเฉลี่ยถ่วงน้ำหนักที่ใช้ในการคำนวณกำไรต่อหุ้นขั้นพื้นฐานสำหร</w:t>
      </w:r>
      <w:r>
        <w:rPr>
          <w:rFonts w:asciiTheme="majorBidi" w:hAnsiTheme="majorBidi" w:hint="cs"/>
          <w:cs/>
        </w:rPr>
        <w:t>ับงวด</w:t>
      </w:r>
      <w:r w:rsidR="00E56416">
        <w:rPr>
          <w:rFonts w:asciiTheme="majorBidi" w:hAnsiTheme="majorBidi" w:hint="cs"/>
          <w:cs/>
        </w:rPr>
        <w:t>สามเดือนและ</w:t>
      </w:r>
      <w:r w:rsidR="00A64C72">
        <w:rPr>
          <w:rFonts w:asciiTheme="majorBidi" w:hAnsiTheme="majorBidi" w:hint="cs"/>
          <w:cs/>
        </w:rPr>
        <w:t>เก้า</w:t>
      </w:r>
      <w:r w:rsidR="005A2435">
        <w:rPr>
          <w:rFonts w:asciiTheme="majorBidi" w:hAnsiTheme="majorBidi" w:hint="cs"/>
          <w:cs/>
        </w:rPr>
        <w:t>เ</w:t>
      </w:r>
      <w:r>
        <w:rPr>
          <w:rFonts w:asciiTheme="majorBidi" w:hAnsiTheme="majorBidi" w:hint="cs"/>
          <w:cs/>
        </w:rPr>
        <w:t>ดือน</w:t>
      </w:r>
      <w:r w:rsidRPr="00C349EB">
        <w:rPr>
          <w:rFonts w:asciiTheme="majorBidi" w:hAnsiTheme="majorBidi"/>
          <w:cs/>
        </w:rPr>
        <w:t xml:space="preserve">สิ้นสุดวันที่ </w:t>
      </w:r>
      <w:r w:rsidR="0061249F">
        <w:rPr>
          <w:rFonts w:asciiTheme="majorBidi" w:hAnsiTheme="majorBidi"/>
        </w:rPr>
        <w:t>30</w:t>
      </w:r>
      <w:r w:rsidRPr="00C349EB">
        <w:rPr>
          <w:rFonts w:asciiTheme="majorBidi" w:hAnsiTheme="majorBidi"/>
          <w:cs/>
        </w:rPr>
        <w:t xml:space="preserve"> </w:t>
      </w:r>
      <w:r w:rsidR="00A64C72">
        <w:rPr>
          <w:rFonts w:asciiTheme="majorBidi" w:hAnsiTheme="majorBidi" w:hint="cs"/>
          <w:cs/>
        </w:rPr>
        <w:t>กันยายน</w:t>
      </w:r>
      <w:r w:rsidRPr="00C349EB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</w:t>
      </w:r>
      <w:r w:rsidR="000F162A">
        <w:rPr>
          <w:rFonts w:asciiTheme="majorBidi" w:hAnsiTheme="majorBidi"/>
        </w:rPr>
        <w:t>5</w:t>
      </w:r>
      <w:r w:rsidRPr="00C349EB">
        <w:rPr>
          <w:rFonts w:asciiTheme="majorBidi" w:hAnsiTheme="majorBidi"/>
          <w:cs/>
        </w:rPr>
        <w:t xml:space="preserve"> 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53215DE2" w14:textId="77777777" w:rsidR="000F162A" w:rsidRDefault="000F162A" w:rsidP="00326811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124DB72A" w14:textId="5D1D7DD2" w:rsidR="003B56BC" w:rsidRDefault="003B56BC" w:rsidP="003B56B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t>เงินปันผล</w:t>
      </w:r>
    </w:p>
    <w:p w14:paraId="4F70C492" w14:textId="3431E25E" w:rsidR="003424A4" w:rsidRDefault="003424A4" w:rsidP="003424A4">
      <w:pPr>
        <w:rPr>
          <w:lang w:val="th-TH"/>
        </w:rPr>
      </w:pPr>
    </w:p>
    <w:tbl>
      <w:tblPr>
        <w:tblStyle w:val="TableGrid"/>
        <w:tblW w:w="93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20"/>
        <w:gridCol w:w="270"/>
        <w:gridCol w:w="1440"/>
        <w:gridCol w:w="270"/>
        <w:gridCol w:w="1080"/>
        <w:gridCol w:w="270"/>
        <w:gridCol w:w="1440"/>
      </w:tblGrid>
      <w:tr w:rsidR="00D4655D" w:rsidRPr="00FC6208" w:rsidDel="00D43E7A" w14:paraId="5A6B7594" w14:textId="77777777" w:rsidTr="000623A1">
        <w:trPr>
          <w:tblHeader/>
        </w:trPr>
        <w:tc>
          <w:tcPr>
            <w:tcW w:w="2970" w:type="dxa"/>
            <w:vAlign w:val="bottom"/>
          </w:tcPr>
          <w:p w14:paraId="5D5524CB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6715C49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028E818B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5EE1C82" w14:textId="2C137C26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6A2469B2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7AC885B5" w14:textId="3EFF7B2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9BE72D4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A481572" w14:textId="77777777" w:rsidR="00D4655D" w:rsidRPr="00FC6208" w:rsidDel="00D43E7A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4655D" w:rsidRPr="00FC6208" w14:paraId="0C410328" w14:textId="77777777" w:rsidTr="000623A1">
        <w:trPr>
          <w:tblHeader/>
        </w:trPr>
        <w:tc>
          <w:tcPr>
            <w:tcW w:w="2970" w:type="dxa"/>
          </w:tcPr>
          <w:p w14:paraId="678A8D53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95C8BD5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68AE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7E6D4CAE" w14:textId="300C6CC4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692CC2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</w:tcPr>
          <w:p w14:paraId="4223BB67" w14:textId="11F7CC66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FD9328F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759779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C62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55D" w:rsidRPr="00FC6208" w14:paraId="7EE242A4" w14:textId="77777777" w:rsidTr="000623A1">
        <w:trPr>
          <w:tblHeader/>
        </w:trPr>
        <w:tc>
          <w:tcPr>
            <w:tcW w:w="2970" w:type="dxa"/>
          </w:tcPr>
          <w:p w14:paraId="3522D54C" w14:textId="2ACC41AB" w:rsidR="00D4655D" w:rsidRPr="00FC6208" w:rsidRDefault="00D4655D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45D8E31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BC9D9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424AF83" w14:textId="357DC503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30E622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</w:tcPr>
          <w:p w14:paraId="6E6E19E4" w14:textId="5FE70829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E42FD9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0C6097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4655D" w:rsidRPr="00FC6208" w14:paraId="1555AFA3" w14:textId="77777777" w:rsidTr="000623A1">
        <w:tc>
          <w:tcPr>
            <w:tcW w:w="2970" w:type="dxa"/>
          </w:tcPr>
          <w:p w14:paraId="4DED8309" w14:textId="7D32C97F" w:rsidR="00D4655D" w:rsidRPr="00700657" w:rsidRDefault="00D4655D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9926F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BC8C58A" w14:textId="6AFB5FC6" w:rsidR="00D4655D" w:rsidRPr="00700657" w:rsidRDefault="00D4655D" w:rsidP="004D4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B49A80B" w14:textId="77777777" w:rsidR="00D4655D" w:rsidRDefault="00D4655D" w:rsidP="004D4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04F0DBB" w14:textId="3A7B67CB" w:rsidR="00D4655D" w:rsidRPr="00700657" w:rsidRDefault="00D4655D" w:rsidP="004D4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BA3335B" w14:textId="77777777" w:rsidR="00D4655D" w:rsidRDefault="00D4655D" w:rsidP="00B9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CEAD88" w14:textId="17F98D02" w:rsidR="00D4655D" w:rsidRPr="00700657" w:rsidRDefault="00D4655D" w:rsidP="00B9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2AE3F1C8" w14:textId="77777777" w:rsidR="00D4655D" w:rsidRPr="00700657" w:rsidRDefault="00D4655D" w:rsidP="00B9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BF420D" w14:textId="3D6EC3F5" w:rsidR="00D4655D" w:rsidRPr="00700657" w:rsidRDefault="00D4655D" w:rsidP="00D4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D4655D" w:rsidRPr="00FC6208" w14:paraId="1A9BC3CC" w14:textId="77777777" w:rsidTr="000623A1">
        <w:tc>
          <w:tcPr>
            <w:tcW w:w="2970" w:type="dxa"/>
          </w:tcPr>
          <w:p w14:paraId="3B66996C" w14:textId="77777777" w:rsidR="00D4655D" w:rsidRPr="00FC6208" w:rsidRDefault="00D4655D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1895E7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70" w:type="dxa"/>
          </w:tcPr>
          <w:p w14:paraId="4C9DC91C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4C3BBEAC" w14:textId="43C08AE8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70" w:type="dxa"/>
          </w:tcPr>
          <w:p w14:paraId="628F973A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B0E9AB6" w14:textId="1EF61BA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5203DE" w14:textId="77777777" w:rsidR="00D4655D" w:rsidRPr="00FC6208" w:rsidRDefault="00D4655D" w:rsidP="0036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B4DFD" w14:textId="77777777" w:rsidR="00D4655D" w:rsidRPr="00FC6208" w:rsidRDefault="00D4655D" w:rsidP="00D4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55D" w:rsidRPr="00FC6208" w14:paraId="47B76801" w14:textId="77777777" w:rsidTr="000623A1">
        <w:tc>
          <w:tcPr>
            <w:tcW w:w="2970" w:type="dxa"/>
          </w:tcPr>
          <w:p w14:paraId="64B31743" w14:textId="28F46B56" w:rsidR="00D4655D" w:rsidRPr="00FC6208" w:rsidRDefault="00D4655D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45906159" w14:textId="77777777" w:rsidR="00D4655D" w:rsidRPr="00FC6208" w:rsidRDefault="00D4655D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70" w:type="dxa"/>
          </w:tcPr>
          <w:p w14:paraId="17A9EB19" w14:textId="77777777" w:rsidR="00D4655D" w:rsidRPr="00FC6208" w:rsidRDefault="00D4655D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4EF35E69" w14:textId="5C39276A" w:rsidR="00D4655D" w:rsidRPr="00FC6208" w:rsidRDefault="00D4655D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70" w:type="dxa"/>
          </w:tcPr>
          <w:p w14:paraId="38184F5F" w14:textId="77777777" w:rsidR="00D4655D" w:rsidRPr="00FC6208" w:rsidRDefault="00D4655D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79BC22" w14:textId="39A989CD" w:rsidR="00D4655D" w:rsidRPr="00FC6208" w:rsidRDefault="00D4655D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3343F5" w14:textId="77777777" w:rsidR="00D4655D" w:rsidRPr="00FC6208" w:rsidRDefault="00D4655D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C30585" w14:textId="77777777" w:rsidR="00D4655D" w:rsidRPr="00FC6208" w:rsidRDefault="00D4655D" w:rsidP="00D4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55D" w:rsidRPr="00FC6208" w14:paraId="0817F823" w14:textId="77777777" w:rsidTr="000623A1">
        <w:tc>
          <w:tcPr>
            <w:tcW w:w="2970" w:type="dxa"/>
          </w:tcPr>
          <w:p w14:paraId="621DBA0A" w14:textId="1C88AF96" w:rsidR="00D4655D" w:rsidRPr="00FC6208" w:rsidRDefault="00D4655D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ผลระหว่างกาล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2976FD02" w14:textId="4593AE69" w:rsidR="00D4655D" w:rsidRPr="004D4EFC" w:rsidRDefault="00D4655D" w:rsidP="004D4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C2F9549" w14:textId="77777777" w:rsidR="00D4655D" w:rsidRPr="00FC6208" w:rsidRDefault="00D4655D" w:rsidP="0050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4D4F45E" w14:textId="6CACCC89" w:rsidR="00D4655D" w:rsidRPr="00FC6208" w:rsidRDefault="00D4655D" w:rsidP="0050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กรกฏาคม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EF5246" w14:textId="77777777" w:rsidR="00D4655D" w:rsidRDefault="00D4655D" w:rsidP="007E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AF8E4C" w14:textId="17A9B772" w:rsidR="00D4655D" w:rsidRPr="00FC6208" w:rsidRDefault="00D4655D" w:rsidP="007E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12,505.90</w:t>
            </w:r>
          </w:p>
        </w:tc>
        <w:tc>
          <w:tcPr>
            <w:tcW w:w="270" w:type="dxa"/>
          </w:tcPr>
          <w:p w14:paraId="51F2AC69" w14:textId="77777777" w:rsidR="00D4655D" w:rsidRPr="00FC6208" w:rsidRDefault="00D4655D" w:rsidP="0050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CD17D3" w14:textId="74B9E770" w:rsidR="00D4655D" w:rsidRPr="00FC6208" w:rsidRDefault="00D4655D" w:rsidP="00D4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625,</w:t>
            </w:r>
            <w:r w:rsidR="00D40BAC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D4655D" w:rsidRPr="00FC6208" w14:paraId="1B4C903A" w14:textId="77777777" w:rsidTr="000623A1">
        <w:tc>
          <w:tcPr>
            <w:tcW w:w="2970" w:type="dxa"/>
          </w:tcPr>
          <w:p w14:paraId="731E8FA6" w14:textId="35F1FD14" w:rsidR="00D4655D" w:rsidRPr="00700657" w:rsidRDefault="00D4655D" w:rsidP="000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ผลระหว่างกาล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7679C38B" w14:textId="6E919892" w:rsidR="00D4655D" w:rsidRPr="00700657" w:rsidRDefault="00D4655D" w:rsidP="0050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92BEDAF" w14:textId="77777777" w:rsidR="00D4655D" w:rsidRDefault="00D4655D" w:rsidP="0050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84FAF98" w14:textId="087EF28E" w:rsidR="00D4655D" w:rsidRPr="00700657" w:rsidRDefault="00D4655D" w:rsidP="0050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ABB99E6" w14:textId="77777777" w:rsidR="00D4655D" w:rsidRDefault="00D4655D" w:rsidP="007E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103D0C" w14:textId="4C343AAB" w:rsidR="00D4655D" w:rsidRPr="00700657" w:rsidRDefault="00D4655D" w:rsidP="007E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5E02E59A" w14:textId="77777777" w:rsidR="00D4655D" w:rsidRPr="00700657" w:rsidRDefault="00D4655D" w:rsidP="0050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2F2288" w14:textId="6BBF3D5D" w:rsidR="00D4655D" w:rsidRPr="00700657" w:rsidRDefault="00D4655D" w:rsidP="00D46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130,425</w:t>
            </w:r>
          </w:p>
        </w:tc>
      </w:tr>
    </w:tbl>
    <w:p w14:paraId="78C5F501" w14:textId="77777777" w:rsidR="003424A4" w:rsidRPr="003424A4" w:rsidRDefault="003424A4" w:rsidP="003424A4">
      <w:pPr>
        <w:rPr>
          <w:lang w:val="th-TH"/>
        </w:rPr>
      </w:pPr>
    </w:p>
    <w:p w14:paraId="3C709621" w14:textId="77777777" w:rsidR="003B56BC" w:rsidRPr="00C349EB" w:rsidRDefault="003B56BC" w:rsidP="00326811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sectPr w:rsidR="003B56BC" w:rsidRPr="00C349EB" w:rsidSect="00136B2F">
      <w:footerReference w:type="default" r:id="rId10"/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19FF" w14:textId="77777777" w:rsidR="00283E59" w:rsidRDefault="00283E59">
      <w:r>
        <w:separator/>
      </w:r>
    </w:p>
  </w:endnote>
  <w:endnote w:type="continuationSeparator" w:id="0">
    <w:p w14:paraId="4BE06E06" w14:textId="77777777" w:rsidR="00283E59" w:rsidRDefault="00283E59">
      <w:r>
        <w:continuationSeparator/>
      </w:r>
    </w:p>
  </w:endnote>
  <w:endnote w:type="continuationNotice" w:id="1">
    <w:p w14:paraId="4F8B7467" w14:textId="77777777" w:rsidR="00283E59" w:rsidRDefault="00283E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9360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83FA77" w14:textId="6217E7CB" w:rsidR="00136B2F" w:rsidRDefault="00136B2F">
        <w:pPr>
          <w:pStyle w:val="Footer"/>
          <w:jc w:val="center"/>
        </w:pPr>
        <w:r>
          <w:t>1</w:t>
        </w:r>
        <w:r w:rsidR="00E55AB7">
          <w:t>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006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46374A" w14:textId="77777777" w:rsidR="00136B2F" w:rsidRDefault="00136B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B4682" w14:textId="77777777" w:rsidR="00283E59" w:rsidRDefault="00283E59">
      <w:r>
        <w:separator/>
      </w:r>
    </w:p>
  </w:footnote>
  <w:footnote w:type="continuationSeparator" w:id="0">
    <w:p w14:paraId="60701BE7" w14:textId="77777777" w:rsidR="00283E59" w:rsidRDefault="00283E59">
      <w:r>
        <w:continuationSeparator/>
      </w:r>
    </w:p>
  </w:footnote>
  <w:footnote w:type="continuationNotice" w:id="1">
    <w:p w14:paraId="2A7EB5B3" w14:textId="77777777" w:rsidR="00283E59" w:rsidRDefault="00283E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3F78" w14:textId="372F416A" w:rsidR="00AC0EDB" w:rsidRPr="006D0FA5" w:rsidRDefault="00AC0EDB" w:rsidP="0030267F">
    <w:pPr>
      <w:pStyle w:val="Header"/>
      <w:tabs>
        <w:tab w:val="clear" w:pos="4536"/>
        <w:tab w:val="clear" w:pos="9072"/>
      </w:tabs>
      <w:rPr>
        <w:b/>
        <w:bCs/>
        <w:sz w:val="32"/>
        <w:szCs w:val="32"/>
      </w:rPr>
    </w:pPr>
    <w:r w:rsidRPr="006D0FA5">
      <w:rPr>
        <w:b/>
        <w:bCs/>
        <w:sz w:val="32"/>
        <w:szCs w:val="32"/>
        <w:cs/>
      </w:rPr>
      <w:t xml:space="preserve">บริษัท </w:t>
    </w:r>
    <w:r w:rsidRPr="006D0FA5">
      <w:rPr>
        <w:rFonts w:hint="cs"/>
        <w:b/>
        <w:bCs/>
        <w:sz w:val="32"/>
        <w:szCs w:val="32"/>
        <w:cs/>
      </w:rPr>
      <w:t>เมพ คอร์ปอเรชั่น</w:t>
    </w:r>
    <w:r w:rsidRPr="006D0FA5">
      <w:rPr>
        <w:b/>
        <w:bCs/>
        <w:sz w:val="32"/>
        <w:szCs w:val="32"/>
        <w:cs/>
      </w:rPr>
      <w:t xml:space="preserve"> จำกัด</w:t>
    </w:r>
    <w:r w:rsidR="008042B1">
      <w:rPr>
        <w:b/>
        <w:bCs/>
        <w:sz w:val="32"/>
        <w:szCs w:val="32"/>
      </w:rPr>
      <w:t xml:space="preserve"> (</w:t>
    </w:r>
    <w:r w:rsidR="008042B1">
      <w:rPr>
        <w:rFonts w:hint="cs"/>
        <w:b/>
        <w:bCs/>
        <w:sz w:val="32"/>
        <w:szCs w:val="32"/>
        <w:cs/>
      </w:rPr>
      <w:t>มหาชน</w:t>
    </w:r>
    <w:r w:rsidR="008042B1">
      <w:rPr>
        <w:b/>
        <w:bCs/>
        <w:sz w:val="32"/>
        <w:szCs w:val="32"/>
      </w:rPr>
      <w:t>)</w:t>
    </w:r>
    <w:r w:rsidRPr="006D0FA5">
      <w:rPr>
        <w:b/>
        <w:bCs/>
        <w:sz w:val="32"/>
        <w:szCs w:val="32"/>
      </w:rPr>
      <w:t xml:space="preserve"> </w:t>
    </w:r>
    <w:r w:rsidRPr="006D0FA5">
      <w:rPr>
        <w:b/>
        <w:bCs/>
        <w:sz w:val="32"/>
        <w:szCs w:val="32"/>
        <w:cs/>
      </w:rPr>
      <w:t>และบริษัทย่อย</w:t>
    </w:r>
  </w:p>
  <w:p w14:paraId="1C4C1627" w14:textId="77777777" w:rsidR="00AC0EDB" w:rsidRPr="006D0FA5" w:rsidRDefault="00AC0EDB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6D0FA5">
      <w:rPr>
        <w:b/>
        <w:bCs/>
        <w:sz w:val="32"/>
        <w:szCs w:val="32"/>
        <w:cs/>
      </w:rPr>
      <w:t>หมายเหตุประกอบ</w:t>
    </w:r>
    <w:r w:rsidRPr="006D0FA5">
      <w:rPr>
        <w:rFonts w:hint="cs"/>
        <w:b/>
        <w:bCs/>
        <w:sz w:val="32"/>
        <w:szCs w:val="32"/>
        <w:cs/>
      </w:rPr>
      <w:t>งบ</w:t>
    </w:r>
    <w:r w:rsidRPr="006D0FA5">
      <w:rPr>
        <w:b/>
        <w:bCs/>
        <w:sz w:val="32"/>
        <w:szCs w:val="32"/>
        <w:cs/>
      </w:rPr>
      <w:t>การเงินระหว่างกาล</w:t>
    </w:r>
    <w:r w:rsidRPr="006D0FA5">
      <w:rPr>
        <w:rFonts w:hint="cs"/>
        <w:b/>
        <w:bCs/>
        <w:sz w:val="32"/>
        <w:szCs w:val="32"/>
        <w:cs/>
      </w:rPr>
      <w:t>แบบย่อ</w:t>
    </w:r>
  </w:p>
  <w:p w14:paraId="29892DBC" w14:textId="77777777" w:rsidR="00A05171" w:rsidRDefault="00A05171" w:rsidP="00A0517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กันยายน </w:t>
    </w:r>
    <w:r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0E98053" w14:textId="77777777" w:rsidR="00AC0EDB" w:rsidRPr="0061249F" w:rsidRDefault="00AC0EDB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444768547">
    <w:abstractNumId w:val="0"/>
  </w:num>
  <w:num w:numId="2" w16cid:durableId="1891770579">
    <w:abstractNumId w:val="1"/>
  </w:num>
  <w:num w:numId="3" w16cid:durableId="1117795636">
    <w:abstractNumId w:val="3"/>
  </w:num>
  <w:num w:numId="4" w16cid:durableId="68964890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6B2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E6F"/>
    <w:rsid w:val="000162A3"/>
    <w:rsid w:val="000167EF"/>
    <w:rsid w:val="00016879"/>
    <w:rsid w:val="00016E14"/>
    <w:rsid w:val="000172A1"/>
    <w:rsid w:val="00017563"/>
    <w:rsid w:val="000175C4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87C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00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3C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046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C5A"/>
    <w:rsid w:val="00053F34"/>
    <w:rsid w:val="00054433"/>
    <w:rsid w:val="00054663"/>
    <w:rsid w:val="000553C1"/>
    <w:rsid w:val="0005542F"/>
    <w:rsid w:val="00055589"/>
    <w:rsid w:val="000555DE"/>
    <w:rsid w:val="000558C4"/>
    <w:rsid w:val="00055BCF"/>
    <w:rsid w:val="0005641F"/>
    <w:rsid w:val="000569A6"/>
    <w:rsid w:val="000570A0"/>
    <w:rsid w:val="00060AB1"/>
    <w:rsid w:val="00060ED6"/>
    <w:rsid w:val="000614D8"/>
    <w:rsid w:val="0006165F"/>
    <w:rsid w:val="00061955"/>
    <w:rsid w:val="00061B0E"/>
    <w:rsid w:val="00061CDD"/>
    <w:rsid w:val="000623A1"/>
    <w:rsid w:val="00062766"/>
    <w:rsid w:val="0006276B"/>
    <w:rsid w:val="000629BD"/>
    <w:rsid w:val="00062B25"/>
    <w:rsid w:val="000632F6"/>
    <w:rsid w:val="000634D5"/>
    <w:rsid w:val="000639A9"/>
    <w:rsid w:val="00063A6E"/>
    <w:rsid w:val="00063DC3"/>
    <w:rsid w:val="000640C2"/>
    <w:rsid w:val="000643EC"/>
    <w:rsid w:val="00064837"/>
    <w:rsid w:val="00064880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32DB"/>
    <w:rsid w:val="00073367"/>
    <w:rsid w:val="000736E0"/>
    <w:rsid w:val="00073C23"/>
    <w:rsid w:val="00073E1B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7245"/>
    <w:rsid w:val="000773D1"/>
    <w:rsid w:val="00077803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0B9"/>
    <w:rsid w:val="000911C3"/>
    <w:rsid w:val="000913A0"/>
    <w:rsid w:val="000915BE"/>
    <w:rsid w:val="000917CF"/>
    <w:rsid w:val="00092224"/>
    <w:rsid w:val="000923C0"/>
    <w:rsid w:val="000923E7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16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500"/>
    <w:rsid w:val="000D262E"/>
    <w:rsid w:val="000D26F0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0E34"/>
    <w:rsid w:val="000F162A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633"/>
    <w:rsid w:val="000F46DE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12"/>
    <w:rsid w:val="0011595B"/>
    <w:rsid w:val="00115D9F"/>
    <w:rsid w:val="00116572"/>
    <w:rsid w:val="0011673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DCB"/>
    <w:rsid w:val="00124E40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6B2F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0ABF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47"/>
    <w:rsid w:val="00174007"/>
    <w:rsid w:val="00174060"/>
    <w:rsid w:val="00174161"/>
    <w:rsid w:val="0017439B"/>
    <w:rsid w:val="00174BF5"/>
    <w:rsid w:val="0017501B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65D"/>
    <w:rsid w:val="00177EE2"/>
    <w:rsid w:val="001800AA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2BB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A7D"/>
    <w:rsid w:val="001C3B09"/>
    <w:rsid w:val="001C4325"/>
    <w:rsid w:val="001C50F2"/>
    <w:rsid w:val="001C5331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92D"/>
    <w:rsid w:val="001D7DA1"/>
    <w:rsid w:val="001E0465"/>
    <w:rsid w:val="001E06D0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B97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12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6A6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491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579ED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3E59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189"/>
    <w:rsid w:val="002C22BA"/>
    <w:rsid w:val="002C23D0"/>
    <w:rsid w:val="002C25C9"/>
    <w:rsid w:val="002C25D8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A1B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2C91"/>
    <w:rsid w:val="002D304C"/>
    <w:rsid w:val="002D3165"/>
    <w:rsid w:val="002D3364"/>
    <w:rsid w:val="002D3587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C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7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E85"/>
    <w:rsid w:val="00302EE6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B2E"/>
    <w:rsid w:val="00306DA0"/>
    <w:rsid w:val="00306E7B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7F7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7CF"/>
    <w:rsid w:val="00317C3A"/>
    <w:rsid w:val="00317D07"/>
    <w:rsid w:val="00317DF9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811"/>
    <w:rsid w:val="00326D2B"/>
    <w:rsid w:val="00327557"/>
    <w:rsid w:val="00327892"/>
    <w:rsid w:val="00327D0B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4A4"/>
    <w:rsid w:val="0034250B"/>
    <w:rsid w:val="003425E9"/>
    <w:rsid w:val="00342B45"/>
    <w:rsid w:val="00342C77"/>
    <w:rsid w:val="00343324"/>
    <w:rsid w:val="00343558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4A2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B5"/>
    <w:rsid w:val="003918D9"/>
    <w:rsid w:val="00391AC0"/>
    <w:rsid w:val="00391B41"/>
    <w:rsid w:val="00391CD1"/>
    <w:rsid w:val="0039201C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B2F"/>
    <w:rsid w:val="00394C4C"/>
    <w:rsid w:val="0039558C"/>
    <w:rsid w:val="003955B1"/>
    <w:rsid w:val="00395AB3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6BC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ADE"/>
    <w:rsid w:val="003F2DC4"/>
    <w:rsid w:val="003F31F5"/>
    <w:rsid w:val="003F3325"/>
    <w:rsid w:val="003F339E"/>
    <w:rsid w:val="003F34B6"/>
    <w:rsid w:val="003F3D32"/>
    <w:rsid w:val="003F3F16"/>
    <w:rsid w:val="003F3FAC"/>
    <w:rsid w:val="003F47A3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0A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38A"/>
    <w:rsid w:val="004424A2"/>
    <w:rsid w:val="0044275B"/>
    <w:rsid w:val="00442988"/>
    <w:rsid w:val="0044312A"/>
    <w:rsid w:val="004433CA"/>
    <w:rsid w:val="004434E7"/>
    <w:rsid w:val="004434FD"/>
    <w:rsid w:val="0044411B"/>
    <w:rsid w:val="00444262"/>
    <w:rsid w:val="00444276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56D2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566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13E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7EA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4EFC"/>
    <w:rsid w:val="004D5277"/>
    <w:rsid w:val="004D5780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6E0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120"/>
    <w:rsid w:val="004F3823"/>
    <w:rsid w:val="004F39BB"/>
    <w:rsid w:val="004F3FA9"/>
    <w:rsid w:val="004F4B6D"/>
    <w:rsid w:val="004F4BDF"/>
    <w:rsid w:val="004F4E60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3B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B78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576"/>
    <w:rsid w:val="00525BB3"/>
    <w:rsid w:val="00530178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35E"/>
    <w:rsid w:val="00534491"/>
    <w:rsid w:val="005345F0"/>
    <w:rsid w:val="0053498F"/>
    <w:rsid w:val="00534C39"/>
    <w:rsid w:val="0053619C"/>
    <w:rsid w:val="005362DE"/>
    <w:rsid w:val="00536647"/>
    <w:rsid w:val="00536B8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4B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4C0"/>
    <w:rsid w:val="0056643C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82F"/>
    <w:rsid w:val="00581A14"/>
    <w:rsid w:val="00581AAF"/>
    <w:rsid w:val="00581FA4"/>
    <w:rsid w:val="005822C9"/>
    <w:rsid w:val="00583C2E"/>
    <w:rsid w:val="00583CF9"/>
    <w:rsid w:val="00583D32"/>
    <w:rsid w:val="00583F79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275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490C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C9"/>
    <w:rsid w:val="005B04D0"/>
    <w:rsid w:val="005B0F57"/>
    <w:rsid w:val="005B125A"/>
    <w:rsid w:val="005B1282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55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0FF1"/>
    <w:rsid w:val="005F1278"/>
    <w:rsid w:val="005F14E1"/>
    <w:rsid w:val="005F17FF"/>
    <w:rsid w:val="005F1A71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49F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074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6F2"/>
    <w:rsid w:val="00642990"/>
    <w:rsid w:val="00642E57"/>
    <w:rsid w:val="00642FA7"/>
    <w:rsid w:val="006431DA"/>
    <w:rsid w:val="006434B6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7E4"/>
    <w:rsid w:val="00672BC4"/>
    <w:rsid w:val="00673582"/>
    <w:rsid w:val="006736B9"/>
    <w:rsid w:val="006737C8"/>
    <w:rsid w:val="00673931"/>
    <w:rsid w:val="00673EB6"/>
    <w:rsid w:val="00673FCF"/>
    <w:rsid w:val="0067402B"/>
    <w:rsid w:val="00674208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266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A39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7D4"/>
    <w:rsid w:val="006B0BC4"/>
    <w:rsid w:val="006B0C71"/>
    <w:rsid w:val="006B105C"/>
    <w:rsid w:val="006B121A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7DB"/>
    <w:rsid w:val="006B3B4D"/>
    <w:rsid w:val="006B3E7C"/>
    <w:rsid w:val="006B4E32"/>
    <w:rsid w:val="006B57D9"/>
    <w:rsid w:val="006B5B69"/>
    <w:rsid w:val="006B5E2F"/>
    <w:rsid w:val="006B640E"/>
    <w:rsid w:val="006B6835"/>
    <w:rsid w:val="006B68F4"/>
    <w:rsid w:val="006B6ACF"/>
    <w:rsid w:val="006B746B"/>
    <w:rsid w:val="006B746E"/>
    <w:rsid w:val="006B756A"/>
    <w:rsid w:val="006B7879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F56"/>
    <w:rsid w:val="006C56F6"/>
    <w:rsid w:val="006C5943"/>
    <w:rsid w:val="006C5BFE"/>
    <w:rsid w:val="006C6849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0657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848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B5B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0C3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7C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3E0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79F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4E41"/>
    <w:rsid w:val="00774E65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6FA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3AD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63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6EEF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4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253"/>
    <w:rsid w:val="007D76F8"/>
    <w:rsid w:val="007D781E"/>
    <w:rsid w:val="007E03D1"/>
    <w:rsid w:val="007E1331"/>
    <w:rsid w:val="007E14BD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5C24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14"/>
    <w:rsid w:val="00802A7B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183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36"/>
    <w:rsid w:val="008116EC"/>
    <w:rsid w:val="00811858"/>
    <w:rsid w:val="008119B7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B6B"/>
    <w:rsid w:val="00815005"/>
    <w:rsid w:val="00815050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A42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35F0"/>
    <w:rsid w:val="00833DEF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C5D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93C"/>
    <w:rsid w:val="008A5D48"/>
    <w:rsid w:val="008A6214"/>
    <w:rsid w:val="008A6608"/>
    <w:rsid w:val="008A663B"/>
    <w:rsid w:val="008A762F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CED"/>
    <w:rsid w:val="008C47B2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C7FEF"/>
    <w:rsid w:val="008D004C"/>
    <w:rsid w:val="008D047C"/>
    <w:rsid w:val="008D0565"/>
    <w:rsid w:val="008D06F6"/>
    <w:rsid w:val="008D0C55"/>
    <w:rsid w:val="008D0CCA"/>
    <w:rsid w:val="008D10DE"/>
    <w:rsid w:val="008D15D7"/>
    <w:rsid w:val="008D19C7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9F3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CA5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1D3B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20"/>
    <w:rsid w:val="008F5DB1"/>
    <w:rsid w:val="008F5F9B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0D"/>
    <w:rsid w:val="008F6F36"/>
    <w:rsid w:val="008F7144"/>
    <w:rsid w:val="008F73FF"/>
    <w:rsid w:val="008F7CB7"/>
    <w:rsid w:val="009002B4"/>
    <w:rsid w:val="00900357"/>
    <w:rsid w:val="009003EB"/>
    <w:rsid w:val="009005EB"/>
    <w:rsid w:val="009009EF"/>
    <w:rsid w:val="009010EC"/>
    <w:rsid w:val="009012E1"/>
    <w:rsid w:val="00901EBE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39FC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54A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C67"/>
    <w:rsid w:val="00932F6B"/>
    <w:rsid w:val="009334D2"/>
    <w:rsid w:val="00933750"/>
    <w:rsid w:val="009337FE"/>
    <w:rsid w:val="00933D72"/>
    <w:rsid w:val="00934126"/>
    <w:rsid w:val="00934127"/>
    <w:rsid w:val="0093442A"/>
    <w:rsid w:val="009347B1"/>
    <w:rsid w:val="009347E1"/>
    <w:rsid w:val="00934DC3"/>
    <w:rsid w:val="009350C9"/>
    <w:rsid w:val="009353C3"/>
    <w:rsid w:val="00935D1B"/>
    <w:rsid w:val="00935FE1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07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2D12"/>
    <w:rsid w:val="0098319B"/>
    <w:rsid w:val="00983693"/>
    <w:rsid w:val="00983AA5"/>
    <w:rsid w:val="009840FC"/>
    <w:rsid w:val="00984426"/>
    <w:rsid w:val="009846BF"/>
    <w:rsid w:val="00984BFA"/>
    <w:rsid w:val="0098502E"/>
    <w:rsid w:val="00985EC8"/>
    <w:rsid w:val="00985FAB"/>
    <w:rsid w:val="00986140"/>
    <w:rsid w:val="00986301"/>
    <w:rsid w:val="00986632"/>
    <w:rsid w:val="009869D7"/>
    <w:rsid w:val="00986F20"/>
    <w:rsid w:val="009870DC"/>
    <w:rsid w:val="00987174"/>
    <w:rsid w:val="009872C9"/>
    <w:rsid w:val="00987DE5"/>
    <w:rsid w:val="00987ECD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6FA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94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75A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459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171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07F0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00"/>
    <w:rsid w:val="00A27240"/>
    <w:rsid w:val="00A279B1"/>
    <w:rsid w:val="00A27A9E"/>
    <w:rsid w:val="00A27AC2"/>
    <w:rsid w:val="00A30160"/>
    <w:rsid w:val="00A301AA"/>
    <w:rsid w:val="00A30308"/>
    <w:rsid w:val="00A30410"/>
    <w:rsid w:val="00A3084A"/>
    <w:rsid w:val="00A308B0"/>
    <w:rsid w:val="00A3108F"/>
    <w:rsid w:val="00A3150A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7A5"/>
    <w:rsid w:val="00A407DA"/>
    <w:rsid w:val="00A408D6"/>
    <w:rsid w:val="00A40DC6"/>
    <w:rsid w:val="00A41074"/>
    <w:rsid w:val="00A41E61"/>
    <w:rsid w:val="00A42034"/>
    <w:rsid w:val="00A4230F"/>
    <w:rsid w:val="00A4250C"/>
    <w:rsid w:val="00A4271E"/>
    <w:rsid w:val="00A42FC3"/>
    <w:rsid w:val="00A43ADA"/>
    <w:rsid w:val="00A43E68"/>
    <w:rsid w:val="00A43F7E"/>
    <w:rsid w:val="00A44536"/>
    <w:rsid w:val="00A44602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3EF"/>
    <w:rsid w:val="00A506B2"/>
    <w:rsid w:val="00A50766"/>
    <w:rsid w:val="00A51131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D82"/>
    <w:rsid w:val="00A52FF9"/>
    <w:rsid w:val="00A53306"/>
    <w:rsid w:val="00A537CA"/>
    <w:rsid w:val="00A5411E"/>
    <w:rsid w:val="00A541BB"/>
    <w:rsid w:val="00A545FC"/>
    <w:rsid w:val="00A546F3"/>
    <w:rsid w:val="00A54914"/>
    <w:rsid w:val="00A5492B"/>
    <w:rsid w:val="00A5536E"/>
    <w:rsid w:val="00A557C1"/>
    <w:rsid w:val="00A56306"/>
    <w:rsid w:val="00A56849"/>
    <w:rsid w:val="00A56C78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AEB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C72"/>
    <w:rsid w:val="00A64D20"/>
    <w:rsid w:val="00A651B9"/>
    <w:rsid w:val="00A651DB"/>
    <w:rsid w:val="00A6558E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05A"/>
    <w:rsid w:val="00A8129C"/>
    <w:rsid w:val="00A813DD"/>
    <w:rsid w:val="00A81559"/>
    <w:rsid w:val="00A81883"/>
    <w:rsid w:val="00A81995"/>
    <w:rsid w:val="00A819DD"/>
    <w:rsid w:val="00A81C89"/>
    <w:rsid w:val="00A829EB"/>
    <w:rsid w:val="00A82A8E"/>
    <w:rsid w:val="00A82EE5"/>
    <w:rsid w:val="00A8300B"/>
    <w:rsid w:val="00A836C8"/>
    <w:rsid w:val="00A83740"/>
    <w:rsid w:val="00A8374B"/>
    <w:rsid w:val="00A83A6D"/>
    <w:rsid w:val="00A83ABC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4D9C"/>
    <w:rsid w:val="00A950C9"/>
    <w:rsid w:val="00A950DC"/>
    <w:rsid w:val="00A95376"/>
    <w:rsid w:val="00A954BA"/>
    <w:rsid w:val="00A95791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B19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7F3"/>
    <w:rsid w:val="00AA284E"/>
    <w:rsid w:val="00AA2ABA"/>
    <w:rsid w:val="00AA2E80"/>
    <w:rsid w:val="00AA3115"/>
    <w:rsid w:val="00AA31A1"/>
    <w:rsid w:val="00AA3477"/>
    <w:rsid w:val="00AA34D0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0EDB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5FBD"/>
    <w:rsid w:val="00AC6218"/>
    <w:rsid w:val="00AC64B4"/>
    <w:rsid w:val="00AC6921"/>
    <w:rsid w:val="00AC6D94"/>
    <w:rsid w:val="00AC6E25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75A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292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2E2"/>
    <w:rsid w:val="00B4737A"/>
    <w:rsid w:val="00B474D3"/>
    <w:rsid w:val="00B478CB"/>
    <w:rsid w:val="00B47A30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3E5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276"/>
    <w:rsid w:val="00B74385"/>
    <w:rsid w:val="00B745B6"/>
    <w:rsid w:val="00B751E6"/>
    <w:rsid w:val="00B759C8"/>
    <w:rsid w:val="00B764C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67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1B40"/>
    <w:rsid w:val="00BB225A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4DE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AAC"/>
    <w:rsid w:val="00BC5F4D"/>
    <w:rsid w:val="00BC6324"/>
    <w:rsid w:val="00BC639A"/>
    <w:rsid w:val="00BC63F7"/>
    <w:rsid w:val="00BC690C"/>
    <w:rsid w:val="00BC6E23"/>
    <w:rsid w:val="00BC6F42"/>
    <w:rsid w:val="00BC7089"/>
    <w:rsid w:val="00BC7A3F"/>
    <w:rsid w:val="00BC7CE4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CA2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7A"/>
    <w:rsid w:val="00C01286"/>
    <w:rsid w:val="00C0156A"/>
    <w:rsid w:val="00C01593"/>
    <w:rsid w:val="00C01648"/>
    <w:rsid w:val="00C01E42"/>
    <w:rsid w:val="00C020DD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0B41"/>
    <w:rsid w:val="00C31326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6CF"/>
    <w:rsid w:val="00C57F34"/>
    <w:rsid w:val="00C57F3F"/>
    <w:rsid w:val="00C57F62"/>
    <w:rsid w:val="00C6028F"/>
    <w:rsid w:val="00C604E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1F51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49B5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5B48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9D3"/>
    <w:rsid w:val="00CA6BE5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09A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16E"/>
    <w:rsid w:val="00CF12A7"/>
    <w:rsid w:val="00CF1494"/>
    <w:rsid w:val="00CF15D4"/>
    <w:rsid w:val="00CF190E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1EF"/>
    <w:rsid w:val="00CF6370"/>
    <w:rsid w:val="00CF6A53"/>
    <w:rsid w:val="00CF6DEC"/>
    <w:rsid w:val="00CF7037"/>
    <w:rsid w:val="00CF77B7"/>
    <w:rsid w:val="00CF77EC"/>
    <w:rsid w:val="00D0093A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20"/>
    <w:rsid w:val="00D059D3"/>
    <w:rsid w:val="00D05B41"/>
    <w:rsid w:val="00D0622D"/>
    <w:rsid w:val="00D068F9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8F9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A42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2EFD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0BAC"/>
    <w:rsid w:val="00D414C0"/>
    <w:rsid w:val="00D41E75"/>
    <w:rsid w:val="00D4212A"/>
    <w:rsid w:val="00D42AAF"/>
    <w:rsid w:val="00D4318E"/>
    <w:rsid w:val="00D43654"/>
    <w:rsid w:val="00D436A4"/>
    <w:rsid w:val="00D4436B"/>
    <w:rsid w:val="00D445A4"/>
    <w:rsid w:val="00D44603"/>
    <w:rsid w:val="00D45471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55D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8BC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4CE0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7DB"/>
    <w:rsid w:val="00DD5F1F"/>
    <w:rsid w:val="00DD5F3B"/>
    <w:rsid w:val="00DD6226"/>
    <w:rsid w:val="00DD6262"/>
    <w:rsid w:val="00DD638F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E7E0E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1B5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B"/>
    <w:rsid w:val="00E010BE"/>
    <w:rsid w:val="00E01CA1"/>
    <w:rsid w:val="00E01D58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3D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2A55"/>
    <w:rsid w:val="00E13122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21D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3E"/>
    <w:rsid w:val="00E3055E"/>
    <w:rsid w:val="00E30DF2"/>
    <w:rsid w:val="00E30EE3"/>
    <w:rsid w:val="00E3191E"/>
    <w:rsid w:val="00E31C33"/>
    <w:rsid w:val="00E32164"/>
    <w:rsid w:val="00E32396"/>
    <w:rsid w:val="00E3254D"/>
    <w:rsid w:val="00E3278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B7"/>
    <w:rsid w:val="00E55AD8"/>
    <w:rsid w:val="00E56173"/>
    <w:rsid w:val="00E56416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8FE"/>
    <w:rsid w:val="00E6293F"/>
    <w:rsid w:val="00E62EFF"/>
    <w:rsid w:val="00E64C8C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EBC"/>
    <w:rsid w:val="00E70F45"/>
    <w:rsid w:val="00E70F7A"/>
    <w:rsid w:val="00E714EC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84"/>
    <w:rsid w:val="00E825D0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53B3"/>
    <w:rsid w:val="00E853D3"/>
    <w:rsid w:val="00E8555C"/>
    <w:rsid w:val="00E85561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90C44"/>
    <w:rsid w:val="00E911DD"/>
    <w:rsid w:val="00E916AC"/>
    <w:rsid w:val="00E919AB"/>
    <w:rsid w:val="00E920FC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314"/>
    <w:rsid w:val="00E97467"/>
    <w:rsid w:val="00E97BAE"/>
    <w:rsid w:val="00E97E47"/>
    <w:rsid w:val="00EA0C4C"/>
    <w:rsid w:val="00EA0E46"/>
    <w:rsid w:val="00EA1112"/>
    <w:rsid w:val="00EA1325"/>
    <w:rsid w:val="00EA142C"/>
    <w:rsid w:val="00EA1E18"/>
    <w:rsid w:val="00EA22B5"/>
    <w:rsid w:val="00EA297B"/>
    <w:rsid w:val="00EA2C26"/>
    <w:rsid w:val="00EA2CED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781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8CA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4E67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BA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8B7"/>
    <w:rsid w:val="00F00BC0"/>
    <w:rsid w:val="00F0125E"/>
    <w:rsid w:val="00F01574"/>
    <w:rsid w:val="00F01F40"/>
    <w:rsid w:val="00F01F6B"/>
    <w:rsid w:val="00F0233B"/>
    <w:rsid w:val="00F0245D"/>
    <w:rsid w:val="00F02C5A"/>
    <w:rsid w:val="00F03063"/>
    <w:rsid w:val="00F03162"/>
    <w:rsid w:val="00F03916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0EAC"/>
    <w:rsid w:val="00F116C1"/>
    <w:rsid w:val="00F116C8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7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DE4"/>
    <w:rsid w:val="00F4206D"/>
    <w:rsid w:val="00F42D26"/>
    <w:rsid w:val="00F42DBE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6DF0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0DA7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66"/>
    <w:rsid w:val="00F853AE"/>
    <w:rsid w:val="00F85A0C"/>
    <w:rsid w:val="00F85A25"/>
    <w:rsid w:val="00F85AA2"/>
    <w:rsid w:val="00F85B8D"/>
    <w:rsid w:val="00F85E16"/>
    <w:rsid w:val="00F86186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66"/>
    <w:rsid w:val="00F90A9D"/>
    <w:rsid w:val="00F9147A"/>
    <w:rsid w:val="00F91527"/>
    <w:rsid w:val="00F91694"/>
    <w:rsid w:val="00F91836"/>
    <w:rsid w:val="00F9187C"/>
    <w:rsid w:val="00F91AE6"/>
    <w:rsid w:val="00F91C27"/>
    <w:rsid w:val="00F91D41"/>
    <w:rsid w:val="00F92092"/>
    <w:rsid w:val="00F9272A"/>
    <w:rsid w:val="00F92A72"/>
    <w:rsid w:val="00F92B42"/>
    <w:rsid w:val="00F92EBB"/>
    <w:rsid w:val="00F92ED8"/>
    <w:rsid w:val="00F92F72"/>
    <w:rsid w:val="00F930E9"/>
    <w:rsid w:val="00F932E7"/>
    <w:rsid w:val="00F93BF8"/>
    <w:rsid w:val="00F93EA0"/>
    <w:rsid w:val="00F94197"/>
    <w:rsid w:val="00F95116"/>
    <w:rsid w:val="00F957D4"/>
    <w:rsid w:val="00F957DE"/>
    <w:rsid w:val="00F958A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716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324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82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9E4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6757C4F-27E1-468A-84BA-DD3AEE609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1245</TotalTime>
  <Pages>8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Thanathorn, Laohapaisan</cp:lastModifiedBy>
  <cp:revision>64</cp:revision>
  <cp:lastPrinted>2023-10-31T10:39:00Z</cp:lastPrinted>
  <dcterms:created xsi:type="dcterms:W3CDTF">2023-04-17T03:25:00Z</dcterms:created>
  <dcterms:modified xsi:type="dcterms:W3CDTF">2023-11-06T06:48:00Z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