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706E7" w14:textId="77777777" w:rsidR="00804175" w:rsidRPr="00424DDB" w:rsidRDefault="00804175" w:rsidP="00A33987">
      <w:pPr>
        <w:pStyle w:val="IndexHeading1"/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424DD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24DD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424DD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6E509964" w14:textId="77777777" w:rsidR="002B6838" w:rsidRPr="00424DDB" w:rsidRDefault="002B6838" w:rsidP="00A33987">
      <w:pPr>
        <w:pStyle w:val="IndexHeading1"/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25198A7D" w14:textId="55C1CE53" w:rsidR="00804175" w:rsidRPr="00424DDB" w:rsidRDefault="008B7A98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</w:rPr>
      </w:pPr>
      <w:r w:rsidRPr="008B7A9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2B6838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bookmarkStart w:id="0" w:name="_Hlk110447318"/>
      <w:r w:rsidR="00804175" w:rsidRPr="00424DD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FE2AC4F" w14:textId="0C2C692C" w:rsidR="00804175" w:rsidRPr="00DE5897" w:rsidRDefault="008B7A98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B7A9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2B6838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804175" w:rsidRPr="00DE5897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5F936CE" w14:textId="4CBAAB20" w:rsidR="00804175" w:rsidRPr="00DE5897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5897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2B6838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804175" w:rsidRPr="00DE5897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4B84A17" w14:textId="4F9A8992" w:rsidR="006F65BC" w:rsidRPr="00EE6646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E5897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6F65BC" w:rsidRPr="00DE5897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ลูกหนี้การค้าและลูกหนี้อื่น</w:t>
      </w:r>
    </w:p>
    <w:p w14:paraId="7CFF123E" w14:textId="073C6DE4" w:rsidR="00A91D6F" w:rsidRPr="00424DDB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9C11FA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2B6838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DE589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 บริษัทร่วมและการร่วมค้า</w:t>
      </w:r>
    </w:p>
    <w:p w14:paraId="606BD613" w14:textId="121EDBA1" w:rsidR="00ED29AA" w:rsidRPr="00424DDB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9C11FA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ED29AA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40072FE" w14:textId="4E79D7B8" w:rsidR="006F65BC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C11FA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6F65BC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404836D1" w14:textId="72E1EF3F" w:rsidR="00086B28" w:rsidRPr="00424DDB" w:rsidRDefault="00DE5897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086B28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2D6BC0C6" w14:textId="076AE093" w:rsidR="00523C4F" w:rsidRPr="00424DDB" w:rsidRDefault="00DE5897" w:rsidP="00A33987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6F65BC" w:rsidRPr="00424DDB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6F65BC" w:rsidRPr="00424DDB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19CF4566" w14:textId="5319C6AF" w:rsidR="00ED29AA" w:rsidRPr="00424DDB" w:rsidRDefault="008B7A98" w:rsidP="00A33987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B7A98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="00ED29AA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D29AA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424DDB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FA608E3" w14:textId="06DF7915" w:rsidR="004D36EE" w:rsidRDefault="008B7A98" w:rsidP="00A33987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B7A98">
        <w:rPr>
          <w:rFonts w:asciiTheme="majorBidi" w:hAnsiTheme="majorBidi" w:cstheme="majorBidi"/>
          <w:sz w:val="30"/>
          <w:szCs w:val="30"/>
          <w:lang w:val="en-US" w:bidi="th-TH"/>
        </w:rPr>
        <w:t>11</w:t>
      </w:r>
      <w:r w:rsidR="004D36EE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4D36EE" w:rsidRPr="00424DDB">
        <w:rPr>
          <w:rFonts w:asciiTheme="majorBidi" w:hAnsiTheme="majorBidi" w:cstheme="majorBidi"/>
          <w:sz w:val="30"/>
          <w:szCs w:val="30"/>
          <w:lang w:bidi="th-TH"/>
        </w:rPr>
        <w:tab/>
      </w:r>
      <w:r w:rsidR="004D36EE" w:rsidRPr="00424DDB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099A52B0" w14:textId="7488755C" w:rsidR="00694B55" w:rsidRDefault="007210C4" w:rsidP="00A33987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>12</w:t>
      </w:r>
      <w:r>
        <w:rPr>
          <w:rFonts w:asciiTheme="majorBidi" w:hAnsiTheme="majorBidi" w:cstheme="majorBidi"/>
          <w:sz w:val="30"/>
          <w:szCs w:val="30"/>
          <w:lang w:bidi="th-TH"/>
        </w:rPr>
        <w:tab/>
      </w:r>
      <w:r>
        <w:rPr>
          <w:rFonts w:asciiTheme="majorBidi" w:hAnsiTheme="majorBidi" w:cstheme="majorBidi"/>
          <w:sz w:val="30"/>
          <w:szCs w:val="30"/>
          <w:lang w:bidi="th-TH"/>
        </w:rPr>
        <w:tab/>
      </w:r>
      <w:r w:rsidR="006F65BC" w:rsidRPr="00424DDB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bookmarkEnd w:id="0"/>
    <w:p w14:paraId="6DB7E773" w14:textId="77777777" w:rsidR="00733200" w:rsidRPr="00424DDB" w:rsidRDefault="00733200" w:rsidP="00EF6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3724BC" w14:textId="77777777" w:rsidR="00B63674" w:rsidRPr="00424DDB" w:rsidRDefault="00B63674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890F33" w14:textId="77777777" w:rsidR="00804175" w:rsidRPr="0051428D" w:rsidRDefault="00804175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C535E">
        <w:rPr>
          <w:rFonts w:asciiTheme="majorBidi" w:hAnsiTheme="majorBidi" w:cstheme="majorBidi"/>
          <w:sz w:val="30"/>
          <w:szCs w:val="30"/>
          <w:cs/>
        </w:rPr>
        <w:br w:type="page"/>
      </w:r>
      <w:r w:rsidRPr="0051428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18D544" w14:textId="77777777" w:rsidR="00804175" w:rsidRPr="0051428D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BA8551" w14:textId="6B519022" w:rsidR="00804175" w:rsidRPr="0051428D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1428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4E7A4C" w:rsidRPr="0051428D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</w:t>
      </w:r>
      <w:r w:rsidR="004E7A4C" w:rsidRPr="006A1900">
        <w:rPr>
          <w:rFonts w:asciiTheme="majorBidi" w:hAnsiTheme="majorBidi" w:cstheme="majorBidi"/>
          <w:sz w:val="30"/>
          <w:szCs w:val="30"/>
          <w:cs/>
        </w:rPr>
        <w:t>เมื่อ</w:t>
      </w:r>
      <w:r w:rsidR="004E7A4C" w:rsidRPr="007178C2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2E69FC" w:rsidRPr="007178C2">
        <w:rPr>
          <w:rFonts w:asciiTheme="majorBidi" w:hAnsiTheme="majorBidi" w:cstheme="majorBidi"/>
          <w:sz w:val="30"/>
          <w:szCs w:val="30"/>
        </w:rPr>
        <w:t xml:space="preserve"> </w:t>
      </w:r>
      <w:r w:rsidR="00357A9D">
        <w:rPr>
          <w:rFonts w:asciiTheme="majorBidi" w:hAnsiTheme="majorBidi" w:cstheme="majorBidi"/>
          <w:sz w:val="30"/>
          <w:szCs w:val="30"/>
        </w:rPr>
        <w:t>10</w:t>
      </w:r>
      <w:r w:rsidR="00BB71FA" w:rsidRPr="007178C2">
        <w:rPr>
          <w:rFonts w:asciiTheme="majorBidi" w:hAnsiTheme="majorBidi" w:cstheme="majorBidi"/>
          <w:sz w:val="30"/>
          <w:szCs w:val="30"/>
        </w:rPr>
        <w:t xml:space="preserve"> </w:t>
      </w:r>
      <w:r w:rsidR="007E2EB4" w:rsidRPr="007178C2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2D5893" w:rsidRPr="007178C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B7A98" w:rsidRPr="007178C2">
        <w:rPr>
          <w:rFonts w:asciiTheme="majorBidi" w:hAnsiTheme="majorBidi" w:cstheme="majorBidi"/>
          <w:sz w:val="30"/>
          <w:szCs w:val="30"/>
        </w:rPr>
        <w:t>2</w:t>
      </w:r>
      <w:r w:rsidR="00BB71FA" w:rsidRPr="007178C2">
        <w:rPr>
          <w:rFonts w:asciiTheme="majorBidi" w:hAnsiTheme="majorBidi" w:cstheme="majorBidi"/>
          <w:sz w:val="30"/>
          <w:szCs w:val="30"/>
        </w:rPr>
        <w:t>566</w:t>
      </w:r>
    </w:p>
    <w:p w14:paraId="4B9958AE" w14:textId="77777777" w:rsidR="00804175" w:rsidRPr="0051428D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EBE666" w14:textId="77777777" w:rsidR="00804175" w:rsidRPr="0051428D" w:rsidRDefault="00804175" w:rsidP="00F77B2E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5142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78F2B310" w14:textId="77777777" w:rsidR="002B6838" w:rsidRPr="0051428D" w:rsidRDefault="002B6838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1CC6F1E" w14:textId="6893D63C" w:rsidR="00161423" w:rsidRDefault="0090253B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 w:rsidRPr="0051428D">
        <w:rPr>
          <w:rFonts w:asciiTheme="majorBidi" w:hAnsiTheme="majorBidi" w:cstheme="majorBidi"/>
          <w:cs/>
          <w:lang w:val="en-US"/>
        </w:rPr>
        <w:t>บริษัท มิลเลนเนียม กรุ๊ป คอร์ปอเรชั่น (เอเชีย) จำกัด</w:t>
      </w:r>
      <w:r w:rsidR="00DE5546">
        <w:rPr>
          <w:rFonts w:asciiTheme="majorBidi" w:hAnsiTheme="majorBidi" w:cstheme="majorBidi" w:hint="cs"/>
          <w:cs/>
          <w:lang w:val="en-US"/>
        </w:rPr>
        <w:t xml:space="preserve"> </w:t>
      </w:r>
      <w:r w:rsidR="00DE5546">
        <w:rPr>
          <w:rFonts w:asciiTheme="majorBidi" w:hAnsiTheme="majorBidi" w:cstheme="majorBidi" w:hint="cs"/>
          <w:cs/>
        </w:rPr>
        <w:t>(มหาชน)</w:t>
      </w:r>
      <w:r w:rsidR="00161423" w:rsidRPr="0051428D">
        <w:rPr>
          <w:rFonts w:asciiTheme="majorBidi" w:hAnsiTheme="majorBidi" w:cstheme="majorBidi"/>
          <w:cs/>
          <w:lang w:val="en-US"/>
        </w:rPr>
        <w:t xml:space="preserve"> </w:t>
      </w:r>
      <w:r w:rsidR="00A97590" w:rsidRPr="0051428D">
        <w:rPr>
          <w:rFonts w:asciiTheme="majorBidi" w:hAnsiTheme="majorBidi" w:cstheme="majorBidi"/>
          <w:cs/>
          <w:lang w:val="en-US"/>
        </w:rPr>
        <w:t>(</w:t>
      </w:r>
      <w:r w:rsidR="00161423" w:rsidRPr="0051428D">
        <w:rPr>
          <w:rFonts w:asciiTheme="majorBidi" w:hAnsiTheme="majorBidi" w:cstheme="majorBidi"/>
          <w:lang w:val="en-US"/>
        </w:rPr>
        <w:t>“</w:t>
      </w:r>
      <w:r w:rsidR="00161423" w:rsidRPr="0051428D">
        <w:rPr>
          <w:rFonts w:asciiTheme="majorBidi" w:hAnsiTheme="majorBidi" w:cstheme="majorBidi"/>
          <w:cs/>
          <w:lang w:val="en-US"/>
        </w:rPr>
        <w:t>บริษัท</w:t>
      </w:r>
      <w:r w:rsidR="00161423" w:rsidRPr="0051428D">
        <w:rPr>
          <w:rFonts w:asciiTheme="majorBidi" w:hAnsiTheme="majorBidi" w:cstheme="majorBidi"/>
          <w:lang w:val="en-US"/>
        </w:rPr>
        <w:t>”</w:t>
      </w:r>
      <w:r w:rsidR="00A97590" w:rsidRPr="0051428D">
        <w:rPr>
          <w:rFonts w:asciiTheme="majorBidi" w:hAnsiTheme="majorBidi" w:cstheme="majorBidi"/>
          <w:cs/>
          <w:lang w:val="en-US"/>
        </w:rPr>
        <w:t>)</w:t>
      </w:r>
      <w:r w:rsidR="00161423" w:rsidRPr="0051428D">
        <w:rPr>
          <w:rFonts w:asciiTheme="majorBidi" w:hAnsiTheme="majorBidi" w:cstheme="majorBidi"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 xml:space="preserve">ดำเนินธุรกิจหลักเกี่ยวกับการรับให้บริการปรึกษาด้านบริหารงานและเป็นผู้จัดการดูแลผลประโยชน์ </w:t>
      </w:r>
      <w:r w:rsidR="00A97590" w:rsidRPr="0051428D">
        <w:rPr>
          <w:rFonts w:asciiTheme="majorBidi" w:hAnsiTheme="majorBidi" w:cstheme="majorBidi"/>
          <w:cs/>
          <w:lang w:val="en-US"/>
        </w:rPr>
        <w:t xml:space="preserve">บริษัท มิลเลนเนียม กรุ๊ป คอร์ปอเรชั่น (เอเชีย) จำกัด </w:t>
      </w:r>
      <w:r w:rsidR="00DE5546">
        <w:rPr>
          <w:rFonts w:asciiTheme="majorBidi" w:hAnsiTheme="majorBidi" w:cstheme="majorBidi" w:hint="cs"/>
          <w:cs/>
        </w:rPr>
        <w:t>(มหาชน)</w:t>
      </w:r>
      <w:r w:rsidR="00DE5546">
        <w:rPr>
          <w:rFonts w:asciiTheme="majorBidi" w:hAnsiTheme="majorBidi" w:cstheme="majorBidi" w:hint="cs"/>
          <w:cs/>
          <w:lang w:val="en-US"/>
        </w:rPr>
        <w:t xml:space="preserve"> </w:t>
      </w:r>
      <w:r w:rsidR="00A97590" w:rsidRPr="0051428D">
        <w:rPr>
          <w:rFonts w:asciiTheme="majorBidi" w:hAnsiTheme="majorBidi" w:cstheme="majorBidi"/>
          <w:cs/>
          <w:lang w:val="en-US"/>
        </w:rPr>
        <w:t>และบริษัทย่อย</w:t>
      </w:r>
      <w:r w:rsidR="00A97590" w:rsidRPr="0051428D">
        <w:rPr>
          <w:rFonts w:asciiTheme="majorBidi" w:hAnsiTheme="majorBidi" w:cstheme="majorBidi"/>
          <w:lang w:val="en-US"/>
        </w:rPr>
        <w:t xml:space="preserve"> (</w:t>
      </w:r>
      <w:r w:rsidR="00A97590" w:rsidRPr="0051428D">
        <w:rPr>
          <w:rFonts w:asciiTheme="majorBidi" w:hAnsiTheme="majorBidi" w:cstheme="majorBidi"/>
          <w:cs/>
          <w:lang w:val="en-US"/>
        </w:rPr>
        <w:t xml:space="preserve">รวมกันเรียกว่า </w:t>
      </w:r>
      <w:r w:rsidR="00A97590" w:rsidRPr="0051428D">
        <w:rPr>
          <w:rFonts w:asciiTheme="majorBidi" w:hAnsiTheme="majorBidi" w:cstheme="majorBidi"/>
          <w:lang w:val="en-US"/>
        </w:rPr>
        <w:t>“</w:t>
      </w:r>
      <w:r w:rsidR="00A97590" w:rsidRPr="0051428D">
        <w:rPr>
          <w:rFonts w:asciiTheme="majorBidi" w:hAnsiTheme="majorBidi" w:cstheme="majorBidi"/>
          <w:cs/>
          <w:lang w:val="en-US"/>
        </w:rPr>
        <w:t>กลุ่มบริษัท</w:t>
      </w:r>
      <w:r w:rsidR="00A97590" w:rsidRPr="0051428D">
        <w:rPr>
          <w:rFonts w:asciiTheme="majorBidi" w:hAnsiTheme="majorBidi" w:cstheme="majorBidi"/>
          <w:lang w:val="en-US"/>
        </w:rPr>
        <w:t xml:space="preserve">”) </w:t>
      </w:r>
      <w:r w:rsidR="00C949AA" w:rsidRPr="0051428D">
        <w:rPr>
          <w:rFonts w:asciiTheme="majorBidi" w:hAnsiTheme="majorBidi" w:cstheme="majorBidi"/>
          <w:cs/>
          <w:lang w:val="en-US"/>
        </w:rPr>
        <w:t>ดำเนินธุรกิจหลักเกี่ยวกับการจำหน่ายรถยนต์ เรือ และอะไหล่อุปกรณ์</w:t>
      </w:r>
      <w:r w:rsidR="006266E9">
        <w:rPr>
          <w:rFonts w:asciiTheme="majorBidi" w:hAnsiTheme="majorBidi" w:cstheme="majorBidi"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>ทั้งในฐานะผู้นำเข้าและตัวแทนจัดจำหน่าย บริการซ่อมแซมบำรุงรักษารถยนต์และบริการอื่นๆ บริการให้เช่ารถยนต์และบริการคนขับรถ บริการวางระบบคอมพิวเตอร์ ระบบโทรศัพท์ โปรแกรมคอมพิวเตอร์ บริการด้านการพัฒนาและฝึกอบรมทรัพยากรบุคคลและบริการบริหารงานด้านการตลาด นายหน้าประกันภัย</w:t>
      </w:r>
      <w:r w:rsidR="00BC68F8">
        <w:rPr>
          <w:rFonts w:asciiTheme="majorBidi" w:hAnsiTheme="majorBidi" w:cstheme="majorBidi"/>
          <w:lang w:val="en-US"/>
        </w:rPr>
        <w:t xml:space="preserve">        </w:t>
      </w:r>
      <w:r w:rsidR="00EA5D41">
        <w:rPr>
          <w:rFonts w:asciiTheme="majorBidi" w:hAnsiTheme="majorBidi" w:cstheme="majorBidi" w:hint="cs"/>
          <w:cs/>
          <w:lang w:val="en-US"/>
        </w:rPr>
        <w:t xml:space="preserve"> </w:t>
      </w:r>
      <w:r w:rsidR="00C949AA" w:rsidRPr="0051428D">
        <w:rPr>
          <w:rFonts w:asciiTheme="majorBidi" w:hAnsiTheme="majorBidi" w:cstheme="majorBidi"/>
          <w:cs/>
          <w:lang w:val="en-US"/>
        </w:rPr>
        <w:t>การให้สินเชื่อสำหรับยานพาหนะ</w:t>
      </w:r>
      <w:r w:rsidR="00161423" w:rsidRPr="0051428D">
        <w:rPr>
          <w:rFonts w:asciiTheme="majorBidi" w:hAnsiTheme="majorBidi" w:cstheme="majorBidi"/>
          <w:cs/>
          <w:lang w:val="en-US"/>
        </w:rPr>
        <w:t xml:space="preserve"> </w:t>
      </w:r>
      <w:r w:rsidR="00A33987">
        <w:rPr>
          <w:rFonts w:asciiTheme="majorBidi" w:hAnsiTheme="majorBidi" w:cstheme="majorBidi" w:hint="cs"/>
          <w:cs/>
          <w:lang w:val="en-US"/>
        </w:rPr>
        <w:t>และ</w:t>
      </w:r>
      <w:r w:rsidR="00EA5D41">
        <w:rPr>
          <w:rFonts w:asciiTheme="majorBidi" w:hAnsiTheme="majorBidi" w:cstheme="majorBidi" w:hint="cs"/>
          <w:cs/>
          <w:lang w:val="en-US"/>
        </w:rPr>
        <w:t>ธุรกิจการจัดหาลูกค้าสำหรับบริการให้เช่าเครื่องบินเจ็ตส่วนตัว</w:t>
      </w:r>
    </w:p>
    <w:p w14:paraId="155485CE" w14:textId="669DEBA1" w:rsidR="00C519F0" w:rsidRDefault="00C519F0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53656E62" w14:textId="450F8FAA" w:rsidR="00C519F0" w:rsidRDefault="00C519F0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  <w:lang w:val="en-US"/>
        </w:rPr>
        <w:t xml:space="preserve">บริษัทได้จดทะเบียนกับตลาดหลักทรัพย์แห่งประเทศไทยเมื่อเดือนเมษายน </w:t>
      </w:r>
      <w:r w:rsidR="008B7A98" w:rsidRPr="008B7A98">
        <w:rPr>
          <w:rFonts w:asciiTheme="majorBidi" w:hAnsiTheme="majorBidi" w:cstheme="majorBidi"/>
          <w:lang w:val="en-US"/>
        </w:rPr>
        <w:t>2</w:t>
      </w:r>
      <w:r>
        <w:rPr>
          <w:rFonts w:asciiTheme="majorBidi" w:hAnsiTheme="majorBidi" w:cstheme="majorBidi"/>
          <w:lang w:val="en-US"/>
        </w:rPr>
        <w:t>566</w:t>
      </w:r>
    </w:p>
    <w:p w14:paraId="3941AC66" w14:textId="77777777" w:rsidR="006D68E2" w:rsidRPr="0051428D" w:rsidRDefault="006D68E2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77F893E" w14:textId="54B66DD3" w:rsidR="00424056" w:rsidRPr="0051428D" w:rsidRDefault="00804175" w:rsidP="000B138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142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62C0CE3D" w14:textId="77777777" w:rsidR="00161423" w:rsidRPr="0051428D" w:rsidRDefault="00161423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B4D547" w14:textId="0DD05CE8" w:rsidR="00CD0B49" w:rsidRPr="0051428D" w:rsidRDefault="00970EFB" w:rsidP="00CD0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51428D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9C11FA" w:rsidRPr="0051428D">
        <w:rPr>
          <w:rFonts w:asciiTheme="majorBidi" w:hAnsiTheme="majorBidi" w:cstheme="majorBidi"/>
          <w:sz w:val="30"/>
          <w:szCs w:val="30"/>
        </w:rPr>
        <w:t>34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Pr="0051428D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1428D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51428D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A339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519F0">
        <w:rPr>
          <w:rFonts w:asciiTheme="majorBidi" w:hAnsiTheme="majorBidi" w:cs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42B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00A34" w:rsidRPr="0051428D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</w:t>
      </w:r>
      <w:r w:rsidR="00210A68">
        <w:rPr>
          <w:rFonts w:asciiTheme="majorBidi" w:hAnsiTheme="majorBidi" w:cstheme="majorBidi" w:hint="cs"/>
          <w:sz w:val="30"/>
          <w:szCs w:val="30"/>
          <w:cs/>
        </w:rPr>
        <w:t>ล</w:t>
      </w:r>
      <w:r w:rsidR="00200A34" w:rsidRPr="0051428D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200A34"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9C11FA" w:rsidRPr="0051428D">
        <w:rPr>
          <w:rFonts w:asciiTheme="majorBidi" w:hAnsiTheme="majorBidi" w:cstheme="majorBidi"/>
          <w:sz w:val="30"/>
          <w:szCs w:val="30"/>
        </w:rPr>
        <w:t>3</w:t>
      </w:r>
      <w:r w:rsidR="008B7A98" w:rsidRPr="008B7A98">
        <w:rPr>
          <w:rFonts w:asciiTheme="majorBidi" w:hAnsiTheme="majorBidi" w:cstheme="majorBidi"/>
          <w:sz w:val="30"/>
          <w:szCs w:val="30"/>
        </w:rPr>
        <w:t>1</w:t>
      </w:r>
      <w:r w:rsidR="00200A34"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200A34" w:rsidRPr="0051428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200A34"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8B7A98" w:rsidRPr="008B7A98">
        <w:rPr>
          <w:rFonts w:asciiTheme="majorBidi" w:hAnsiTheme="majorBidi" w:cstheme="majorBidi"/>
          <w:sz w:val="30"/>
          <w:szCs w:val="30"/>
        </w:rPr>
        <w:t>2</w:t>
      </w:r>
      <w:r w:rsidR="009C11FA" w:rsidRPr="0051428D">
        <w:rPr>
          <w:rFonts w:asciiTheme="majorBidi" w:hAnsiTheme="majorBidi" w:cstheme="majorBidi"/>
          <w:sz w:val="30"/>
          <w:szCs w:val="30"/>
        </w:rPr>
        <w:t>56</w:t>
      </w:r>
      <w:r w:rsidR="006C6BB4">
        <w:rPr>
          <w:rFonts w:asciiTheme="majorBidi" w:hAnsiTheme="majorBidi" w:cstheme="majorBidi"/>
          <w:sz w:val="30"/>
          <w:szCs w:val="30"/>
        </w:rPr>
        <w:t>5</w:t>
      </w:r>
    </w:p>
    <w:p w14:paraId="4966B379" w14:textId="77777777" w:rsidR="00970EFB" w:rsidRPr="0051428D" w:rsidRDefault="00970EFB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B26296" w14:textId="5782478E" w:rsidR="000B1385" w:rsidRDefault="00200A34" w:rsidP="0062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1428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9C11FA" w:rsidRPr="0051428D">
        <w:rPr>
          <w:rFonts w:asciiTheme="majorBidi" w:hAnsiTheme="majorBidi" w:cstheme="majorBidi"/>
          <w:sz w:val="30"/>
          <w:szCs w:val="30"/>
        </w:rPr>
        <w:t>3</w:t>
      </w:r>
      <w:r w:rsidR="008B7A98" w:rsidRPr="008B7A98">
        <w:rPr>
          <w:rFonts w:asciiTheme="majorBidi" w:hAnsiTheme="majorBidi" w:cstheme="majorBidi"/>
          <w:sz w:val="30"/>
          <w:szCs w:val="30"/>
        </w:rPr>
        <w:t>1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Pr="0051428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1428D">
        <w:rPr>
          <w:rFonts w:asciiTheme="majorBidi" w:hAnsiTheme="majorBidi" w:cstheme="majorBidi"/>
          <w:sz w:val="30"/>
          <w:szCs w:val="30"/>
        </w:rPr>
        <w:t xml:space="preserve"> </w:t>
      </w:r>
      <w:r w:rsidR="008B7A98" w:rsidRPr="008B7A98">
        <w:rPr>
          <w:rFonts w:asciiTheme="majorBidi" w:hAnsiTheme="majorBidi" w:cstheme="majorBidi"/>
          <w:sz w:val="30"/>
          <w:szCs w:val="30"/>
        </w:rPr>
        <w:t>2</w:t>
      </w:r>
      <w:r w:rsidR="009C11FA" w:rsidRPr="0051428D">
        <w:rPr>
          <w:rFonts w:asciiTheme="majorBidi" w:hAnsiTheme="majorBidi" w:cstheme="majorBidi"/>
          <w:sz w:val="30"/>
          <w:szCs w:val="30"/>
        </w:rPr>
        <w:t>56</w:t>
      </w:r>
      <w:r w:rsidR="006C6BB4">
        <w:rPr>
          <w:rFonts w:asciiTheme="majorBidi" w:hAnsiTheme="majorBidi" w:cstheme="majorBidi"/>
          <w:sz w:val="30"/>
          <w:szCs w:val="30"/>
        </w:rPr>
        <w:t>5</w:t>
      </w:r>
    </w:p>
    <w:p w14:paraId="0E83EC56" w14:textId="77777777" w:rsidR="00E041EC" w:rsidRDefault="00E04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4A30949" w14:textId="77777777" w:rsidR="00B81C39" w:rsidRPr="0085428A" w:rsidRDefault="00B81C39" w:rsidP="00B81C39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5428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4DA7E0C1" w14:textId="77777777" w:rsidR="00B81C39" w:rsidRPr="008B7A98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C661E89" w14:textId="77777777" w:rsidR="00B81C39" w:rsidRPr="00210A68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3CFC">
        <w:rPr>
          <w:rFonts w:asciiTheme="majorBidi" w:hAnsiTheme="majorBidi" w:cstheme="majorBidi" w:hint="cs"/>
          <w:sz w:val="30"/>
          <w:szCs w:val="30"/>
          <w:cs/>
        </w:rPr>
        <w:t>ความสัมพันธ์ที่มีกับบริษัทย่อย บริษัทร่วมและการร่วมค้าที่มีการเปลี่ยนแปลงอย่างมีสาระสำคัญได้เปิดเผยใน</w:t>
      </w:r>
      <w:r w:rsidRPr="00943CFC">
        <w:rPr>
          <w:rFonts w:asciiTheme="majorBidi" w:hAnsiTheme="majorBidi" w:cstheme="majorBidi"/>
          <w:sz w:val="30"/>
          <w:szCs w:val="30"/>
        </w:rPr>
        <w:t xml:space="preserve">        </w:t>
      </w:r>
      <w:r w:rsidRPr="00943CFC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Pr="00943CFC">
        <w:rPr>
          <w:rFonts w:asciiTheme="majorBidi" w:hAnsiTheme="majorBidi" w:cstheme="majorBidi"/>
          <w:sz w:val="30"/>
          <w:szCs w:val="30"/>
        </w:rPr>
        <w:t>5</w:t>
      </w:r>
    </w:p>
    <w:p w14:paraId="34AE401E" w14:textId="77777777" w:rsidR="00B81C39" w:rsidRPr="008B7A98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94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114"/>
        <w:gridCol w:w="237"/>
        <w:gridCol w:w="1168"/>
        <w:gridCol w:w="270"/>
        <w:gridCol w:w="1082"/>
        <w:gridCol w:w="237"/>
        <w:gridCol w:w="1152"/>
      </w:tblGrid>
      <w:tr w:rsidR="00B81C39" w:rsidRPr="003F7D32" w14:paraId="1F60ADC9" w14:textId="77777777" w:rsidTr="003F0D07">
        <w:trPr>
          <w:tblHeader/>
        </w:trPr>
        <w:tc>
          <w:tcPr>
            <w:tcW w:w="2229" w:type="pct"/>
            <w:shd w:val="clear" w:color="auto" w:fill="auto"/>
          </w:tcPr>
          <w:p w14:paraId="1BDE8A47" w14:textId="77777777" w:rsidR="00B81C39" w:rsidRPr="003F7D32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7" w:type="pct"/>
            <w:gridSpan w:val="3"/>
            <w:shd w:val="clear" w:color="auto" w:fill="auto"/>
          </w:tcPr>
          <w:p w14:paraId="436B954B" w14:textId="77777777" w:rsidR="00B81C39" w:rsidRPr="003F7D32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114B2D60" w14:textId="77777777" w:rsidR="00B81C39" w:rsidRPr="003F7D32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pct"/>
            <w:gridSpan w:val="3"/>
            <w:shd w:val="clear" w:color="auto" w:fill="auto"/>
          </w:tcPr>
          <w:p w14:paraId="0C186829" w14:textId="77777777" w:rsidR="00B81C39" w:rsidRPr="003F7D32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81C39" w:rsidRPr="003F7D32" w14:paraId="0CF04712" w14:textId="77777777" w:rsidTr="003F0D07">
        <w:trPr>
          <w:tblHeader/>
        </w:trPr>
        <w:tc>
          <w:tcPr>
            <w:tcW w:w="2229" w:type="pct"/>
            <w:shd w:val="clear" w:color="auto" w:fill="auto"/>
          </w:tcPr>
          <w:p w14:paraId="5AF7B708" w14:textId="77777777" w:rsidR="00B81C39" w:rsidRPr="003F7D32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7" w:type="pct"/>
            <w:shd w:val="clear" w:color="auto" w:fill="auto"/>
          </w:tcPr>
          <w:p w14:paraId="6C35A4E4" w14:textId="77777777" w:rsidR="00B81C39" w:rsidRPr="003F7D32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5" w:type="pct"/>
            <w:shd w:val="clear" w:color="auto" w:fill="auto"/>
          </w:tcPr>
          <w:p w14:paraId="6103A9C0" w14:textId="77777777" w:rsidR="00B81C39" w:rsidRPr="003F7D32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4940C61" w14:textId="77777777" w:rsidR="00B81C39" w:rsidRPr="003F7D32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2" w:type="pct"/>
            <w:shd w:val="clear" w:color="auto" w:fill="auto"/>
          </w:tcPr>
          <w:p w14:paraId="1EABD914" w14:textId="77777777" w:rsidR="00B81C39" w:rsidRPr="003F7D32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1B3A710" w14:textId="77777777" w:rsidR="00B81C39" w:rsidRPr="003F7D32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5" w:type="pct"/>
            <w:shd w:val="clear" w:color="auto" w:fill="auto"/>
          </w:tcPr>
          <w:p w14:paraId="241CDFA4" w14:textId="77777777" w:rsidR="00B81C39" w:rsidRPr="003F7D32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2BC4D5B" w14:textId="77777777" w:rsidR="00B81C39" w:rsidRPr="003F7D32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81C39" w:rsidRPr="003F7D32" w14:paraId="5DAF86B9" w14:textId="77777777" w:rsidTr="003F0D07">
        <w:trPr>
          <w:tblHeader/>
        </w:trPr>
        <w:tc>
          <w:tcPr>
            <w:tcW w:w="2229" w:type="pct"/>
            <w:shd w:val="clear" w:color="auto" w:fill="auto"/>
          </w:tcPr>
          <w:p w14:paraId="78E33B0E" w14:textId="77777777" w:rsidR="00B81C39" w:rsidRPr="003F7D32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405D7DCA" w14:textId="77777777" w:rsidR="00B81C39" w:rsidRPr="003F7D32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1C39" w:rsidRPr="003F7D32" w14:paraId="155D8E60" w14:textId="77777777" w:rsidTr="003F0D07">
        <w:tc>
          <w:tcPr>
            <w:tcW w:w="2229" w:type="pct"/>
            <w:shd w:val="clear" w:color="auto" w:fill="auto"/>
          </w:tcPr>
          <w:p w14:paraId="31D046F7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  <w:shd w:val="clear" w:color="auto" w:fill="auto"/>
          </w:tcPr>
          <w:p w14:paraId="1E3F50D1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7E0C28A8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380A0D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68A7B3B8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4A68299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02ECD884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33AE484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1C39" w:rsidRPr="003F7D32" w14:paraId="5EAFF0AA" w14:textId="77777777" w:rsidTr="003F0D07">
        <w:tc>
          <w:tcPr>
            <w:tcW w:w="2229" w:type="pct"/>
            <w:shd w:val="clear" w:color="auto" w:fill="auto"/>
          </w:tcPr>
          <w:p w14:paraId="412BAB01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7" w:type="pct"/>
            <w:shd w:val="clear" w:color="auto" w:fill="auto"/>
          </w:tcPr>
          <w:p w14:paraId="434C0CB2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578FDF81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57E45B5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8451589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D57E803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167,218</w:t>
            </w:r>
          </w:p>
        </w:tc>
        <w:tc>
          <w:tcPr>
            <w:tcW w:w="125" w:type="pct"/>
            <w:shd w:val="clear" w:color="auto" w:fill="auto"/>
          </w:tcPr>
          <w:p w14:paraId="206C7A42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C9AEE2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136,166</w:t>
            </w:r>
          </w:p>
        </w:tc>
      </w:tr>
      <w:tr w:rsidR="00B81C39" w:rsidRPr="003F7D32" w14:paraId="19A4D7EA" w14:textId="77777777" w:rsidTr="003F0D07">
        <w:tc>
          <w:tcPr>
            <w:tcW w:w="2229" w:type="pct"/>
            <w:shd w:val="clear" w:color="auto" w:fill="auto"/>
          </w:tcPr>
          <w:p w14:paraId="1EB08C24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เงินปันผลรับ </w:t>
            </w:r>
          </w:p>
        </w:tc>
        <w:tc>
          <w:tcPr>
            <w:tcW w:w="587" w:type="pct"/>
            <w:shd w:val="clear" w:color="auto" w:fill="auto"/>
          </w:tcPr>
          <w:p w14:paraId="75FD0782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0715FC8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1860CC7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EA5158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E385B06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3308D3B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4AFDC56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177,999</w:t>
            </w:r>
          </w:p>
        </w:tc>
      </w:tr>
      <w:tr w:rsidR="00B81C39" w:rsidRPr="003F7D32" w14:paraId="442E9110" w14:textId="77777777" w:rsidTr="003F0D07">
        <w:tc>
          <w:tcPr>
            <w:tcW w:w="2229" w:type="pct"/>
            <w:shd w:val="clear" w:color="auto" w:fill="auto"/>
          </w:tcPr>
          <w:p w14:paraId="63FBEB78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7" w:type="pct"/>
            <w:shd w:val="clear" w:color="auto" w:fill="auto"/>
          </w:tcPr>
          <w:p w14:paraId="52855507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601BBFBD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3979977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9E741FA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7DABBD6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20,074</w:t>
            </w:r>
          </w:p>
        </w:tc>
        <w:tc>
          <w:tcPr>
            <w:tcW w:w="125" w:type="pct"/>
            <w:shd w:val="clear" w:color="auto" w:fill="auto"/>
          </w:tcPr>
          <w:p w14:paraId="6D64B411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4B5CDA46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1,249</w:t>
            </w:r>
          </w:p>
        </w:tc>
      </w:tr>
      <w:tr w:rsidR="00B81C39" w:rsidRPr="003F7D32" w14:paraId="68F8C508" w14:textId="77777777" w:rsidTr="003F0D07">
        <w:tc>
          <w:tcPr>
            <w:tcW w:w="2229" w:type="pct"/>
            <w:shd w:val="clear" w:color="auto" w:fill="auto"/>
          </w:tcPr>
          <w:p w14:paraId="497FE04A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7" w:type="pct"/>
            <w:shd w:val="clear" w:color="auto" w:fill="auto"/>
          </w:tcPr>
          <w:p w14:paraId="49CC49A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3D336709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804A167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4B0E427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12D9032" w14:textId="6AE2A5D6" w:rsidR="00B81C39" w:rsidRPr="003F7D32" w:rsidRDefault="00BF15B7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2,778</w:t>
            </w:r>
          </w:p>
        </w:tc>
        <w:tc>
          <w:tcPr>
            <w:tcW w:w="125" w:type="pct"/>
            <w:shd w:val="clear" w:color="auto" w:fill="auto"/>
          </w:tcPr>
          <w:p w14:paraId="7C01BACF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69687FB9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,144</w:t>
            </w:r>
          </w:p>
        </w:tc>
      </w:tr>
      <w:tr w:rsidR="00B81C39" w:rsidRPr="003F7D32" w14:paraId="2D7AB806" w14:textId="77777777" w:rsidTr="003F0D07">
        <w:tc>
          <w:tcPr>
            <w:tcW w:w="2229" w:type="pct"/>
            <w:shd w:val="clear" w:color="auto" w:fill="auto"/>
          </w:tcPr>
          <w:p w14:paraId="2AABA22B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587" w:type="pct"/>
            <w:shd w:val="clear" w:color="auto" w:fill="auto"/>
          </w:tcPr>
          <w:p w14:paraId="1579126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60C4D263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9C8044A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9599368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C78AE75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5,874</w:t>
            </w:r>
          </w:p>
        </w:tc>
        <w:tc>
          <w:tcPr>
            <w:tcW w:w="125" w:type="pct"/>
            <w:shd w:val="clear" w:color="auto" w:fill="auto"/>
          </w:tcPr>
          <w:p w14:paraId="4CC9A8C0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6F5BBD51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3,012</w:t>
            </w:r>
          </w:p>
        </w:tc>
      </w:tr>
      <w:tr w:rsidR="00B81C39" w:rsidRPr="003F7D32" w14:paraId="6422308D" w14:textId="77777777" w:rsidTr="003F0D07">
        <w:tc>
          <w:tcPr>
            <w:tcW w:w="2229" w:type="pct"/>
            <w:shd w:val="clear" w:color="auto" w:fill="auto"/>
          </w:tcPr>
          <w:p w14:paraId="57F291B9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7" w:type="pct"/>
            <w:shd w:val="clear" w:color="auto" w:fill="auto"/>
          </w:tcPr>
          <w:p w14:paraId="0FCD545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5329DAFC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07C2CAA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6E5C2C8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76E697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4,654</w:t>
            </w:r>
          </w:p>
        </w:tc>
        <w:tc>
          <w:tcPr>
            <w:tcW w:w="125" w:type="pct"/>
            <w:shd w:val="clear" w:color="auto" w:fill="auto"/>
          </w:tcPr>
          <w:p w14:paraId="71D1E3C2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C1B7347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41B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6,828</w:t>
            </w:r>
          </w:p>
        </w:tc>
      </w:tr>
      <w:tr w:rsidR="00B81C39" w:rsidRPr="003F7D32" w14:paraId="5FF5F85E" w14:textId="77777777" w:rsidTr="003F0D07">
        <w:tc>
          <w:tcPr>
            <w:tcW w:w="2229" w:type="pct"/>
            <w:shd w:val="clear" w:color="auto" w:fill="auto"/>
          </w:tcPr>
          <w:p w14:paraId="0EAD6F30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7" w:type="pct"/>
            <w:shd w:val="clear" w:color="auto" w:fill="auto"/>
          </w:tcPr>
          <w:p w14:paraId="2E8F2F5F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46192C6C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ECA0E10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88A6C0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316032AC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2,908</w:t>
            </w:r>
          </w:p>
        </w:tc>
        <w:tc>
          <w:tcPr>
            <w:tcW w:w="125" w:type="pct"/>
            <w:shd w:val="clear" w:color="auto" w:fill="auto"/>
          </w:tcPr>
          <w:p w14:paraId="5284C54D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4A920C7D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968</w:t>
            </w:r>
          </w:p>
        </w:tc>
      </w:tr>
      <w:tr w:rsidR="00B81C39" w:rsidRPr="003F7D32" w14:paraId="3BCB1C5E" w14:textId="77777777" w:rsidTr="003F0D07">
        <w:tc>
          <w:tcPr>
            <w:tcW w:w="2229" w:type="pct"/>
            <w:shd w:val="clear" w:color="auto" w:fill="auto"/>
          </w:tcPr>
          <w:p w14:paraId="7A4609A2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6BEC83BC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  <w:shd w:val="clear" w:color="auto" w:fill="auto"/>
          </w:tcPr>
          <w:p w14:paraId="6B86B51C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5" w:type="pct"/>
            <w:shd w:val="clear" w:color="auto" w:fill="auto"/>
          </w:tcPr>
          <w:p w14:paraId="29DEF014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  <w:shd w:val="clear" w:color="auto" w:fill="auto"/>
          </w:tcPr>
          <w:p w14:paraId="68AD014F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</w:tcPr>
          <w:p w14:paraId="50182FE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  <w:shd w:val="clear" w:color="auto" w:fill="auto"/>
          </w:tcPr>
          <w:p w14:paraId="4AF39D72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</w:tcPr>
          <w:p w14:paraId="7EEBEC09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1C39" w:rsidRPr="003F7D32" w14:paraId="5E7E8A9A" w14:textId="77777777" w:rsidTr="003F0D07">
        <w:tc>
          <w:tcPr>
            <w:tcW w:w="2229" w:type="pct"/>
            <w:shd w:val="clear" w:color="auto" w:fill="auto"/>
          </w:tcPr>
          <w:p w14:paraId="7A0C08CD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7" w:type="pct"/>
            <w:shd w:val="clear" w:color="auto" w:fill="auto"/>
          </w:tcPr>
          <w:p w14:paraId="3ABAABB1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26596BA9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F83FB60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54F6892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26B6296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0CB1DB27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1E3125A9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1C39" w:rsidRPr="003F7D32" w14:paraId="2C731AFD" w14:textId="77777777" w:rsidTr="003F0D07">
        <w:trPr>
          <w:trHeight w:val="173"/>
        </w:trPr>
        <w:tc>
          <w:tcPr>
            <w:tcW w:w="2229" w:type="pct"/>
            <w:shd w:val="clear" w:color="auto" w:fill="auto"/>
          </w:tcPr>
          <w:p w14:paraId="3798175A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7" w:type="pct"/>
            <w:shd w:val="clear" w:color="auto" w:fill="auto"/>
          </w:tcPr>
          <w:p w14:paraId="60C4B6A1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569,651</w:t>
            </w:r>
          </w:p>
        </w:tc>
        <w:tc>
          <w:tcPr>
            <w:tcW w:w="125" w:type="pct"/>
            <w:shd w:val="clear" w:color="auto" w:fill="auto"/>
          </w:tcPr>
          <w:p w14:paraId="759F1DA5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4413701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112,356</w:t>
            </w:r>
          </w:p>
        </w:tc>
        <w:tc>
          <w:tcPr>
            <w:tcW w:w="142" w:type="pct"/>
            <w:shd w:val="clear" w:color="auto" w:fill="auto"/>
          </w:tcPr>
          <w:p w14:paraId="04E80925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4B37395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0365FC3D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7A8A7338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81C39" w:rsidRPr="003F7D32" w14:paraId="3433FE91" w14:textId="77777777" w:rsidTr="003F0D07">
        <w:tc>
          <w:tcPr>
            <w:tcW w:w="2229" w:type="pct"/>
            <w:shd w:val="clear" w:color="auto" w:fill="auto"/>
          </w:tcPr>
          <w:p w14:paraId="56DF2843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7" w:type="pct"/>
            <w:shd w:val="clear" w:color="auto" w:fill="auto"/>
          </w:tcPr>
          <w:p w14:paraId="4A186FB3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7,612</w:t>
            </w:r>
          </w:p>
        </w:tc>
        <w:tc>
          <w:tcPr>
            <w:tcW w:w="125" w:type="pct"/>
            <w:shd w:val="clear" w:color="auto" w:fill="auto"/>
          </w:tcPr>
          <w:p w14:paraId="26820C4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61EE3DA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5B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2,594</w:t>
            </w:r>
          </w:p>
        </w:tc>
        <w:tc>
          <w:tcPr>
            <w:tcW w:w="142" w:type="pct"/>
            <w:shd w:val="clear" w:color="auto" w:fill="auto"/>
          </w:tcPr>
          <w:p w14:paraId="4A180207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612AC99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65742C31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34D04000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81C39" w:rsidRPr="003F7D32" w14:paraId="02B42C24" w14:textId="77777777" w:rsidTr="003F0D07">
        <w:tc>
          <w:tcPr>
            <w:tcW w:w="2229" w:type="pct"/>
            <w:shd w:val="clear" w:color="auto" w:fill="auto"/>
          </w:tcPr>
          <w:p w14:paraId="49B9CDDA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</w:t>
            </w:r>
            <w:r w:rsidRPr="003F7D32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ดำเนินงาน</w:t>
            </w:r>
            <w:r w:rsidRPr="003F7D32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587" w:type="pct"/>
            <w:shd w:val="clear" w:color="auto" w:fill="auto"/>
          </w:tcPr>
          <w:p w14:paraId="781B017A" w14:textId="77777777" w:rsidR="00B81C39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14AAF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1,748</w:t>
            </w:r>
          </w:p>
        </w:tc>
        <w:tc>
          <w:tcPr>
            <w:tcW w:w="125" w:type="pct"/>
            <w:shd w:val="clear" w:color="auto" w:fill="auto"/>
          </w:tcPr>
          <w:p w14:paraId="16F0ADEA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A4CA31B" w14:textId="77777777" w:rsidR="00B81C39" w:rsidRDefault="00B81C39" w:rsidP="003F0D0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91A0605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1B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1,636</w:t>
            </w:r>
          </w:p>
        </w:tc>
        <w:tc>
          <w:tcPr>
            <w:tcW w:w="142" w:type="pct"/>
            <w:shd w:val="clear" w:color="auto" w:fill="auto"/>
          </w:tcPr>
          <w:p w14:paraId="5665C508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944AE3B" w14:textId="77777777" w:rsidR="00B81C39" w:rsidRDefault="00B81C39" w:rsidP="003F0D07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ADCDD9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062E6ACA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3DC37504" w14:textId="77777777" w:rsidR="00B81C39" w:rsidRDefault="00B81C39" w:rsidP="003F0D07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E6CE5AF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81C39" w:rsidRPr="003F7D32" w14:paraId="1A8451D2" w14:textId="77777777" w:rsidTr="003F0D07">
        <w:tc>
          <w:tcPr>
            <w:tcW w:w="2229" w:type="pct"/>
            <w:shd w:val="clear" w:color="auto" w:fill="auto"/>
          </w:tcPr>
          <w:p w14:paraId="550E1215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กำไรจากการขายสินทรัพย์ไม่มีตัวตน</w:t>
            </w:r>
          </w:p>
        </w:tc>
        <w:tc>
          <w:tcPr>
            <w:tcW w:w="587" w:type="pct"/>
            <w:shd w:val="clear" w:color="auto" w:fill="auto"/>
          </w:tcPr>
          <w:p w14:paraId="17D88188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67EDF6FA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F28B3F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1B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13,000</w:t>
            </w:r>
          </w:p>
        </w:tc>
        <w:tc>
          <w:tcPr>
            <w:tcW w:w="142" w:type="pct"/>
            <w:shd w:val="clear" w:color="auto" w:fill="auto"/>
          </w:tcPr>
          <w:p w14:paraId="478D71E2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856D2C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55E1EB4C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70CA0D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81C39" w:rsidRPr="003F7D32" w14:paraId="42D34896" w14:textId="77777777" w:rsidTr="003F0D07">
        <w:tc>
          <w:tcPr>
            <w:tcW w:w="2229" w:type="pct"/>
            <w:shd w:val="clear" w:color="auto" w:fill="auto"/>
          </w:tcPr>
          <w:p w14:paraId="6143B1B7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7" w:type="pct"/>
            <w:shd w:val="clear" w:color="auto" w:fill="auto"/>
          </w:tcPr>
          <w:p w14:paraId="7D059DC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3,750</w:t>
            </w:r>
          </w:p>
        </w:tc>
        <w:tc>
          <w:tcPr>
            <w:tcW w:w="125" w:type="pct"/>
            <w:shd w:val="clear" w:color="auto" w:fill="auto"/>
          </w:tcPr>
          <w:p w14:paraId="5B83F05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FA8AB19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1B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  <w:tc>
          <w:tcPr>
            <w:tcW w:w="142" w:type="pct"/>
            <w:shd w:val="clear" w:color="auto" w:fill="auto"/>
          </w:tcPr>
          <w:p w14:paraId="34B8C855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FEA2E3C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45FC86F8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3D2A367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81C39" w:rsidRPr="003F7D32" w14:paraId="36F2AFAC" w14:textId="77777777" w:rsidTr="003F0D07">
        <w:tc>
          <w:tcPr>
            <w:tcW w:w="2229" w:type="pct"/>
            <w:shd w:val="clear" w:color="auto" w:fill="auto"/>
          </w:tcPr>
          <w:p w14:paraId="3E9475BD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7" w:type="pct"/>
            <w:shd w:val="clear" w:color="auto" w:fill="auto"/>
          </w:tcPr>
          <w:p w14:paraId="6075A5E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1C6B863C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4097F6A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41B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142" w:type="pct"/>
            <w:shd w:val="clear" w:color="auto" w:fill="auto"/>
          </w:tcPr>
          <w:p w14:paraId="5B69FA9F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BC07BEF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725F2EF4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8992A25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81C39" w:rsidRPr="003F7D32" w14:paraId="742E3813" w14:textId="77777777" w:rsidTr="003F0D07">
        <w:tc>
          <w:tcPr>
            <w:tcW w:w="2229" w:type="pct"/>
            <w:shd w:val="clear" w:color="auto" w:fill="auto"/>
          </w:tcPr>
          <w:p w14:paraId="174A3859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1560602A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shd w:val="clear" w:color="auto" w:fill="auto"/>
          </w:tcPr>
          <w:p w14:paraId="2D55D6B8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11B11C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  <w:shd w:val="clear" w:color="auto" w:fill="auto"/>
          </w:tcPr>
          <w:p w14:paraId="1686F82F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2EBEF93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shd w:val="clear" w:color="auto" w:fill="auto"/>
          </w:tcPr>
          <w:p w14:paraId="4052C5B3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2774210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1C39" w:rsidRPr="003F7D32" w14:paraId="1B608A29" w14:textId="77777777" w:rsidTr="003F0D07">
        <w:tc>
          <w:tcPr>
            <w:tcW w:w="2229" w:type="pct"/>
            <w:shd w:val="clear" w:color="auto" w:fill="auto"/>
          </w:tcPr>
          <w:p w14:paraId="2C2A300F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7" w:type="pct"/>
            <w:shd w:val="clear" w:color="auto" w:fill="auto"/>
          </w:tcPr>
          <w:p w14:paraId="69826C5D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4B841F79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6B8502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  <w:shd w:val="clear" w:color="auto" w:fill="auto"/>
          </w:tcPr>
          <w:p w14:paraId="07E8CBC8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8DE6DAF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shd w:val="clear" w:color="auto" w:fill="auto"/>
          </w:tcPr>
          <w:p w14:paraId="582284A0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3F46D4DA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1C39" w:rsidRPr="003F7D32" w14:paraId="6B08D41B" w14:textId="77777777" w:rsidTr="003F0D07">
        <w:tc>
          <w:tcPr>
            <w:tcW w:w="2229" w:type="pct"/>
            <w:shd w:val="clear" w:color="auto" w:fill="auto"/>
          </w:tcPr>
          <w:p w14:paraId="61A10E00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7" w:type="pct"/>
            <w:shd w:val="clear" w:color="auto" w:fill="auto"/>
          </w:tcPr>
          <w:p w14:paraId="7AA2FE4C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125" w:type="pct"/>
            <w:shd w:val="clear" w:color="auto" w:fill="auto"/>
          </w:tcPr>
          <w:p w14:paraId="5A02A3D1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5" w:type="pct"/>
            <w:shd w:val="clear" w:color="auto" w:fill="auto"/>
          </w:tcPr>
          <w:p w14:paraId="32536CA8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260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142" w:type="pct"/>
            <w:shd w:val="clear" w:color="auto" w:fill="auto"/>
          </w:tcPr>
          <w:p w14:paraId="457C39C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49C26655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41DCA432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4893D96C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81C39" w:rsidRPr="003F7D32" w14:paraId="333D7DA6" w14:textId="77777777" w:rsidTr="003F0D07">
        <w:tc>
          <w:tcPr>
            <w:tcW w:w="2229" w:type="pct"/>
            <w:shd w:val="clear" w:color="auto" w:fill="auto"/>
          </w:tcPr>
          <w:p w14:paraId="4CBE01C6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3056ED69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33,705</w:t>
            </w:r>
          </w:p>
        </w:tc>
        <w:tc>
          <w:tcPr>
            <w:tcW w:w="125" w:type="pct"/>
            <w:shd w:val="clear" w:color="auto" w:fill="auto"/>
          </w:tcPr>
          <w:p w14:paraId="11DE9EE1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481C707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260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26,761</w:t>
            </w:r>
          </w:p>
        </w:tc>
        <w:tc>
          <w:tcPr>
            <w:tcW w:w="142" w:type="pct"/>
            <w:shd w:val="clear" w:color="auto" w:fill="auto"/>
          </w:tcPr>
          <w:p w14:paraId="21BD0E3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0" w:type="pct"/>
            <w:shd w:val="clear" w:color="auto" w:fill="auto"/>
          </w:tcPr>
          <w:p w14:paraId="6CD82AED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3BF3AE19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0E6AD36C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81C39" w:rsidRPr="003F7D32" w14:paraId="5FEB6841" w14:textId="77777777" w:rsidTr="003F0D07">
        <w:tc>
          <w:tcPr>
            <w:tcW w:w="2229" w:type="pct"/>
            <w:shd w:val="clear" w:color="auto" w:fill="auto"/>
          </w:tcPr>
          <w:p w14:paraId="590A119C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</w:t>
            </w:r>
            <w:r w:rsidRPr="003F7D32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7252725F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2,429</w:t>
            </w:r>
          </w:p>
        </w:tc>
        <w:tc>
          <w:tcPr>
            <w:tcW w:w="125" w:type="pct"/>
            <w:shd w:val="clear" w:color="auto" w:fill="auto"/>
          </w:tcPr>
          <w:p w14:paraId="5FFAAB82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E9283F4" w14:textId="77777777" w:rsidR="00B81C39" w:rsidRDefault="00B81C39" w:rsidP="003F0D0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5DCE66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260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2,365</w:t>
            </w:r>
          </w:p>
        </w:tc>
        <w:tc>
          <w:tcPr>
            <w:tcW w:w="142" w:type="pct"/>
            <w:shd w:val="clear" w:color="auto" w:fill="auto"/>
          </w:tcPr>
          <w:p w14:paraId="4680EC0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AEC32EB" w14:textId="77777777" w:rsidR="00B81C39" w:rsidRDefault="00B81C39" w:rsidP="003F0D07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26A41C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316B4CE9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7C724EA6" w14:textId="77777777" w:rsidR="00B81C39" w:rsidRDefault="00B81C39" w:rsidP="003F0D07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8402580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81C39" w:rsidRPr="003F7D32" w14:paraId="6E41660B" w14:textId="77777777" w:rsidTr="003F0D07">
        <w:tc>
          <w:tcPr>
            <w:tcW w:w="2229" w:type="pct"/>
            <w:shd w:val="clear" w:color="auto" w:fill="auto"/>
          </w:tcPr>
          <w:p w14:paraId="650B6DC3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027EBE1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</w:p>
        </w:tc>
        <w:tc>
          <w:tcPr>
            <w:tcW w:w="125" w:type="pct"/>
            <w:shd w:val="clear" w:color="auto" w:fill="auto"/>
          </w:tcPr>
          <w:p w14:paraId="53502411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4848F99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60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</w:p>
        </w:tc>
        <w:tc>
          <w:tcPr>
            <w:tcW w:w="142" w:type="pct"/>
            <w:shd w:val="clear" w:color="auto" w:fill="auto"/>
          </w:tcPr>
          <w:p w14:paraId="2C85AEE2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1F92E6D3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</w:p>
        </w:tc>
        <w:tc>
          <w:tcPr>
            <w:tcW w:w="125" w:type="pct"/>
            <w:shd w:val="clear" w:color="auto" w:fill="auto"/>
          </w:tcPr>
          <w:p w14:paraId="61ADF482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698A007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60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B81C39" w:rsidRPr="003F7D32" w14:paraId="4F99016B" w14:textId="77777777" w:rsidTr="003F0D07">
        <w:trPr>
          <w:trHeight w:val="263"/>
        </w:trPr>
        <w:tc>
          <w:tcPr>
            <w:tcW w:w="2229" w:type="pct"/>
            <w:shd w:val="clear" w:color="auto" w:fill="auto"/>
          </w:tcPr>
          <w:p w14:paraId="5DF49B65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F7D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F7D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0BFA6502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shd w:val="clear" w:color="auto" w:fill="auto"/>
          </w:tcPr>
          <w:p w14:paraId="2001C61C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F19E57A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  <w:shd w:val="clear" w:color="auto" w:fill="auto"/>
          </w:tcPr>
          <w:p w14:paraId="1F857A33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5EADBA30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shd w:val="clear" w:color="auto" w:fill="auto"/>
          </w:tcPr>
          <w:p w14:paraId="49CC9E1A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49DA1D0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1C39" w:rsidRPr="003F7D32" w14:paraId="01CFBC62" w14:textId="77777777" w:rsidTr="003F0D07">
        <w:tc>
          <w:tcPr>
            <w:tcW w:w="2229" w:type="pct"/>
            <w:shd w:val="clear" w:color="auto" w:fill="auto"/>
          </w:tcPr>
          <w:p w14:paraId="3BD83838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7" w:type="pct"/>
            <w:shd w:val="clear" w:color="auto" w:fill="auto"/>
          </w:tcPr>
          <w:p w14:paraId="70F187B8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7CF093B4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45F55F4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8714B54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3D63BF9D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41,348</w:t>
            </w:r>
          </w:p>
        </w:tc>
        <w:tc>
          <w:tcPr>
            <w:tcW w:w="125" w:type="pct"/>
            <w:shd w:val="clear" w:color="auto" w:fill="auto"/>
          </w:tcPr>
          <w:p w14:paraId="36BACBA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37242C99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60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</w:t>
            </w:r>
            <w:r w:rsidRPr="006260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585</w:t>
            </w:r>
          </w:p>
        </w:tc>
      </w:tr>
      <w:tr w:rsidR="00B81C39" w:rsidRPr="003F7D32" w14:paraId="5E6A5223" w14:textId="77777777" w:rsidTr="003F0D07">
        <w:tc>
          <w:tcPr>
            <w:tcW w:w="2229" w:type="pct"/>
            <w:shd w:val="clear" w:color="auto" w:fill="auto"/>
          </w:tcPr>
          <w:p w14:paraId="197AA411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7" w:type="pct"/>
            <w:shd w:val="clear" w:color="auto" w:fill="auto"/>
          </w:tcPr>
          <w:p w14:paraId="10F4D6F4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9,018</w:t>
            </w:r>
          </w:p>
        </w:tc>
        <w:tc>
          <w:tcPr>
            <w:tcW w:w="125" w:type="pct"/>
            <w:shd w:val="clear" w:color="auto" w:fill="auto"/>
          </w:tcPr>
          <w:p w14:paraId="1BE710A8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15" w:type="pct"/>
            <w:shd w:val="clear" w:color="auto" w:fill="auto"/>
          </w:tcPr>
          <w:p w14:paraId="0A76B17C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7E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4,715</w:t>
            </w:r>
          </w:p>
        </w:tc>
        <w:tc>
          <w:tcPr>
            <w:tcW w:w="142" w:type="pct"/>
            <w:shd w:val="clear" w:color="auto" w:fill="auto"/>
          </w:tcPr>
          <w:p w14:paraId="06839B39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01E67D87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026A50C7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43A9A6A1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81C39" w:rsidRPr="003F7D32" w14:paraId="2B431A61" w14:textId="77777777" w:rsidTr="003F0D07">
        <w:tc>
          <w:tcPr>
            <w:tcW w:w="2229" w:type="pct"/>
            <w:shd w:val="clear" w:color="auto" w:fill="auto"/>
          </w:tcPr>
          <w:p w14:paraId="2FDDF13E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87" w:type="pct"/>
            <w:shd w:val="clear" w:color="auto" w:fill="auto"/>
          </w:tcPr>
          <w:p w14:paraId="707C99E8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50,644</w:t>
            </w:r>
          </w:p>
        </w:tc>
        <w:tc>
          <w:tcPr>
            <w:tcW w:w="125" w:type="pct"/>
            <w:shd w:val="clear" w:color="auto" w:fill="auto"/>
          </w:tcPr>
          <w:p w14:paraId="772956EF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15" w:type="pct"/>
            <w:shd w:val="clear" w:color="auto" w:fill="auto"/>
          </w:tcPr>
          <w:p w14:paraId="07F90032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60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  <w:tc>
          <w:tcPr>
            <w:tcW w:w="142" w:type="pct"/>
            <w:shd w:val="clear" w:color="auto" w:fill="auto"/>
          </w:tcPr>
          <w:p w14:paraId="76892AE5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073F7DE5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29CD607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6FB218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81C39" w:rsidRPr="003F7D32" w14:paraId="0DD34C1E" w14:textId="77777777" w:rsidTr="003F0D07">
        <w:tc>
          <w:tcPr>
            <w:tcW w:w="2229" w:type="pct"/>
            <w:shd w:val="clear" w:color="auto" w:fill="auto"/>
          </w:tcPr>
          <w:p w14:paraId="4857D441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87" w:type="pct"/>
            <w:shd w:val="clear" w:color="auto" w:fill="auto"/>
          </w:tcPr>
          <w:p w14:paraId="6C76935C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13,586</w:t>
            </w:r>
          </w:p>
        </w:tc>
        <w:tc>
          <w:tcPr>
            <w:tcW w:w="125" w:type="pct"/>
            <w:shd w:val="clear" w:color="auto" w:fill="auto"/>
          </w:tcPr>
          <w:p w14:paraId="1C0010C8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99092E9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60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</w:t>
            </w:r>
          </w:p>
        </w:tc>
        <w:tc>
          <w:tcPr>
            <w:tcW w:w="142" w:type="pct"/>
            <w:shd w:val="clear" w:color="auto" w:fill="auto"/>
          </w:tcPr>
          <w:p w14:paraId="4A60CEB5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7EE6DC54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799F75E7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757B14A1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81C39" w:rsidRPr="003F7D32" w14:paraId="60A82ECC" w14:textId="77777777" w:rsidTr="003F0D07">
        <w:tc>
          <w:tcPr>
            <w:tcW w:w="2229" w:type="pct"/>
            <w:shd w:val="clear" w:color="auto" w:fill="auto"/>
          </w:tcPr>
          <w:p w14:paraId="7E1BD677" w14:textId="77777777" w:rsidR="00B81C39" w:rsidRPr="003F7D32" w:rsidRDefault="00B81C39" w:rsidP="003F0D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ต้นทุนทางตรงจากการให้เช่าและบริการ</w:t>
            </w:r>
          </w:p>
          <w:p w14:paraId="0CFF7C95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จากสัญญาเช่าดำเนินงาน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405B2297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1,093</w:t>
            </w:r>
          </w:p>
        </w:tc>
        <w:tc>
          <w:tcPr>
            <w:tcW w:w="125" w:type="pct"/>
            <w:shd w:val="clear" w:color="auto" w:fill="auto"/>
          </w:tcPr>
          <w:p w14:paraId="034AD91F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9781AB4" w14:textId="77777777" w:rsidR="00B81C39" w:rsidRDefault="00B81C39" w:rsidP="003F0D0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FA55E2F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60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142" w:type="pct"/>
            <w:shd w:val="clear" w:color="auto" w:fill="auto"/>
          </w:tcPr>
          <w:p w14:paraId="461B060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15C3AD17" w14:textId="77777777" w:rsidR="00B81C39" w:rsidRDefault="00B81C39" w:rsidP="003F0D07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ED3FDB6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75B8E4FD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5135AEC0" w14:textId="77777777" w:rsidR="00B81C39" w:rsidRDefault="00B81C39" w:rsidP="003F0D07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37DEADF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81C39" w:rsidRPr="003F7D32" w14:paraId="0C9CF8AB" w14:textId="77777777" w:rsidTr="003F0D07">
        <w:tc>
          <w:tcPr>
            <w:tcW w:w="2229" w:type="pct"/>
            <w:shd w:val="clear" w:color="auto" w:fill="auto"/>
          </w:tcPr>
          <w:p w14:paraId="2F183462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4E9E5922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</w:p>
        </w:tc>
        <w:tc>
          <w:tcPr>
            <w:tcW w:w="125" w:type="pct"/>
            <w:shd w:val="clear" w:color="auto" w:fill="auto"/>
          </w:tcPr>
          <w:p w14:paraId="2BCE5CC6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6C9CF3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</w:p>
        </w:tc>
        <w:tc>
          <w:tcPr>
            <w:tcW w:w="142" w:type="pct"/>
            <w:shd w:val="clear" w:color="auto" w:fill="auto"/>
          </w:tcPr>
          <w:p w14:paraId="271FBFDC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081021F5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6DF36EF8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2EF51E6D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81C39" w:rsidRPr="003F7D32" w14:paraId="052498F2" w14:textId="77777777" w:rsidTr="003F0D07">
        <w:trPr>
          <w:trHeight w:val="61"/>
        </w:trPr>
        <w:tc>
          <w:tcPr>
            <w:tcW w:w="2229" w:type="pct"/>
            <w:shd w:val="clear" w:color="auto" w:fill="auto"/>
          </w:tcPr>
          <w:p w14:paraId="7CFC6D04" w14:textId="77777777" w:rsidR="00B81C39" w:rsidRPr="003F7D32" w:rsidRDefault="00B81C39" w:rsidP="003F0D0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7AEF3BC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" w:type="pct"/>
            <w:shd w:val="clear" w:color="auto" w:fill="auto"/>
          </w:tcPr>
          <w:p w14:paraId="46D5D900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5" w:type="pct"/>
            <w:shd w:val="clear" w:color="auto" w:fill="auto"/>
          </w:tcPr>
          <w:p w14:paraId="14F2B164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3D8BFB61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3E379EF7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" w:type="pct"/>
            <w:shd w:val="clear" w:color="auto" w:fill="auto"/>
          </w:tcPr>
          <w:p w14:paraId="76DA44B1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2E8A27C6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B81C39" w:rsidRPr="003F7D32" w14:paraId="7ECD750D" w14:textId="77777777" w:rsidTr="003F0D07">
        <w:tc>
          <w:tcPr>
            <w:tcW w:w="2229" w:type="pct"/>
            <w:shd w:val="clear" w:color="auto" w:fill="auto"/>
          </w:tcPr>
          <w:p w14:paraId="680C305D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7" w:type="pct"/>
            <w:shd w:val="clear" w:color="auto" w:fill="auto"/>
          </w:tcPr>
          <w:p w14:paraId="36A83F52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shd w:val="clear" w:color="auto" w:fill="auto"/>
          </w:tcPr>
          <w:p w14:paraId="6F91F6F7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DBC5B30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4E032B36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6A9D8A3C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shd w:val="clear" w:color="auto" w:fill="auto"/>
          </w:tcPr>
          <w:p w14:paraId="38CD14E9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2EA804D0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1C39" w:rsidRPr="003F7D32" w14:paraId="330947C4" w14:textId="77777777" w:rsidTr="003F0D07">
        <w:tc>
          <w:tcPr>
            <w:tcW w:w="2229" w:type="pct"/>
            <w:shd w:val="clear" w:color="auto" w:fill="auto"/>
          </w:tcPr>
          <w:p w14:paraId="2B107D98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7" w:type="pct"/>
            <w:shd w:val="clear" w:color="auto" w:fill="auto"/>
          </w:tcPr>
          <w:p w14:paraId="32AEEC16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  <w:shd w:val="clear" w:color="auto" w:fill="auto"/>
          </w:tcPr>
          <w:p w14:paraId="7BA3E6D9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9DC1162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shd w:val="clear" w:color="auto" w:fill="auto"/>
          </w:tcPr>
          <w:p w14:paraId="6A93D4DC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4459EA37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  <w:shd w:val="clear" w:color="auto" w:fill="auto"/>
          </w:tcPr>
          <w:p w14:paraId="487B2835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shd w:val="clear" w:color="auto" w:fill="auto"/>
          </w:tcPr>
          <w:p w14:paraId="37C24622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81C39" w:rsidRPr="003F7D32" w14:paraId="30C4019E" w14:textId="77777777" w:rsidTr="003F0D07">
        <w:tc>
          <w:tcPr>
            <w:tcW w:w="2229" w:type="pct"/>
            <w:shd w:val="clear" w:color="auto" w:fill="auto"/>
          </w:tcPr>
          <w:p w14:paraId="0612F3A3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ผลประโยชน์พนักงานระยะสั้น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201967F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116,699</w:t>
            </w:r>
          </w:p>
        </w:tc>
        <w:tc>
          <w:tcPr>
            <w:tcW w:w="125" w:type="pct"/>
            <w:shd w:val="clear" w:color="auto" w:fill="auto"/>
          </w:tcPr>
          <w:p w14:paraId="09B74275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67D4B68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60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81,857</w:t>
            </w:r>
          </w:p>
        </w:tc>
        <w:tc>
          <w:tcPr>
            <w:tcW w:w="142" w:type="pct"/>
            <w:shd w:val="clear" w:color="auto" w:fill="auto"/>
          </w:tcPr>
          <w:p w14:paraId="1FC2CADF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0EED8AA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44,590</w:t>
            </w:r>
          </w:p>
        </w:tc>
        <w:tc>
          <w:tcPr>
            <w:tcW w:w="125" w:type="pct"/>
            <w:shd w:val="clear" w:color="auto" w:fill="auto"/>
          </w:tcPr>
          <w:p w14:paraId="49EDFB7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49D5F926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3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28,316</w:t>
            </w:r>
          </w:p>
        </w:tc>
      </w:tr>
      <w:tr w:rsidR="00B81C39" w:rsidRPr="003F7D32" w14:paraId="1CEC65C0" w14:textId="77777777" w:rsidTr="003F0D07">
        <w:tc>
          <w:tcPr>
            <w:tcW w:w="2229" w:type="pct"/>
            <w:shd w:val="clear" w:color="auto" w:fill="auto"/>
          </w:tcPr>
          <w:p w14:paraId="6A7EE9EE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14001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1,162</w:t>
            </w:r>
          </w:p>
        </w:tc>
        <w:tc>
          <w:tcPr>
            <w:tcW w:w="125" w:type="pct"/>
            <w:shd w:val="clear" w:color="auto" w:fill="auto"/>
          </w:tcPr>
          <w:p w14:paraId="59613975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62835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60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2,403</w:t>
            </w:r>
          </w:p>
        </w:tc>
        <w:tc>
          <w:tcPr>
            <w:tcW w:w="142" w:type="pct"/>
            <w:shd w:val="clear" w:color="auto" w:fill="auto"/>
          </w:tcPr>
          <w:p w14:paraId="75A11F8A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3EA5F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125" w:type="pct"/>
            <w:shd w:val="clear" w:color="auto" w:fill="auto"/>
          </w:tcPr>
          <w:p w14:paraId="65830504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467B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432</w:t>
            </w:r>
          </w:p>
        </w:tc>
      </w:tr>
      <w:tr w:rsidR="00B81C39" w:rsidRPr="003F7D32" w14:paraId="03ACE840" w14:textId="77777777" w:rsidTr="003F0D07">
        <w:tc>
          <w:tcPr>
            <w:tcW w:w="2229" w:type="pct"/>
            <w:shd w:val="clear" w:color="auto" w:fill="auto"/>
          </w:tcPr>
          <w:p w14:paraId="3408311F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5138D8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117,861</w:t>
            </w:r>
          </w:p>
        </w:tc>
        <w:tc>
          <w:tcPr>
            <w:tcW w:w="125" w:type="pct"/>
            <w:shd w:val="clear" w:color="auto" w:fill="auto"/>
          </w:tcPr>
          <w:p w14:paraId="7BFE945A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E3163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60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84,260</w:t>
            </w:r>
          </w:p>
        </w:tc>
        <w:tc>
          <w:tcPr>
            <w:tcW w:w="142" w:type="pct"/>
            <w:shd w:val="clear" w:color="auto" w:fill="auto"/>
          </w:tcPr>
          <w:p w14:paraId="1A098400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9B02A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45,009</w:t>
            </w:r>
          </w:p>
        </w:tc>
        <w:tc>
          <w:tcPr>
            <w:tcW w:w="125" w:type="pct"/>
            <w:shd w:val="clear" w:color="auto" w:fill="auto"/>
          </w:tcPr>
          <w:p w14:paraId="468835F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C1920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260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28,748</w:t>
            </w:r>
          </w:p>
        </w:tc>
      </w:tr>
      <w:tr w:rsidR="00B81C39" w:rsidRPr="003F7D32" w14:paraId="29DBDADB" w14:textId="77777777" w:rsidTr="003F0D07">
        <w:tc>
          <w:tcPr>
            <w:tcW w:w="2229" w:type="pct"/>
            <w:shd w:val="clear" w:color="auto" w:fill="auto"/>
          </w:tcPr>
          <w:p w14:paraId="1B568A09" w14:textId="77777777" w:rsidR="00B81C39" w:rsidRPr="003F7D32" w:rsidRDefault="00B81C39" w:rsidP="003F0D07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  <w:shd w:val="clear" w:color="auto" w:fill="auto"/>
          </w:tcPr>
          <w:p w14:paraId="61FA4A3E" w14:textId="77777777" w:rsidR="00B81C39" w:rsidRPr="003F7D32" w:rsidRDefault="00B81C39" w:rsidP="003F0D07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" w:type="pct"/>
            <w:shd w:val="clear" w:color="auto" w:fill="auto"/>
          </w:tcPr>
          <w:p w14:paraId="59FF1798" w14:textId="77777777" w:rsidR="00B81C39" w:rsidRPr="003F7D32" w:rsidRDefault="00B81C39" w:rsidP="003F0D07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5" w:type="pct"/>
            <w:shd w:val="clear" w:color="auto" w:fill="auto"/>
          </w:tcPr>
          <w:p w14:paraId="2A3911B7" w14:textId="77777777" w:rsidR="00B81C39" w:rsidRPr="003F7D32" w:rsidRDefault="00B81C39" w:rsidP="003F0D07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  <w:shd w:val="clear" w:color="auto" w:fill="auto"/>
          </w:tcPr>
          <w:p w14:paraId="6A6957BE" w14:textId="77777777" w:rsidR="00B81C39" w:rsidRPr="003F7D32" w:rsidRDefault="00B81C39" w:rsidP="003F0D07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</w:tcPr>
          <w:p w14:paraId="6658120D" w14:textId="77777777" w:rsidR="00B81C39" w:rsidRPr="003F7D32" w:rsidRDefault="00B81C39" w:rsidP="003F0D07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" w:type="pct"/>
            <w:shd w:val="clear" w:color="auto" w:fill="auto"/>
          </w:tcPr>
          <w:p w14:paraId="5BB96A7E" w14:textId="77777777" w:rsidR="00B81C39" w:rsidRPr="003F7D32" w:rsidRDefault="00B81C39" w:rsidP="003F0D07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7" w:type="pct"/>
            <w:shd w:val="clear" w:color="auto" w:fill="auto"/>
          </w:tcPr>
          <w:p w14:paraId="73374195" w14:textId="77777777" w:rsidR="00B81C39" w:rsidRPr="003F7D32" w:rsidRDefault="00B81C39" w:rsidP="003F0D07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81C39" w:rsidRPr="003F7D32" w14:paraId="17691967" w14:textId="77777777" w:rsidTr="003F0D07">
        <w:tc>
          <w:tcPr>
            <w:tcW w:w="2229" w:type="pct"/>
            <w:shd w:val="clear" w:color="auto" w:fill="auto"/>
          </w:tcPr>
          <w:p w14:paraId="7267C26C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7" w:type="pct"/>
            <w:shd w:val="clear" w:color="auto" w:fill="auto"/>
          </w:tcPr>
          <w:p w14:paraId="119A9249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71EAC778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6F33556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4B521010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263F1E44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5E78D21F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C21CAAC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81C39" w:rsidRPr="003F7D32" w14:paraId="6D08C1B4" w14:textId="77777777" w:rsidTr="003F0D07">
        <w:tc>
          <w:tcPr>
            <w:tcW w:w="2229" w:type="pct"/>
            <w:shd w:val="clear" w:color="auto" w:fill="auto"/>
          </w:tcPr>
          <w:p w14:paraId="360053FE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87" w:type="pct"/>
            <w:shd w:val="clear" w:color="auto" w:fill="auto"/>
          </w:tcPr>
          <w:p w14:paraId="45A30D5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6,404</w:t>
            </w:r>
          </w:p>
        </w:tc>
        <w:tc>
          <w:tcPr>
            <w:tcW w:w="125" w:type="pct"/>
            <w:shd w:val="clear" w:color="auto" w:fill="auto"/>
          </w:tcPr>
          <w:p w14:paraId="1B449DAD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261B71D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75B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37,932</w:t>
            </w:r>
          </w:p>
        </w:tc>
        <w:tc>
          <w:tcPr>
            <w:tcW w:w="142" w:type="pct"/>
            <w:shd w:val="clear" w:color="auto" w:fill="auto"/>
          </w:tcPr>
          <w:p w14:paraId="69BA8F07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</w:tcPr>
          <w:p w14:paraId="350DE1ED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70A10787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6CAABC5A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81C39" w:rsidRPr="003F7D32" w14:paraId="28DF67F4" w14:textId="77777777" w:rsidTr="003F0D07">
        <w:tc>
          <w:tcPr>
            <w:tcW w:w="2229" w:type="pct"/>
            <w:shd w:val="clear" w:color="auto" w:fill="auto"/>
          </w:tcPr>
          <w:p w14:paraId="03FBFDB9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7" w:type="pct"/>
            <w:shd w:val="clear" w:color="auto" w:fill="auto"/>
          </w:tcPr>
          <w:p w14:paraId="754141E6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18,005</w:t>
            </w:r>
          </w:p>
        </w:tc>
        <w:tc>
          <w:tcPr>
            <w:tcW w:w="125" w:type="pct"/>
            <w:shd w:val="clear" w:color="auto" w:fill="auto"/>
          </w:tcPr>
          <w:p w14:paraId="638A0E63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256D34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240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17,534</w:t>
            </w:r>
          </w:p>
        </w:tc>
        <w:tc>
          <w:tcPr>
            <w:tcW w:w="142" w:type="pct"/>
            <w:shd w:val="clear" w:color="auto" w:fill="auto"/>
          </w:tcPr>
          <w:p w14:paraId="17F4AA3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03365F0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6EDA6D1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C991C4C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81C39" w:rsidRPr="003F7D32" w14:paraId="241F6A29" w14:textId="77777777" w:rsidTr="003F0D07">
        <w:tc>
          <w:tcPr>
            <w:tcW w:w="2229" w:type="pct"/>
            <w:shd w:val="clear" w:color="auto" w:fill="auto"/>
          </w:tcPr>
          <w:p w14:paraId="1DA3B50A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รายได้ค่าเช่าและค่าบริการจากสัญญาเช่า 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ดำเนินงาน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2C64F95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8,346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8BEDEC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0D75D735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240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10,632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CCDCE56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7E71C162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D14CE73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524109BD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81C39" w:rsidRPr="003F7D32" w14:paraId="43387996" w14:textId="77777777" w:rsidTr="003F0D07">
        <w:tc>
          <w:tcPr>
            <w:tcW w:w="2229" w:type="pct"/>
            <w:shd w:val="clear" w:color="auto" w:fill="auto"/>
          </w:tcPr>
          <w:p w14:paraId="643859D8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7" w:type="pct"/>
            <w:shd w:val="clear" w:color="auto" w:fill="auto"/>
          </w:tcPr>
          <w:p w14:paraId="60DBA116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7,417</w:t>
            </w:r>
          </w:p>
        </w:tc>
        <w:tc>
          <w:tcPr>
            <w:tcW w:w="125" w:type="pct"/>
            <w:shd w:val="clear" w:color="auto" w:fill="auto"/>
          </w:tcPr>
          <w:p w14:paraId="64BFBF3A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B18060A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240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6,476</w:t>
            </w:r>
          </w:p>
        </w:tc>
        <w:tc>
          <w:tcPr>
            <w:tcW w:w="142" w:type="pct"/>
            <w:shd w:val="clear" w:color="auto" w:fill="auto"/>
          </w:tcPr>
          <w:p w14:paraId="53AC6BAC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8AB8E9D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7,417</w:t>
            </w:r>
          </w:p>
        </w:tc>
        <w:tc>
          <w:tcPr>
            <w:tcW w:w="125" w:type="pct"/>
            <w:shd w:val="clear" w:color="auto" w:fill="auto"/>
          </w:tcPr>
          <w:p w14:paraId="088ACA72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F852DBD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08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6,476</w:t>
            </w:r>
          </w:p>
        </w:tc>
      </w:tr>
      <w:tr w:rsidR="00B81C39" w:rsidRPr="003F7D32" w14:paraId="6F5DD31A" w14:textId="77777777" w:rsidTr="003F0D07">
        <w:tc>
          <w:tcPr>
            <w:tcW w:w="2229" w:type="pct"/>
            <w:shd w:val="clear" w:color="auto" w:fill="auto"/>
          </w:tcPr>
          <w:p w14:paraId="689D45BC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7" w:type="pct"/>
            <w:shd w:val="clear" w:color="auto" w:fill="auto"/>
          </w:tcPr>
          <w:p w14:paraId="748919C1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4AAE06DC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114A089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40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7,481</w:t>
            </w:r>
          </w:p>
        </w:tc>
        <w:tc>
          <w:tcPr>
            <w:tcW w:w="142" w:type="pct"/>
            <w:shd w:val="clear" w:color="auto" w:fill="auto"/>
          </w:tcPr>
          <w:p w14:paraId="6038DE40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0B32315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73558A55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33A8D771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81C39" w:rsidRPr="003F7D32" w14:paraId="0634D941" w14:textId="77777777" w:rsidTr="003F0D07">
        <w:tc>
          <w:tcPr>
            <w:tcW w:w="2229" w:type="pct"/>
            <w:shd w:val="clear" w:color="auto" w:fill="auto"/>
          </w:tcPr>
          <w:p w14:paraId="7D789077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7" w:type="pct"/>
            <w:shd w:val="clear" w:color="auto" w:fill="auto"/>
          </w:tcPr>
          <w:p w14:paraId="154B2789" w14:textId="71437C10" w:rsidR="00B81C39" w:rsidRPr="003F7D32" w:rsidRDefault="00357A9D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9,711</w:t>
            </w:r>
          </w:p>
        </w:tc>
        <w:tc>
          <w:tcPr>
            <w:tcW w:w="125" w:type="pct"/>
            <w:shd w:val="clear" w:color="auto" w:fill="auto"/>
          </w:tcPr>
          <w:p w14:paraId="7F386172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0FF58D6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40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  <w:tc>
          <w:tcPr>
            <w:tcW w:w="142" w:type="pct"/>
            <w:shd w:val="clear" w:color="auto" w:fill="auto"/>
          </w:tcPr>
          <w:p w14:paraId="4EFFDE7C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9072598" w14:textId="42E41197" w:rsidR="00B81C39" w:rsidRPr="003F7D32" w:rsidRDefault="00357A9D" w:rsidP="00357A9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125" w:type="pct"/>
            <w:shd w:val="clear" w:color="auto" w:fill="auto"/>
          </w:tcPr>
          <w:p w14:paraId="323A1D4C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7A82C7B8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08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</w:p>
        </w:tc>
      </w:tr>
      <w:tr w:rsidR="00B81C39" w:rsidRPr="003F7D32" w14:paraId="7AB3A7E7" w14:textId="77777777" w:rsidTr="003F0D07">
        <w:tc>
          <w:tcPr>
            <w:tcW w:w="2229" w:type="pct"/>
            <w:shd w:val="clear" w:color="auto" w:fill="auto"/>
          </w:tcPr>
          <w:p w14:paraId="347F4C62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87" w:type="pct"/>
            <w:shd w:val="clear" w:color="auto" w:fill="auto"/>
          </w:tcPr>
          <w:p w14:paraId="12A2272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2,128</w:t>
            </w:r>
          </w:p>
        </w:tc>
        <w:tc>
          <w:tcPr>
            <w:tcW w:w="125" w:type="pct"/>
            <w:shd w:val="clear" w:color="auto" w:fill="auto"/>
          </w:tcPr>
          <w:p w14:paraId="71C54EBF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96AE315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C03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2,102</w:t>
            </w:r>
          </w:p>
        </w:tc>
        <w:tc>
          <w:tcPr>
            <w:tcW w:w="142" w:type="pct"/>
            <w:shd w:val="clear" w:color="auto" w:fill="auto"/>
          </w:tcPr>
          <w:p w14:paraId="54967378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AD8B071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55F59D77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AA6C3D5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81C39" w:rsidRPr="003F7D32" w14:paraId="0BAE8746" w14:textId="77777777" w:rsidTr="003F0D07">
        <w:tc>
          <w:tcPr>
            <w:tcW w:w="2229" w:type="pct"/>
            <w:shd w:val="clear" w:color="auto" w:fill="auto"/>
          </w:tcPr>
          <w:p w14:paraId="593D4DD7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87" w:type="pct"/>
            <w:shd w:val="clear" w:color="auto" w:fill="auto"/>
          </w:tcPr>
          <w:p w14:paraId="1FE013F0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2,609</w:t>
            </w:r>
          </w:p>
        </w:tc>
        <w:tc>
          <w:tcPr>
            <w:tcW w:w="125" w:type="pct"/>
            <w:shd w:val="clear" w:color="auto" w:fill="auto"/>
          </w:tcPr>
          <w:p w14:paraId="7269A810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A6171C3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C037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 w:rsidRPr="008C03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,903</w:t>
            </w:r>
          </w:p>
        </w:tc>
        <w:tc>
          <w:tcPr>
            <w:tcW w:w="142" w:type="pct"/>
            <w:shd w:val="clear" w:color="auto" w:fill="auto"/>
          </w:tcPr>
          <w:p w14:paraId="67561AB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D4C706A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288195B6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E591CB2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81C39" w:rsidRPr="003F7D32" w14:paraId="73A43B91" w14:textId="77777777" w:rsidTr="003F0D07">
        <w:tc>
          <w:tcPr>
            <w:tcW w:w="2229" w:type="pct"/>
            <w:shd w:val="clear" w:color="auto" w:fill="auto"/>
          </w:tcPr>
          <w:p w14:paraId="41883B28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ทางตรงจากการให้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</w:t>
            </w:r>
          </w:p>
          <w:p w14:paraId="22524640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จากสัญญาเช่าดำเนินงาน</w:t>
            </w:r>
          </w:p>
        </w:tc>
        <w:tc>
          <w:tcPr>
            <w:tcW w:w="587" w:type="pct"/>
            <w:shd w:val="clear" w:color="auto" w:fill="auto"/>
          </w:tcPr>
          <w:p w14:paraId="495DBB20" w14:textId="77777777" w:rsidR="00B81C39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BE0851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968</w:t>
            </w:r>
          </w:p>
        </w:tc>
        <w:tc>
          <w:tcPr>
            <w:tcW w:w="125" w:type="pct"/>
            <w:shd w:val="clear" w:color="auto" w:fill="auto"/>
          </w:tcPr>
          <w:p w14:paraId="5F5F256A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02B2DB8" w14:textId="77777777" w:rsidR="00B81C39" w:rsidRDefault="00B81C39" w:rsidP="003F0D0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385E05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40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266</w:t>
            </w:r>
          </w:p>
        </w:tc>
        <w:tc>
          <w:tcPr>
            <w:tcW w:w="142" w:type="pct"/>
            <w:shd w:val="clear" w:color="auto" w:fill="auto"/>
          </w:tcPr>
          <w:p w14:paraId="71FCEE34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F4B3781" w14:textId="77777777" w:rsidR="00B81C39" w:rsidRDefault="00B81C39" w:rsidP="003F0D07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39D1805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4CAF4E95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7C669101" w14:textId="77777777" w:rsidR="00B81C39" w:rsidRDefault="00B81C39" w:rsidP="003F0D07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5D5BC44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81C39" w:rsidRPr="003F7D32" w14:paraId="7014AD66" w14:textId="77777777" w:rsidTr="003F0D07">
        <w:tc>
          <w:tcPr>
            <w:tcW w:w="2229" w:type="pct"/>
            <w:shd w:val="clear" w:color="auto" w:fill="auto"/>
          </w:tcPr>
          <w:p w14:paraId="7E8E12B9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587" w:type="pct"/>
            <w:shd w:val="clear" w:color="auto" w:fill="auto"/>
          </w:tcPr>
          <w:p w14:paraId="2B713686" w14:textId="77777777" w:rsidR="00B81C39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1,258</w:t>
            </w:r>
          </w:p>
        </w:tc>
        <w:tc>
          <w:tcPr>
            <w:tcW w:w="125" w:type="pct"/>
            <w:shd w:val="clear" w:color="auto" w:fill="auto"/>
          </w:tcPr>
          <w:p w14:paraId="31457B23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191B9FE" w14:textId="77777777" w:rsidR="00B81C39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E991BAA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32C73328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1F025CAD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38AA15D7" w14:textId="77777777" w:rsidR="00B81C39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81C39" w:rsidRPr="003F7D32" w14:paraId="1BE9395E" w14:textId="77777777" w:rsidTr="003F0D07">
        <w:tc>
          <w:tcPr>
            <w:tcW w:w="2229" w:type="pct"/>
            <w:shd w:val="clear" w:color="auto" w:fill="auto"/>
          </w:tcPr>
          <w:p w14:paraId="644D0927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7" w:type="pct"/>
            <w:shd w:val="clear" w:color="auto" w:fill="auto"/>
          </w:tcPr>
          <w:p w14:paraId="7A651AF8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8,183</w:t>
            </w:r>
          </w:p>
        </w:tc>
        <w:tc>
          <w:tcPr>
            <w:tcW w:w="125" w:type="pct"/>
            <w:shd w:val="clear" w:color="auto" w:fill="auto"/>
          </w:tcPr>
          <w:p w14:paraId="13C89B53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11FB831E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5B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23,168</w:t>
            </w:r>
          </w:p>
        </w:tc>
        <w:tc>
          <w:tcPr>
            <w:tcW w:w="142" w:type="pct"/>
            <w:shd w:val="clear" w:color="auto" w:fill="auto"/>
          </w:tcPr>
          <w:p w14:paraId="78E1BFB5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7846A3C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7DEC2D6D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6897A030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81C39" w:rsidRPr="00424DDB" w14:paraId="3D029F17" w14:textId="77777777" w:rsidTr="003F0D07">
        <w:tc>
          <w:tcPr>
            <w:tcW w:w="2229" w:type="pct"/>
            <w:shd w:val="clear" w:color="auto" w:fill="auto"/>
          </w:tcPr>
          <w:p w14:paraId="5D4A7C26" w14:textId="77777777" w:rsidR="00B81C39" w:rsidRPr="003F7D32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3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7" w:type="pct"/>
            <w:shd w:val="clear" w:color="auto" w:fill="auto"/>
          </w:tcPr>
          <w:p w14:paraId="0D89B611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5,375</w:t>
            </w:r>
          </w:p>
        </w:tc>
        <w:tc>
          <w:tcPr>
            <w:tcW w:w="125" w:type="pct"/>
            <w:shd w:val="clear" w:color="auto" w:fill="auto"/>
          </w:tcPr>
          <w:p w14:paraId="771A721B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shd w:val="clear" w:color="auto" w:fill="auto"/>
          </w:tcPr>
          <w:p w14:paraId="4C985E09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40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6,791</w:t>
            </w:r>
          </w:p>
        </w:tc>
        <w:tc>
          <w:tcPr>
            <w:tcW w:w="142" w:type="pct"/>
            <w:shd w:val="clear" w:color="auto" w:fill="auto"/>
          </w:tcPr>
          <w:p w14:paraId="0C5C4C39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BE4EF16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503</w:t>
            </w:r>
          </w:p>
        </w:tc>
        <w:tc>
          <w:tcPr>
            <w:tcW w:w="125" w:type="pct"/>
            <w:shd w:val="clear" w:color="auto" w:fill="auto"/>
          </w:tcPr>
          <w:p w14:paraId="28B50AAA" w14:textId="77777777" w:rsidR="00B81C39" w:rsidRPr="003F7D32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466F645" w14:textId="77777777" w:rsidR="00B81C39" w:rsidRPr="00C23EC5" w:rsidRDefault="00B81C39" w:rsidP="003F0D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08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</w:p>
        </w:tc>
      </w:tr>
    </w:tbl>
    <w:p w14:paraId="289E1005" w14:textId="77777777" w:rsidR="00B81C39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p w14:paraId="52D9616A" w14:textId="77777777" w:rsidR="00B81C39" w:rsidRPr="00F906D8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906D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การให้</w:t>
      </w:r>
      <w:r w:rsidRPr="00F906D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บริการ</w:t>
      </w:r>
    </w:p>
    <w:p w14:paraId="787AF1ED" w14:textId="77777777" w:rsidR="00B81C39" w:rsidRPr="00F906D8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FA009CF" w14:textId="77777777" w:rsidR="00B81C39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 w:rsidRPr="00F906D8">
        <w:rPr>
          <w:rFonts w:asciiTheme="majorBidi" w:hAnsiTheme="majorBidi" w:cs="Angsana New" w:hint="cs"/>
          <w:sz w:val="30"/>
          <w:szCs w:val="30"/>
          <w:cs/>
        </w:rPr>
        <w:t>บริษัทได้</w:t>
      </w:r>
      <w:r>
        <w:rPr>
          <w:rFonts w:asciiTheme="majorBidi" w:hAnsiTheme="majorBidi" w:cs="Angsana New" w:hint="cs"/>
          <w:sz w:val="30"/>
          <w:szCs w:val="30"/>
          <w:cs/>
        </w:rPr>
        <w:t>เปลี่ยนแปลง</w:t>
      </w:r>
      <w:r w:rsidRPr="00F906D8">
        <w:rPr>
          <w:rFonts w:asciiTheme="majorBidi" w:hAnsiTheme="majorBidi" w:cs="Angsana New" w:hint="cs"/>
          <w:sz w:val="30"/>
          <w:szCs w:val="30"/>
          <w:cs/>
        </w:rPr>
        <w:t>สัญญาการให้บริการกับ</w:t>
      </w:r>
      <w:r>
        <w:rPr>
          <w:rFonts w:asciiTheme="majorBidi" w:hAnsiTheme="majorBidi" w:cs="Angsana New" w:hint="cs"/>
          <w:sz w:val="30"/>
          <w:szCs w:val="30"/>
          <w:cs/>
        </w:rPr>
        <w:t>กิจการที่เกี่ยวข้อง</w:t>
      </w:r>
      <w:r w:rsidRPr="00F906D8">
        <w:rPr>
          <w:rFonts w:asciiTheme="majorBidi" w:hAnsiTheme="majorBidi" w:cs="Angsana New" w:hint="cs"/>
          <w:sz w:val="30"/>
          <w:szCs w:val="30"/>
          <w:cs/>
        </w:rPr>
        <w:t>กัน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โดย</w:t>
      </w:r>
      <w:r w:rsidRPr="00F906D8">
        <w:rPr>
          <w:rFonts w:asciiTheme="majorBidi" w:hAnsiTheme="majorBidi" w:cs="Angsana New" w:hint="cs"/>
          <w:sz w:val="30"/>
          <w:szCs w:val="30"/>
          <w:cs/>
        </w:rPr>
        <w:t>เปลี่ยนแปลงอัตราค่าบริการรายเดือนตามที่</w:t>
      </w:r>
      <w:r>
        <w:rPr>
          <w:rFonts w:asciiTheme="majorBidi" w:hAnsiTheme="majorBidi" w:cs="Angsana New" w:hint="cs"/>
          <w:sz w:val="30"/>
          <w:szCs w:val="30"/>
          <w:cs/>
        </w:rPr>
        <w:t>ระบุ</w:t>
      </w:r>
      <w:r w:rsidRPr="00F906D8">
        <w:rPr>
          <w:rFonts w:asciiTheme="majorBidi" w:hAnsiTheme="majorBidi" w:cs="Angsana New" w:hint="cs"/>
          <w:sz w:val="30"/>
          <w:szCs w:val="30"/>
          <w:cs/>
        </w:rPr>
        <w:t>ไว้ในสัญญา</w:t>
      </w:r>
    </w:p>
    <w:p w14:paraId="59A515A7" w14:textId="77777777" w:rsidR="00B81C39" w:rsidRPr="00CC3C20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D3C7E23" w14:textId="77777777" w:rsidR="00B81C39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p w14:paraId="04BFCFB9" w14:textId="77777777" w:rsidR="00B81C39" w:rsidRPr="000C0F12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4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166"/>
        <w:gridCol w:w="239"/>
        <w:gridCol w:w="1089"/>
        <w:gridCol w:w="275"/>
        <w:gridCol w:w="1079"/>
        <w:gridCol w:w="273"/>
        <w:gridCol w:w="1115"/>
      </w:tblGrid>
      <w:tr w:rsidR="00B81C39" w:rsidRPr="0083414C" w14:paraId="7DD986FD" w14:textId="77777777" w:rsidTr="003F0D07">
        <w:trPr>
          <w:tblHeader/>
        </w:trPr>
        <w:tc>
          <w:tcPr>
            <w:tcW w:w="2235" w:type="pct"/>
            <w:shd w:val="clear" w:color="auto" w:fill="auto"/>
          </w:tcPr>
          <w:p w14:paraId="4D9098DD" w14:textId="77777777" w:rsidR="00B81C39" w:rsidRPr="0083414C" w:rsidRDefault="00B81C39" w:rsidP="003F0D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br w:type="page"/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ยอดคงเหลือกับบุคคลหรือกิจการที่เกี่ยวข้องกัน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317" w:type="pct"/>
            <w:gridSpan w:val="3"/>
            <w:shd w:val="clear" w:color="auto" w:fill="auto"/>
          </w:tcPr>
          <w:p w14:paraId="3F453A04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5DCF7C39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pct"/>
            <w:gridSpan w:val="3"/>
            <w:shd w:val="clear" w:color="auto" w:fill="auto"/>
          </w:tcPr>
          <w:p w14:paraId="7BDD8F90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81C39" w:rsidRPr="0083414C" w14:paraId="738AB58A" w14:textId="77777777" w:rsidTr="003F0D07">
        <w:trPr>
          <w:trHeight w:val="308"/>
          <w:tblHeader/>
        </w:trPr>
        <w:tc>
          <w:tcPr>
            <w:tcW w:w="2235" w:type="pct"/>
            <w:shd w:val="clear" w:color="auto" w:fill="auto"/>
          </w:tcPr>
          <w:p w14:paraId="1D1C8588" w14:textId="77777777" w:rsidR="00B81C39" w:rsidRPr="0083414C" w:rsidRDefault="00B81C39" w:rsidP="003F0D0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3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</w:p>
        </w:tc>
        <w:tc>
          <w:tcPr>
            <w:tcW w:w="616" w:type="pct"/>
            <w:shd w:val="clear" w:color="auto" w:fill="auto"/>
          </w:tcPr>
          <w:p w14:paraId="6A3B825A" w14:textId="77777777" w:rsidR="00B81C39" w:rsidRPr="004F76C0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76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F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" w:type="pct"/>
            <w:shd w:val="clear" w:color="auto" w:fill="auto"/>
          </w:tcPr>
          <w:p w14:paraId="0804AFA2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6D293C6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414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  <w:shd w:val="clear" w:color="auto" w:fill="auto"/>
          </w:tcPr>
          <w:p w14:paraId="477BD611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4D01A6C" w14:textId="77777777" w:rsidR="00B81C39" w:rsidRPr="004F76C0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76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F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</w:tcPr>
          <w:p w14:paraId="6E928FAD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79ED62A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414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81C39" w:rsidRPr="0083414C" w14:paraId="21B8886C" w14:textId="77777777" w:rsidTr="003F0D07">
        <w:trPr>
          <w:trHeight w:val="308"/>
          <w:tblHeader/>
        </w:trPr>
        <w:tc>
          <w:tcPr>
            <w:tcW w:w="2235" w:type="pct"/>
            <w:shd w:val="clear" w:color="auto" w:fill="auto"/>
          </w:tcPr>
          <w:p w14:paraId="2B635663" w14:textId="77777777" w:rsidR="00B81C39" w:rsidRPr="0083414C" w:rsidRDefault="00B81C39" w:rsidP="003F0D0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  <w:shd w:val="clear" w:color="auto" w:fill="auto"/>
          </w:tcPr>
          <w:p w14:paraId="1CF5D322" w14:textId="77777777" w:rsidR="00B81C39" w:rsidRPr="004F76C0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7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" w:type="pct"/>
            <w:shd w:val="clear" w:color="auto" w:fill="auto"/>
          </w:tcPr>
          <w:p w14:paraId="1DB1778D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C44188A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1B6E4871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0DDD683" w14:textId="77777777" w:rsidR="00B81C39" w:rsidRPr="004F76C0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76C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097B5A07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C396A86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81C39" w:rsidRPr="0083414C" w14:paraId="2C6646E2" w14:textId="77777777" w:rsidTr="003F0D07">
        <w:trPr>
          <w:trHeight w:val="344"/>
          <w:tblHeader/>
        </w:trPr>
        <w:tc>
          <w:tcPr>
            <w:tcW w:w="2235" w:type="pct"/>
            <w:shd w:val="clear" w:color="auto" w:fill="auto"/>
          </w:tcPr>
          <w:p w14:paraId="3F5666BC" w14:textId="77777777" w:rsidR="00B81C39" w:rsidRPr="0083414C" w:rsidRDefault="00B81C39" w:rsidP="003F0D0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5" w:type="pct"/>
            <w:gridSpan w:val="7"/>
            <w:shd w:val="clear" w:color="auto" w:fill="auto"/>
          </w:tcPr>
          <w:p w14:paraId="70B0096B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1C39" w:rsidRPr="0083414C" w14:paraId="2CD53718" w14:textId="77777777" w:rsidTr="003F0D07">
        <w:tc>
          <w:tcPr>
            <w:tcW w:w="2235" w:type="pct"/>
            <w:shd w:val="clear" w:color="auto" w:fill="auto"/>
          </w:tcPr>
          <w:p w14:paraId="6ABA0D10" w14:textId="77777777" w:rsidR="00B81C39" w:rsidRPr="0083414C" w:rsidRDefault="00B81C39" w:rsidP="003F0D07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616" w:type="pct"/>
            <w:shd w:val="clear" w:color="auto" w:fill="auto"/>
          </w:tcPr>
          <w:p w14:paraId="7E940B28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107CF066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41F3E11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5D9CD0D0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403B612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D6CA9B3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CB73E13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81C39" w:rsidRPr="0083414C" w14:paraId="63B246FD" w14:textId="77777777" w:rsidTr="003F0D07">
        <w:tc>
          <w:tcPr>
            <w:tcW w:w="2235" w:type="pct"/>
            <w:shd w:val="clear" w:color="auto" w:fill="auto"/>
          </w:tcPr>
          <w:p w14:paraId="0AAF658B" w14:textId="77777777" w:rsidR="00B81C39" w:rsidRPr="0083414C" w:rsidRDefault="00B81C39" w:rsidP="003F0D07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05D74676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EB6E2DA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92991B3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AC744F7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9AD6F68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69,053</w:t>
            </w:r>
          </w:p>
        </w:tc>
        <w:tc>
          <w:tcPr>
            <w:tcW w:w="144" w:type="pct"/>
            <w:shd w:val="clear" w:color="auto" w:fill="auto"/>
          </w:tcPr>
          <w:p w14:paraId="2D979AAF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C16045E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8341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1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989</w:t>
            </w:r>
          </w:p>
        </w:tc>
      </w:tr>
      <w:tr w:rsidR="00B81C39" w:rsidRPr="0083414C" w14:paraId="2282FD53" w14:textId="77777777" w:rsidTr="003F0D07">
        <w:tc>
          <w:tcPr>
            <w:tcW w:w="2235" w:type="pct"/>
            <w:shd w:val="clear" w:color="auto" w:fill="auto"/>
          </w:tcPr>
          <w:p w14:paraId="495A44A2" w14:textId="77777777" w:rsidR="00B81C39" w:rsidRPr="0083414C" w:rsidRDefault="00B81C39" w:rsidP="003F0D07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616" w:type="pct"/>
            <w:shd w:val="clear" w:color="auto" w:fill="auto"/>
          </w:tcPr>
          <w:p w14:paraId="2707C3D5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4,690</w:t>
            </w:r>
          </w:p>
        </w:tc>
        <w:tc>
          <w:tcPr>
            <w:tcW w:w="126" w:type="pct"/>
            <w:shd w:val="clear" w:color="auto" w:fill="auto"/>
          </w:tcPr>
          <w:p w14:paraId="6FF09911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C2D2772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Pr="008341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145" w:type="pct"/>
            <w:shd w:val="clear" w:color="auto" w:fill="auto"/>
          </w:tcPr>
          <w:p w14:paraId="6B4F2D6F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78EE040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F3DEADE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568048B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1C39" w:rsidRPr="0083414C" w14:paraId="193A4D0F" w14:textId="77777777" w:rsidTr="003F0D07">
        <w:tc>
          <w:tcPr>
            <w:tcW w:w="2235" w:type="pct"/>
            <w:shd w:val="clear" w:color="auto" w:fill="auto"/>
          </w:tcPr>
          <w:p w14:paraId="163D0ECE" w14:textId="77777777" w:rsidR="00B81C39" w:rsidRPr="0083414C" w:rsidRDefault="00B81C39" w:rsidP="003F0D07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3F6DAA69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16,732</w:t>
            </w:r>
          </w:p>
        </w:tc>
        <w:tc>
          <w:tcPr>
            <w:tcW w:w="126" w:type="pct"/>
            <w:shd w:val="clear" w:color="auto" w:fill="auto"/>
          </w:tcPr>
          <w:p w14:paraId="6D2F531C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B9458A0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8341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026</w:t>
            </w:r>
          </w:p>
        </w:tc>
        <w:tc>
          <w:tcPr>
            <w:tcW w:w="145" w:type="pct"/>
            <w:shd w:val="clear" w:color="auto" w:fill="auto"/>
          </w:tcPr>
          <w:p w14:paraId="1518CAEB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32D5636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144" w:type="pct"/>
            <w:shd w:val="clear" w:color="auto" w:fill="auto"/>
          </w:tcPr>
          <w:p w14:paraId="2D514257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16ACCAA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</w:tr>
      <w:tr w:rsidR="00B81C39" w:rsidRPr="0083414C" w14:paraId="651A2004" w14:textId="77777777" w:rsidTr="003F0D07">
        <w:tc>
          <w:tcPr>
            <w:tcW w:w="2235" w:type="pct"/>
            <w:shd w:val="clear" w:color="auto" w:fill="auto"/>
          </w:tcPr>
          <w:p w14:paraId="6CAAEDDF" w14:textId="77777777" w:rsidR="00B81C39" w:rsidRPr="0083414C" w:rsidRDefault="00B81C39" w:rsidP="003F0D07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74747167" w14:textId="77777777" w:rsidR="00B81C39" w:rsidRPr="0083414C" w:rsidRDefault="00B81C39" w:rsidP="007B758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23,018</w:t>
            </w:r>
          </w:p>
        </w:tc>
        <w:tc>
          <w:tcPr>
            <w:tcW w:w="126" w:type="pct"/>
            <w:shd w:val="clear" w:color="auto" w:fill="auto"/>
          </w:tcPr>
          <w:p w14:paraId="322F841D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3EC2493" w14:textId="77777777" w:rsidR="00B81C39" w:rsidRPr="0083414C" w:rsidRDefault="00B81C39" w:rsidP="007B758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8341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145" w:type="pct"/>
            <w:shd w:val="clear" w:color="auto" w:fill="auto"/>
          </w:tcPr>
          <w:p w14:paraId="754405A6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D99A0DF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5,105</w:t>
            </w:r>
          </w:p>
        </w:tc>
        <w:tc>
          <w:tcPr>
            <w:tcW w:w="144" w:type="pct"/>
            <w:shd w:val="clear" w:color="auto" w:fill="auto"/>
          </w:tcPr>
          <w:p w14:paraId="19BD76B0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47EF217" w14:textId="77777777" w:rsidR="00B81C39" w:rsidRPr="0083414C" w:rsidRDefault="00B81C39" w:rsidP="007B758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341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1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</w:tr>
      <w:tr w:rsidR="00B81C39" w:rsidRPr="0083414C" w14:paraId="483AE5BD" w14:textId="77777777" w:rsidTr="003F0D07">
        <w:tc>
          <w:tcPr>
            <w:tcW w:w="2235" w:type="pct"/>
            <w:shd w:val="clear" w:color="auto" w:fill="auto"/>
          </w:tcPr>
          <w:p w14:paraId="364B141E" w14:textId="77777777" w:rsidR="00B81C39" w:rsidRPr="0083414C" w:rsidRDefault="00B81C39" w:rsidP="003F0D07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794F947E" w14:textId="77777777" w:rsidR="00B81C39" w:rsidRPr="00297554" w:rsidRDefault="00B81C39" w:rsidP="003F0D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44,44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6" w:type="pct"/>
            <w:shd w:val="clear" w:color="auto" w:fill="auto"/>
          </w:tcPr>
          <w:p w14:paraId="7D009E8E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1BCFA64C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145" w:type="pct"/>
            <w:shd w:val="clear" w:color="auto" w:fill="auto"/>
          </w:tcPr>
          <w:p w14:paraId="082B7D11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0769A549" w14:textId="77777777" w:rsidR="00B81C39" w:rsidRPr="0083414C" w:rsidRDefault="00B81C39" w:rsidP="007B758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74,502</w:t>
            </w:r>
          </w:p>
        </w:tc>
        <w:tc>
          <w:tcPr>
            <w:tcW w:w="144" w:type="pct"/>
            <w:shd w:val="clear" w:color="auto" w:fill="auto"/>
          </w:tcPr>
          <w:p w14:paraId="7AF68628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5E85A5EA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</w:p>
        </w:tc>
      </w:tr>
      <w:tr w:rsidR="00B81C39" w:rsidRPr="0083414C" w14:paraId="0F6594CC" w14:textId="77777777" w:rsidTr="003F0D07">
        <w:tc>
          <w:tcPr>
            <w:tcW w:w="2235" w:type="pct"/>
            <w:shd w:val="clear" w:color="auto" w:fill="auto"/>
          </w:tcPr>
          <w:p w14:paraId="168C5470" w14:textId="77777777" w:rsidR="00B81C39" w:rsidRPr="0083414C" w:rsidRDefault="00B81C39" w:rsidP="003F0D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2" w:name="_Hlk141889555"/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208FF8D3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(529)</w:t>
            </w:r>
          </w:p>
        </w:tc>
        <w:tc>
          <w:tcPr>
            <w:tcW w:w="126" w:type="pct"/>
            <w:shd w:val="clear" w:color="auto" w:fill="auto"/>
          </w:tcPr>
          <w:p w14:paraId="4E49699A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71652690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341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  <w:r w:rsidRPr="008341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085588C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2E4FA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(4,611)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23716CC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270FE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1C39" w:rsidRPr="0083414C" w14:paraId="3E451715" w14:textId="77777777" w:rsidTr="003F0D07">
        <w:tc>
          <w:tcPr>
            <w:tcW w:w="2235" w:type="pct"/>
            <w:shd w:val="clear" w:color="auto" w:fill="auto"/>
          </w:tcPr>
          <w:p w14:paraId="470A0564" w14:textId="77777777" w:rsidR="00B81C39" w:rsidRPr="0083414C" w:rsidRDefault="00B81C39" w:rsidP="003F0D07">
            <w:pPr>
              <w:tabs>
                <w:tab w:val="clear" w:pos="227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D9867" w14:textId="77777777" w:rsidR="00B81C39" w:rsidRPr="00472FE4" w:rsidRDefault="00B81C39" w:rsidP="003F0D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43,911</w:t>
            </w:r>
          </w:p>
        </w:tc>
        <w:tc>
          <w:tcPr>
            <w:tcW w:w="126" w:type="pct"/>
            <w:shd w:val="clear" w:color="auto" w:fill="auto"/>
          </w:tcPr>
          <w:p w14:paraId="7B4CA7C4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D102D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145" w:type="pct"/>
            <w:shd w:val="clear" w:color="auto" w:fill="auto"/>
          </w:tcPr>
          <w:p w14:paraId="43F25F7F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65A1C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69,891</w:t>
            </w:r>
          </w:p>
        </w:tc>
        <w:tc>
          <w:tcPr>
            <w:tcW w:w="144" w:type="pct"/>
            <w:shd w:val="clear" w:color="auto" w:fill="auto"/>
          </w:tcPr>
          <w:p w14:paraId="59FBCF3E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A6D05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</w:p>
        </w:tc>
      </w:tr>
      <w:tr w:rsidR="00B81C39" w:rsidRPr="0083414C" w14:paraId="2E52A1E9" w14:textId="77777777" w:rsidTr="003F0D07">
        <w:tc>
          <w:tcPr>
            <w:tcW w:w="2235" w:type="pct"/>
            <w:shd w:val="clear" w:color="auto" w:fill="auto"/>
          </w:tcPr>
          <w:p w14:paraId="7B93584B" w14:textId="77777777" w:rsidR="00B81C39" w:rsidRPr="00D04D9D" w:rsidRDefault="00B81C39" w:rsidP="003F0D07">
            <w:pPr>
              <w:tabs>
                <w:tab w:val="clear" w:pos="227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shd w:val="clear" w:color="auto" w:fill="auto"/>
          </w:tcPr>
          <w:p w14:paraId="5EAF2304" w14:textId="77777777" w:rsidR="00B81C39" w:rsidRPr="00D04D9D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pct"/>
            <w:shd w:val="clear" w:color="auto" w:fill="auto"/>
          </w:tcPr>
          <w:p w14:paraId="7FDF2E56" w14:textId="77777777" w:rsidR="00B81C39" w:rsidRPr="00D04D9D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</w:tcPr>
          <w:p w14:paraId="300189F0" w14:textId="77777777" w:rsidR="00B81C39" w:rsidRPr="00D04D9D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461576DB" w14:textId="77777777" w:rsidR="00B81C39" w:rsidRPr="00D04D9D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</w:tcPr>
          <w:p w14:paraId="407D9204" w14:textId="77777777" w:rsidR="00B81C39" w:rsidRPr="00D04D9D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shd w:val="clear" w:color="auto" w:fill="auto"/>
          </w:tcPr>
          <w:p w14:paraId="2C5770DB" w14:textId="77777777" w:rsidR="00B81C39" w:rsidRPr="00D04D9D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</w:tcPr>
          <w:p w14:paraId="31914D63" w14:textId="77777777" w:rsidR="00B81C39" w:rsidRPr="00D04D9D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81C39" w:rsidRPr="0083414C" w14:paraId="1A42208D" w14:textId="77777777" w:rsidTr="003F0D07">
        <w:tc>
          <w:tcPr>
            <w:tcW w:w="2235" w:type="pct"/>
            <w:shd w:val="clear" w:color="auto" w:fill="auto"/>
          </w:tcPr>
          <w:p w14:paraId="331A4468" w14:textId="77777777" w:rsidR="00B81C39" w:rsidRPr="0083414C" w:rsidRDefault="00B81C39" w:rsidP="003F0D07">
            <w:pPr>
              <w:tabs>
                <w:tab w:val="clear" w:pos="227"/>
                <w:tab w:val="left" w:pos="25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16" w:type="pct"/>
            <w:shd w:val="clear" w:color="auto" w:fill="auto"/>
          </w:tcPr>
          <w:p w14:paraId="11BF1EAE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6C08A4F7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2AD9AEF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791D7865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AA0B605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273DD6C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2023899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81C39" w:rsidRPr="0083414C" w14:paraId="06111BC8" w14:textId="77777777" w:rsidTr="003F0D07">
        <w:tc>
          <w:tcPr>
            <w:tcW w:w="2235" w:type="pct"/>
            <w:shd w:val="clear" w:color="auto" w:fill="auto"/>
          </w:tcPr>
          <w:p w14:paraId="75E778F7" w14:textId="77777777" w:rsidR="00B81C39" w:rsidRPr="0083414C" w:rsidRDefault="00B81C39" w:rsidP="003F0D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4C18A154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7F1E842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46681686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234F7C3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1A896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900,215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17D7DE5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3C09C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1C39" w:rsidRPr="00BA36B2" w14:paraId="539AF785" w14:textId="77777777" w:rsidTr="003F0D07">
        <w:tc>
          <w:tcPr>
            <w:tcW w:w="2235" w:type="pct"/>
            <w:shd w:val="clear" w:color="auto" w:fill="auto"/>
          </w:tcPr>
          <w:p w14:paraId="59638BEA" w14:textId="77777777" w:rsidR="00B81C39" w:rsidRPr="0083414C" w:rsidRDefault="00B81C39" w:rsidP="003F0D07">
            <w:pPr>
              <w:tabs>
                <w:tab w:val="clear" w:pos="227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B7C0E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7CD2FC13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D60AF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312F61D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87686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900,215</w:t>
            </w:r>
          </w:p>
        </w:tc>
        <w:tc>
          <w:tcPr>
            <w:tcW w:w="144" w:type="pct"/>
            <w:shd w:val="clear" w:color="auto" w:fill="auto"/>
          </w:tcPr>
          <w:p w14:paraId="7D67D129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D013F9" w14:textId="77777777" w:rsidR="00B81C39" w:rsidRPr="000B1B0F" w:rsidRDefault="00B81C39" w:rsidP="003F0D07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bookmarkEnd w:id="2"/>
    </w:tbl>
    <w:p w14:paraId="5E4AD7B6" w14:textId="77777777" w:rsidR="000D34A8" w:rsidRPr="00D04D9D" w:rsidRDefault="000D34A8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27AA4D6" w14:textId="6588AA0E" w:rsidR="000D34A8" w:rsidRDefault="00B662B4" w:rsidP="005A6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 w:rsidR="000D34A8" w:rsidRPr="00872293">
        <w:rPr>
          <w:rFonts w:asciiTheme="majorBidi" w:hAnsiTheme="majorBidi" w:cs="Angsana New" w:hint="cs"/>
          <w:sz w:val="30"/>
          <w:szCs w:val="30"/>
          <w:cs/>
        </w:rPr>
        <w:t>บริษัทได้ทําสัญญาให้กู้ยืมเงินระยะสั้นกับบริษัทย่อย</w:t>
      </w:r>
      <w:r w:rsidR="000D34A8">
        <w:rPr>
          <w:rFonts w:asciiTheme="majorBidi" w:hAnsiTheme="majorBidi" w:cs="Angsana New" w:hint="cs"/>
          <w:sz w:val="30"/>
          <w:szCs w:val="30"/>
          <w:cs/>
        </w:rPr>
        <w:t>หลายแห่ง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B662B4">
        <w:rPr>
          <w:rFonts w:asciiTheme="majorBidi" w:hAnsiTheme="majorBidi" w:cs="Angsana New" w:hint="cs"/>
          <w:sz w:val="30"/>
          <w:szCs w:val="30"/>
          <w:cs/>
        </w:rPr>
        <w:t>ณ</w:t>
      </w:r>
      <w:r w:rsidRPr="00B662B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662B4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B662B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662B4">
        <w:rPr>
          <w:rFonts w:asciiTheme="majorBidi" w:hAnsiTheme="majorBidi" w:cs="Angsana New"/>
          <w:sz w:val="30"/>
          <w:szCs w:val="30"/>
        </w:rPr>
        <w:t xml:space="preserve">30 </w:t>
      </w:r>
      <w:r w:rsidRPr="00B662B4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B662B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662B4">
        <w:rPr>
          <w:rFonts w:asciiTheme="majorBidi" w:hAnsiTheme="majorBidi" w:cs="Angsana New"/>
          <w:sz w:val="30"/>
          <w:szCs w:val="30"/>
        </w:rPr>
        <w:t>2566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5A685C">
        <w:rPr>
          <w:rFonts w:asciiTheme="majorBidi" w:hAnsiTheme="majorBidi" w:cs="Angsana New" w:hint="cs"/>
          <w:sz w:val="30"/>
          <w:szCs w:val="30"/>
          <w:cs/>
        </w:rPr>
        <w:t xml:space="preserve">                  </w:t>
      </w:r>
      <w:r w:rsidRPr="00B662B4">
        <w:rPr>
          <w:rFonts w:asciiTheme="majorBidi" w:hAnsiTheme="majorBidi" w:cs="Angsana New" w:hint="cs"/>
          <w:sz w:val="30"/>
          <w:szCs w:val="30"/>
          <w:cs/>
        </w:rPr>
        <w:t>เงินให้กู้ยืมระยะสั้น</w:t>
      </w:r>
      <w:r>
        <w:rPr>
          <w:rFonts w:asciiTheme="majorBidi" w:hAnsiTheme="majorBidi" w:cs="Angsana New" w:hint="cs"/>
          <w:sz w:val="30"/>
          <w:szCs w:val="30"/>
          <w:cs/>
        </w:rPr>
        <w:t>ดังกล่าว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มี</w:t>
      </w:r>
      <w:r w:rsidR="000D34A8" w:rsidRPr="00872293">
        <w:rPr>
          <w:rFonts w:asciiTheme="majorBidi" w:hAnsiTheme="majorBidi" w:cs="Angsana New" w:hint="cs"/>
          <w:sz w:val="30"/>
          <w:szCs w:val="30"/>
          <w:cs/>
        </w:rPr>
        <w:t>จํานวน</w:t>
      </w:r>
      <w:r w:rsidR="000D34A8" w:rsidRPr="0087229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90</w:t>
      </w:r>
      <w:r w:rsidR="000D34A8" w:rsidRPr="00872293">
        <w:rPr>
          <w:rFonts w:asciiTheme="majorBidi" w:hAnsiTheme="majorBidi" w:cs="Angsana New"/>
          <w:sz w:val="30"/>
          <w:szCs w:val="30"/>
        </w:rPr>
        <w:t>0</w:t>
      </w:r>
      <w:r w:rsidR="00AE66FC">
        <w:rPr>
          <w:rFonts w:asciiTheme="majorBidi" w:hAnsiTheme="majorBidi" w:cs="Angsana New"/>
          <w:sz w:val="30"/>
          <w:szCs w:val="30"/>
        </w:rPr>
        <w:t>.2</w:t>
      </w:r>
      <w:r w:rsidR="00F73228">
        <w:rPr>
          <w:rFonts w:asciiTheme="majorBidi" w:hAnsiTheme="majorBidi" w:cs="Angsana New"/>
          <w:sz w:val="30"/>
          <w:szCs w:val="30"/>
        </w:rPr>
        <w:t>2</w:t>
      </w:r>
      <w:r w:rsidR="000D34A8" w:rsidRPr="0087229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34A8" w:rsidRPr="00872293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0D34A8" w:rsidRPr="0087229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34A8" w:rsidRPr="00872293">
        <w:rPr>
          <w:rFonts w:asciiTheme="majorBidi" w:hAnsiTheme="majorBidi" w:cs="Angsana New" w:hint="cs"/>
          <w:sz w:val="30"/>
          <w:szCs w:val="30"/>
          <w:cs/>
        </w:rPr>
        <w:t>โดยมีอัตราดอกเบี้ย</w:t>
      </w:r>
      <w:r w:rsidR="005A685C" w:rsidRPr="005A685C">
        <w:rPr>
          <w:rFonts w:asciiTheme="majorBidi" w:hAnsiTheme="majorBidi" w:cs="Angsana New" w:hint="cs"/>
          <w:sz w:val="30"/>
          <w:szCs w:val="30"/>
          <w:cs/>
        </w:rPr>
        <w:t>อยู่ระหว่าง</w:t>
      </w:r>
      <w:r w:rsidR="000D34A8" w:rsidRPr="00872293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="000D34A8" w:rsidRPr="0087229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34A8" w:rsidRPr="00872293">
        <w:rPr>
          <w:rFonts w:asciiTheme="majorBidi" w:hAnsiTheme="majorBidi" w:cs="Angsana New"/>
          <w:sz w:val="30"/>
          <w:szCs w:val="30"/>
        </w:rPr>
        <w:t>3.94</w:t>
      </w:r>
      <w:r w:rsidR="000D34A8" w:rsidRPr="0087229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685C" w:rsidRPr="005A685C">
        <w:rPr>
          <w:rFonts w:asciiTheme="majorBidi" w:hAnsiTheme="majorBidi" w:cs="Angsana New" w:hint="cs"/>
          <w:sz w:val="30"/>
          <w:szCs w:val="30"/>
          <w:cs/>
        </w:rPr>
        <w:t>ถึง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 xml:space="preserve">4.02 </w:t>
      </w:r>
      <w:r w:rsidR="000D34A8" w:rsidRPr="00872293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0D34A8" w:rsidRPr="0087229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34A8" w:rsidRPr="00872293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0D34A8">
        <w:rPr>
          <w:rFonts w:asciiTheme="majorBidi" w:hAnsiTheme="majorBidi" w:cs="Angsana New" w:hint="cs"/>
          <w:sz w:val="30"/>
          <w:szCs w:val="30"/>
          <w:cs/>
        </w:rPr>
        <w:t>กำหนด</w:t>
      </w:r>
      <w:r w:rsidR="000D34A8" w:rsidRPr="00872293">
        <w:rPr>
          <w:rFonts w:asciiTheme="majorBidi" w:hAnsiTheme="majorBidi" w:cs="Angsana New" w:hint="cs"/>
          <w:sz w:val="30"/>
          <w:szCs w:val="30"/>
          <w:cs/>
        </w:rPr>
        <w:t>ชําระคืน</w:t>
      </w:r>
      <w:r w:rsidR="000D34A8">
        <w:rPr>
          <w:rFonts w:asciiTheme="majorBidi" w:hAnsiTheme="majorBidi" w:cs="Angsana New" w:hint="cs"/>
          <w:sz w:val="30"/>
          <w:szCs w:val="30"/>
          <w:cs/>
        </w:rPr>
        <w:t>เมื่อทวงถาม</w:t>
      </w:r>
    </w:p>
    <w:p w14:paraId="10BDA14F" w14:textId="77777777" w:rsidR="000D34A8" w:rsidRPr="00D04D9D" w:rsidRDefault="000D34A8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1"/>
        <w:gridCol w:w="902"/>
        <w:gridCol w:w="272"/>
        <w:gridCol w:w="1079"/>
        <w:gridCol w:w="270"/>
        <w:gridCol w:w="1077"/>
        <w:gridCol w:w="270"/>
        <w:gridCol w:w="1079"/>
      </w:tblGrid>
      <w:tr w:rsidR="00B81C39" w:rsidRPr="0083414C" w14:paraId="7FEB9F33" w14:textId="77777777" w:rsidTr="007B7585">
        <w:trPr>
          <w:trHeight w:val="80"/>
          <w:tblHeader/>
        </w:trPr>
        <w:tc>
          <w:tcPr>
            <w:tcW w:w="2381" w:type="pct"/>
            <w:shd w:val="clear" w:color="auto" w:fill="auto"/>
          </w:tcPr>
          <w:p w14:paraId="18BFBA92" w14:textId="0E653488" w:rsidR="00D04D9D" w:rsidRDefault="00BA0620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7B75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B81C39"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 w:rsidR="00D04D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  <w:r w:rsidR="007B75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04D9D"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</w:p>
          <w:p w14:paraId="2B6FF329" w14:textId="1DC97DB5" w:rsidR="00B81C39" w:rsidRPr="0083414C" w:rsidRDefault="00D04D9D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B81C39"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B81C39"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คาดว่าจะเกิดขึ้น</w:t>
            </w:r>
            <w:r w:rsidR="009A329D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A329D" w:rsidRPr="004F7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9A329D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1192" w:type="pct"/>
            <w:gridSpan w:val="3"/>
            <w:shd w:val="clear" w:color="auto" w:fill="auto"/>
          </w:tcPr>
          <w:p w14:paraId="241E0DE0" w14:textId="77777777" w:rsidR="00D04D9D" w:rsidRDefault="00D04D9D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0D02C69" w14:textId="58B147D8" w:rsidR="00B81C39" w:rsidRPr="0083414C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4D447AAE" w14:textId="77777777" w:rsidR="00B81C39" w:rsidRPr="0083414C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pct"/>
            <w:gridSpan w:val="3"/>
            <w:shd w:val="clear" w:color="auto" w:fill="auto"/>
          </w:tcPr>
          <w:p w14:paraId="198FCB7D" w14:textId="77777777" w:rsidR="00D04D9D" w:rsidRDefault="00D04D9D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7234A70" w14:textId="30070D23" w:rsidR="00B81C39" w:rsidRPr="0083414C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1C39" w:rsidRPr="0083414C" w14:paraId="1B43BD0F" w14:textId="77777777" w:rsidTr="007B7585">
        <w:trPr>
          <w:tblHeader/>
        </w:trPr>
        <w:tc>
          <w:tcPr>
            <w:tcW w:w="2381" w:type="pct"/>
            <w:shd w:val="clear" w:color="auto" w:fill="auto"/>
          </w:tcPr>
          <w:p w14:paraId="0D4752AE" w14:textId="3CAD8200" w:rsidR="00B81C39" w:rsidRPr="00BD4FDF" w:rsidRDefault="009A329D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F7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77" w:type="pct"/>
            <w:shd w:val="clear" w:color="auto" w:fill="auto"/>
          </w:tcPr>
          <w:p w14:paraId="043B871A" w14:textId="77777777" w:rsidR="00B81C39" w:rsidRPr="0083414C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7ABA9229" w14:textId="77777777" w:rsidR="00B81C39" w:rsidRPr="0083414C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286250E" w14:textId="77777777" w:rsidR="00B81C39" w:rsidRPr="0083414C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2"/>
                <w:tab w:val="left" w:pos="80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4F487528" w14:textId="77777777" w:rsidR="00B81C39" w:rsidRPr="0083414C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9C36F07" w14:textId="77777777" w:rsidR="00B81C39" w:rsidRPr="0083414C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14:paraId="49871DCF" w14:textId="77777777" w:rsidR="00B81C39" w:rsidRPr="0083414C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F8F65DD" w14:textId="77777777" w:rsidR="00B81C39" w:rsidRPr="0083414C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81C39" w:rsidRPr="0083414C" w14:paraId="0D4BDF2A" w14:textId="77777777" w:rsidTr="007B7585">
        <w:trPr>
          <w:trHeight w:val="209"/>
          <w:tblHeader/>
        </w:trPr>
        <w:tc>
          <w:tcPr>
            <w:tcW w:w="2381" w:type="pct"/>
            <w:shd w:val="clear" w:color="auto" w:fill="auto"/>
          </w:tcPr>
          <w:p w14:paraId="10B89FE6" w14:textId="77777777" w:rsidR="00B81C39" w:rsidRPr="0083414C" w:rsidRDefault="00B81C39" w:rsidP="003F0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9" w:type="pct"/>
            <w:gridSpan w:val="7"/>
            <w:shd w:val="clear" w:color="auto" w:fill="auto"/>
          </w:tcPr>
          <w:p w14:paraId="15DAFDEB" w14:textId="77777777" w:rsidR="00B81C39" w:rsidRPr="0083414C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1C39" w:rsidRPr="0083414C" w14:paraId="26A6396C" w14:textId="77777777" w:rsidTr="007B7585">
        <w:tc>
          <w:tcPr>
            <w:tcW w:w="2381" w:type="pct"/>
            <w:shd w:val="clear" w:color="auto" w:fill="auto"/>
          </w:tcPr>
          <w:p w14:paraId="32BD09FA" w14:textId="77777777" w:rsidR="00B81C39" w:rsidRPr="0083414C" w:rsidRDefault="00B81C39" w:rsidP="003F0D07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19348CBF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0083576" w14:textId="77777777" w:rsidR="00B81C39" w:rsidRPr="0083414C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25F79A94" w14:textId="77777777" w:rsidR="00B81C39" w:rsidRPr="003A2DEB" w:rsidRDefault="00B81C39" w:rsidP="003F0D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3A2D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17,145</w:t>
            </w:r>
            <w:r w:rsidRPr="003A2D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F1E7C6" w14:textId="77777777" w:rsidR="00B81C39" w:rsidRPr="0083414C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29555FC3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4,611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B478498" w14:textId="77777777" w:rsidR="00B81C39" w:rsidRPr="0083414C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11B6A35F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="Angsana New"/>
                <w:sz w:val="30"/>
                <w:szCs w:val="30"/>
                <w:cs/>
              </w:rPr>
              <w:t>(370)</w:t>
            </w:r>
          </w:p>
        </w:tc>
      </w:tr>
      <w:tr w:rsidR="00B81C39" w:rsidRPr="0039208C" w14:paraId="57817D34" w14:textId="77777777" w:rsidTr="007B7585">
        <w:tc>
          <w:tcPr>
            <w:tcW w:w="2381" w:type="pct"/>
            <w:shd w:val="clear" w:color="auto" w:fill="auto"/>
          </w:tcPr>
          <w:p w14:paraId="51F5A9C4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เงินให้กู้ยืม</w:t>
            </w:r>
            <w:r w:rsidRPr="0083414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  <w:lang w:bidi="th-TH"/>
              </w:rPr>
              <w:t>ระยะสั้น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 xml:space="preserve">       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587EB39F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FBDB86D" w14:textId="77777777" w:rsidR="00B81C39" w:rsidRPr="0083414C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7C58E305" w14:textId="77777777" w:rsidR="00B81C39" w:rsidRPr="003A2DEB" w:rsidRDefault="00B81C39" w:rsidP="003F0D0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3A2D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Pr="003A2D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90A2435" w14:textId="77777777" w:rsidR="00B81C39" w:rsidRPr="0083414C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151C0CF4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0299E51" w14:textId="77777777" w:rsidR="00B81C39" w:rsidRPr="0083414C" w:rsidRDefault="00B81C39" w:rsidP="003F0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07AB73AE" w14:textId="77777777" w:rsidR="00B81C39" w:rsidRPr="0039208C" w:rsidRDefault="00B81C39" w:rsidP="003F0D0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DAD0710" w14:textId="77777777" w:rsidR="00B81C39" w:rsidRPr="00D04D9D" w:rsidRDefault="00B81C39" w:rsidP="00D04D9D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5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271"/>
        <w:gridCol w:w="247"/>
        <w:gridCol w:w="1109"/>
        <w:gridCol w:w="262"/>
        <w:gridCol w:w="1082"/>
        <w:gridCol w:w="240"/>
        <w:gridCol w:w="1160"/>
      </w:tblGrid>
      <w:tr w:rsidR="00B81C39" w:rsidRPr="0083414C" w14:paraId="430A3DA8" w14:textId="77777777" w:rsidTr="003F0D07">
        <w:tc>
          <w:tcPr>
            <w:tcW w:w="2176" w:type="pct"/>
          </w:tcPr>
          <w:p w14:paraId="11369C54" w14:textId="77777777" w:rsidR="00B81C39" w:rsidRPr="0083414C" w:rsidRDefault="00B81C39" w:rsidP="003F0D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cs/>
              </w:rPr>
              <w:lastRenderedPageBreak/>
              <w:br w:type="column"/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ยอดคงเหลือกับบุคคลหรือกิจการที่เกี่ยวข้องกัน</w:t>
            </w:r>
            <w:r w:rsidRPr="0083414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381" w:type="pct"/>
            <w:gridSpan w:val="3"/>
          </w:tcPr>
          <w:p w14:paraId="7717EBA6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6BB834CA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14CE2265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81C39" w:rsidRPr="0083414C" w14:paraId="6D6AE766" w14:textId="77777777" w:rsidTr="003F0D07">
        <w:trPr>
          <w:trHeight w:val="308"/>
        </w:trPr>
        <w:tc>
          <w:tcPr>
            <w:tcW w:w="2176" w:type="pct"/>
          </w:tcPr>
          <w:p w14:paraId="7AEC1C03" w14:textId="77777777" w:rsidR="00B81C39" w:rsidRPr="0083414C" w:rsidRDefault="00B81C39" w:rsidP="003F0D0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3414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 วันที่</w:t>
            </w:r>
          </w:p>
        </w:tc>
        <w:tc>
          <w:tcPr>
            <w:tcW w:w="668" w:type="pct"/>
          </w:tcPr>
          <w:p w14:paraId="4EFB91F4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241B2904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1013D18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414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</w:tcPr>
          <w:p w14:paraId="679195DC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72F1873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" w:type="pct"/>
          </w:tcPr>
          <w:p w14:paraId="44C9D376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DC22DFC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414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81C39" w:rsidRPr="0083414C" w14:paraId="1B8C05C8" w14:textId="77777777" w:rsidTr="003F0D07">
        <w:trPr>
          <w:trHeight w:val="308"/>
        </w:trPr>
        <w:tc>
          <w:tcPr>
            <w:tcW w:w="2176" w:type="pct"/>
          </w:tcPr>
          <w:p w14:paraId="393C1F81" w14:textId="77777777" w:rsidR="00B81C39" w:rsidRPr="0083414C" w:rsidRDefault="00B81C39" w:rsidP="003F0D0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8" w:type="pct"/>
          </w:tcPr>
          <w:p w14:paraId="52915D9F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" w:type="pct"/>
          </w:tcPr>
          <w:p w14:paraId="2DC17AB9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28DDC80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8" w:type="pct"/>
          </w:tcPr>
          <w:p w14:paraId="47511DC6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DF017C3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" w:type="pct"/>
          </w:tcPr>
          <w:p w14:paraId="4ECC5DB8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134396F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81C39" w:rsidRPr="0083414C" w14:paraId="6E579C04" w14:textId="77777777" w:rsidTr="003F0D07">
        <w:trPr>
          <w:trHeight w:val="344"/>
        </w:trPr>
        <w:tc>
          <w:tcPr>
            <w:tcW w:w="2176" w:type="pct"/>
          </w:tcPr>
          <w:p w14:paraId="65C694CF" w14:textId="77777777" w:rsidR="00B81C39" w:rsidRPr="0083414C" w:rsidRDefault="00B81C39" w:rsidP="003F0D0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4" w:type="pct"/>
            <w:gridSpan w:val="7"/>
          </w:tcPr>
          <w:p w14:paraId="0E47AA29" w14:textId="77777777" w:rsidR="00B81C39" w:rsidRPr="0083414C" w:rsidRDefault="00B81C39" w:rsidP="003F0D0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1C39" w:rsidRPr="0083414C" w14:paraId="37C5AF86" w14:textId="77777777" w:rsidTr="003F0D07">
        <w:tc>
          <w:tcPr>
            <w:tcW w:w="2176" w:type="pct"/>
            <w:shd w:val="clear" w:color="auto" w:fill="auto"/>
          </w:tcPr>
          <w:p w14:paraId="32093D57" w14:textId="77777777" w:rsidR="00B81C39" w:rsidRPr="0083414C" w:rsidRDefault="00B81C39" w:rsidP="003F0D07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8341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668" w:type="pct"/>
            <w:shd w:val="clear" w:color="auto" w:fill="auto"/>
          </w:tcPr>
          <w:p w14:paraId="2782FE0F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7595BEA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A28115F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8" w:type="pct"/>
            <w:shd w:val="clear" w:color="auto" w:fill="auto"/>
          </w:tcPr>
          <w:p w14:paraId="1E2F62E6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1AF1CEEC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99C0482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165C1BA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81C39" w:rsidRPr="0083414C" w14:paraId="77AD03CF" w14:textId="77777777" w:rsidTr="003F0D07">
        <w:tc>
          <w:tcPr>
            <w:tcW w:w="2176" w:type="pct"/>
            <w:shd w:val="clear" w:color="auto" w:fill="auto"/>
          </w:tcPr>
          <w:p w14:paraId="35EB6EF0" w14:textId="77777777" w:rsidR="00B81C39" w:rsidRPr="0083414C" w:rsidRDefault="00B81C39" w:rsidP="003F0D07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8" w:type="pct"/>
            <w:shd w:val="clear" w:color="auto" w:fill="auto"/>
          </w:tcPr>
          <w:p w14:paraId="240BC887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318A6A0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shd w:val="clear" w:color="auto" w:fill="auto"/>
          </w:tcPr>
          <w:p w14:paraId="13BD4230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5EA0DADE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5BF94FA9" w14:textId="77777777" w:rsidR="00B81C39" w:rsidRPr="003F6EE7" w:rsidRDefault="00B81C39" w:rsidP="003F0D07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11,408</w:t>
            </w:r>
          </w:p>
        </w:tc>
        <w:tc>
          <w:tcPr>
            <w:tcW w:w="126" w:type="pct"/>
            <w:shd w:val="clear" w:color="auto" w:fill="auto"/>
          </w:tcPr>
          <w:p w14:paraId="0671FE82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E3D7B38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8341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41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094</w:t>
            </w:r>
          </w:p>
        </w:tc>
      </w:tr>
      <w:tr w:rsidR="00B81C39" w:rsidRPr="0083414C" w14:paraId="33BECA03" w14:textId="77777777" w:rsidTr="003F0D07">
        <w:tc>
          <w:tcPr>
            <w:tcW w:w="2176" w:type="pct"/>
            <w:shd w:val="clear" w:color="auto" w:fill="auto"/>
          </w:tcPr>
          <w:p w14:paraId="43780EB1" w14:textId="77777777" w:rsidR="00B81C39" w:rsidRPr="0083414C" w:rsidRDefault="00B81C39" w:rsidP="003F0D07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8" w:type="pct"/>
            <w:shd w:val="clear" w:color="auto" w:fill="auto"/>
          </w:tcPr>
          <w:p w14:paraId="6FD864C1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22,374</w:t>
            </w:r>
          </w:p>
        </w:tc>
        <w:tc>
          <w:tcPr>
            <w:tcW w:w="130" w:type="pct"/>
            <w:shd w:val="clear" w:color="auto" w:fill="auto"/>
          </w:tcPr>
          <w:p w14:paraId="5B9E32C1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F0DECA7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18,566</w:t>
            </w:r>
          </w:p>
        </w:tc>
        <w:tc>
          <w:tcPr>
            <w:tcW w:w="138" w:type="pct"/>
            <w:shd w:val="clear" w:color="auto" w:fill="auto"/>
          </w:tcPr>
          <w:p w14:paraId="343CBB01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18DEE444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39E7C272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0B1B5CAB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1C39" w:rsidRPr="0083414C" w14:paraId="2BB2A056" w14:textId="77777777" w:rsidTr="003F0D07">
        <w:tc>
          <w:tcPr>
            <w:tcW w:w="2176" w:type="pct"/>
            <w:shd w:val="clear" w:color="auto" w:fill="auto"/>
          </w:tcPr>
          <w:p w14:paraId="3958B047" w14:textId="77777777" w:rsidR="00B81C39" w:rsidRPr="0083414C" w:rsidRDefault="00B81C39" w:rsidP="003F0D07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1A6F6FCF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8,292</w:t>
            </w:r>
          </w:p>
        </w:tc>
        <w:tc>
          <w:tcPr>
            <w:tcW w:w="130" w:type="pct"/>
            <w:shd w:val="clear" w:color="auto" w:fill="auto"/>
          </w:tcPr>
          <w:p w14:paraId="40210DC6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4F1A39E6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10,143</w:t>
            </w:r>
          </w:p>
        </w:tc>
        <w:tc>
          <w:tcPr>
            <w:tcW w:w="138" w:type="pct"/>
            <w:shd w:val="clear" w:color="auto" w:fill="auto"/>
          </w:tcPr>
          <w:p w14:paraId="3C2C05A5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7FE163A7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126" w:type="pct"/>
            <w:shd w:val="clear" w:color="auto" w:fill="auto"/>
          </w:tcPr>
          <w:p w14:paraId="04B90046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484C219F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711</w:t>
            </w:r>
          </w:p>
        </w:tc>
      </w:tr>
      <w:tr w:rsidR="00B81C39" w:rsidRPr="0083414C" w14:paraId="7B24A4BD" w14:textId="77777777" w:rsidTr="003F0D07">
        <w:trPr>
          <w:trHeight w:val="127"/>
        </w:trPr>
        <w:tc>
          <w:tcPr>
            <w:tcW w:w="2176" w:type="pct"/>
            <w:shd w:val="clear" w:color="auto" w:fill="FFFFFF"/>
          </w:tcPr>
          <w:p w14:paraId="7EBDD955" w14:textId="77777777" w:rsidR="00B81C39" w:rsidRPr="0083414C" w:rsidRDefault="00B81C39" w:rsidP="003F0D0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544786C4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30,666</w:t>
            </w:r>
          </w:p>
        </w:tc>
        <w:tc>
          <w:tcPr>
            <w:tcW w:w="130" w:type="pct"/>
          </w:tcPr>
          <w:p w14:paraId="5709F4D4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4024ADF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709</w:t>
            </w:r>
          </w:p>
        </w:tc>
        <w:tc>
          <w:tcPr>
            <w:tcW w:w="138" w:type="pct"/>
          </w:tcPr>
          <w:p w14:paraId="56FF2F64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16C9FC20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12,178</w:t>
            </w:r>
          </w:p>
        </w:tc>
        <w:tc>
          <w:tcPr>
            <w:tcW w:w="126" w:type="pct"/>
          </w:tcPr>
          <w:p w14:paraId="5DDA2792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52D04FA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7,805</w:t>
            </w:r>
          </w:p>
        </w:tc>
      </w:tr>
      <w:tr w:rsidR="00B81C39" w:rsidRPr="0083414C" w14:paraId="11B8480B" w14:textId="77777777" w:rsidTr="003F0D07">
        <w:trPr>
          <w:trHeight w:val="127"/>
        </w:trPr>
        <w:tc>
          <w:tcPr>
            <w:tcW w:w="2176" w:type="pct"/>
            <w:shd w:val="clear" w:color="auto" w:fill="FFFFFF"/>
          </w:tcPr>
          <w:p w14:paraId="47D0D029" w14:textId="77777777" w:rsidR="00B81C39" w:rsidRPr="0083414C" w:rsidRDefault="00B81C39" w:rsidP="003F0D0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668" w:type="pct"/>
            <w:tcBorders>
              <w:top w:val="double" w:sz="4" w:space="0" w:color="auto"/>
            </w:tcBorders>
          </w:tcPr>
          <w:p w14:paraId="30CE8525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7DD6A485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2E72787B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7884CB64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197BAAD3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8551EEB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348FF50A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81C39" w:rsidRPr="0083414C" w14:paraId="0496DCD0" w14:textId="77777777" w:rsidTr="003F0D07">
        <w:trPr>
          <w:trHeight w:val="127"/>
        </w:trPr>
        <w:tc>
          <w:tcPr>
            <w:tcW w:w="2176" w:type="pct"/>
            <w:shd w:val="clear" w:color="auto" w:fill="FFFFFF"/>
          </w:tcPr>
          <w:p w14:paraId="65B08571" w14:textId="77777777" w:rsidR="00B81C39" w:rsidRPr="0083414C" w:rsidRDefault="00B81C39" w:rsidP="003F0D0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68" w:type="pct"/>
            <w:vAlign w:val="bottom"/>
          </w:tcPr>
          <w:p w14:paraId="3FFC29C6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47DB7615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vAlign w:val="bottom"/>
          </w:tcPr>
          <w:p w14:paraId="494DE5B6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  <w:vAlign w:val="bottom"/>
          </w:tcPr>
          <w:p w14:paraId="4C72480A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57428810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2E6AC540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vAlign w:val="bottom"/>
          </w:tcPr>
          <w:p w14:paraId="511DF041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81C39" w:rsidRPr="0083414C" w14:paraId="4C6BF5E7" w14:textId="77777777" w:rsidTr="003F0D07">
        <w:trPr>
          <w:trHeight w:val="127"/>
        </w:trPr>
        <w:tc>
          <w:tcPr>
            <w:tcW w:w="2176" w:type="pct"/>
            <w:shd w:val="clear" w:color="auto" w:fill="FFFFFF"/>
          </w:tcPr>
          <w:p w14:paraId="2AA1B9F5" w14:textId="77777777" w:rsidR="00B81C39" w:rsidRPr="0083414C" w:rsidRDefault="00B81C39" w:rsidP="003F0D0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1967ADCB" w14:textId="77777777" w:rsidR="00B81C39" w:rsidRPr="003F6EE7" w:rsidRDefault="00B81C39" w:rsidP="003F0D07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US" w:bidi="th-TH"/>
              </w:rPr>
            </w:pPr>
            <w:r w:rsidRPr="003F6EE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vAlign w:val="bottom"/>
          </w:tcPr>
          <w:p w14:paraId="39830AA8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733C9490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14:paraId="761C47BA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5F8AEAB" w14:textId="77777777" w:rsidR="00B81C39" w:rsidRPr="003F6EE7" w:rsidRDefault="00B81C39" w:rsidP="003F0D0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US" w:bidi="th-TH"/>
              </w:rPr>
            </w:pPr>
            <w:r w:rsidRPr="003F6EE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US" w:bidi="th-TH"/>
              </w:rPr>
              <w:t>29,964</w:t>
            </w:r>
          </w:p>
        </w:tc>
        <w:tc>
          <w:tcPr>
            <w:tcW w:w="126" w:type="pct"/>
            <w:vAlign w:val="bottom"/>
          </w:tcPr>
          <w:p w14:paraId="2051B8F4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7A313284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194,373</w:t>
            </w:r>
          </w:p>
        </w:tc>
      </w:tr>
      <w:tr w:rsidR="00B81C39" w:rsidRPr="0083414C" w14:paraId="1D9E27C7" w14:textId="77777777" w:rsidTr="003F0D07">
        <w:trPr>
          <w:trHeight w:val="127"/>
        </w:trPr>
        <w:tc>
          <w:tcPr>
            <w:tcW w:w="2176" w:type="pct"/>
            <w:shd w:val="clear" w:color="auto" w:fill="FFFFFF"/>
          </w:tcPr>
          <w:p w14:paraId="64C573CF" w14:textId="77777777" w:rsidR="00B81C39" w:rsidRPr="0083414C" w:rsidRDefault="00B81C39" w:rsidP="003F0D0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05F8C4B0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vAlign w:val="bottom"/>
          </w:tcPr>
          <w:p w14:paraId="339E4A69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A997A01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14:paraId="4CEA6CBA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859F8C8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  <w:t>29,964</w:t>
            </w:r>
          </w:p>
        </w:tc>
        <w:tc>
          <w:tcPr>
            <w:tcW w:w="126" w:type="pct"/>
            <w:vAlign w:val="bottom"/>
          </w:tcPr>
          <w:p w14:paraId="0EA9E900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75C5E66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194,373</w:t>
            </w:r>
          </w:p>
        </w:tc>
      </w:tr>
      <w:tr w:rsidR="00B81C39" w:rsidRPr="0083414C" w14:paraId="00C7DA5D" w14:textId="77777777" w:rsidTr="003F0D07">
        <w:trPr>
          <w:trHeight w:val="127"/>
        </w:trPr>
        <w:tc>
          <w:tcPr>
            <w:tcW w:w="2176" w:type="pct"/>
            <w:shd w:val="clear" w:color="auto" w:fill="FFFFFF"/>
          </w:tcPr>
          <w:p w14:paraId="5768C406" w14:textId="77777777" w:rsidR="00B81C39" w:rsidRPr="0083414C" w:rsidRDefault="00B81C39" w:rsidP="003F0D0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69350600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32341674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34E1B90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3684185D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04A77258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26DA432E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1E5011CE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81C39" w:rsidRPr="0083414C" w14:paraId="2FC5EF86" w14:textId="77777777" w:rsidTr="003F0D07">
        <w:trPr>
          <w:trHeight w:val="127"/>
        </w:trPr>
        <w:tc>
          <w:tcPr>
            <w:tcW w:w="2176" w:type="pct"/>
            <w:shd w:val="clear" w:color="auto" w:fill="FFFFFF"/>
          </w:tcPr>
          <w:p w14:paraId="0E10E30D" w14:textId="77777777" w:rsidR="00B81C39" w:rsidRPr="0083414C" w:rsidRDefault="00B81C39" w:rsidP="003F0D0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68" w:type="pct"/>
          </w:tcPr>
          <w:p w14:paraId="38E32538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7D179CDC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14:paraId="0DE99F68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56951971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30FDFAE3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1A8EB374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</w:tcPr>
          <w:p w14:paraId="6F872C93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81C39" w:rsidRPr="0083414C" w14:paraId="011DF5C0" w14:textId="77777777" w:rsidTr="003F0D07">
        <w:trPr>
          <w:trHeight w:val="127"/>
        </w:trPr>
        <w:tc>
          <w:tcPr>
            <w:tcW w:w="2176" w:type="pct"/>
            <w:shd w:val="clear" w:color="auto" w:fill="FFFFFF"/>
          </w:tcPr>
          <w:p w14:paraId="5782C5B7" w14:textId="77777777" w:rsidR="00B81C39" w:rsidRPr="0083414C" w:rsidRDefault="00B81C39" w:rsidP="003F0D0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68" w:type="pct"/>
          </w:tcPr>
          <w:p w14:paraId="4EE7D5BF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2EFFD92E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14:paraId="283B768E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0C3FEBF2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0B4B6BE6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677706E2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</w:tcPr>
          <w:p w14:paraId="5C4FEC02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81C39" w:rsidRPr="0083414C" w14:paraId="13FA2208" w14:textId="77777777" w:rsidTr="003F0D07">
        <w:trPr>
          <w:trHeight w:val="127"/>
        </w:trPr>
        <w:tc>
          <w:tcPr>
            <w:tcW w:w="2176" w:type="pct"/>
            <w:shd w:val="clear" w:color="auto" w:fill="FFFFFF"/>
          </w:tcPr>
          <w:p w14:paraId="7569853D" w14:textId="77777777" w:rsidR="00B81C39" w:rsidRPr="0083414C" w:rsidRDefault="00B81C39" w:rsidP="003F0D0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8" w:type="pct"/>
          </w:tcPr>
          <w:p w14:paraId="6C2961BB" w14:textId="77777777" w:rsidR="00B81C39" w:rsidRPr="00671CC2" w:rsidRDefault="00B81C39" w:rsidP="003F0D0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671C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A972FF5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14:paraId="65178891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2DF1637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53641944" w14:textId="77777777" w:rsidR="00B81C39" w:rsidRPr="007F5734" w:rsidRDefault="00B81C39" w:rsidP="003F0D0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F5734">
              <w:rPr>
                <w:rFonts w:asciiTheme="majorBidi" w:hAnsiTheme="majorBidi" w:cstheme="majorBidi"/>
                <w:sz w:val="30"/>
                <w:szCs w:val="30"/>
              </w:rPr>
              <w:t>11,127</w:t>
            </w:r>
          </w:p>
        </w:tc>
        <w:tc>
          <w:tcPr>
            <w:tcW w:w="126" w:type="pct"/>
          </w:tcPr>
          <w:p w14:paraId="422A2503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</w:tcPr>
          <w:p w14:paraId="65DABFBA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9,410</w:t>
            </w:r>
          </w:p>
        </w:tc>
      </w:tr>
      <w:tr w:rsidR="00B81C39" w:rsidRPr="0083414C" w14:paraId="67062256" w14:textId="77777777" w:rsidTr="003F0D07">
        <w:trPr>
          <w:trHeight w:val="127"/>
        </w:trPr>
        <w:tc>
          <w:tcPr>
            <w:tcW w:w="2176" w:type="pct"/>
            <w:shd w:val="clear" w:color="auto" w:fill="FFFFFF"/>
          </w:tcPr>
          <w:p w14:paraId="7DF8501D" w14:textId="77777777" w:rsidR="00B81C39" w:rsidRPr="0083414C" w:rsidRDefault="00B81C39" w:rsidP="003F0D0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3A26661E" w14:textId="77777777" w:rsidR="00B81C39" w:rsidRPr="007F5734" w:rsidRDefault="00B81C39" w:rsidP="003F0D0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F5734">
              <w:rPr>
                <w:rFonts w:asciiTheme="majorBidi" w:hAnsiTheme="majorBidi" w:cstheme="majorBidi"/>
                <w:sz w:val="30"/>
                <w:szCs w:val="30"/>
              </w:rPr>
              <w:t>6,246</w:t>
            </w:r>
          </w:p>
        </w:tc>
        <w:tc>
          <w:tcPr>
            <w:tcW w:w="130" w:type="pct"/>
          </w:tcPr>
          <w:p w14:paraId="6E2850DB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BB2D819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5,366</w:t>
            </w:r>
          </w:p>
        </w:tc>
        <w:tc>
          <w:tcPr>
            <w:tcW w:w="138" w:type="pct"/>
          </w:tcPr>
          <w:p w14:paraId="3718F858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3FC29D3" w14:textId="77777777" w:rsidR="00B81C39" w:rsidRPr="00170470" w:rsidRDefault="00B81C39" w:rsidP="003F0D0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1704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BDD6609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47A02DB4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1C39" w:rsidRPr="0083414C" w14:paraId="4B8000FA" w14:textId="77777777" w:rsidTr="003F0D07">
        <w:trPr>
          <w:trHeight w:val="127"/>
        </w:trPr>
        <w:tc>
          <w:tcPr>
            <w:tcW w:w="2176" w:type="pct"/>
            <w:shd w:val="clear" w:color="auto" w:fill="FFFFFF"/>
          </w:tcPr>
          <w:p w14:paraId="7160362C" w14:textId="77777777" w:rsidR="00B81C39" w:rsidRPr="0083414C" w:rsidRDefault="00B81C39" w:rsidP="003F0D0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14:paraId="130B3CA2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6,246</w:t>
            </w:r>
          </w:p>
        </w:tc>
        <w:tc>
          <w:tcPr>
            <w:tcW w:w="130" w:type="pct"/>
          </w:tcPr>
          <w:p w14:paraId="3121D610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7A1DFB07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5,366</w:t>
            </w:r>
          </w:p>
        </w:tc>
        <w:tc>
          <w:tcPr>
            <w:tcW w:w="138" w:type="pct"/>
          </w:tcPr>
          <w:p w14:paraId="6B3425DD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4A9D85E5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11,127</w:t>
            </w:r>
          </w:p>
        </w:tc>
        <w:tc>
          <w:tcPr>
            <w:tcW w:w="126" w:type="pct"/>
          </w:tcPr>
          <w:p w14:paraId="182690B7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1A8A6CE3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9,410</w:t>
            </w:r>
          </w:p>
        </w:tc>
      </w:tr>
      <w:tr w:rsidR="00B81C39" w:rsidRPr="0083414C" w14:paraId="6B38CDD5" w14:textId="77777777" w:rsidTr="003F0D07">
        <w:trPr>
          <w:trHeight w:val="127"/>
        </w:trPr>
        <w:tc>
          <w:tcPr>
            <w:tcW w:w="2176" w:type="pct"/>
            <w:shd w:val="clear" w:color="auto" w:fill="FFFFFF"/>
          </w:tcPr>
          <w:p w14:paraId="08B25FB9" w14:textId="77777777" w:rsidR="00B81C39" w:rsidRPr="0083414C" w:rsidRDefault="00B81C39" w:rsidP="003F0D0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3E0EFB13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5FC2CA96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EE2CFA8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6E4540D6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71D545A7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1DDE17DF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6C4697C2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81C39" w:rsidRPr="0083414C" w14:paraId="7BFB7542" w14:textId="77777777" w:rsidTr="003F0D07">
        <w:trPr>
          <w:trHeight w:val="127"/>
        </w:trPr>
        <w:tc>
          <w:tcPr>
            <w:tcW w:w="2176" w:type="pct"/>
            <w:shd w:val="clear" w:color="auto" w:fill="FFFFFF"/>
          </w:tcPr>
          <w:p w14:paraId="7D3D54FE" w14:textId="77777777" w:rsidR="00B81C39" w:rsidRPr="0083414C" w:rsidRDefault="00B81C39" w:rsidP="003F0D0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68" w:type="pct"/>
          </w:tcPr>
          <w:p w14:paraId="34F294C7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59425D8C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14:paraId="620BBA18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76EF1CAF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4E2C49FA" w14:textId="77777777" w:rsidR="00B81C39" w:rsidRPr="00164CD1" w:rsidRDefault="00B81C39" w:rsidP="003F0D0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141EE4F3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</w:tcPr>
          <w:p w14:paraId="0041EBB0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81C39" w:rsidRPr="0083414C" w14:paraId="7E9A9CA0" w14:textId="77777777" w:rsidTr="003F0D07">
        <w:trPr>
          <w:trHeight w:val="127"/>
        </w:trPr>
        <w:tc>
          <w:tcPr>
            <w:tcW w:w="2176" w:type="pct"/>
            <w:shd w:val="clear" w:color="auto" w:fill="FFFFFF"/>
          </w:tcPr>
          <w:p w14:paraId="78CE5943" w14:textId="77777777" w:rsidR="00B81C39" w:rsidRPr="0083414C" w:rsidRDefault="00B81C39" w:rsidP="003F0D0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8" w:type="pct"/>
          </w:tcPr>
          <w:p w14:paraId="1F436A56" w14:textId="77777777" w:rsidR="00B81C39" w:rsidRPr="007F5734" w:rsidRDefault="00B81C39" w:rsidP="003F0D07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F5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853169E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14:paraId="2697A023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38" w:type="pct"/>
          </w:tcPr>
          <w:p w14:paraId="21E7388E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3E717142" w14:textId="77777777" w:rsidR="00B81C39" w:rsidRPr="007F5734" w:rsidRDefault="00B81C39" w:rsidP="003F0D0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F5734">
              <w:rPr>
                <w:rFonts w:asciiTheme="majorBidi" w:hAnsiTheme="majorBidi" w:cstheme="majorBidi"/>
                <w:sz w:val="30"/>
                <w:szCs w:val="30"/>
              </w:rPr>
              <w:t>45,077</w:t>
            </w:r>
          </w:p>
        </w:tc>
        <w:tc>
          <w:tcPr>
            <w:tcW w:w="126" w:type="pct"/>
          </w:tcPr>
          <w:p w14:paraId="2112CA5E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</w:tcPr>
          <w:p w14:paraId="68EA465F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43,831</w:t>
            </w:r>
          </w:p>
        </w:tc>
      </w:tr>
      <w:tr w:rsidR="00B81C39" w:rsidRPr="0083414C" w14:paraId="7185A7FC" w14:textId="77777777" w:rsidTr="003F0D07">
        <w:trPr>
          <w:trHeight w:val="127"/>
        </w:trPr>
        <w:tc>
          <w:tcPr>
            <w:tcW w:w="2176" w:type="pct"/>
            <w:shd w:val="clear" w:color="auto" w:fill="FFFFFF"/>
          </w:tcPr>
          <w:p w14:paraId="0C779878" w14:textId="77777777" w:rsidR="00B81C39" w:rsidRPr="0083414C" w:rsidRDefault="00B81C39" w:rsidP="003F0D0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6320EE43" w14:textId="77777777" w:rsidR="00B81C39" w:rsidRPr="007F5734" w:rsidRDefault="00B81C39" w:rsidP="003F0D0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F5734">
              <w:rPr>
                <w:rFonts w:asciiTheme="majorBidi" w:hAnsiTheme="majorBidi" w:cstheme="majorBidi"/>
                <w:sz w:val="30"/>
                <w:szCs w:val="30"/>
              </w:rPr>
              <w:t>218,67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016162CD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017F983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221,529</w:t>
            </w:r>
          </w:p>
        </w:tc>
        <w:tc>
          <w:tcPr>
            <w:tcW w:w="138" w:type="pct"/>
          </w:tcPr>
          <w:p w14:paraId="02CBE26C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2BA0151" w14:textId="77777777" w:rsidR="00B81C39" w:rsidRPr="007F5734" w:rsidRDefault="00B81C39" w:rsidP="003F0D0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7F5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4D16BD7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4122DD04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1C39" w:rsidRPr="0083414C" w14:paraId="5C130562" w14:textId="77777777" w:rsidTr="003F0D07">
        <w:trPr>
          <w:trHeight w:val="127"/>
        </w:trPr>
        <w:tc>
          <w:tcPr>
            <w:tcW w:w="2176" w:type="pct"/>
            <w:shd w:val="clear" w:color="auto" w:fill="FFFFFF"/>
          </w:tcPr>
          <w:p w14:paraId="2F8A5DF7" w14:textId="77777777" w:rsidR="00B81C39" w:rsidRPr="0083414C" w:rsidRDefault="00B81C39" w:rsidP="003F0D0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83414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14:paraId="6A43AA77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218,674</w:t>
            </w:r>
          </w:p>
        </w:tc>
        <w:tc>
          <w:tcPr>
            <w:tcW w:w="130" w:type="pct"/>
          </w:tcPr>
          <w:p w14:paraId="40EF79FC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3E27A1D2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221,529</w:t>
            </w:r>
          </w:p>
        </w:tc>
        <w:tc>
          <w:tcPr>
            <w:tcW w:w="138" w:type="pct"/>
          </w:tcPr>
          <w:p w14:paraId="1177D700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3D7FC915" w14:textId="77777777" w:rsidR="00B81C39" w:rsidRPr="007F5734" w:rsidRDefault="00B81C39" w:rsidP="003F0D0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5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45,077</w:t>
            </w:r>
          </w:p>
        </w:tc>
        <w:tc>
          <w:tcPr>
            <w:tcW w:w="126" w:type="pct"/>
          </w:tcPr>
          <w:p w14:paraId="6A51F94D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65D5F488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43,831</w:t>
            </w:r>
          </w:p>
        </w:tc>
      </w:tr>
      <w:tr w:rsidR="00B81C39" w:rsidRPr="0083414C" w14:paraId="51173A93" w14:textId="77777777" w:rsidTr="003F0D07">
        <w:trPr>
          <w:trHeight w:val="127"/>
        </w:trPr>
        <w:tc>
          <w:tcPr>
            <w:tcW w:w="2176" w:type="pct"/>
            <w:shd w:val="clear" w:color="auto" w:fill="FFFFFF"/>
          </w:tcPr>
          <w:p w14:paraId="60C263BB" w14:textId="77777777" w:rsidR="00B81C39" w:rsidRPr="0083414C" w:rsidRDefault="00B81C39" w:rsidP="003F0D0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1C78E2B0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49D4709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00BB20F4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25EBEDB6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670B1404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2F0BCBF0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729B7653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81C39" w:rsidRPr="006666FA" w14:paraId="6B1ED2B2" w14:textId="77777777" w:rsidTr="003F0D07">
        <w:trPr>
          <w:trHeight w:val="127"/>
        </w:trPr>
        <w:tc>
          <w:tcPr>
            <w:tcW w:w="2176" w:type="pct"/>
            <w:shd w:val="clear" w:color="auto" w:fill="FFFFFF"/>
          </w:tcPr>
          <w:p w14:paraId="032EECF4" w14:textId="77777777" w:rsidR="00B81C39" w:rsidRPr="0083414C" w:rsidRDefault="00B81C39" w:rsidP="003F0D0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รวมหนี้สินตามสัญญาเช่า</w:t>
            </w:r>
          </w:p>
        </w:tc>
        <w:tc>
          <w:tcPr>
            <w:tcW w:w="668" w:type="pct"/>
            <w:tcBorders>
              <w:bottom w:val="double" w:sz="4" w:space="0" w:color="auto"/>
            </w:tcBorders>
          </w:tcPr>
          <w:p w14:paraId="3A44EE0F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224,920</w:t>
            </w:r>
          </w:p>
        </w:tc>
        <w:tc>
          <w:tcPr>
            <w:tcW w:w="130" w:type="pct"/>
          </w:tcPr>
          <w:p w14:paraId="016D8FBF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633031C8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226,895</w:t>
            </w:r>
          </w:p>
        </w:tc>
        <w:tc>
          <w:tcPr>
            <w:tcW w:w="138" w:type="pct"/>
          </w:tcPr>
          <w:p w14:paraId="4AF2A39E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597BC129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56,204</w:t>
            </w:r>
          </w:p>
        </w:tc>
        <w:tc>
          <w:tcPr>
            <w:tcW w:w="126" w:type="pct"/>
          </w:tcPr>
          <w:p w14:paraId="7BAE16C9" w14:textId="77777777" w:rsidR="00B81C39" w:rsidRPr="0083414C" w:rsidRDefault="00B81C39" w:rsidP="003F0D0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  <w:shd w:val="clear" w:color="auto" w:fill="auto"/>
          </w:tcPr>
          <w:p w14:paraId="60AD1581" w14:textId="77777777" w:rsidR="00B81C39" w:rsidRPr="008B7A98" w:rsidRDefault="00B81C39" w:rsidP="003F0D0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53,241</w:t>
            </w:r>
          </w:p>
        </w:tc>
      </w:tr>
    </w:tbl>
    <w:p w14:paraId="1885F8E4" w14:textId="77777777" w:rsidR="00B81C39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6AA10FA" w14:textId="77777777" w:rsidR="00B81C39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55A31F8" w14:textId="77777777" w:rsidR="00B81C39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3BC732" w14:textId="77777777" w:rsidR="00B81C39" w:rsidRPr="00C61339" w:rsidRDefault="00B81C39" w:rsidP="00B81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759C04F" w14:textId="4AF0B91E" w:rsidR="00DB7E68" w:rsidRPr="00EE6646" w:rsidRDefault="009C11FA" w:rsidP="00DB7E6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9C11FA">
        <w:rPr>
          <w:rFonts w:asciiTheme="majorBidi" w:hAnsiTheme="majorBidi" w:cstheme="majorBidi"/>
          <w:sz w:val="30"/>
          <w:szCs w:val="30"/>
          <w:u w:val="none"/>
        </w:rPr>
        <w:lastRenderedPageBreak/>
        <w:t>4</w:t>
      </w:r>
      <w:r w:rsidR="00DB7E68" w:rsidRPr="00424DDB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="00EE6646" w:rsidRPr="00EE664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ลูกหนี้การค้าและลูกหนี้อื่น</w:t>
      </w:r>
    </w:p>
    <w:p w14:paraId="0FFAA3FF" w14:textId="43A6BD3C" w:rsidR="00EE6646" w:rsidRDefault="00EE6646" w:rsidP="006B2785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2"/>
        <w:gridCol w:w="806"/>
        <w:gridCol w:w="1170"/>
        <w:gridCol w:w="237"/>
        <w:gridCol w:w="1125"/>
        <w:gridCol w:w="241"/>
        <w:gridCol w:w="1109"/>
        <w:gridCol w:w="241"/>
        <w:gridCol w:w="1109"/>
      </w:tblGrid>
      <w:tr w:rsidR="00E80EAC" w:rsidRPr="00CA0A18" w14:paraId="7C8826E4" w14:textId="77777777" w:rsidTr="00CA0A18">
        <w:tc>
          <w:tcPr>
            <w:tcW w:w="1743" w:type="pct"/>
            <w:shd w:val="clear" w:color="auto" w:fill="auto"/>
          </w:tcPr>
          <w:p w14:paraId="6CC7A3FC" w14:textId="5107D2F5" w:rsidR="00E80EAC" w:rsidRPr="00F36B37" w:rsidRDefault="00E80EAC" w:rsidP="00C16EC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  <w:r w:rsidRPr="00F36B3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35" w:type="pct"/>
            <w:shd w:val="clear" w:color="auto" w:fill="auto"/>
          </w:tcPr>
          <w:p w14:paraId="66AE8579" w14:textId="77777777" w:rsidR="00E80EAC" w:rsidRPr="006666FA" w:rsidRDefault="00E80EAC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6" w:type="pct"/>
            <w:gridSpan w:val="3"/>
            <w:shd w:val="clear" w:color="auto" w:fill="auto"/>
          </w:tcPr>
          <w:p w14:paraId="41EAED43" w14:textId="73CEFC35" w:rsidR="00E80EAC" w:rsidRPr="00CA0A18" w:rsidRDefault="00E80EAC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6C9D00C6" w14:textId="77777777" w:rsidR="00E80EAC" w:rsidRPr="00CA0A18" w:rsidRDefault="00E80EAC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shd w:val="clear" w:color="auto" w:fill="auto"/>
          </w:tcPr>
          <w:p w14:paraId="5E33992C" w14:textId="77777777" w:rsidR="00E80EAC" w:rsidRPr="00CA0A18" w:rsidRDefault="00E80EAC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0EAC" w:rsidRPr="00CA0A18" w14:paraId="2E812707" w14:textId="77777777" w:rsidTr="00CA0A18">
        <w:tc>
          <w:tcPr>
            <w:tcW w:w="1743" w:type="pct"/>
            <w:shd w:val="clear" w:color="auto" w:fill="auto"/>
          </w:tcPr>
          <w:p w14:paraId="0E48E6FA" w14:textId="3434EBC7" w:rsidR="00E80EAC" w:rsidRPr="00CA0A18" w:rsidRDefault="00E80EAC" w:rsidP="00C16EC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5" w:type="pct"/>
            <w:shd w:val="clear" w:color="auto" w:fill="auto"/>
          </w:tcPr>
          <w:p w14:paraId="423370C8" w14:textId="77777777" w:rsidR="00E80EAC" w:rsidRPr="00CA0A18" w:rsidRDefault="00E80EAC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DD1B8E6" w14:textId="4F0C5049" w:rsidR="00E80EAC" w:rsidRPr="004F76C0" w:rsidRDefault="004F0BE4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76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D4FDF" w:rsidRPr="004F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  <w:shd w:val="clear" w:color="auto" w:fill="auto"/>
          </w:tcPr>
          <w:p w14:paraId="11AF0C40" w14:textId="77777777" w:rsidR="00E80EAC" w:rsidRPr="004F76C0" w:rsidRDefault="00E80EAC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375ABAD" w14:textId="1E60E6EF" w:rsidR="00E80EAC" w:rsidRPr="004F76C0" w:rsidRDefault="00E80EAC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76C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F76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F7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F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  <w:shd w:val="clear" w:color="auto" w:fill="auto"/>
          </w:tcPr>
          <w:p w14:paraId="5447B6B5" w14:textId="77777777" w:rsidR="00E80EAC" w:rsidRPr="004F76C0" w:rsidRDefault="00E80EAC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E3913B2" w14:textId="21D4FCD9" w:rsidR="00E80EAC" w:rsidRPr="004F76C0" w:rsidRDefault="004F0BE4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76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D4FDF" w:rsidRPr="004F76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  <w:shd w:val="clear" w:color="auto" w:fill="auto"/>
          </w:tcPr>
          <w:p w14:paraId="4EB57A9D" w14:textId="77777777" w:rsidR="00E80EAC" w:rsidRPr="00BD4FDF" w:rsidRDefault="00E80EAC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8" w:type="pct"/>
            <w:shd w:val="clear" w:color="auto" w:fill="auto"/>
          </w:tcPr>
          <w:p w14:paraId="232DC8E8" w14:textId="57F3440B" w:rsidR="00E80EAC" w:rsidRPr="00CA0A18" w:rsidRDefault="00E80EAC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CA0A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A0A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A0A1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80EAC" w:rsidRPr="00CA0A18" w14:paraId="4D8AC36C" w14:textId="77777777" w:rsidTr="00CA0A18">
        <w:tc>
          <w:tcPr>
            <w:tcW w:w="1743" w:type="pct"/>
            <w:shd w:val="clear" w:color="auto" w:fill="auto"/>
          </w:tcPr>
          <w:p w14:paraId="2BC2FA9B" w14:textId="77777777" w:rsidR="00E80EAC" w:rsidRPr="00CA0A18" w:rsidRDefault="00E80EAC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5" w:type="pct"/>
            <w:shd w:val="clear" w:color="auto" w:fill="auto"/>
          </w:tcPr>
          <w:p w14:paraId="5635731B" w14:textId="507DA32D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  <w:shd w:val="clear" w:color="auto" w:fill="auto"/>
          </w:tcPr>
          <w:p w14:paraId="7214D596" w14:textId="2D1BA15C" w:rsidR="00E80EAC" w:rsidRPr="004F76C0" w:rsidRDefault="008B7A98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76C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0EAC" w:rsidRPr="004F76C0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28" w:type="pct"/>
            <w:shd w:val="clear" w:color="auto" w:fill="auto"/>
          </w:tcPr>
          <w:p w14:paraId="2452CE0F" w14:textId="77777777" w:rsidR="00E80EAC" w:rsidRPr="004F76C0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17B7E4F3" w14:textId="55D26F8A" w:rsidR="00E80EAC" w:rsidRPr="004F76C0" w:rsidRDefault="008B7A98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76C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0EAC" w:rsidRPr="004F76C0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30" w:type="pct"/>
            <w:shd w:val="clear" w:color="auto" w:fill="auto"/>
          </w:tcPr>
          <w:p w14:paraId="04D70D68" w14:textId="77777777" w:rsidR="00E80EAC" w:rsidRPr="004F76C0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929FB10" w14:textId="00C9E64C" w:rsidR="00E80EAC" w:rsidRPr="004F76C0" w:rsidRDefault="008B7A98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76C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0EAC" w:rsidRPr="004F76C0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30" w:type="pct"/>
            <w:shd w:val="clear" w:color="auto" w:fill="auto"/>
          </w:tcPr>
          <w:p w14:paraId="6A917C10" w14:textId="77777777" w:rsidR="00E80EAC" w:rsidRPr="00BD4FDF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8" w:type="pct"/>
            <w:shd w:val="clear" w:color="auto" w:fill="auto"/>
          </w:tcPr>
          <w:p w14:paraId="6A515730" w14:textId="4AA59029" w:rsidR="00E80EAC" w:rsidRPr="00CA0A18" w:rsidRDefault="008B7A98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0EAC" w:rsidRPr="00CA0A1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E80EAC" w:rsidRPr="00CA0A18" w14:paraId="0F44D1DE" w14:textId="77777777" w:rsidTr="00CA0A18">
        <w:tc>
          <w:tcPr>
            <w:tcW w:w="1743" w:type="pct"/>
            <w:shd w:val="clear" w:color="auto" w:fill="auto"/>
          </w:tcPr>
          <w:p w14:paraId="5F77F128" w14:textId="77777777" w:rsidR="00E80EAC" w:rsidRPr="00CA0A18" w:rsidRDefault="00E80EAC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5" w:type="pct"/>
            <w:shd w:val="clear" w:color="auto" w:fill="auto"/>
          </w:tcPr>
          <w:p w14:paraId="650E2F02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2" w:type="pct"/>
            <w:gridSpan w:val="7"/>
            <w:shd w:val="clear" w:color="auto" w:fill="auto"/>
          </w:tcPr>
          <w:p w14:paraId="176B6D17" w14:textId="5B8DAC0C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0EAC" w:rsidRPr="00CA0A18" w14:paraId="47F9DB6F" w14:textId="77777777" w:rsidTr="00CA0A18">
        <w:tc>
          <w:tcPr>
            <w:tcW w:w="1743" w:type="pct"/>
            <w:shd w:val="clear" w:color="auto" w:fill="auto"/>
          </w:tcPr>
          <w:p w14:paraId="5E33E233" w14:textId="3ABEBBCC" w:rsidR="00E80EAC" w:rsidRPr="005A685C" w:rsidRDefault="00E80EAC" w:rsidP="00E80EAC">
            <w:pPr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A68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435" w:type="pct"/>
            <w:shd w:val="clear" w:color="auto" w:fill="auto"/>
          </w:tcPr>
          <w:p w14:paraId="4942C938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0779B358" w14:textId="6C2E5A15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2E1F143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0F17D52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1B616E6F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3D66248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52852259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58838107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0EAC" w:rsidRPr="00CA0A18" w14:paraId="3CFE7806" w14:textId="77777777" w:rsidTr="00CA0A18">
        <w:tc>
          <w:tcPr>
            <w:tcW w:w="1743" w:type="pct"/>
            <w:shd w:val="clear" w:color="auto" w:fill="auto"/>
          </w:tcPr>
          <w:p w14:paraId="1628CC1E" w14:textId="6024B3E6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435" w:type="pct"/>
            <w:shd w:val="clear" w:color="auto" w:fill="auto"/>
          </w:tcPr>
          <w:p w14:paraId="65F09B6E" w14:textId="2F99E2B2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362B5AAA" w14:textId="30A84D7F" w:rsidR="00E80EAC" w:rsidRPr="00CA0A18" w:rsidRDefault="003511F7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22,745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841F557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556DCC51" w14:textId="404F30A1" w:rsidR="00E80EAC" w:rsidRPr="00CA0A18" w:rsidRDefault="008B7A98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7DE4" w:rsidRPr="00CA0A18">
              <w:rPr>
                <w:rFonts w:asciiTheme="majorBidi" w:hAnsiTheme="majorBidi" w:cstheme="majorBidi"/>
                <w:sz w:val="30"/>
                <w:szCs w:val="30"/>
              </w:rPr>
              <w:t>9,7</w:t>
            </w:r>
            <w:r w:rsidRPr="00CA0A1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67DE4" w:rsidRPr="00CA0A1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704424BA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141E398" w14:textId="600A60BC" w:rsidR="00E80EAC" w:rsidRPr="00CA0A18" w:rsidRDefault="003511F7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27,969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7C4E09C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36E9A8D3" w14:textId="3CAE384F" w:rsidR="00E80EAC" w:rsidRPr="00CA0A1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3,43</w:t>
            </w:r>
            <w:r w:rsidR="008B7A98" w:rsidRPr="00CA0A1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E80EAC" w:rsidRPr="00CA0A18" w14:paraId="59B2A056" w14:textId="77777777" w:rsidTr="00CA0A18">
        <w:tc>
          <w:tcPr>
            <w:tcW w:w="1743" w:type="pct"/>
            <w:shd w:val="clear" w:color="auto" w:fill="auto"/>
          </w:tcPr>
          <w:p w14:paraId="57640EC2" w14:textId="387B08A8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บุคคลหรือกิจการอื่นๆ</w:t>
            </w:r>
          </w:p>
        </w:tc>
        <w:tc>
          <w:tcPr>
            <w:tcW w:w="435" w:type="pct"/>
            <w:shd w:val="clear" w:color="auto" w:fill="auto"/>
          </w:tcPr>
          <w:p w14:paraId="255929A4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349715B9" w14:textId="0D948A63" w:rsidR="00E80EAC" w:rsidRPr="00CA0A18" w:rsidRDefault="003511F7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910,964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3292D9B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DC74D26" w14:textId="7BEC4E7A" w:rsidR="00E80EAC" w:rsidRPr="00CA0A18" w:rsidRDefault="00567DE4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B7A98" w:rsidRPr="00CA0A1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A0A18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8B7A98" w:rsidRPr="00CA0A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A0A18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61E7B3B2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0E5AE7A" w14:textId="092DF49A" w:rsidR="00E80EAC" w:rsidRPr="00CA0A18" w:rsidRDefault="003511F7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66326A1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4CDE40D" w14:textId="1233D1BF" w:rsidR="00E80EAC" w:rsidRPr="00CA0A18" w:rsidRDefault="00567DE4" w:rsidP="0017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7DE4" w:rsidRPr="00CA0A18" w14:paraId="36F5825C" w14:textId="77777777" w:rsidTr="00CA0A18">
        <w:tc>
          <w:tcPr>
            <w:tcW w:w="1743" w:type="pct"/>
            <w:shd w:val="clear" w:color="auto" w:fill="auto"/>
          </w:tcPr>
          <w:p w14:paraId="34BDE660" w14:textId="77777777" w:rsidR="00E80EAC" w:rsidRPr="00CA0A18" w:rsidRDefault="00E80EAC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5" w:type="pct"/>
            <w:shd w:val="clear" w:color="auto" w:fill="auto"/>
          </w:tcPr>
          <w:p w14:paraId="3F91CDED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3BB043" w14:textId="711B6F5A" w:rsidR="00E80EAC" w:rsidRPr="00CA0A18" w:rsidRDefault="003511F7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933,709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0E5EDCE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7FE0CE3A" w14:textId="712E1979" w:rsidR="00E80EAC" w:rsidRPr="00CA0A18" w:rsidRDefault="00567DE4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935,894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6E547177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91DFBC" w14:textId="0965395E" w:rsidR="00E80EAC" w:rsidRPr="00CA0A18" w:rsidRDefault="003511F7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27,969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4F4112BA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0E7844D6" w14:textId="2CD66FE2" w:rsidR="00E80EAC" w:rsidRPr="00CA0A1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</w:t>
            </w:r>
            <w:r w:rsidR="008B7A98"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E80EAC" w:rsidRPr="00CA0A18" w14:paraId="721B3718" w14:textId="77777777" w:rsidTr="00CA0A18">
        <w:trPr>
          <w:trHeight w:val="197"/>
        </w:trPr>
        <w:tc>
          <w:tcPr>
            <w:tcW w:w="1743" w:type="pct"/>
            <w:shd w:val="clear" w:color="auto" w:fill="auto"/>
          </w:tcPr>
          <w:p w14:paraId="1B16265A" w14:textId="77777777" w:rsidR="00E80EAC" w:rsidRPr="00CA0A18" w:rsidRDefault="00E80EAC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0396DB3E" w14:textId="2F7D670E" w:rsidR="00E80EAC" w:rsidRPr="00CA0A18" w:rsidRDefault="00E80EAC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435" w:type="pct"/>
            <w:shd w:val="clear" w:color="auto" w:fill="auto"/>
          </w:tcPr>
          <w:p w14:paraId="2C7A2ECE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D658881" w14:textId="5795E4DF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4B32926E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</w:tcPr>
          <w:p w14:paraId="6E28706E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206E3070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3E44F18F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75F3CF9D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2570C3FB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0EAC" w:rsidRPr="00CA0A18" w14:paraId="3FDF8200" w14:textId="77777777" w:rsidTr="00CA0A18">
        <w:trPr>
          <w:trHeight w:val="197"/>
        </w:trPr>
        <w:tc>
          <w:tcPr>
            <w:tcW w:w="1743" w:type="pct"/>
            <w:shd w:val="clear" w:color="auto" w:fill="auto"/>
          </w:tcPr>
          <w:p w14:paraId="1383233B" w14:textId="2357A8E6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435" w:type="pct"/>
            <w:shd w:val="clear" w:color="auto" w:fill="auto"/>
          </w:tcPr>
          <w:p w14:paraId="28EB552B" w14:textId="677A6BBC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  <w:shd w:val="clear" w:color="auto" w:fill="auto"/>
          </w:tcPr>
          <w:p w14:paraId="672F1814" w14:textId="27E091F0" w:rsidR="00E80EAC" w:rsidRPr="00CA0A18" w:rsidRDefault="003511F7" w:rsidP="006B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(173)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4BB9FB8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7CEB1142" w14:textId="1CF72A2F" w:rsidR="00E80EAC" w:rsidRPr="00CA0A1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610212C0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79640AB" w14:textId="6FCAE6E8" w:rsidR="00E80EAC" w:rsidRPr="00CA0A18" w:rsidRDefault="003511F7" w:rsidP="0035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(211)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4A3BAFB2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ED015C1" w14:textId="0F18BBF6" w:rsidR="00E80EAC" w:rsidRPr="00CA0A18" w:rsidRDefault="00567DE4" w:rsidP="0017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0EAC" w:rsidRPr="00CA0A18" w14:paraId="59A5C0C6" w14:textId="77777777" w:rsidTr="00CA0A18">
        <w:trPr>
          <w:trHeight w:val="197"/>
        </w:trPr>
        <w:tc>
          <w:tcPr>
            <w:tcW w:w="1743" w:type="pct"/>
            <w:shd w:val="clear" w:color="auto" w:fill="auto"/>
          </w:tcPr>
          <w:p w14:paraId="5C0CA19D" w14:textId="74F73E5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บุคคลหรือกิจการอื่นๆ</w:t>
            </w:r>
          </w:p>
        </w:tc>
        <w:tc>
          <w:tcPr>
            <w:tcW w:w="435" w:type="pct"/>
            <w:shd w:val="clear" w:color="auto" w:fill="auto"/>
          </w:tcPr>
          <w:p w14:paraId="6BA0E5F7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6A31E15" w14:textId="6CCA97DB" w:rsidR="00E80EAC" w:rsidRPr="00CA0A18" w:rsidRDefault="003511F7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(10,196)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AC5CE18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6180269D" w14:textId="44EB4D12" w:rsidR="00E80EAC" w:rsidRPr="00CA0A1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7A98" w:rsidRPr="00CA0A1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CA0A18">
              <w:rPr>
                <w:rFonts w:asciiTheme="majorBidi" w:hAnsiTheme="majorBidi" w:cstheme="majorBidi"/>
                <w:sz w:val="30"/>
                <w:szCs w:val="30"/>
              </w:rPr>
              <w:t>,793)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0C564236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6436B7AE" w14:textId="111F2DD6" w:rsidR="00E80EAC" w:rsidRPr="00CA0A18" w:rsidRDefault="003511F7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231728B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5E03FA4A" w14:textId="42EF92A6" w:rsidR="00E80EAC" w:rsidRPr="00CA0A18" w:rsidRDefault="00567DE4" w:rsidP="0017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5A84" w:rsidRPr="00CA0A18" w14:paraId="73CE9421" w14:textId="77777777" w:rsidTr="00CA0A18">
        <w:tc>
          <w:tcPr>
            <w:tcW w:w="1743" w:type="pct"/>
            <w:shd w:val="clear" w:color="auto" w:fill="auto"/>
          </w:tcPr>
          <w:p w14:paraId="191D756E" w14:textId="76459684" w:rsidR="00995A84" w:rsidRPr="00CA0A18" w:rsidRDefault="00995A84" w:rsidP="00995A84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35" w:type="pct"/>
            <w:shd w:val="clear" w:color="auto" w:fill="auto"/>
          </w:tcPr>
          <w:p w14:paraId="69483400" w14:textId="77777777" w:rsidR="00995A84" w:rsidRPr="00CA0A18" w:rsidRDefault="00995A84" w:rsidP="00995A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EAB0B" w14:textId="0648B69E" w:rsidR="00995A84" w:rsidRPr="00CA0A18" w:rsidRDefault="003511F7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923,340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B6493AD" w14:textId="77777777" w:rsidR="00995A84" w:rsidRPr="00CA0A1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1FCAF" w14:textId="26652119" w:rsidR="00995A84" w:rsidRPr="00CA0A1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8B7A98"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8B7A98"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11C79F31" w14:textId="77777777" w:rsidR="00995A84" w:rsidRPr="00CA0A1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2D792" w14:textId="236D49A4" w:rsidR="00995A84" w:rsidRPr="00CA0A18" w:rsidRDefault="003511F7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27,758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6384BB6D" w14:textId="77777777" w:rsidR="00995A84" w:rsidRPr="00CA0A1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7380F" w14:textId="17AFBAAE" w:rsidR="00995A84" w:rsidRPr="00CA0A1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</w:t>
            </w:r>
            <w:r w:rsidR="008B7A98"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567DE4" w:rsidRPr="00CA0A18" w14:paraId="2C0E4333" w14:textId="77777777" w:rsidTr="00CA0A18">
        <w:tc>
          <w:tcPr>
            <w:tcW w:w="1743" w:type="pct"/>
            <w:shd w:val="clear" w:color="auto" w:fill="auto"/>
          </w:tcPr>
          <w:p w14:paraId="13210ECF" w14:textId="77777777" w:rsidR="00E80EAC" w:rsidRPr="00CA0A18" w:rsidRDefault="00E80EAC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5" w:type="pct"/>
            <w:shd w:val="clear" w:color="auto" w:fill="auto"/>
          </w:tcPr>
          <w:p w14:paraId="48C11EB3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7641CFF2" w14:textId="48964AD1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5D37252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2BD593EC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3B98A04C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694A5C19" w14:textId="77777777" w:rsidR="00E80EAC" w:rsidRPr="00CA0A18" w:rsidRDefault="00E80EAC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64BC18C6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1F0F6123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0EAC" w:rsidRPr="00CA0A18" w14:paraId="26007127" w14:textId="77777777" w:rsidTr="00CA0A18">
        <w:tc>
          <w:tcPr>
            <w:tcW w:w="1743" w:type="pct"/>
            <w:shd w:val="clear" w:color="auto" w:fill="auto"/>
          </w:tcPr>
          <w:p w14:paraId="5C707AB3" w14:textId="6FB33B59" w:rsidR="00E80EAC" w:rsidRPr="005A685C" w:rsidRDefault="00E80EAC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A68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A68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435" w:type="pct"/>
            <w:shd w:val="clear" w:color="auto" w:fill="auto"/>
          </w:tcPr>
          <w:p w14:paraId="62201C76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4F0C93E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2464F1FE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</w:tcPr>
          <w:p w14:paraId="4FA46607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70EB02B1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02D32C94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7A61C902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1469481E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7DE4" w:rsidRPr="00CA0A18" w14:paraId="1BE7640A" w14:textId="77777777" w:rsidTr="00CA0A18">
        <w:tc>
          <w:tcPr>
            <w:tcW w:w="1743" w:type="pct"/>
            <w:shd w:val="clear" w:color="auto" w:fill="auto"/>
          </w:tcPr>
          <w:p w14:paraId="422C6777" w14:textId="783C6DE2" w:rsidR="00E80EAC" w:rsidRPr="00CA0A18" w:rsidRDefault="00E80EAC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บุคคลหรือกิจการที่เกี่ยวข้องกัน</w:t>
            </w:r>
          </w:p>
        </w:tc>
        <w:tc>
          <w:tcPr>
            <w:tcW w:w="435" w:type="pct"/>
            <w:shd w:val="clear" w:color="auto" w:fill="auto"/>
          </w:tcPr>
          <w:p w14:paraId="06F88943" w14:textId="0914D1DA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  <w:shd w:val="clear" w:color="auto" w:fill="auto"/>
          </w:tcPr>
          <w:p w14:paraId="3C8A1859" w14:textId="60070702" w:rsidR="00E80EAC" w:rsidRPr="00CA0A18" w:rsidRDefault="001269B9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 w:rsidR="003C2D45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AE66F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  <w:shd w:val="clear" w:color="auto" w:fill="auto"/>
          </w:tcPr>
          <w:p w14:paraId="18D4D930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389CCB86" w14:textId="2FD40C5C" w:rsidR="00E80EAC" w:rsidRPr="00CA0A18" w:rsidRDefault="008B7A98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67DE4" w:rsidRPr="00CA0A18">
              <w:rPr>
                <w:rFonts w:asciiTheme="majorBidi" w:hAnsiTheme="majorBidi" w:cstheme="majorBidi"/>
                <w:sz w:val="30"/>
                <w:szCs w:val="30"/>
              </w:rPr>
              <w:t>3,644</w:t>
            </w:r>
          </w:p>
        </w:tc>
        <w:tc>
          <w:tcPr>
            <w:tcW w:w="130" w:type="pct"/>
            <w:shd w:val="clear" w:color="auto" w:fill="auto"/>
          </w:tcPr>
          <w:p w14:paraId="72389949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05D7BE9" w14:textId="5A354DA4" w:rsidR="00E80EAC" w:rsidRPr="00CA0A18" w:rsidRDefault="001269B9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46,533</w:t>
            </w:r>
          </w:p>
        </w:tc>
        <w:tc>
          <w:tcPr>
            <w:tcW w:w="130" w:type="pct"/>
            <w:shd w:val="clear" w:color="auto" w:fill="auto"/>
          </w:tcPr>
          <w:p w14:paraId="1D674CD3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EFAF074" w14:textId="06175429" w:rsidR="00E80EAC" w:rsidRPr="00CA0A1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8,67</w:t>
            </w:r>
            <w:r w:rsidR="008B7A98" w:rsidRPr="00CA0A1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67DE4" w:rsidRPr="00CA0A18" w14:paraId="60416BD7" w14:textId="77777777" w:rsidTr="00CA0A18">
        <w:tc>
          <w:tcPr>
            <w:tcW w:w="1743" w:type="pct"/>
            <w:shd w:val="clear" w:color="auto" w:fill="auto"/>
          </w:tcPr>
          <w:p w14:paraId="16F59B91" w14:textId="7966F96D" w:rsidR="00E80EAC" w:rsidRPr="00CA0A18" w:rsidRDefault="00E80EAC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บุคคลหรือกิจการอื่นๆ</w:t>
            </w:r>
          </w:p>
        </w:tc>
        <w:tc>
          <w:tcPr>
            <w:tcW w:w="435" w:type="pct"/>
            <w:shd w:val="clear" w:color="auto" w:fill="auto"/>
          </w:tcPr>
          <w:p w14:paraId="7D8F1712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DCB89" w14:textId="1EF12F58" w:rsidR="00E80EAC" w:rsidRPr="00CA0A18" w:rsidRDefault="00A61573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561,0</w:t>
            </w:r>
            <w:r w:rsidR="00AE66F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</w:p>
        </w:tc>
        <w:tc>
          <w:tcPr>
            <w:tcW w:w="128" w:type="pct"/>
            <w:shd w:val="clear" w:color="auto" w:fill="auto"/>
          </w:tcPr>
          <w:p w14:paraId="14563A03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AFC4680" w14:textId="595CC2A9" w:rsidR="00E80EAC" w:rsidRPr="00CA0A1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61573">
              <w:rPr>
                <w:rFonts w:asciiTheme="majorBidi" w:hAnsiTheme="majorBidi" w:cstheme="majorBidi"/>
                <w:sz w:val="30"/>
                <w:szCs w:val="30"/>
              </w:rPr>
              <w:t>07,403</w:t>
            </w:r>
          </w:p>
        </w:tc>
        <w:tc>
          <w:tcPr>
            <w:tcW w:w="130" w:type="pct"/>
            <w:shd w:val="clear" w:color="auto" w:fill="auto"/>
          </w:tcPr>
          <w:p w14:paraId="4B298C4B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7F363" w14:textId="19E7ECD8" w:rsidR="00E80EAC" w:rsidRPr="00CA0A18" w:rsidRDefault="001269B9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5,345</w:t>
            </w:r>
          </w:p>
        </w:tc>
        <w:tc>
          <w:tcPr>
            <w:tcW w:w="130" w:type="pct"/>
            <w:shd w:val="clear" w:color="auto" w:fill="auto"/>
          </w:tcPr>
          <w:p w14:paraId="2A40E426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67D4EB6" w14:textId="462760B4" w:rsidR="00E80EAC" w:rsidRPr="00CA0A18" w:rsidRDefault="008B7A98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7DE4" w:rsidRPr="00CA0A18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 w:rsidRPr="00CA0A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7DE4" w:rsidRPr="00CA0A1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67DE4" w:rsidRPr="00CA0A18" w14:paraId="397C9120" w14:textId="77777777" w:rsidTr="00CA0A18">
        <w:tc>
          <w:tcPr>
            <w:tcW w:w="1743" w:type="pct"/>
            <w:shd w:val="clear" w:color="auto" w:fill="auto"/>
          </w:tcPr>
          <w:p w14:paraId="48D2FB22" w14:textId="76D65073" w:rsidR="00E80EAC" w:rsidRPr="00CA0A18" w:rsidRDefault="00E80EAC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5" w:type="pct"/>
            <w:shd w:val="clear" w:color="auto" w:fill="auto"/>
          </w:tcPr>
          <w:p w14:paraId="277A59BD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F933FF" w14:textId="44E404DB" w:rsidR="00E80EAC" w:rsidRPr="00CA0A18" w:rsidRDefault="00AE66F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582,705</w:t>
            </w:r>
          </w:p>
        </w:tc>
        <w:tc>
          <w:tcPr>
            <w:tcW w:w="128" w:type="pct"/>
            <w:shd w:val="clear" w:color="auto" w:fill="auto"/>
          </w:tcPr>
          <w:p w14:paraId="534CA603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3E899BE7" w14:textId="530594E1" w:rsidR="00E80EAC" w:rsidRPr="00CA0A18" w:rsidRDefault="00A61573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721,047</w:t>
            </w:r>
          </w:p>
        </w:tc>
        <w:tc>
          <w:tcPr>
            <w:tcW w:w="130" w:type="pct"/>
            <w:shd w:val="clear" w:color="auto" w:fill="auto"/>
          </w:tcPr>
          <w:p w14:paraId="402ECC74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664851" w14:textId="0B2F0A99" w:rsidR="00E80EAC" w:rsidRPr="00CA0A18" w:rsidRDefault="001269B9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51,878</w:t>
            </w:r>
          </w:p>
        </w:tc>
        <w:tc>
          <w:tcPr>
            <w:tcW w:w="130" w:type="pct"/>
            <w:shd w:val="clear" w:color="auto" w:fill="auto"/>
          </w:tcPr>
          <w:p w14:paraId="14F144E3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06EC7CCE" w14:textId="5D40643D" w:rsidR="00E80EAC" w:rsidRPr="00CA0A18" w:rsidRDefault="008B7A98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567DE4"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,998</w:t>
            </w:r>
          </w:p>
        </w:tc>
      </w:tr>
      <w:tr w:rsidR="00567DE4" w:rsidRPr="00CA0A18" w14:paraId="6B622E17" w14:textId="77777777" w:rsidTr="00CA0A18">
        <w:tc>
          <w:tcPr>
            <w:tcW w:w="1743" w:type="pct"/>
            <w:shd w:val="clear" w:color="auto" w:fill="auto"/>
          </w:tcPr>
          <w:p w14:paraId="4313D696" w14:textId="77777777" w:rsidR="00E26BAF" w:rsidRPr="00CA0A18" w:rsidRDefault="00E26BAF" w:rsidP="00E26BA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AD84B7E" w14:textId="6B1C0F7B" w:rsidR="00E80EAC" w:rsidRPr="00CA0A18" w:rsidRDefault="00E26BAF" w:rsidP="00E26BAF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435" w:type="pct"/>
            <w:shd w:val="clear" w:color="auto" w:fill="auto"/>
          </w:tcPr>
          <w:p w14:paraId="4DC3EFCB" w14:textId="77777777" w:rsidR="00E80EAC" w:rsidRPr="00CA0A1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right w:val="nil"/>
            </w:tcBorders>
            <w:shd w:val="clear" w:color="auto" w:fill="auto"/>
          </w:tcPr>
          <w:p w14:paraId="56D51CEE" w14:textId="1BD176B6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8" w:type="pct"/>
            <w:shd w:val="clear" w:color="auto" w:fill="auto"/>
          </w:tcPr>
          <w:p w14:paraId="48C3AF8D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07" w:type="pct"/>
            <w:shd w:val="clear" w:color="auto" w:fill="auto"/>
          </w:tcPr>
          <w:p w14:paraId="16328CF1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2C55AF6D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shd w:val="clear" w:color="auto" w:fill="auto"/>
          </w:tcPr>
          <w:p w14:paraId="6E37B313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69DDCEDE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7D561B4C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6BAF" w:rsidRPr="00CA0A18" w14:paraId="5CAF7471" w14:textId="77777777" w:rsidTr="00CA0A18">
        <w:tc>
          <w:tcPr>
            <w:tcW w:w="1743" w:type="pct"/>
            <w:shd w:val="clear" w:color="auto" w:fill="auto"/>
          </w:tcPr>
          <w:p w14:paraId="7B12F543" w14:textId="33A368EE" w:rsidR="00E26BAF" w:rsidRPr="00CA0A1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บุคคลหรือกิจการที่เกี่ยวข้องกัน</w:t>
            </w:r>
          </w:p>
        </w:tc>
        <w:tc>
          <w:tcPr>
            <w:tcW w:w="435" w:type="pct"/>
            <w:shd w:val="clear" w:color="auto" w:fill="auto"/>
          </w:tcPr>
          <w:p w14:paraId="2157F6F0" w14:textId="70BA5D3F" w:rsidR="00E26BAF" w:rsidRPr="00CA0A18" w:rsidRDefault="007848C2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  <w:tcBorders>
              <w:left w:val="nil"/>
              <w:right w:val="nil"/>
            </w:tcBorders>
            <w:shd w:val="clear" w:color="auto" w:fill="auto"/>
          </w:tcPr>
          <w:p w14:paraId="46A928BC" w14:textId="461722AA" w:rsidR="00E26BAF" w:rsidRPr="00CA0A18" w:rsidRDefault="001269B9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(356)</w:t>
            </w:r>
          </w:p>
        </w:tc>
        <w:tc>
          <w:tcPr>
            <w:tcW w:w="128" w:type="pct"/>
            <w:shd w:val="clear" w:color="auto" w:fill="auto"/>
          </w:tcPr>
          <w:p w14:paraId="628C7C14" w14:textId="77777777" w:rsidR="00E26BAF" w:rsidRPr="00CA0A18" w:rsidRDefault="00E26BAF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280E58E" w14:textId="1EA57059" w:rsidR="00E26BAF" w:rsidRPr="00CA0A1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(33</w:t>
            </w:r>
            <w:r w:rsidR="008B7A98" w:rsidRPr="00CA0A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A0A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65F34DB4" w14:textId="77777777" w:rsidR="00E26BAF" w:rsidRPr="00CA0A18" w:rsidRDefault="00E26BAF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shd w:val="clear" w:color="auto" w:fill="auto"/>
          </w:tcPr>
          <w:p w14:paraId="41F8D96B" w14:textId="12B8D146" w:rsidR="00E26BAF" w:rsidRPr="00CA0A18" w:rsidRDefault="001269B9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(4,400)</w:t>
            </w:r>
          </w:p>
        </w:tc>
        <w:tc>
          <w:tcPr>
            <w:tcW w:w="130" w:type="pct"/>
            <w:shd w:val="clear" w:color="auto" w:fill="auto"/>
          </w:tcPr>
          <w:p w14:paraId="02B9AE59" w14:textId="77777777" w:rsidR="00E26BAF" w:rsidRPr="00CA0A18" w:rsidRDefault="00E26BAF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86242F5" w14:textId="2F489BCE" w:rsidR="00E26BAF" w:rsidRPr="00CA0A18" w:rsidRDefault="00567DE4" w:rsidP="0017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6BAF" w:rsidRPr="00CA0A18" w14:paraId="4E665BB4" w14:textId="77777777" w:rsidTr="00CA0A18">
        <w:tc>
          <w:tcPr>
            <w:tcW w:w="1743" w:type="pct"/>
            <w:shd w:val="clear" w:color="auto" w:fill="auto"/>
          </w:tcPr>
          <w:p w14:paraId="009D7734" w14:textId="5E5FDCB5" w:rsidR="00E26BAF" w:rsidRPr="00CA0A1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บุคคลหรือกิจการอื่นๆ</w:t>
            </w:r>
          </w:p>
        </w:tc>
        <w:tc>
          <w:tcPr>
            <w:tcW w:w="435" w:type="pct"/>
            <w:shd w:val="clear" w:color="auto" w:fill="auto"/>
          </w:tcPr>
          <w:p w14:paraId="33F2A49D" w14:textId="77777777" w:rsidR="00E26BAF" w:rsidRPr="00CA0A18" w:rsidRDefault="00E26BAF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1E0A4" w14:textId="076E3AA4" w:rsidR="00E26BAF" w:rsidRPr="00CA0A18" w:rsidRDefault="001269B9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(6,254)</w:t>
            </w:r>
          </w:p>
        </w:tc>
        <w:tc>
          <w:tcPr>
            <w:tcW w:w="128" w:type="pct"/>
            <w:shd w:val="clear" w:color="auto" w:fill="auto"/>
          </w:tcPr>
          <w:p w14:paraId="2333F578" w14:textId="77777777" w:rsidR="00E26BAF" w:rsidRPr="00CA0A18" w:rsidRDefault="00E26BAF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1B5CBE75" w14:textId="054C9DC8" w:rsidR="00E26BAF" w:rsidRPr="00CA0A1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7A98" w:rsidRPr="00CA0A1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A0A18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8B7A98" w:rsidRPr="00CA0A1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CA0A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50035B61" w14:textId="77777777" w:rsidR="00E26BAF" w:rsidRPr="00CA0A18" w:rsidRDefault="00E26BAF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58004" w14:textId="57413642" w:rsidR="00E26BAF" w:rsidRPr="00CA0A18" w:rsidRDefault="001269B9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89CE2E2" w14:textId="77777777" w:rsidR="00E26BAF" w:rsidRPr="00CA0A18" w:rsidRDefault="00E26BAF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75B8D23D" w14:textId="0F8DFC10" w:rsidR="00E26BAF" w:rsidRPr="00CA0A18" w:rsidRDefault="00567DE4" w:rsidP="0017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7CBD" w:rsidRPr="00CA0A18" w14:paraId="721F3052" w14:textId="77777777" w:rsidTr="00CA0A18">
        <w:tc>
          <w:tcPr>
            <w:tcW w:w="1743" w:type="pct"/>
            <w:shd w:val="clear" w:color="auto" w:fill="auto"/>
          </w:tcPr>
          <w:p w14:paraId="308F0F62" w14:textId="5D28B582" w:rsidR="00E80EAC" w:rsidRPr="00CA0A18" w:rsidRDefault="00E26BAF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5" w:type="pct"/>
            <w:shd w:val="clear" w:color="auto" w:fill="auto"/>
          </w:tcPr>
          <w:p w14:paraId="7003A5E6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DF325" w14:textId="29A379AA" w:rsidR="00E80EAC" w:rsidRPr="00CA0A18" w:rsidRDefault="00A61573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576,09</w:t>
            </w:r>
            <w:r w:rsidR="00AE66F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28" w:type="pct"/>
            <w:shd w:val="clear" w:color="auto" w:fill="auto"/>
          </w:tcPr>
          <w:p w14:paraId="7875DCC2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2E44D" w14:textId="5E2D861A" w:rsidR="00E80EAC" w:rsidRPr="00CA0A1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A615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08,205</w:t>
            </w:r>
          </w:p>
        </w:tc>
        <w:tc>
          <w:tcPr>
            <w:tcW w:w="130" w:type="pct"/>
            <w:shd w:val="clear" w:color="auto" w:fill="auto"/>
          </w:tcPr>
          <w:p w14:paraId="701D587A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83FD9" w14:textId="4AF40681" w:rsidR="00E80EAC" w:rsidRPr="00CA0A18" w:rsidRDefault="001269B9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47,478</w:t>
            </w:r>
          </w:p>
        </w:tc>
        <w:tc>
          <w:tcPr>
            <w:tcW w:w="130" w:type="pct"/>
            <w:shd w:val="clear" w:color="auto" w:fill="auto"/>
          </w:tcPr>
          <w:p w14:paraId="731647AA" w14:textId="77777777" w:rsidR="00E80EAC" w:rsidRPr="00CA0A1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82AD0" w14:textId="064933B3" w:rsidR="00E80EAC" w:rsidRPr="00CA0A18" w:rsidRDefault="008B7A98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567DE4"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,998</w:t>
            </w:r>
          </w:p>
        </w:tc>
      </w:tr>
      <w:tr w:rsidR="00E26BAF" w:rsidRPr="00F36B37" w14:paraId="73A483C7" w14:textId="77777777" w:rsidTr="00CA0A18">
        <w:tc>
          <w:tcPr>
            <w:tcW w:w="1743" w:type="pct"/>
            <w:shd w:val="clear" w:color="auto" w:fill="auto"/>
          </w:tcPr>
          <w:p w14:paraId="7FEE0E52" w14:textId="037F9871" w:rsidR="00E26BAF" w:rsidRPr="00CA0A18" w:rsidRDefault="00E26BAF" w:rsidP="00E26BA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CA0A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435" w:type="pct"/>
            <w:shd w:val="clear" w:color="auto" w:fill="auto"/>
          </w:tcPr>
          <w:p w14:paraId="6AA84C6F" w14:textId="77777777" w:rsidR="00E26BAF" w:rsidRPr="00CA0A1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8926D9" w14:textId="362FE14A" w:rsidR="00E26BAF" w:rsidRPr="00CA0A18" w:rsidRDefault="001269B9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</w:t>
            </w:r>
            <w:r w:rsidR="00A6157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499,435</w:t>
            </w:r>
          </w:p>
        </w:tc>
        <w:tc>
          <w:tcPr>
            <w:tcW w:w="128" w:type="pct"/>
            <w:shd w:val="clear" w:color="auto" w:fill="auto"/>
          </w:tcPr>
          <w:p w14:paraId="09A43B96" w14:textId="77777777" w:rsidR="00E26BAF" w:rsidRPr="00CA0A1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E9A6B" w14:textId="7F087EF7" w:rsidR="00E26BAF" w:rsidRPr="00CA0A18" w:rsidRDefault="008B7A98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567DE4" w:rsidRPr="00CA0A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="00A6157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632,239</w:t>
            </w:r>
          </w:p>
        </w:tc>
        <w:tc>
          <w:tcPr>
            <w:tcW w:w="130" w:type="pct"/>
            <w:shd w:val="clear" w:color="auto" w:fill="auto"/>
          </w:tcPr>
          <w:p w14:paraId="05C6EC2B" w14:textId="77777777" w:rsidR="00E26BAF" w:rsidRPr="00CA0A1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5ED350" w14:textId="4B5BEB52" w:rsidR="00E26BAF" w:rsidRPr="00CA0A18" w:rsidRDefault="001269B9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75,236</w:t>
            </w:r>
          </w:p>
        </w:tc>
        <w:tc>
          <w:tcPr>
            <w:tcW w:w="130" w:type="pct"/>
            <w:shd w:val="clear" w:color="auto" w:fill="auto"/>
          </w:tcPr>
          <w:p w14:paraId="3FDD658D" w14:textId="77777777" w:rsidR="00E26BAF" w:rsidRPr="00CA0A1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DA29F" w14:textId="023A9BE5" w:rsidR="00E26BAF" w:rsidRPr="00B30E1D" w:rsidRDefault="008B7A98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67DE4"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</w:t>
            </w:r>
            <w:r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67DE4" w:rsidRPr="00CA0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6EB69038" w14:textId="4FDA71B7" w:rsidR="00B44A8E" w:rsidRDefault="00B44A8E" w:rsidP="00EE6646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A4946BC" w14:textId="382B5830" w:rsidR="00C61339" w:rsidRDefault="00C61339" w:rsidP="00EE664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71E3049F" w14:textId="2D354A23" w:rsidR="00C61339" w:rsidRDefault="00C61339" w:rsidP="00EE664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7069FCA6" w14:textId="2D0E67A3" w:rsidR="00C61339" w:rsidRDefault="00C61339" w:rsidP="00EE664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1CAAB175" w14:textId="5B6695CB" w:rsidR="00C61339" w:rsidRDefault="00C61339" w:rsidP="00EE664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6488E24E" w14:textId="77777777" w:rsidR="00E26BAF" w:rsidRPr="006666FA" w:rsidRDefault="00E26BAF" w:rsidP="00E26BAF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0F950FB9" w14:textId="6236A941" w:rsidR="00E26BAF" w:rsidRDefault="00E26BAF" w:rsidP="00EE6646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2"/>
        <w:gridCol w:w="803"/>
        <w:gridCol w:w="1170"/>
        <w:gridCol w:w="237"/>
        <w:gridCol w:w="1127"/>
        <w:gridCol w:w="241"/>
        <w:gridCol w:w="1112"/>
        <w:gridCol w:w="241"/>
        <w:gridCol w:w="1107"/>
      </w:tblGrid>
      <w:tr w:rsidR="00567DE4" w:rsidRPr="00F36B37" w14:paraId="119A94F5" w14:textId="77777777" w:rsidTr="00995A84">
        <w:tc>
          <w:tcPr>
            <w:tcW w:w="1743" w:type="pct"/>
          </w:tcPr>
          <w:p w14:paraId="5E246084" w14:textId="77777777" w:rsidR="00E26BAF" w:rsidRPr="00F36B37" w:rsidRDefault="00E26BAF" w:rsidP="00C16EC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  <w:r w:rsidRPr="00F36B37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33" w:type="pct"/>
          </w:tcPr>
          <w:p w14:paraId="3497817E" w14:textId="77777777" w:rsidR="00E26BAF" w:rsidRPr="006666FA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7" w:type="pct"/>
            <w:gridSpan w:val="3"/>
          </w:tcPr>
          <w:p w14:paraId="334F9AF0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0FF7ACB3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2BA91BC1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6BAF" w:rsidRPr="00F36B37" w14:paraId="785DABD6" w14:textId="77777777" w:rsidTr="00567DE4">
        <w:tc>
          <w:tcPr>
            <w:tcW w:w="1743" w:type="pct"/>
          </w:tcPr>
          <w:p w14:paraId="7251264F" w14:textId="77777777" w:rsidR="00E26BAF" w:rsidRPr="00F36B37" w:rsidRDefault="00E26BAF" w:rsidP="00C16EC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2E37A474" w14:textId="77777777" w:rsidR="00E26BAF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7ACC471" w14:textId="0AD4595A" w:rsidR="00E26BAF" w:rsidRPr="00F36B37" w:rsidRDefault="004F0BE4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08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D4FD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14:paraId="29F8F5C6" w14:textId="77777777" w:rsidR="00E26BAF" w:rsidRPr="00F36B37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EF974C9" w14:textId="3697C901" w:rsidR="00E26BAF" w:rsidRPr="00F36B37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53022447" w14:textId="77777777" w:rsidR="00E26BAF" w:rsidRPr="00F36B37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43688CB" w14:textId="01BE43A0" w:rsidR="00E26BAF" w:rsidRPr="00F36B37" w:rsidRDefault="004F0BE4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08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D4FD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0B2A94CA" w14:textId="77777777" w:rsidR="00E26BAF" w:rsidRPr="00F36B37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B9AAFF8" w14:textId="625F2DC3" w:rsidR="00E26BAF" w:rsidRPr="00F36B37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26BAF" w:rsidRPr="00F36B37" w14:paraId="213D8F54" w14:textId="77777777" w:rsidTr="00567DE4">
        <w:tc>
          <w:tcPr>
            <w:tcW w:w="1743" w:type="pct"/>
          </w:tcPr>
          <w:p w14:paraId="3C961C91" w14:textId="77777777" w:rsidR="00E26BAF" w:rsidRPr="00F36B37" w:rsidRDefault="00E26BAF" w:rsidP="00C16EC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65D2A8D6" w14:textId="77777777" w:rsidR="00E26BAF" w:rsidRPr="00B30E1D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5DA4027E" w14:textId="1FF7DC47" w:rsidR="00E26BAF" w:rsidRPr="00F36B37" w:rsidRDefault="008B7A98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26BAF"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26BA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78007310" w14:textId="77777777" w:rsidR="00E26BAF" w:rsidRPr="00F36B37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44B1E1B" w14:textId="2525E86F" w:rsidR="00E26BAF" w:rsidRPr="00F36B37" w:rsidRDefault="008B7A98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26BAF"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26BA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10CEBDDD" w14:textId="77777777" w:rsidR="00E26BAF" w:rsidRPr="00F36B37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65688C5" w14:textId="10E53E69" w:rsidR="00E26BAF" w:rsidRPr="00F36B37" w:rsidRDefault="008B7A98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26BAF"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26BA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20C9E454" w14:textId="77777777" w:rsidR="00E26BAF" w:rsidRPr="00F36B37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C494088" w14:textId="72EA3898" w:rsidR="00E26BAF" w:rsidRPr="00F36B37" w:rsidRDefault="008B7A98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26BAF"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26BA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26BAF" w:rsidRPr="00F36B37" w14:paraId="632A0D4C" w14:textId="77777777" w:rsidTr="00567DE4">
        <w:tc>
          <w:tcPr>
            <w:tcW w:w="1743" w:type="pct"/>
          </w:tcPr>
          <w:p w14:paraId="51B04EF9" w14:textId="77777777" w:rsidR="00E26BAF" w:rsidRPr="00F36B37" w:rsidRDefault="00E26BAF" w:rsidP="00C16EC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73D28EE7" w14:textId="77777777" w:rsidR="00E26BAF" w:rsidRPr="00933281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4" w:type="pct"/>
            <w:gridSpan w:val="7"/>
          </w:tcPr>
          <w:p w14:paraId="6FC13C0F" w14:textId="77777777" w:rsidR="00E26BAF" w:rsidRPr="00C61339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13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BAF" w:rsidRPr="00F36B37" w14:paraId="43D46230" w14:textId="77777777" w:rsidTr="00567DE4">
        <w:tc>
          <w:tcPr>
            <w:tcW w:w="1743" w:type="pct"/>
          </w:tcPr>
          <w:p w14:paraId="5F4D1491" w14:textId="041308FB" w:rsidR="00E26BAF" w:rsidRPr="00E80EAC" w:rsidRDefault="00E26BAF" w:rsidP="00C16EC1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33" w:type="pct"/>
          </w:tcPr>
          <w:p w14:paraId="2B1AF776" w14:textId="77777777" w:rsidR="00E26BAF" w:rsidRPr="00F36B37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4943C37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05D6D55D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DC3F9EC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0257A1DD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6E94791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6E6B6CED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2A3EBC8E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BAF" w:rsidRPr="00E26BAF" w14:paraId="5ED236FE" w14:textId="77777777" w:rsidTr="00567DE4">
        <w:tc>
          <w:tcPr>
            <w:tcW w:w="1743" w:type="pct"/>
          </w:tcPr>
          <w:p w14:paraId="7F7AFBD3" w14:textId="1CC8D27E" w:rsidR="00E26BAF" w:rsidRPr="00E26BAF" w:rsidRDefault="00E26BAF" w:rsidP="00C16EC1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3" w:type="pct"/>
          </w:tcPr>
          <w:p w14:paraId="2C1BC9CF" w14:textId="77777777" w:rsidR="00E26BAF" w:rsidRPr="00E26BAF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119E34A" w14:textId="1EAB2564" w:rsidR="00E26BAF" w:rsidRPr="00E26BAF" w:rsidRDefault="00540050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9,199</w:t>
            </w:r>
          </w:p>
        </w:tc>
        <w:tc>
          <w:tcPr>
            <w:tcW w:w="128" w:type="pct"/>
            <w:vAlign w:val="bottom"/>
          </w:tcPr>
          <w:p w14:paraId="1931669A" w14:textId="77777777" w:rsidR="00E26BAF" w:rsidRPr="00E26BAF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739D7D2" w14:textId="1A40AB39" w:rsidR="00E26BAF" w:rsidRPr="00E26BAF" w:rsidRDefault="008B7A98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916D7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916D7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30" w:type="pct"/>
            <w:vAlign w:val="bottom"/>
          </w:tcPr>
          <w:p w14:paraId="21195DC5" w14:textId="77777777" w:rsidR="00E26BAF" w:rsidRPr="00E26BAF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52F172C" w14:textId="20370C73" w:rsidR="00E26BAF" w:rsidRPr="00E26BAF" w:rsidRDefault="00540050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24,336</w:t>
            </w:r>
          </w:p>
        </w:tc>
        <w:tc>
          <w:tcPr>
            <w:tcW w:w="130" w:type="pct"/>
            <w:vAlign w:val="bottom"/>
          </w:tcPr>
          <w:p w14:paraId="5A98CD32" w14:textId="77777777" w:rsidR="00E26BAF" w:rsidRPr="00E26BAF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3304EBAE" w14:textId="7D7C63E4" w:rsidR="00E26BAF" w:rsidRPr="00E26BAF" w:rsidRDefault="003916D7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3,43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E26BAF" w:rsidRPr="00E26BAF" w14:paraId="68448EA1" w14:textId="77777777" w:rsidTr="00567DE4">
        <w:tc>
          <w:tcPr>
            <w:tcW w:w="1743" w:type="pct"/>
          </w:tcPr>
          <w:p w14:paraId="0EE881D1" w14:textId="3E5CD476" w:rsidR="00E26BAF" w:rsidRPr="00E26BAF" w:rsidRDefault="00E26BAF" w:rsidP="00C16EC1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33" w:type="pct"/>
          </w:tcPr>
          <w:p w14:paraId="08C8EF38" w14:textId="77777777" w:rsidR="00E26BAF" w:rsidRPr="00E26BAF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1F8DE4FA" w14:textId="77777777" w:rsidR="00E26BAF" w:rsidRPr="00E26BAF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2196160D" w14:textId="77777777" w:rsidR="00E26BAF" w:rsidRPr="00E26BAF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5D8B24A" w14:textId="77777777" w:rsidR="00E26BAF" w:rsidRPr="00E26BAF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353C71E3" w14:textId="77777777" w:rsidR="00E26BAF" w:rsidRPr="00E26BAF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AE9E35C" w14:textId="121E8FDA" w:rsidR="00E26BAF" w:rsidRPr="00E26BAF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29C42EB8" w14:textId="77777777" w:rsidR="00E26BAF" w:rsidRPr="00E26BAF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66410AB4" w14:textId="011EFADF" w:rsidR="00E26BAF" w:rsidRPr="00E26BAF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BAF" w:rsidRPr="00F36B37" w14:paraId="74F1296B" w14:textId="77777777" w:rsidTr="00567DE4">
        <w:tc>
          <w:tcPr>
            <w:tcW w:w="1743" w:type="pct"/>
          </w:tcPr>
          <w:p w14:paraId="45C793AB" w14:textId="1CF1D025" w:rsidR="00E26BAF" w:rsidRPr="00E80EAC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1478E4DC" w14:textId="5C92CF51" w:rsidR="00E26BAF" w:rsidRPr="00E80EAC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CF08850" w14:textId="448977BF" w:rsidR="00E26BAF" w:rsidRPr="00F56AF0" w:rsidRDefault="00540050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9,983</w:t>
            </w:r>
          </w:p>
        </w:tc>
        <w:tc>
          <w:tcPr>
            <w:tcW w:w="128" w:type="pct"/>
            <w:vAlign w:val="bottom"/>
          </w:tcPr>
          <w:p w14:paraId="32AA4E57" w14:textId="77777777" w:rsidR="00E26BAF" w:rsidRPr="00F56AF0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A8C1B06" w14:textId="497BED47" w:rsidR="00E26BAF" w:rsidRPr="00F56AF0" w:rsidRDefault="008B7A98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56AF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916D7" w:rsidRPr="00F56AF0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Pr="00F56AF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916D7" w:rsidRPr="00F56AF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  <w:vAlign w:val="bottom"/>
          </w:tcPr>
          <w:p w14:paraId="7BF59097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6B8E1C6" w14:textId="55F2A232" w:rsidR="00E26BAF" w:rsidRPr="00F36B37" w:rsidRDefault="00540050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2,597</w:t>
            </w:r>
          </w:p>
        </w:tc>
        <w:tc>
          <w:tcPr>
            <w:tcW w:w="130" w:type="pct"/>
            <w:vAlign w:val="bottom"/>
          </w:tcPr>
          <w:p w14:paraId="4DBA3894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7C1962D3" w14:textId="6572D33F" w:rsidR="00E26BAF" w:rsidRPr="00F36B37" w:rsidRDefault="003916D7" w:rsidP="0017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6BAF" w:rsidRPr="00F36B37" w14:paraId="3E945BCE" w14:textId="77777777" w:rsidTr="00567DE4">
        <w:tc>
          <w:tcPr>
            <w:tcW w:w="1743" w:type="pct"/>
          </w:tcPr>
          <w:p w14:paraId="5B78C49A" w14:textId="5B5F2D08" w:rsidR="00E26BAF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3 - 6</w:t>
            </w:r>
            <w:r w:rsidRPr="00E26B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26BAF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431B2C20" w14:textId="77777777" w:rsidR="00E26BAF" w:rsidRPr="00E80EAC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4789BD9" w14:textId="592A5E9B" w:rsidR="00E26BAF" w:rsidRPr="00F56AF0" w:rsidRDefault="00540050" w:rsidP="004D6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3,243</w:t>
            </w:r>
          </w:p>
        </w:tc>
        <w:tc>
          <w:tcPr>
            <w:tcW w:w="128" w:type="pct"/>
            <w:vAlign w:val="bottom"/>
          </w:tcPr>
          <w:p w14:paraId="21FF8D9B" w14:textId="77777777" w:rsidR="00E26BAF" w:rsidRPr="00F56AF0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63E82881" w14:textId="4776F0AC" w:rsidR="00E26BAF" w:rsidRPr="00F56AF0" w:rsidRDefault="003916D7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56AF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0" w:type="pct"/>
            <w:vAlign w:val="bottom"/>
          </w:tcPr>
          <w:p w14:paraId="5C66DBB7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107E92C" w14:textId="56618EF2" w:rsidR="00E26BAF" w:rsidRPr="00F36B37" w:rsidRDefault="00540050" w:rsidP="004D6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932</w:t>
            </w:r>
          </w:p>
        </w:tc>
        <w:tc>
          <w:tcPr>
            <w:tcW w:w="130" w:type="pct"/>
            <w:vAlign w:val="bottom"/>
          </w:tcPr>
          <w:p w14:paraId="57893A30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68A315B" w14:textId="1C8AEE78" w:rsidR="00E26BAF" w:rsidRPr="00F36B37" w:rsidRDefault="003916D7" w:rsidP="0017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6BAF" w:rsidRPr="00F36B37" w14:paraId="38F0310A" w14:textId="77777777" w:rsidTr="00567DE4">
        <w:tc>
          <w:tcPr>
            <w:tcW w:w="1743" w:type="pct"/>
          </w:tcPr>
          <w:p w14:paraId="48F146D5" w14:textId="4C90ED95" w:rsidR="00E26BAF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="00EB1E5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6B374127" w14:textId="77777777" w:rsidR="00E26BAF" w:rsidRPr="00E80EAC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1CB64F6" w14:textId="2FEFF25C" w:rsidR="00E26BAF" w:rsidRPr="00F36B37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128" w:type="pct"/>
            <w:vAlign w:val="bottom"/>
          </w:tcPr>
          <w:p w14:paraId="32ED0B82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ADF4168" w14:textId="38FBDC03" w:rsidR="00E26BAF" w:rsidRPr="00F36B37" w:rsidRDefault="003916D7" w:rsidP="00A2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71DD220C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B701C72" w14:textId="62CEBCD0" w:rsidR="00E26BAF" w:rsidRPr="00F36B37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30" w:type="pct"/>
            <w:vAlign w:val="bottom"/>
          </w:tcPr>
          <w:p w14:paraId="27002572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BA94CB2" w14:textId="18EB2094" w:rsidR="00E26BAF" w:rsidRPr="00F36B37" w:rsidRDefault="003916D7" w:rsidP="0017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6BAF" w:rsidRPr="00F36B37" w14:paraId="14E0D3A7" w14:textId="77777777" w:rsidTr="00567DE4">
        <w:tc>
          <w:tcPr>
            <w:tcW w:w="1743" w:type="pct"/>
          </w:tcPr>
          <w:p w14:paraId="62CED5F2" w14:textId="6729151D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33F28A4B" w14:textId="77777777" w:rsidR="00E26BAF" w:rsidRPr="00E80EAC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AB02FDE" w14:textId="23318F36" w:rsidR="00E26BAF" w:rsidRPr="00F36B37" w:rsidRDefault="00540050" w:rsidP="00A2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" w:type="pct"/>
            <w:vAlign w:val="bottom"/>
          </w:tcPr>
          <w:p w14:paraId="54294292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DEBBCAC" w14:textId="138FA92B" w:rsidR="00E26BAF" w:rsidRPr="00F36B37" w:rsidRDefault="008B7A98" w:rsidP="00A2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0" w:type="pct"/>
            <w:vAlign w:val="bottom"/>
          </w:tcPr>
          <w:p w14:paraId="67B1DFF5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DE9B32A" w14:textId="302E6350" w:rsidR="00E26BAF" w:rsidRPr="00F36B37" w:rsidRDefault="00540050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798B2114" w14:textId="77777777" w:rsidR="00E26BAF" w:rsidRPr="00F36B37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980FFC3" w14:textId="0F4D887A" w:rsidR="00E26BAF" w:rsidRPr="00F36B37" w:rsidRDefault="003916D7" w:rsidP="0017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6BAF" w:rsidRPr="00F36B37" w14:paraId="5A06F9F6" w14:textId="77777777" w:rsidTr="00567DE4">
        <w:tc>
          <w:tcPr>
            <w:tcW w:w="1743" w:type="pct"/>
          </w:tcPr>
          <w:p w14:paraId="10247228" w14:textId="77777777" w:rsidR="00E26BAF" w:rsidRPr="00F36B37" w:rsidRDefault="00E26BAF" w:rsidP="00E26BA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</w:tcPr>
          <w:p w14:paraId="613C1CC1" w14:textId="110FB5FC" w:rsidR="00E26BAF" w:rsidRPr="00E80EAC" w:rsidRDefault="00E26BAF" w:rsidP="00E26BA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0E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</w:tcPr>
          <w:p w14:paraId="5A28091B" w14:textId="02E79B97" w:rsidR="00E26BAF" w:rsidRPr="003916D7" w:rsidRDefault="00540050" w:rsidP="0039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22,745</w:t>
            </w:r>
          </w:p>
        </w:tc>
        <w:tc>
          <w:tcPr>
            <w:tcW w:w="128" w:type="pct"/>
            <w:vAlign w:val="bottom"/>
          </w:tcPr>
          <w:p w14:paraId="4CF2275A" w14:textId="77777777" w:rsidR="00E26BAF" w:rsidRPr="00F36B3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00DC79AC" w14:textId="1AB9F265" w:rsidR="00E26BAF" w:rsidRPr="003916D7" w:rsidRDefault="008B7A98" w:rsidP="0039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916D7" w:rsidRPr="003916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3916D7" w:rsidRPr="003916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0" w:type="pct"/>
            <w:vAlign w:val="bottom"/>
          </w:tcPr>
          <w:p w14:paraId="25346406" w14:textId="77777777" w:rsidR="00E26BAF" w:rsidRPr="00F36B3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</w:tcPr>
          <w:p w14:paraId="65EDF7EB" w14:textId="0ED405A6" w:rsidR="00E26BAF" w:rsidRPr="00F36B37" w:rsidRDefault="00540050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27,969</w:t>
            </w:r>
          </w:p>
        </w:tc>
        <w:tc>
          <w:tcPr>
            <w:tcW w:w="130" w:type="pct"/>
            <w:vAlign w:val="bottom"/>
          </w:tcPr>
          <w:p w14:paraId="754CF17C" w14:textId="77777777" w:rsidR="00E26BAF" w:rsidRPr="00F36B3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3D914FD" w14:textId="352C972B" w:rsidR="00E26BAF" w:rsidRPr="00F36B37" w:rsidRDefault="003916D7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</w:t>
            </w:r>
            <w:r w:rsidR="008B7A98"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E26BAF" w:rsidRPr="00F36B37" w14:paraId="3BD5BFCC" w14:textId="77777777" w:rsidTr="00567DE4">
        <w:trPr>
          <w:trHeight w:val="197"/>
        </w:trPr>
        <w:tc>
          <w:tcPr>
            <w:tcW w:w="1743" w:type="pct"/>
          </w:tcPr>
          <w:p w14:paraId="58B03A37" w14:textId="77777777" w:rsidR="00E26BAF" w:rsidRDefault="00E26BAF" w:rsidP="00E26BA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BB646BD" w14:textId="77777777" w:rsidR="00E26BAF" w:rsidRPr="00F36B37" w:rsidRDefault="00E26BAF" w:rsidP="00E26BAF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3" w:type="pct"/>
          </w:tcPr>
          <w:p w14:paraId="1B1AC8F9" w14:textId="6D9CB97E" w:rsidR="00E26BAF" w:rsidRDefault="00E26BAF" w:rsidP="00E26BA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1AC4BD0B" w14:textId="4949464D" w:rsidR="00E26BAF" w:rsidRPr="00E80EAC" w:rsidRDefault="00E26BAF" w:rsidP="00E26BA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0E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17519AD" w14:textId="77777777" w:rsidR="003916D7" w:rsidRDefault="003916D7" w:rsidP="00A2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95168E" w14:textId="3B498E3C" w:rsidR="00540050" w:rsidRPr="003916D7" w:rsidRDefault="00540050" w:rsidP="00A2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(173)</w:t>
            </w:r>
          </w:p>
        </w:tc>
        <w:tc>
          <w:tcPr>
            <w:tcW w:w="128" w:type="pct"/>
            <w:vAlign w:val="bottom"/>
          </w:tcPr>
          <w:p w14:paraId="5A8F0AF8" w14:textId="77777777" w:rsidR="00E26BAF" w:rsidRPr="003916D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4D14BCC7" w14:textId="77777777" w:rsidR="00E26BAF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A4AD93" w14:textId="00FB5424" w:rsidR="003916D7" w:rsidRPr="003916D7" w:rsidRDefault="003916D7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  <w:tc>
          <w:tcPr>
            <w:tcW w:w="130" w:type="pct"/>
            <w:vAlign w:val="bottom"/>
          </w:tcPr>
          <w:p w14:paraId="14A3C64F" w14:textId="77777777" w:rsidR="00E26BAF" w:rsidRPr="003916D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3A04CBE1" w14:textId="77777777" w:rsidR="003916D7" w:rsidRDefault="003916D7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FB795F" w14:textId="6219D803" w:rsidR="00540050" w:rsidRPr="003916D7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(211)</w:t>
            </w:r>
          </w:p>
        </w:tc>
        <w:tc>
          <w:tcPr>
            <w:tcW w:w="130" w:type="pct"/>
            <w:vAlign w:val="bottom"/>
          </w:tcPr>
          <w:p w14:paraId="6F6C25F3" w14:textId="77777777" w:rsidR="00E26BAF" w:rsidRPr="003916D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9A81FAB" w14:textId="77777777" w:rsidR="00E26BAF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8BF75" w14:textId="31D3B28C" w:rsidR="003916D7" w:rsidRPr="003916D7" w:rsidRDefault="003916D7" w:rsidP="0017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6BAF" w:rsidRPr="00F36B37" w14:paraId="48844C28" w14:textId="77777777" w:rsidTr="00567DE4">
        <w:tc>
          <w:tcPr>
            <w:tcW w:w="1743" w:type="pct"/>
          </w:tcPr>
          <w:p w14:paraId="06C36809" w14:textId="77777777" w:rsidR="00E26BAF" w:rsidRPr="00E80EAC" w:rsidRDefault="00E26BAF" w:rsidP="00E26BAF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33" w:type="pct"/>
          </w:tcPr>
          <w:p w14:paraId="117AE23C" w14:textId="77777777" w:rsidR="00E26BAF" w:rsidRPr="00E80EAC" w:rsidRDefault="00E26BAF" w:rsidP="00E26BA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3245DDC8" w14:textId="1CA724B5" w:rsidR="00E26BAF" w:rsidRPr="00A23F58" w:rsidRDefault="00540050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22,572</w:t>
            </w:r>
          </w:p>
        </w:tc>
        <w:tc>
          <w:tcPr>
            <w:tcW w:w="128" w:type="pct"/>
            <w:vAlign w:val="bottom"/>
          </w:tcPr>
          <w:p w14:paraId="3D5A0E29" w14:textId="77777777" w:rsidR="00E26BAF" w:rsidRPr="00A23F5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42DDFFD4" w14:textId="1CE674E7" w:rsidR="00E26BAF" w:rsidRPr="00A23F58" w:rsidRDefault="008B7A98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916D7" w:rsidRPr="00A23F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9,64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0" w:type="pct"/>
            <w:vAlign w:val="bottom"/>
          </w:tcPr>
          <w:p w14:paraId="59AC460D" w14:textId="77777777" w:rsidR="00E26BAF" w:rsidRPr="00A23F5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410838FD" w14:textId="622A4B68" w:rsidR="00E26BAF" w:rsidRPr="00A23F58" w:rsidRDefault="00540050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27,758</w:t>
            </w:r>
          </w:p>
        </w:tc>
        <w:tc>
          <w:tcPr>
            <w:tcW w:w="130" w:type="pct"/>
            <w:vAlign w:val="bottom"/>
          </w:tcPr>
          <w:p w14:paraId="737F1AB3" w14:textId="77777777" w:rsidR="00E26BAF" w:rsidRPr="00A23F5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6E30283B" w14:textId="13C93D3D" w:rsidR="00E26BAF" w:rsidRPr="00A23F58" w:rsidRDefault="003916D7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F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</w:t>
            </w:r>
            <w:r w:rsidR="008B7A98"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E26BAF" w:rsidRPr="00F36B37" w14:paraId="69D47BF0" w14:textId="77777777" w:rsidTr="00567DE4">
        <w:tc>
          <w:tcPr>
            <w:tcW w:w="1743" w:type="pct"/>
          </w:tcPr>
          <w:p w14:paraId="166A6397" w14:textId="77777777" w:rsidR="00E26BAF" w:rsidRPr="00F36B37" w:rsidRDefault="00E26BAF" w:rsidP="00E26BAF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3" w:type="pct"/>
          </w:tcPr>
          <w:p w14:paraId="0A7B4F28" w14:textId="77777777" w:rsidR="00E26BAF" w:rsidRPr="00E80EAC" w:rsidRDefault="00E26BAF" w:rsidP="00E26BA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379866F5" w14:textId="77777777" w:rsidR="00E26BAF" w:rsidRPr="00F36B3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CB28C09" w14:textId="77777777" w:rsidR="00E26BAF" w:rsidRPr="00F36B3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18B3169B" w14:textId="77777777" w:rsidR="00E26BAF" w:rsidRPr="00F36B3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2976E9FD" w14:textId="77777777" w:rsidR="00E26BAF" w:rsidRPr="00F36B3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51FB52CB" w14:textId="77777777" w:rsidR="00E26BAF" w:rsidRPr="00F36B3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vAlign w:val="bottom"/>
          </w:tcPr>
          <w:p w14:paraId="31A42551" w14:textId="77777777" w:rsidR="00E26BAF" w:rsidRPr="00F36B3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13859AA" w14:textId="77777777" w:rsidR="00E26BAF" w:rsidRPr="00F36B37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7CBD" w:rsidRPr="00F36B37" w14:paraId="2986FE6B" w14:textId="77777777" w:rsidTr="00567DE4">
        <w:tc>
          <w:tcPr>
            <w:tcW w:w="1743" w:type="pct"/>
          </w:tcPr>
          <w:p w14:paraId="6BCC1144" w14:textId="6F13B4E3" w:rsidR="00E27CBD" w:rsidRPr="00F36B37" w:rsidRDefault="00E27CBD" w:rsidP="00E27CBD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433" w:type="pct"/>
          </w:tcPr>
          <w:p w14:paraId="0EBF4927" w14:textId="77777777" w:rsidR="00E27CBD" w:rsidRPr="00E80EAC" w:rsidRDefault="00E27CBD" w:rsidP="00E27CB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B6622ED" w14:textId="77777777" w:rsidR="00E27CBD" w:rsidRPr="00F36B37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7856BC0E" w14:textId="77777777" w:rsidR="00E27CBD" w:rsidRPr="00F36B37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14:paraId="32795CBF" w14:textId="77777777" w:rsidR="00E27CBD" w:rsidRPr="00F36B37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74E7E85F" w14:textId="77777777" w:rsidR="00E27CBD" w:rsidRPr="00F36B37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7FCA6E4F" w14:textId="77777777" w:rsidR="00E27CBD" w:rsidRPr="00F36B37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vAlign w:val="bottom"/>
          </w:tcPr>
          <w:p w14:paraId="13F6B8D3" w14:textId="77777777" w:rsidR="00E27CBD" w:rsidRPr="00F36B37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</w:tcPr>
          <w:p w14:paraId="7B1D2E52" w14:textId="77777777" w:rsidR="00E27CBD" w:rsidRPr="00F36B37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0050" w:rsidRPr="00F36B37" w14:paraId="4F9EDE6A" w14:textId="77777777" w:rsidTr="00567DE4">
        <w:tc>
          <w:tcPr>
            <w:tcW w:w="1743" w:type="pct"/>
          </w:tcPr>
          <w:p w14:paraId="0DDF0B60" w14:textId="01BEFA27" w:rsidR="00540050" w:rsidRPr="00F36B37" w:rsidRDefault="00540050" w:rsidP="00540050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3" w:type="pct"/>
          </w:tcPr>
          <w:p w14:paraId="40C42CE1" w14:textId="77777777" w:rsidR="00540050" w:rsidRPr="00E80EAC" w:rsidRDefault="00540050" w:rsidP="005400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0FA86C2" w14:textId="687022FD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831,542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610A434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27785607" w14:textId="2ACD94B5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746,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4E891D0A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7D2BE1F2" w14:textId="73E5CE20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23F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1787EE89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4D6CDB8" w14:textId="6B193579" w:rsidR="00540050" w:rsidRPr="00A23F58" w:rsidRDefault="00540050" w:rsidP="0017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23F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0050" w:rsidRPr="00F36B37" w14:paraId="2D21C8C8" w14:textId="77777777" w:rsidTr="00567DE4">
        <w:tc>
          <w:tcPr>
            <w:tcW w:w="1743" w:type="pct"/>
          </w:tcPr>
          <w:p w14:paraId="121A6C80" w14:textId="168F61C5" w:rsidR="00540050" w:rsidRPr="00F36B37" w:rsidRDefault="00540050" w:rsidP="00540050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33" w:type="pct"/>
          </w:tcPr>
          <w:p w14:paraId="1AC11FED" w14:textId="77777777" w:rsidR="00540050" w:rsidRPr="00E80EAC" w:rsidRDefault="00540050" w:rsidP="005400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DF28E20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D436952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7E2C46D4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03A61D45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16BD8310" w14:textId="5562B68E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7F59A99E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DCD0411" w14:textId="72919088" w:rsidR="00540050" w:rsidRPr="00A23F58" w:rsidRDefault="00540050" w:rsidP="0017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0050" w:rsidRPr="00F36B37" w14:paraId="57F30359" w14:textId="77777777" w:rsidTr="00567DE4">
        <w:tc>
          <w:tcPr>
            <w:tcW w:w="1743" w:type="pct"/>
          </w:tcPr>
          <w:p w14:paraId="17A39456" w14:textId="2CC3BB6A" w:rsidR="00540050" w:rsidRPr="00F36B37" w:rsidRDefault="00540050" w:rsidP="00540050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797E66A1" w14:textId="77777777" w:rsidR="00540050" w:rsidRPr="00E80EAC" w:rsidRDefault="00540050" w:rsidP="005400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13421F5" w14:textId="32C6BE8C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56,061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8076408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E95714E" w14:textId="12B40F1A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021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6289FF2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7F8CBBE3" w14:textId="5221A054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23F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5510DD6A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30AFF5B" w14:textId="52798C4B" w:rsidR="00540050" w:rsidRPr="00A23F58" w:rsidRDefault="00540050" w:rsidP="0017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23F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0050" w:rsidRPr="00F36B37" w14:paraId="4DBE826B" w14:textId="77777777" w:rsidTr="00567DE4">
        <w:tc>
          <w:tcPr>
            <w:tcW w:w="1743" w:type="pct"/>
          </w:tcPr>
          <w:p w14:paraId="20D45D81" w14:textId="642C6722" w:rsidR="00540050" w:rsidRPr="00E26BAF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3 - 6</w:t>
            </w:r>
            <w:r w:rsidRPr="00E26BA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26BAF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0E13E520" w14:textId="66245309" w:rsidR="00540050" w:rsidRPr="00E80EAC" w:rsidRDefault="00540050" w:rsidP="005400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C49A623" w14:textId="08970065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4,426</w:t>
            </w:r>
          </w:p>
        </w:tc>
        <w:tc>
          <w:tcPr>
            <w:tcW w:w="128" w:type="pct"/>
            <w:shd w:val="clear" w:color="auto" w:fill="auto"/>
          </w:tcPr>
          <w:p w14:paraId="20775852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D83FFD5" w14:textId="0C16AF55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7,544</w:t>
            </w:r>
          </w:p>
        </w:tc>
        <w:tc>
          <w:tcPr>
            <w:tcW w:w="130" w:type="pct"/>
            <w:shd w:val="clear" w:color="auto" w:fill="auto"/>
          </w:tcPr>
          <w:p w14:paraId="6BFA5123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7D07A5D8" w14:textId="6F109659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23F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97252AB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1DA460F" w14:textId="1C07F99B" w:rsidR="00540050" w:rsidRPr="00A23F58" w:rsidRDefault="00540050" w:rsidP="0017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23F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0050" w:rsidRPr="00F36B37" w14:paraId="5CECB8F9" w14:textId="77777777" w:rsidTr="00567DE4">
        <w:tc>
          <w:tcPr>
            <w:tcW w:w="1743" w:type="pct"/>
          </w:tcPr>
          <w:p w14:paraId="209E1BF7" w14:textId="3B005903" w:rsidR="00540050" w:rsidRPr="00E26BAF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6CA38514" w14:textId="77777777" w:rsidR="00540050" w:rsidRPr="00E80EAC" w:rsidRDefault="00540050" w:rsidP="005400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83552DD" w14:textId="3F362788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4,061</w:t>
            </w:r>
          </w:p>
        </w:tc>
        <w:tc>
          <w:tcPr>
            <w:tcW w:w="128" w:type="pct"/>
            <w:shd w:val="clear" w:color="auto" w:fill="auto"/>
          </w:tcPr>
          <w:p w14:paraId="10B8D935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E716F78" w14:textId="30CEBD20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130" w:type="pct"/>
            <w:shd w:val="clear" w:color="auto" w:fill="auto"/>
          </w:tcPr>
          <w:p w14:paraId="00CDFE54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A284AD" w14:textId="6A64BA62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23F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AC8C879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3BFB76E" w14:textId="78FF7969" w:rsidR="00540050" w:rsidRPr="00A23F58" w:rsidRDefault="00540050" w:rsidP="0017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23F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0050" w:rsidRPr="00F36B37" w14:paraId="21628DC1" w14:textId="77777777" w:rsidTr="00567DE4">
        <w:tc>
          <w:tcPr>
            <w:tcW w:w="1743" w:type="pct"/>
          </w:tcPr>
          <w:p w14:paraId="00810346" w14:textId="064B581F" w:rsidR="00540050" w:rsidRPr="00F36B37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70674D99" w14:textId="77777777" w:rsidR="00540050" w:rsidRPr="00E80EAC" w:rsidRDefault="00540050" w:rsidP="005400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8D720" w14:textId="3650CA1C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14,874</w:t>
            </w:r>
          </w:p>
        </w:tc>
        <w:tc>
          <w:tcPr>
            <w:tcW w:w="128" w:type="pct"/>
            <w:shd w:val="clear" w:color="auto" w:fill="auto"/>
          </w:tcPr>
          <w:p w14:paraId="4201C542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58F95EA0" w14:textId="0BAAFE9E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0" w:type="pct"/>
            <w:shd w:val="clear" w:color="auto" w:fill="auto"/>
          </w:tcPr>
          <w:p w14:paraId="71AFFE4F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C02E8" w14:textId="354F2ABA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23F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2C82877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3C5412F" w14:textId="7BE1A3A2" w:rsidR="00540050" w:rsidRPr="00A23F58" w:rsidRDefault="00540050" w:rsidP="0017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23F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0050" w:rsidRPr="00F36B37" w14:paraId="18504287" w14:textId="77777777" w:rsidTr="00567DE4">
        <w:tc>
          <w:tcPr>
            <w:tcW w:w="1743" w:type="pct"/>
          </w:tcPr>
          <w:p w14:paraId="21BF2AD1" w14:textId="6E5FD10A" w:rsidR="00540050" w:rsidRDefault="00540050" w:rsidP="0054005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</w:tcPr>
          <w:p w14:paraId="3DDA5CD5" w14:textId="77777777" w:rsidR="00540050" w:rsidRPr="00E80EAC" w:rsidRDefault="00540050" w:rsidP="005400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28357C" w14:textId="28A9171E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910,964</w:t>
            </w:r>
          </w:p>
        </w:tc>
        <w:tc>
          <w:tcPr>
            <w:tcW w:w="128" w:type="pct"/>
            <w:shd w:val="clear" w:color="auto" w:fill="auto"/>
          </w:tcPr>
          <w:p w14:paraId="0A98DBA6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252F1DB0" w14:textId="49D0C9FD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130" w:type="pct"/>
            <w:shd w:val="clear" w:color="auto" w:fill="auto"/>
          </w:tcPr>
          <w:p w14:paraId="1B92AD20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086357" w14:textId="3926F557" w:rsidR="00540050" w:rsidRPr="00995A84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5A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DD7DBB9" w14:textId="77777777" w:rsidR="00540050" w:rsidRPr="00995A84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D14F6E4" w14:textId="1A4F6CAC" w:rsidR="00540050" w:rsidRPr="00995A84" w:rsidRDefault="00540050" w:rsidP="0017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5A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40050" w:rsidRPr="00F36B37" w14:paraId="5035368C" w14:textId="77777777" w:rsidTr="00567DE4">
        <w:tc>
          <w:tcPr>
            <w:tcW w:w="1743" w:type="pct"/>
          </w:tcPr>
          <w:p w14:paraId="5CE4EB3F" w14:textId="77777777" w:rsidR="00540050" w:rsidRDefault="00540050" w:rsidP="0054005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5521AA53" w14:textId="77777777" w:rsidR="00540050" w:rsidRPr="00F36B37" w:rsidRDefault="00540050" w:rsidP="00540050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3" w:type="pct"/>
          </w:tcPr>
          <w:p w14:paraId="07901536" w14:textId="77777777" w:rsidR="00540050" w:rsidRPr="00E80EAC" w:rsidRDefault="00540050" w:rsidP="005400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8F1433" w14:textId="77777777" w:rsidR="00540050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8A710A" w14:textId="2A22D372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(10,196)</w:t>
            </w:r>
          </w:p>
        </w:tc>
        <w:tc>
          <w:tcPr>
            <w:tcW w:w="128" w:type="pct"/>
            <w:shd w:val="clear" w:color="auto" w:fill="auto"/>
          </w:tcPr>
          <w:p w14:paraId="031F5DDC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19E3D64D" w14:textId="77777777" w:rsidR="00540050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607080" w14:textId="1936FF9E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,793)</w:t>
            </w:r>
          </w:p>
        </w:tc>
        <w:tc>
          <w:tcPr>
            <w:tcW w:w="130" w:type="pct"/>
            <w:shd w:val="clear" w:color="auto" w:fill="auto"/>
          </w:tcPr>
          <w:p w14:paraId="3FC8C574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D9785" w14:textId="77777777" w:rsidR="00540050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4BD3A7" w14:textId="7A9A7A51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C035F59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8B23D11" w14:textId="77777777" w:rsidR="00540050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6D9D37" w14:textId="777A44E7" w:rsidR="00540050" w:rsidRPr="00A23F58" w:rsidRDefault="00540050" w:rsidP="0017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0050" w:rsidRPr="00F36B37" w14:paraId="726CBE28" w14:textId="77777777" w:rsidTr="00567DE4">
        <w:tc>
          <w:tcPr>
            <w:tcW w:w="1743" w:type="pct"/>
          </w:tcPr>
          <w:p w14:paraId="6BA11D16" w14:textId="77777777" w:rsidR="00540050" w:rsidRPr="00F36B37" w:rsidRDefault="00540050" w:rsidP="0054005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3" w:type="pct"/>
          </w:tcPr>
          <w:p w14:paraId="1EE5CAB5" w14:textId="77777777" w:rsidR="00540050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E4304" w14:textId="037B5BD2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900,768</w:t>
            </w:r>
          </w:p>
        </w:tc>
        <w:tc>
          <w:tcPr>
            <w:tcW w:w="128" w:type="pct"/>
            <w:shd w:val="clear" w:color="auto" w:fill="auto"/>
          </w:tcPr>
          <w:p w14:paraId="027DD250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A033B" w14:textId="03818DF0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894,393</w:t>
            </w:r>
          </w:p>
        </w:tc>
        <w:tc>
          <w:tcPr>
            <w:tcW w:w="130" w:type="pct"/>
            <w:shd w:val="clear" w:color="auto" w:fill="auto"/>
          </w:tcPr>
          <w:p w14:paraId="255AC2CF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0378C" w14:textId="13536DB0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5A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B8FC01E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24C9F29A" w14:textId="0BA42E5B" w:rsidR="00540050" w:rsidRPr="00995A84" w:rsidRDefault="00540050" w:rsidP="00170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5A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40050" w:rsidRPr="00F36B37" w14:paraId="4840AA93" w14:textId="77777777" w:rsidTr="00567DE4">
        <w:tc>
          <w:tcPr>
            <w:tcW w:w="1743" w:type="pct"/>
          </w:tcPr>
          <w:p w14:paraId="7288B01C" w14:textId="6F547EC1" w:rsidR="00540050" w:rsidRDefault="00540050" w:rsidP="0054005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33" w:type="pct"/>
          </w:tcPr>
          <w:p w14:paraId="00D91ABC" w14:textId="77777777" w:rsidR="00540050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35BD1" w14:textId="01BC5C1A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933,709</w:t>
            </w:r>
          </w:p>
        </w:tc>
        <w:tc>
          <w:tcPr>
            <w:tcW w:w="128" w:type="pct"/>
            <w:shd w:val="clear" w:color="auto" w:fill="auto"/>
          </w:tcPr>
          <w:p w14:paraId="64461945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4682F" w14:textId="101F66CA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23F5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935,894</w:t>
            </w:r>
          </w:p>
        </w:tc>
        <w:tc>
          <w:tcPr>
            <w:tcW w:w="130" w:type="pct"/>
            <w:shd w:val="clear" w:color="auto" w:fill="auto"/>
          </w:tcPr>
          <w:p w14:paraId="0B5DBBD4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B6518" w14:textId="0F87B385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27,969</w:t>
            </w:r>
          </w:p>
        </w:tc>
        <w:tc>
          <w:tcPr>
            <w:tcW w:w="130" w:type="pct"/>
          </w:tcPr>
          <w:p w14:paraId="38622296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27D5984E" w14:textId="67432380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540050" w:rsidRPr="00F36B37" w14:paraId="5440F215" w14:textId="77777777" w:rsidTr="00567DE4">
        <w:tc>
          <w:tcPr>
            <w:tcW w:w="1743" w:type="pct"/>
          </w:tcPr>
          <w:p w14:paraId="50C7F7EC" w14:textId="3A839692" w:rsidR="00540050" w:rsidRPr="00F36B37" w:rsidRDefault="00540050" w:rsidP="0054005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สุทธิลูกหนี้การค้า</w:t>
            </w:r>
          </w:p>
        </w:tc>
        <w:tc>
          <w:tcPr>
            <w:tcW w:w="433" w:type="pct"/>
          </w:tcPr>
          <w:p w14:paraId="227EE816" w14:textId="77777777" w:rsidR="00540050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9A552D" w14:textId="36991863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923,340</w:t>
            </w:r>
          </w:p>
        </w:tc>
        <w:tc>
          <w:tcPr>
            <w:tcW w:w="128" w:type="pct"/>
            <w:shd w:val="clear" w:color="auto" w:fill="auto"/>
          </w:tcPr>
          <w:p w14:paraId="30C2A09A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97F429" w14:textId="7EB35478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23F5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  <w:r w:rsidRPr="00A23F5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</w:t>
            </w:r>
            <w:r w:rsidRPr="00A23F5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34</w:t>
            </w:r>
          </w:p>
        </w:tc>
        <w:tc>
          <w:tcPr>
            <w:tcW w:w="130" w:type="pct"/>
            <w:shd w:val="clear" w:color="auto" w:fill="auto"/>
          </w:tcPr>
          <w:p w14:paraId="217E95EC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4A4E16" w14:textId="0A42B6BE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</w:t>
            </w:r>
            <w:r w:rsidR="00E446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130" w:type="pct"/>
          </w:tcPr>
          <w:p w14:paraId="0DA2632F" w14:textId="77777777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9C3B69A" w14:textId="3F47180D" w:rsidR="00540050" w:rsidRPr="00A23F58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540050" w:rsidRPr="00F36B37" w14:paraId="6BE2E0AF" w14:textId="77777777" w:rsidTr="00995A84">
        <w:tc>
          <w:tcPr>
            <w:tcW w:w="2176" w:type="pct"/>
            <w:gridSpan w:val="2"/>
          </w:tcPr>
          <w:p w14:paraId="667B1C47" w14:textId="389820FD" w:rsidR="00540050" w:rsidRPr="00A23F58" w:rsidRDefault="00540050" w:rsidP="0054005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3F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br w:type="column"/>
            </w:r>
            <w:r w:rsidRPr="00A23F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column"/>
              <w:t>ผลขาดทุนด้านเครดิตที่คาดว่าจะเกิดขึ้น</w:t>
            </w:r>
          </w:p>
        </w:tc>
        <w:tc>
          <w:tcPr>
            <w:tcW w:w="1367" w:type="pct"/>
            <w:gridSpan w:val="3"/>
          </w:tcPr>
          <w:p w14:paraId="1BF8BD31" w14:textId="77777777" w:rsidR="00540050" w:rsidRPr="00F36B37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307EBBC5" w14:textId="77777777" w:rsidR="00540050" w:rsidRPr="00F36B37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08F64C89" w14:textId="77777777" w:rsidR="00540050" w:rsidRPr="00F36B37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0050" w:rsidRPr="00F36B37" w14:paraId="3B922571" w14:textId="77777777" w:rsidTr="007848C2">
        <w:tc>
          <w:tcPr>
            <w:tcW w:w="2176" w:type="pct"/>
            <w:gridSpan w:val="2"/>
          </w:tcPr>
          <w:p w14:paraId="5868629A" w14:textId="1BD0B032" w:rsidR="00540050" w:rsidRPr="00B30E1D" w:rsidRDefault="00540050" w:rsidP="0054005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F7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F7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1" w:type="pct"/>
          </w:tcPr>
          <w:p w14:paraId="379B9F9D" w14:textId="19DBAE4E" w:rsidR="00540050" w:rsidRPr="00F36B37" w:rsidRDefault="00540050" w:rsidP="005400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68471290" w14:textId="77777777" w:rsidR="00540050" w:rsidRPr="00F36B37" w:rsidRDefault="00540050" w:rsidP="005400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9A017ED" w14:textId="636612CE" w:rsidR="00540050" w:rsidRPr="00F36B37" w:rsidRDefault="00540050" w:rsidP="005400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5DC28B01" w14:textId="77777777" w:rsidR="00540050" w:rsidRPr="00F36B37" w:rsidRDefault="00540050" w:rsidP="005400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B5B9024" w14:textId="50DCDDEF" w:rsidR="00540050" w:rsidRPr="00F36B37" w:rsidRDefault="00540050" w:rsidP="005400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52B56256" w14:textId="77777777" w:rsidR="00540050" w:rsidRPr="00F36B37" w:rsidRDefault="00540050" w:rsidP="005400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38A4BFF" w14:textId="26829CD6" w:rsidR="00540050" w:rsidRPr="00F36B37" w:rsidRDefault="00540050" w:rsidP="005400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40050" w:rsidRPr="00F36B37" w14:paraId="3689514B" w14:textId="77777777" w:rsidTr="004642ED">
        <w:trPr>
          <w:trHeight w:val="236"/>
        </w:trPr>
        <w:tc>
          <w:tcPr>
            <w:tcW w:w="1743" w:type="pct"/>
          </w:tcPr>
          <w:p w14:paraId="70B3358B" w14:textId="77777777" w:rsidR="00540050" w:rsidRPr="00F36B37" w:rsidRDefault="00540050" w:rsidP="0054005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2619F901" w14:textId="77777777" w:rsidR="00540050" w:rsidRPr="00933281" w:rsidRDefault="00540050" w:rsidP="005400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4" w:type="pct"/>
            <w:gridSpan w:val="7"/>
          </w:tcPr>
          <w:p w14:paraId="4D72573B" w14:textId="77777777" w:rsidR="00540050" w:rsidRPr="00C61339" w:rsidRDefault="00540050" w:rsidP="005400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13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0050" w:rsidRPr="00F36B37" w14:paraId="245A5109" w14:textId="77777777" w:rsidTr="00E864D2">
        <w:tc>
          <w:tcPr>
            <w:tcW w:w="1743" w:type="pct"/>
          </w:tcPr>
          <w:p w14:paraId="4D008270" w14:textId="00010046" w:rsidR="00540050" w:rsidRPr="00E80EAC" w:rsidRDefault="00540050" w:rsidP="00540050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วันที่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0C3853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</w:p>
        </w:tc>
        <w:tc>
          <w:tcPr>
            <w:tcW w:w="433" w:type="pct"/>
          </w:tcPr>
          <w:p w14:paraId="2798D483" w14:textId="77777777" w:rsidR="00540050" w:rsidRPr="00F36B37" w:rsidRDefault="00540050" w:rsidP="005400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2D1D668E" w14:textId="6F4F3AE1" w:rsidR="00540050" w:rsidRPr="003A2DEB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A2DEB">
              <w:rPr>
                <w:rFonts w:asciiTheme="majorBidi" w:hAnsiTheme="majorBidi" w:cstheme="majorBidi"/>
                <w:sz w:val="30"/>
                <w:szCs w:val="30"/>
              </w:rPr>
              <w:t>24,702</w:t>
            </w:r>
          </w:p>
        </w:tc>
        <w:tc>
          <w:tcPr>
            <w:tcW w:w="128" w:type="pct"/>
            <w:vAlign w:val="bottom"/>
          </w:tcPr>
          <w:p w14:paraId="5BF41B91" w14:textId="77777777" w:rsidR="00540050" w:rsidRPr="003A2DEB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ED27C8B" w14:textId="57F633F2" w:rsidR="00540050" w:rsidRPr="003A2DEB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A2DEB">
              <w:rPr>
                <w:rFonts w:asciiTheme="majorBidi" w:hAnsiTheme="majorBidi" w:cstheme="majorBidi"/>
                <w:sz w:val="30"/>
                <w:szCs w:val="30"/>
              </w:rPr>
              <w:t>46,969</w:t>
            </w:r>
          </w:p>
        </w:tc>
        <w:tc>
          <w:tcPr>
            <w:tcW w:w="130" w:type="pct"/>
            <w:vAlign w:val="bottom"/>
          </w:tcPr>
          <w:p w14:paraId="2C00A56F" w14:textId="77777777" w:rsidR="00540050" w:rsidRPr="003A2DEB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FD74AFF" w14:textId="6AC28383" w:rsidR="00540050" w:rsidRPr="003A2DEB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A2D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7164F0E6" w14:textId="77777777" w:rsidR="00540050" w:rsidRPr="003A2DEB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87AA6B5" w14:textId="6B0AD90B" w:rsidR="00540050" w:rsidRPr="003A2DEB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A2DEB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</w:tr>
      <w:tr w:rsidR="00540050" w:rsidRPr="00F36B37" w14:paraId="552698AD" w14:textId="77777777" w:rsidTr="00E864D2">
        <w:tc>
          <w:tcPr>
            <w:tcW w:w="1743" w:type="pct"/>
          </w:tcPr>
          <w:p w14:paraId="737029EC" w14:textId="52D6D279" w:rsidR="00540050" w:rsidRPr="000C3853" w:rsidRDefault="00540050" w:rsidP="00540050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เพิ่มขึ้น</w:t>
            </w:r>
          </w:p>
        </w:tc>
        <w:tc>
          <w:tcPr>
            <w:tcW w:w="433" w:type="pct"/>
          </w:tcPr>
          <w:p w14:paraId="3105336E" w14:textId="77777777" w:rsidR="00540050" w:rsidRPr="00F36B37" w:rsidRDefault="00540050" w:rsidP="005400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2F92BDA2" w14:textId="4D334EDF" w:rsidR="00540050" w:rsidRPr="003A2DEB" w:rsidRDefault="00E446AF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128" w:type="pct"/>
            <w:vAlign w:val="bottom"/>
          </w:tcPr>
          <w:p w14:paraId="2B81ABF2" w14:textId="77777777" w:rsidR="00540050" w:rsidRPr="003A2DEB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8AE3051" w14:textId="72AEC595" w:rsidR="00540050" w:rsidRPr="003A2DEB" w:rsidRDefault="00340DBB" w:rsidP="00340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9,374</w:t>
            </w:r>
          </w:p>
        </w:tc>
        <w:tc>
          <w:tcPr>
            <w:tcW w:w="130" w:type="pct"/>
            <w:vAlign w:val="bottom"/>
          </w:tcPr>
          <w:p w14:paraId="3D805F41" w14:textId="77777777" w:rsidR="00540050" w:rsidRPr="003A2DEB" w:rsidRDefault="00540050" w:rsidP="00340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0D31390" w14:textId="59772EF0" w:rsidR="00540050" w:rsidRPr="003A2DEB" w:rsidRDefault="006166E7" w:rsidP="00616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4,611</w:t>
            </w:r>
          </w:p>
        </w:tc>
        <w:tc>
          <w:tcPr>
            <w:tcW w:w="130" w:type="pct"/>
            <w:vAlign w:val="bottom"/>
          </w:tcPr>
          <w:p w14:paraId="3CA231B6" w14:textId="77777777" w:rsidR="00540050" w:rsidRPr="003A2DEB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559E803" w14:textId="7794378F" w:rsidR="00540050" w:rsidRPr="003A2DEB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A2D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0050" w:rsidRPr="00F36B37" w14:paraId="49B292BC" w14:textId="77777777" w:rsidTr="00E864D2">
        <w:tc>
          <w:tcPr>
            <w:tcW w:w="1743" w:type="pct"/>
          </w:tcPr>
          <w:p w14:paraId="37E39399" w14:textId="48D7545C" w:rsidR="00540050" w:rsidRPr="00E80EAC" w:rsidRDefault="00540050" w:rsidP="00540050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กลับรายการ</w:t>
            </w:r>
          </w:p>
        </w:tc>
        <w:tc>
          <w:tcPr>
            <w:tcW w:w="433" w:type="pct"/>
          </w:tcPr>
          <w:p w14:paraId="30A21971" w14:textId="16E039A4" w:rsidR="00540050" w:rsidRPr="00E80EAC" w:rsidRDefault="00540050" w:rsidP="005400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55B6DB1E" w14:textId="4B33791D" w:rsidR="00540050" w:rsidRPr="003A2DEB" w:rsidRDefault="00E446AF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(8,7</w:t>
            </w:r>
            <w:r w:rsidR="006166E7">
              <w:rPr>
                <w:rFonts w:asciiTheme="majorBidi" w:hAnsiTheme="majorBidi" w:cstheme="majorBidi"/>
                <w:sz w:val="30"/>
                <w:szCs w:val="30"/>
              </w:rPr>
              <w:t>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6300EA49" w14:textId="77777777" w:rsidR="00540050" w:rsidRPr="003A2DEB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528CAF0" w14:textId="4D2C4455" w:rsidR="00540050" w:rsidRPr="003A2DEB" w:rsidRDefault="00340DBB" w:rsidP="00340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(16,501)</w:t>
            </w:r>
          </w:p>
        </w:tc>
        <w:tc>
          <w:tcPr>
            <w:tcW w:w="130" w:type="pct"/>
            <w:vAlign w:val="bottom"/>
          </w:tcPr>
          <w:p w14:paraId="78FE198C" w14:textId="77777777" w:rsidR="00540050" w:rsidRPr="003A2DEB" w:rsidRDefault="00540050" w:rsidP="00340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727112F" w14:textId="5D923C87" w:rsidR="00540050" w:rsidRPr="003A2DEB" w:rsidRDefault="006166E7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40CB25B2" w14:textId="77777777" w:rsidR="00540050" w:rsidRPr="003A2DEB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C71ED8A" w14:textId="0E96BE8F" w:rsidR="00540050" w:rsidRPr="003A2DEB" w:rsidRDefault="00540050" w:rsidP="0054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A2DEB">
              <w:rPr>
                <w:rFonts w:asciiTheme="majorBidi" w:hAnsiTheme="majorBidi" w:cstheme="majorBidi"/>
                <w:sz w:val="30"/>
                <w:szCs w:val="30"/>
              </w:rPr>
              <w:t>(370)</w:t>
            </w:r>
          </w:p>
        </w:tc>
      </w:tr>
      <w:tr w:rsidR="006166E7" w:rsidRPr="00F36B37" w14:paraId="369EB58A" w14:textId="77777777" w:rsidTr="00995A84">
        <w:tc>
          <w:tcPr>
            <w:tcW w:w="1743" w:type="pct"/>
          </w:tcPr>
          <w:p w14:paraId="74DF280E" w14:textId="5CFEDB93" w:rsidR="006166E7" w:rsidRPr="00E27CBD" w:rsidRDefault="006166E7" w:rsidP="006166E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4F7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F7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33" w:type="pct"/>
          </w:tcPr>
          <w:p w14:paraId="30109B25" w14:textId="77777777" w:rsidR="006166E7" w:rsidRPr="00E80EAC" w:rsidRDefault="006166E7" w:rsidP="006166E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CB03D" w14:textId="0E2D20F0" w:rsidR="006166E7" w:rsidRPr="003A2DEB" w:rsidRDefault="006166E7" w:rsidP="00616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16,979</w:t>
            </w:r>
          </w:p>
        </w:tc>
        <w:tc>
          <w:tcPr>
            <w:tcW w:w="128" w:type="pct"/>
            <w:vAlign w:val="bottom"/>
          </w:tcPr>
          <w:p w14:paraId="4FA1C6D0" w14:textId="77777777" w:rsidR="006166E7" w:rsidRPr="003A2DEB" w:rsidRDefault="006166E7" w:rsidP="00616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C54EB50" w14:textId="48C4CFF6" w:rsidR="006166E7" w:rsidRPr="006166E7" w:rsidRDefault="00340DBB" w:rsidP="00616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6166E7" w:rsidRPr="006166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842</w:t>
            </w:r>
          </w:p>
        </w:tc>
        <w:tc>
          <w:tcPr>
            <w:tcW w:w="130" w:type="pct"/>
            <w:vAlign w:val="bottom"/>
          </w:tcPr>
          <w:p w14:paraId="30D4160F" w14:textId="77777777" w:rsidR="006166E7" w:rsidRPr="003A2DEB" w:rsidRDefault="006166E7" w:rsidP="00616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5F078D" w14:textId="703DFF57" w:rsidR="006166E7" w:rsidRPr="003A2DEB" w:rsidRDefault="006166E7" w:rsidP="00616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4,611</w:t>
            </w:r>
          </w:p>
        </w:tc>
        <w:tc>
          <w:tcPr>
            <w:tcW w:w="130" w:type="pct"/>
            <w:vAlign w:val="bottom"/>
          </w:tcPr>
          <w:p w14:paraId="7FB19EB6" w14:textId="77777777" w:rsidR="006166E7" w:rsidRPr="003A2DEB" w:rsidRDefault="006166E7" w:rsidP="00616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C229AEF" w14:textId="02A0B939" w:rsidR="006166E7" w:rsidRPr="003A2DEB" w:rsidRDefault="006166E7" w:rsidP="00616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D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7ABE128" w14:textId="77777777" w:rsidR="00B44A8E" w:rsidRPr="009323B0" w:rsidRDefault="00B44A8E" w:rsidP="00EE6646">
      <w:pPr>
        <w:rPr>
          <w:rFonts w:asciiTheme="majorBidi" w:hAnsiTheme="majorBidi" w:cstheme="majorBidi"/>
          <w:sz w:val="28"/>
          <w:szCs w:val="28"/>
          <w:cs/>
        </w:rPr>
      </w:pPr>
    </w:p>
    <w:p w14:paraId="297CE05F" w14:textId="5DA1650D" w:rsidR="00EE6646" w:rsidRPr="00984D68" w:rsidRDefault="00EE6646" w:rsidP="00EE664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</w:rPr>
        <w:t>5</w:t>
      </w:r>
      <w:r w:rsidRPr="00424DDB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Pr="00984D6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เงินลงทุนในบริษัทย่อย บริษัทร่วมและการร่วมค้า</w:t>
      </w:r>
    </w:p>
    <w:p w14:paraId="69335483" w14:textId="1BAB3B19" w:rsidR="00DB7E68" w:rsidRPr="009323B0" w:rsidRDefault="00DB7E68" w:rsidP="009323B0">
      <w:pPr>
        <w:ind w:right="18" w:firstLine="518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2"/>
        <w:gridCol w:w="1675"/>
        <w:gridCol w:w="237"/>
        <w:gridCol w:w="1686"/>
      </w:tblGrid>
      <w:tr w:rsidR="00FF76D9" w:rsidRPr="00984D68" w14:paraId="559475F2" w14:textId="77777777" w:rsidTr="009323B0">
        <w:trPr>
          <w:trHeight w:val="885"/>
          <w:tblHeader/>
        </w:trPr>
        <w:tc>
          <w:tcPr>
            <w:tcW w:w="5672" w:type="dxa"/>
            <w:vAlign w:val="bottom"/>
          </w:tcPr>
          <w:p w14:paraId="64D7784F" w14:textId="77777777" w:rsidR="00FF76D9" w:rsidRPr="00984D68" w:rsidRDefault="00FF76D9" w:rsidP="00583F7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392F63D0" w14:textId="1CF3B7A6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C321C5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27347" w:rsidRPr="004F7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C321C5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C321C5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B27347" w:rsidRPr="004F7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C321C5" w:rsidRPr="004F76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321C5" w:rsidRPr="004F7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75" w:type="dxa"/>
            <w:vAlign w:val="bottom"/>
          </w:tcPr>
          <w:p w14:paraId="4196F36D" w14:textId="77777777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vAlign w:val="center"/>
          </w:tcPr>
          <w:p w14:paraId="5705801A" w14:textId="77777777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  <w:vAlign w:val="center"/>
          </w:tcPr>
          <w:p w14:paraId="091047AE" w14:textId="77777777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509A96B5" w14:textId="77777777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4D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F76D9" w:rsidRPr="00984D68" w14:paraId="27D597AD" w14:textId="77777777" w:rsidTr="009323B0">
        <w:trPr>
          <w:trHeight w:val="411"/>
          <w:tblHeader/>
        </w:trPr>
        <w:tc>
          <w:tcPr>
            <w:tcW w:w="5672" w:type="dxa"/>
            <w:shd w:val="clear" w:color="auto" w:fill="auto"/>
            <w:vAlign w:val="bottom"/>
          </w:tcPr>
          <w:p w14:paraId="3B7D96BD" w14:textId="77777777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8" w:type="dxa"/>
            <w:gridSpan w:val="3"/>
          </w:tcPr>
          <w:p w14:paraId="693B6D1B" w14:textId="77777777" w:rsidR="00FF76D9" w:rsidRPr="00984D68" w:rsidRDefault="00FF76D9" w:rsidP="007769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84D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76D9" w:rsidRPr="00984D68" w14:paraId="7EE5CE33" w14:textId="77777777" w:rsidTr="009323B0">
        <w:trPr>
          <w:trHeight w:val="448"/>
        </w:trPr>
        <w:tc>
          <w:tcPr>
            <w:tcW w:w="5672" w:type="dxa"/>
            <w:vAlign w:val="bottom"/>
          </w:tcPr>
          <w:p w14:paraId="4A64A894" w14:textId="059132A8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E10E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1675" w:type="dxa"/>
          </w:tcPr>
          <w:p w14:paraId="392B93AC" w14:textId="77777777" w:rsidR="00FF76D9" w:rsidRPr="00984D68" w:rsidRDefault="00FF76D9" w:rsidP="007769A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57CD0E11" w14:textId="77777777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70A1812F" w14:textId="77777777" w:rsidR="00FF76D9" w:rsidRPr="00984D68" w:rsidRDefault="00FF76D9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0E44" w:rsidRPr="00984D68" w14:paraId="67DD6A71" w14:textId="77777777" w:rsidTr="0073429F">
        <w:trPr>
          <w:trHeight w:val="68"/>
        </w:trPr>
        <w:tc>
          <w:tcPr>
            <w:tcW w:w="5672" w:type="dxa"/>
            <w:vAlign w:val="bottom"/>
          </w:tcPr>
          <w:p w14:paraId="40898324" w14:textId="71EE4751" w:rsidR="00E10E44" w:rsidRPr="00984D68" w:rsidRDefault="009323B0" w:rsidP="00932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</w:t>
            </w:r>
            <w:r w:rsidR="00E10E44" w:rsidRPr="00E10E4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ในบริษัท</w:t>
            </w:r>
            <w:r w:rsidR="00E10E44" w:rsidRPr="00E10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10E44" w:rsidRPr="00E10E4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มาสเตอร์</w:t>
            </w:r>
            <w:r w:rsidR="00E10E44" w:rsidRPr="00E10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10E44" w:rsidRPr="00E10E4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มอเตอร์</w:t>
            </w:r>
            <w:r w:rsidR="00E10E44" w:rsidRPr="00E10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10E44" w:rsidRPr="00E10E4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เซอร์วิสเซส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10E44" w:rsidRPr="00E10E4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10E44" w:rsidRPr="00E10E4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  <w:r w:rsidR="00E10E44" w:rsidRPr="00E10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E10E44" w:rsidRPr="00E10E4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675" w:type="dxa"/>
          </w:tcPr>
          <w:p w14:paraId="7678C1AF" w14:textId="308A44E8" w:rsidR="00E10E44" w:rsidRPr="00E10E44" w:rsidRDefault="00E10E44" w:rsidP="00E10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1AB4CF7" w14:textId="77777777" w:rsidR="00E10E44" w:rsidRPr="00984D68" w:rsidRDefault="00E10E44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73B452E7" w14:textId="48BD1CE0" w:rsidR="00E10E44" w:rsidRPr="00984D68" w:rsidRDefault="00E10E44" w:rsidP="00734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E10E44" w:rsidRPr="00984D68" w14:paraId="450E74E7" w14:textId="77777777" w:rsidTr="009323B0">
        <w:trPr>
          <w:trHeight w:val="79"/>
        </w:trPr>
        <w:tc>
          <w:tcPr>
            <w:tcW w:w="5672" w:type="dxa"/>
            <w:vAlign w:val="bottom"/>
          </w:tcPr>
          <w:p w14:paraId="518EE2B1" w14:textId="77777777" w:rsidR="00E10E44" w:rsidRPr="00E10E44" w:rsidRDefault="00E10E44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75" w:type="dxa"/>
          </w:tcPr>
          <w:p w14:paraId="719B70C5" w14:textId="77777777" w:rsidR="00E10E44" w:rsidRPr="00E10E44" w:rsidRDefault="00E10E44" w:rsidP="007769A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7" w:type="dxa"/>
          </w:tcPr>
          <w:p w14:paraId="734238EA" w14:textId="77777777" w:rsidR="00E10E44" w:rsidRPr="00E10E44" w:rsidRDefault="00E10E44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686" w:type="dxa"/>
          </w:tcPr>
          <w:p w14:paraId="4E8E52E2" w14:textId="77777777" w:rsidR="00E10E44" w:rsidRPr="00E10E44" w:rsidRDefault="00E10E44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10E44" w:rsidRPr="00984D68" w14:paraId="1ECC428E" w14:textId="77777777" w:rsidTr="009323B0">
        <w:trPr>
          <w:trHeight w:val="448"/>
        </w:trPr>
        <w:tc>
          <w:tcPr>
            <w:tcW w:w="5672" w:type="dxa"/>
            <w:vAlign w:val="bottom"/>
          </w:tcPr>
          <w:p w14:paraId="027EF8FD" w14:textId="34B4756A" w:rsidR="00E10E44" w:rsidRPr="00984D68" w:rsidRDefault="00E10E44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75" w:type="dxa"/>
          </w:tcPr>
          <w:p w14:paraId="5C22ADE4" w14:textId="77777777" w:rsidR="00E10E44" w:rsidRPr="00984D68" w:rsidRDefault="00E10E44" w:rsidP="007769A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3975F593" w14:textId="77777777" w:rsidR="00E10E44" w:rsidRPr="00984D68" w:rsidRDefault="00E10E44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7D5AC88A" w14:textId="77777777" w:rsidR="00E10E44" w:rsidRPr="00984D68" w:rsidRDefault="00E10E44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76D9" w:rsidRPr="00984D68" w14:paraId="79421FA2" w14:textId="77777777" w:rsidTr="009323B0">
        <w:trPr>
          <w:trHeight w:val="424"/>
        </w:trPr>
        <w:tc>
          <w:tcPr>
            <w:tcW w:w="5672" w:type="dxa"/>
            <w:vAlign w:val="bottom"/>
          </w:tcPr>
          <w:p w14:paraId="51246A8B" w14:textId="77777777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ส่วนแบ่งกำไรของบริษัทร่วม</w:t>
            </w:r>
          </w:p>
        </w:tc>
        <w:tc>
          <w:tcPr>
            <w:tcW w:w="1675" w:type="dxa"/>
          </w:tcPr>
          <w:p w14:paraId="27338030" w14:textId="63828554" w:rsidR="00FF76D9" w:rsidRPr="00984D68" w:rsidRDefault="00E10E44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43,388</w:t>
            </w:r>
          </w:p>
        </w:tc>
        <w:tc>
          <w:tcPr>
            <w:tcW w:w="237" w:type="dxa"/>
          </w:tcPr>
          <w:p w14:paraId="7DC9777E" w14:textId="77777777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34FA169C" w14:textId="5BF03869" w:rsidR="00FF76D9" w:rsidRPr="00984D68" w:rsidRDefault="00E10E44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4D68" w:rsidRPr="00984D68" w14:paraId="56EB57F1" w14:textId="77777777" w:rsidTr="009323B0">
        <w:trPr>
          <w:trHeight w:val="436"/>
        </w:trPr>
        <w:tc>
          <w:tcPr>
            <w:tcW w:w="5672" w:type="dxa"/>
            <w:vAlign w:val="bottom"/>
          </w:tcPr>
          <w:p w14:paraId="44878F92" w14:textId="2823E949" w:rsidR="00984D68" w:rsidRPr="00984D68" w:rsidRDefault="00984D68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675" w:type="dxa"/>
          </w:tcPr>
          <w:p w14:paraId="1F9BA1AB" w14:textId="4312F82C" w:rsidR="00984D68" w:rsidRPr="00984D68" w:rsidRDefault="00E10E44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(41,348)</w:t>
            </w:r>
          </w:p>
        </w:tc>
        <w:tc>
          <w:tcPr>
            <w:tcW w:w="237" w:type="dxa"/>
          </w:tcPr>
          <w:p w14:paraId="3095D77E" w14:textId="77777777" w:rsidR="00984D68" w:rsidRPr="00984D68" w:rsidRDefault="00984D68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7F78C35A" w14:textId="29B0F999" w:rsidR="00984D68" w:rsidRPr="00984D68" w:rsidRDefault="00E10E44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76D9" w:rsidRPr="00984D68" w14:paraId="02E8C8B4" w14:textId="77777777" w:rsidTr="009323B0">
        <w:trPr>
          <w:trHeight w:val="101"/>
        </w:trPr>
        <w:tc>
          <w:tcPr>
            <w:tcW w:w="5672" w:type="dxa"/>
            <w:vAlign w:val="bottom"/>
          </w:tcPr>
          <w:p w14:paraId="78C47632" w14:textId="77777777" w:rsidR="00FF76D9" w:rsidRPr="004642ED" w:rsidRDefault="00FF76D9" w:rsidP="0046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75" w:type="dxa"/>
          </w:tcPr>
          <w:p w14:paraId="61A56AA8" w14:textId="77777777" w:rsidR="00FF76D9" w:rsidRPr="004642ED" w:rsidRDefault="00FF76D9" w:rsidP="0046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7" w:type="dxa"/>
          </w:tcPr>
          <w:p w14:paraId="21F98BCB" w14:textId="77777777" w:rsidR="00FF76D9" w:rsidRPr="004642ED" w:rsidRDefault="00FF76D9" w:rsidP="0046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86" w:type="dxa"/>
          </w:tcPr>
          <w:p w14:paraId="7D74BFA3" w14:textId="77777777" w:rsidR="00FF76D9" w:rsidRPr="004642ED" w:rsidRDefault="00FF76D9" w:rsidP="0046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F76D9" w:rsidRPr="00984D68" w14:paraId="18A8310A" w14:textId="77777777" w:rsidTr="009323B0">
        <w:trPr>
          <w:trHeight w:val="436"/>
        </w:trPr>
        <w:tc>
          <w:tcPr>
            <w:tcW w:w="5672" w:type="dxa"/>
            <w:vAlign w:val="bottom"/>
          </w:tcPr>
          <w:p w14:paraId="376857DD" w14:textId="77777777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675" w:type="dxa"/>
          </w:tcPr>
          <w:p w14:paraId="4009B7CF" w14:textId="77777777" w:rsidR="00FF76D9" w:rsidRPr="00984D68" w:rsidRDefault="00FF76D9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FDD5458" w14:textId="77777777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78F98D21" w14:textId="77777777" w:rsidR="00FF76D9" w:rsidRPr="00984D68" w:rsidRDefault="00FF76D9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76D9" w:rsidRPr="00DD4DE0" w14:paraId="7C84DEFB" w14:textId="77777777" w:rsidTr="009323B0">
        <w:trPr>
          <w:trHeight w:val="436"/>
        </w:trPr>
        <w:tc>
          <w:tcPr>
            <w:tcW w:w="5672" w:type="dxa"/>
            <w:vAlign w:val="bottom"/>
          </w:tcPr>
          <w:p w14:paraId="076DFE77" w14:textId="77777777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D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ส่วนแบ่งขาดทุนของการร่วมค้า</w:t>
            </w:r>
          </w:p>
        </w:tc>
        <w:tc>
          <w:tcPr>
            <w:tcW w:w="1675" w:type="dxa"/>
          </w:tcPr>
          <w:p w14:paraId="081E3544" w14:textId="2F19FF7A" w:rsidR="00FF76D9" w:rsidRPr="00984D68" w:rsidRDefault="00E10E44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(43,267)</w:t>
            </w:r>
          </w:p>
        </w:tc>
        <w:tc>
          <w:tcPr>
            <w:tcW w:w="237" w:type="dxa"/>
          </w:tcPr>
          <w:p w14:paraId="09EE37B1" w14:textId="77777777" w:rsidR="00FF76D9" w:rsidRPr="00984D6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12DB2771" w14:textId="4A9D6128" w:rsidR="00FF76D9" w:rsidRPr="00984D68" w:rsidRDefault="00E10E44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2864" w:rsidRPr="00DD4DE0" w14:paraId="2279E74A" w14:textId="77777777" w:rsidTr="009323B0">
        <w:trPr>
          <w:trHeight w:val="424"/>
        </w:trPr>
        <w:tc>
          <w:tcPr>
            <w:tcW w:w="5672" w:type="dxa"/>
            <w:vAlign w:val="bottom"/>
          </w:tcPr>
          <w:p w14:paraId="7CBA937B" w14:textId="51F3D560" w:rsidR="00E72864" w:rsidRPr="00984D68" w:rsidRDefault="00E72864" w:rsidP="00E72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อัลฟ่า เอกซ์ จำกัด</w:t>
            </w:r>
          </w:p>
        </w:tc>
        <w:tc>
          <w:tcPr>
            <w:tcW w:w="1675" w:type="dxa"/>
          </w:tcPr>
          <w:p w14:paraId="1CB8DE0E" w14:textId="655217D8" w:rsidR="00E72864" w:rsidRPr="00984D68" w:rsidRDefault="00E10E44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237" w:type="dxa"/>
          </w:tcPr>
          <w:p w14:paraId="7B2B8909" w14:textId="77777777" w:rsidR="00E72864" w:rsidRPr="00984D68" w:rsidRDefault="00E72864" w:rsidP="00E72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6" w:type="dxa"/>
          </w:tcPr>
          <w:p w14:paraId="50352930" w14:textId="4F7B5CA1" w:rsidR="00E72864" w:rsidRPr="00E72864" w:rsidRDefault="00E10E44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</w:tr>
    </w:tbl>
    <w:p w14:paraId="6B598886" w14:textId="77777777" w:rsidR="00FF76D9" w:rsidRPr="004642ED" w:rsidRDefault="00FF76D9" w:rsidP="00E31E34">
      <w:pPr>
        <w:ind w:right="18" w:firstLine="518"/>
        <w:jc w:val="both"/>
        <w:rPr>
          <w:rFonts w:asciiTheme="majorBidi" w:hAnsiTheme="majorBidi" w:cstheme="majorBidi"/>
          <w:sz w:val="24"/>
          <w:szCs w:val="24"/>
          <w:highlight w:val="green"/>
        </w:rPr>
      </w:pPr>
    </w:p>
    <w:p w14:paraId="40190F0A" w14:textId="3FFE16F9" w:rsidR="00E10E44" w:rsidRPr="00984D68" w:rsidRDefault="00E10E44" w:rsidP="00E10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="Angsana New" w:hAnsi="Angsana New" w:cs="Angsana New"/>
          <w:i/>
          <w:iCs/>
          <w:sz w:val="30"/>
          <w:szCs w:val="30"/>
          <w:highlight w:val="yellow"/>
          <w:cs/>
        </w:rPr>
      </w:pPr>
      <w:r w:rsidRPr="00E10E44">
        <w:rPr>
          <w:rFonts w:ascii="Angsana New" w:hAnsi="Angsana New" w:cs="Angsana New" w:hint="cs"/>
          <w:i/>
          <w:iCs/>
          <w:sz w:val="30"/>
          <w:szCs w:val="30"/>
          <w:cs/>
        </w:rPr>
        <w:t>บริษัท</w:t>
      </w:r>
      <w:r w:rsidRPr="00E10E4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E10E44">
        <w:rPr>
          <w:rFonts w:ascii="Angsana New" w:hAnsi="Angsana New" w:cs="Angsana New" w:hint="cs"/>
          <w:i/>
          <w:iCs/>
          <w:sz w:val="30"/>
          <w:szCs w:val="30"/>
          <w:cs/>
        </w:rPr>
        <w:t>มาสเตอร์</w:t>
      </w:r>
      <w:r w:rsidRPr="00E10E4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E10E44">
        <w:rPr>
          <w:rFonts w:ascii="Angsana New" w:hAnsi="Angsana New" w:cs="Angsana New" w:hint="cs"/>
          <w:i/>
          <w:iCs/>
          <w:sz w:val="30"/>
          <w:szCs w:val="30"/>
          <w:cs/>
        </w:rPr>
        <w:t>มอเตอร์</w:t>
      </w:r>
      <w:r w:rsidRPr="00E10E4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E10E44">
        <w:rPr>
          <w:rFonts w:ascii="Angsana New" w:hAnsi="Angsana New" w:cs="Angsana New" w:hint="cs"/>
          <w:i/>
          <w:iCs/>
          <w:sz w:val="30"/>
          <w:szCs w:val="30"/>
          <w:cs/>
        </w:rPr>
        <w:t>เซอร์วิสเซส</w:t>
      </w:r>
      <w:r w:rsidRPr="00E10E44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Pr="00E10E44">
        <w:rPr>
          <w:rFonts w:ascii="Angsana New" w:hAnsi="Angsana New" w:cs="Angsana New" w:hint="cs"/>
          <w:i/>
          <w:iCs/>
          <w:sz w:val="30"/>
          <w:szCs w:val="30"/>
          <w:cs/>
        </w:rPr>
        <w:t>ประเทศไทย</w:t>
      </w:r>
      <w:r w:rsidRPr="00E10E44">
        <w:rPr>
          <w:rFonts w:ascii="Angsana New" w:hAnsi="Angsana New" w:cs="Angsana New"/>
          <w:i/>
          <w:iCs/>
          <w:sz w:val="30"/>
          <w:szCs w:val="30"/>
          <w:cs/>
        </w:rPr>
        <w:t xml:space="preserve">) </w:t>
      </w:r>
      <w:r w:rsidRPr="00E10E44">
        <w:rPr>
          <w:rFonts w:ascii="Angsana New" w:hAnsi="Angsana New" w:cs="Angsana New" w:hint="cs"/>
          <w:i/>
          <w:iCs/>
          <w:sz w:val="30"/>
          <w:szCs w:val="30"/>
          <w:cs/>
        </w:rPr>
        <w:t>จำกัด</w:t>
      </w:r>
      <w:r w:rsidRPr="00E10E4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64CD1">
        <w:rPr>
          <w:rFonts w:ascii="Angsana New" w:hAnsi="Angsana New" w:cs="Angsana New"/>
          <w:i/>
          <w:iCs/>
          <w:sz w:val="30"/>
          <w:szCs w:val="30"/>
        </w:rPr>
        <w:t>-</w:t>
      </w:r>
      <w:r w:rsidRPr="00E10E4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10E44">
        <w:rPr>
          <w:rFonts w:ascii="Angsana New" w:hAnsi="Angsana New" w:cs="Angsana New" w:hint="cs"/>
          <w:i/>
          <w:iCs/>
          <w:sz w:val="30"/>
          <w:szCs w:val="30"/>
          <w:cs/>
        </w:rPr>
        <w:t>บริษัทย่อย</w:t>
      </w:r>
    </w:p>
    <w:p w14:paraId="78C60FEB" w14:textId="77777777" w:rsidR="00E10E44" w:rsidRPr="001C1E81" w:rsidRDefault="00E10E44" w:rsidP="00E10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firstLine="92"/>
        <w:rPr>
          <w:rFonts w:ascii="Angsana New" w:hAnsi="Angsana New" w:cs="Angsana New"/>
          <w:i/>
          <w:iCs/>
          <w:sz w:val="24"/>
          <w:szCs w:val="24"/>
        </w:rPr>
      </w:pPr>
    </w:p>
    <w:p w14:paraId="446CB8D0" w14:textId="3585A31F" w:rsidR="00FC5A98" w:rsidRPr="00FC5A98" w:rsidRDefault="00E10E44" w:rsidP="00164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  <w:r w:rsidRPr="00E10E44">
        <w:rPr>
          <w:rFonts w:ascii="Angsana New" w:hAnsi="Angsana New" w:cs="Angsana New" w:hint="cs"/>
          <w:sz w:val="30"/>
          <w:szCs w:val="30"/>
          <w:cs/>
        </w:rPr>
        <w:t>ใน</w:t>
      </w:r>
      <w:r w:rsidR="00164CD1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E10E44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164CD1">
        <w:rPr>
          <w:rFonts w:ascii="Angsana New" w:hAnsi="Angsana New" w:cs="Angsana New"/>
          <w:sz w:val="30"/>
          <w:szCs w:val="30"/>
        </w:rPr>
        <w:t xml:space="preserve"> 2566 </w:t>
      </w:r>
      <w:r w:rsidRPr="001C1E8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1C1E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1E81">
        <w:rPr>
          <w:rFonts w:asciiTheme="majorBidi" w:hAnsiTheme="majorBidi" w:cs="Angsana New" w:hint="cs"/>
          <w:sz w:val="30"/>
          <w:szCs w:val="30"/>
          <w:cs/>
        </w:rPr>
        <w:t>มาสเตอร์</w:t>
      </w:r>
      <w:r w:rsidRPr="001C1E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1E81">
        <w:rPr>
          <w:rFonts w:asciiTheme="majorBidi" w:hAnsiTheme="majorBidi" w:cs="Angsana New" w:hint="cs"/>
          <w:sz w:val="30"/>
          <w:szCs w:val="30"/>
          <w:cs/>
        </w:rPr>
        <w:t>มอเตอร์</w:t>
      </w:r>
      <w:r w:rsidRPr="001C1E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1E81">
        <w:rPr>
          <w:rFonts w:asciiTheme="majorBidi" w:hAnsiTheme="majorBidi" w:cs="Angsana New" w:hint="cs"/>
          <w:sz w:val="30"/>
          <w:szCs w:val="30"/>
          <w:cs/>
        </w:rPr>
        <w:t>เซอร์วิสเซส</w:t>
      </w:r>
      <w:r w:rsidRPr="001C1E8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1C1E81">
        <w:rPr>
          <w:rFonts w:asciiTheme="majorBidi" w:hAnsiTheme="majorBidi" w:cs="Angsana New" w:hint="cs"/>
          <w:sz w:val="30"/>
          <w:szCs w:val="30"/>
          <w:cs/>
        </w:rPr>
        <w:t>ประเทศไทย</w:t>
      </w:r>
      <w:r w:rsidRPr="001C1E81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1C1E81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1C1E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1E81">
        <w:rPr>
          <w:rFonts w:asciiTheme="majorBidi" w:hAnsiTheme="majorBidi" w:cs="Angsana New" w:hint="cs"/>
          <w:sz w:val="30"/>
          <w:szCs w:val="30"/>
          <w:cs/>
        </w:rPr>
        <w:t>ซึ่งเป็นบริษัทย่อย</w:t>
      </w:r>
      <w:r w:rsidR="00FC5A98" w:rsidRPr="001C1E81">
        <w:rPr>
          <w:rFonts w:asciiTheme="majorBidi" w:hAnsiTheme="majorBidi" w:cs="Angsana New" w:hint="cs"/>
          <w:sz w:val="30"/>
          <w:szCs w:val="30"/>
          <w:cs/>
        </w:rPr>
        <w:t>ได้จดทะเบียนเพิ่มทุนหุ้นสามัญจำนวน</w:t>
      </w:r>
      <w:r w:rsidR="00FC5A98" w:rsidRPr="001C1E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5A98" w:rsidRPr="001C1E81">
        <w:rPr>
          <w:rFonts w:asciiTheme="majorBidi" w:hAnsiTheme="majorBidi" w:cs="Angsana New"/>
          <w:sz w:val="30"/>
          <w:szCs w:val="30"/>
        </w:rPr>
        <w:t>800,000</w:t>
      </w:r>
      <w:r w:rsidR="00FC5A98" w:rsidRPr="001C1E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5A98" w:rsidRPr="001C1E81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="00FC5A98" w:rsidRPr="001C1E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5A98" w:rsidRPr="001C1E81">
        <w:rPr>
          <w:rFonts w:asciiTheme="majorBidi" w:hAnsiTheme="majorBidi" w:cs="Angsana New" w:hint="cs"/>
          <w:sz w:val="30"/>
          <w:szCs w:val="30"/>
          <w:cs/>
        </w:rPr>
        <w:t>มูลค่าหุ้นละ</w:t>
      </w:r>
      <w:r w:rsidR="00FC5A98" w:rsidRPr="001C1E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5A98" w:rsidRPr="001C1E81">
        <w:rPr>
          <w:rFonts w:asciiTheme="majorBidi" w:hAnsiTheme="majorBidi" w:cs="Angsana New"/>
          <w:sz w:val="30"/>
          <w:szCs w:val="30"/>
        </w:rPr>
        <w:t>25</w:t>
      </w:r>
      <w:r w:rsidR="00FC5A98" w:rsidRPr="001C1E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5A98" w:rsidRPr="001C1E81">
        <w:rPr>
          <w:rFonts w:asciiTheme="majorBidi" w:hAnsiTheme="majorBidi" w:cs="Angsana New" w:hint="cs"/>
          <w:sz w:val="30"/>
          <w:szCs w:val="30"/>
          <w:cs/>
        </w:rPr>
        <w:t>บาท</w:t>
      </w:r>
      <w:r w:rsidR="00FC5A98" w:rsidRPr="001C1E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5A98" w:rsidRPr="001C1E81">
        <w:rPr>
          <w:rFonts w:asciiTheme="majorBidi" w:hAnsiTheme="majorBidi" w:cs="Angsana New" w:hint="cs"/>
          <w:sz w:val="30"/>
          <w:szCs w:val="30"/>
          <w:cs/>
        </w:rPr>
        <w:t>บริษัทได้ซื้อหุ้นดังกล่าวทั้งหมดและได้จ่ายชำระค่าหุ้นเต็มจำนวนแล้วเป็นจำนวนเงิน</w:t>
      </w:r>
      <w:r w:rsidR="00FC5A98" w:rsidRPr="001C1E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5A98" w:rsidRPr="001C1E81">
        <w:rPr>
          <w:rFonts w:asciiTheme="majorBidi" w:hAnsiTheme="majorBidi" w:cs="Angsana New"/>
          <w:sz w:val="30"/>
          <w:szCs w:val="30"/>
        </w:rPr>
        <w:t>20</w:t>
      </w:r>
      <w:r w:rsidR="00FC5A98" w:rsidRPr="001C1E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5A98" w:rsidRPr="001C1E81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FC5A98" w:rsidRPr="001C1E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5A98" w:rsidRPr="001C1E81">
        <w:rPr>
          <w:rFonts w:asciiTheme="majorBidi" w:hAnsiTheme="majorBidi" w:cs="Angsana New" w:hint="cs"/>
          <w:sz w:val="30"/>
          <w:szCs w:val="30"/>
          <w:cs/>
        </w:rPr>
        <w:t>ทำให้ส่วนได้เสียในบริษัท</w:t>
      </w:r>
      <w:r w:rsidR="00FC5A98" w:rsidRPr="001C1E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5A98" w:rsidRPr="001C1E81">
        <w:rPr>
          <w:rFonts w:asciiTheme="majorBidi" w:hAnsiTheme="majorBidi" w:cs="Angsana New" w:hint="cs"/>
          <w:sz w:val="30"/>
          <w:szCs w:val="30"/>
          <w:cs/>
        </w:rPr>
        <w:t>มาสเตอร์</w:t>
      </w:r>
      <w:r w:rsidR="00FC5A98" w:rsidRPr="001C1E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5A98" w:rsidRPr="001C1E81">
        <w:rPr>
          <w:rFonts w:asciiTheme="majorBidi" w:hAnsiTheme="majorBidi" w:cs="Angsana New" w:hint="cs"/>
          <w:sz w:val="30"/>
          <w:szCs w:val="30"/>
          <w:cs/>
        </w:rPr>
        <w:t>มอเตอร์</w:t>
      </w:r>
      <w:r w:rsidR="00FC5A98">
        <w:rPr>
          <w:rFonts w:asciiTheme="majorBidi" w:hAnsiTheme="majorBidi" w:cs="Angsana New"/>
          <w:sz w:val="30"/>
          <w:szCs w:val="30"/>
        </w:rPr>
        <w:t xml:space="preserve"> </w:t>
      </w:r>
      <w:r w:rsidR="00FC5A98" w:rsidRPr="001C1E81">
        <w:rPr>
          <w:rFonts w:asciiTheme="majorBidi" w:hAnsiTheme="majorBidi" w:cs="Angsana New" w:hint="cs"/>
          <w:sz w:val="30"/>
          <w:szCs w:val="30"/>
          <w:cs/>
        </w:rPr>
        <w:t>เซอร์วิสเซส</w:t>
      </w:r>
      <w:r w:rsidR="00FC5A98" w:rsidRPr="001C1E8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FC5A98" w:rsidRPr="001C1E81">
        <w:rPr>
          <w:rFonts w:asciiTheme="majorBidi" w:hAnsiTheme="majorBidi" w:cs="Angsana New" w:hint="cs"/>
          <w:sz w:val="30"/>
          <w:szCs w:val="30"/>
          <w:cs/>
        </w:rPr>
        <w:t>ประเทศไทย</w:t>
      </w:r>
      <w:r w:rsidR="00FC5A98" w:rsidRPr="001C1E81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FC5A98" w:rsidRPr="001C1E81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FC5A98" w:rsidRPr="001C1E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5A98" w:rsidRPr="001C1E81">
        <w:rPr>
          <w:rFonts w:asciiTheme="majorBidi" w:hAnsiTheme="majorBidi" w:cs="Angsana New" w:hint="cs"/>
          <w:sz w:val="30"/>
          <w:szCs w:val="30"/>
          <w:cs/>
        </w:rPr>
        <w:t>ในงบการเงินรวม</w:t>
      </w:r>
      <w:r w:rsidR="00FC5A98" w:rsidRPr="001C1E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5A98" w:rsidRPr="001C1E81">
        <w:rPr>
          <w:rFonts w:asciiTheme="majorBidi" w:hAnsiTheme="majorBidi" w:cs="Angsana New" w:hint="cs"/>
          <w:sz w:val="30"/>
          <w:szCs w:val="30"/>
          <w:cs/>
        </w:rPr>
        <w:t>เพิ่มขึ้นจากร้อยละ</w:t>
      </w:r>
      <w:r w:rsidR="00FC5A98" w:rsidRPr="001C1E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5A98" w:rsidRPr="001C1E81">
        <w:rPr>
          <w:rFonts w:asciiTheme="majorBidi" w:hAnsiTheme="majorBidi" w:cs="Angsana New"/>
          <w:sz w:val="30"/>
          <w:szCs w:val="30"/>
        </w:rPr>
        <w:t>95.67</w:t>
      </w:r>
      <w:r w:rsidR="00FC5A98" w:rsidRPr="001C1E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5A98" w:rsidRPr="001C1E81">
        <w:rPr>
          <w:rFonts w:asciiTheme="majorBidi" w:hAnsiTheme="majorBidi" w:cs="Angsana New" w:hint="cs"/>
          <w:sz w:val="30"/>
          <w:szCs w:val="30"/>
          <w:cs/>
        </w:rPr>
        <w:t>เป็นร้อยละ</w:t>
      </w:r>
      <w:r w:rsidR="00FC5A98" w:rsidRPr="001C1E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5A98" w:rsidRPr="001C1E81">
        <w:rPr>
          <w:rFonts w:asciiTheme="majorBidi" w:hAnsiTheme="majorBidi" w:cs="Angsana New"/>
          <w:sz w:val="30"/>
          <w:szCs w:val="30"/>
        </w:rPr>
        <w:t>96.0</w:t>
      </w:r>
      <w:r w:rsidR="00A17722">
        <w:rPr>
          <w:rFonts w:asciiTheme="majorBidi" w:hAnsiTheme="majorBidi" w:cs="Angsana New"/>
          <w:sz w:val="30"/>
          <w:szCs w:val="30"/>
        </w:rPr>
        <w:t>2</w:t>
      </w:r>
    </w:p>
    <w:p w14:paraId="6310D1F6" w14:textId="7215C009" w:rsidR="001C1E81" w:rsidRDefault="00E10E44" w:rsidP="00FC5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firstLine="92"/>
        <w:rPr>
          <w:rFonts w:asciiTheme="majorBidi" w:hAnsiTheme="majorBidi" w:cs="Angsana New"/>
          <w:sz w:val="30"/>
          <w:szCs w:val="30"/>
        </w:rPr>
      </w:pPr>
      <w:r w:rsidRPr="001C1E8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1E81">
        <w:rPr>
          <w:rFonts w:asciiTheme="majorBidi" w:hAnsiTheme="majorBidi" w:cs="Angsana New"/>
          <w:sz w:val="30"/>
          <w:szCs w:val="30"/>
        </w:rPr>
        <w:t xml:space="preserve">                 </w:t>
      </w:r>
    </w:p>
    <w:p w14:paraId="45FFA22B" w14:textId="41ECFC3A" w:rsidR="001C1E81" w:rsidRDefault="001C1E81" w:rsidP="00FC5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firstLine="92"/>
        <w:rPr>
          <w:rFonts w:asciiTheme="majorBidi" w:hAnsiTheme="majorBidi" w:cs="Angsana New"/>
          <w:sz w:val="30"/>
          <w:szCs w:val="30"/>
        </w:rPr>
      </w:pPr>
    </w:p>
    <w:p w14:paraId="0F74917D" w14:textId="65C15839" w:rsidR="004F4F70" w:rsidRPr="00984D68" w:rsidRDefault="004F4F70" w:rsidP="004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="Angsana New" w:hAnsi="Angsana New" w:cs="Angsana New"/>
          <w:i/>
          <w:iCs/>
          <w:sz w:val="30"/>
          <w:szCs w:val="30"/>
          <w:highlight w:val="yellow"/>
        </w:rPr>
      </w:pPr>
      <w:r w:rsidRPr="0043431F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บริษัท</w:t>
      </w:r>
      <w:r w:rsidRPr="0043431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43431F">
        <w:rPr>
          <w:rFonts w:ascii="Angsana New" w:hAnsi="Angsana New" w:cs="Angsana New" w:hint="cs"/>
          <w:i/>
          <w:iCs/>
          <w:sz w:val="30"/>
          <w:szCs w:val="30"/>
          <w:cs/>
        </w:rPr>
        <w:t>อัลฟ่า</w:t>
      </w:r>
      <w:r w:rsidRPr="0043431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43431F">
        <w:rPr>
          <w:rFonts w:ascii="Angsana New" w:hAnsi="Angsana New" w:cs="Angsana New" w:hint="cs"/>
          <w:i/>
          <w:iCs/>
          <w:sz w:val="30"/>
          <w:szCs w:val="30"/>
          <w:cs/>
        </w:rPr>
        <w:t>เอกซ์</w:t>
      </w:r>
      <w:r w:rsidRPr="0043431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43431F">
        <w:rPr>
          <w:rFonts w:ascii="Angsana New" w:hAnsi="Angsana New" w:cs="Angsana New" w:hint="cs"/>
          <w:i/>
          <w:iCs/>
          <w:sz w:val="30"/>
          <w:szCs w:val="30"/>
          <w:cs/>
        </w:rPr>
        <w:t>จำกัด</w:t>
      </w:r>
      <w:r w:rsidR="0029077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290774">
        <w:rPr>
          <w:rFonts w:ascii="Angsana New" w:hAnsi="Angsana New" w:cs="Angsana New"/>
          <w:i/>
          <w:iCs/>
          <w:sz w:val="30"/>
          <w:szCs w:val="30"/>
        </w:rPr>
        <w:t xml:space="preserve">- </w:t>
      </w:r>
      <w:r w:rsidR="00290774" w:rsidRPr="00290774">
        <w:rPr>
          <w:rFonts w:ascii="Angsana New" w:hAnsi="Angsana New" w:cs="Angsana New" w:hint="cs"/>
          <w:i/>
          <w:iCs/>
          <w:sz w:val="30"/>
          <w:szCs w:val="30"/>
          <w:cs/>
        </w:rPr>
        <w:t>การร่วมค้า</w:t>
      </w:r>
    </w:p>
    <w:p w14:paraId="75F47117" w14:textId="77777777" w:rsidR="004F4F70" w:rsidRPr="004642ED" w:rsidRDefault="004F4F70" w:rsidP="00B06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highlight w:val="yellow"/>
        </w:rPr>
      </w:pPr>
    </w:p>
    <w:p w14:paraId="3B30ABAA" w14:textId="0AED12D5" w:rsidR="00CC702A" w:rsidRDefault="0043431F" w:rsidP="000E6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  <w:r w:rsidRPr="00CE4223">
        <w:rPr>
          <w:rFonts w:ascii="Angsana New" w:hAnsi="Angsana New" w:cs="Angsana New" w:hint="cs"/>
          <w:sz w:val="30"/>
          <w:szCs w:val="30"/>
          <w:cs/>
        </w:rPr>
        <w:t>ในเดือนกุมภาพันธ์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8B7A98" w:rsidRPr="00CE4223">
        <w:rPr>
          <w:rFonts w:ascii="Angsana New" w:hAnsi="Angsana New" w:cs="Angsana New"/>
          <w:sz w:val="30"/>
          <w:szCs w:val="30"/>
        </w:rPr>
        <w:t>2</w:t>
      </w:r>
      <w:r w:rsidR="00B0099A" w:rsidRPr="00CE4223">
        <w:rPr>
          <w:rFonts w:ascii="Angsana New" w:hAnsi="Angsana New" w:cs="Angsana New"/>
          <w:sz w:val="30"/>
          <w:szCs w:val="30"/>
        </w:rPr>
        <w:t>566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อัลฟ่า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เอกซ์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583F77" w:rsidRPr="00CE4223">
        <w:rPr>
          <w:rFonts w:ascii="Angsana New" w:hAnsi="Angsana New" w:cs="Angsana New"/>
          <w:sz w:val="30"/>
          <w:szCs w:val="30"/>
        </w:rPr>
        <w:t xml:space="preserve"> </w:t>
      </w:r>
      <w:r w:rsidR="00583F77" w:rsidRPr="00CE4223">
        <w:rPr>
          <w:rFonts w:ascii="Angsana New" w:hAnsi="Angsana New" w:cs="Angsana New" w:hint="cs"/>
          <w:sz w:val="30"/>
          <w:szCs w:val="30"/>
          <w:cs/>
        </w:rPr>
        <w:t>ซึ่งเป็นการร่วมค้า</w:t>
      </w:r>
      <w:r w:rsidRPr="00CE4223">
        <w:rPr>
          <w:rFonts w:ascii="Angsana New" w:hAnsi="Angsana New" w:cs="Angsana New" w:hint="cs"/>
          <w:sz w:val="30"/>
          <w:szCs w:val="30"/>
          <w:cs/>
        </w:rPr>
        <w:t>ได้เพิ่มทุนจดทะเบียนจาก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B0099A" w:rsidRPr="00CE4223">
        <w:rPr>
          <w:rFonts w:ascii="Angsana New" w:hAnsi="Angsana New" w:cs="Angsana New"/>
          <w:sz w:val="30"/>
          <w:szCs w:val="30"/>
        </w:rPr>
        <w:t>75</w:t>
      </w:r>
      <w:r w:rsidR="008B7A98" w:rsidRPr="00CE4223">
        <w:rPr>
          <w:rFonts w:ascii="Angsana New" w:hAnsi="Angsana New" w:cs="Angsana New"/>
          <w:sz w:val="30"/>
          <w:szCs w:val="30"/>
        </w:rPr>
        <w:t>0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83F77" w:rsidRPr="00CE4223">
        <w:rPr>
          <w:rFonts w:ascii="Angsana New" w:hAnsi="Angsana New" w:cs="Angsana New"/>
          <w:sz w:val="30"/>
          <w:szCs w:val="30"/>
        </w:rPr>
        <w:t xml:space="preserve">                  </w:t>
      </w:r>
      <w:r w:rsidRPr="00CE4223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8B7A98" w:rsidRPr="00CE4223">
        <w:rPr>
          <w:rFonts w:ascii="Angsana New" w:hAnsi="Angsana New" w:cs="Angsana New"/>
          <w:sz w:val="30"/>
          <w:szCs w:val="30"/>
        </w:rPr>
        <w:t>1</w:t>
      </w:r>
      <w:r w:rsidR="00995A84" w:rsidRPr="00CE4223">
        <w:rPr>
          <w:rFonts w:ascii="Angsana New" w:hAnsi="Angsana New" w:cs="Angsana New"/>
          <w:sz w:val="30"/>
          <w:szCs w:val="30"/>
        </w:rPr>
        <w:t>,</w:t>
      </w:r>
      <w:r w:rsidR="008B7A98" w:rsidRPr="00CE4223">
        <w:rPr>
          <w:rFonts w:ascii="Angsana New" w:hAnsi="Angsana New" w:cs="Angsana New"/>
          <w:sz w:val="30"/>
          <w:szCs w:val="30"/>
        </w:rPr>
        <w:t>000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83F77" w:rsidRPr="00CE4223">
        <w:rPr>
          <w:rFonts w:ascii="Angsana New" w:hAnsi="Angsana New" w:cs="Angsana New"/>
          <w:sz w:val="30"/>
          <w:szCs w:val="30"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โดยบริษัทได้ชำระค่าหุ้นเพิ่มทุนให้แก่บริษัท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อัลฟ่า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เอกซ์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="00995A84" w:rsidRPr="00CE4223">
        <w:rPr>
          <w:rFonts w:ascii="Angsana New" w:hAnsi="Angsana New" w:cs="Angsana New"/>
          <w:sz w:val="30"/>
          <w:szCs w:val="30"/>
        </w:rPr>
        <w:t xml:space="preserve"> </w:t>
      </w:r>
      <w:r w:rsidR="008B7A98" w:rsidRPr="00CE4223">
        <w:rPr>
          <w:rFonts w:ascii="Angsana New" w:hAnsi="Angsana New" w:cs="Angsana New"/>
          <w:sz w:val="30"/>
          <w:szCs w:val="30"/>
        </w:rPr>
        <w:t>10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บาท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8B7A98" w:rsidRPr="00CE4223">
        <w:rPr>
          <w:rFonts w:ascii="Angsana New" w:hAnsi="Angsana New" w:cs="Angsana New"/>
          <w:sz w:val="30"/>
          <w:szCs w:val="30"/>
        </w:rPr>
        <w:t>12</w:t>
      </w:r>
      <w:r w:rsidR="00995A84" w:rsidRPr="00CE4223">
        <w:rPr>
          <w:rFonts w:ascii="Angsana New" w:hAnsi="Angsana New" w:cs="Angsana New"/>
          <w:sz w:val="30"/>
          <w:szCs w:val="30"/>
        </w:rPr>
        <w:t>.</w:t>
      </w:r>
      <w:r w:rsidR="00B0099A" w:rsidRPr="00CE4223">
        <w:rPr>
          <w:rFonts w:ascii="Angsana New" w:hAnsi="Angsana New" w:cs="Angsana New"/>
          <w:sz w:val="30"/>
          <w:szCs w:val="30"/>
        </w:rPr>
        <w:t>5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รวมเป็นจำนวนเงิน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8B7A98" w:rsidRPr="00CE4223">
        <w:rPr>
          <w:rFonts w:ascii="Angsana New" w:hAnsi="Angsana New" w:cs="Angsana New"/>
          <w:sz w:val="30"/>
          <w:szCs w:val="30"/>
        </w:rPr>
        <w:t>12</w:t>
      </w:r>
      <w:r w:rsidR="00B0099A" w:rsidRPr="00CE4223">
        <w:rPr>
          <w:rFonts w:ascii="Angsana New" w:hAnsi="Angsana New" w:cs="Angsana New"/>
          <w:sz w:val="30"/>
          <w:szCs w:val="30"/>
        </w:rPr>
        <w:t>5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โดยส่วนได้เสียในงบการเงินรวมและงบการเงินเฉพาะกิจการ</w:t>
      </w:r>
      <w:r w:rsidR="00583F77" w:rsidRPr="00CE4223">
        <w:rPr>
          <w:rFonts w:ascii="Angsana New" w:hAnsi="Angsana New" w:cs="Angsana New"/>
          <w:sz w:val="30"/>
          <w:szCs w:val="30"/>
        </w:rPr>
        <w:t xml:space="preserve">              </w:t>
      </w:r>
      <w:r w:rsidRPr="00CE4223">
        <w:rPr>
          <w:rFonts w:ascii="Angsana New" w:hAnsi="Angsana New" w:cs="Angsana New" w:hint="cs"/>
          <w:sz w:val="30"/>
          <w:szCs w:val="30"/>
          <w:cs/>
        </w:rPr>
        <w:t>ยังคงเป็นร้อยละ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B0099A" w:rsidRPr="00CE4223">
        <w:rPr>
          <w:rFonts w:ascii="Angsana New" w:hAnsi="Angsana New" w:cs="Angsana New"/>
          <w:sz w:val="30"/>
          <w:szCs w:val="30"/>
        </w:rPr>
        <w:t>49</w:t>
      </w:r>
      <w:r w:rsidR="00995A84" w:rsidRPr="00CE4223">
        <w:rPr>
          <w:rFonts w:ascii="Angsana New" w:hAnsi="Angsana New" w:cs="Angsana New"/>
          <w:sz w:val="30"/>
          <w:szCs w:val="30"/>
        </w:rPr>
        <w:t>.</w:t>
      </w:r>
      <w:r w:rsidR="00B0099A" w:rsidRPr="00CE4223">
        <w:rPr>
          <w:rFonts w:ascii="Angsana New" w:hAnsi="Angsana New" w:cs="Angsana New"/>
          <w:sz w:val="30"/>
          <w:szCs w:val="30"/>
        </w:rPr>
        <w:t>99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ดังเดิม</w:t>
      </w:r>
    </w:p>
    <w:p w14:paraId="43F827A8" w14:textId="22162D4D" w:rsidR="00290774" w:rsidRPr="004642ED" w:rsidRDefault="00290774" w:rsidP="000E6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45AD1CA2" w14:textId="7201F6F7" w:rsidR="00290774" w:rsidRDefault="00290774" w:rsidP="00290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  <w:r w:rsidRPr="00CE4223">
        <w:rPr>
          <w:rFonts w:ascii="Angsana New" w:hAnsi="Angsana New" w:cs="Angsana New" w:hint="cs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/>
          <w:sz w:val="30"/>
          <w:szCs w:val="30"/>
        </w:rPr>
        <w:t>2566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อัลฟ่า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เอกซ์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CE4223">
        <w:rPr>
          <w:rFonts w:ascii="Angsana New" w:hAnsi="Angsana New" w:cs="Angsana New"/>
          <w:sz w:val="30"/>
          <w:szCs w:val="30"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ซึ่งเป็นการร่วมค้าได้เพิ่มทุนจดทะเบียน</w:t>
      </w:r>
      <w:r>
        <w:rPr>
          <w:rFonts w:ascii="Angsana New" w:hAnsi="Angsana New" w:cs="Angsana New" w:hint="cs"/>
          <w:sz w:val="30"/>
          <w:szCs w:val="30"/>
          <w:cs/>
        </w:rPr>
        <w:t>เป็น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1,</w:t>
      </w:r>
      <w:r w:rsidRPr="00CE4223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>0</w:t>
      </w:r>
      <w:r w:rsidRPr="00CE4223">
        <w:rPr>
          <w:rFonts w:ascii="Angsana New" w:hAnsi="Angsana New" w:cs="Angsana New"/>
          <w:sz w:val="30"/>
          <w:szCs w:val="30"/>
        </w:rPr>
        <w:t>0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ล้านบ</w:t>
      </w:r>
      <w:r>
        <w:rPr>
          <w:rFonts w:ascii="Angsana New" w:hAnsi="Angsana New" w:cs="Angsana New" w:hint="cs"/>
          <w:sz w:val="30"/>
          <w:szCs w:val="30"/>
          <w:cs/>
        </w:rPr>
        <w:t xml:space="preserve">าท </w:t>
      </w:r>
      <w:r w:rsidRPr="00CE4223">
        <w:rPr>
          <w:rFonts w:ascii="Angsana New" w:hAnsi="Angsana New" w:cs="Angsana New" w:hint="cs"/>
          <w:sz w:val="30"/>
          <w:szCs w:val="30"/>
          <w:cs/>
        </w:rPr>
        <w:t>บริษัทได้ชำระค่าหุ้นเพิ่มทุนให้แก่บริษัท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อัลฟ่า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เอกซ์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Pr="00CE4223">
        <w:rPr>
          <w:rFonts w:ascii="Angsana New" w:hAnsi="Angsana New" w:cs="Angsana New"/>
          <w:sz w:val="30"/>
          <w:szCs w:val="30"/>
        </w:rPr>
        <w:t xml:space="preserve"> 10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บาท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/>
          <w:sz w:val="30"/>
          <w:szCs w:val="30"/>
        </w:rPr>
        <w:t>25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รวมเป็นจำนวนเงิน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250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โดยส่วนได้เสียในงบการเงินรวมและงบการเงินเฉพาะกิจการยังคงเป็นร้อยละ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/>
          <w:sz w:val="30"/>
          <w:szCs w:val="30"/>
        </w:rPr>
        <w:t>49.99</w:t>
      </w:r>
      <w:r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4223">
        <w:rPr>
          <w:rFonts w:ascii="Angsana New" w:hAnsi="Angsana New" w:cs="Angsana New" w:hint="cs"/>
          <w:sz w:val="30"/>
          <w:szCs w:val="30"/>
          <w:cs/>
        </w:rPr>
        <w:t>ดังเดิม</w:t>
      </w:r>
    </w:p>
    <w:p w14:paraId="506C489B" w14:textId="2296F55B" w:rsidR="004642ED" w:rsidRPr="00DC31CF" w:rsidRDefault="004642ED" w:rsidP="00290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3CBD20DD" w14:textId="2645C9AC" w:rsidR="00DC31CF" w:rsidRDefault="00E10E44" w:rsidP="00DC3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  <w:r w:rsidRPr="00E10E44">
        <w:rPr>
          <w:rFonts w:ascii="Angsana New" w:hAnsi="Angsana New" w:cs="Angsana New" w:hint="cs"/>
          <w:sz w:val="30"/>
          <w:szCs w:val="30"/>
          <w:cs/>
        </w:rPr>
        <w:t>ในเดือนกันยายน</w:t>
      </w:r>
      <w:r w:rsidRPr="00E10E44">
        <w:rPr>
          <w:rFonts w:ascii="Angsana New" w:hAnsi="Angsana New" w:cs="Angsana New"/>
          <w:sz w:val="30"/>
          <w:szCs w:val="30"/>
          <w:cs/>
        </w:rPr>
        <w:t xml:space="preserve"> </w:t>
      </w:r>
      <w:r w:rsidR="00DC31CF">
        <w:rPr>
          <w:rFonts w:ascii="Angsana New" w:hAnsi="Angsana New" w:cs="Angsana New"/>
          <w:sz w:val="30"/>
          <w:szCs w:val="30"/>
        </w:rPr>
        <w:t>2566</w:t>
      </w:r>
      <w:r w:rsidRPr="00E10E4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10E4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10E4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10E44">
        <w:rPr>
          <w:rFonts w:ascii="Angsana New" w:hAnsi="Angsana New" w:cs="Angsana New" w:hint="cs"/>
          <w:sz w:val="30"/>
          <w:szCs w:val="30"/>
          <w:cs/>
        </w:rPr>
        <w:t>อัลฟ่า</w:t>
      </w:r>
      <w:r w:rsidRPr="00E10E4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10E44">
        <w:rPr>
          <w:rFonts w:ascii="Angsana New" w:hAnsi="Angsana New" w:cs="Angsana New" w:hint="cs"/>
          <w:sz w:val="30"/>
          <w:szCs w:val="30"/>
          <w:cs/>
        </w:rPr>
        <w:t>เอกซ์</w:t>
      </w:r>
      <w:r w:rsidRPr="00E10E4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10E44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DC31CF">
        <w:rPr>
          <w:rFonts w:ascii="Angsana New" w:hAnsi="Angsana New" w:cs="Angsana New"/>
          <w:sz w:val="30"/>
          <w:szCs w:val="30"/>
        </w:rPr>
        <w:t xml:space="preserve"> </w:t>
      </w:r>
      <w:r w:rsidR="00DC31CF" w:rsidRPr="00CE4223">
        <w:rPr>
          <w:rFonts w:ascii="Angsana New" w:hAnsi="Angsana New" w:cs="Angsana New" w:hint="cs"/>
          <w:sz w:val="30"/>
          <w:szCs w:val="30"/>
          <w:cs/>
        </w:rPr>
        <w:t>ซึ่งเป็นการร่วมค้าได้เพิ่มทุนจดทะเบียน</w:t>
      </w:r>
      <w:r w:rsidR="00DC31CF">
        <w:rPr>
          <w:rFonts w:ascii="Angsana New" w:hAnsi="Angsana New" w:cs="Angsana New" w:hint="cs"/>
          <w:sz w:val="30"/>
          <w:szCs w:val="30"/>
          <w:cs/>
        </w:rPr>
        <w:t>เป็น</w:t>
      </w:r>
      <w:r w:rsidR="00DC31CF"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DC31CF">
        <w:rPr>
          <w:rFonts w:ascii="Angsana New" w:hAnsi="Angsana New" w:cs="Angsana New"/>
          <w:sz w:val="30"/>
          <w:szCs w:val="30"/>
        </w:rPr>
        <w:t>1,75</w:t>
      </w:r>
      <w:r w:rsidR="00DC31CF" w:rsidRPr="00CE4223">
        <w:rPr>
          <w:rFonts w:ascii="Angsana New" w:hAnsi="Angsana New" w:cs="Angsana New"/>
          <w:sz w:val="30"/>
          <w:szCs w:val="30"/>
        </w:rPr>
        <w:t>0</w:t>
      </w:r>
      <w:r w:rsidR="00DC31CF"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DC31CF" w:rsidRPr="00CE4223">
        <w:rPr>
          <w:rFonts w:ascii="Angsana New" w:hAnsi="Angsana New" w:cs="Angsana New" w:hint="cs"/>
          <w:sz w:val="30"/>
          <w:szCs w:val="30"/>
          <w:cs/>
        </w:rPr>
        <w:t>ล้านบ</w:t>
      </w:r>
      <w:r w:rsidR="00DC31CF">
        <w:rPr>
          <w:rFonts w:ascii="Angsana New" w:hAnsi="Angsana New" w:cs="Angsana New" w:hint="cs"/>
          <w:sz w:val="30"/>
          <w:szCs w:val="30"/>
          <w:cs/>
        </w:rPr>
        <w:t xml:space="preserve">าท </w:t>
      </w:r>
      <w:r w:rsidR="00DC31CF" w:rsidRPr="00CE4223">
        <w:rPr>
          <w:rFonts w:ascii="Angsana New" w:hAnsi="Angsana New" w:cs="Angsana New" w:hint="cs"/>
          <w:sz w:val="30"/>
          <w:szCs w:val="30"/>
          <w:cs/>
        </w:rPr>
        <w:t>บริษัทได้ชำระค่าหุ้นเพิ่มทุนให้แก่บริษัท</w:t>
      </w:r>
      <w:r w:rsidR="00DC31CF"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DC31CF" w:rsidRPr="00CE4223">
        <w:rPr>
          <w:rFonts w:ascii="Angsana New" w:hAnsi="Angsana New" w:cs="Angsana New" w:hint="cs"/>
          <w:sz w:val="30"/>
          <w:szCs w:val="30"/>
          <w:cs/>
        </w:rPr>
        <w:t>อัลฟ่า</w:t>
      </w:r>
      <w:r w:rsidR="00DC31CF"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DC31CF" w:rsidRPr="00CE4223">
        <w:rPr>
          <w:rFonts w:ascii="Angsana New" w:hAnsi="Angsana New" w:cs="Angsana New" w:hint="cs"/>
          <w:sz w:val="30"/>
          <w:szCs w:val="30"/>
          <w:cs/>
        </w:rPr>
        <w:t>เอกซ์</w:t>
      </w:r>
      <w:r w:rsidR="00DC31CF"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DC31CF" w:rsidRPr="00CE4223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DC31CF"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DC31CF" w:rsidRPr="00CE4223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="00DC31CF" w:rsidRPr="00CE4223">
        <w:rPr>
          <w:rFonts w:ascii="Angsana New" w:hAnsi="Angsana New" w:cs="Angsana New"/>
          <w:sz w:val="30"/>
          <w:szCs w:val="30"/>
        </w:rPr>
        <w:t xml:space="preserve"> 10</w:t>
      </w:r>
      <w:r w:rsidR="00DC31CF"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DC31CF" w:rsidRPr="00CE4223">
        <w:rPr>
          <w:rFonts w:ascii="Angsana New" w:hAnsi="Angsana New" w:cs="Angsana New" w:hint="cs"/>
          <w:sz w:val="30"/>
          <w:szCs w:val="30"/>
          <w:cs/>
        </w:rPr>
        <w:t>บาท</w:t>
      </w:r>
      <w:r w:rsidR="00DC31CF"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DC31CF" w:rsidRPr="00CE4223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DC31CF"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DC31CF">
        <w:rPr>
          <w:rFonts w:ascii="Angsana New" w:hAnsi="Angsana New" w:cs="Angsana New"/>
          <w:sz w:val="30"/>
          <w:szCs w:val="30"/>
        </w:rPr>
        <w:t>1</w:t>
      </w:r>
      <w:r w:rsidR="00DC31CF" w:rsidRPr="00CE4223">
        <w:rPr>
          <w:rFonts w:ascii="Angsana New" w:hAnsi="Angsana New" w:cs="Angsana New"/>
          <w:sz w:val="30"/>
          <w:szCs w:val="30"/>
        </w:rPr>
        <w:t>2</w:t>
      </w:r>
      <w:r w:rsidR="00DC31CF">
        <w:rPr>
          <w:rFonts w:ascii="Angsana New" w:hAnsi="Angsana New" w:cs="Angsana New"/>
          <w:sz w:val="30"/>
          <w:szCs w:val="30"/>
        </w:rPr>
        <w:t>.</w:t>
      </w:r>
      <w:r w:rsidR="00DC31CF" w:rsidRPr="00CE4223">
        <w:rPr>
          <w:rFonts w:ascii="Angsana New" w:hAnsi="Angsana New" w:cs="Angsana New"/>
          <w:sz w:val="30"/>
          <w:szCs w:val="30"/>
        </w:rPr>
        <w:t>5</w:t>
      </w:r>
      <w:r w:rsidR="00DC31CF"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DC31CF" w:rsidRPr="00CE4223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="00DC31CF"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DC31CF" w:rsidRPr="00CE4223">
        <w:rPr>
          <w:rFonts w:ascii="Angsana New" w:hAnsi="Angsana New" w:cs="Angsana New" w:hint="cs"/>
          <w:sz w:val="30"/>
          <w:szCs w:val="30"/>
          <w:cs/>
        </w:rPr>
        <w:t>รวมเป็นจำนวนเงิน</w:t>
      </w:r>
      <w:r w:rsidR="00DC31CF"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DC31CF">
        <w:rPr>
          <w:rFonts w:ascii="Angsana New" w:hAnsi="Angsana New" w:cs="Angsana New"/>
          <w:sz w:val="30"/>
          <w:szCs w:val="30"/>
        </w:rPr>
        <w:t xml:space="preserve">125 </w:t>
      </w:r>
      <w:r w:rsidR="00DC31CF" w:rsidRPr="00CE422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DC31CF"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DC31CF" w:rsidRPr="00CE4223">
        <w:rPr>
          <w:rFonts w:ascii="Angsana New" w:hAnsi="Angsana New" w:cs="Angsana New" w:hint="cs"/>
          <w:sz w:val="30"/>
          <w:szCs w:val="30"/>
          <w:cs/>
        </w:rPr>
        <w:t>โดยส่วนได้เสียในงบการเงินรวมและงบการเงินเฉพาะกิจการยังคงเป็นร้อยละ</w:t>
      </w:r>
      <w:r w:rsidR="00DC31CF"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DC31CF" w:rsidRPr="00CE4223">
        <w:rPr>
          <w:rFonts w:ascii="Angsana New" w:hAnsi="Angsana New" w:cs="Angsana New"/>
          <w:sz w:val="30"/>
          <w:szCs w:val="30"/>
        </w:rPr>
        <w:t>49.99</w:t>
      </w:r>
      <w:r w:rsidR="00DC31CF" w:rsidRPr="00CE4223">
        <w:rPr>
          <w:rFonts w:ascii="Angsana New" w:hAnsi="Angsana New" w:cs="Angsana New"/>
          <w:sz w:val="30"/>
          <w:szCs w:val="30"/>
          <w:cs/>
        </w:rPr>
        <w:t xml:space="preserve"> </w:t>
      </w:r>
      <w:r w:rsidR="00DC31CF" w:rsidRPr="00CE4223">
        <w:rPr>
          <w:rFonts w:ascii="Angsana New" w:hAnsi="Angsana New" w:cs="Angsana New" w:hint="cs"/>
          <w:sz w:val="30"/>
          <w:szCs w:val="30"/>
          <w:cs/>
        </w:rPr>
        <w:t>ดังเดิม</w:t>
      </w:r>
    </w:p>
    <w:p w14:paraId="5BFA4B0E" w14:textId="3EA29F65" w:rsidR="00E10E44" w:rsidRPr="00BA382A" w:rsidRDefault="00E10E44" w:rsidP="00290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01F5E4BC" w14:textId="62CFBCD8" w:rsidR="00B94A63" w:rsidRPr="00DC31CF" w:rsidRDefault="00995A84" w:rsidP="00DC31CF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u w:val="none"/>
        </w:rPr>
      </w:pPr>
      <w:r w:rsidRPr="00DC31CF">
        <w:rPr>
          <w:rFonts w:asciiTheme="majorBidi" w:hAnsiTheme="majorBidi" w:cstheme="majorBidi"/>
          <w:sz w:val="30"/>
          <w:szCs w:val="30"/>
          <w:u w:val="none"/>
        </w:rPr>
        <w:t>6</w:t>
      </w:r>
      <w:r w:rsidR="00F57024" w:rsidRPr="00DC31CF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="00A85500" w:rsidRPr="00DC31CF">
        <w:rPr>
          <w:rFonts w:asciiTheme="majorBidi" w:hAnsiTheme="majorBidi" w:cstheme="majorBidi"/>
          <w:sz w:val="30"/>
          <w:szCs w:val="30"/>
          <w:u w:val="none"/>
          <w:cs/>
        </w:rPr>
        <w:t xml:space="preserve">ที่ดิน </w:t>
      </w:r>
      <w:r w:rsidR="00A85500" w:rsidRPr="00DC31CF">
        <w:rPr>
          <w:rFonts w:asciiTheme="majorBidi" w:hAnsiTheme="majorBidi" w:cstheme="majorBidi" w:hint="cs"/>
          <w:sz w:val="30"/>
          <w:szCs w:val="30"/>
          <w:u w:val="none"/>
          <w:cs/>
        </w:rPr>
        <w:t>อาคารและอุปกรณ์</w:t>
      </w:r>
    </w:p>
    <w:p w14:paraId="6D4BE69D" w14:textId="77777777" w:rsidR="00001930" w:rsidRPr="00E93552" w:rsidRDefault="00001930" w:rsidP="00932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98"/>
        <w:gridCol w:w="801"/>
        <w:gridCol w:w="1637"/>
        <w:gridCol w:w="271"/>
        <w:gridCol w:w="1623"/>
      </w:tblGrid>
      <w:tr w:rsidR="00001930" w:rsidRPr="00E23EEB" w14:paraId="60227816" w14:textId="77777777" w:rsidTr="00001930">
        <w:trPr>
          <w:trHeight w:val="429"/>
        </w:trPr>
        <w:tc>
          <w:tcPr>
            <w:tcW w:w="2653" w:type="pct"/>
          </w:tcPr>
          <w:p w14:paraId="5723B2F9" w14:textId="77777777" w:rsidR="00001930" w:rsidRDefault="00001930" w:rsidP="0000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  <w:p w14:paraId="09AC9AC0" w14:textId="13DB1790" w:rsidR="00001930" w:rsidRPr="00F45819" w:rsidRDefault="00001930" w:rsidP="0000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660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6660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6660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666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6660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D6660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434" w:type="pct"/>
          </w:tcPr>
          <w:p w14:paraId="3DB96934" w14:textId="77777777" w:rsidR="00001930" w:rsidRPr="00E23EEB" w:rsidRDefault="00001930" w:rsidP="00001930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887" w:type="pct"/>
          </w:tcPr>
          <w:p w14:paraId="222027C8" w14:textId="77777777" w:rsidR="00001930" w:rsidRPr="001E0CF8" w:rsidRDefault="00001930" w:rsidP="00001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D05C53D" w14:textId="46A2E9DD" w:rsidR="00001930" w:rsidRPr="00E23EEB" w:rsidRDefault="00001930" w:rsidP="00001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16C645E" w14:textId="77777777" w:rsidR="00001930" w:rsidRPr="00E23EEB" w:rsidRDefault="00001930" w:rsidP="0000193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9" w:type="pct"/>
          </w:tcPr>
          <w:p w14:paraId="72F2A4B0" w14:textId="77777777" w:rsidR="00001930" w:rsidRPr="001E0CF8" w:rsidRDefault="00001930" w:rsidP="00001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6532E43" w14:textId="61A4F93C" w:rsidR="00001930" w:rsidRPr="00E23EEB" w:rsidRDefault="00001930" w:rsidP="00001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0C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01930" w:rsidRPr="00001930" w14:paraId="23D2C47F" w14:textId="77777777" w:rsidTr="00001930">
        <w:trPr>
          <w:trHeight w:val="65"/>
        </w:trPr>
        <w:tc>
          <w:tcPr>
            <w:tcW w:w="2653" w:type="pct"/>
          </w:tcPr>
          <w:p w14:paraId="0A78A7A3" w14:textId="77777777" w:rsidR="00001930" w:rsidRPr="00001930" w:rsidRDefault="00001930" w:rsidP="0000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4" w:type="pct"/>
          </w:tcPr>
          <w:p w14:paraId="51C3C1CD" w14:textId="77777777" w:rsidR="00001930" w:rsidRPr="00001930" w:rsidRDefault="00001930" w:rsidP="00001930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913" w:type="pct"/>
            <w:gridSpan w:val="3"/>
          </w:tcPr>
          <w:p w14:paraId="61AC234A" w14:textId="5813ABFA" w:rsidR="00001930" w:rsidRPr="00001930" w:rsidRDefault="00001930" w:rsidP="000019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E0C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01930" w:rsidRPr="00E23EEB" w14:paraId="2C7DF089" w14:textId="77777777" w:rsidTr="00001930">
        <w:trPr>
          <w:trHeight w:val="118"/>
        </w:trPr>
        <w:tc>
          <w:tcPr>
            <w:tcW w:w="2653" w:type="pct"/>
          </w:tcPr>
          <w:p w14:paraId="2565C33A" w14:textId="77777777" w:rsidR="00001930" w:rsidRPr="00F45819" w:rsidRDefault="00001930" w:rsidP="0000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4" w:type="pct"/>
          </w:tcPr>
          <w:p w14:paraId="4BFF5CBD" w14:textId="77777777" w:rsidR="00001930" w:rsidRPr="00F45819" w:rsidRDefault="00001930" w:rsidP="00001930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7" w:type="pct"/>
          </w:tcPr>
          <w:p w14:paraId="1E95A23E" w14:textId="77777777" w:rsidR="00001930" w:rsidRPr="00F45819" w:rsidRDefault="00001930" w:rsidP="00001930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212,459</w:t>
            </w:r>
          </w:p>
        </w:tc>
        <w:tc>
          <w:tcPr>
            <w:tcW w:w="147" w:type="pct"/>
          </w:tcPr>
          <w:p w14:paraId="6D7DE75B" w14:textId="77777777" w:rsidR="00001930" w:rsidRPr="00E23EEB" w:rsidRDefault="00001930" w:rsidP="0000193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9" w:type="pct"/>
          </w:tcPr>
          <w:p w14:paraId="12218F2A" w14:textId="1F4C576A" w:rsidR="00001930" w:rsidRPr="00E23EEB" w:rsidRDefault="00001930" w:rsidP="00001930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C543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1,388</w:t>
            </w:r>
          </w:p>
        </w:tc>
      </w:tr>
      <w:tr w:rsidR="00001930" w:rsidRPr="00C12765" w14:paraId="1134B16A" w14:textId="77777777" w:rsidTr="00001930">
        <w:trPr>
          <w:trHeight w:val="416"/>
        </w:trPr>
        <w:tc>
          <w:tcPr>
            <w:tcW w:w="2653" w:type="pct"/>
          </w:tcPr>
          <w:p w14:paraId="76818D09" w14:textId="77777777" w:rsidR="00001930" w:rsidRPr="00F45819" w:rsidRDefault="00001930" w:rsidP="0000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 - ราคาตามบัญชีสุทธิ</w:t>
            </w:r>
          </w:p>
        </w:tc>
        <w:tc>
          <w:tcPr>
            <w:tcW w:w="434" w:type="pct"/>
          </w:tcPr>
          <w:p w14:paraId="630C873B" w14:textId="77777777" w:rsidR="00001930" w:rsidRPr="00F45819" w:rsidRDefault="00001930" w:rsidP="00001930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87" w:type="pct"/>
          </w:tcPr>
          <w:p w14:paraId="72ACD11A" w14:textId="4F76354A" w:rsidR="00001930" w:rsidRPr="00F45819" w:rsidRDefault="00001930" w:rsidP="00001930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(4,77</w:t>
            </w:r>
            <w:r w:rsidR="002915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</w:tcPr>
          <w:p w14:paraId="6ADEB726" w14:textId="77777777" w:rsidR="00001930" w:rsidRPr="00E23EEB" w:rsidRDefault="00001930" w:rsidP="0000193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9" w:type="pct"/>
          </w:tcPr>
          <w:p w14:paraId="7D250B70" w14:textId="77777777" w:rsidR="00001930" w:rsidRPr="00C12765" w:rsidRDefault="00001930" w:rsidP="0000193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01930" w:rsidRPr="00C12765" w14:paraId="51ECE228" w14:textId="77777777" w:rsidTr="00001930">
        <w:trPr>
          <w:trHeight w:val="429"/>
        </w:trPr>
        <w:tc>
          <w:tcPr>
            <w:tcW w:w="2653" w:type="pct"/>
          </w:tcPr>
          <w:p w14:paraId="2D86EE60" w14:textId="77777777" w:rsidR="00001930" w:rsidRPr="00F45819" w:rsidRDefault="00001930" w:rsidP="0000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โอนไป</w:t>
            </w:r>
            <w:r w:rsidRPr="00F45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4581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434" w:type="pct"/>
          </w:tcPr>
          <w:p w14:paraId="2C739B90" w14:textId="77777777" w:rsidR="00001930" w:rsidRPr="00F45819" w:rsidRDefault="00001930" w:rsidP="00001930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87" w:type="pct"/>
          </w:tcPr>
          <w:p w14:paraId="6A23B01D" w14:textId="77777777" w:rsidR="00001930" w:rsidRPr="009F4D4F" w:rsidRDefault="00001930" w:rsidP="00001930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(8,532)</w:t>
            </w:r>
          </w:p>
        </w:tc>
        <w:tc>
          <w:tcPr>
            <w:tcW w:w="147" w:type="pct"/>
          </w:tcPr>
          <w:p w14:paraId="76282957" w14:textId="77777777" w:rsidR="00001930" w:rsidRPr="00E23EEB" w:rsidRDefault="00001930" w:rsidP="0000193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9" w:type="pct"/>
          </w:tcPr>
          <w:p w14:paraId="7DC6E284" w14:textId="77777777" w:rsidR="00001930" w:rsidRPr="00C12765" w:rsidRDefault="00001930" w:rsidP="0000193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01930" w14:paraId="4AE3E122" w14:textId="77777777" w:rsidTr="00001930">
        <w:trPr>
          <w:trHeight w:val="429"/>
        </w:trPr>
        <w:tc>
          <w:tcPr>
            <w:tcW w:w="2653" w:type="pct"/>
          </w:tcPr>
          <w:p w14:paraId="07ACEA48" w14:textId="704C24B0" w:rsidR="00001930" w:rsidRPr="00F45819" w:rsidRDefault="00001930" w:rsidP="0000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โอนไป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ยานพาหนะรอการขาย</w:t>
            </w:r>
            <w:r w:rsidR="007702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0290" w:rsidRPr="001E0CF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70290" w:rsidRPr="001E0CF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434" w:type="pct"/>
          </w:tcPr>
          <w:p w14:paraId="0FA48627" w14:textId="77777777" w:rsidR="00001930" w:rsidRPr="00F45819" w:rsidRDefault="00001930" w:rsidP="00001930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87" w:type="pct"/>
          </w:tcPr>
          <w:p w14:paraId="35BB5046" w14:textId="35A789A7" w:rsidR="00001930" w:rsidRDefault="00001930" w:rsidP="00001930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</w:t>
            </w:r>
            <w:r w:rsidR="002915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</w:tcPr>
          <w:p w14:paraId="6E03598E" w14:textId="77777777" w:rsidR="00001930" w:rsidRPr="00E23EEB" w:rsidRDefault="00001930" w:rsidP="0000193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9" w:type="pct"/>
          </w:tcPr>
          <w:p w14:paraId="118F8B68" w14:textId="77777777" w:rsidR="00001930" w:rsidRDefault="00001930" w:rsidP="0000193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01930" w:rsidRPr="00424DDB" w14:paraId="4FFA69F8" w14:textId="77777777" w:rsidTr="00001930">
        <w:trPr>
          <w:trHeight w:val="429"/>
        </w:trPr>
        <w:tc>
          <w:tcPr>
            <w:tcW w:w="2653" w:type="pct"/>
          </w:tcPr>
          <w:p w14:paraId="2340B2B7" w14:textId="77777777" w:rsidR="00001930" w:rsidRPr="00F45819" w:rsidRDefault="00001930" w:rsidP="00001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8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34" w:type="pct"/>
          </w:tcPr>
          <w:p w14:paraId="0414D666" w14:textId="77777777" w:rsidR="00001930" w:rsidRDefault="00001930" w:rsidP="00001930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87" w:type="pct"/>
          </w:tcPr>
          <w:p w14:paraId="2E71B836" w14:textId="77777777" w:rsidR="00001930" w:rsidRPr="002D257E" w:rsidRDefault="00001930" w:rsidP="00001930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(98,063)</w:t>
            </w:r>
          </w:p>
        </w:tc>
        <w:tc>
          <w:tcPr>
            <w:tcW w:w="147" w:type="pct"/>
          </w:tcPr>
          <w:p w14:paraId="5BB4A916" w14:textId="77777777" w:rsidR="00001930" w:rsidRPr="00424DDB" w:rsidRDefault="00001930" w:rsidP="0000193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9" w:type="pct"/>
          </w:tcPr>
          <w:p w14:paraId="3CC7970C" w14:textId="77777777" w:rsidR="00001930" w:rsidRPr="00424DDB" w:rsidRDefault="00001930" w:rsidP="00001930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(1,025)</w:t>
            </w:r>
          </w:p>
        </w:tc>
      </w:tr>
    </w:tbl>
    <w:p w14:paraId="4FC31294" w14:textId="1A088AA1" w:rsidR="00356862" w:rsidRDefault="00356862" w:rsidP="00932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B0A45" w14:textId="2685D35B" w:rsidR="00A80C68" w:rsidRDefault="00A80C68" w:rsidP="00932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70A1F2D" w14:textId="396F6BFE" w:rsidR="00A80C68" w:rsidRDefault="00A80C68" w:rsidP="00932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28EB735" w14:textId="77777777" w:rsidR="00D04D9D" w:rsidRDefault="00D04D9D" w:rsidP="00932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452A0AB" w14:textId="77777777" w:rsidR="00A80C68" w:rsidRDefault="00A80C68" w:rsidP="00932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C917B6C" w14:textId="2438C231" w:rsidR="00A80C68" w:rsidRDefault="00A80C68" w:rsidP="00932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07E9144" w14:textId="77777777" w:rsidR="00A80C68" w:rsidRDefault="00A80C68" w:rsidP="00932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3F2D60F" w14:textId="21AAB7EF" w:rsidR="00DB7E68" w:rsidRPr="00DA546D" w:rsidRDefault="00995A84" w:rsidP="0078300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>
        <w:rPr>
          <w:rFonts w:asciiTheme="majorBidi" w:hAnsiTheme="majorBidi" w:cstheme="majorBidi"/>
          <w:sz w:val="30"/>
          <w:szCs w:val="30"/>
          <w:u w:val="none"/>
        </w:rPr>
        <w:lastRenderedPageBreak/>
        <w:t>7</w:t>
      </w:r>
      <w:r w:rsidR="00783009">
        <w:rPr>
          <w:rFonts w:asciiTheme="majorBidi" w:hAnsiTheme="majorBidi" w:cstheme="majorBidi"/>
          <w:sz w:val="30"/>
          <w:szCs w:val="30"/>
          <w:u w:val="none"/>
        </w:rPr>
        <w:tab/>
      </w:r>
      <w:r w:rsidR="00ED29AA" w:rsidRPr="00BD3C8F">
        <w:rPr>
          <w:rFonts w:asciiTheme="majorBidi" w:hAnsiTheme="majorBidi" w:cstheme="majorBidi"/>
          <w:sz w:val="30"/>
          <w:szCs w:val="30"/>
          <w:u w:val="none"/>
          <w:cs/>
        </w:rPr>
        <w:t>สัญญาเช่า</w:t>
      </w:r>
    </w:p>
    <w:p w14:paraId="3BCCFD58" w14:textId="77777777" w:rsidR="005A735D" w:rsidRPr="00E93552" w:rsidRDefault="005A735D" w:rsidP="00DB7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highlight w:val="yellow"/>
        </w:rPr>
      </w:pPr>
    </w:p>
    <w:p w14:paraId="465FC12C" w14:textId="623F91E6" w:rsidR="00DB7E68" w:rsidRPr="00F45819" w:rsidRDefault="006A1C3A" w:rsidP="00DB7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F4581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ในฐานะผู้เช่า</w:t>
      </w:r>
    </w:p>
    <w:p w14:paraId="62827F03" w14:textId="4BB035D3" w:rsidR="00DB7E68" w:rsidRPr="00A80C68" w:rsidRDefault="00DB7E68" w:rsidP="00DB7E68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  <w:highlight w:val="yellow"/>
        </w:rPr>
      </w:pPr>
    </w:p>
    <w:tbl>
      <w:tblPr>
        <w:tblW w:w="9222" w:type="dxa"/>
        <w:tblInd w:w="54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50"/>
        <w:gridCol w:w="106"/>
        <w:gridCol w:w="1350"/>
        <w:gridCol w:w="106"/>
        <w:gridCol w:w="1334"/>
        <w:gridCol w:w="106"/>
        <w:gridCol w:w="1043"/>
        <w:gridCol w:w="111"/>
        <w:gridCol w:w="1116"/>
      </w:tblGrid>
      <w:tr w:rsidR="000C661E" w:rsidRPr="005536C9" w14:paraId="38E6B4C2" w14:textId="77777777" w:rsidTr="007B7585">
        <w:trPr>
          <w:cantSplit/>
          <w:trHeight w:val="167"/>
          <w:tblHeader/>
        </w:trPr>
        <w:tc>
          <w:tcPr>
            <w:tcW w:w="3950" w:type="dxa"/>
            <w:shd w:val="clear" w:color="auto" w:fill="auto"/>
            <w:vAlign w:val="bottom"/>
          </w:tcPr>
          <w:p w14:paraId="0911BFF7" w14:textId="4CCB5C4E" w:rsidR="000C661E" w:rsidRPr="00A80C68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15C2DBB9" w14:textId="405F27F3" w:rsidR="000C661E" w:rsidRPr="005536C9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66" w:type="dxa"/>
            <w:gridSpan w:val="7"/>
            <w:shd w:val="clear" w:color="auto" w:fill="auto"/>
            <w:vAlign w:val="bottom"/>
          </w:tcPr>
          <w:p w14:paraId="72CD598F" w14:textId="1D8C65FA" w:rsidR="000C661E" w:rsidRPr="005536C9" w:rsidRDefault="000C661E" w:rsidP="00F51AE3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C661E" w:rsidRPr="005536C9" w14:paraId="6A09DC05" w14:textId="77777777" w:rsidTr="007B7585">
        <w:trPr>
          <w:cantSplit/>
          <w:trHeight w:val="1060"/>
          <w:tblHeader/>
        </w:trPr>
        <w:tc>
          <w:tcPr>
            <w:tcW w:w="3950" w:type="dxa"/>
            <w:shd w:val="clear" w:color="auto" w:fill="auto"/>
            <w:vAlign w:val="bottom"/>
          </w:tcPr>
          <w:p w14:paraId="05B15318" w14:textId="77777777" w:rsidR="000C661E" w:rsidRPr="00A80C68" w:rsidRDefault="000C661E" w:rsidP="000C661E">
            <w:pPr>
              <w:tabs>
                <w:tab w:val="left" w:pos="217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7ECD604F" w14:textId="65F264CD" w:rsidR="000C661E" w:rsidRPr="005536C9" w:rsidRDefault="000C661E" w:rsidP="000C661E">
            <w:pPr>
              <w:pStyle w:val="acctfourfigures"/>
              <w:tabs>
                <w:tab w:val="left" w:pos="720"/>
              </w:tabs>
              <w:spacing w:line="240" w:lineRule="atLeast"/>
              <w:ind w:left="-37" w:right="-4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F4B76E" w14:textId="173B30E3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ที่ดิน อาคาร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และส่วนปรับปรุงอาคาร</w:t>
            </w:r>
          </w:p>
        </w:tc>
        <w:tc>
          <w:tcPr>
            <w:tcW w:w="106" w:type="dxa"/>
            <w:shd w:val="clear" w:color="auto" w:fill="auto"/>
          </w:tcPr>
          <w:p w14:paraId="5D4C5838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14:paraId="54E14B76" w14:textId="77777777" w:rsidR="000C661E" w:rsidRPr="005536C9" w:rsidRDefault="000C661E" w:rsidP="000C661E">
            <w:pPr>
              <w:pStyle w:val="acctfourfigures"/>
              <w:tabs>
                <w:tab w:val="left" w:pos="720"/>
              </w:tabs>
              <w:spacing w:line="240" w:lineRule="atLeast"/>
              <w:ind w:right="-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สินทรัพย์ให้เช่าตามสัญญาเช่าดำเนินงาน</w:t>
            </w:r>
          </w:p>
        </w:tc>
        <w:tc>
          <w:tcPr>
            <w:tcW w:w="106" w:type="dxa"/>
            <w:shd w:val="clear" w:color="auto" w:fill="auto"/>
          </w:tcPr>
          <w:p w14:paraId="6218D604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43" w:type="dxa"/>
            <w:shd w:val="clear" w:color="auto" w:fill="auto"/>
            <w:vAlign w:val="bottom"/>
            <w:hideMark/>
          </w:tcPr>
          <w:p w14:paraId="789BE8F5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</w:t>
            </w:r>
          </w:p>
          <w:p w14:paraId="6DD743B9" w14:textId="2BF88891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ไม่มีตัวตน</w:t>
            </w:r>
          </w:p>
        </w:tc>
        <w:tc>
          <w:tcPr>
            <w:tcW w:w="111" w:type="dxa"/>
            <w:shd w:val="clear" w:color="auto" w:fill="auto"/>
          </w:tcPr>
          <w:p w14:paraId="764DFC1A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  <w:hideMark/>
          </w:tcPr>
          <w:p w14:paraId="28CD60DE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C661E" w:rsidRPr="005536C9" w14:paraId="6717BEC4" w14:textId="77777777" w:rsidTr="007B7585">
        <w:trPr>
          <w:cantSplit/>
          <w:trHeight w:val="103"/>
          <w:tblHeader/>
        </w:trPr>
        <w:tc>
          <w:tcPr>
            <w:tcW w:w="3950" w:type="dxa"/>
            <w:shd w:val="clear" w:color="auto" w:fill="auto"/>
          </w:tcPr>
          <w:p w14:paraId="174A8E93" w14:textId="77777777" w:rsidR="000C661E" w:rsidRPr="00A80C68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" w:type="dxa"/>
            <w:shd w:val="clear" w:color="auto" w:fill="auto"/>
            <w:hideMark/>
          </w:tcPr>
          <w:p w14:paraId="0756FFDF" w14:textId="1030BDBE" w:rsidR="000C661E" w:rsidRPr="005536C9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66" w:type="dxa"/>
            <w:gridSpan w:val="7"/>
            <w:shd w:val="clear" w:color="auto" w:fill="auto"/>
          </w:tcPr>
          <w:p w14:paraId="224C6051" w14:textId="38EBE1A3" w:rsidR="000C661E" w:rsidRPr="005536C9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536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C661E" w:rsidRPr="005536C9" w14:paraId="459B3EF9" w14:textId="77777777" w:rsidTr="007B7585">
        <w:trPr>
          <w:cantSplit/>
          <w:trHeight w:val="167"/>
        </w:trPr>
        <w:tc>
          <w:tcPr>
            <w:tcW w:w="3950" w:type="dxa"/>
            <w:shd w:val="clear" w:color="auto" w:fill="auto"/>
            <w:hideMark/>
          </w:tcPr>
          <w:p w14:paraId="14FE6003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DB621C3" w14:textId="77777777" w:rsidR="000C661E" w:rsidRPr="005536C9" w:rsidRDefault="000C661E" w:rsidP="000C66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3A2B67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21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" w:type="dxa"/>
            <w:shd w:val="clear" w:color="auto" w:fill="auto"/>
          </w:tcPr>
          <w:p w14:paraId="62983DE8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58BCEEB" w14:textId="77777777" w:rsidR="000C661E" w:rsidRPr="005536C9" w:rsidRDefault="000C661E" w:rsidP="000C661E">
            <w:pPr>
              <w:pStyle w:val="acctfourfigures"/>
              <w:tabs>
                <w:tab w:val="decimal" w:pos="708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" w:type="dxa"/>
            <w:shd w:val="clear" w:color="auto" w:fill="auto"/>
          </w:tcPr>
          <w:p w14:paraId="5F8DB47B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5A51CBD7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" w:type="dxa"/>
            <w:shd w:val="clear" w:color="auto" w:fill="auto"/>
          </w:tcPr>
          <w:p w14:paraId="0F05EC4C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146D661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0C661E" w:rsidRPr="005536C9" w14:paraId="5FB77F5C" w14:textId="77777777" w:rsidTr="007B7585">
        <w:trPr>
          <w:cantSplit/>
          <w:trHeight w:val="167"/>
        </w:trPr>
        <w:tc>
          <w:tcPr>
            <w:tcW w:w="3950" w:type="dxa"/>
            <w:shd w:val="clear" w:color="auto" w:fill="auto"/>
            <w:hideMark/>
          </w:tcPr>
          <w:p w14:paraId="6FCBBA7C" w14:textId="3D16C1BA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8B7A98"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มกราคม </w:t>
            </w:r>
            <w:r w:rsidR="008B7A98"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5BE13B1" w14:textId="6F7410F6" w:rsidR="000C661E" w:rsidRPr="005536C9" w:rsidRDefault="000C661E" w:rsidP="000C66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0655D4" w14:textId="12FA7B43" w:rsidR="000C661E" w:rsidRPr="00692754" w:rsidRDefault="00E96608" w:rsidP="005536C9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927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2,529,829</w:t>
            </w:r>
          </w:p>
        </w:tc>
        <w:tc>
          <w:tcPr>
            <w:tcW w:w="106" w:type="dxa"/>
            <w:shd w:val="clear" w:color="auto" w:fill="auto"/>
          </w:tcPr>
          <w:p w14:paraId="0B0FEE95" w14:textId="77777777" w:rsidR="000C661E" w:rsidRPr="00692754" w:rsidRDefault="000C661E" w:rsidP="000C661E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D4090EF" w14:textId="6899E955" w:rsidR="000C661E" w:rsidRPr="00692754" w:rsidRDefault="00E96608" w:rsidP="005536C9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4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927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744E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927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235,361</w:t>
            </w:r>
          </w:p>
        </w:tc>
        <w:tc>
          <w:tcPr>
            <w:tcW w:w="106" w:type="dxa"/>
            <w:shd w:val="clear" w:color="auto" w:fill="auto"/>
          </w:tcPr>
          <w:p w14:paraId="3105139E" w14:textId="77777777" w:rsidR="000C661E" w:rsidRPr="00692754" w:rsidRDefault="000C661E" w:rsidP="000C661E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2ACE525E" w14:textId="2AA880CF" w:rsidR="000C661E" w:rsidRPr="007336CD" w:rsidRDefault="00E96608" w:rsidP="007336CD">
            <w:pPr>
              <w:pStyle w:val="acctfourfigures"/>
              <w:tabs>
                <w:tab w:val="clear" w:pos="765"/>
              </w:tabs>
              <w:spacing w:line="240" w:lineRule="atLeast"/>
              <w:ind w:right="-3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36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4,795</w:t>
            </w:r>
          </w:p>
        </w:tc>
        <w:tc>
          <w:tcPr>
            <w:tcW w:w="111" w:type="dxa"/>
            <w:shd w:val="clear" w:color="auto" w:fill="auto"/>
          </w:tcPr>
          <w:p w14:paraId="483A9BF1" w14:textId="77777777" w:rsidR="000C661E" w:rsidRPr="00692754" w:rsidRDefault="000C661E" w:rsidP="000C661E">
            <w:pPr>
              <w:pStyle w:val="acctfourfigures"/>
              <w:tabs>
                <w:tab w:val="decimal" w:pos="709"/>
              </w:tabs>
              <w:spacing w:line="240" w:lineRule="atLeast"/>
              <w:ind w:right="12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B7D4472" w14:textId="234657A0" w:rsidR="000C661E" w:rsidRPr="00692754" w:rsidRDefault="00E96608" w:rsidP="005536C9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4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92754">
              <w:rPr>
                <w:rFonts w:ascii="Angsana New" w:hAnsi="Angsana New" w:cs="Angsana New"/>
                <w:bCs/>
                <w:sz w:val="30"/>
                <w:szCs w:val="30"/>
              </w:rPr>
              <w:t>4,769,985</w:t>
            </w:r>
          </w:p>
        </w:tc>
      </w:tr>
      <w:tr w:rsidR="000C661E" w:rsidRPr="005536C9" w14:paraId="228E47C7" w14:textId="77777777" w:rsidTr="007B7585">
        <w:trPr>
          <w:cantSplit/>
          <w:trHeight w:val="167"/>
        </w:trPr>
        <w:tc>
          <w:tcPr>
            <w:tcW w:w="3950" w:type="dxa"/>
            <w:shd w:val="clear" w:color="auto" w:fill="auto"/>
            <w:vAlign w:val="bottom"/>
            <w:hideMark/>
          </w:tcPr>
          <w:p w14:paraId="1D9DE43C" w14:textId="77777777" w:rsidR="000C661E" w:rsidRPr="005536C9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D499648" w14:textId="52BB9584" w:rsidR="000C661E" w:rsidRPr="005536C9" w:rsidRDefault="000C661E" w:rsidP="000C66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1722BF" w14:textId="77D0931F" w:rsidR="000C661E" w:rsidRPr="005536C9" w:rsidRDefault="00180548" w:rsidP="000C661E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36,595</w:t>
            </w:r>
          </w:p>
        </w:tc>
        <w:tc>
          <w:tcPr>
            <w:tcW w:w="106" w:type="dxa"/>
            <w:shd w:val="clear" w:color="auto" w:fill="auto"/>
          </w:tcPr>
          <w:p w14:paraId="5618A3FF" w14:textId="77777777" w:rsidR="000C661E" w:rsidRPr="005536C9" w:rsidRDefault="000C661E" w:rsidP="000C661E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A583F9D" w14:textId="4C76ACF3" w:rsidR="000C661E" w:rsidRPr="005536C9" w:rsidRDefault="00180548" w:rsidP="005536C9">
            <w:pPr>
              <w:pStyle w:val="acctfourfigures"/>
              <w:tabs>
                <w:tab w:val="clear" w:pos="765"/>
                <w:tab w:val="decimal" w:pos="120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933,567</w:t>
            </w:r>
          </w:p>
        </w:tc>
        <w:tc>
          <w:tcPr>
            <w:tcW w:w="106" w:type="dxa"/>
            <w:shd w:val="clear" w:color="auto" w:fill="auto"/>
          </w:tcPr>
          <w:p w14:paraId="768D1292" w14:textId="77777777" w:rsidR="000C661E" w:rsidRPr="005536C9" w:rsidRDefault="000C661E" w:rsidP="000C661E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1D0E4F25" w14:textId="7FD5CBBA" w:rsidR="000C661E" w:rsidRPr="005536C9" w:rsidRDefault="00180548" w:rsidP="00F72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48FF0BB1" w14:textId="77777777" w:rsidR="000C661E" w:rsidRPr="005536C9" w:rsidRDefault="000C661E" w:rsidP="000C66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B70698D" w14:textId="64A627DA" w:rsidR="000C661E" w:rsidRPr="005536C9" w:rsidRDefault="00180548" w:rsidP="005536C9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4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970,162</w:t>
            </w:r>
          </w:p>
        </w:tc>
      </w:tr>
      <w:tr w:rsidR="00180548" w:rsidRPr="005536C9" w14:paraId="135DFA32" w14:textId="77777777" w:rsidTr="007B7585">
        <w:trPr>
          <w:cantSplit/>
          <w:trHeight w:val="167"/>
        </w:trPr>
        <w:tc>
          <w:tcPr>
            <w:tcW w:w="3950" w:type="dxa"/>
            <w:shd w:val="clear" w:color="auto" w:fill="auto"/>
            <w:vAlign w:val="bottom"/>
          </w:tcPr>
          <w:p w14:paraId="5812BB39" w14:textId="0FF4FEFA" w:rsidR="00180548" w:rsidRPr="005536C9" w:rsidRDefault="00180548" w:rsidP="00180548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โอนไปอสังหาริมทรัพย์เพื่อการลงทุน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1A55A4A" w14:textId="09FE4BA3" w:rsidR="00180548" w:rsidRPr="005536C9" w:rsidRDefault="00180548" w:rsidP="0018054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85A7E5" w14:textId="48BAEB34" w:rsidR="00180548" w:rsidRPr="005536C9" w:rsidRDefault="00180548" w:rsidP="00180548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(8,31</w:t>
            </w:r>
            <w:r w:rsidR="007336CD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14:paraId="7CE56F95" w14:textId="77777777" w:rsidR="00180548" w:rsidRPr="005536C9" w:rsidRDefault="00180548" w:rsidP="00180548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8F68F35" w14:textId="2BEF7663" w:rsidR="00180548" w:rsidRPr="005536C9" w:rsidRDefault="00180548" w:rsidP="0018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5E0A344" w14:textId="77777777" w:rsidR="00180548" w:rsidRPr="005536C9" w:rsidRDefault="00180548" w:rsidP="00180548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45E45EB0" w14:textId="1C9D73BB" w:rsidR="00180548" w:rsidRPr="005536C9" w:rsidRDefault="00180548" w:rsidP="0018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651170DC" w14:textId="77777777" w:rsidR="00180548" w:rsidRPr="005536C9" w:rsidRDefault="00180548" w:rsidP="0018054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923897A" w14:textId="5FEA514E" w:rsidR="00180548" w:rsidRPr="005536C9" w:rsidRDefault="00180548" w:rsidP="001805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4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(8,31</w:t>
            </w:r>
            <w:r w:rsidR="007336CD">
              <w:rPr>
                <w:rFonts w:ascii="Angsana New" w:hAnsi="Angsana New" w:cs="Angsana New"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)</w:t>
            </w:r>
          </w:p>
        </w:tc>
      </w:tr>
      <w:tr w:rsidR="00180548" w:rsidRPr="005536C9" w14:paraId="026B8EAE" w14:textId="77777777" w:rsidTr="007B7585">
        <w:trPr>
          <w:cantSplit/>
          <w:trHeight w:val="167"/>
        </w:trPr>
        <w:tc>
          <w:tcPr>
            <w:tcW w:w="3950" w:type="dxa"/>
            <w:shd w:val="clear" w:color="auto" w:fill="auto"/>
            <w:hideMark/>
          </w:tcPr>
          <w:p w14:paraId="47645304" w14:textId="77777777" w:rsidR="00180548" w:rsidRPr="005536C9" w:rsidRDefault="00180548" w:rsidP="00180548">
            <w:pPr>
              <w:pStyle w:val="acctfourfigures"/>
              <w:tabs>
                <w:tab w:val="decimal" w:pos="727"/>
              </w:tabs>
              <w:spacing w:line="240" w:lineRule="atLeast"/>
              <w:ind w:right="-4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โอนไปยานพาหนะรอการขาย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ED1A35B" w14:textId="6DFD9758" w:rsidR="00180548" w:rsidRPr="005536C9" w:rsidRDefault="00180548" w:rsidP="0018054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74D144" w14:textId="481689C0" w:rsidR="00180548" w:rsidRPr="005536C9" w:rsidRDefault="00180548" w:rsidP="0018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FB59F8B" w14:textId="77777777" w:rsidR="00180548" w:rsidRPr="005536C9" w:rsidRDefault="00180548" w:rsidP="00180548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5B68856" w14:textId="087D4040" w:rsidR="00180548" w:rsidRPr="005536C9" w:rsidRDefault="00180548" w:rsidP="00180548">
            <w:pPr>
              <w:pStyle w:val="acctfourfigures"/>
              <w:tabs>
                <w:tab w:val="clear" w:pos="765"/>
                <w:tab w:val="decimal" w:pos="120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(216,067)</w:t>
            </w:r>
          </w:p>
        </w:tc>
        <w:tc>
          <w:tcPr>
            <w:tcW w:w="106" w:type="dxa"/>
            <w:shd w:val="clear" w:color="auto" w:fill="auto"/>
          </w:tcPr>
          <w:p w14:paraId="76993A5C" w14:textId="77777777" w:rsidR="00180548" w:rsidRPr="005536C9" w:rsidRDefault="00180548" w:rsidP="0018054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6F60C3A5" w14:textId="23AF74ED" w:rsidR="00180548" w:rsidRPr="005536C9" w:rsidRDefault="00180548" w:rsidP="0018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6E3E8441" w14:textId="77777777" w:rsidR="00180548" w:rsidRPr="005536C9" w:rsidRDefault="00180548" w:rsidP="00180548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F64A06E" w14:textId="5CD31F50" w:rsidR="00180548" w:rsidRPr="005536C9" w:rsidRDefault="00180548" w:rsidP="001805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4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(216,067)</w:t>
            </w:r>
          </w:p>
        </w:tc>
      </w:tr>
      <w:tr w:rsidR="00180548" w:rsidRPr="005536C9" w14:paraId="025ADDE6" w14:textId="77777777" w:rsidTr="007B7585">
        <w:trPr>
          <w:cantSplit/>
          <w:trHeight w:val="167"/>
        </w:trPr>
        <w:tc>
          <w:tcPr>
            <w:tcW w:w="3950" w:type="dxa"/>
            <w:shd w:val="clear" w:color="auto" w:fill="auto"/>
          </w:tcPr>
          <w:p w14:paraId="19C55C48" w14:textId="3A08CEE1" w:rsidR="00180548" w:rsidRPr="005536C9" w:rsidRDefault="00180548" w:rsidP="00180548">
            <w:pPr>
              <w:pStyle w:val="acctfourfigures"/>
              <w:tabs>
                <w:tab w:val="decimal" w:pos="727"/>
              </w:tabs>
              <w:spacing w:line="240" w:lineRule="atLeast"/>
              <w:ind w:left="222" w:right="-42" w:hanging="22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โอนจากสินทรัพย์ให้เช่าตามสัญญาเช่า</w:t>
            </w:r>
            <w:r w:rsidR="007B758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ดำ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เนินงาน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371F15A" w14:textId="34A3F226" w:rsidR="00180548" w:rsidRPr="005536C9" w:rsidRDefault="00180548" w:rsidP="0018054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44D035" w14:textId="3467087B" w:rsidR="00180548" w:rsidRPr="005536C9" w:rsidRDefault="00180548" w:rsidP="0018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2227A0A7" w14:textId="77777777" w:rsidR="00180548" w:rsidRPr="005536C9" w:rsidRDefault="00180548" w:rsidP="00180548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54AE0F6" w14:textId="21D75265" w:rsidR="00180548" w:rsidRPr="005536C9" w:rsidRDefault="00180548" w:rsidP="00180548">
            <w:pPr>
              <w:pStyle w:val="acctfourfigures"/>
              <w:tabs>
                <w:tab w:val="clear" w:pos="765"/>
                <w:tab w:val="decimal" w:pos="120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115,784</w:t>
            </w:r>
          </w:p>
        </w:tc>
        <w:tc>
          <w:tcPr>
            <w:tcW w:w="106" w:type="dxa"/>
            <w:shd w:val="clear" w:color="auto" w:fill="auto"/>
          </w:tcPr>
          <w:p w14:paraId="04A52359" w14:textId="77777777" w:rsidR="00180548" w:rsidRPr="005536C9" w:rsidRDefault="00180548" w:rsidP="0018054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4E49C8F9" w14:textId="407A71A8" w:rsidR="00180548" w:rsidRPr="005536C9" w:rsidRDefault="00180548" w:rsidP="0018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7FAFE8C5" w14:textId="77777777" w:rsidR="00180548" w:rsidRPr="005536C9" w:rsidRDefault="00180548" w:rsidP="00180548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A81D87C" w14:textId="4F8D0C46" w:rsidR="00180548" w:rsidRPr="005536C9" w:rsidRDefault="00180548" w:rsidP="0018054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4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115,784</w:t>
            </w:r>
          </w:p>
        </w:tc>
      </w:tr>
      <w:tr w:rsidR="00180548" w:rsidRPr="005536C9" w14:paraId="11B1962D" w14:textId="77777777" w:rsidTr="007B7585">
        <w:trPr>
          <w:cantSplit/>
          <w:trHeight w:val="167"/>
        </w:trPr>
        <w:tc>
          <w:tcPr>
            <w:tcW w:w="3950" w:type="dxa"/>
            <w:shd w:val="clear" w:color="auto" w:fill="auto"/>
          </w:tcPr>
          <w:p w14:paraId="034B759D" w14:textId="03336510" w:rsidR="00180548" w:rsidRPr="005536C9" w:rsidRDefault="00180548" w:rsidP="00180548">
            <w:pPr>
              <w:pStyle w:val="acctfourfigures"/>
              <w:tabs>
                <w:tab w:val="decimal" w:pos="727"/>
              </w:tabs>
              <w:spacing w:line="240" w:lineRule="atLeast"/>
              <w:ind w:right="-4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วัดมูลค่าใหม่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0EBB140" w14:textId="108D5F78" w:rsidR="00180548" w:rsidRPr="005536C9" w:rsidRDefault="00180548" w:rsidP="0018054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FB93FB" w14:textId="2686F93C" w:rsidR="00180548" w:rsidRPr="005536C9" w:rsidRDefault="00180548" w:rsidP="00180548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19,2</w:t>
            </w:r>
            <w:r w:rsidR="007702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06" w:type="dxa"/>
            <w:shd w:val="clear" w:color="auto" w:fill="auto"/>
          </w:tcPr>
          <w:p w14:paraId="75DA9034" w14:textId="77777777" w:rsidR="00180548" w:rsidRPr="005536C9" w:rsidRDefault="00180548" w:rsidP="00180548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5CDB17B8" w14:textId="5B085C2E" w:rsidR="00180548" w:rsidRPr="005536C9" w:rsidRDefault="00180548" w:rsidP="0018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C29DF5C" w14:textId="77777777" w:rsidR="00180548" w:rsidRPr="005536C9" w:rsidRDefault="00180548" w:rsidP="00180548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4D6AAD61" w14:textId="6AC53D5B" w:rsidR="00180548" w:rsidRPr="005536C9" w:rsidRDefault="00180548" w:rsidP="0018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108A3DBB" w14:textId="77777777" w:rsidR="00180548" w:rsidRPr="005536C9" w:rsidRDefault="00180548" w:rsidP="00180548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26EDA18" w14:textId="33EAEB6B" w:rsidR="00180548" w:rsidRPr="005536C9" w:rsidRDefault="00180548" w:rsidP="0018054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4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19,28</w:t>
            </w:r>
            <w:r w:rsidR="007702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180548" w:rsidRPr="005536C9" w14:paraId="634E35F9" w14:textId="77777777" w:rsidTr="007B7585">
        <w:trPr>
          <w:cantSplit/>
          <w:trHeight w:val="250"/>
        </w:trPr>
        <w:tc>
          <w:tcPr>
            <w:tcW w:w="3950" w:type="dxa"/>
            <w:shd w:val="clear" w:color="auto" w:fill="auto"/>
            <w:vAlign w:val="bottom"/>
            <w:hideMark/>
          </w:tcPr>
          <w:p w14:paraId="734D6048" w14:textId="37D2FA81" w:rsidR="00180548" w:rsidRPr="005536C9" w:rsidRDefault="00180548" w:rsidP="00180548">
            <w:pPr>
              <w:pStyle w:val="acctfourfigures"/>
              <w:tabs>
                <w:tab w:val="decimal" w:pos="727"/>
              </w:tabs>
              <w:spacing w:line="240" w:lineRule="atLeast"/>
              <w:ind w:right="-13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/ </w:t>
            </w:r>
            <w:r w:rsidRPr="005536C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ค่าตัดจำหน่ายสำหรับงวด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A739767" w14:textId="1A9432E5" w:rsidR="00180548" w:rsidRPr="005536C9" w:rsidRDefault="00180548" w:rsidP="0018054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434E4" w14:textId="7FA3580E" w:rsidR="00180548" w:rsidRPr="005536C9" w:rsidRDefault="00180548" w:rsidP="00180548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(125,93</w:t>
            </w:r>
            <w:r w:rsidR="007336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14:paraId="3BAA724B" w14:textId="77777777" w:rsidR="00180548" w:rsidRPr="005536C9" w:rsidRDefault="00180548" w:rsidP="00180548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4EF77CC" w14:textId="22D668CF" w:rsidR="00180548" w:rsidRPr="005536C9" w:rsidRDefault="00180548" w:rsidP="00180548">
            <w:pPr>
              <w:pStyle w:val="acctfourfigures"/>
              <w:tabs>
                <w:tab w:val="clear" w:pos="765"/>
                <w:tab w:val="decimal" w:pos="120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(360,099)</w:t>
            </w:r>
          </w:p>
        </w:tc>
        <w:tc>
          <w:tcPr>
            <w:tcW w:w="106" w:type="dxa"/>
            <w:shd w:val="clear" w:color="auto" w:fill="auto"/>
          </w:tcPr>
          <w:p w14:paraId="41D38AB3" w14:textId="77777777" w:rsidR="00180548" w:rsidRPr="005536C9" w:rsidRDefault="00180548" w:rsidP="00180548">
            <w:pPr>
              <w:pStyle w:val="acctfourfigures"/>
              <w:tabs>
                <w:tab w:val="decimal" w:pos="70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6B7CDAB4" w14:textId="69463195" w:rsidR="00180548" w:rsidRPr="005536C9" w:rsidRDefault="00180548" w:rsidP="00180548">
            <w:pPr>
              <w:pStyle w:val="acctfourfigures"/>
              <w:tabs>
                <w:tab w:val="clear" w:pos="765"/>
              </w:tabs>
              <w:spacing w:line="240" w:lineRule="atLeast"/>
              <w:ind w:right="-3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(2,1</w:t>
            </w:r>
            <w:r w:rsidR="00744E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11" w:type="dxa"/>
            <w:shd w:val="clear" w:color="auto" w:fill="auto"/>
          </w:tcPr>
          <w:p w14:paraId="2FDF17E3" w14:textId="77777777" w:rsidR="00180548" w:rsidRPr="005536C9" w:rsidRDefault="00180548" w:rsidP="00180548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CA439E8" w14:textId="58173B9D" w:rsidR="00180548" w:rsidRPr="005536C9" w:rsidRDefault="00180548" w:rsidP="0018054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4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(488,15</w:t>
            </w:r>
            <w:r w:rsidR="00D54C63">
              <w:rPr>
                <w:rFonts w:ascii="Angsana New" w:hAnsi="Angsana New" w:cs="Angsana New"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)</w:t>
            </w:r>
          </w:p>
        </w:tc>
      </w:tr>
      <w:tr w:rsidR="00180548" w:rsidRPr="005536C9" w14:paraId="7A7C9084" w14:textId="77777777" w:rsidTr="007B7585">
        <w:trPr>
          <w:cantSplit/>
          <w:trHeight w:val="167"/>
        </w:trPr>
        <w:tc>
          <w:tcPr>
            <w:tcW w:w="3950" w:type="dxa"/>
            <w:shd w:val="clear" w:color="auto" w:fill="auto"/>
            <w:hideMark/>
          </w:tcPr>
          <w:p w14:paraId="4A79703E" w14:textId="7A815694" w:rsidR="00180548" w:rsidRPr="005536C9" w:rsidRDefault="00180548" w:rsidP="00180548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Pr="005536C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3CBBF" w14:textId="42714CCA" w:rsidR="00180548" w:rsidRPr="005536C9" w:rsidRDefault="00180548" w:rsidP="00180548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C3454" w14:textId="0E726109" w:rsidR="00180548" w:rsidRPr="005536C9" w:rsidRDefault="00180548" w:rsidP="00180548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2,451,46</w:t>
            </w:r>
            <w:r w:rsidR="0077029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6" w:type="dxa"/>
            <w:shd w:val="clear" w:color="auto" w:fill="auto"/>
          </w:tcPr>
          <w:p w14:paraId="2C980240" w14:textId="77777777" w:rsidR="00180548" w:rsidRPr="005536C9" w:rsidRDefault="00180548" w:rsidP="0018054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9B1A01" w14:textId="379746CF" w:rsidR="00180548" w:rsidRPr="005536C9" w:rsidRDefault="00180548" w:rsidP="00180548">
            <w:pPr>
              <w:pStyle w:val="acctfourfigures"/>
              <w:tabs>
                <w:tab w:val="clear" w:pos="765"/>
                <w:tab w:val="decimal" w:pos="120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2,708,546</w:t>
            </w:r>
          </w:p>
        </w:tc>
        <w:tc>
          <w:tcPr>
            <w:tcW w:w="106" w:type="dxa"/>
            <w:shd w:val="clear" w:color="auto" w:fill="auto"/>
          </w:tcPr>
          <w:p w14:paraId="7F418083" w14:textId="77777777" w:rsidR="00180548" w:rsidRPr="005536C9" w:rsidRDefault="00180548" w:rsidP="00180548">
            <w:pPr>
              <w:pStyle w:val="acctfourfigures"/>
              <w:tabs>
                <w:tab w:val="decimal" w:pos="709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EC0DDD" w14:textId="59D21CF3" w:rsidR="00180548" w:rsidRPr="005536C9" w:rsidRDefault="00180548" w:rsidP="00180548">
            <w:pPr>
              <w:pStyle w:val="acctfourfigures"/>
              <w:tabs>
                <w:tab w:val="clear" w:pos="765"/>
              </w:tabs>
              <w:spacing w:line="240" w:lineRule="atLeast"/>
              <w:ind w:right="-3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2,676</w:t>
            </w:r>
          </w:p>
        </w:tc>
        <w:tc>
          <w:tcPr>
            <w:tcW w:w="111" w:type="dxa"/>
            <w:shd w:val="clear" w:color="auto" w:fill="auto"/>
          </w:tcPr>
          <w:p w14:paraId="10DC9CE6" w14:textId="77777777" w:rsidR="00180548" w:rsidRPr="005536C9" w:rsidRDefault="00180548" w:rsidP="00180548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7BCD36" w14:textId="423B61CB" w:rsidR="00180548" w:rsidRPr="005536C9" w:rsidRDefault="00180548" w:rsidP="0018054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5,162,68</w:t>
            </w:r>
            <w:r w:rsidR="007702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375BD211" w14:textId="75FB8DE0" w:rsidR="00EC5428" w:rsidRPr="00A80C68" w:rsidRDefault="00EC5428" w:rsidP="00B32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4F00617F" w14:textId="7D711A85" w:rsidR="00E94053" w:rsidRDefault="00606337" w:rsidP="00180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956D5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8B7A98" w:rsidRPr="00D956D5">
        <w:rPr>
          <w:rFonts w:asciiTheme="majorBidi" w:hAnsiTheme="majorBidi" w:cstheme="majorBidi"/>
          <w:sz w:val="30"/>
          <w:szCs w:val="30"/>
        </w:rPr>
        <w:t>2</w:t>
      </w:r>
      <w:r w:rsidRPr="00D956D5">
        <w:rPr>
          <w:rFonts w:asciiTheme="majorBidi" w:hAnsiTheme="majorBidi" w:cstheme="majorBidi"/>
          <w:sz w:val="30"/>
          <w:szCs w:val="30"/>
        </w:rPr>
        <w:t xml:space="preserve">566 </w:t>
      </w:r>
      <w:r w:rsidRPr="00D956D5">
        <w:rPr>
          <w:rFonts w:asciiTheme="majorBidi" w:hAnsiTheme="majorBidi" w:cstheme="majorBidi"/>
          <w:sz w:val="30"/>
          <w:szCs w:val="30"/>
          <w:cs/>
        </w:rPr>
        <w:t>กลุ่มบริษัทได้เปลี่ยนแปลงสัญญาเช่าที่ดินและอาคารกับ</w:t>
      </w:r>
      <w:r w:rsidR="003123DB" w:rsidRPr="00D956D5">
        <w:rPr>
          <w:rFonts w:asciiTheme="majorBidi" w:hAnsiTheme="majorBidi" w:cstheme="majorBidi"/>
          <w:sz w:val="30"/>
          <w:szCs w:val="30"/>
          <w:cs/>
        </w:rPr>
        <w:t>ผู้ให้เช่า</w:t>
      </w:r>
      <w:r w:rsidR="00111FFF">
        <w:rPr>
          <w:rFonts w:asciiTheme="majorBidi" w:hAnsiTheme="majorBidi" w:cstheme="majorBidi" w:hint="cs"/>
          <w:sz w:val="30"/>
          <w:szCs w:val="30"/>
          <w:cs/>
        </w:rPr>
        <w:t>บางแห่ง</w:t>
      </w:r>
      <w:r w:rsidR="00995A84" w:rsidRPr="00D956D5">
        <w:rPr>
          <w:rFonts w:asciiTheme="majorBidi" w:hAnsiTheme="majorBidi" w:cstheme="majorBidi"/>
          <w:sz w:val="30"/>
          <w:szCs w:val="30"/>
        </w:rPr>
        <w:t xml:space="preserve"> </w:t>
      </w:r>
      <w:r w:rsidRPr="00D956D5">
        <w:rPr>
          <w:rFonts w:asciiTheme="majorBidi" w:hAnsiTheme="majorBidi" w:cstheme="majorBidi"/>
          <w:sz w:val="30"/>
          <w:szCs w:val="30"/>
          <w:cs/>
        </w:rPr>
        <w:t>โดยเปลี่ยนแปลงอายุของสัญญาเช่าและสิ่งตอบแทนสำหรับสัญญาเช่า กลุ่มบริษัทได้วัดมูลค่าของสิน</w:t>
      </w:r>
      <w:r w:rsidR="00B3291F" w:rsidRPr="00D956D5">
        <w:rPr>
          <w:rFonts w:asciiTheme="majorBidi" w:hAnsiTheme="majorBidi" w:cstheme="majorBidi"/>
          <w:sz w:val="30"/>
          <w:szCs w:val="30"/>
          <w:cs/>
        </w:rPr>
        <w:t>ทรัพย์</w:t>
      </w:r>
      <w:r w:rsidRPr="00D956D5">
        <w:rPr>
          <w:rFonts w:asciiTheme="majorBidi" w:hAnsiTheme="majorBidi" w:cstheme="majorBidi"/>
          <w:sz w:val="30"/>
          <w:szCs w:val="30"/>
          <w:cs/>
        </w:rPr>
        <w:t>สิทธิการใช้ใหม่ มีผลทำให้สินทรัพย์สิทธิการใช้ของกลุ่มบริษัทเพิ่มขึ้น</w:t>
      </w:r>
      <w:r w:rsidR="0018054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80548">
        <w:rPr>
          <w:rFonts w:asciiTheme="majorBidi" w:hAnsiTheme="majorBidi" w:cstheme="majorBidi"/>
          <w:sz w:val="30"/>
          <w:szCs w:val="30"/>
        </w:rPr>
        <w:t xml:space="preserve">19.3 </w:t>
      </w:r>
      <w:r w:rsidRPr="00D956D5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7C2F97A" w14:textId="77777777" w:rsidR="00B3291F" w:rsidRPr="00E93552" w:rsidRDefault="00B3291F" w:rsidP="00180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9"/>
        <w:gridCol w:w="1843"/>
        <w:gridCol w:w="284"/>
        <w:gridCol w:w="1572"/>
        <w:gridCol w:w="236"/>
        <w:gridCol w:w="1627"/>
      </w:tblGrid>
      <w:tr w:rsidR="00FF76D9" w:rsidRPr="00E23EEB" w14:paraId="38B7A17B" w14:textId="77777777" w:rsidTr="00603352">
        <w:trPr>
          <w:trHeight w:val="362"/>
          <w:tblHeader/>
        </w:trPr>
        <w:tc>
          <w:tcPr>
            <w:tcW w:w="3519" w:type="dxa"/>
          </w:tcPr>
          <w:p w14:paraId="31233C3A" w14:textId="12CEA62D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23EEB">
              <w:rPr>
                <w:rFonts w:asciiTheme="majorBidi" w:hAnsiTheme="majorBidi" w:cstheme="majorBidi"/>
                <w:highlight w:val="yellow"/>
              </w:rPr>
              <w:br w:type="page"/>
            </w:r>
          </w:p>
        </w:tc>
        <w:tc>
          <w:tcPr>
            <w:tcW w:w="5562" w:type="dxa"/>
            <w:gridSpan w:val="5"/>
            <w:hideMark/>
          </w:tcPr>
          <w:p w14:paraId="7E55B2C1" w14:textId="77777777" w:rsidR="00FF76D9" w:rsidRPr="00603352" w:rsidRDefault="00FF76D9">
            <w:pPr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76D9" w:rsidRPr="00E23EEB" w14:paraId="56FA4B33" w14:textId="77777777" w:rsidTr="00603352">
        <w:trPr>
          <w:trHeight w:val="299"/>
          <w:tblHeader/>
        </w:trPr>
        <w:tc>
          <w:tcPr>
            <w:tcW w:w="3519" w:type="dxa"/>
            <w:vAlign w:val="bottom"/>
          </w:tcPr>
          <w:p w14:paraId="77BABFD3" w14:textId="77777777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vAlign w:val="bottom"/>
            <w:hideMark/>
          </w:tcPr>
          <w:p w14:paraId="7B60218A" w14:textId="305DCCF5" w:rsidR="00FF76D9" w:rsidRPr="00603352" w:rsidRDefault="00FF76D9" w:rsidP="00E076D5">
            <w:pPr>
              <w:spacing w:line="380" w:lineRule="exact"/>
              <w:ind w:left="-12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84" w:type="dxa"/>
            <w:vAlign w:val="bottom"/>
          </w:tcPr>
          <w:p w14:paraId="31F3B78D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vAlign w:val="bottom"/>
            <w:hideMark/>
          </w:tcPr>
          <w:p w14:paraId="6DD55EFB" w14:textId="77777777" w:rsidR="00FF76D9" w:rsidRPr="00603352" w:rsidRDefault="00FF76D9" w:rsidP="00E076D5">
            <w:pPr>
              <w:ind w:left="-84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2DA9BD51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7" w:type="dxa"/>
            <w:vAlign w:val="bottom"/>
            <w:hideMark/>
          </w:tcPr>
          <w:p w14:paraId="63D0A943" w14:textId="77777777" w:rsidR="00FF76D9" w:rsidRPr="00603352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F76D9" w:rsidRPr="00E23EEB" w14:paraId="15D24638" w14:textId="77777777" w:rsidTr="00603352">
        <w:trPr>
          <w:trHeight w:val="335"/>
          <w:tblHeader/>
        </w:trPr>
        <w:tc>
          <w:tcPr>
            <w:tcW w:w="3519" w:type="dxa"/>
          </w:tcPr>
          <w:p w14:paraId="5B23D7E4" w14:textId="77777777" w:rsidR="00FF76D9" w:rsidRPr="00E23EEB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562" w:type="dxa"/>
            <w:gridSpan w:val="5"/>
            <w:hideMark/>
          </w:tcPr>
          <w:p w14:paraId="64330EF9" w14:textId="77777777" w:rsidR="00FF76D9" w:rsidRPr="00603352" w:rsidRDefault="00FF76D9">
            <w:pPr>
              <w:tabs>
                <w:tab w:val="left" w:pos="1377"/>
              </w:tabs>
              <w:ind w:left="-13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0335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F76D9" w:rsidRPr="00E23EEB" w14:paraId="209C3E40" w14:textId="77777777" w:rsidTr="00603352">
        <w:trPr>
          <w:trHeight w:val="209"/>
        </w:trPr>
        <w:tc>
          <w:tcPr>
            <w:tcW w:w="3519" w:type="dxa"/>
            <w:hideMark/>
          </w:tcPr>
          <w:p w14:paraId="3EDC8B11" w14:textId="77777777" w:rsidR="00FF76D9" w:rsidRPr="00603352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33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43" w:type="dxa"/>
          </w:tcPr>
          <w:p w14:paraId="18B49D1B" w14:textId="77777777" w:rsidR="00FF76D9" w:rsidRPr="00603352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3FBD6E5" w14:textId="77777777" w:rsidR="00FF76D9" w:rsidRPr="00603352" w:rsidRDefault="00FF76D9">
            <w:pPr>
              <w:tabs>
                <w:tab w:val="clear" w:pos="907"/>
                <w:tab w:val="decimal" w:pos="882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</w:tcPr>
          <w:p w14:paraId="4F6FF0F9" w14:textId="77777777" w:rsidR="00FF76D9" w:rsidRPr="00603352" w:rsidRDefault="00FF76D9">
            <w:pPr>
              <w:tabs>
                <w:tab w:val="clear" w:pos="907"/>
                <w:tab w:val="decimal" w:pos="882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7C5BDF" w14:textId="77777777" w:rsidR="00FF76D9" w:rsidRPr="00603352" w:rsidRDefault="00FF76D9">
            <w:pPr>
              <w:tabs>
                <w:tab w:val="clear" w:pos="907"/>
                <w:tab w:val="decimal" w:pos="882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01DD4492" w14:textId="77777777" w:rsidR="00FF76D9" w:rsidRPr="00603352" w:rsidRDefault="00FF76D9">
            <w:pPr>
              <w:tabs>
                <w:tab w:val="clear" w:pos="907"/>
                <w:tab w:val="decimal" w:pos="882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76D9" w:rsidRPr="00E23EEB" w14:paraId="1CD4E34C" w14:textId="77777777" w:rsidTr="00603352">
        <w:tc>
          <w:tcPr>
            <w:tcW w:w="3519" w:type="dxa"/>
            <w:hideMark/>
          </w:tcPr>
          <w:p w14:paraId="250CF359" w14:textId="172DB15C" w:rsidR="00FF76D9" w:rsidRPr="00603352" w:rsidRDefault="00FF76D9" w:rsidP="00505041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03352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843" w:type="dxa"/>
          </w:tcPr>
          <w:p w14:paraId="464952B2" w14:textId="65EF40F9" w:rsidR="00FF76D9" w:rsidRPr="00603352" w:rsidRDefault="00E96608" w:rsidP="00DE63FD">
            <w:pPr>
              <w:ind w:right="1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30,994</w:t>
            </w:r>
          </w:p>
        </w:tc>
        <w:tc>
          <w:tcPr>
            <w:tcW w:w="284" w:type="dxa"/>
          </w:tcPr>
          <w:p w14:paraId="05F65980" w14:textId="77777777" w:rsidR="00FF76D9" w:rsidRPr="00603352" w:rsidRDefault="00FF76D9" w:rsidP="00505041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2" w:type="dxa"/>
          </w:tcPr>
          <w:p w14:paraId="56D42704" w14:textId="4E1C1255" w:rsidR="00FF76D9" w:rsidRPr="00603352" w:rsidRDefault="00E96608" w:rsidP="00ED0CE3">
            <w:pPr>
              <w:ind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20,960</w:t>
            </w:r>
          </w:p>
        </w:tc>
        <w:tc>
          <w:tcPr>
            <w:tcW w:w="236" w:type="dxa"/>
          </w:tcPr>
          <w:p w14:paraId="23E9A20A" w14:textId="77777777" w:rsidR="00FF76D9" w:rsidRPr="00603352" w:rsidRDefault="00FF76D9" w:rsidP="00505041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54FA2E73" w14:textId="54668E15" w:rsidR="00FF76D9" w:rsidRPr="00603352" w:rsidRDefault="00E96608" w:rsidP="00ED0CE3">
            <w:pPr>
              <w:ind w:right="2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51,954</w:t>
            </w:r>
          </w:p>
        </w:tc>
      </w:tr>
      <w:tr w:rsidR="00180548" w:rsidRPr="00E23EEB" w14:paraId="1D921B1D" w14:textId="77777777" w:rsidTr="00603352">
        <w:tc>
          <w:tcPr>
            <w:tcW w:w="3519" w:type="dxa"/>
            <w:hideMark/>
          </w:tcPr>
          <w:p w14:paraId="2E209534" w14:textId="77777777" w:rsidR="00180548" w:rsidRPr="00603352" w:rsidRDefault="00180548" w:rsidP="00180548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</w:tcPr>
          <w:p w14:paraId="72D5A5C2" w14:textId="293CBC96" w:rsidR="00180548" w:rsidRPr="00180548" w:rsidRDefault="00180548" w:rsidP="009E36BF">
            <w:pPr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05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944F54C" w14:textId="77777777" w:rsidR="00180548" w:rsidRPr="00603352" w:rsidRDefault="00180548" w:rsidP="00180548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</w:tcPr>
          <w:p w14:paraId="358314CA" w14:textId="1459229A" w:rsidR="00180548" w:rsidRPr="00603352" w:rsidRDefault="00180548" w:rsidP="00180548">
            <w:pPr>
              <w:ind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12,912</w:t>
            </w:r>
          </w:p>
        </w:tc>
        <w:tc>
          <w:tcPr>
            <w:tcW w:w="236" w:type="dxa"/>
          </w:tcPr>
          <w:p w14:paraId="00C15B5C" w14:textId="77777777" w:rsidR="00180548" w:rsidRPr="00603352" w:rsidRDefault="00180548" w:rsidP="00180548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7" w:type="dxa"/>
          </w:tcPr>
          <w:p w14:paraId="14DA80F6" w14:textId="5506462D" w:rsidR="00180548" w:rsidRPr="00603352" w:rsidRDefault="00180548" w:rsidP="00180548">
            <w:pPr>
              <w:ind w:right="20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12,912</w:t>
            </w:r>
          </w:p>
        </w:tc>
      </w:tr>
      <w:tr w:rsidR="00180548" w:rsidRPr="00E23EEB" w14:paraId="4DCF0BDD" w14:textId="77777777" w:rsidTr="00603352">
        <w:tc>
          <w:tcPr>
            <w:tcW w:w="3519" w:type="dxa"/>
          </w:tcPr>
          <w:p w14:paraId="745EC3A7" w14:textId="293D5E6B" w:rsidR="00180548" w:rsidRPr="00603352" w:rsidRDefault="00180548" w:rsidP="00180548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B4C87B2" w14:textId="1A1B7E51" w:rsidR="00180548" w:rsidRPr="00180548" w:rsidRDefault="00180548" w:rsidP="009E36BF">
            <w:pPr>
              <w:ind w:right="3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05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1FE9ACB" w14:textId="77777777" w:rsidR="00180548" w:rsidRPr="00603352" w:rsidRDefault="00180548" w:rsidP="00180548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</w:tcPr>
          <w:p w14:paraId="4F854393" w14:textId="3A9138CD" w:rsidR="00180548" w:rsidRPr="00603352" w:rsidRDefault="00180548" w:rsidP="00180548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(1,997)</w:t>
            </w:r>
          </w:p>
        </w:tc>
        <w:tc>
          <w:tcPr>
            <w:tcW w:w="236" w:type="dxa"/>
          </w:tcPr>
          <w:p w14:paraId="467E328C" w14:textId="77777777" w:rsidR="00180548" w:rsidRPr="00603352" w:rsidRDefault="00180548" w:rsidP="00180548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</w:tcPr>
          <w:p w14:paraId="7265FE05" w14:textId="6CBF04B0" w:rsidR="00180548" w:rsidRPr="00603352" w:rsidRDefault="00180548" w:rsidP="00180548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(1,997)</w:t>
            </w:r>
          </w:p>
        </w:tc>
      </w:tr>
      <w:tr w:rsidR="00180548" w:rsidRPr="00E23EEB" w14:paraId="5578EE5E" w14:textId="77777777" w:rsidTr="00603352">
        <w:tc>
          <w:tcPr>
            <w:tcW w:w="3519" w:type="dxa"/>
            <w:hideMark/>
          </w:tcPr>
          <w:p w14:paraId="0926D9EE" w14:textId="4E687B89" w:rsidR="00180548" w:rsidRPr="00603352" w:rsidRDefault="00180548" w:rsidP="00180548">
            <w:pPr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="00E709C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</w:t>
            </w:r>
            <w:r w:rsidRPr="00603352">
              <w:rPr>
                <w:rFonts w:asciiTheme="majorBidi" w:hAnsiTheme="majorBidi" w:cstheme="majorBidi"/>
                <w:sz w:val="30"/>
                <w:szCs w:val="30"/>
                <w:cs/>
              </w:rPr>
              <w:t>หรับงวด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7B9D0" w14:textId="1E26A557" w:rsidR="00180548" w:rsidRPr="00603352" w:rsidRDefault="00180548" w:rsidP="009E36BF">
            <w:pPr>
              <w:ind w:right="12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(2,682)</w:t>
            </w:r>
          </w:p>
        </w:tc>
        <w:tc>
          <w:tcPr>
            <w:tcW w:w="284" w:type="dxa"/>
          </w:tcPr>
          <w:p w14:paraId="16B04FB9" w14:textId="77777777" w:rsidR="00180548" w:rsidRPr="00603352" w:rsidRDefault="00180548" w:rsidP="00180548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F1E57" w14:textId="703CD58E" w:rsidR="00180548" w:rsidRPr="00603352" w:rsidRDefault="00180548" w:rsidP="00180548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(5,788)</w:t>
            </w:r>
          </w:p>
        </w:tc>
        <w:tc>
          <w:tcPr>
            <w:tcW w:w="236" w:type="dxa"/>
          </w:tcPr>
          <w:p w14:paraId="646B9092" w14:textId="77777777" w:rsidR="00180548" w:rsidRPr="00603352" w:rsidRDefault="00180548" w:rsidP="00180548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62E3F" w14:textId="46E25F2C" w:rsidR="00180548" w:rsidRPr="00603352" w:rsidRDefault="00180548" w:rsidP="00180548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(8,470)</w:t>
            </w:r>
          </w:p>
        </w:tc>
      </w:tr>
      <w:tr w:rsidR="00180548" w:rsidRPr="00E23EEB" w14:paraId="3D833CEF" w14:textId="77777777" w:rsidTr="004F76C0">
        <w:tc>
          <w:tcPr>
            <w:tcW w:w="3519" w:type="dxa"/>
            <w:shd w:val="clear" w:color="auto" w:fill="auto"/>
            <w:hideMark/>
          </w:tcPr>
          <w:p w14:paraId="1B5D70EE" w14:textId="64F5A0A2" w:rsidR="00180548" w:rsidRPr="00603352" w:rsidRDefault="00180548" w:rsidP="00180548">
            <w:pPr>
              <w:ind w:right="-24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F7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60CD8E" w14:textId="680AB9A4" w:rsidR="00180548" w:rsidRPr="00180548" w:rsidRDefault="00180548" w:rsidP="00180548">
            <w:pPr>
              <w:ind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5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28,31</w:t>
            </w:r>
            <w:r w:rsidR="003F32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23BA9F26" w14:textId="77777777" w:rsidR="00180548" w:rsidRPr="00E23EEB" w:rsidRDefault="00180548" w:rsidP="00180548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8311F" w14:textId="5A58E745" w:rsidR="00180548" w:rsidRPr="00E23EEB" w:rsidRDefault="00180548" w:rsidP="00180548">
            <w:pPr>
              <w:ind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4279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26,087</w:t>
            </w:r>
          </w:p>
        </w:tc>
        <w:tc>
          <w:tcPr>
            <w:tcW w:w="236" w:type="dxa"/>
          </w:tcPr>
          <w:p w14:paraId="23015492" w14:textId="77777777" w:rsidR="00180548" w:rsidRPr="00E23EEB" w:rsidRDefault="00180548" w:rsidP="00180548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62482" w14:textId="7799B3CE" w:rsidR="00180548" w:rsidRPr="00E23EEB" w:rsidRDefault="00180548" w:rsidP="00180548">
            <w:pPr>
              <w:ind w:right="2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805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54,399</w:t>
            </w:r>
          </w:p>
        </w:tc>
      </w:tr>
    </w:tbl>
    <w:p w14:paraId="05D4DA4F" w14:textId="2FFDEB9A" w:rsidR="00C53018" w:rsidRPr="005A735D" w:rsidRDefault="00C53018" w:rsidP="00B94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4053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ในระหว่างปี </w:t>
      </w:r>
      <w:r w:rsidR="008B7A98" w:rsidRPr="00E94053">
        <w:rPr>
          <w:rFonts w:asciiTheme="majorBidi" w:hAnsiTheme="majorBidi" w:cstheme="majorBidi"/>
          <w:sz w:val="30"/>
          <w:szCs w:val="30"/>
        </w:rPr>
        <w:t>2</w:t>
      </w:r>
      <w:r w:rsidRPr="00E94053">
        <w:rPr>
          <w:rFonts w:asciiTheme="majorBidi" w:hAnsiTheme="majorBidi" w:cstheme="majorBidi"/>
          <w:sz w:val="30"/>
          <w:szCs w:val="30"/>
        </w:rPr>
        <w:t>56</w:t>
      </w:r>
      <w:r w:rsidR="00686529" w:rsidRPr="00E94053">
        <w:rPr>
          <w:rFonts w:asciiTheme="majorBidi" w:hAnsiTheme="majorBidi" w:cstheme="majorBidi"/>
          <w:sz w:val="30"/>
          <w:szCs w:val="30"/>
        </w:rPr>
        <w:t>6</w:t>
      </w:r>
      <w:r w:rsidRPr="00E94053">
        <w:rPr>
          <w:rFonts w:asciiTheme="majorBidi" w:hAnsiTheme="majorBidi" w:cstheme="majorBidi"/>
          <w:sz w:val="30"/>
          <w:szCs w:val="30"/>
        </w:rPr>
        <w:t xml:space="preserve"> </w:t>
      </w:r>
      <w:r w:rsidRPr="00E94053">
        <w:rPr>
          <w:rFonts w:asciiTheme="majorBidi" w:hAnsiTheme="majorBidi" w:cstheme="majorBidi" w:hint="cs"/>
          <w:sz w:val="30"/>
          <w:szCs w:val="30"/>
          <w:cs/>
        </w:rPr>
        <w:t>บริษัทได้ยกเลิกสัญญาเช่ายานพาหนะจากบริษัทย่อยแห่งหนึ่งโดยไม่มีค่าปรับ บริษัทบันทึกสินทรัพย์สิทธิการใช้</w:t>
      </w:r>
      <w:r w:rsidR="00D81996" w:rsidRPr="00E9405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94053">
        <w:rPr>
          <w:rFonts w:asciiTheme="majorBidi" w:hAnsiTheme="majorBidi" w:cstheme="majorBidi" w:hint="cs"/>
          <w:sz w:val="30"/>
          <w:szCs w:val="30"/>
          <w:cs/>
        </w:rPr>
        <w:t>หนี้สินสัญญาเช่า</w:t>
      </w:r>
      <w:r w:rsidR="00894E8C" w:rsidRPr="00E94053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Pr="00E94053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="000076D8" w:rsidRPr="00E94053">
        <w:rPr>
          <w:rFonts w:asciiTheme="majorBidi" w:hAnsiTheme="majorBidi" w:cstheme="majorBidi"/>
          <w:sz w:val="30"/>
          <w:szCs w:val="30"/>
        </w:rPr>
        <w:t xml:space="preserve"> </w:t>
      </w:r>
      <w:r w:rsidR="00E709C8">
        <w:rPr>
          <w:rFonts w:asciiTheme="majorBidi" w:hAnsiTheme="majorBidi" w:cstheme="majorBidi"/>
          <w:sz w:val="30"/>
          <w:szCs w:val="30"/>
        </w:rPr>
        <w:t>2.00</w:t>
      </w:r>
      <w:r w:rsidR="0050363B" w:rsidRPr="008A54D4">
        <w:rPr>
          <w:rFonts w:asciiTheme="majorBidi" w:hAnsiTheme="majorBidi" w:cstheme="majorBidi"/>
          <w:sz w:val="30"/>
          <w:szCs w:val="30"/>
        </w:rPr>
        <w:t xml:space="preserve"> </w:t>
      </w:r>
      <w:r w:rsidRPr="008A54D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C130C" w:rsidRPr="008A54D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F3068A">
        <w:rPr>
          <w:rFonts w:asciiTheme="majorBidi" w:hAnsiTheme="majorBidi" w:cstheme="majorBidi"/>
          <w:sz w:val="30"/>
          <w:szCs w:val="30"/>
        </w:rPr>
        <w:t>2.0</w:t>
      </w:r>
      <w:r w:rsidR="00E709C8">
        <w:rPr>
          <w:rFonts w:asciiTheme="majorBidi" w:hAnsiTheme="majorBidi" w:cstheme="majorBidi"/>
          <w:sz w:val="30"/>
          <w:szCs w:val="30"/>
        </w:rPr>
        <w:t>3</w:t>
      </w:r>
      <w:r w:rsidR="00455860">
        <w:rPr>
          <w:rFonts w:asciiTheme="majorBidi" w:hAnsiTheme="majorBidi" w:cstheme="majorBidi"/>
          <w:sz w:val="30"/>
          <w:szCs w:val="30"/>
        </w:rPr>
        <w:t xml:space="preserve"> </w:t>
      </w:r>
      <w:r w:rsidR="00CC130C" w:rsidRPr="008A54D4">
        <w:rPr>
          <w:rFonts w:asciiTheme="majorBidi" w:hAnsiTheme="majorBidi" w:cstheme="majorBidi" w:hint="cs"/>
          <w:sz w:val="30"/>
          <w:szCs w:val="30"/>
          <w:cs/>
        </w:rPr>
        <w:t>ล้านบาทตามลำดับ</w:t>
      </w:r>
      <w:r w:rsidRPr="008A54D4">
        <w:rPr>
          <w:rFonts w:asciiTheme="majorBidi" w:hAnsiTheme="majorBidi" w:cstheme="majorBidi" w:hint="cs"/>
          <w:sz w:val="30"/>
          <w:szCs w:val="30"/>
          <w:cs/>
        </w:rPr>
        <w:t xml:space="preserve"> แ</w:t>
      </w:r>
      <w:r w:rsidRPr="00E94053">
        <w:rPr>
          <w:rFonts w:asciiTheme="majorBidi" w:hAnsiTheme="majorBidi" w:cstheme="majorBidi" w:hint="cs"/>
          <w:sz w:val="30"/>
          <w:szCs w:val="30"/>
          <w:cs/>
        </w:rPr>
        <w:t xml:space="preserve">ละบันทึกกำไรจากการยกเลิกสัญญาเช่าเป็นจำนวนเงิน </w:t>
      </w:r>
      <w:r w:rsidR="00F3068A">
        <w:rPr>
          <w:rFonts w:asciiTheme="majorBidi" w:hAnsiTheme="majorBidi" w:cstheme="majorBidi"/>
          <w:sz w:val="30"/>
          <w:szCs w:val="30"/>
        </w:rPr>
        <w:t>0.03</w:t>
      </w:r>
      <w:r w:rsidR="00455860">
        <w:rPr>
          <w:rFonts w:asciiTheme="majorBidi" w:hAnsiTheme="majorBidi" w:cstheme="majorBidi"/>
          <w:sz w:val="30"/>
          <w:szCs w:val="30"/>
        </w:rPr>
        <w:t xml:space="preserve"> </w:t>
      </w:r>
      <w:r w:rsidR="00E076D5" w:rsidRPr="00E9405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E94053">
        <w:rPr>
          <w:rFonts w:asciiTheme="majorBidi" w:hAnsiTheme="majorBidi" w:cstheme="majorBidi" w:hint="cs"/>
          <w:sz w:val="30"/>
          <w:szCs w:val="30"/>
          <w:cs/>
        </w:rPr>
        <w:t>บาทในงบกำไรขาดทุนเบ็ดเสร็จ</w:t>
      </w:r>
    </w:p>
    <w:p w14:paraId="2EF89FC5" w14:textId="783C9011" w:rsidR="00100FAF" w:rsidRPr="008A7A9D" w:rsidRDefault="00100FAF" w:rsidP="00B94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740F69F" w14:textId="191C92E8" w:rsidR="00DD57E6" w:rsidRPr="005A735D" w:rsidRDefault="004F7260" w:rsidP="009F1CD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42016">
        <w:rPr>
          <w:rFonts w:asciiTheme="majorBidi" w:hAnsiTheme="majorBidi" w:cstheme="majorBidi"/>
          <w:sz w:val="30"/>
          <w:szCs w:val="30"/>
          <w:u w:val="none"/>
        </w:rPr>
        <w:t>8</w:t>
      </w:r>
      <w:r w:rsidR="00EA65FF" w:rsidRPr="00C4201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DD57E6" w:rsidRPr="00C4201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2F237644" w14:textId="291E336D" w:rsidR="00535BE6" w:rsidRPr="008A7A9D" w:rsidRDefault="00535BE6" w:rsidP="00535BE6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18"/>
        <w:tblW w:w="96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250"/>
        <w:gridCol w:w="720"/>
        <w:gridCol w:w="990"/>
        <w:gridCol w:w="180"/>
        <w:gridCol w:w="990"/>
        <w:gridCol w:w="180"/>
        <w:gridCol w:w="900"/>
        <w:gridCol w:w="180"/>
        <w:gridCol w:w="990"/>
        <w:gridCol w:w="180"/>
        <w:gridCol w:w="990"/>
        <w:gridCol w:w="180"/>
        <w:gridCol w:w="900"/>
        <w:gridCol w:w="6"/>
      </w:tblGrid>
      <w:tr w:rsidR="00E94053" w:rsidRPr="00E94053" w14:paraId="6D48DC75" w14:textId="77777777" w:rsidTr="008A7A9D">
        <w:trPr>
          <w:tblHeader/>
        </w:trPr>
        <w:tc>
          <w:tcPr>
            <w:tcW w:w="2250" w:type="dxa"/>
          </w:tcPr>
          <w:p w14:paraId="6E69B087" w14:textId="77777777" w:rsidR="00E94053" w:rsidRPr="00E94053" w:rsidRDefault="00E94053" w:rsidP="007769A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14:paraId="58D14A2B" w14:textId="77777777" w:rsidR="00E94053" w:rsidRPr="00E94053" w:rsidRDefault="00E94053" w:rsidP="007769A3">
            <w:pPr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666" w:type="dxa"/>
            <w:gridSpan w:val="12"/>
          </w:tcPr>
          <w:p w14:paraId="67A62E3E" w14:textId="3F7A7B19" w:rsidR="00E94053" w:rsidRPr="00E94053" w:rsidRDefault="00E94053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94053" w:rsidRPr="00E94053" w14:paraId="04285AE4" w14:textId="77777777" w:rsidTr="008A7A9D">
        <w:trPr>
          <w:tblHeader/>
        </w:trPr>
        <w:tc>
          <w:tcPr>
            <w:tcW w:w="2250" w:type="dxa"/>
          </w:tcPr>
          <w:p w14:paraId="1F3E6FD7" w14:textId="77777777" w:rsidR="00E94053" w:rsidRPr="00E94053" w:rsidRDefault="00E94053" w:rsidP="007769A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14:paraId="4593A9E4" w14:textId="77777777" w:rsidR="00E94053" w:rsidRPr="00E94053" w:rsidRDefault="00E94053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5"/>
          </w:tcPr>
          <w:p w14:paraId="39553DFC" w14:textId="0FA0548C" w:rsidR="00E94053" w:rsidRPr="00E94053" w:rsidRDefault="00E94053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F7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27566F" w:rsidRPr="004F76C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4F76C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4F7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1637ACD7" w14:textId="77777777" w:rsidR="00E94053" w:rsidRPr="00E94053" w:rsidRDefault="00E94053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46" w:type="dxa"/>
            <w:gridSpan w:val="6"/>
          </w:tcPr>
          <w:p w14:paraId="70EE61BC" w14:textId="5D59334A" w:rsidR="00E94053" w:rsidRPr="00E94053" w:rsidRDefault="00E94053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9405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E94053" w:rsidRPr="00E94053" w14:paraId="37AE0E50" w14:textId="77777777" w:rsidTr="008A7A9D">
        <w:trPr>
          <w:gridAfter w:val="1"/>
          <w:wAfter w:w="6" w:type="dxa"/>
          <w:tblHeader/>
        </w:trPr>
        <w:tc>
          <w:tcPr>
            <w:tcW w:w="2250" w:type="dxa"/>
          </w:tcPr>
          <w:p w14:paraId="1B339E65" w14:textId="77777777" w:rsidR="00E94053" w:rsidRPr="00E94053" w:rsidRDefault="00E94053" w:rsidP="007769A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14:paraId="31E2AE09" w14:textId="77777777" w:rsidR="00DB57A5" w:rsidRDefault="00DB57A5" w:rsidP="007769A3">
            <w:pPr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17C1750" w14:textId="6603911B" w:rsidR="00E94053" w:rsidRPr="00E94053" w:rsidRDefault="00E94053" w:rsidP="007769A3">
            <w:pPr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9405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265039B2" w14:textId="4CE9695E" w:rsidR="00E94053" w:rsidRPr="00E94053" w:rsidRDefault="00E94053" w:rsidP="007769A3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6EC2338F" w14:textId="77777777" w:rsidR="00E94053" w:rsidRPr="00E94053" w:rsidRDefault="00E94053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B40E33F" w14:textId="77777777" w:rsidR="00E94053" w:rsidRPr="00E94053" w:rsidRDefault="00E94053" w:rsidP="007769A3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735AA9BF" w14:textId="77777777" w:rsidR="00E94053" w:rsidRPr="00E94053" w:rsidRDefault="00E94053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82EF7A0" w14:textId="77777777" w:rsidR="00E94053" w:rsidRPr="00E94053" w:rsidRDefault="00E94053" w:rsidP="007769A3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" w:type="dxa"/>
            <w:vAlign w:val="center"/>
          </w:tcPr>
          <w:p w14:paraId="3CDE9D0D" w14:textId="77777777" w:rsidR="00E94053" w:rsidRPr="00E94053" w:rsidRDefault="00E94053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33BD32A" w14:textId="77777777" w:rsidR="00E94053" w:rsidRPr="00E94053" w:rsidRDefault="00E94053" w:rsidP="007769A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6920CB1F" w14:textId="77777777" w:rsidR="00E94053" w:rsidRPr="00E94053" w:rsidRDefault="00E94053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A1D4E70" w14:textId="77777777" w:rsidR="00E94053" w:rsidRPr="00E94053" w:rsidRDefault="00E94053" w:rsidP="007769A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4156E0ED" w14:textId="77777777" w:rsidR="00E94053" w:rsidRPr="00E94053" w:rsidRDefault="00E94053" w:rsidP="007769A3">
            <w:pPr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CFFAD74" w14:textId="77777777" w:rsidR="00E94053" w:rsidRPr="00E94053" w:rsidRDefault="00E94053" w:rsidP="007769A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94053" w:rsidRPr="00E94053" w14:paraId="5650DA75" w14:textId="77777777" w:rsidTr="008A7A9D">
        <w:trPr>
          <w:tblHeader/>
        </w:trPr>
        <w:tc>
          <w:tcPr>
            <w:tcW w:w="2250" w:type="dxa"/>
          </w:tcPr>
          <w:p w14:paraId="2B67DE5E" w14:textId="77777777" w:rsidR="00E94053" w:rsidRPr="00E94053" w:rsidRDefault="00E94053" w:rsidP="007769A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14:paraId="4009A321" w14:textId="77777777" w:rsidR="00E94053" w:rsidRPr="00E94053" w:rsidRDefault="00E94053" w:rsidP="007769A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666" w:type="dxa"/>
            <w:gridSpan w:val="12"/>
            <w:vAlign w:val="bottom"/>
          </w:tcPr>
          <w:p w14:paraId="4ACA84AE" w14:textId="00971B94" w:rsidR="00E94053" w:rsidRPr="00E94053" w:rsidRDefault="00E94053" w:rsidP="007769A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E940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C92DDE" w:rsidRPr="00E94053" w14:paraId="3EC166D7" w14:textId="77777777" w:rsidTr="008A7A9D">
        <w:trPr>
          <w:gridAfter w:val="1"/>
          <w:wAfter w:w="6" w:type="dxa"/>
        </w:trPr>
        <w:tc>
          <w:tcPr>
            <w:tcW w:w="2250" w:type="dxa"/>
          </w:tcPr>
          <w:p w14:paraId="76D98CC6" w14:textId="77777777" w:rsidR="00C92DDE" w:rsidRPr="00E94053" w:rsidRDefault="00C92DDE" w:rsidP="00C92DDE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720" w:type="dxa"/>
          </w:tcPr>
          <w:p w14:paraId="16AD5C28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FA72B5" w14:textId="7E8A587E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D0F3716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BC11CB6" w14:textId="11AC1AAE" w:rsidR="00C92DDE" w:rsidRPr="00E94053" w:rsidRDefault="00C92DDE" w:rsidP="003C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A774429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C7ED520" w14:textId="1D45AC05" w:rsidR="00C92DDE" w:rsidRPr="00E94053" w:rsidRDefault="003C095D" w:rsidP="003C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C92DDE" w:rsidRPr="00C92D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8C30CC2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DCD4A0A" w14:textId="221E8078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5,327</w:t>
            </w:r>
          </w:p>
        </w:tc>
        <w:tc>
          <w:tcPr>
            <w:tcW w:w="180" w:type="dxa"/>
            <w:vAlign w:val="bottom"/>
          </w:tcPr>
          <w:p w14:paraId="379E3A20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C28A4F5" w14:textId="754DA3B5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E4D21D8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0184951" w14:textId="71D0B69E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5,327</w:t>
            </w:r>
          </w:p>
        </w:tc>
      </w:tr>
      <w:tr w:rsidR="00C92DDE" w:rsidRPr="00E94053" w14:paraId="26B3E067" w14:textId="77777777" w:rsidTr="008A7A9D">
        <w:trPr>
          <w:gridAfter w:val="1"/>
          <w:wAfter w:w="6" w:type="dxa"/>
        </w:trPr>
        <w:tc>
          <w:tcPr>
            <w:tcW w:w="2250" w:type="dxa"/>
          </w:tcPr>
          <w:p w14:paraId="26F19AAC" w14:textId="77777777" w:rsidR="008A7A9D" w:rsidRDefault="00C92DDE" w:rsidP="008A7A9D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เงินกู้ยืมระยะสั้นจาก</w:t>
            </w:r>
          </w:p>
          <w:p w14:paraId="1C932BB6" w14:textId="1DC78883" w:rsidR="00C92DDE" w:rsidRPr="00E94053" w:rsidRDefault="008A7A9D" w:rsidP="008A7A9D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C92DDE"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สถาบันการเงิน</w:t>
            </w:r>
          </w:p>
        </w:tc>
        <w:tc>
          <w:tcPr>
            <w:tcW w:w="720" w:type="dxa"/>
          </w:tcPr>
          <w:p w14:paraId="25083304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00B1EB" w14:textId="2BE99F6D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2D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1,232,655</w:t>
            </w:r>
          </w:p>
        </w:tc>
        <w:tc>
          <w:tcPr>
            <w:tcW w:w="180" w:type="dxa"/>
            <w:vAlign w:val="bottom"/>
          </w:tcPr>
          <w:p w14:paraId="16B6652E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E546342" w14:textId="0ED10B2A" w:rsidR="00C92DDE" w:rsidRPr="00E94053" w:rsidRDefault="00C92DDE" w:rsidP="003C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670DB1B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29265AA" w14:textId="5B49B4FC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2D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1,232,655</w:t>
            </w:r>
          </w:p>
        </w:tc>
        <w:tc>
          <w:tcPr>
            <w:tcW w:w="180" w:type="dxa"/>
            <w:vAlign w:val="bottom"/>
          </w:tcPr>
          <w:p w14:paraId="6552EFD7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C7F714" w14:textId="6DC678FA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1,546,714</w:t>
            </w:r>
          </w:p>
        </w:tc>
        <w:tc>
          <w:tcPr>
            <w:tcW w:w="180" w:type="dxa"/>
            <w:vAlign w:val="bottom"/>
          </w:tcPr>
          <w:p w14:paraId="475E8A4A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0EC126D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B8B9565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4EF2D91" w14:textId="1B70EED4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1,546,714</w:t>
            </w:r>
          </w:p>
        </w:tc>
      </w:tr>
      <w:tr w:rsidR="00C92DDE" w:rsidRPr="00E94053" w14:paraId="2A853B74" w14:textId="77777777" w:rsidTr="008A7A9D">
        <w:trPr>
          <w:gridAfter w:val="1"/>
          <w:wAfter w:w="6" w:type="dxa"/>
        </w:trPr>
        <w:tc>
          <w:tcPr>
            <w:tcW w:w="2250" w:type="dxa"/>
          </w:tcPr>
          <w:p w14:paraId="5DB4A941" w14:textId="6380D881" w:rsidR="00C92DDE" w:rsidRPr="00E94053" w:rsidRDefault="00C92DDE" w:rsidP="00C92DDE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เจ้าหนี้สินเชื่อสำหรับ</w:t>
            </w: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="008A7A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สินค้าเพื่อการจัดแสดง</w:t>
            </w:r>
          </w:p>
        </w:tc>
        <w:tc>
          <w:tcPr>
            <w:tcW w:w="720" w:type="dxa"/>
          </w:tcPr>
          <w:p w14:paraId="171EFABB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CE1AA5" w14:textId="35B10FEC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2D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1,284,915</w:t>
            </w:r>
          </w:p>
        </w:tc>
        <w:tc>
          <w:tcPr>
            <w:tcW w:w="180" w:type="dxa"/>
            <w:vAlign w:val="bottom"/>
          </w:tcPr>
          <w:p w14:paraId="5BE12BB1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85619F6" w14:textId="709C149A" w:rsidR="00C92DDE" w:rsidRPr="00E94053" w:rsidRDefault="00C92DDE" w:rsidP="003C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A2EEB73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50B8900" w14:textId="350DF965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2D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1,284,915</w:t>
            </w:r>
          </w:p>
        </w:tc>
        <w:tc>
          <w:tcPr>
            <w:tcW w:w="180" w:type="dxa"/>
            <w:vAlign w:val="bottom"/>
          </w:tcPr>
          <w:p w14:paraId="26937FE5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39E4531" w14:textId="68C49C13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954,131</w:t>
            </w:r>
          </w:p>
        </w:tc>
        <w:tc>
          <w:tcPr>
            <w:tcW w:w="180" w:type="dxa"/>
            <w:vAlign w:val="bottom"/>
          </w:tcPr>
          <w:p w14:paraId="69D129D6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83EEA0F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0A609D5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CD3F5B0" w14:textId="03D80BEA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954,131</w:t>
            </w:r>
          </w:p>
        </w:tc>
      </w:tr>
      <w:tr w:rsidR="00C92DDE" w:rsidRPr="00E94053" w14:paraId="10BECB9C" w14:textId="77777777" w:rsidTr="008A7A9D">
        <w:trPr>
          <w:gridAfter w:val="1"/>
          <w:wAfter w:w="6" w:type="dxa"/>
        </w:trPr>
        <w:tc>
          <w:tcPr>
            <w:tcW w:w="2250" w:type="dxa"/>
          </w:tcPr>
          <w:p w14:paraId="0D5F987D" w14:textId="77777777" w:rsidR="00E833B4" w:rsidRDefault="00C92DDE" w:rsidP="008A7A9D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เงินกู้ยืมระยะสั้นจาก</w:t>
            </w:r>
          </w:p>
          <w:p w14:paraId="544694CD" w14:textId="492BAD39" w:rsidR="00C92DDE" w:rsidRPr="00E94053" w:rsidRDefault="008A7A9D" w:rsidP="008A7A9D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C92DDE"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720" w:type="dxa"/>
          </w:tcPr>
          <w:p w14:paraId="104AAC6E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C75723" w14:textId="742561DE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2D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553,979</w:t>
            </w:r>
          </w:p>
        </w:tc>
        <w:tc>
          <w:tcPr>
            <w:tcW w:w="180" w:type="dxa"/>
            <w:vAlign w:val="bottom"/>
          </w:tcPr>
          <w:p w14:paraId="2466AB50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1C6EE7D" w14:textId="61EE8D23" w:rsidR="00C92DDE" w:rsidRPr="00E94053" w:rsidRDefault="00C92DDE" w:rsidP="003C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7B7DD65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3B53713" w14:textId="0107A596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2D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553,979</w:t>
            </w:r>
          </w:p>
        </w:tc>
        <w:tc>
          <w:tcPr>
            <w:tcW w:w="180" w:type="dxa"/>
            <w:vAlign w:val="bottom"/>
          </w:tcPr>
          <w:p w14:paraId="5A0E7D09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8DFB7C1" w14:textId="2E048D11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454,742</w:t>
            </w:r>
          </w:p>
        </w:tc>
        <w:tc>
          <w:tcPr>
            <w:tcW w:w="180" w:type="dxa"/>
            <w:vAlign w:val="bottom"/>
          </w:tcPr>
          <w:p w14:paraId="39996020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C096C96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097A2D7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44EDE9B" w14:textId="65255FC9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454,742</w:t>
            </w:r>
          </w:p>
        </w:tc>
      </w:tr>
      <w:tr w:rsidR="00C92DDE" w:rsidRPr="00E94053" w14:paraId="0EB8BBAF" w14:textId="77777777" w:rsidTr="008A7A9D">
        <w:trPr>
          <w:gridAfter w:val="1"/>
          <w:wAfter w:w="6" w:type="dxa"/>
        </w:trPr>
        <w:tc>
          <w:tcPr>
            <w:tcW w:w="2250" w:type="dxa"/>
          </w:tcPr>
          <w:p w14:paraId="5DA4A3CB" w14:textId="77777777" w:rsidR="0035624B" w:rsidRDefault="00C92DDE" w:rsidP="008A7A9D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</w:t>
            </w:r>
          </w:p>
          <w:p w14:paraId="44FEC224" w14:textId="5C1B601E" w:rsidR="00C92DDE" w:rsidRPr="00E94053" w:rsidRDefault="0035624B" w:rsidP="008A7A9D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C92DDE"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สถาบันการเงิน</w:t>
            </w:r>
          </w:p>
        </w:tc>
        <w:tc>
          <w:tcPr>
            <w:tcW w:w="720" w:type="dxa"/>
          </w:tcPr>
          <w:p w14:paraId="0D22ED43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6AADD3" w14:textId="1D6818C0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2D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836,202</w:t>
            </w:r>
          </w:p>
        </w:tc>
        <w:tc>
          <w:tcPr>
            <w:tcW w:w="180" w:type="dxa"/>
            <w:vAlign w:val="bottom"/>
          </w:tcPr>
          <w:p w14:paraId="239B742F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DC504B8" w14:textId="5A2572A8" w:rsidR="00C92DDE" w:rsidRPr="00E94053" w:rsidRDefault="00C92DDE" w:rsidP="003C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A52D1EC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64C24B9" w14:textId="7DA5AC2A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2D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836,202</w:t>
            </w:r>
          </w:p>
        </w:tc>
        <w:tc>
          <w:tcPr>
            <w:tcW w:w="180" w:type="dxa"/>
            <w:vAlign w:val="bottom"/>
          </w:tcPr>
          <w:p w14:paraId="7229ACD0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3D79F13" w14:textId="76C966CE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2,293,044</w:t>
            </w:r>
          </w:p>
        </w:tc>
        <w:tc>
          <w:tcPr>
            <w:tcW w:w="180" w:type="dxa"/>
            <w:vAlign w:val="bottom"/>
          </w:tcPr>
          <w:p w14:paraId="41FE6AF4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859DE51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AB2B4CD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4CEDB1E" w14:textId="7E9771A4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2,293,044</w:t>
            </w:r>
          </w:p>
        </w:tc>
      </w:tr>
      <w:tr w:rsidR="00C92DDE" w:rsidRPr="00E94053" w14:paraId="2EB070B4" w14:textId="77777777" w:rsidTr="008A7A9D">
        <w:trPr>
          <w:gridAfter w:val="1"/>
          <w:wAfter w:w="6" w:type="dxa"/>
        </w:trPr>
        <w:tc>
          <w:tcPr>
            <w:tcW w:w="2250" w:type="dxa"/>
          </w:tcPr>
          <w:p w14:paraId="6004DB60" w14:textId="77777777" w:rsidR="00C92DDE" w:rsidRPr="00E94053" w:rsidRDefault="00C92DDE" w:rsidP="008A7A9D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E940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720" w:type="dxa"/>
          </w:tcPr>
          <w:p w14:paraId="40EFE9EE" w14:textId="2DE0C78E" w:rsidR="00C92DDE" w:rsidRPr="004A4F9A" w:rsidRDefault="00C92DDE" w:rsidP="00C92DD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3560D18F" w14:textId="57CAD1B9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2D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3,574,023</w:t>
            </w:r>
          </w:p>
        </w:tc>
        <w:tc>
          <w:tcPr>
            <w:tcW w:w="180" w:type="dxa"/>
            <w:vAlign w:val="bottom"/>
          </w:tcPr>
          <w:p w14:paraId="5E543310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F37DE07" w14:textId="182DC448" w:rsidR="00C92DDE" w:rsidRPr="00E94053" w:rsidRDefault="00C92DDE" w:rsidP="003C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D4D9DFD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5B2DEE2" w14:textId="1C05F18C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2D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3,574,023</w:t>
            </w:r>
          </w:p>
        </w:tc>
        <w:tc>
          <w:tcPr>
            <w:tcW w:w="180" w:type="dxa"/>
            <w:vAlign w:val="bottom"/>
          </w:tcPr>
          <w:p w14:paraId="5A1D5433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2340909" w14:textId="01AAA59F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3,099,463</w:t>
            </w:r>
          </w:p>
        </w:tc>
        <w:tc>
          <w:tcPr>
            <w:tcW w:w="180" w:type="dxa"/>
            <w:vAlign w:val="bottom"/>
          </w:tcPr>
          <w:p w14:paraId="114B7650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7069EF3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40C997B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268EF48" w14:textId="49C4273D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3,099,463</w:t>
            </w:r>
          </w:p>
        </w:tc>
      </w:tr>
      <w:tr w:rsidR="00C92DDE" w:rsidRPr="00E94053" w14:paraId="2BB3A928" w14:textId="77777777" w:rsidTr="008A7A9D">
        <w:trPr>
          <w:gridAfter w:val="1"/>
          <w:wAfter w:w="6" w:type="dxa"/>
        </w:trPr>
        <w:tc>
          <w:tcPr>
            <w:tcW w:w="2250" w:type="dxa"/>
          </w:tcPr>
          <w:p w14:paraId="41E0712C" w14:textId="77777777" w:rsidR="00C92DDE" w:rsidRPr="00E94053" w:rsidRDefault="00C92DDE" w:rsidP="00C92DDE">
            <w:pPr>
              <w:tabs>
                <w:tab w:val="clear" w:pos="2580"/>
                <w:tab w:val="left" w:pos="2712"/>
              </w:tabs>
              <w:ind w:left="166" w:right="-34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US"/>
              </w:rPr>
            </w:pPr>
            <w:r w:rsidRPr="00E940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รวมหนี้สินที่มีภาระดอกเบี้ย</w:t>
            </w:r>
          </w:p>
        </w:tc>
        <w:tc>
          <w:tcPr>
            <w:tcW w:w="720" w:type="dxa"/>
          </w:tcPr>
          <w:p w14:paraId="23990ACA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27F46" w14:textId="2B103CAF" w:rsidR="00C92DDE" w:rsidRPr="00A0526D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052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7,481,774</w:t>
            </w:r>
          </w:p>
        </w:tc>
        <w:tc>
          <w:tcPr>
            <w:tcW w:w="180" w:type="dxa"/>
            <w:vAlign w:val="bottom"/>
          </w:tcPr>
          <w:p w14:paraId="0FB9758D" w14:textId="77777777" w:rsidR="00C92DDE" w:rsidRPr="00A0526D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F62E2" w14:textId="70E70522" w:rsidR="00C92DDE" w:rsidRPr="00A0526D" w:rsidRDefault="00C92DDE" w:rsidP="003C09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052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CE16EF1" w14:textId="77777777" w:rsidR="00C92DDE" w:rsidRPr="00A0526D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9CA2D" w14:textId="557F136E" w:rsidR="00C92DDE" w:rsidRPr="00A0526D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052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7,481,774</w:t>
            </w:r>
          </w:p>
        </w:tc>
        <w:tc>
          <w:tcPr>
            <w:tcW w:w="180" w:type="dxa"/>
            <w:vAlign w:val="bottom"/>
          </w:tcPr>
          <w:p w14:paraId="587DE3C8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85BC6" w14:textId="04D47FF1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8,353,421</w:t>
            </w:r>
          </w:p>
        </w:tc>
        <w:tc>
          <w:tcPr>
            <w:tcW w:w="180" w:type="dxa"/>
            <w:vAlign w:val="bottom"/>
          </w:tcPr>
          <w:p w14:paraId="2005BF41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6F210" w14:textId="08D6C18F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F01144C" w14:textId="77777777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48232" w14:textId="64FBE18A" w:rsidR="00C92DDE" w:rsidRPr="00E94053" w:rsidRDefault="00C92DDE" w:rsidP="00C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940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8,353,421</w:t>
            </w:r>
          </w:p>
        </w:tc>
      </w:tr>
    </w:tbl>
    <w:p w14:paraId="4F582B62" w14:textId="77777777" w:rsidR="00E833B4" w:rsidRPr="00E833B4" w:rsidRDefault="00E833B4" w:rsidP="00A84A17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18"/>
        <w:tblW w:w="96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250"/>
        <w:gridCol w:w="720"/>
        <w:gridCol w:w="990"/>
        <w:gridCol w:w="180"/>
        <w:gridCol w:w="990"/>
        <w:gridCol w:w="180"/>
        <w:gridCol w:w="900"/>
        <w:gridCol w:w="180"/>
        <w:gridCol w:w="990"/>
        <w:gridCol w:w="180"/>
        <w:gridCol w:w="990"/>
        <w:gridCol w:w="180"/>
        <w:gridCol w:w="928"/>
      </w:tblGrid>
      <w:tr w:rsidR="00E076D5" w:rsidRPr="006666FA" w14:paraId="7F019DFC" w14:textId="77777777" w:rsidTr="008A7A9D">
        <w:trPr>
          <w:tblHeader/>
        </w:trPr>
        <w:tc>
          <w:tcPr>
            <w:tcW w:w="2250" w:type="dxa"/>
          </w:tcPr>
          <w:p w14:paraId="34768B21" w14:textId="77777777" w:rsidR="00E076D5" w:rsidRPr="006666FA" w:rsidRDefault="00E076D5" w:rsidP="007769A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14:paraId="74557A84" w14:textId="77777777" w:rsidR="00E076D5" w:rsidRPr="006666FA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688" w:type="dxa"/>
            <w:gridSpan w:val="11"/>
          </w:tcPr>
          <w:p w14:paraId="42C447C1" w14:textId="46F9B304" w:rsidR="00E076D5" w:rsidRPr="006666FA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076D5" w:rsidRPr="006666FA" w14:paraId="35E23A82" w14:textId="77777777" w:rsidTr="008A7A9D">
        <w:trPr>
          <w:tblHeader/>
        </w:trPr>
        <w:tc>
          <w:tcPr>
            <w:tcW w:w="2250" w:type="dxa"/>
          </w:tcPr>
          <w:p w14:paraId="7C16DBCE" w14:textId="77777777" w:rsidR="00E076D5" w:rsidRPr="006666FA" w:rsidRDefault="00E076D5" w:rsidP="007769A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14:paraId="48032E82" w14:textId="77777777" w:rsidR="00E076D5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5"/>
          </w:tcPr>
          <w:p w14:paraId="13FB796E" w14:textId="75235B32" w:rsidR="00E076D5" w:rsidRPr="006666FA" w:rsidRDefault="0050363B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7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27566F" w:rsidRPr="004F76C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Pr="004F76C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4F7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316E33B9" w14:textId="77777777" w:rsidR="00E076D5" w:rsidRPr="006666FA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68" w:type="dxa"/>
            <w:gridSpan w:val="5"/>
          </w:tcPr>
          <w:p w14:paraId="6BC313F9" w14:textId="7C603F64" w:rsidR="00E076D5" w:rsidRPr="006666FA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B7A98" w:rsidRPr="008B7A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8B7A98" w:rsidRPr="008B7A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E076D5" w:rsidRPr="006666FA" w14:paraId="78A66F4E" w14:textId="77777777" w:rsidTr="008A7A9D">
        <w:trPr>
          <w:tblHeader/>
        </w:trPr>
        <w:tc>
          <w:tcPr>
            <w:tcW w:w="2250" w:type="dxa"/>
          </w:tcPr>
          <w:p w14:paraId="42EB5B3A" w14:textId="77777777" w:rsidR="00E076D5" w:rsidRPr="006666FA" w:rsidRDefault="00E076D5" w:rsidP="007769A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14:paraId="0A1E944D" w14:textId="77777777" w:rsidR="00E076D5" w:rsidRPr="00E076D5" w:rsidRDefault="00E076D5" w:rsidP="007769A3">
            <w:pPr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75A42EC" w14:textId="1CC5F32D" w:rsidR="00E076D5" w:rsidRPr="00E076D5" w:rsidRDefault="00E076D5" w:rsidP="008B7A98">
            <w:pPr>
              <w:tabs>
                <w:tab w:val="clear" w:pos="68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076D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5A179D48" w14:textId="3D1C078B" w:rsidR="00E076D5" w:rsidRPr="006666FA" w:rsidRDefault="00E076D5" w:rsidP="007769A3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56F9AB7F" w14:textId="77777777" w:rsidR="00E076D5" w:rsidRPr="006666FA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33506E5" w14:textId="77777777" w:rsidR="00E076D5" w:rsidRPr="006666FA" w:rsidRDefault="00E076D5" w:rsidP="007769A3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64565E46" w14:textId="77777777" w:rsidR="00E076D5" w:rsidRPr="006666FA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6B9086" w14:textId="77777777" w:rsidR="00E076D5" w:rsidRPr="006666FA" w:rsidRDefault="00E076D5" w:rsidP="007769A3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" w:type="dxa"/>
            <w:vAlign w:val="center"/>
          </w:tcPr>
          <w:p w14:paraId="19945081" w14:textId="77777777" w:rsidR="00E076D5" w:rsidRPr="006666FA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9E126F3" w14:textId="77777777" w:rsidR="00E076D5" w:rsidRPr="006666FA" w:rsidRDefault="00E076D5" w:rsidP="007769A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7DA01A0E" w14:textId="77777777" w:rsidR="00E076D5" w:rsidRPr="006666FA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148CDE" w14:textId="77777777" w:rsidR="00E076D5" w:rsidRPr="006666FA" w:rsidRDefault="00E076D5" w:rsidP="007769A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696CC4D6" w14:textId="77777777" w:rsidR="00E076D5" w:rsidRPr="006666FA" w:rsidRDefault="00E076D5" w:rsidP="007769A3">
            <w:pPr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  <w:vAlign w:val="bottom"/>
          </w:tcPr>
          <w:p w14:paraId="0CC83BAF" w14:textId="77777777" w:rsidR="00E076D5" w:rsidRPr="006666FA" w:rsidRDefault="00E076D5" w:rsidP="007769A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076D5" w:rsidRPr="006666FA" w14:paraId="73AD93D5" w14:textId="77777777" w:rsidTr="008A7A9D">
        <w:trPr>
          <w:tblHeader/>
        </w:trPr>
        <w:tc>
          <w:tcPr>
            <w:tcW w:w="2250" w:type="dxa"/>
          </w:tcPr>
          <w:p w14:paraId="2408EF29" w14:textId="77777777" w:rsidR="00E076D5" w:rsidRPr="006666FA" w:rsidRDefault="00E076D5" w:rsidP="007769A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14:paraId="405F018D" w14:textId="77777777" w:rsidR="00E076D5" w:rsidRPr="006666FA" w:rsidRDefault="00E076D5" w:rsidP="007769A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688" w:type="dxa"/>
            <w:gridSpan w:val="11"/>
            <w:vAlign w:val="bottom"/>
          </w:tcPr>
          <w:p w14:paraId="05CBBA0F" w14:textId="5CC6595C" w:rsidR="00E076D5" w:rsidRPr="006666FA" w:rsidRDefault="00E076D5" w:rsidP="007769A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A0526D" w:rsidRPr="00A23A81" w14:paraId="22AE5CE5" w14:textId="77777777" w:rsidTr="008A7A9D">
        <w:tc>
          <w:tcPr>
            <w:tcW w:w="2250" w:type="dxa"/>
          </w:tcPr>
          <w:p w14:paraId="6B72875D" w14:textId="77777777" w:rsidR="008A7A9D" w:rsidRDefault="00A0526D" w:rsidP="008A7A9D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เงินกู้ยืมระยะสั้นจาก</w:t>
            </w:r>
          </w:p>
          <w:p w14:paraId="650D5008" w14:textId="13B3F433" w:rsidR="00A0526D" w:rsidRPr="006666FA" w:rsidRDefault="008A7A9D" w:rsidP="008A7A9D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A0526D" w:rsidRPr="001928C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720" w:type="dxa"/>
          </w:tcPr>
          <w:p w14:paraId="1D223186" w14:textId="77777777" w:rsidR="00A0526D" w:rsidRPr="00CE289E" w:rsidRDefault="00A0526D" w:rsidP="00A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0C73AEB" w14:textId="15D84D05" w:rsidR="00A0526D" w:rsidRPr="00CE289E" w:rsidRDefault="00A0526D" w:rsidP="00A052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CE289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990" w:type="dxa"/>
            <w:vAlign w:val="bottom"/>
          </w:tcPr>
          <w:p w14:paraId="4AC43446" w14:textId="4879F974" w:rsidR="00A0526D" w:rsidRPr="006666FA" w:rsidRDefault="00A0526D" w:rsidP="00A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52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4163473" w14:textId="77777777" w:rsidR="00A0526D" w:rsidRPr="006666FA" w:rsidRDefault="00A0526D" w:rsidP="00A0526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2E70382" w14:textId="7229AC89" w:rsidR="00A0526D" w:rsidRPr="006666FA" w:rsidRDefault="00D82B86" w:rsidP="00D8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29,964</w:t>
            </w:r>
          </w:p>
        </w:tc>
        <w:tc>
          <w:tcPr>
            <w:tcW w:w="180" w:type="dxa"/>
            <w:vAlign w:val="bottom"/>
          </w:tcPr>
          <w:p w14:paraId="337E6300" w14:textId="77777777" w:rsidR="00A0526D" w:rsidRPr="006666FA" w:rsidRDefault="00A0526D" w:rsidP="00D82B86">
            <w:pPr>
              <w:tabs>
                <w:tab w:val="decimal" w:pos="81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2A8C980" w14:textId="67B37C61" w:rsidR="00A0526D" w:rsidRPr="006666FA" w:rsidRDefault="00D82B86" w:rsidP="00D8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29,964</w:t>
            </w:r>
          </w:p>
        </w:tc>
        <w:tc>
          <w:tcPr>
            <w:tcW w:w="180" w:type="dxa"/>
            <w:vAlign w:val="bottom"/>
          </w:tcPr>
          <w:p w14:paraId="7046E673" w14:textId="77777777" w:rsidR="00A0526D" w:rsidRPr="006666FA" w:rsidRDefault="00A0526D" w:rsidP="00A0526D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B03B765" w14:textId="77777777" w:rsidR="00A0526D" w:rsidRPr="006666FA" w:rsidRDefault="00A0526D" w:rsidP="00A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89F9402" w14:textId="77777777" w:rsidR="00A0526D" w:rsidRPr="006666FA" w:rsidRDefault="00A0526D" w:rsidP="00A0526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CFDBD02" w14:textId="0833BF15" w:rsidR="00A0526D" w:rsidRPr="006666FA" w:rsidRDefault="00A0526D" w:rsidP="00A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B7A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</w:t>
            </w:r>
          </w:p>
        </w:tc>
        <w:tc>
          <w:tcPr>
            <w:tcW w:w="180" w:type="dxa"/>
            <w:vAlign w:val="bottom"/>
          </w:tcPr>
          <w:p w14:paraId="5D48DCFA" w14:textId="77777777" w:rsidR="00A0526D" w:rsidRPr="006666FA" w:rsidRDefault="00A0526D" w:rsidP="00A0526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  <w:vAlign w:val="bottom"/>
          </w:tcPr>
          <w:p w14:paraId="4F524859" w14:textId="70678112" w:rsidR="00A0526D" w:rsidRPr="00A23A81" w:rsidRDefault="00A0526D" w:rsidP="00A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A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</w:t>
            </w:r>
          </w:p>
        </w:tc>
      </w:tr>
      <w:tr w:rsidR="00A0526D" w:rsidRPr="00C07B1A" w14:paraId="40FF4CBD" w14:textId="77777777" w:rsidTr="008A7A9D">
        <w:tc>
          <w:tcPr>
            <w:tcW w:w="2250" w:type="dxa"/>
          </w:tcPr>
          <w:p w14:paraId="56FAD802" w14:textId="77777777" w:rsidR="008A7A9D" w:rsidRDefault="00A0526D" w:rsidP="008A7A9D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</w:t>
            </w:r>
          </w:p>
          <w:p w14:paraId="162E7983" w14:textId="703D9E90" w:rsidR="00A0526D" w:rsidRPr="006666FA" w:rsidRDefault="008A7A9D" w:rsidP="008A7A9D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A0526D" w:rsidRPr="006666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สถาบันการเงิน</w:t>
            </w:r>
          </w:p>
        </w:tc>
        <w:tc>
          <w:tcPr>
            <w:tcW w:w="720" w:type="dxa"/>
          </w:tcPr>
          <w:p w14:paraId="0B884428" w14:textId="77777777" w:rsidR="00A0526D" w:rsidRDefault="00A0526D" w:rsidP="00A0526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F85289" w14:textId="7C7A5A49" w:rsidR="00A0526D" w:rsidRPr="006666FA" w:rsidRDefault="00A0526D" w:rsidP="00A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52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48,711</w:t>
            </w:r>
          </w:p>
        </w:tc>
        <w:tc>
          <w:tcPr>
            <w:tcW w:w="180" w:type="dxa"/>
            <w:vAlign w:val="bottom"/>
          </w:tcPr>
          <w:p w14:paraId="4483113C" w14:textId="77777777" w:rsidR="00A0526D" w:rsidRPr="006666FA" w:rsidRDefault="00A0526D" w:rsidP="00A0526D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338FEDD" w14:textId="7CE68FC3" w:rsidR="00A0526D" w:rsidRPr="006666FA" w:rsidRDefault="00A0526D" w:rsidP="00A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52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C965CD8" w14:textId="77777777" w:rsidR="00A0526D" w:rsidRPr="006666FA" w:rsidRDefault="00A0526D" w:rsidP="00A0526D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F74AE59" w14:textId="342625C0" w:rsidR="00A0526D" w:rsidRPr="006666FA" w:rsidRDefault="00A0526D" w:rsidP="00A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52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48,711</w:t>
            </w:r>
          </w:p>
        </w:tc>
        <w:tc>
          <w:tcPr>
            <w:tcW w:w="180" w:type="dxa"/>
            <w:vAlign w:val="bottom"/>
          </w:tcPr>
          <w:p w14:paraId="1A516B1E" w14:textId="77777777" w:rsidR="00A0526D" w:rsidRPr="006666FA" w:rsidRDefault="00A0526D" w:rsidP="00A0526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0872F1F" w14:textId="75BE6A7D" w:rsidR="00A0526D" w:rsidRDefault="00A0526D" w:rsidP="00A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8B7A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  <w:tc>
          <w:tcPr>
            <w:tcW w:w="180" w:type="dxa"/>
            <w:vAlign w:val="bottom"/>
          </w:tcPr>
          <w:p w14:paraId="1D278E35" w14:textId="77777777" w:rsidR="00A0526D" w:rsidRPr="006666FA" w:rsidRDefault="00A0526D" w:rsidP="00A0526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18747D8" w14:textId="77777777" w:rsidR="00A0526D" w:rsidRDefault="00A0526D" w:rsidP="00A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DDBF2FA" w14:textId="77777777" w:rsidR="00A0526D" w:rsidRPr="006666FA" w:rsidRDefault="00A0526D" w:rsidP="00A0526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  <w:vAlign w:val="bottom"/>
          </w:tcPr>
          <w:p w14:paraId="4A051B90" w14:textId="44C6A919" w:rsidR="00A0526D" w:rsidRPr="00C07B1A" w:rsidRDefault="00A0526D" w:rsidP="00A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8B7A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</w:tr>
      <w:tr w:rsidR="00A0526D" w:rsidRPr="00C07B1A" w14:paraId="53FE6E10" w14:textId="77777777" w:rsidTr="008A7A9D">
        <w:tc>
          <w:tcPr>
            <w:tcW w:w="2250" w:type="dxa"/>
          </w:tcPr>
          <w:p w14:paraId="1D2FB7F1" w14:textId="77777777" w:rsidR="00A0526D" w:rsidRPr="006666FA" w:rsidRDefault="00A0526D" w:rsidP="008A7A9D">
            <w:pPr>
              <w:tabs>
                <w:tab w:val="clear" w:pos="2580"/>
                <w:tab w:val="left" w:pos="2712"/>
              </w:tabs>
              <w:ind w:right="-3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A7A9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8A7A9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720" w:type="dxa"/>
          </w:tcPr>
          <w:p w14:paraId="1BABC9F2" w14:textId="6FA86262" w:rsidR="00A0526D" w:rsidRPr="004A4F9A" w:rsidRDefault="00A0526D" w:rsidP="00A0526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AB064C1" w14:textId="3682FE9B" w:rsidR="00A0526D" w:rsidRPr="006666FA" w:rsidRDefault="00A0526D" w:rsidP="00A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52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124,535</w:t>
            </w:r>
          </w:p>
        </w:tc>
        <w:tc>
          <w:tcPr>
            <w:tcW w:w="180" w:type="dxa"/>
            <w:vAlign w:val="bottom"/>
          </w:tcPr>
          <w:p w14:paraId="6C160F89" w14:textId="77777777" w:rsidR="00A0526D" w:rsidRPr="006666FA" w:rsidRDefault="00A0526D" w:rsidP="00A0526D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5EE94A" w14:textId="5A6E6190" w:rsidR="00A0526D" w:rsidRPr="006666FA" w:rsidRDefault="00A0526D" w:rsidP="00A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52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52892BA" w14:textId="77777777" w:rsidR="00A0526D" w:rsidRPr="006666FA" w:rsidRDefault="00A0526D" w:rsidP="00A0526D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91B10D" w14:textId="57A1C8AC" w:rsidR="00A0526D" w:rsidRPr="006666FA" w:rsidRDefault="00A0526D" w:rsidP="00A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52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124,535</w:t>
            </w:r>
          </w:p>
        </w:tc>
        <w:tc>
          <w:tcPr>
            <w:tcW w:w="180" w:type="dxa"/>
            <w:vAlign w:val="bottom"/>
          </w:tcPr>
          <w:p w14:paraId="30422481" w14:textId="77777777" w:rsidR="00A0526D" w:rsidRPr="006666FA" w:rsidRDefault="00A0526D" w:rsidP="00A0526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47F281A" w14:textId="0207FF43" w:rsidR="00A0526D" w:rsidRDefault="00A0526D" w:rsidP="00A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A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</w:p>
        </w:tc>
        <w:tc>
          <w:tcPr>
            <w:tcW w:w="180" w:type="dxa"/>
            <w:vAlign w:val="bottom"/>
          </w:tcPr>
          <w:p w14:paraId="4D3252F9" w14:textId="77777777" w:rsidR="00A0526D" w:rsidRPr="006666FA" w:rsidRDefault="00A0526D" w:rsidP="00A0526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EA5F918" w14:textId="77777777" w:rsidR="00A0526D" w:rsidRDefault="00A0526D" w:rsidP="00A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051D101" w14:textId="77777777" w:rsidR="00A0526D" w:rsidRPr="006666FA" w:rsidRDefault="00A0526D" w:rsidP="00A0526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3DCBF18C" w14:textId="119CD3E6" w:rsidR="00A0526D" w:rsidRPr="00C07B1A" w:rsidRDefault="00A0526D" w:rsidP="00A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A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</w:p>
        </w:tc>
      </w:tr>
      <w:tr w:rsidR="00A0526D" w:rsidRPr="006666FA" w14:paraId="3401C32D" w14:textId="77777777" w:rsidTr="008A7A9D">
        <w:tc>
          <w:tcPr>
            <w:tcW w:w="2250" w:type="dxa"/>
          </w:tcPr>
          <w:p w14:paraId="62D12C5C" w14:textId="77777777" w:rsidR="00A0526D" w:rsidRPr="006666FA" w:rsidRDefault="00A0526D" w:rsidP="008A7A9D">
            <w:pPr>
              <w:tabs>
                <w:tab w:val="clear" w:pos="2580"/>
                <w:tab w:val="left" w:pos="2712"/>
              </w:tabs>
              <w:ind w:left="166" w:right="-34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US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รวมหนี้สินที่มีภาระดอกเบี้ย</w:t>
            </w:r>
          </w:p>
        </w:tc>
        <w:tc>
          <w:tcPr>
            <w:tcW w:w="720" w:type="dxa"/>
          </w:tcPr>
          <w:p w14:paraId="4487BD7E" w14:textId="77777777" w:rsidR="00A0526D" w:rsidRPr="005E646F" w:rsidRDefault="00A0526D" w:rsidP="00A0526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9FA961" w14:textId="749C55E2" w:rsidR="00A0526D" w:rsidRPr="00D82B86" w:rsidRDefault="00A0526D" w:rsidP="00A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82B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173,246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31AD8E" w14:textId="77777777" w:rsidR="00A0526D" w:rsidRPr="00D82B86" w:rsidRDefault="00A0526D" w:rsidP="00A0526D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BE6B8" w14:textId="716E4504" w:rsidR="00A0526D" w:rsidRPr="00D82B86" w:rsidRDefault="00D82B86" w:rsidP="00D8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82B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29,964</w:t>
            </w:r>
          </w:p>
        </w:tc>
        <w:tc>
          <w:tcPr>
            <w:tcW w:w="180" w:type="dxa"/>
            <w:vAlign w:val="bottom"/>
          </w:tcPr>
          <w:p w14:paraId="742EFB48" w14:textId="77777777" w:rsidR="00A0526D" w:rsidRPr="00D82B86" w:rsidRDefault="00A0526D" w:rsidP="00A0526D">
            <w:pPr>
              <w:tabs>
                <w:tab w:val="decimal" w:pos="58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ADC36" w14:textId="50190800" w:rsidR="00A0526D" w:rsidRPr="00D82B86" w:rsidRDefault="00D82B86" w:rsidP="00A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203</w:t>
            </w:r>
            <w:r w:rsidR="00A0526D" w:rsidRPr="00D82B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180" w:type="dxa"/>
            <w:vAlign w:val="bottom"/>
          </w:tcPr>
          <w:p w14:paraId="238EE28E" w14:textId="77777777" w:rsidR="00A0526D" w:rsidRPr="006666FA" w:rsidRDefault="00A0526D" w:rsidP="00A0526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61A62" w14:textId="766225CE" w:rsidR="00A0526D" w:rsidRPr="006666FA" w:rsidRDefault="00A0526D" w:rsidP="00A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8B7A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8B7A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</w:t>
            </w:r>
          </w:p>
        </w:tc>
        <w:tc>
          <w:tcPr>
            <w:tcW w:w="180" w:type="dxa"/>
            <w:vAlign w:val="bottom"/>
          </w:tcPr>
          <w:p w14:paraId="087EEF4E" w14:textId="77777777" w:rsidR="00A0526D" w:rsidRPr="006666FA" w:rsidRDefault="00A0526D" w:rsidP="00A0526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F44AD" w14:textId="2AC663B4" w:rsidR="00A0526D" w:rsidRPr="006666FA" w:rsidRDefault="00A0526D" w:rsidP="00A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B7A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B30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373</w:t>
            </w:r>
          </w:p>
        </w:tc>
        <w:tc>
          <w:tcPr>
            <w:tcW w:w="180" w:type="dxa"/>
            <w:vAlign w:val="bottom"/>
          </w:tcPr>
          <w:p w14:paraId="46EA634F" w14:textId="77777777" w:rsidR="00A0526D" w:rsidRPr="006666FA" w:rsidRDefault="00A0526D" w:rsidP="00A0526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0ABF6" w14:textId="4BAE8B9F" w:rsidR="00A0526D" w:rsidRPr="00CE289E" w:rsidRDefault="00A0526D" w:rsidP="00A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E28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8B7A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CE28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</w:t>
            </w:r>
            <w:r w:rsidRPr="008B7A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CE28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</w:t>
            </w:r>
          </w:p>
        </w:tc>
      </w:tr>
    </w:tbl>
    <w:p w14:paraId="1FD91F93" w14:textId="4B7ED49C" w:rsidR="00D0378A" w:rsidRPr="00424DDB" w:rsidRDefault="00D0378A" w:rsidP="00704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หนี้สินที่มีภาระดอกเบี้ยส่วนที่มีหลักประกัน ณ </w:t>
      </w:r>
      <w:r w:rsidR="009F1CD1" w:rsidRPr="004F76C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A3253" w:rsidRPr="004F76C0">
        <w:rPr>
          <w:rFonts w:asciiTheme="majorBidi" w:hAnsiTheme="majorBidi" w:cstheme="majorBidi"/>
          <w:sz w:val="30"/>
          <w:szCs w:val="30"/>
        </w:rPr>
        <w:t>3</w:t>
      </w:r>
      <w:r w:rsidR="0050363B" w:rsidRPr="004F76C0">
        <w:rPr>
          <w:rFonts w:asciiTheme="majorBidi" w:hAnsiTheme="majorBidi" w:cstheme="majorBidi"/>
          <w:sz w:val="30"/>
          <w:szCs w:val="30"/>
        </w:rPr>
        <w:t>0</w:t>
      </w:r>
      <w:r w:rsidR="00DA3253" w:rsidRPr="004F76C0">
        <w:rPr>
          <w:rFonts w:asciiTheme="majorBidi" w:hAnsiTheme="majorBidi" w:cstheme="majorBidi"/>
          <w:sz w:val="30"/>
          <w:szCs w:val="30"/>
        </w:rPr>
        <w:t xml:space="preserve"> </w:t>
      </w:r>
      <w:r w:rsidR="0027566F" w:rsidRPr="004F76C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DA3253" w:rsidRPr="004F7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B7A98" w:rsidRPr="004F76C0">
        <w:rPr>
          <w:rFonts w:asciiTheme="majorBidi" w:hAnsiTheme="majorBidi" w:cstheme="majorBidi"/>
          <w:sz w:val="30"/>
          <w:szCs w:val="30"/>
        </w:rPr>
        <w:t>2</w:t>
      </w:r>
      <w:r w:rsidR="009C11FA" w:rsidRPr="004F76C0">
        <w:rPr>
          <w:rFonts w:asciiTheme="majorBidi" w:hAnsiTheme="majorBidi" w:cstheme="majorBidi"/>
          <w:sz w:val="30"/>
          <w:szCs w:val="30"/>
        </w:rPr>
        <w:t>56</w:t>
      </w:r>
      <w:r w:rsidR="00DA3253" w:rsidRPr="004F76C0">
        <w:rPr>
          <w:rFonts w:asciiTheme="majorBidi" w:hAnsiTheme="majorBidi" w:cstheme="majorBidi"/>
          <w:sz w:val="30"/>
          <w:szCs w:val="30"/>
        </w:rPr>
        <w:t>6</w:t>
      </w:r>
      <w:r w:rsidR="009F1CD1" w:rsidRPr="00424DD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9C11FA" w:rsidRPr="009C11FA">
        <w:rPr>
          <w:rFonts w:asciiTheme="majorBidi" w:hAnsiTheme="majorBidi" w:cstheme="majorBidi"/>
          <w:sz w:val="30"/>
          <w:szCs w:val="30"/>
        </w:rPr>
        <w:t>3</w:t>
      </w:r>
      <w:r w:rsidR="008B7A98" w:rsidRPr="008B7A98">
        <w:rPr>
          <w:rFonts w:asciiTheme="majorBidi" w:hAnsiTheme="majorBidi" w:cstheme="majorBidi"/>
          <w:sz w:val="30"/>
          <w:szCs w:val="30"/>
        </w:rPr>
        <w:t>1</w:t>
      </w:r>
      <w:r w:rsidR="009F1CD1" w:rsidRPr="00424DD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B7A98" w:rsidRPr="008B7A98">
        <w:rPr>
          <w:rFonts w:asciiTheme="majorBidi" w:hAnsiTheme="majorBidi" w:cstheme="majorBidi"/>
          <w:sz w:val="30"/>
          <w:szCs w:val="30"/>
        </w:rPr>
        <w:t>2</w:t>
      </w:r>
      <w:r w:rsidR="009C11FA" w:rsidRPr="009C11FA">
        <w:rPr>
          <w:rFonts w:asciiTheme="majorBidi" w:hAnsiTheme="majorBidi" w:cstheme="majorBidi"/>
          <w:sz w:val="30"/>
          <w:szCs w:val="30"/>
        </w:rPr>
        <w:t>56</w:t>
      </w:r>
      <w:r w:rsidR="00DA3253">
        <w:rPr>
          <w:rFonts w:asciiTheme="majorBidi" w:hAnsiTheme="majorBidi" w:cstheme="majorBidi"/>
          <w:sz w:val="30"/>
          <w:szCs w:val="30"/>
        </w:rPr>
        <w:t>5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มีรายละเอียดของหลักประกันซึ่งเป็นสินทรัพย์</w:t>
      </w:r>
      <w:r w:rsidR="004A4F9A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79D19F9" w14:textId="2EAB6CEF" w:rsidR="00D0378A" w:rsidRPr="00065DF6" w:rsidRDefault="00D0378A" w:rsidP="00D0378A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179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49"/>
        <w:gridCol w:w="1124"/>
        <w:gridCol w:w="164"/>
        <w:gridCol w:w="1191"/>
        <w:gridCol w:w="165"/>
        <w:gridCol w:w="1182"/>
        <w:gridCol w:w="169"/>
        <w:gridCol w:w="1135"/>
      </w:tblGrid>
      <w:tr w:rsidR="009E1EB3" w:rsidRPr="006666FA" w14:paraId="55A62EC4" w14:textId="77777777" w:rsidTr="00A0526D">
        <w:trPr>
          <w:tblHeader/>
        </w:trPr>
        <w:tc>
          <w:tcPr>
            <w:tcW w:w="2206" w:type="pct"/>
          </w:tcPr>
          <w:p w14:paraId="13FAF762" w14:textId="77777777" w:rsidR="009E1EB3" w:rsidRPr="006666FA" w:rsidRDefault="009E1EB3" w:rsidP="00EC542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pct"/>
            <w:gridSpan w:val="3"/>
          </w:tcPr>
          <w:p w14:paraId="1DF122CD" w14:textId="77777777" w:rsidR="009E1EB3" w:rsidRPr="006666FA" w:rsidRDefault="009E1EB3" w:rsidP="00EC542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pct"/>
          </w:tcPr>
          <w:p w14:paraId="46D0CECA" w14:textId="77777777" w:rsidR="009E1EB3" w:rsidRPr="006666FA" w:rsidRDefault="009E1EB3" w:rsidP="00EC542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5399FDB0" w14:textId="77777777" w:rsidR="009E1EB3" w:rsidRPr="006666FA" w:rsidRDefault="009E1EB3" w:rsidP="00EC542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E1EB3" w:rsidRPr="00B30E1D" w14:paraId="77A8E450" w14:textId="77777777" w:rsidTr="00A0526D">
        <w:trPr>
          <w:trHeight w:val="308"/>
          <w:tblHeader/>
        </w:trPr>
        <w:tc>
          <w:tcPr>
            <w:tcW w:w="2206" w:type="pct"/>
          </w:tcPr>
          <w:p w14:paraId="635CE945" w14:textId="77777777" w:rsidR="009E1EB3" w:rsidRPr="006666FA" w:rsidRDefault="009E1EB3" w:rsidP="00EC542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  <w:vAlign w:val="center"/>
          </w:tcPr>
          <w:p w14:paraId="7E6DF49F" w14:textId="69A92462" w:rsidR="009E1EB3" w:rsidRPr="00B30E1D" w:rsidRDefault="0050363B" w:rsidP="0050363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7566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9" w:type="pct"/>
            <w:vAlign w:val="center"/>
          </w:tcPr>
          <w:p w14:paraId="5B4E81EE" w14:textId="77777777" w:rsidR="009E1EB3" w:rsidRPr="006666FA" w:rsidRDefault="009E1EB3" w:rsidP="00EC54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14:paraId="6DDB5F33" w14:textId="3F8F2FDD" w:rsidR="009E1EB3" w:rsidRPr="00B30E1D" w:rsidRDefault="009E1EB3" w:rsidP="00EC542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" w:type="pct"/>
          </w:tcPr>
          <w:p w14:paraId="13E01C45" w14:textId="77777777" w:rsidR="009E1EB3" w:rsidRPr="006666FA" w:rsidRDefault="009E1EB3" w:rsidP="00EC542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17A9368C" w14:textId="4EDF2C80" w:rsidR="009E1EB3" w:rsidRPr="00B30E1D" w:rsidRDefault="0050363B" w:rsidP="00EC542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7566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2" w:type="pct"/>
            <w:vAlign w:val="center"/>
          </w:tcPr>
          <w:p w14:paraId="519E442B" w14:textId="77777777" w:rsidR="009E1EB3" w:rsidRPr="006666FA" w:rsidRDefault="009E1EB3" w:rsidP="00EC54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3FA9FF03" w14:textId="18D171B8" w:rsidR="009E1EB3" w:rsidRPr="00B30E1D" w:rsidRDefault="009E1EB3" w:rsidP="00EC542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E1EB3" w:rsidRPr="006666FA" w14:paraId="3ECB6ADD" w14:textId="77777777" w:rsidTr="00A0526D">
        <w:trPr>
          <w:trHeight w:val="308"/>
          <w:tblHeader/>
        </w:trPr>
        <w:tc>
          <w:tcPr>
            <w:tcW w:w="2206" w:type="pct"/>
          </w:tcPr>
          <w:p w14:paraId="254BC32E" w14:textId="77777777" w:rsidR="009E1EB3" w:rsidRPr="006666FA" w:rsidRDefault="009E1EB3" w:rsidP="00EC542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  <w:vAlign w:val="center"/>
          </w:tcPr>
          <w:p w14:paraId="668B87C3" w14:textId="33531505" w:rsidR="009E1EB3" w:rsidRPr="006666FA" w:rsidRDefault="008B7A98" w:rsidP="00EC542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1EB3"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9E1EB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9" w:type="pct"/>
            <w:vAlign w:val="center"/>
          </w:tcPr>
          <w:p w14:paraId="11E42BB2" w14:textId="77777777" w:rsidR="009E1EB3" w:rsidRPr="006666FA" w:rsidRDefault="009E1EB3" w:rsidP="00EC54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14:paraId="796CF5B2" w14:textId="3F418AF5" w:rsidR="009E1EB3" w:rsidRPr="006666FA" w:rsidRDefault="008B7A98" w:rsidP="00EC542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1EB3"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9E1EB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0" w:type="pct"/>
          </w:tcPr>
          <w:p w14:paraId="641AAA0B" w14:textId="77777777" w:rsidR="009E1EB3" w:rsidRPr="006666FA" w:rsidRDefault="009E1EB3" w:rsidP="00EC542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6DFA55EA" w14:textId="59B807B8" w:rsidR="009E1EB3" w:rsidRPr="006666FA" w:rsidRDefault="008B7A98" w:rsidP="00EC542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1EB3"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9E1EB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2" w:type="pct"/>
            <w:vAlign w:val="center"/>
          </w:tcPr>
          <w:p w14:paraId="37BEDDC1" w14:textId="77777777" w:rsidR="009E1EB3" w:rsidRPr="006666FA" w:rsidRDefault="009E1EB3" w:rsidP="00EC54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304E16BF" w14:textId="02109488" w:rsidR="009E1EB3" w:rsidRPr="006666FA" w:rsidRDefault="008B7A98" w:rsidP="00EC542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1EB3" w:rsidRPr="00B30E1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9E1EB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E1EB3" w:rsidRPr="006666FA" w14:paraId="61EA2E46" w14:textId="77777777" w:rsidTr="001E39C3">
        <w:trPr>
          <w:trHeight w:val="344"/>
          <w:tblHeader/>
        </w:trPr>
        <w:tc>
          <w:tcPr>
            <w:tcW w:w="2206" w:type="pct"/>
          </w:tcPr>
          <w:p w14:paraId="1CCF7315" w14:textId="77777777" w:rsidR="009E1EB3" w:rsidRPr="006666FA" w:rsidRDefault="009E1EB3" w:rsidP="00EC542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5D7EBB74" w14:textId="77777777" w:rsidR="009E1EB3" w:rsidRPr="006666FA" w:rsidRDefault="009E1EB3" w:rsidP="00EC542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526D" w:rsidRPr="006666FA" w14:paraId="23DF5550" w14:textId="77777777" w:rsidTr="00A0526D">
        <w:tc>
          <w:tcPr>
            <w:tcW w:w="2206" w:type="pct"/>
          </w:tcPr>
          <w:p w14:paraId="6FFE2B2A" w14:textId="77777777" w:rsidR="00A0526D" w:rsidRPr="00AC439C" w:rsidRDefault="00A0526D" w:rsidP="00A0526D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</w:rPr>
            </w:pPr>
            <w:r w:rsidRPr="00AC439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612" w:type="pct"/>
          </w:tcPr>
          <w:p w14:paraId="04CACE24" w14:textId="000FA16B" w:rsidR="00A0526D" w:rsidRPr="00AC439C" w:rsidRDefault="00A0526D" w:rsidP="00A052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526D">
              <w:rPr>
                <w:rFonts w:asciiTheme="majorBidi" w:hAnsiTheme="majorBidi" w:cstheme="majorBidi"/>
                <w:sz w:val="30"/>
                <w:szCs w:val="30"/>
              </w:rPr>
              <w:t>33,500</w:t>
            </w:r>
          </w:p>
        </w:tc>
        <w:tc>
          <w:tcPr>
            <w:tcW w:w="89" w:type="pct"/>
          </w:tcPr>
          <w:p w14:paraId="7352F37F" w14:textId="77777777" w:rsidR="00A0526D" w:rsidRPr="00AC439C" w:rsidRDefault="00A0526D" w:rsidP="00A052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05446B9" w14:textId="15CC20DE" w:rsidR="00A0526D" w:rsidRPr="00AC439C" w:rsidRDefault="00A0526D" w:rsidP="00A052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439C">
              <w:rPr>
                <w:rFonts w:asciiTheme="majorBidi" w:hAnsiTheme="majorBidi" w:cstheme="majorBidi"/>
                <w:sz w:val="30"/>
                <w:szCs w:val="30"/>
              </w:rPr>
              <w:t>33,314</w:t>
            </w:r>
          </w:p>
        </w:tc>
        <w:tc>
          <w:tcPr>
            <w:tcW w:w="90" w:type="pct"/>
          </w:tcPr>
          <w:p w14:paraId="4C29FD26" w14:textId="77777777" w:rsidR="00A0526D" w:rsidRPr="006666FA" w:rsidRDefault="00A0526D" w:rsidP="00A052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01E181C3" w14:textId="5C558F5F" w:rsidR="00A0526D" w:rsidRPr="009333A9" w:rsidRDefault="00A0526D" w:rsidP="00A0526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052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433BB8FB" w14:textId="77777777" w:rsidR="00A0526D" w:rsidRPr="006666FA" w:rsidRDefault="00A0526D" w:rsidP="00A052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6534564B" w14:textId="77777777" w:rsidR="00A0526D" w:rsidRPr="006666FA" w:rsidRDefault="00A0526D" w:rsidP="00A0526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526D" w:rsidRPr="006666FA" w14:paraId="7C0548B4" w14:textId="77777777" w:rsidTr="00A0526D">
        <w:tc>
          <w:tcPr>
            <w:tcW w:w="2206" w:type="pct"/>
          </w:tcPr>
          <w:p w14:paraId="3887D1DD" w14:textId="7D618043" w:rsidR="00A0526D" w:rsidRPr="00AC439C" w:rsidRDefault="00A0526D" w:rsidP="00A0526D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39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12" w:type="pct"/>
          </w:tcPr>
          <w:p w14:paraId="4D8ADE28" w14:textId="34FEBF22" w:rsidR="00A0526D" w:rsidRPr="00AC439C" w:rsidRDefault="003C095D" w:rsidP="00A052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145,284</w:t>
            </w:r>
          </w:p>
        </w:tc>
        <w:tc>
          <w:tcPr>
            <w:tcW w:w="89" w:type="pct"/>
          </w:tcPr>
          <w:p w14:paraId="637985C9" w14:textId="77777777" w:rsidR="00A0526D" w:rsidRPr="00AC439C" w:rsidRDefault="00A0526D" w:rsidP="00A0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80E6761" w14:textId="0A8745AE" w:rsidR="00A0526D" w:rsidRPr="00AC439C" w:rsidRDefault="00A0526D" w:rsidP="00A052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439C">
              <w:rPr>
                <w:rFonts w:asciiTheme="majorBidi" w:hAnsiTheme="majorBidi" w:cstheme="majorBidi"/>
                <w:sz w:val="30"/>
                <w:szCs w:val="30"/>
              </w:rPr>
              <w:t>49,675</w:t>
            </w:r>
          </w:p>
        </w:tc>
        <w:tc>
          <w:tcPr>
            <w:tcW w:w="90" w:type="pct"/>
          </w:tcPr>
          <w:p w14:paraId="6BA0DBA3" w14:textId="77777777" w:rsidR="00A0526D" w:rsidRPr="006666FA" w:rsidRDefault="00A0526D" w:rsidP="00A052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1516EF88" w14:textId="596A284B" w:rsidR="00A0526D" w:rsidRDefault="00A0526D" w:rsidP="00A0526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052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2BEFFCDD" w14:textId="77777777" w:rsidR="00A0526D" w:rsidRPr="006666FA" w:rsidRDefault="00A0526D" w:rsidP="00A052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30C47690" w14:textId="1A76873B" w:rsidR="00A0526D" w:rsidRDefault="00A0526D" w:rsidP="00A0526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526D" w:rsidRPr="006666FA" w14:paraId="16B555D9" w14:textId="77777777" w:rsidTr="00A0526D">
        <w:tc>
          <w:tcPr>
            <w:tcW w:w="2206" w:type="pct"/>
            <w:shd w:val="clear" w:color="auto" w:fill="auto"/>
          </w:tcPr>
          <w:p w14:paraId="49D89E47" w14:textId="77777777" w:rsidR="00A0526D" w:rsidRPr="00012075" w:rsidRDefault="00A0526D" w:rsidP="00A0526D">
            <w:pPr>
              <w:spacing w:line="240" w:lineRule="auto"/>
              <w:ind w:right="-4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07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สินทรัพย์ให้เช่าตามสัญญาเช่า</w:t>
            </w:r>
            <w:r w:rsidRPr="0001207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ดำเนินงาน</w:t>
            </w:r>
          </w:p>
        </w:tc>
        <w:tc>
          <w:tcPr>
            <w:tcW w:w="612" w:type="pct"/>
            <w:shd w:val="clear" w:color="auto" w:fill="auto"/>
          </w:tcPr>
          <w:p w14:paraId="163CD6D2" w14:textId="6B2AD8CF" w:rsidR="00A0526D" w:rsidRPr="00012075" w:rsidRDefault="00A0526D" w:rsidP="00A052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526D">
              <w:rPr>
                <w:rFonts w:asciiTheme="majorBidi" w:hAnsiTheme="majorBidi" w:cstheme="majorBidi"/>
                <w:sz w:val="30"/>
                <w:szCs w:val="30"/>
              </w:rPr>
              <w:t>81,507</w:t>
            </w:r>
          </w:p>
        </w:tc>
        <w:tc>
          <w:tcPr>
            <w:tcW w:w="89" w:type="pct"/>
            <w:shd w:val="clear" w:color="auto" w:fill="auto"/>
          </w:tcPr>
          <w:p w14:paraId="370A05A4" w14:textId="77777777" w:rsidR="00A0526D" w:rsidRPr="00921967" w:rsidRDefault="00A0526D" w:rsidP="00A052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168725C5" w14:textId="1779735F" w:rsidR="00A0526D" w:rsidRPr="00921967" w:rsidRDefault="00A0526D" w:rsidP="00A052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967">
              <w:rPr>
                <w:rFonts w:asciiTheme="majorBidi" w:hAnsiTheme="majorBidi" w:cstheme="majorBidi"/>
                <w:sz w:val="30"/>
                <w:szCs w:val="30"/>
              </w:rPr>
              <w:t>80,939</w:t>
            </w:r>
          </w:p>
        </w:tc>
        <w:tc>
          <w:tcPr>
            <w:tcW w:w="90" w:type="pct"/>
            <w:shd w:val="clear" w:color="auto" w:fill="auto"/>
          </w:tcPr>
          <w:p w14:paraId="59C0AB17" w14:textId="77777777" w:rsidR="00A0526D" w:rsidRPr="006666FA" w:rsidRDefault="00A0526D" w:rsidP="00A052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4F7077DB" w14:textId="5898BDF4" w:rsidR="00A0526D" w:rsidRPr="006666FA" w:rsidRDefault="00A0526D" w:rsidP="00A0526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052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28B2F8FB" w14:textId="77777777" w:rsidR="00A0526D" w:rsidRPr="006666FA" w:rsidRDefault="00A0526D" w:rsidP="00A052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750688A7" w14:textId="77777777" w:rsidR="00A0526D" w:rsidRPr="006666FA" w:rsidRDefault="00A0526D" w:rsidP="00A0526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47C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526D" w14:paraId="6D38AD4F" w14:textId="77777777" w:rsidTr="00A0526D">
        <w:tc>
          <w:tcPr>
            <w:tcW w:w="2206" w:type="pct"/>
            <w:shd w:val="clear" w:color="auto" w:fill="auto"/>
          </w:tcPr>
          <w:p w14:paraId="45AB1DF4" w14:textId="1F6C646C" w:rsidR="00A0526D" w:rsidRPr="00012075" w:rsidRDefault="00A0526D" w:rsidP="00A052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12075">
              <w:rPr>
                <w:rFonts w:asciiTheme="majorBidi" w:hAnsiTheme="majorBidi" w:cs="Angsana New" w:hint="cs"/>
                <w:sz w:val="30"/>
                <w:szCs w:val="30"/>
                <w:cs/>
                <w:lang w:eastAsia="en-GB"/>
              </w:rPr>
              <w:t>สินทรัพย์</w:t>
            </w:r>
            <w:r w:rsidR="00770290" w:rsidRPr="00012075">
              <w:rPr>
                <w:rFonts w:asciiTheme="majorBidi" w:hAnsiTheme="majorBidi" w:cs="Angsana New" w:hint="cs"/>
                <w:sz w:val="30"/>
                <w:szCs w:val="30"/>
                <w:cs/>
                <w:lang w:eastAsia="en-GB"/>
              </w:rPr>
              <w:t>สิทธิในการใช้</w:t>
            </w:r>
          </w:p>
        </w:tc>
        <w:tc>
          <w:tcPr>
            <w:tcW w:w="612" w:type="pct"/>
            <w:shd w:val="clear" w:color="auto" w:fill="auto"/>
          </w:tcPr>
          <w:p w14:paraId="50A8F55A" w14:textId="4EF0FD5A" w:rsidR="00A0526D" w:rsidRPr="00012075" w:rsidRDefault="006E5DBC" w:rsidP="00A052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1,763,463</w:t>
            </w:r>
          </w:p>
        </w:tc>
        <w:tc>
          <w:tcPr>
            <w:tcW w:w="89" w:type="pct"/>
            <w:shd w:val="clear" w:color="auto" w:fill="auto"/>
          </w:tcPr>
          <w:p w14:paraId="7CD9641E" w14:textId="77777777" w:rsidR="00A0526D" w:rsidRPr="00921967" w:rsidRDefault="00A0526D" w:rsidP="00A052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3AE2DEB7" w14:textId="7BF0AA31" w:rsidR="00A0526D" w:rsidRPr="005B3CC1" w:rsidRDefault="00981AC9" w:rsidP="00A052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1,847,058</w:t>
            </w:r>
          </w:p>
        </w:tc>
        <w:tc>
          <w:tcPr>
            <w:tcW w:w="90" w:type="pct"/>
            <w:shd w:val="clear" w:color="auto" w:fill="auto"/>
          </w:tcPr>
          <w:p w14:paraId="2C86EA39" w14:textId="77777777" w:rsidR="00A0526D" w:rsidRPr="006666FA" w:rsidRDefault="00A0526D" w:rsidP="00A052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4ED45B15" w14:textId="76BC2B61" w:rsidR="00A0526D" w:rsidRPr="00147CCE" w:rsidRDefault="00A0526D" w:rsidP="00A052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526D">
              <w:rPr>
                <w:rFonts w:asciiTheme="majorBidi" w:hAnsiTheme="majorBidi" w:cstheme="majorBidi"/>
                <w:sz w:val="30"/>
                <w:szCs w:val="30"/>
              </w:rPr>
              <w:t>37,436</w:t>
            </w:r>
          </w:p>
        </w:tc>
        <w:tc>
          <w:tcPr>
            <w:tcW w:w="92" w:type="pct"/>
            <w:shd w:val="clear" w:color="auto" w:fill="auto"/>
          </w:tcPr>
          <w:p w14:paraId="43B70E51" w14:textId="77777777" w:rsidR="00A0526D" w:rsidRPr="006666FA" w:rsidRDefault="00A0526D" w:rsidP="00A052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60AD2386" w14:textId="77777777" w:rsidR="00A0526D" w:rsidRDefault="00A0526D" w:rsidP="00A052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147C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0E1D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</w:tr>
      <w:tr w:rsidR="00A0526D" w:rsidRPr="006666FA" w14:paraId="29EF89E8" w14:textId="77777777" w:rsidTr="00A0526D">
        <w:tc>
          <w:tcPr>
            <w:tcW w:w="2206" w:type="pct"/>
            <w:shd w:val="clear" w:color="auto" w:fill="auto"/>
          </w:tcPr>
          <w:p w14:paraId="325DA38A" w14:textId="77777777" w:rsidR="00A0526D" w:rsidRPr="00012075" w:rsidRDefault="00A0526D" w:rsidP="00A052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1207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12" w:type="pct"/>
            <w:shd w:val="clear" w:color="auto" w:fill="auto"/>
          </w:tcPr>
          <w:p w14:paraId="4D57B814" w14:textId="6DBD8F26" w:rsidR="00A0526D" w:rsidRPr="00012075" w:rsidRDefault="00A0526D" w:rsidP="00A052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526D">
              <w:rPr>
                <w:rFonts w:asciiTheme="majorBidi" w:hAnsiTheme="majorBidi" w:cstheme="majorBidi"/>
                <w:sz w:val="30"/>
                <w:szCs w:val="30"/>
              </w:rPr>
              <w:t>612,177</w:t>
            </w:r>
          </w:p>
        </w:tc>
        <w:tc>
          <w:tcPr>
            <w:tcW w:w="89" w:type="pct"/>
            <w:shd w:val="clear" w:color="auto" w:fill="auto"/>
          </w:tcPr>
          <w:p w14:paraId="393DB407" w14:textId="77777777" w:rsidR="00A0526D" w:rsidRPr="00921967" w:rsidRDefault="00A0526D" w:rsidP="00A052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0F304571" w14:textId="2DD7387A" w:rsidR="00A0526D" w:rsidRPr="00921967" w:rsidRDefault="00A0526D" w:rsidP="00A052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967">
              <w:rPr>
                <w:rFonts w:asciiTheme="majorBidi" w:hAnsiTheme="majorBidi" w:cstheme="majorBidi"/>
                <w:sz w:val="30"/>
                <w:szCs w:val="30"/>
              </w:rPr>
              <w:t>628,697</w:t>
            </w:r>
          </w:p>
        </w:tc>
        <w:tc>
          <w:tcPr>
            <w:tcW w:w="90" w:type="pct"/>
            <w:shd w:val="clear" w:color="auto" w:fill="auto"/>
          </w:tcPr>
          <w:p w14:paraId="49E4ABCF" w14:textId="77777777" w:rsidR="00A0526D" w:rsidRPr="006666FA" w:rsidRDefault="00A0526D" w:rsidP="00A052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64A00109" w14:textId="2BD91E1A" w:rsidR="00A0526D" w:rsidRPr="006666FA" w:rsidRDefault="00A0526D" w:rsidP="00A0526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052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69549221" w14:textId="77777777" w:rsidR="00A0526D" w:rsidRPr="006666FA" w:rsidRDefault="00A0526D" w:rsidP="00A052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6C76F059" w14:textId="77777777" w:rsidR="00A0526D" w:rsidRPr="006666FA" w:rsidRDefault="00A0526D" w:rsidP="00A0526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526D" w14:paraId="5D3A4EF6" w14:textId="77777777" w:rsidTr="00A0526D">
        <w:tc>
          <w:tcPr>
            <w:tcW w:w="2206" w:type="pct"/>
            <w:shd w:val="clear" w:color="auto" w:fill="auto"/>
          </w:tcPr>
          <w:p w14:paraId="658A619F" w14:textId="77777777" w:rsidR="00A0526D" w:rsidRPr="00012075" w:rsidRDefault="00A0526D" w:rsidP="00A052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2075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12" w:type="pct"/>
            <w:shd w:val="clear" w:color="auto" w:fill="auto"/>
          </w:tcPr>
          <w:p w14:paraId="08CFF086" w14:textId="1C29A0E3" w:rsidR="00A0526D" w:rsidRPr="00012075" w:rsidRDefault="00A0526D" w:rsidP="00A052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526D">
              <w:rPr>
                <w:rFonts w:asciiTheme="majorBidi" w:hAnsiTheme="majorBidi" w:cstheme="majorBidi"/>
                <w:sz w:val="30"/>
                <w:szCs w:val="30"/>
              </w:rPr>
              <w:t>29,666</w:t>
            </w:r>
          </w:p>
        </w:tc>
        <w:tc>
          <w:tcPr>
            <w:tcW w:w="89" w:type="pct"/>
            <w:shd w:val="clear" w:color="auto" w:fill="auto"/>
          </w:tcPr>
          <w:p w14:paraId="2C4AFD67" w14:textId="77777777" w:rsidR="00A0526D" w:rsidRPr="00921967" w:rsidRDefault="00A0526D" w:rsidP="00A052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53E81F26" w14:textId="644ED080" w:rsidR="00A0526D" w:rsidRPr="00921967" w:rsidRDefault="00A0526D" w:rsidP="00A0526D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219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24,665</w:t>
            </w:r>
          </w:p>
        </w:tc>
        <w:tc>
          <w:tcPr>
            <w:tcW w:w="90" w:type="pct"/>
            <w:shd w:val="clear" w:color="auto" w:fill="auto"/>
          </w:tcPr>
          <w:p w14:paraId="0AFFE0A1" w14:textId="77777777" w:rsidR="00A0526D" w:rsidRPr="006666FA" w:rsidRDefault="00A0526D" w:rsidP="00A052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15594294" w14:textId="43649AA5" w:rsidR="00A0526D" w:rsidRPr="006666FA" w:rsidRDefault="00A0526D" w:rsidP="00A0526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526D">
              <w:rPr>
                <w:rFonts w:asciiTheme="majorBidi" w:hAnsiTheme="majorBidi" w:cstheme="majorBidi"/>
                <w:sz w:val="30"/>
                <w:szCs w:val="30"/>
              </w:rPr>
              <w:t>63,363</w:t>
            </w:r>
          </w:p>
        </w:tc>
        <w:tc>
          <w:tcPr>
            <w:tcW w:w="92" w:type="pct"/>
            <w:shd w:val="clear" w:color="auto" w:fill="auto"/>
          </w:tcPr>
          <w:p w14:paraId="1C5BE330" w14:textId="77777777" w:rsidR="00A0526D" w:rsidRPr="006666FA" w:rsidRDefault="00A0526D" w:rsidP="00A052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0C275D7D" w14:textId="74095ECE" w:rsidR="00A0526D" w:rsidRPr="0050363B" w:rsidRDefault="00A0526D" w:rsidP="00A0526D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5036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</w:t>
            </w:r>
            <w:r w:rsidRPr="00B30E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A0526D" w:rsidRPr="006666FA" w14:paraId="452D68F1" w14:textId="77777777" w:rsidTr="00A0526D">
        <w:tc>
          <w:tcPr>
            <w:tcW w:w="2206" w:type="pct"/>
            <w:shd w:val="clear" w:color="auto" w:fill="FFFFFF"/>
          </w:tcPr>
          <w:p w14:paraId="20F4294E" w14:textId="77777777" w:rsidR="00A0526D" w:rsidRPr="00012075" w:rsidRDefault="00A0526D" w:rsidP="00A052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20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1E16B6E" w14:textId="2FD249E1" w:rsidR="00A0526D" w:rsidRPr="00A0526D" w:rsidRDefault="006E5DBC" w:rsidP="00A0526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2,665,597</w:t>
            </w:r>
          </w:p>
        </w:tc>
        <w:tc>
          <w:tcPr>
            <w:tcW w:w="89" w:type="pct"/>
          </w:tcPr>
          <w:p w14:paraId="4FE3297C" w14:textId="77777777" w:rsidR="00A0526D" w:rsidRPr="009333A9" w:rsidRDefault="00A0526D" w:rsidP="00A052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58BB61AC" w14:textId="6CAB6273" w:rsidR="00A0526D" w:rsidRPr="009333A9" w:rsidRDefault="00981AC9" w:rsidP="00A0526D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2,664,348</w:t>
            </w:r>
          </w:p>
        </w:tc>
        <w:tc>
          <w:tcPr>
            <w:tcW w:w="90" w:type="pct"/>
          </w:tcPr>
          <w:p w14:paraId="279EE558" w14:textId="77777777" w:rsidR="00A0526D" w:rsidRPr="009333A9" w:rsidRDefault="00A0526D" w:rsidP="00A0526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5D11CFD" w14:textId="058D858F" w:rsidR="00A0526D" w:rsidRPr="00890D63" w:rsidRDefault="00A0526D" w:rsidP="00A0526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D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100,799</w:t>
            </w:r>
          </w:p>
        </w:tc>
        <w:tc>
          <w:tcPr>
            <w:tcW w:w="92" w:type="pct"/>
          </w:tcPr>
          <w:p w14:paraId="1251DC59" w14:textId="77777777" w:rsidR="00A0526D" w:rsidRPr="009333A9" w:rsidRDefault="00A0526D" w:rsidP="00A0526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97EEBEA" w14:textId="77777777" w:rsidR="00A0526D" w:rsidRPr="00EA176B" w:rsidRDefault="00A0526D" w:rsidP="00A0526D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A17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88,464</w:t>
            </w:r>
          </w:p>
        </w:tc>
      </w:tr>
    </w:tbl>
    <w:p w14:paraId="16662820" w14:textId="77777777" w:rsidR="004F7260" w:rsidRPr="00065DF6" w:rsidRDefault="004F7260" w:rsidP="004F7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E137A6" w14:textId="253A0DF4" w:rsidR="00C207F4" w:rsidRPr="004F7260" w:rsidRDefault="00C207F4" w:rsidP="00D956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7260">
        <w:rPr>
          <w:rFonts w:asciiTheme="majorBidi" w:hAnsiTheme="majorBidi" w:cstheme="majorBidi"/>
          <w:sz w:val="30"/>
          <w:szCs w:val="30"/>
          <w:cs/>
        </w:rPr>
        <w:t>ภายใต้สัญญา</w:t>
      </w:r>
      <w:r w:rsidR="001C2DA6" w:rsidRPr="004F7260">
        <w:rPr>
          <w:rFonts w:asciiTheme="majorBidi" w:hAnsiTheme="majorBidi" w:cstheme="majorBidi"/>
          <w:sz w:val="30"/>
          <w:szCs w:val="30"/>
          <w:cs/>
        </w:rPr>
        <w:t>เงิน</w:t>
      </w:r>
      <w:r w:rsidRPr="004F7260">
        <w:rPr>
          <w:rFonts w:asciiTheme="majorBidi" w:hAnsiTheme="majorBidi" w:cstheme="majorBidi"/>
          <w:sz w:val="30"/>
          <w:szCs w:val="30"/>
          <w:cs/>
        </w:rPr>
        <w:t xml:space="preserve">กู้ยืม </w:t>
      </w:r>
      <w:r w:rsidR="00FE11AD" w:rsidRPr="004F7260">
        <w:rPr>
          <w:rFonts w:asciiTheme="majorBidi" w:hAnsiTheme="majorBidi" w:cstheme="majorBidi"/>
          <w:sz w:val="30"/>
          <w:szCs w:val="30"/>
          <w:cs/>
        </w:rPr>
        <w:t>มีข้อกำหนดบางประการที่</w:t>
      </w:r>
      <w:r w:rsidRPr="004F726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E11AD" w:rsidRPr="004F7260">
        <w:rPr>
          <w:rFonts w:asciiTheme="majorBidi" w:hAnsiTheme="majorBidi" w:cstheme="majorBidi"/>
          <w:sz w:val="30"/>
          <w:szCs w:val="30"/>
          <w:cs/>
        </w:rPr>
        <w:t>จะ</w:t>
      </w:r>
      <w:r w:rsidRPr="004F7260">
        <w:rPr>
          <w:rFonts w:asciiTheme="majorBidi" w:hAnsiTheme="majorBidi" w:cstheme="majorBidi"/>
          <w:sz w:val="30"/>
          <w:szCs w:val="30"/>
          <w:cs/>
        </w:rPr>
        <w:t>ต้องปฏิบัติตาม</w:t>
      </w:r>
      <w:r w:rsidR="00FE11AD" w:rsidRPr="004F7260">
        <w:rPr>
          <w:rFonts w:asciiTheme="majorBidi" w:hAnsiTheme="majorBidi" w:cstheme="majorBidi"/>
          <w:sz w:val="30"/>
          <w:szCs w:val="30"/>
          <w:cs/>
        </w:rPr>
        <w:t>เกี่ยวกับการรักษาอัตราส่วนทาง</w:t>
      </w:r>
      <w:r w:rsidR="004B62CD">
        <w:rPr>
          <w:rFonts w:asciiTheme="majorBidi" w:hAnsiTheme="majorBidi" w:cstheme="majorBidi"/>
          <w:sz w:val="30"/>
          <w:szCs w:val="30"/>
        </w:rPr>
        <w:t xml:space="preserve">   </w:t>
      </w:r>
      <w:r w:rsidR="00FE11AD" w:rsidRPr="004F7260">
        <w:rPr>
          <w:rFonts w:asciiTheme="majorBidi" w:hAnsiTheme="majorBidi" w:cstheme="majorBidi"/>
          <w:sz w:val="30"/>
          <w:szCs w:val="30"/>
          <w:cs/>
        </w:rPr>
        <w:t>การเงิน การรักษาระดับการถือหุ้นในเงินลงทุน และการงดจ่ายเงินปันผล</w:t>
      </w:r>
      <w:r w:rsidR="00955B1F" w:rsidRPr="004F7260">
        <w:rPr>
          <w:rFonts w:asciiTheme="majorBidi" w:hAnsiTheme="majorBidi" w:cstheme="majorBidi"/>
          <w:sz w:val="30"/>
          <w:szCs w:val="30"/>
          <w:cs/>
        </w:rPr>
        <w:t>ในบริษัทย่อยบางแห่ง</w:t>
      </w:r>
    </w:p>
    <w:p w14:paraId="37C990B8" w14:textId="77777777" w:rsidR="003C40B7" w:rsidRPr="004F7260" w:rsidRDefault="003C40B7" w:rsidP="006F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1342DC06" w14:textId="44D5F4C0" w:rsidR="003C40B7" w:rsidRDefault="003C40B7" w:rsidP="003C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F726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8068C" w:rsidRPr="004F76C0">
        <w:rPr>
          <w:rFonts w:asciiTheme="majorBidi" w:hAnsiTheme="majorBidi" w:cstheme="majorBidi"/>
          <w:sz w:val="30"/>
          <w:szCs w:val="30"/>
        </w:rPr>
        <w:t>3</w:t>
      </w:r>
      <w:r w:rsidR="00CE4223" w:rsidRPr="004F76C0">
        <w:rPr>
          <w:rFonts w:asciiTheme="majorBidi" w:hAnsiTheme="majorBidi" w:cstheme="majorBidi"/>
          <w:sz w:val="30"/>
          <w:szCs w:val="30"/>
        </w:rPr>
        <w:t>0</w:t>
      </w:r>
      <w:r w:rsidR="009E1EB3" w:rsidRPr="004F76C0">
        <w:rPr>
          <w:rFonts w:asciiTheme="majorBidi" w:hAnsiTheme="majorBidi" w:cstheme="majorBidi"/>
          <w:sz w:val="30"/>
          <w:szCs w:val="30"/>
        </w:rPr>
        <w:t xml:space="preserve"> </w:t>
      </w:r>
      <w:r w:rsidR="0027566F" w:rsidRPr="004F76C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0363B" w:rsidRPr="004F76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B7A98" w:rsidRPr="004F76C0">
        <w:rPr>
          <w:rFonts w:asciiTheme="majorBidi" w:hAnsiTheme="majorBidi" w:cstheme="majorBidi"/>
          <w:sz w:val="30"/>
          <w:szCs w:val="30"/>
        </w:rPr>
        <w:t>2</w:t>
      </w:r>
      <w:r w:rsidR="009C11FA" w:rsidRPr="004F76C0">
        <w:rPr>
          <w:rFonts w:asciiTheme="majorBidi" w:hAnsiTheme="majorBidi" w:cstheme="majorBidi"/>
          <w:sz w:val="30"/>
          <w:szCs w:val="30"/>
        </w:rPr>
        <w:t>56</w:t>
      </w:r>
      <w:r w:rsidR="009E1EB3" w:rsidRPr="004F76C0">
        <w:rPr>
          <w:rFonts w:asciiTheme="majorBidi" w:hAnsiTheme="majorBidi" w:cstheme="majorBidi"/>
          <w:sz w:val="30"/>
          <w:szCs w:val="30"/>
        </w:rPr>
        <w:t>6</w:t>
      </w:r>
      <w:r w:rsidRPr="004F7260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กลุ่มบริษัทมีวงเงินสินเชื่อที่ยังไม่ได้</w:t>
      </w:r>
      <w:r w:rsidR="009C11FA" w:rsidRPr="004F7260">
        <w:rPr>
          <w:rFonts w:asciiTheme="majorBidi" w:hAnsiTheme="majorBidi" w:cstheme="majorBidi"/>
          <w:sz w:val="30"/>
          <w:szCs w:val="30"/>
          <w:cs/>
        </w:rPr>
        <w:t>เบิก</w:t>
      </w:r>
      <w:r w:rsidRPr="004F7260">
        <w:rPr>
          <w:rFonts w:asciiTheme="majorBidi" w:hAnsiTheme="majorBidi" w:cstheme="majorBidi"/>
          <w:sz w:val="30"/>
          <w:szCs w:val="30"/>
          <w:cs/>
        </w:rPr>
        <w:t>ใช้</w:t>
      </w:r>
      <w:r w:rsidR="009C11FA" w:rsidRPr="004F7260">
        <w:rPr>
          <w:rFonts w:asciiTheme="majorBidi" w:hAnsiTheme="majorBidi" w:cstheme="majorBidi"/>
          <w:sz w:val="30"/>
          <w:szCs w:val="30"/>
          <w:cs/>
        </w:rPr>
        <w:t>รวมเป็นเงินทั้งสิ้น</w:t>
      </w:r>
      <w:r w:rsidR="004A4F9A">
        <w:rPr>
          <w:rFonts w:asciiTheme="majorBidi" w:hAnsiTheme="majorBidi" w:cstheme="majorBidi"/>
          <w:sz w:val="30"/>
          <w:szCs w:val="30"/>
        </w:rPr>
        <w:t xml:space="preserve"> </w:t>
      </w:r>
      <w:r w:rsidR="00A0526D">
        <w:rPr>
          <w:rFonts w:asciiTheme="majorBidi" w:hAnsiTheme="majorBidi" w:cstheme="majorBidi"/>
          <w:sz w:val="30"/>
          <w:szCs w:val="30"/>
        </w:rPr>
        <w:t>3,926</w:t>
      </w:r>
      <w:r w:rsidR="0050363B">
        <w:rPr>
          <w:rFonts w:asciiTheme="majorBidi" w:hAnsiTheme="majorBidi" w:cstheme="majorBidi"/>
          <w:sz w:val="30"/>
          <w:szCs w:val="30"/>
        </w:rPr>
        <w:t xml:space="preserve"> </w:t>
      </w:r>
      <w:r w:rsidRPr="004F726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C11FA" w:rsidRPr="004F72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C11FA" w:rsidRPr="004F7260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8B7A98" w:rsidRPr="008B7A98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8B7A98" w:rsidRPr="008B7A98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9C11FA" w:rsidRPr="004F7260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9E1EB3" w:rsidRPr="004F7260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9A2B14" w:rsidRPr="004F7260">
        <w:rPr>
          <w:rFonts w:asciiTheme="majorBidi" w:hAnsiTheme="majorBidi" w:cstheme="majorBidi"/>
          <w:i/>
          <w:iCs/>
          <w:sz w:val="30"/>
          <w:szCs w:val="30"/>
        </w:rPr>
        <w:t>4,</w:t>
      </w:r>
      <w:r w:rsidR="008B7A98" w:rsidRPr="008B7A98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9A2B14" w:rsidRPr="004F7260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7F4949" w:rsidRPr="004F7260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4F72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5F1B3D72" w14:textId="5DC33923" w:rsidR="008A7A9D" w:rsidRDefault="008A7A9D" w:rsidP="003C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2573E7DB" w14:textId="6A9284DD" w:rsidR="00065DF6" w:rsidRDefault="00065DF6" w:rsidP="003C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11FFF6FE" w14:textId="23B3268C" w:rsidR="00065DF6" w:rsidRDefault="00065DF6" w:rsidP="003C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2ADA8C26" w14:textId="1D3F45A1" w:rsidR="00065DF6" w:rsidRDefault="00065DF6" w:rsidP="003C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1F5EF154" w14:textId="185CF411" w:rsidR="00065DF6" w:rsidRDefault="00065DF6" w:rsidP="003C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410BEDC4" w14:textId="01AD5DE3" w:rsidR="00065DF6" w:rsidRDefault="00065DF6" w:rsidP="003C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72F76D3B" w14:textId="1926713E" w:rsidR="00065DF6" w:rsidRDefault="00065DF6" w:rsidP="003C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72D304DA" w14:textId="246E1B47" w:rsidR="00065DF6" w:rsidRDefault="00065DF6" w:rsidP="003C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2F1944D7" w14:textId="7772C1F8" w:rsidR="00065DF6" w:rsidRDefault="00065DF6" w:rsidP="003C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08884D72" w14:textId="700FB5C0" w:rsidR="00065DF6" w:rsidRDefault="00065DF6" w:rsidP="003C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25BC6E74" w14:textId="48E61A9A" w:rsidR="00065DF6" w:rsidRDefault="00065DF6" w:rsidP="003C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3E976435" w14:textId="77777777" w:rsidR="00065DF6" w:rsidRPr="008A7A9D" w:rsidRDefault="00065DF6" w:rsidP="003C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55E06230" w14:textId="620C7A3B" w:rsidR="00545F0F" w:rsidRPr="00173734" w:rsidRDefault="004F7260" w:rsidP="001F58E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>
        <w:rPr>
          <w:rFonts w:asciiTheme="majorBidi" w:hAnsiTheme="majorBidi" w:cstheme="majorBidi"/>
          <w:sz w:val="30"/>
          <w:szCs w:val="30"/>
          <w:u w:val="none"/>
        </w:rPr>
        <w:lastRenderedPageBreak/>
        <w:t>9</w:t>
      </w:r>
      <w:r w:rsidR="00545F0F" w:rsidRPr="00173734">
        <w:rPr>
          <w:rFonts w:asciiTheme="majorBidi" w:hAnsiTheme="majorBidi" w:cstheme="majorBidi"/>
          <w:sz w:val="30"/>
          <w:szCs w:val="30"/>
          <w:u w:val="none"/>
          <w:cs/>
        </w:rPr>
        <w:tab/>
        <w:t>ทุนเรือนหุ้น</w:t>
      </w:r>
    </w:p>
    <w:p w14:paraId="1C23BBFB" w14:textId="5262D0C0" w:rsidR="00545F0F" w:rsidRPr="00173734" w:rsidRDefault="00545F0F" w:rsidP="00545F0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69"/>
        <w:gridCol w:w="857"/>
        <w:gridCol w:w="237"/>
        <w:gridCol w:w="1067"/>
        <w:gridCol w:w="261"/>
        <w:gridCol w:w="1001"/>
        <w:gridCol w:w="267"/>
        <w:gridCol w:w="1084"/>
        <w:gridCol w:w="261"/>
        <w:gridCol w:w="995"/>
      </w:tblGrid>
      <w:tr w:rsidR="009E1EB3" w:rsidRPr="00424DDB" w14:paraId="107FC01B" w14:textId="77777777" w:rsidTr="00173734">
        <w:trPr>
          <w:tblHeader/>
        </w:trPr>
        <w:tc>
          <w:tcPr>
            <w:tcW w:w="1722" w:type="pct"/>
          </w:tcPr>
          <w:p w14:paraId="3D58E5A5" w14:textId="77777777" w:rsidR="009E1EB3" w:rsidRPr="00424DDB" w:rsidRDefault="009E1EB3" w:rsidP="007769A3">
            <w:pPr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6" w:type="pct"/>
          </w:tcPr>
          <w:p w14:paraId="166EB0ED" w14:textId="77777777" w:rsidR="009E1EB3" w:rsidRPr="00424DDB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29" w:type="pct"/>
          </w:tcPr>
          <w:p w14:paraId="2F86409A" w14:textId="77777777" w:rsidR="009E1EB3" w:rsidRPr="00424DDB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pct"/>
            <w:gridSpan w:val="3"/>
            <w:tcBorders>
              <w:bottom w:val="single" w:sz="4" w:space="0" w:color="auto"/>
            </w:tcBorders>
          </w:tcPr>
          <w:p w14:paraId="4C6918E1" w14:textId="46B79FD8" w:rsidR="009E1EB3" w:rsidRPr="00424DDB" w:rsidRDefault="008B7A98" w:rsidP="007769A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1EB3" w:rsidRPr="009C11FA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9E1EB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76EC4DC5" w14:textId="77777777" w:rsidR="009E1EB3" w:rsidRPr="00424DDB" w:rsidRDefault="009E1EB3" w:rsidP="007769A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pct"/>
            <w:gridSpan w:val="3"/>
            <w:tcBorders>
              <w:bottom w:val="single" w:sz="4" w:space="0" w:color="auto"/>
            </w:tcBorders>
          </w:tcPr>
          <w:p w14:paraId="62707D32" w14:textId="65B2F668" w:rsidR="009E1EB3" w:rsidRPr="00424DDB" w:rsidRDefault="008B7A98" w:rsidP="007769A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1EB3" w:rsidRPr="009C11FA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9E1EB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E1EB3" w:rsidRPr="00424DDB" w14:paraId="13D4D2C7" w14:textId="77777777" w:rsidTr="00173734">
        <w:trPr>
          <w:tblHeader/>
        </w:trPr>
        <w:tc>
          <w:tcPr>
            <w:tcW w:w="1722" w:type="pct"/>
          </w:tcPr>
          <w:p w14:paraId="0FF99697" w14:textId="77777777" w:rsidR="009E1EB3" w:rsidRPr="00424DDB" w:rsidRDefault="009E1EB3" w:rsidP="007769A3">
            <w:pPr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6" w:type="pct"/>
          </w:tcPr>
          <w:p w14:paraId="7512DCF8" w14:textId="77777777" w:rsidR="009E1EB3" w:rsidRPr="00424DDB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9" w:type="pct"/>
          </w:tcPr>
          <w:p w14:paraId="6FB4062F" w14:textId="77777777" w:rsidR="009E1EB3" w:rsidRPr="00424DDB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685E2F16" w14:textId="77777777" w:rsidR="009E1EB3" w:rsidRPr="00424DDB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00413C22" w14:textId="77777777" w:rsidR="009E1EB3" w:rsidRPr="00424DDB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61AC8F5C" w14:textId="77777777" w:rsidR="009E1EB3" w:rsidRPr="00424DDB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5" w:type="pct"/>
          </w:tcPr>
          <w:p w14:paraId="3404A04E" w14:textId="77777777" w:rsidR="009E1EB3" w:rsidRPr="00424DDB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30869712" w14:textId="77777777" w:rsidR="009E1EB3" w:rsidRPr="00424DDB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365E5300" w14:textId="77777777" w:rsidR="009E1EB3" w:rsidRPr="00424DDB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5BA2E916" w14:textId="77777777" w:rsidR="009E1EB3" w:rsidRPr="00424DDB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E1EB3" w:rsidRPr="00424DDB" w14:paraId="6A6DDC5A" w14:textId="77777777" w:rsidTr="00173734">
        <w:trPr>
          <w:tblHeader/>
        </w:trPr>
        <w:tc>
          <w:tcPr>
            <w:tcW w:w="1722" w:type="pct"/>
          </w:tcPr>
          <w:p w14:paraId="66A6D157" w14:textId="77777777" w:rsidR="009E1EB3" w:rsidRPr="00424DDB" w:rsidRDefault="009E1EB3" w:rsidP="007769A3">
            <w:pPr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6" w:type="pct"/>
          </w:tcPr>
          <w:p w14:paraId="28B9E786" w14:textId="77777777" w:rsidR="009E1EB3" w:rsidRPr="00424DDB" w:rsidRDefault="009E1EB3" w:rsidP="007769A3">
            <w:pPr>
              <w:tabs>
                <w:tab w:val="center" w:pos="4536"/>
                <w:tab w:val="right" w:pos="9072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9" w:type="pct"/>
          </w:tcPr>
          <w:p w14:paraId="7EF3CF40" w14:textId="77777777" w:rsidR="009E1EB3" w:rsidRPr="00424DDB" w:rsidRDefault="009E1EB3" w:rsidP="007769A3">
            <w:pPr>
              <w:tabs>
                <w:tab w:val="center" w:pos="4536"/>
                <w:tab w:val="right" w:pos="9072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3" w:type="pct"/>
            <w:gridSpan w:val="7"/>
          </w:tcPr>
          <w:p w14:paraId="6A62C6B4" w14:textId="77777777" w:rsidR="009E1EB3" w:rsidRPr="00424DDB" w:rsidRDefault="009E1EB3" w:rsidP="007769A3">
            <w:pPr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9E1EB3" w:rsidRPr="00424DDB" w14:paraId="58F0EEBA" w14:textId="77777777" w:rsidTr="009E1EB3">
        <w:tc>
          <w:tcPr>
            <w:tcW w:w="1722" w:type="pct"/>
          </w:tcPr>
          <w:p w14:paraId="13AB574B" w14:textId="77777777" w:rsidR="009E1EB3" w:rsidRPr="00424DDB" w:rsidRDefault="009E1EB3" w:rsidP="007769A3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66" w:type="pct"/>
          </w:tcPr>
          <w:p w14:paraId="2F408F9F" w14:textId="77777777" w:rsidR="009E1EB3" w:rsidRPr="00424DDB" w:rsidRDefault="009E1EB3" w:rsidP="007769A3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AD28327" w14:textId="77777777" w:rsidR="009E1EB3" w:rsidRPr="00424DDB" w:rsidRDefault="009E1EB3" w:rsidP="007769A3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8FE5871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093C8C2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0898EEC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83CC269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DFB0558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208DA95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08B66943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1EB3" w:rsidRPr="00424DDB" w14:paraId="327023C9" w14:textId="77777777" w:rsidTr="009E1EB3">
        <w:tc>
          <w:tcPr>
            <w:tcW w:w="1722" w:type="pct"/>
          </w:tcPr>
          <w:p w14:paraId="2E034909" w14:textId="53FE8AA0" w:rsidR="009E1EB3" w:rsidRPr="00424DDB" w:rsidRDefault="009E1EB3" w:rsidP="007769A3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66" w:type="pct"/>
          </w:tcPr>
          <w:p w14:paraId="4F15B496" w14:textId="77777777" w:rsidR="009E1EB3" w:rsidRPr="00424DDB" w:rsidRDefault="009E1EB3" w:rsidP="007769A3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EBDC1ED" w14:textId="77777777" w:rsidR="009E1EB3" w:rsidRPr="00424DDB" w:rsidRDefault="009E1EB3" w:rsidP="007769A3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0C55600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D80FA9E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681B5736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BEDAE52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8457BB8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CA82C77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ABEBD46" w14:textId="77777777" w:rsidR="009E1EB3" w:rsidRPr="00424DDB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4D4F" w:rsidRPr="00424DDB" w14:paraId="39E4BCB6" w14:textId="77777777" w:rsidTr="0073632C">
        <w:tc>
          <w:tcPr>
            <w:tcW w:w="1722" w:type="pct"/>
          </w:tcPr>
          <w:p w14:paraId="1319AB71" w14:textId="77777777" w:rsidR="009F4D4F" w:rsidRPr="00424DDB" w:rsidRDefault="009F4D4F" w:rsidP="009F4D4F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466" w:type="pct"/>
          </w:tcPr>
          <w:p w14:paraId="5AD2C439" w14:textId="4389D770" w:rsidR="009F4D4F" w:rsidRPr="00424DDB" w:rsidRDefault="008B7A98" w:rsidP="009F4D4F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9" w:type="pct"/>
          </w:tcPr>
          <w:p w14:paraId="62BEA50F" w14:textId="77777777" w:rsidR="009F4D4F" w:rsidRPr="00424DDB" w:rsidRDefault="009F4D4F" w:rsidP="009F4D4F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</w:tcPr>
          <w:p w14:paraId="46CF0EEF" w14:textId="1FD5ADB8" w:rsidR="009F4D4F" w:rsidRPr="00424DDB" w:rsidRDefault="0039362B" w:rsidP="00105973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07CC28A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1D3FE833" w14:textId="63762FE0" w:rsidR="009F4D4F" w:rsidRPr="00424DDB" w:rsidRDefault="0039362B" w:rsidP="009F4D4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7BBAB9E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</w:tcPr>
          <w:p w14:paraId="35B3A3FE" w14:textId="3480AB7B" w:rsidR="009F4D4F" w:rsidRPr="00424DDB" w:rsidRDefault="009F4D4F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11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2" w:type="pct"/>
          </w:tcPr>
          <w:p w14:paraId="47A707B6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DDFB30C" w14:textId="6484E798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11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7A98" w:rsidRPr="008B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F4D4F" w:rsidRPr="00424DDB" w14:paraId="37DD0B1E" w14:textId="77777777" w:rsidTr="0073632C">
        <w:tc>
          <w:tcPr>
            <w:tcW w:w="1722" w:type="pct"/>
          </w:tcPr>
          <w:p w14:paraId="0C0B453B" w14:textId="53252A93" w:rsidR="009F4D4F" w:rsidRPr="00424DDB" w:rsidRDefault="009F4D4F" w:rsidP="009F4D4F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66" w:type="pct"/>
          </w:tcPr>
          <w:p w14:paraId="276B8DAD" w14:textId="4396C572" w:rsidR="009F4D4F" w:rsidRPr="009C11FA" w:rsidRDefault="008B7A98" w:rsidP="009F4D4F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F4D4F">
              <w:rPr>
                <w:rFonts w:asciiTheme="majorBidi" w:hAnsiTheme="majorBidi" w:cstheme="majorBidi"/>
                <w:sz w:val="30"/>
                <w:szCs w:val="30"/>
              </w:rPr>
              <w:t>.5</w:t>
            </w:r>
          </w:p>
        </w:tc>
        <w:tc>
          <w:tcPr>
            <w:tcW w:w="129" w:type="pct"/>
          </w:tcPr>
          <w:p w14:paraId="6426E3E3" w14:textId="77777777" w:rsidR="009F4D4F" w:rsidRPr="00424DDB" w:rsidRDefault="009F4D4F" w:rsidP="009F4D4F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</w:tcPr>
          <w:p w14:paraId="43016497" w14:textId="7BCE8075" w:rsidR="009F4D4F" w:rsidRPr="009F4D4F" w:rsidRDefault="0039362B" w:rsidP="00105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1,120,000</w:t>
            </w:r>
          </w:p>
        </w:tc>
        <w:tc>
          <w:tcPr>
            <w:tcW w:w="142" w:type="pct"/>
          </w:tcPr>
          <w:p w14:paraId="277CC8A1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79297ECF" w14:textId="1F0BB970" w:rsidR="009F4D4F" w:rsidRDefault="0039362B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560,000</w:t>
            </w:r>
          </w:p>
        </w:tc>
        <w:tc>
          <w:tcPr>
            <w:tcW w:w="145" w:type="pct"/>
          </w:tcPr>
          <w:p w14:paraId="47F2BF7D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</w:tcPr>
          <w:p w14:paraId="46A8F4A7" w14:textId="014BF70E" w:rsidR="009F4D4F" w:rsidRPr="009C11FA" w:rsidRDefault="00C10889" w:rsidP="00C1088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ABE8721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5A52DC5F" w14:textId="5A517F3E" w:rsidR="009F4D4F" w:rsidRPr="009C11FA" w:rsidRDefault="00C10889" w:rsidP="00C1088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D4F" w:rsidRPr="00424DDB" w14:paraId="2E44C8CE" w14:textId="77777777" w:rsidTr="0073632C">
        <w:tc>
          <w:tcPr>
            <w:tcW w:w="1722" w:type="pct"/>
          </w:tcPr>
          <w:p w14:paraId="17285495" w14:textId="77777777" w:rsidR="009F4D4F" w:rsidRPr="00424DDB" w:rsidRDefault="009F4D4F" w:rsidP="009F4D4F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ออกหุ้นสามัญใหม่</w:t>
            </w:r>
          </w:p>
        </w:tc>
        <w:tc>
          <w:tcPr>
            <w:tcW w:w="466" w:type="pct"/>
          </w:tcPr>
          <w:p w14:paraId="01419008" w14:textId="34E62C49" w:rsidR="009F4D4F" w:rsidRPr="00424DDB" w:rsidRDefault="008B7A98" w:rsidP="009F4D4F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9" w:type="pct"/>
          </w:tcPr>
          <w:p w14:paraId="4B3F235A" w14:textId="77777777" w:rsidR="009F4D4F" w:rsidRPr="00424DDB" w:rsidRDefault="009F4D4F" w:rsidP="009F4D4F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</w:tcPr>
          <w:p w14:paraId="503C001F" w14:textId="4817A1E1" w:rsidR="009F4D4F" w:rsidRPr="009F4D4F" w:rsidRDefault="0039362B" w:rsidP="00105973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8DD950E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57AC1439" w14:textId="4DAA1818" w:rsidR="009F4D4F" w:rsidRPr="00424DDB" w:rsidRDefault="0039362B" w:rsidP="009F4D4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90BC40" w14:textId="77777777" w:rsidR="009F4D4F" w:rsidRPr="0073632C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E92D284" w14:textId="4257B27A" w:rsidR="009F4D4F" w:rsidRPr="00424DDB" w:rsidRDefault="008B7A98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F4D4F" w:rsidRPr="00424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11A3081E" w14:textId="77777777" w:rsidR="009F4D4F" w:rsidRPr="00424DDB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367B2B9C" w14:textId="39CF7A41" w:rsidR="009F4D4F" w:rsidRPr="00424DDB" w:rsidRDefault="008B7A98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9F4D4F" w:rsidRPr="00424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39362B" w:rsidRPr="00424DDB" w14:paraId="4F28C270" w14:textId="77777777" w:rsidTr="0073632C">
        <w:tc>
          <w:tcPr>
            <w:tcW w:w="1722" w:type="pct"/>
          </w:tcPr>
          <w:p w14:paraId="1F215ABB" w14:textId="07C87036" w:rsidR="0039362B" w:rsidRPr="00424DDB" w:rsidRDefault="0039362B" w:rsidP="0039362B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466" w:type="pct"/>
          </w:tcPr>
          <w:p w14:paraId="5DA280C3" w14:textId="62852685" w:rsidR="0039362B" w:rsidRPr="009C11FA" w:rsidRDefault="0039362B" w:rsidP="0039362B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9" w:type="pct"/>
          </w:tcPr>
          <w:p w14:paraId="3E32A7F5" w14:textId="77777777" w:rsidR="0039362B" w:rsidRPr="00424DDB" w:rsidRDefault="0039362B" w:rsidP="0039362B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</w:tcPr>
          <w:p w14:paraId="38624A28" w14:textId="77DC3314" w:rsidR="0039362B" w:rsidRPr="009F4D4F" w:rsidRDefault="0039362B" w:rsidP="0039362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DC3A671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45D50296" w14:textId="55A07C20" w:rsidR="0039362B" w:rsidRPr="00424DDB" w:rsidRDefault="0039362B" w:rsidP="0039362B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7D0FD8D" w14:textId="77777777" w:rsidR="0039362B" w:rsidRPr="0073632C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79BC185" w14:textId="21744027" w:rsidR="0039362B" w:rsidRPr="009C11FA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3D5BE71B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09BDBDD8" w14:textId="7C78424B" w:rsidR="0039362B" w:rsidRPr="009C11FA" w:rsidRDefault="0039362B" w:rsidP="0039362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362B" w:rsidRPr="00424DDB" w14:paraId="51D4FB46" w14:textId="77777777" w:rsidTr="0073632C">
        <w:tc>
          <w:tcPr>
            <w:tcW w:w="1722" w:type="pct"/>
          </w:tcPr>
          <w:p w14:paraId="353B7C14" w14:textId="1595384D" w:rsidR="0039362B" w:rsidRPr="00424DDB" w:rsidRDefault="0039362B" w:rsidP="0039362B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466" w:type="pct"/>
          </w:tcPr>
          <w:p w14:paraId="4613D91E" w14:textId="1377D02C" w:rsidR="0039362B" w:rsidRPr="009C11FA" w:rsidRDefault="0039362B" w:rsidP="0039362B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.5</w:t>
            </w:r>
          </w:p>
        </w:tc>
        <w:tc>
          <w:tcPr>
            <w:tcW w:w="129" w:type="pct"/>
          </w:tcPr>
          <w:p w14:paraId="027D232D" w14:textId="77777777" w:rsidR="0039362B" w:rsidRPr="00424DDB" w:rsidRDefault="0039362B" w:rsidP="0039362B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</w:tcPr>
          <w:p w14:paraId="15BB2F92" w14:textId="3344DEC7" w:rsidR="0039362B" w:rsidRPr="009F4D4F" w:rsidRDefault="0039362B" w:rsidP="0039362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91CACB0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6C19B2B4" w14:textId="74233D60" w:rsidR="0039362B" w:rsidRPr="00424DDB" w:rsidRDefault="0039362B" w:rsidP="0039362B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0E98A45" w14:textId="77777777" w:rsidR="0039362B" w:rsidRPr="0073632C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A6A3BAE" w14:textId="19EFCCD8" w:rsidR="0039362B" w:rsidRPr="009C11FA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2880480C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5C58B2EC" w14:textId="2C94404B" w:rsidR="0039362B" w:rsidRPr="00FB31F4" w:rsidRDefault="0039362B" w:rsidP="0039362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362B" w:rsidRPr="00424DDB" w14:paraId="68910459" w14:textId="77777777" w:rsidTr="00C15305">
        <w:tc>
          <w:tcPr>
            <w:tcW w:w="1722" w:type="pct"/>
          </w:tcPr>
          <w:p w14:paraId="4E252CF2" w14:textId="4300AF58" w:rsidR="0039362B" w:rsidRPr="00424DDB" w:rsidRDefault="0039362B" w:rsidP="0039362B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ออกหุ้นสามัญใหม่</w:t>
            </w:r>
          </w:p>
        </w:tc>
        <w:tc>
          <w:tcPr>
            <w:tcW w:w="466" w:type="pct"/>
          </w:tcPr>
          <w:p w14:paraId="033A194F" w14:textId="490D0B26" w:rsidR="0039362B" w:rsidRPr="009C11FA" w:rsidRDefault="0039362B" w:rsidP="0039362B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.5</w:t>
            </w:r>
          </w:p>
        </w:tc>
        <w:tc>
          <w:tcPr>
            <w:tcW w:w="129" w:type="pct"/>
          </w:tcPr>
          <w:p w14:paraId="66E9938F" w14:textId="77777777" w:rsidR="0039362B" w:rsidRPr="00424DDB" w:rsidRDefault="0039362B" w:rsidP="0039362B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9CEC712" w14:textId="76C66AA9" w:rsidR="0039362B" w:rsidRPr="009F4D4F" w:rsidRDefault="0039362B" w:rsidP="0039362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CB7BA27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2F6D6859" w14:textId="34F6C676" w:rsidR="0039362B" w:rsidRPr="00424DDB" w:rsidRDefault="0039362B" w:rsidP="0039362B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348F3AE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0B9096A" w14:textId="0D8DD6A1" w:rsidR="0039362B" w:rsidRPr="009C11FA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05AB11FC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0EDDA85F" w14:textId="576C355F" w:rsidR="0039362B" w:rsidRPr="009C11FA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39362B" w:rsidRPr="00424DDB" w14:paraId="4AABEE99" w14:textId="77777777" w:rsidTr="00065DF6">
        <w:trPr>
          <w:trHeight w:val="505"/>
        </w:trPr>
        <w:tc>
          <w:tcPr>
            <w:tcW w:w="1722" w:type="pct"/>
          </w:tcPr>
          <w:p w14:paraId="1FD8451B" w14:textId="1F034403" w:rsidR="0039362B" w:rsidRPr="008C74CE" w:rsidRDefault="0039362B" w:rsidP="0039362B">
            <w:pPr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30 </w:t>
            </w:r>
            <w:r w:rsidRPr="004F7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2566 </w:t>
            </w: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46DFCE1C" w14:textId="0429B93A" w:rsidR="0039362B" w:rsidRPr="008C74CE" w:rsidRDefault="0039362B" w:rsidP="0039362B">
            <w:pPr>
              <w:ind w:left="262" w:right="-288" w:hanging="2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466" w:type="pct"/>
          </w:tcPr>
          <w:p w14:paraId="28E1EB7F" w14:textId="77777777" w:rsidR="0039362B" w:rsidRDefault="0039362B" w:rsidP="0039362B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F2F5F2" w14:textId="596FAC72" w:rsidR="0039362B" w:rsidRPr="00424DDB" w:rsidRDefault="0039362B" w:rsidP="0039362B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.5</w:t>
            </w:r>
          </w:p>
        </w:tc>
        <w:tc>
          <w:tcPr>
            <w:tcW w:w="129" w:type="pct"/>
          </w:tcPr>
          <w:p w14:paraId="0DD1FC5D" w14:textId="77777777" w:rsidR="0039362B" w:rsidRPr="00424DDB" w:rsidRDefault="0039362B" w:rsidP="0039362B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BDF84B6" w14:textId="77777777" w:rsidR="0039362B" w:rsidRDefault="0039362B" w:rsidP="0039362B">
            <w:pPr>
              <w:pStyle w:val="acctfourfigures"/>
              <w:tabs>
                <w:tab w:val="clear" w:pos="765"/>
                <w:tab w:val="decimal" w:pos="641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CB3F25" w14:textId="58F31B26" w:rsidR="0039362B" w:rsidRPr="00C15305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4F425398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01656344" w14:textId="77777777" w:rsidR="0039362B" w:rsidRPr="004F7260" w:rsidRDefault="0039362B" w:rsidP="0039362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E8DD04D" w14:textId="299DCEBE" w:rsidR="0039362B" w:rsidRPr="00C15305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7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F7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5" w:type="pct"/>
          </w:tcPr>
          <w:p w14:paraId="617CEAE5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D91F953" w14:textId="77777777" w:rsidR="0039362B" w:rsidRDefault="0039362B" w:rsidP="0039362B">
            <w:pPr>
              <w:pStyle w:val="acctfourfigures"/>
              <w:tabs>
                <w:tab w:val="clear" w:pos="765"/>
                <w:tab w:val="decimal" w:pos="641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04C33A1" w14:textId="4923AABA" w:rsidR="0039362B" w:rsidRPr="00EB1470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56655232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17426C9B" w14:textId="77777777" w:rsidR="0039362B" w:rsidRPr="004F7260" w:rsidRDefault="0039362B" w:rsidP="0039362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80F368A" w14:textId="46EA4C9D" w:rsidR="0039362B" w:rsidRPr="004F7260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7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F7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39362B" w:rsidRPr="00424DDB" w14:paraId="2D1243A0" w14:textId="77777777" w:rsidTr="00065DF6">
        <w:trPr>
          <w:trHeight w:val="38"/>
        </w:trPr>
        <w:tc>
          <w:tcPr>
            <w:tcW w:w="1722" w:type="pct"/>
          </w:tcPr>
          <w:p w14:paraId="5AD47F82" w14:textId="77777777" w:rsidR="0039362B" w:rsidRPr="00065DF6" w:rsidRDefault="0039362B" w:rsidP="0039362B">
            <w:pPr>
              <w:ind w:left="262" w:right="-288" w:hanging="262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466" w:type="pct"/>
          </w:tcPr>
          <w:p w14:paraId="252C7226" w14:textId="77777777" w:rsidR="0039362B" w:rsidRPr="00065DF6" w:rsidRDefault="0039362B" w:rsidP="0039362B">
            <w:pPr>
              <w:ind w:left="-108" w:right="-109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29" w:type="pct"/>
          </w:tcPr>
          <w:p w14:paraId="3523E011" w14:textId="77777777" w:rsidR="0039362B" w:rsidRPr="00065DF6" w:rsidRDefault="0039362B" w:rsidP="0039362B">
            <w:pPr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3C57B1DC" w14:textId="77777777" w:rsidR="0039362B" w:rsidRPr="00065DF6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0B4F1BEB" w14:textId="77777777" w:rsidR="0039362B" w:rsidRPr="00065DF6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</w:tcPr>
          <w:p w14:paraId="74EEB56C" w14:textId="77777777" w:rsidR="0039362B" w:rsidRPr="00065DF6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4B2F323" w14:textId="77777777" w:rsidR="0039362B" w:rsidRPr="00065DF6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602645C7" w14:textId="77777777" w:rsidR="0039362B" w:rsidRPr="00065DF6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374FC8BF" w14:textId="77777777" w:rsidR="0039362B" w:rsidRPr="00065DF6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541" w:type="pct"/>
            <w:tcBorders>
              <w:top w:val="double" w:sz="4" w:space="0" w:color="auto"/>
            </w:tcBorders>
          </w:tcPr>
          <w:p w14:paraId="0AD51EFB" w14:textId="77777777" w:rsidR="0039362B" w:rsidRPr="00065DF6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39362B" w:rsidRPr="00424DDB" w14:paraId="0A72FF7B" w14:textId="77777777" w:rsidTr="009E1EB3">
        <w:tc>
          <w:tcPr>
            <w:tcW w:w="1722" w:type="pct"/>
          </w:tcPr>
          <w:p w14:paraId="31A85FB2" w14:textId="77777777" w:rsidR="0039362B" w:rsidRPr="00424DDB" w:rsidRDefault="0039362B" w:rsidP="0039362B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466" w:type="pct"/>
          </w:tcPr>
          <w:p w14:paraId="236C0024" w14:textId="77777777" w:rsidR="0039362B" w:rsidRPr="00424DDB" w:rsidRDefault="0039362B" w:rsidP="0039362B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9" w:type="pct"/>
          </w:tcPr>
          <w:p w14:paraId="014E1BB4" w14:textId="77777777" w:rsidR="0039362B" w:rsidRPr="00424DDB" w:rsidRDefault="0039362B" w:rsidP="0039362B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</w:tcPr>
          <w:p w14:paraId="2C898BD4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3C609C7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4F71DA64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DD40E46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</w:tcPr>
          <w:p w14:paraId="2B3470CB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5D7DBAA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41" w:type="pct"/>
          </w:tcPr>
          <w:p w14:paraId="1512B9EA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39362B" w:rsidRPr="00424DDB" w14:paraId="2A7FF2DB" w14:textId="77777777" w:rsidTr="009E1EB3">
        <w:tc>
          <w:tcPr>
            <w:tcW w:w="1722" w:type="pct"/>
          </w:tcPr>
          <w:p w14:paraId="78BFD15F" w14:textId="24039E2A" w:rsidR="0039362B" w:rsidRPr="00424DDB" w:rsidRDefault="0039362B" w:rsidP="0039362B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66" w:type="pct"/>
          </w:tcPr>
          <w:p w14:paraId="71D0127C" w14:textId="77777777" w:rsidR="0039362B" w:rsidRPr="00424DDB" w:rsidRDefault="0039362B" w:rsidP="0039362B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9" w:type="pct"/>
          </w:tcPr>
          <w:p w14:paraId="56620B51" w14:textId="77777777" w:rsidR="0039362B" w:rsidRPr="00424DDB" w:rsidRDefault="0039362B" w:rsidP="0039362B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</w:tcPr>
          <w:p w14:paraId="0A590E67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58A2F15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713CEBCD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92F19FF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</w:tcPr>
          <w:p w14:paraId="2F0535A9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5E86F0E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41" w:type="pct"/>
          </w:tcPr>
          <w:p w14:paraId="70F9640B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39362B" w:rsidRPr="00424DDB" w14:paraId="3AD43F1A" w14:textId="77777777" w:rsidTr="009E1EB3">
        <w:tc>
          <w:tcPr>
            <w:tcW w:w="1722" w:type="pct"/>
          </w:tcPr>
          <w:p w14:paraId="099494F4" w14:textId="77777777" w:rsidR="0039362B" w:rsidRPr="00424DDB" w:rsidRDefault="0039362B" w:rsidP="0039362B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466" w:type="pct"/>
          </w:tcPr>
          <w:p w14:paraId="2422FC81" w14:textId="1862A4E9" w:rsidR="0039362B" w:rsidRPr="00424DDB" w:rsidRDefault="0039362B" w:rsidP="0039362B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9" w:type="pct"/>
          </w:tcPr>
          <w:p w14:paraId="6D3DAC9D" w14:textId="77777777" w:rsidR="0039362B" w:rsidRPr="00424DDB" w:rsidRDefault="0039362B" w:rsidP="0039362B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</w:tcPr>
          <w:p w14:paraId="7213F55F" w14:textId="765E517D" w:rsidR="0039362B" w:rsidRPr="00424DDB" w:rsidRDefault="0039362B" w:rsidP="0039362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B944E9" w14:textId="77777777" w:rsidR="0039362B" w:rsidRPr="00424DDB" w:rsidRDefault="0039362B" w:rsidP="0039362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18955AD1" w14:textId="1B692E3C" w:rsidR="0039362B" w:rsidRPr="00424DDB" w:rsidRDefault="0039362B" w:rsidP="0039362B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4C9B1EF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</w:tcPr>
          <w:p w14:paraId="38BBFC89" w14:textId="1B5939E6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11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2" w:type="pct"/>
          </w:tcPr>
          <w:p w14:paraId="1ED3DE07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40F9663E" w14:textId="5F55AF4B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11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39362B" w:rsidRPr="00424DDB" w14:paraId="6CB8EF45" w14:textId="77777777" w:rsidTr="009E1EB3">
        <w:tc>
          <w:tcPr>
            <w:tcW w:w="1722" w:type="pct"/>
          </w:tcPr>
          <w:p w14:paraId="44CF59B1" w14:textId="4CB40B53" w:rsidR="0039362B" w:rsidRPr="00424DDB" w:rsidRDefault="0039362B" w:rsidP="0039362B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66" w:type="pct"/>
          </w:tcPr>
          <w:p w14:paraId="61B0AA6C" w14:textId="44F49F0D" w:rsidR="0039362B" w:rsidRPr="009C11FA" w:rsidRDefault="0039362B" w:rsidP="0039362B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.5</w:t>
            </w:r>
          </w:p>
        </w:tc>
        <w:tc>
          <w:tcPr>
            <w:tcW w:w="129" w:type="pct"/>
          </w:tcPr>
          <w:p w14:paraId="5186EA3E" w14:textId="77777777" w:rsidR="0039362B" w:rsidRPr="00424DDB" w:rsidRDefault="0039362B" w:rsidP="0039362B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</w:tcPr>
          <w:p w14:paraId="3FD533C6" w14:textId="7356B7BF" w:rsidR="0039362B" w:rsidRPr="00C10889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840,000</w:t>
            </w:r>
          </w:p>
        </w:tc>
        <w:tc>
          <w:tcPr>
            <w:tcW w:w="142" w:type="pct"/>
          </w:tcPr>
          <w:p w14:paraId="7130184E" w14:textId="77777777" w:rsidR="0039362B" w:rsidRPr="00C10889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5D215F52" w14:textId="3A906CFA" w:rsidR="0039362B" w:rsidRPr="00C10889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420,000</w:t>
            </w:r>
          </w:p>
        </w:tc>
        <w:tc>
          <w:tcPr>
            <w:tcW w:w="145" w:type="pct"/>
          </w:tcPr>
          <w:p w14:paraId="6452B7B6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</w:tcPr>
          <w:p w14:paraId="545EA2AC" w14:textId="0E86EF9B" w:rsidR="0039362B" w:rsidRPr="009C11FA" w:rsidRDefault="0039362B" w:rsidP="003936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D938D5B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30A2B2FA" w14:textId="69A2CCC5" w:rsidR="0039362B" w:rsidRPr="009C11FA" w:rsidRDefault="0039362B" w:rsidP="0039362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362B" w:rsidRPr="00424DDB" w14:paraId="3C5D37C3" w14:textId="77777777" w:rsidTr="009E1EB3">
        <w:tc>
          <w:tcPr>
            <w:tcW w:w="1722" w:type="pct"/>
          </w:tcPr>
          <w:p w14:paraId="21C22676" w14:textId="77777777" w:rsidR="0039362B" w:rsidRPr="00424DDB" w:rsidRDefault="0039362B" w:rsidP="0039362B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</w:rPr>
            </w:pPr>
            <w:r w:rsidRPr="009C11FA">
              <w:rPr>
                <w:rFonts w:ascii="Angsana New" w:hAnsi="Angsana New" w:cs="Angsana New"/>
                <w:sz w:val="30"/>
                <w:szCs w:val="30"/>
                <w:cs/>
              </w:rPr>
              <w:t>ออกหุ้นสามัญใหม่</w:t>
            </w:r>
          </w:p>
        </w:tc>
        <w:tc>
          <w:tcPr>
            <w:tcW w:w="466" w:type="pct"/>
          </w:tcPr>
          <w:p w14:paraId="304A2E79" w14:textId="6224B7C0" w:rsidR="0039362B" w:rsidRPr="00424DDB" w:rsidRDefault="0039362B" w:rsidP="0039362B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9" w:type="pct"/>
          </w:tcPr>
          <w:p w14:paraId="28E594E0" w14:textId="77777777" w:rsidR="0039362B" w:rsidRPr="00424DDB" w:rsidRDefault="0039362B" w:rsidP="0039362B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</w:tcPr>
          <w:p w14:paraId="0A8D22B4" w14:textId="7443D097" w:rsidR="0039362B" w:rsidRPr="00424DDB" w:rsidRDefault="0039362B" w:rsidP="0039362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379183F" w14:textId="77777777" w:rsidR="0039362B" w:rsidRPr="00424DDB" w:rsidRDefault="0039362B" w:rsidP="0039362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7A42651" w14:textId="68A638A0" w:rsidR="0039362B" w:rsidRPr="00424DDB" w:rsidRDefault="0039362B" w:rsidP="0039362B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F5ECDD0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</w:tcPr>
          <w:p w14:paraId="630A7CFA" w14:textId="5BDEAC9A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2469698D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B02FAD2" w14:textId="27E0AE10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39362B" w:rsidRPr="00424DDB" w14:paraId="74228FE3" w14:textId="77777777" w:rsidTr="009E1EB3">
        <w:tc>
          <w:tcPr>
            <w:tcW w:w="1722" w:type="pct"/>
          </w:tcPr>
          <w:p w14:paraId="41819C17" w14:textId="363EDE87" w:rsidR="0039362B" w:rsidRPr="009C11FA" w:rsidRDefault="0039362B" w:rsidP="0039362B">
            <w:pPr>
              <w:ind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0DC6">
              <w:rPr>
                <w:rFonts w:ascii="Angsana New" w:hAnsi="Angsana New" w:cs="Angsana New" w:hint="cs"/>
                <w:sz w:val="30"/>
                <w:szCs w:val="30"/>
                <w:cs/>
              </w:rPr>
              <w:t>ออกหุ้นสามัญใหม่</w:t>
            </w:r>
          </w:p>
        </w:tc>
        <w:tc>
          <w:tcPr>
            <w:tcW w:w="466" w:type="pct"/>
          </w:tcPr>
          <w:p w14:paraId="244DEC0F" w14:textId="6D6D0685" w:rsidR="0039362B" w:rsidRPr="008B7A98" w:rsidRDefault="0039362B" w:rsidP="0039362B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29" w:type="pct"/>
          </w:tcPr>
          <w:p w14:paraId="5C65BCC9" w14:textId="77777777" w:rsidR="0039362B" w:rsidRPr="00424DDB" w:rsidRDefault="0039362B" w:rsidP="0039362B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</w:tcPr>
          <w:p w14:paraId="460853D8" w14:textId="4EBDF389" w:rsidR="0039362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280,000</w:t>
            </w:r>
          </w:p>
        </w:tc>
        <w:tc>
          <w:tcPr>
            <w:tcW w:w="142" w:type="pct"/>
          </w:tcPr>
          <w:p w14:paraId="488563BA" w14:textId="77777777" w:rsidR="0039362B" w:rsidRPr="00424DDB" w:rsidRDefault="0039362B" w:rsidP="0039362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404FC3BE" w14:textId="3CF55B4F" w:rsidR="0039362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140,000</w:t>
            </w:r>
          </w:p>
        </w:tc>
        <w:tc>
          <w:tcPr>
            <w:tcW w:w="145" w:type="pct"/>
          </w:tcPr>
          <w:p w14:paraId="4F151C73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</w:tcPr>
          <w:p w14:paraId="77F14C1A" w14:textId="282727B7" w:rsidR="0039362B" w:rsidRPr="008B7A98" w:rsidRDefault="0039362B" w:rsidP="003936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F0189F6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916A0C5" w14:textId="012B53BA" w:rsidR="0039362B" w:rsidRPr="008B7A98" w:rsidRDefault="0039362B" w:rsidP="0039362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362B" w:rsidRPr="00424DDB" w14:paraId="157B0214" w14:textId="77777777" w:rsidTr="009E1EB3">
        <w:tc>
          <w:tcPr>
            <w:tcW w:w="1722" w:type="pct"/>
          </w:tcPr>
          <w:p w14:paraId="013DA37C" w14:textId="446D05A9" w:rsidR="0039362B" w:rsidRPr="009C11FA" w:rsidRDefault="0039362B" w:rsidP="0039362B">
            <w:pPr>
              <w:ind w:left="262" w:right="-288" w:hanging="2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315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466" w:type="pct"/>
          </w:tcPr>
          <w:p w14:paraId="34B57AE1" w14:textId="32E5D07E" w:rsidR="0039362B" w:rsidRPr="009C11FA" w:rsidRDefault="0039362B" w:rsidP="0039362B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9" w:type="pct"/>
          </w:tcPr>
          <w:p w14:paraId="3137D15F" w14:textId="77777777" w:rsidR="0039362B" w:rsidRPr="00424DDB" w:rsidRDefault="0039362B" w:rsidP="0039362B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</w:tcPr>
          <w:p w14:paraId="4568015D" w14:textId="72FDB46D" w:rsidR="0039362B" w:rsidRPr="00424DDB" w:rsidRDefault="0039362B" w:rsidP="0039362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20938CB" w14:textId="77777777" w:rsidR="0039362B" w:rsidRPr="00424DDB" w:rsidRDefault="0039362B" w:rsidP="0039362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76D4AA65" w14:textId="09FFA4D3" w:rsidR="0039362B" w:rsidRPr="00424DDB" w:rsidRDefault="0039362B" w:rsidP="0039362B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799DF0C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</w:tcPr>
          <w:p w14:paraId="450EC107" w14:textId="3EAAE9DD" w:rsidR="0039362B" w:rsidRPr="009C11FA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620FF212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8C69627" w14:textId="4235845B" w:rsidR="0039362B" w:rsidRPr="009C11FA" w:rsidRDefault="0039362B" w:rsidP="0039362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362B" w:rsidRPr="00424DDB" w14:paraId="642DFA19" w14:textId="77777777" w:rsidTr="00F14FB0">
        <w:tc>
          <w:tcPr>
            <w:tcW w:w="1722" w:type="pct"/>
          </w:tcPr>
          <w:p w14:paraId="7DB3F267" w14:textId="13E095FD" w:rsidR="0039362B" w:rsidRPr="009C11FA" w:rsidRDefault="0039362B" w:rsidP="0039362B">
            <w:pPr>
              <w:ind w:left="262" w:right="-288" w:hanging="2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466" w:type="pct"/>
          </w:tcPr>
          <w:p w14:paraId="7B675353" w14:textId="10B47659" w:rsidR="0039362B" w:rsidRPr="009C11FA" w:rsidRDefault="0039362B" w:rsidP="0039362B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.5</w:t>
            </w:r>
          </w:p>
        </w:tc>
        <w:tc>
          <w:tcPr>
            <w:tcW w:w="129" w:type="pct"/>
          </w:tcPr>
          <w:p w14:paraId="45F4855F" w14:textId="77777777" w:rsidR="0039362B" w:rsidRPr="00424DDB" w:rsidRDefault="0039362B" w:rsidP="0039362B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0AD6ED8" w14:textId="18AE0D3B" w:rsidR="0039362B" w:rsidRPr="00424DDB" w:rsidRDefault="0039362B" w:rsidP="0039362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8822C70" w14:textId="77777777" w:rsidR="0039362B" w:rsidRPr="00424DDB" w:rsidRDefault="0039362B" w:rsidP="0039362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24EF819B" w14:textId="683E3ED0" w:rsidR="0039362B" w:rsidRPr="00424DDB" w:rsidRDefault="0039362B" w:rsidP="0039362B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34BE4A3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18F0612" w14:textId="6CA0CD4B" w:rsidR="0039362B" w:rsidRPr="009C11FA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46E8DDF8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6E984F7A" w14:textId="5CCBB7EF" w:rsidR="0039362B" w:rsidRPr="009C11FA" w:rsidRDefault="0039362B" w:rsidP="0039362B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362B" w:rsidRPr="00424DDB" w14:paraId="68D93A67" w14:textId="77777777" w:rsidTr="00F14FB0">
        <w:tc>
          <w:tcPr>
            <w:tcW w:w="1722" w:type="pct"/>
          </w:tcPr>
          <w:p w14:paraId="5F30F5DA" w14:textId="0BB3B7CA" w:rsidR="0039362B" w:rsidRPr="008C74CE" w:rsidRDefault="0039362B" w:rsidP="0039362B">
            <w:pPr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</w:t>
            </w: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30 </w:t>
            </w:r>
            <w:r w:rsidRPr="004F76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F7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74548701" w14:textId="537B8C73" w:rsidR="0039362B" w:rsidRPr="008C74CE" w:rsidRDefault="0039362B" w:rsidP="0039362B">
            <w:pPr>
              <w:ind w:left="262" w:right="-288" w:hanging="2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8C7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466" w:type="pct"/>
          </w:tcPr>
          <w:p w14:paraId="4C15146E" w14:textId="77777777" w:rsidR="0039362B" w:rsidRDefault="0039362B" w:rsidP="0039362B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CC3742" w14:textId="7E04C902" w:rsidR="0039362B" w:rsidRPr="00424DDB" w:rsidRDefault="0039362B" w:rsidP="0039362B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.5</w:t>
            </w:r>
          </w:p>
        </w:tc>
        <w:tc>
          <w:tcPr>
            <w:tcW w:w="129" w:type="pct"/>
          </w:tcPr>
          <w:p w14:paraId="5A70CF98" w14:textId="77777777" w:rsidR="0039362B" w:rsidRPr="00424DDB" w:rsidRDefault="0039362B" w:rsidP="0039362B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C2EE889" w14:textId="77777777" w:rsidR="0039362B" w:rsidRDefault="0039362B" w:rsidP="0039362B">
            <w:pPr>
              <w:pStyle w:val="acctfourfigures"/>
              <w:tabs>
                <w:tab w:val="clear" w:pos="765"/>
                <w:tab w:val="decimal" w:pos="641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4D8D449" w14:textId="6E9BB36C" w:rsidR="0039362B" w:rsidRPr="00B00DC6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7D54B4BB" w14:textId="77777777" w:rsidR="0039362B" w:rsidRPr="00B00DC6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663F2666" w14:textId="77777777" w:rsidR="0039362B" w:rsidRPr="004F7260" w:rsidRDefault="0039362B" w:rsidP="0039362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5A65D53" w14:textId="1FB1141D" w:rsidR="0039362B" w:rsidRPr="00B00DC6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7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F7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5" w:type="pct"/>
          </w:tcPr>
          <w:p w14:paraId="4A570880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AACC60B" w14:textId="77777777" w:rsidR="0039362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7EDFE0E" w14:textId="18252299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5038139C" w14:textId="77777777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4EEFCA1F" w14:textId="77777777" w:rsidR="0039362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2552E2D" w14:textId="41629798" w:rsidR="0039362B" w:rsidRPr="00424DDB" w:rsidRDefault="0039362B" w:rsidP="00393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B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16A5BBA5" w14:textId="7FF4822B" w:rsidR="00A16087" w:rsidRDefault="00A16087" w:rsidP="0035624B">
      <w:pPr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62329F9C" w14:textId="4B220467" w:rsidR="00065DF6" w:rsidRDefault="00065DF6" w:rsidP="0035624B">
      <w:pPr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730FD05C" w14:textId="40B95DAC" w:rsidR="00065DF6" w:rsidRDefault="00065DF6" w:rsidP="0035624B">
      <w:pPr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224B59E4" w14:textId="3FC44177" w:rsidR="00065DF6" w:rsidRDefault="00065DF6" w:rsidP="0035624B">
      <w:pPr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67105090" w14:textId="77EF9873" w:rsidR="00065DF6" w:rsidRDefault="00065DF6" w:rsidP="0035624B">
      <w:pPr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3DB86272" w14:textId="65A59431" w:rsidR="00065DF6" w:rsidRDefault="00065DF6" w:rsidP="0035624B">
      <w:pPr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1C330168" w14:textId="77777777" w:rsidR="00065DF6" w:rsidRPr="00065DF6" w:rsidRDefault="00065DF6" w:rsidP="0035624B">
      <w:pPr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5B40F2A6" w14:textId="533796EC" w:rsidR="004A4F9A" w:rsidRDefault="004A4F9A" w:rsidP="004A4F9A">
      <w:pPr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pacing w:val="-6"/>
          <w:sz w:val="30"/>
          <w:szCs w:val="30"/>
          <w:cs/>
        </w:rPr>
        <w:lastRenderedPageBreak/>
        <w:t>การเสนอขายหุ้นสามัญของบริษัทต่อประชาชนทั่วไปเป็นครั้งแรก</w:t>
      </w:r>
    </w:p>
    <w:p w14:paraId="65A9AF28" w14:textId="77777777" w:rsidR="004A4F9A" w:rsidRPr="00065DF6" w:rsidRDefault="004A4F9A" w:rsidP="004A4F9A">
      <w:pPr>
        <w:ind w:left="540"/>
        <w:jc w:val="thaiDistribute"/>
        <w:rPr>
          <w:rFonts w:ascii="Angsana New" w:hAnsi="Angsana New" w:cs="Angsana New"/>
          <w:spacing w:val="-6"/>
          <w:sz w:val="28"/>
          <w:szCs w:val="28"/>
        </w:rPr>
      </w:pPr>
    </w:p>
    <w:p w14:paraId="70F6E5C3" w14:textId="3BD58878" w:rsidR="00BF7F19" w:rsidRDefault="004A4F9A" w:rsidP="004A4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075F8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A075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75F8">
        <w:rPr>
          <w:rFonts w:asciiTheme="majorBidi" w:hAnsiTheme="majorBidi" w:cstheme="majorBidi"/>
          <w:sz w:val="30"/>
          <w:szCs w:val="30"/>
        </w:rPr>
        <w:t>2566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บริษัทได้เสนอขายหุ้นสามัญแก่ประชาชนทั่วไปเป็นครั้งแรกจำนวน </w:t>
      </w:r>
      <w:r w:rsidRPr="00A075F8">
        <w:rPr>
          <w:rFonts w:asciiTheme="majorBidi" w:hAnsiTheme="majorBidi" w:cstheme="majorBidi"/>
          <w:sz w:val="30"/>
          <w:szCs w:val="30"/>
        </w:rPr>
        <w:t>280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ล้านหุ้น โดยเสนอขายในราคาหุ้นละ </w:t>
      </w:r>
      <w:r w:rsidRPr="00A075F8">
        <w:rPr>
          <w:rFonts w:asciiTheme="majorBidi" w:hAnsiTheme="majorBidi" w:cstheme="majorBidi"/>
          <w:sz w:val="30"/>
          <w:szCs w:val="30"/>
        </w:rPr>
        <w:t>7.95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บาท (มูลค่าที่ตราไว้ </w:t>
      </w:r>
      <w:r w:rsidRPr="00A075F8">
        <w:rPr>
          <w:rFonts w:asciiTheme="majorBidi" w:hAnsiTheme="majorBidi" w:cstheme="majorBidi"/>
          <w:sz w:val="30"/>
          <w:szCs w:val="30"/>
        </w:rPr>
        <w:t>0.5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บาท และส่วนเกินมูลค่าหุ้น </w:t>
      </w:r>
      <w:r w:rsidRPr="00A075F8">
        <w:rPr>
          <w:rFonts w:asciiTheme="majorBidi" w:hAnsiTheme="majorBidi" w:cstheme="majorBidi"/>
          <w:sz w:val="30"/>
          <w:szCs w:val="30"/>
        </w:rPr>
        <w:t>7.45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บาท) บริษัทได้รับเงินจากการขายหุ้นสามัญที่ออกใหม่เป็นจำนวนเงินรวม </w:t>
      </w:r>
      <w:r w:rsidRPr="00A075F8">
        <w:rPr>
          <w:rFonts w:asciiTheme="majorBidi" w:hAnsiTheme="majorBidi" w:cstheme="majorBidi"/>
          <w:sz w:val="30"/>
          <w:szCs w:val="30"/>
        </w:rPr>
        <w:t>2,226</w:t>
      </w:r>
      <w:r w:rsidR="00052439">
        <w:rPr>
          <w:rFonts w:asciiTheme="majorBidi" w:hAnsiTheme="majorBidi" w:cstheme="majorBidi"/>
          <w:sz w:val="30"/>
          <w:szCs w:val="30"/>
        </w:rPr>
        <w:t>.0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430E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0E22" w:rsidRPr="002F6F88">
        <w:rPr>
          <w:rFonts w:asciiTheme="majorBidi" w:hAnsiTheme="majorBidi" w:cs="Angsana New" w:hint="cs"/>
          <w:sz w:val="30"/>
          <w:szCs w:val="30"/>
          <w:cs/>
        </w:rPr>
        <w:t>ค่าใช้จ่ายที่เกี่ยวข้องโดยตรงกับการเสนอขายหุ้นจำนวน</w:t>
      </w:r>
      <w:r w:rsidR="00430E22"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E6A9A" w:rsidRPr="002F6F88">
        <w:rPr>
          <w:rFonts w:asciiTheme="majorBidi" w:hAnsiTheme="majorBidi" w:cs="Angsana New"/>
          <w:sz w:val="30"/>
          <w:szCs w:val="30"/>
        </w:rPr>
        <w:t xml:space="preserve">54.6 </w:t>
      </w:r>
      <w:r w:rsidR="00430E22" w:rsidRPr="002F6F88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430E22"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0E22" w:rsidRPr="002F6F88">
        <w:rPr>
          <w:rFonts w:asciiTheme="majorBidi" w:hAnsiTheme="majorBidi" w:cs="Angsana New" w:hint="cs"/>
          <w:sz w:val="30"/>
          <w:szCs w:val="30"/>
          <w:cs/>
        </w:rPr>
        <w:t>แสดงหักจากส่วนเกินมูลค่าหุ้น</w:t>
      </w:r>
      <w:r w:rsidR="00430E22"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0E22" w:rsidRPr="002F6F88">
        <w:rPr>
          <w:rFonts w:asciiTheme="majorBidi" w:hAnsiTheme="majorBidi" w:cs="Angsana New" w:hint="cs"/>
          <w:sz w:val="30"/>
          <w:szCs w:val="30"/>
          <w:cs/>
        </w:rPr>
        <w:t>ทำให้บริษัทรับรู้ส่วนเกินมูลค่าหุ้น</w:t>
      </w:r>
      <w:r w:rsidR="00430E22"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0E22" w:rsidRPr="002F6F88">
        <w:rPr>
          <w:rFonts w:asciiTheme="majorBidi" w:hAnsiTheme="majorBidi" w:cs="Angsana New" w:hint="cs"/>
          <w:sz w:val="30"/>
          <w:szCs w:val="30"/>
          <w:cs/>
        </w:rPr>
        <w:t>เป็นจำนวน</w:t>
      </w:r>
      <w:r w:rsidR="00430E22"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F6F88" w:rsidRPr="002F6F88">
        <w:rPr>
          <w:rFonts w:asciiTheme="majorBidi" w:hAnsiTheme="majorBidi" w:cs="Angsana New"/>
          <w:sz w:val="30"/>
          <w:szCs w:val="30"/>
        </w:rPr>
        <w:t>2,031.4</w:t>
      </w:r>
      <w:r w:rsidR="00430E22"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0E22" w:rsidRPr="002F6F88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430E22"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F6F88" w:rsidRPr="002F6F88">
        <w:rPr>
          <w:rFonts w:asciiTheme="majorBidi" w:hAnsiTheme="majorBidi" w:cs="Angsana New"/>
          <w:sz w:val="30"/>
          <w:szCs w:val="30"/>
        </w:rPr>
        <w:t xml:space="preserve">          </w:t>
      </w:r>
      <w:r w:rsidR="00430E22" w:rsidRPr="002F6F88">
        <w:rPr>
          <w:rFonts w:asciiTheme="majorBidi" w:hAnsiTheme="majorBidi" w:cs="Angsana New" w:hint="cs"/>
          <w:sz w:val="30"/>
          <w:szCs w:val="30"/>
          <w:cs/>
        </w:rPr>
        <w:t>ในงบแสดงฐานะการเงิน</w:t>
      </w:r>
      <w:r w:rsidRPr="002F6F88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บริษัทได้จดทะเบียนเพิ่มทุนที่ชำระแล้ว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กับกระทรวงพาณิชย์เมื่อวันที่ </w:t>
      </w:r>
      <w:r w:rsidRPr="00A075F8">
        <w:rPr>
          <w:rFonts w:asciiTheme="majorBidi" w:hAnsiTheme="majorBidi" w:cstheme="majorBidi"/>
          <w:sz w:val="30"/>
          <w:szCs w:val="30"/>
        </w:rPr>
        <w:t xml:space="preserve">21 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A075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75F8">
        <w:rPr>
          <w:rFonts w:asciiTheme="majorBidi" w:hAnsiTheme="majorBidi" w:cstheme="majorBidi"/>
          <w:sz w:val="30"/>
          <w:szCs w:val="30"/>
        </w:rPr>
        <w:t>2566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และหุ้นของบริษัทเริ่มการซื้อขายในตลาดหลักทรัพย์ในวันที่ </w:t>
      </w:r>
      <w:r w:rsidRPr="00A075F8">
        <w:rPr>
          <w:rFonts w:asciiTheme="majorBidi" w:hAnsiTheme="majorBidi" w:cstheme="majorBidi"/>
          <w:sz w:val="30"/>
          <w:szCs w:val="30"/>
        </w:rPr>
        <w:t>26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เมษายน</w:t>
      </w:r>
      <w:r w:rsidRPr="00A075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75F8">
        <w:rPr>
          <w:rFonts w:asciiTheme="majorBidi" w:hAnsiTheme="majorBidi" w:cstheme="majorBidi"/>
          <w:sz w:val="30"/>
          <w:szCs w:val="30"/>
        </w:rPr>
        <w:t>2566</w:t>
      </w:r>
    </w:p>
    <w:p w14:paraId="70BFB6C8" w14:textId="05D414D7" w:rsidR="006F7F1E" w:rsidRDefault="006F7F1E" w:rsidP="00B64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4302B16" w14:textId="77777777" w:rsidR="006F7F1E" w:rsidRDefault="006F7F1E" w:rsidP="005B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765D59" w14:textId="05BE42F1" w:rsidR="00173734" w:rsidRPr="00173734" w:rsidRDefault="00173734" w:rsidP="00587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6"/>
        </w:tabs>
        <w:jc w:val="thaiDistribute"/>
        <w:rPr>
          <w:rFonts w:ascii="Angsana New" w:hAnsi="Angsana New" w:cs="Angsana New"/>
          <w:sz w:val="30"/>
          <w:szCs w:val="30"/>
          <w:cs/>
        </w:rPr>
        <w:sectPr w:rsidR="00173734" w:rsidRPr="00173734" w:rsidSect="0064210E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7"/>
          <w:cols w:space="720"/>
          <w:docGrid w:linePitch="299"/>
        </w:sectPr>
      </w:pPr>
    </w:p>
    <w:p w14:paraId="6D6D5260" w14:textId="392920AB" w:rsidR="001C713D" w:rsidRPr="00F51F2D" w:rsidRDefault="008B7A98" w:rsidP="001C713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8B7A98">
        <w:rPr>
          <w:rFonts w:asciiTheme="majorBidi" w:hAnsiTheme="majorBidi" w:cstheme="majorBidi"/>
          <w:sz w:val="30"/>
          <w:szCs w:val="30"/>
          <w:u w:val="none"/>
        </w:rPr>
        <w:lastRenderedPageBreak/>
        <w:t>10</w:t>
      </w:r>
      <w:r w:rsidR="001C713D" w:rsidRPr="00C518B2">
        <w:rPr>
          <w:rFonts w:asciiTheme="majorBidi" w:hAnsiTheme="majorBidi" w:cstheme="majorBidi"/>
          <w:sz w:val="30"/>
          <w:szCs w:val="30"/>
          <w:u w:val="none"/>
          <w:cs/>
        </w:rPr>
        <w:tab/>
        <w:t>ส่วนงานดำเนินงานและการจำแนกรายได้</w:t>
      </w:r>
    </w:p>
    <w:p w14:paraId="60241CBC" w14:textId="77777777" w:rsidR="001C713D" w:rsidRPr="00F91EFF" w:rsidRDefault="001C713D" w:rsidP="00F91EFF">
      <w:pPr>
        <w:spacing w:line="160" w:lineRule="atLeast"/>
        <w:rPr>
          <w:rFonts w:asciiTheme="majorBidi" w:hAnsiTheme="majorBidi" w:cstheme="majorBidi"/>
          <w:sz w:val="6"/>
          <w:szCs w:val="6"/>
        </w:rPr>
      </w:pPr>
    </w:p>
    <w:p w14:paraId="30C2A277" w14:textId="184FBF04" w:rsidR="00DC69BD" w:rsidRPr="00F91EFF" w:rsidRDefault="00587B85" w:rsidP="00DC69BD">
      <w:pPr>
        <w:ind w:left="540"/>
        <w:rPr>
          <w:rFonts w:asciiTheme="majorBidi" w:hAnsiTheme="majorBidi" w:cstheme="majorBidi"/>
          <w:sz w:val="30"/>
          <w:szCs w:val="30"/>
        </w:rPr>
      </w:pPr>
      <w:r w:rsidRPr="00EE320D">
        <w:rPr>
          <w:rFonts w:asciiTheme="majorBidi" w:hAnsiTheme="majorBidi" w:cstheme="majorBidi"/>
          <w:sz w:val="30"/>
          <w:szCs w:val="30"/>
          <w:cs/>
        </w:rPr>
        <w:t>รายได้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E320D">
        <w:rPr>
          <w:rFonts w:asciiTheme="majorBidi" w:hAnsiTheme="majorBidi" w:cstheme="majorBidi"/>
          <w:sz w:val="30"/>
          <w:szCs w:val="30"/>
          <w:cs/>
        </w:rPr>
        <w:t>ผลการดำเนินงานจำแนกตามส่วนงานที่รายงาน และจังหวะเวลาในการรับรู้รายได้</w:t>
      </w:r>
      <w:r w:rsidRPr="0044213B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645909" w:rsidRPr="0044213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746880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44213B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Pr="0044213B">
        <w:rPr>
          <w:rFonts w:asciiTheme="majorBidi" w:hAnsiTheme="majorBidi" w:cstheme="majorBidi"/>
          <w:sz w:val="30"/>
          <w:szCs w:val="30"/>
        </w:rPr>
        <w:t>3</w:t>
      </w:r>
      <w:r w:rsidR="00CE4223" w:rsidRPr="0044213B">
        <w:rPr>
          <w:rFonts w:asciiTheme="majorBidi" w:hAnsiTheme="majorBidi" w:cstheme="majorBidi"/>
          <w:sz w:val="30"/>
          <w:szCs w:val="30"/>
        </w:rPr>
        <w:t>0</w:t>
      </w:r>
      <w:r w:rsidRPr="0044213B">
        <w:rPr>
          <w:rFonts w:asciiTheme="majorBidi" w:hAnsiTheme="majorBidi" w:cstheme="majorBidi"/>
          <w:sz w:val="30"/>
          <w:szCs w:val="30"/>
        </w:rPr>
        <w:t xml:space="preserve"> </w:t>
      </w:r>
      <w:r w:rsidR="00645909" w:rsidRPr="0044213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44213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B7A98" w:rsidRPr="0044213B">
        <w:rPr>
          <w:rFonts w:asciiTheme="majorBidi" w:hAnsiTheme="majorBidi" w:cstheme="majorBidi"/>
          <w:sz w:val="30"/>
          <w:szCs w:val="30"/>
        </w:rPr>
        <w:t>2</w:t>
      </w:r>
      <w:r w:rsidRPr="0044213B">
        <w:rPr>
          <w:rFonts w:asciiTheme="majorBidi" w:hAnsiTheme="majorBidi" w:cstheme="majorBidi"/>
          <w:sz w:val="30"/>
          <w:szCs w:val="30"/>
        </w:rPr>
        <w:t>56</w:t>
      </w:r>
      <w:r w:rsidR="00AC4CE9" w:rsidRPr="0044213B">
        <w:rPr>
          <w:rFonts w:asciiTheme="majorBidi" w:hAnsiTheme="majorBidi" w:cstheme="majorBidi"/>
          <w:sz w:val="30"/>
          <w:szCs w:val="30"/>
        </w:rPr>
        <w:t>6</w:t>
      </w:r>
      <w:r w:rsidRPr="0044213B">
        <w:rPr>
          <w:rFonts w:asciiTheme="majorBidi" w:hAnsiTheme="majorBidi" w:cstheme="majorBidi"/>
          <w:sz w:val="30"/>
          <w:szCs w:val="30"/>
        </w:rPr>
        <w:t xml:space="preserve"> </w:t>
      </w:r>
      <w:r w:rsidRPr="0044213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B7A98" w:rsidRPr="0044213B">
        <w:rPr>
          <w:rFonts w:asciiTheme="majorBidi" w:hAnsiTheme="majorBidi" w:cstheme="majorBidi"/>
          <w:sz w:val="30"/>
          <w:szCs w:val="30"/>
        </w:rPr>
        <w:t>2</w:t>
      </w:r>
      <w:r w:rsidRPr="0044213B">
        <w:rPr>
          <w:rFonts w:asciiTheme="majorBidi" w:hAnsiTheme="majorBidi" w:cstheme="majorBidi"/>
          <w:sz w:val="30"/>
          <w:szCs w:val="30"/>
        </w:rPr>
        <w:t>56</w:t>
      </w:r>
      <w:r w:rsidR="00AC4CE9" w:rsidRPr="0044213B">
        <w:rPr>
          <w:rFonts w:asciiTheme="majorBidi" w:hAnsiTheme="majorBidi" w:cstheme="majorBidi"/>
          <w:sz w:val="30"/>
          <w:szCs w:val="30"/>
        </w:rPr>
        <w:t>5</w:t>
      </w:r>
      <w:r w:rsidRPr="0044213B">
        <w:rPr>
          <w:rFonts w:asciiTheme="majorBidi" w:hAnsiTheme="majorBidi" w:cstheme="majorBidi"/>
          <w:sz w:val="30"/>
          <w:szCs w:val="30"/>
        </w:rPr>
        <w:t xml:space="preserve"> </w:t>
      </w:r>
      <w:r w:rsidRPr="0044213B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Pr="0044213B">
        <w:rPr>
          <w:rFonts w:asciiTheme="majorBidi" w:hAnsiTheme="majorBidi" w:cstheme="majorBidi" w:hint="cs"/>
          <w:sz w:val="30"/>
          <w:szCs w:val="30"/>
          <w:cs/>
        </w:rPr>
        <w:t>้</w:t>
      </w:r>
    </w:p>
    <w:tbl>
      <w:tblPr>
        <w:tblW w:w="1467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64"/>
        <w:gridCol w:w="1918"/>
        <w:gridCol w:w="715"/>
        <w:gridCol w:w="164"/>
        <w:gridCol w:w="719"/>
        <w:gridCol w:w="164"/>
        <w:gridCol w:w="896"/>
        <w:gridCol w:w="176"/>
        <w:gridCol w:w="883"/>
        <w:gridCol w:w="164"/>
        <w:gridCol w:w="810"/>
        <w:gridCol w:w="164"/>
        <w:gridCol w:w="887"/>
        <w:gridCol w:w="165"/>
        <w:gridCol w:w="670"/>
        <w:gridCol w:w="164"/>
        <w:gridCol w:w="673"/>
        <w:gridCol w:w="164"/>
        <w:gridCol w:w="675"/>
        <w:gridCol w:w="164"/>
        <w:gridCol w:w="678"/>
        <w:gridCol w:w="164"/>
        <w:gridCol w:w="708"/>
        <w:gridCol w:w="167"/>
        <w:gridCol w:w="684"/>
        <w:gridCol w:w="169"/>
        <w:gridCol w:w="681"/>
        <w:gridCol w:w="164"/>
        <w:gridCol w:w="756"/>
      </w:tblGrid>
      <w:tr w:rsidR="00A87921" w:rsidRPr="00394066" w14:paraId="1CC980FC" w14:textId="77777777" w:rsidTr="0043630F">
        <w:trPr>
          <w:trHeight w:val="210"/>
          <w:tblHeader/>
        </w:trPr>
        <w:tc>
          <w:tcPr>
            <w:tcW w:w="164" w:type="dxa"/>
          </w:tcPr>
          <w:p w14:paraId="3FFFE11B" w14:textId="77777777" w:rsidR="00A87921" w:rsidRDefault="00A87921" w:rsidP="006104C2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506" w:type="dxa"/>
            <w:gridSpan w:val="28"/>
            <w:vAlign w:val="bottom"/>
          </w:tcPr>
          <w:p w14:paraId="439741F1" w14:textId="07721E45" w:rsidR="00A87921" w:rsidRPr="00394066" w:rsidRDefault="00A87921" w:rsidP="006104C2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A87921" w:rsidRPr="00394066" w14:paraId="3B99348B" w14:textId="77777777" w:rsidTr="0043630F">
        <w:trPr>
          <w:trHeight w:val="853"/>
          <w:tblHeader/>
        </w:trPr>
        <w:tc>
          <w:tcPr>
            <w:tcW w:w="2082" w:type="dxa"/>
            <w:gridSpan w:val="2"/>
            <w:vAlign w:val="bottom"/>
          </w:tcPr>
          <w:p w14:paraId="7966137E" w14:textId="5DFF4A9D" w:rsidR="00A87921" w:rsidRPr="0044213B" w:rsidRDefault="00A87921" w:rsidP="006104C2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color w:val="FF0000"/>
                <w:szCs w:val="22"/>
                <w:cs/>
              </w:rPr>
            </w:pPr>
            <w:r w:rsidRPr="0044213B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44213B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สำหรับ</w:t>
            </w:r>
            <w:r w:rsidRPr="0044213B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งวด</w:t>
            </w:r>
            <w:r w:rsidR="0026103F" w:rsidRPr="0044213B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เก้า</w:t>
            </w:r>
            <w:r w:rsidR="002F6F88" w:rsidRPr="0044213B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เดือน</w:t>
            </w:r>
            <w:r w:rsidRPr="0044213B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สิ้นสุดวันที่</w:t>
            </w:r>
          </w:p>
        </w:tc>
        <w:tc>
          <w:tcPr>
            <w:tcW w:w="1598" w:type="dxa"/>
            <w:gridSpan w:val="3"/>
            <w:shd w:val="clear" w:color="auto" w:fill="auto"/>
            <w:vAlign w:val="bottom"/>
          </w:tcPr>
          <w:p w14:paraId="6A7F68AA" w14:textId="77777777" w:rsidR="00A87921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ธุรกิจจำหน่ายยานยนต์ อุปกรณ์ ตกแต่งและ</w:t>
            </w:r>
          </w:p>
          <w:p w14:paraId="0A421D31" w14:textId="07F559B7" w:rsidR="00A87921" w:rsidRPr="009965F2" w:rsidRDefault="00A87921" w:rsidP="006104C2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เครื่องแต่งกายที่เกี่ยวข้อง</w:t>
            </w:r>
          </w:p>
        </w:tc>
        <w:tc>
          <w:tcPr>
            <w:tcW w:w="164" w:type="dxa"/>
            <w:vAlign w:val="bottom"/>
          </w:tcPr>
          <w:p w14:paraId="25668B83" w14:textId="77777777" w:rsidR="00A87921" w:rsidRPr="009965F2" w:rsidRDefault="00A87921" w:rsidP="006104C2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55" w:type="dxa"/>
            <w:gridSpan w:val="3"/>
            <w:vAlign w:val="bottom"/>
          </w:tcPr>
          <w:p w14:paraId="6A02E898" w14:textId="77777777" w:rsidR="00A87921" w:rsidRPr="009965F2" w:rsidRDefault="00A87921" w:rsidP="00B664CA">
            <w:pPr>
              <w:shd w:val="clear" w:color="auto" w:fill="FFFFFF"/>
              <w:tabs>
                <w:tab w:val="clear" w:pos="1644"/>
                <w:tab w:val="left" w:pos="1740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ธุรกิจให้บริการหลังการขาย จำหน่ายอะไหล่ยานยนต์และให้บริการซ่อมบำรุงรถยนต์อิสระ</w:t>
            </w:r>
          </w:p>
        </w:tc>
        <w:tc>
          <w:tcPr>
            <w:tcW w:w="164" w:type="dxa"/>
            <w:vAlign w:val="bottom"/>
          </w:tcPr>
          <w:p w14:paraId="0CA1FE6A" w14:textId="77777777" w:rsidR="00A87921" w:rsidRPr="009965F2" w:rsidRDefault="00A87921" w:rsidP="006104C2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61" w:type="dxa"/>
            <w:gridSpan w:val="3"/>
            <w:vAlign w:val="bottom"/>
          </w:tcPr>
          <w:p w14:paraId="7C6AD388" w14:textId="1C153ACB" w:rsidR="00A87921" w:rsidRPr="009965F2" w:rsidRDefault="00A87921" w:rsidP="006104C2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รวม</w:t>
            </w:r>
            <w:r w:rsidRPr="009965F2">
              <w:rPr>
                <w:rFonts w:asciiTheme="majorBidi" w:hAnsiTheme="majorBidi" w:cs="Angsana New" w:hint="cs"/>
                <w:szCs w:val="22"/>
                <w:cs/>
              </w:rPr>
              <w:t>รายได้จากการจำหน่ายและบริการหลังการขาย</w:t>
            </w:r>
          </w:p>
        </w:tc>
        <w:tc>
          <w:tcPr>
            <w:tcW w:w="165" w:type="dxa"/>
            <w:vAlign w:val="bottom"/>
          </w:tcPr>
          <w:p w14:paraId="3B997F7E" w14:textId="566BB0CF" w:rsidR="00A87921" w:rsidRPr="009965F2" w:rsidRDefault="00A87921" w:rsidP="006104C2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07" w:type="dxa"/>
            <w:gridSpan w:val="3"/>
            <w:vAlign w:val="bottom"/>
          </w:tcPr>
          <w:p w14:paraId="0ABCCAAF" w14:textId="77777777" w:rsidR="00A87921" w:rsidRPr="009965F2" w:rsidRDefault="00A87921" w:rsidP="004B53DE">
            <w:pPr>
              <w:shd w:val="clear" w:color="auto" w:fill="FFFFFF"/>
              <w:ind w:left="-60"/>
              <w:jc w:val="center"/>
              <w:rPr>
                <w:rFonts w:asciiTheme="majorBidi" w:hAnsiTheme="majorBidi" w:cstheme="majorBidi"/>
                <w:bCs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ธุรกิจให้บริการเช่ารถยนต์และคนขับ</w:t>
            </w:r>
          </w:p>
        </w:tc>
        <w:tc>
          <w:tcPr>
            <w:tcW w:w="164" w:type="dxa"/>
            <w:vAlign w:val="bottom"/>
          </w:tcPr>
          <w:p w14:paraId="07B8611D" w14:textId="77777777" w:rsidR="00A87921" w:rsidRPr="009965F2" w:rsidRDefault="00A87921" w:rsidP="006104C2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17" w:type="dxa"/>
            <w:gridSpan w:val="3"/>
            <w:vAlign w:val="bottom"/>
          </w:tcPr>
          <w:p w14:paraId="4772383A" w14:textId="77777777" w:rsidR="00A87921" w:rsidRPr="009965F2" w:rsidRDefault="00A87921" w:rsidP="006104C2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3E3E6BC" w14:textId="77777777" w:rsidR="00A87921" w:rsidRPr="009965F2" w:rsidRDefault="00A87921" w:rsidP="004B53DE">
            <w:pPr>
              <w:shd w:val="clear" w:color="auto" w:fill="FFFFFF"/>
              <w:ind w:left="-57" w:right="-76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ธุรกิจอื่นๆ</w:t>
            </w:r>
          </w:p>
        </w:tc>
        <w:tc>
          <w:tcPr>
            <w:tcW w:w="164" w:type="dxa"/>
            <w:vAlign w:val="bottom"/>
          </w:tcPr>
          <w:p w14:paraId="59176FB8" w14:textId="77777777" w:rsidR="00A87921" w:rsidRPr="009965F2" w:rsidRDefault="00A87921" w:rsidP="006104C2">
            <w:pPr>
              <w:shd w:val="clear" w:color="auto" w:fill="FFFFFF"/>
              <w:tabs>
                <w:tab w:val="left" w:pos="319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7325D33C" w14:textId="77777777" w:rsidR="00A87921" w:rsidRPr="009965F2" w:rsidRDefault="00A87921" w:rsidP="006104C2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D25AC7F" w14:textId="77777777" w:rsidR="00A87921" w:rsidRPr="009965F2" w:rsidRDefault="00A87921" w:rsidP="004B53DE">
            <w:pPr>
              <w:shd w:val="clear" w:color="auto" w:fill="FFFFFF"/>
              <w:ind w:left="-49" w:right="-79"/>
              <w:contextualSpacing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69" w:type="dxa"/>
            <w:vAlign w:val="bottom"/>
          </w:tcPr>
          <w:p w14:paraId="795735D0" w14:textId="77777777" w:rsidR="00A87921" w:rsidRPr="009965F2" w:rsidRDefault="00A87921" w:rsidP="006104C2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1" w:type="dxa"/>
            <w:gridSpan w:val="3"/>
            <w:vAlign w:val="bottom"/>
          </w:tcPr>
          <w:p w14:paraId="21B856D0" w14:textId="77777777" w:rsidR="00A87921" w:rsidRPr="009965F2" w:rsidRDefault="00A87921" w:rsidP="004B53DE">
            <w:pPr>
              <w:shd w:val="clear" w:color="auto" w:fill="FFFFFF"/>
              <w:ind w:left="-62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7E732EB" w14:textId="77777777" w:rsidR="00A87921" w:rsidRPr="009965F2" w:rsidRDefault="00A87921" w:rsidP="004B53DE">
            <w:pPr>
              <w:shd w:val="clear" w:color="auto" w:fill="FFFFFF"/>
              <w:ind w:left="-62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รวม</w:t>
            </w:r>
          </w:p>
        </w:tc>
      </w:tr>
      <w:tr w:rsidR="0044213B" w:rsidRPr="00394066" w14:paraId="4DE7D815" w14:textId="77777777" w:rsidTr="0043630F">
        <w:trPr>
          <w:trHeight w:val="286"/>
          <w:tblHeader/>
        </w:trPr>
        <w:tc>
          <w:tcPr>
            <w:tcW w:w="2082" w:type="dxa"/>
            <w:gridSpan w:val="2"/>
            <w:vAlign w:val="bottom"/>
          </w:tcPr>
          <w:p w14:paraId="7F8183CC" w14:textId="77EDF01A" w:rsidR="00A87921" w:rsidRPr="0044213B" w:rsidRDefault="00A87921" w:rsidP="006104C2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44213B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 </w:t>
            </w:r>
            <w:r w:rsidRPr="0044213B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 xml:space="preserve"> </w:t>
            </w:r>
            <w:r w:rsidRPr="0044213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="0026103F" w:rsidRPr="0044213B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15" w:type="dxa"/>
            <w:shd w:val="clear" w:color="auto" w:fill="auto"/>
            <w:vAlign w:val="bottom"/>
          </w:tcPr>
          <w:p w14:paraId="26AA1801" w14:textId="20E9F8C1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164" w:type="dxa"/>
            <w:vAlign w:val="bottom"/>
          </w:tcPr>
          <w:p w14:paraId="6667B19B" w14:textId="77777777" w:rsidR="00A87921" w:rsidRPr="00B664CA" w:rsidRDefault="00A87921" w:rsidP="006104C2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3157FF2" w14:textId="444E7A84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  <w:tc>
          <w:tcPr>
            <w:tcW w:w="164" w:type="dxa"/>
            <w:vAlign w:val="bottom"/>
          </w:tcPr>
          <w:p w14:paraId="5ADA2B53" w14:textId="77777777" w:rsidR="00A87921" w:rsidRPr="00B664CA" w:rsidRDefault="00A87921" w:rsidP="006104C2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7EBCE2C5" w14:textId="66BDD75B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176" w:type="dxa"/>
            <w:vAlign w:val="bottom"/>
          </w:tcPr>
          <w:p w14:paraId="2F5494AE" w14:textId="77777777" w:rsidR="00A87921" w:rsidRPr="00B664CA" w:rsidRDefault="00A87921" w:rsidP="00B664CA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5AD8AD74" w14:textId="1ECB3B0C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  <w:tc>
          <w:tcPr>
            <w:tcW w:w="164" w:type="dxa"/>
            <w:vAlign w:val="bottom"/>
          </w:tcPr>
          <w:p w14:paraId="4583179A" w14:textId="77777777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12D4E54" w14:textId="557F217D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164" w:type="dxa"/>
            <w:vAlign w:val="bottom"/>
          </w:tcPr>
          <w:p w14:paraId="5222CF1F" w14:textId="77777777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63824F50" w14:textId="0E745E39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  <w:tc>
          <w:tcPr>
            <w:tcW w:w="165" w:type="dxa"/>
            <w:vAlign w:val="bottom"/>
          </w:tcPr>
          <w:p w14:paraId="2AA6DE88" w14:textId="2941FC8C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vAlign w:val="bottom"/>
          </w:tcPr>
          <w:p w14:paraId="5EB3DB19" w14:textId="6718E304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164" w:type="dxa"/>
            <w:vAlign w:val="bottom"/>
          </w:tcPr>
          <w:p w14:paraId="34E94A2A" w14:textId="77777777" w:rsidR="00A87921" w:rsidRPr="00B664CA" w:rsidRDefault="00A87921" w:rsidP="00B664CA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3" w:type="dxa"/>
            <w:vAlign w:val="bottom"/>
          </w:tcPr>
          <w:p w14:paraId="74CEFF4D" w14:textId="1DE608A5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  <w:tc>
          <w:tcPr>
            <w:tcW w:w="164" w:type="dxa"/>
            <w:vAlign w:val="bottom"/>
          </w:tcPr>
          <w:p w14:paraId="44252934" w14:textId="77777777" w:rsidR="00A87921" w:rsidRPr="00B664CA" w:rsidRDefault="00A87921" w:rsidP="00B664CA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60AA9006" w14:textId="4C0E740B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164" w:type="dxa"/>
            <w:vAlign w:val="bottom"/>
          </w:tcPr>
          <w:p w14:paraId="0A6411BF" w14:textId="77777777" w:rsidR="00A87921" w:rsidRPr="00B664CA" w:rsidRDefault="00A87921" w:rsidP="00B664CA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8" w:type="dxa"/>
            <w:vAlign w:val="bottom"/>
          </w:tcPr>
          <w:p w14:paraId="3C097E84" w14:textId="03E3AA74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  <w:tc>
          <w:tcPr>
            <w:tcW w:w="164" w:type="dxa"/>
            <w:vAlign w:val="bottom"/>
          </w:tcPr>
          <w:p w14:paraId="53475549" w14:textId="77777777" w:rsidR="00A87921" w:rsidRPr="00B664CA" w:rsidRDefault="00A87921" w:rsidP="00B664CA">
            <w:pPr>
              <w:shd w:val="clear" w:color="auto" w:fill="FFFFFF"/>
              <w:tabs>
                <w:tab w:val="left" w:pos="0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29FA85C" w14:textId="6638C5A3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167" w:type="dxa"/>
            <w:vAlign w:val="bottom"/>
          </w:tcPr>
          <w:p w14:paraId="720ABF44" w14:textId="77777777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" w:type="dxa"/>
            <w:vAlign w:val="bottom"/>
          </w:tcPr>
          <w:p w14:paraId="215878A2" w14:textId="273E61BA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  <w:tc>
          <w:tcPr>
            <w:tcW w:w="169" w:type="dxa"/>
            <w:vAlign w:val="bottom"/>
          </w:tcPr>
          <w:p w14:paraId="5A18AC1A" w14:textId="77777777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7F8F45B2" w14:textId="3BF2E57F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164" w:type="dxa"/>
            <w:vAlign w:val="bottom"/>
          </w:tcPr>
          <w:p w14:paraId="3671BF37" w14:textId="77777777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6" w:type="dxa"/>
            <w:vAlign w:val="bottom"/>
          </w:tcPr>
          <w:p w14:paraId="44C17D11" w14:textId="705E5937" w:rsidR="00A87921" w:rsidRPr="00B664CA" w:rsidRDefault="00A87921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7A9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664CA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</w:tr>
      <w:tr w:rsidR="00A87921" w:rsidRPr="00394066" w14:paraId="54CD4F36" w14:textId="77777777" w:rsidTr="0043630F">
        <w:trPr>
          <w:trHeight w:val="164"/>
        </w:trPr>
        <w:tc>
          <w:tcPr>
            <w:tcW w:w="2082" w:type="dxa"/>
            <w:gridSpan w:val="2"/>
            <w:vAlign w:val="bottom"/>
          </w:tcPr>
          <w:p w14:paraId="52596E7A" w14:textId="77777777" w:rsidR="00A87921" w:rsidRPr="00394066" w:rsidRDefault="00A87921" w:rsidP="006104C2">
            <w:pPr>
              <w:shd w:val="clear" w:color="auto" w:fill="FFFFFF"/>
              <w:tabs>
                <w:tab w:val="left" w:pos="720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12588" w:type="dxa"/>
            <w:gridSpan w:val="27"/>
          </w:tcPr>
          <w:p w14:paraId="4BF017C9" w14:textId="1929A2B5" w:rsidR="00A87921" w:rsidRPr="00B664CA" w:rsidRDefault="00A87921" w:rsidP="00A046DA">
            <w:pPr>
              <w:shd w:val="clear" w:color="auto" w:fill="FFFFFF"/>
              <w:tabs>
                <w:tab w:val="clear" w:pos="5613"/>
                <w:tab w:val="decimal" w:pos="821"/>
                <w:tab w:val="left" w:pos="5722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B664CA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44213B" w:rsidRPr="00C90605" w14:paraId="6333D798" w14:textId="77777777" w:rsidTr="0043630F">
        <w:trPr>
          <w:trHeight w:val="286"/>
        </w:trPr>
        <w:tc>
          <w:tcPr>
            <w:tcW w:w="2797" w:type="dxa"/>
            <w:gridSpan w:val="3"/>
            <w:vAlign w:val="bottom"/>
          </w:tcPr>
          <w:p w14:paraId="6364B89C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  <w:r w:rsidRPr="00394066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 xml:space="preserve">ข้อมูลตามส่วนงานดำเนินงาน </w:t>
            </w:r>
          </w:p>
        </w:tc>
        <w:tc>
          <w:tcPr>
            <w:tcW w:w="164" w:type="dxa"/>
            <w:vAlign w:val="bottom"/>
          </w:tcPr>
          <w:p w14:paraId="2A0B2B64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98C5254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673F206D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7BCBF379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6" w:type="dxa"/>
            <w:vAlign w:val="bottom"/>
          </w:tcPr>
          <w:p w14:paraId="5A486F27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27DD114C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66ED5A30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AA9CB83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1EF145E5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08CA183B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5" w:type="dxa"/>
            <w:vAlign w:val="bottom"/>
          </w:tcPr>
          <w:p w14:paraId="5F85EC83" w14:textId="3DA5480E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0" w:type="dxa"/>
            <w:vAlign w:val="bottom"/>
          </w:tcPr>
          <w:p w14:paraId="2FCF3EC6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3CA7FBF6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3" w:type="dxa"/>
            <w:vAlign w:val="bottom"/>
          </w:tcPr>
          <w:p w14:paraId="1379D187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4367F49F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62043AB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1ED0AAAD" w14:textId="77777777" w:rsidR="00CC3C20" w:rsidRPr="005D1AC0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8" w:type="dxa"/>
            <w:vAlign w:val="bottom"/>
          </w:tcPr>
          <w:p w14:paraId="46306120" w14:textId="77777777" w:rsidR="00CC3C20" w:rsidRPr="00394066" w:rsidRDefault="00CC3C20" w:rsidP="00CC3C20">
            <w:pPr>
              <w:shd w:val="clear" w:color="auto" w:fill="FFFFFF"/>
              <w:tabs>
                <w:tab w:val="left" w:pos="733"/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490ADDE5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0EF68CB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7" w:type="dxa"/>
            <w:vAlign w:val="bottom"/>
          </w:tcPr>
          <w:p w14:paraId="3B93FBFA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vAlign w:val="bottom"/>
          </w:tcPr>
          <w:p w14:paraId="3736838E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" w:type="dxa"/>
            <w:vAlign w:val="bottom"/>
          </w:tcPr>
          <w:p w14:paraId="4161C157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5E430FE1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4DC50C72" w14:textId="77777777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6" w:type="dxa"/>
          </w:tcPr>
          <w:p w14:paraId="1B7B45DC" w14:textId="1B7E1773" w:rsidR="00CC3C20" w:rsidRPr="00394066" w:rsidRDefault="00CC3C20" w:rsidP="00CC3C2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</w:tr>
      <w:tr w:rsidR="00AF631F" w:rsidRPr="00394066" w14:paraId="6D0EBE9D" w14:textId="77777777" w:rsidTr="0043630F">
        <w:trPr>
          <w:trHeight w:val="276"/>
        </w:trPr>
        <w:tc>
          <w:tcPr>
            <w:tcW w:w="2082" w:type="dxa"/>
            <w:gridSpan w:val="2"/>
            <w:vAlign w:val="bottom"/>
          </w:tcPr>
          <w:p w14:paraId="577CED45" w14:textId="172001B3" w:rsidR="004555C9" w:rsidRPr="000D2357" w:rsidRDefault="004555C9" w:rsidP="004555C9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0D2357">
              <w:rPr>
                <w:rFonts w:asciiTheme="majorBidi" w:hAnsiTheme="majorBidi" w:cs="Angsana New" w:hint="cs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15" w:type="dxa"/>
            <w:vAlign w:val="bottom"/>
          </w:tcPr>
          <w:p w14:paraId="6EA75332" w14:textId="241DD7E9" w:rsidR="004555C9" w:rsidRPr="00110989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62FD3">
              <w:rPr>
                <w:rFonts w:asciiTheme="majorBidi" w:hAnsiTheme="majorBidi" w:cstheme="majorBidi"/>
                <w:sz w:val="20"/>
                <w:szCs w:val="20"/>
              </w:rPr>
              <w:t>14,482,921</w:t>
            </w:r>
          </w:p>
        </w:tc>
        <w:tc>
          <w:tcPr>
            <w:tcW w:w="164" w:type="dxa"/>
            <w:vAlign w:val="bottom"/>
          </w:tcPr>
          <w:p w14:paraId="242F8AEB" w14:textId="77777777" w:rsidR="004555C9" w:rsidRPr="00110989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EF1269F" w14:textId="4B3D9505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9ED">
              <w:rPr>
                <w:rFonts w:asciiTheme="majorBidi" w:hAnsiTheme="majorBidi" w:cstheme="majorBidi"/>
                <w:sz w:val="20"/>
                <w:szCs w:val="20"/>
              </w:rPr>
              <w:t>13,154,144</w:t>
            </w:r>
          </w:p>
        </w:tc>
        <w:tc>
          <w:tcPr>
            <w:tcW w:w="164" w:type="dxa"/>
            <w:vAlign w:val="bottom"/>
          </w:tcPr>
          <w:p w14:paraId="14638605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491922A4" w14:textId="63ABFFBA" w:rsidR="004555C9" w:rsidRPr="00662FD3" w:rsidRDefault="007178C2" w:rsidP="004555C9">
            <w:pPr>
              <w:tabs>
                <w:tab w:val="clear" w:pos="680"/>
                <w:tab w:val="decimal" w:pos="590"/>
                <w:tab w:val="left" w:pos="674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   </w:t>
            </w:r>
            <w:r w:rsidR="004555C9" w:rsidRPr="00662FD3">
              <w:rPr>
                <w:rFonts w:asciiTheme="majorBidi" w:hAnsiTheme="majorBidi" w:cs="Angsana New"/>
                <w:sz w:val="20"/>
                <w:szCs w:val="20"/>
              </w:rPr>
              <w:t>2,742,647</w:t>
            </w:r>
          </w:p>
        </w:tc>
        <w:tc>
          <w:tcPr>
            <w:tcW w:w="176" w:type="dxa"/>
            <w:vAlign w:val="bottom"/>
          </w:tcPr>
          <w:p w14:paraId="6452C997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570C81CB" w14:textId="5B455447" w:rsidR="004555C9" w:rsidRPr="009E39ED" w:rsidRDefault="007178C2" w:rsidP="007178C2">
            <w:pPr>
              <w:tabs>
                <w:tab w:val="decimal" w:pos="7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   </w:t>
            </w:r>
            <w:r w:rsidR="004555C9" w:rsidRPr="009E39ED">
              <w:rPr>
                <w:rFonts w:asciiTheme="majorBidi" w:hAnsiTheme="majorBidi" w:cs="Angsana New"/>
                <w:sz w:val="20"/>
                <w:szCs w:val="20"/>
              </w:rPr>
              <w:t>2,</w:t>
            </w:r>
            <w:r w:rsidR="004555C9" w:rsidRPr="009E39E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4555C9" w:rsidRPr="009E39ED">
              <w:rPr>
                <w:rFonts w:asciiTheme="majorBidi" w:hAnsiTheme="majorBidi" w:cstheme="majorBidi" w:hint="cs"/>
                <w:sz w:val="20"/>
                <w:szCs w:val="20"/>
                <w:cs/>
              </w:rPr>
              <w:t>54</w:t>
            </w:r>
            <w:r w:rsidR="004555C9" w:rsidRPr="009E39ED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="004555C9" w:rsidRPr="009E39ED">
              <w:rPr>
                <w:rFonts w:asciiTheme="majorBidi" w:hAnsiTheme="majorBidi" w:cs="Angsana New" w:hint="cs"/>
                <w:sz w:val="20"/>
                <w:szCs w:val="20"/>
                <w:cs/>
              </w:rPr>
              <w:t>729</w:t>
            </w:r>
          </w:p>
        </w:tc>
        <w:tc>
          <w:tcPr>
            <w:tcW w:w="164" w:type="dxa"/>
            <w:vAlign w:val="bottom"/>
          </w:tcPr>
          <w:p w14:paraId="15DC1DB8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86CCE92" w14:textId="658B8A6C" w:rsidR="004555C9" w:rsidRPr="00662FD3" w:rsidRDefault="004555C9" w:rsidP="004555C9">
            <w:pPr>
              <w:tabs>
                <w:tab w:val="clear" w:pos="680"/>
                <w:tab w:val="decimal" w:pos="590"/>
                <w:tab w:val="left" w:pos="674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662FD3">
              <w:rPr>
                <w:rFonts w:asciiTheme="majorBidi" w:hAnsiTheme="majorBidi" w:cs="Angsana New"/>
                <w:sz w:val="20"/>
                <w:szCs w:val="20"/>
              </w:rPr>
              <w:t>17,225,568</w:t>
            </w:r>
          </w:p>
        </w:tc>
        <w:tc>
          <w:tcPr>
            <w:tcW w:w="164" w:type="dxa"/>
            <w:vAlign w:val="bottom"/>
          </w:tcPr>
          <w:p w14:paraId="413D8FC1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7" w:type="dxa"/>
            <w:vAlign w:val="bottom"/>
          </w:tcPr>
          <w:p w14:paraId="2850C5E5" w14:textId="763F174F" w:rsidR="004555C9" w:rsidRPr="00C42016" w:rsidRDefault="007178C2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4555C9" w:rsidRPr="00C42016">
              <w:rPr>
                <w:rFonts w:asciiTheme="majorBidi" w:hAnsiTheme="majorBidi" w:cstheme="majorBidi"/>
                <w:sz w:val="20"/>
                <w:szCs w:val="20"/>
              </w:rPr>
              <w:t>15,608,873</w:t>
            </w:r>
          </w:p>
        </w:tc>
        <w:tc>
          <w:tcPr>
            <w:tcW w:w="165" w:type="dxa"/>
            <w:vAlign w:val="bottom"/>
          </w:tcPr>
          <w:p w14:paraId="09E0362D" w14:textId="4C104C6D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798B251A" w14:textId="7ECAA7AD" w:rsidR="004555C9" w:rsidRPr="009E39ED" w:rsidRDefault="004555C9" w:rsidP="004555C9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62FD3">
              <w:rPr>
                <w:rFonts w:asciiTheme="majorBidi" w:hAnsiTheme="majorBidi" w:cstheme="majorBidi"/>
                <w:sz w:val="20"/>
                <w:szCs w:val="20"/>
              </w:rPr>
              <w:t>1,117,580</w:t>
            </w:r>
          </w:p>
        </w:tc>
        <w:tc>
          <w:tcPr>
            <w:tcW w:w="164" w:type="dxa"/>
            <w:vAlign w:val="bottom"/>
          </w:tcPr>
          <w:p w14:paraId="6A1B3E98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323D39A4" w14:textId="18E473C4" w:rsidR="004555C9" w:rsidRPr="009E39ED" w:rsidRDefault="00770290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755E2B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</w:t>
            </w:r>
            <w:r w:rsidR="004555C9" w:rsidRPr="00A8530D">
              <w:rPr>
                <w:rFonts w:asciiTheme="majorBidi" w:hAnsiTheme="majorBidi" w:cstheme="majorBidi"/>
                <w:sz w:val="20"/>
                <w:szCs w:val="20"/>
              </w:rPr>
              <w:t>951,595</w:t>
            </w:r>
          </w:p>
        </w:tc>
        <w:tc>
          <w:tcPr>
            <w:tcW w:w="164" w:type="dxa"/>
            <w:vAlign w:val="bottom"/>
          </w:tcPr>
          <w:p w14:paraId="71D91C0C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3115DF89" w14:textId="7FE8AC79" w:rsidR="004555C9" w:rsidRPr="009E39ED" w:rsidRDefault="00770290" w:rsidP="004555C9">
            <w:pPr>
              <w:tabs>
                <w:tab w:val="clear" w:pos="680"/>
                <w:tab w:val="decimal" w:pos="293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4555C9" w:rsidRPr="00C63E9C">
              <w:rPr>
                <w:rFonts w:asciiTheme="majorBidi" w:hAnsiTheme="majorBidi" w:cstheme="majorBidi"/>
                <w:sz w:val="20"/>
                <w:szCs w:val="20"/>
              </w:rPr>
              <w:t>25,992</w:t>
            </w:r>
          </w:p>
        </w:tc>
        <w:tc>
          <w:tcPr>
            <w:tcW w:w="164" w:type="dxa"/>
            <w:vAlign w:val="bottom"/>
          </w:tcPr>
          <w:p w14:paraId="2F2D6941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7C2BBE52" w14:textId="063A430A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9E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</w:t>
            </w:r>
            <w:r w:rsidRPr="009E39E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8,381</w:t>
            </w:r>
          </w:p>
        </w:tc>
        <w:tc>
          <w:tcPr>
            <w:tcW w:w="164" w:type="dxa"/>
            <w:vAlign w:val="bottom"/>
          </w:tcPr>
          <w:p w14:paraId="35315C95" w14:textId="77777777" w:rsidR="004555C9" w:rsidRPr="00110989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4553ECF" w14:textId="6BD30C28" w:rsidR="004555C9" w:rsidRPr="00110989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63E9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7" w:type="dxa"/>
            <w:vAlign w:val="bottom"/>
          </w:tcPr>
          <w:p w14:paraId="55574784" w14:textId="77777777" w:rsidR="004555C9" w:rsidRPr="00110989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39224ACE" w14:textId="2B160A5D" w:rsidR="004555C9" w:rsidRPr="00110989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9" w:type="dxa"/>
            <w:vAlign w:val="bottom"/>
          </w:tcPr>
          <w:p w14:paraId="739C94E7" w14:textId="77777777" w:rsidR="004555C9" w:rsidRPr="00110989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56E0DE33" w14:textId="4584A5F3" w:rsidR="004555C9" w:rsidRPr="004555C9" w:rsidRDefault="004555C9" w:rsidP="004555C9">
            <w:pPr>
              <w:tabs>
                <w:tab w:val="decimal" w:pos="759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4555C9">
              <w:rPr>
                <w:rFonts w:asciiTheme="majorBidi" w:hAnsiTheme="majorBidi" w:cstheme="majorBidi"/>
                <w:sz w:val="20"/>
                <w:szCs w:val="20"/>
              </w:rPr>
              <w:t>18,369,140</w:t>
            </w:r>
          </w:p>
        </w:tc>
        <w:tc>
          <w:tcPr>
            <w:tcW w:w="164" w:type="dxa"/>
            <w:vAlign w:val="bottom"/>
          </w:tcPr>
          <w:p w14:paraId="0BB9293D" w14:textId="77777777" w:rsidR="004555C9" w:rsidRPr="004555C9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320E6393" w14:textId="7607AD55" w:rsidR="004555C9" w:rsidRPr="00110989" w:rsidRDefault="004555C9" w:rsidP="004555C9">
            <w:pPr>
              <w:tabs>
                <w:tab w:val="decimal" w:pos="759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8530D">
              <w:rPr>
                <w:rFonts w:asciiTheme="majorBidi" w:hAnsiTheme="majorBidi" w:cstheme="majorBidi"/>
                <w:sz w:val="20"/>
                <w:szCs w:val="20"/>
              </w:rPr>
              <w:t>16,588,849</w:t>
            </w:r>
          </w:p>
        </w:tc>
      </w:tr>
      <w:tr w:rsidR="00AF631F" w:rsidRPr="00394066" w14:paraId="38765C80" w14:textId="77777777" w:rsidTr="0043630F">
        <w:trPr>
          <w:trHeight w:val="276"/>
        </w:trPr>
        <w:tc>
          <w:tcPr>
            <w:tcW w:w="2082" w:type="dxa"/>
            <w:gridSpan w:val="2"/>
            <w:vAlign w:val="bottom"/>
          </w:tcPr>
          <w:p w14:paraId="2652A4F3" w14:textId="60405DE3" w:rsidR="004555C9" w:rsidRPr="000D2357" w:rsidRDefault="004555C9" w:rsidP="004555C9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0D2357">
              <w:rPr>
                <w:rFonts w:asciiTheme="majorBidi" w:hAnsiTheme="majorBidi" w:cs="Angsana New" w:hint="cs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15" w:type="dxa"/>
            <w:vAlign w:val="bottom"/>
          </w:tcPr>
          <w:p w14:paraId="4B8EBF77" w14:textId="31682C04" w:rsidR="004555C9" w:rsidRPr="00662FD3" w:rsidRDefault="007178C2" w:rsidP="004555C9">
            <w:pPr>
              <w:tabs>
                <w:tab w:val="clear" w:pos="227"/>
                <w:tab w:val="clear" w:pos="454"/>
                <w:tab w:val="left" w:pos="144"/>
              </w:tabs>
              <w:ind w:right="-212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  <w:cs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 </w:t>
            </w:r>
            <w:r w:rsidR="004555C9" w:rsidRPr="00662FD3">
              <w:rPr>
                <w:rFonts w:asciiTheme="majorBidi" w:hAnsiTheme="majorBidi" w:cs="Angsana New"/>
                <w:sz w:val="20"/>
                <w:szCs w:val="20"/>
              </w:rPr>
              <w:t>18,834</w:t>
            </w:r>
          </w:p>
        </w:tc>
        <w:tc>
          <w:tcPr>
            <w:tcW w:w="164" w:type="dxa"/>
            <w:vAlign w:val="bottom"/>
          </w:tcPr>
          <w:p w14:paraId="3E54131E" w14:textId="77777777" w:rsidR="004555C9" w:rsidRPr="00110989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A6E4C67" w14:textId="031129B3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9ED">
              <w:rPr>
                <w:rFonts w:asciiTheme="majorBidi" w:hAnsiTheme="majorBidi" w:cstheme="majorBidi"/>
                <w:sz w:val="20"/>
                <w:szCs w:val="20"/>
              </w:rPr>
              <w:t xml:space="preserve">   -</w:t>
            </w:r>
          </w:p>
        </w:tc>
        <w:tc>
          <w:tcPr>
            <w:tcW w:w="164" w:type="dxa"/>
            <w:vAlign w:val="bottom"/>
          </w:tcPr>
          <w:p w14:paraId="3475D17A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26F208CB" w14:textId="1E8104C0" w:rsidR="004555C9" w:rsidRPr="00662FD3" w:rsidRDefault="007178C2" w:rsidP="004555C9">
            <w:pPr>
              <w:tabs>
                <w:tab w:val="clear" w:pos="227"/>
                <w:tab w:val="clear" w:pos="454"/>
                <w:tab w:val="clear" w:pos="680"/>
                <w:tab w:val="left" w:pos="144"/>
                <w:tab w:val="left" w:pos="684"/>
              </w:tabs>
              <w:ind w:right="-212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   </w:t>
            </w:r>
            <w:r w:rsidR="004555C9" w:rsidRPr="00662FD3">
              <w:rPr>
                <w:rFonts w:asciiTheme="majorBidi" w:hAnsiTheme="majorBidi" w:cs="Angsana New"/>
                <w:sz w:val="20"/>
                <w:szCs w:val="20"/>
              </w:rPr>
              <w:t>89,968</w:t>
            </w:r>
          </w:p>
        </w:tc>
        <w:tc>
          <w:tcPr>
            <w:tcW w:w="176" w:type="dxa"/>
            <w:vAlign w:val="bottom"/>
          </w:tcPr>
          <w:p w14:paraId="2E48148F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1E49905C" w14:textId="0B37D7D7" w:rsidR="004555C9" w:rsidRPr="00730F80" w:rsidRDefault="007178C2" w:rsidP="007178C2">
            <w:pPr>
              <w:tabs>
                <w:tab w:val="clear" w:pos="227"/>
                <w:tab w:val="clear" w:pos="454"/>
                <w:tab w:val="left" w:pos="144"/>
                <w:tab w:val="decimal" w:pos="740"/>
                <w:tab w:val="decimal" w:pos="770"/>
              </w:tabs>
              <w:ind w:right="-212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   </w:t>
            </w:r>
            <w:r w:rsidR="004555C9" w:rsidRPr="009E39ED">
              <w:rPr>
                <w:rFonts w:asciiTheme="majorBidi" w:hAnsiTheme="majorBidi" w:cs="Angsana New"/>
                <w:sz w:val="20"/>
                <w:szCs w:val="20"/>
              </w:rPr>
              <w:t>91,011</w:t>
            </w:r>
          </w:p>
        </w:tc>
        <w:tc>
          <w:tcPr>
            <w:tcW w:w="164" w:type="dxa"/>
            <w:vAlign w:val="bottom"/>
          </w:tcPr>
          <w:p w14:paraId="0733EE2B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E44ABCE" w14:textId="354A4D3E" w:rsidR="004555C9" w:rsidRPr="00662FD3" w:rsidRDefault="004555C9" w:rsidP="004555C9">
            <w:pPr>
              <w:tabs>
                <w:tab w:val="clear" w:pos="227"/>
                <w:tab w:val="clear" w:pos="454"/>
                <w:tab w:val="left" w:pos="144"/>
              </w:tabs>
              <w:ind w:right="-212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662FD3">
              <w:rPr>
                <w:rFonts w:asciiTheme="majorBidi" w:hAnsiTheme="majorBidi" w:cs="Angsana New"/>
                <w:sz w:val="20"/>
                <w:szCs w:val="20"/>
              </w:rPr>
              <w:t>108,802</w:t>
            </w:r>
          </w:p>
        </w:tc>
        <w:tc>
          <w:tcPr>
            <w:tcW w:w="164" w:type="dxa"/>
            <w:vAlign w:val="bottom"/>
          </w:tcPr>
          <w:p w14:paraId="5B7FE2EA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7" w:type="dxa"/>
            <w:vAlign w:val="bottom"/>
          </w:tcPr>
          <w:p w14:paraId="3BAB5BE7" w14:textId="3885B0C4" w:rsidR="004555C9" w:rsidRPr="009E39ED" w:rsidRDefault="00755E2B" w:rsidP="00755E2B">
            <w:pPr>
              <w:tabs>
                <w:tab w:val="clear" w:pos="454"/>
                <w:tab w:val="decimal" w:pos="590"/>
                <w:tab w:val="left" w:pos="7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="007178C2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</w:t>
            </w:r>
            <w:r w:rsidR="004555C9" w:rsidRPr="009E39ED">
              <w:rPr>
                <w:rFonts w:asciiTheme="majorBidi" w:hAnsiTheme="majorBidi" w:cstheme="majorBidi"/>
                <w:sz w:val="20"/>
                <w:szCs w:val="20"/>
              </w:rPr>
              <w:t>91,011</w:t>
            </w:r>
          </w:p>
        </w:tc>
        <w:tc>
          <w:tcPr>
            <w:tcW w:w="165" w:type="dxa"/>
            <w:vAlign w:val="bottom"/>
          </w:tcPr>
          <w:p w14:paraId="77C7882C" w14:textId="3DC4A2EE" w:rsidR="004555C9" w:rsidRPr="009E39ED" w:rsidRDefault="004555C9" w:rsidP="004555C9">
            <w:pPr>
              <w:tabs>
                <w:tab w:val="clear" w:pos="680"/>
                <w:tab w:val="decimal" w:pos="293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3CC00249" w14:textId="578A3EF3" w:rsidR="004555C9" w:rsidRPr="009E39ED" w:rsidRDefault="007178C2" w:rsidP="004555C9">
            <w:pPr>
              <w:tabs>
                <w:tab w:val="clear" w:pos="680"/>
                <w:tab w:val="decimal" w:pos="293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4555C9" w:rsidRPr="00662FD3">
              <w:rPr>
                <w:rFonts w:asciiTheme="majorBidi" w:hAnsiTheme="majorBidi" w:cstheme="majorBidi"/>
                <w:sz w:val="20"/>
                <w:szCs w:val="20"/>
              </w:rPr>
              <w:t>88,127</w:t>
            </w:r>
          </w:p>
        </w:tc>
        <w:tc>
          <w:tcPr>
            <w:tcW w:w="164" w:type="dxa"/>
            <w:vAlign w:val="bottom"/>
          </w:tcPr>
          <w:p w14:paraId="2D247F91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6C3E975E" w14:textId="212ED25C" w:rsidR="004555C9" w:rsidRPr="009E39ED" w:rsidRDefault="00755E2B" w:rsidP="004555C9">
            <w:pPr>
              <w:tabs>
                <w:tab w:val="clear" w:pos="227"/>
                <w:tab w:val="clear" w:pos="680"/>
                <w:tab w:val="left" w:pos="203"/>
                <w:tab w:val="decimal" w:pos="293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r w:rsidR="004555C9" w:rsidRPr="006E1AF1">
              <w:rPr>
                <w:rFonts w:asciiTheme="majorBidi" w:hAnsiTheme="majorBidi" w:cstheme="majorBidi"/>
                <w:sz w:val="20"/>
                <w:szCs w:val="20"/>
                <w:cs/>
              </w:rPr>
              <w:t>78</w:t>
            </w:r>
            <w:r w:rsidR="004555C9" w:rsidRPr="00A8530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555C9" w:rsidRPr="006E1AF1">
              <w:rPr>
                <w:rFonts w:asciiTheme="majorBidi" w:hAnsiTheme="majorBidi" w:cstheme="majorBidi"/>
                <w:sz w:val="20"/>
                <w:szCs w:val="20"/>
                <w:cs/>
              </w:rPr>
              <w:t>894</w:t>
            </w:r>
          </w:p>
        </w:tc>
        <w:tc>
          <w:tcPr>
            <w:tcW w:w="164" w:type="dxa"/>
            <w:vAlign w:val="bottom"/>
          </w:tcPr>
          <w:p w14:paraId="3841EC1B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540BA47E" w14:textId="53F03691" w:rsidR="004555C9" w:rsidRPr="009E39ED" w:rsidRDefault="004555C9" w:rsidP="004555C9">
            <w:pPr>
              <w:tabs>
                <w:tab w:val="clear" w:pos="680"/>
                <w:tab w:val="decimal" w:pos="293"/>
              </w:tabs>
              <w:ind w:right="-115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63E9C">
              <w:rPr>
                <w:rFonts w:asciiTheme="majorBidi" w:hAnsiTheme="majorBidi" w:cstheme="majorBidi"/>
                <w:sz w:val="20"/>
                <w:szCs w:val="20"/>
              </w:rPr>
              <w:t>239,884</w:t>
            </w:r>
          </w:p>
        </w:tc>
        <w:tc>
          <w:tcPr>
            <w:tcW w:w="164" w:type="dxa"/>
            <w:vAlign w:val="bottom"/>
          </w:tcPr>
          <w:p w14:paraId="5DB26A10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209BBE0F" w14:textId="6CEDE6BA" w:rsidR="004555C9" w:rsidRPr="009E39ED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9E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95,287</w:t>
            </w:r>
          </w:p>
        </w:tc>
        <w:tc>
          <w:tcPr>
            <w:tcW w:w="164" w:type="dxa"/>
            <w:vAlign w:val="bottom"/>
          </w:tcPr>
          <w:p w14:paraId="11D6FB8D" w14:textId="77777777" w:rsidR="004555C9" w:rsidRPr="00110989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7AD87220" w14:textId="1A865351" w:rsidR="004555C9" w:rsidRPr="00110989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63E9C">
              <w:rPr>
                <w:rFonts w:asciiTheme="majorBidi" w:hAnsiTheme="majorBidi" w:cstheme="majorBidi"/>
                <w:sz w:val="20"/>
                <w:szCs w:val="20"/>
              </w:rPr>
              <w:t>(436,813)</w:t>
            </w:r>
          </w:p>
        </w:tc>
        <w:tc>
          <w:tcPr>
            <w:tcW w:w="167" w:type="dxa"/>
            <w:vAlign w:val="bottom"/>
          </w:tcPr>
          <w:p w14:paraId="5C9F3753" w14:textId="77777777" w:rsidR="004555C9" w:rsidRPr="00110989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04427A04" w14:textId="333430F4" w:rsidR="004555C9" w:rsidRPr="00110989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365,192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054F96B1" w14:textId="77777777" w:rsidR="004555C9" w:rsidRPr="00110989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20FE8BC5" w14:textId="0CDF2A55" w:rsidR="004555C9" w:rsidRPr="004555C9" w:rsidRDefault="004555C9" w:rsidP="004555C9">
            <w:pPr>
              <w:tabs>
                <w:tab w:val="clear" w:pos="227"/>
                <w:tab w:val="left" w:pos="298"/>
                <w:tab w:val="decimal" w:pos="523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555C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6044CFF1" w14:textId="77777777" w:rsidR="004555C9" w:rsidRPr="004555C9" w:rsidRDefault="004555C9" w:rsidP="004555C9">
            <w:pPr>
              <w:tabs>
                <w:tab w:val="clear" w:pos="454"/>
                <w:tab w:val="decimal" w:pos="453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189C1FA3" w14:textId="679C42B1" w:rsidR="004555C9" w:rsidRPr="00110989" w:rsidRDefault="004555C9" w:rsidP="004555C9">
            <w:pPr>
              <w:tabs>
                <w:tab w:val="clear" w:pos="227"/>
                <w:tab w:val="clear" w:pos="454"/>
                <w:tab w:val="left" w:pos="474"/>
                <w:tab w:val="decimal" w:pos="759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F631F" w:rsidRPr="00394066" w14:paraId="6BFE2C73" w14:textId="77777777" w:rsidTr="0043630F">
        <w:trPr>
          <w:trHeight w:val="74"/>
        </w:trPr>
        <w:tc>
          <w:tcPr>
            <w:tcW w:w="2082" w:type="dxa"/>
            <w:gridSpan w:val="2"/>
            <w:vAlign w:val="bottom"/>
          </w:tcPr>
          <w:p w14:paraId="2FC75B64" w14:textId="77777777" w:rsidR="004555C9" w:rsidRPr="00F86F53" w:rsidRDefault="004555C9" w:rsidP="004555C9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86F53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  <w:r w:rsidRPr="00F86F53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รายได้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9CA59" w14:textId="59A4444D" w:rsidR="004555C9" w:rsidRPr="00662FD3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62F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14,501,755</w:t>
            </w:r>
          </w:p>
        </w:tc>
        <w:tc>
          <w:tcPr>
            <w:tcW w:w="164" w:type="dxa"/>
            <w:vAlign w:val="bottom"/>
          </w:tcPr>
          <w:p w14:paraId="28A46298" w14:textId="77777777" w:rsidR="004555C9" w:rsidRPr="00110989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725C7" w14:textId="01C2F8A4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E39E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13,154,144</w:t>
            </w:r>
          </w:p>
        </w:tc>
        <w:tc>
          <w:tcPr>
            <w:tcW w:w="164" w:type="dxa"/>
            <w:vAlign w:val="bottom"/>
          </w:tcPr>
          <w:p w14:paraId="212124DA" w14:textId="77777777" w:rsidR="004555C9" w:rsidRPr="009E39ED" w:rsidRDefault="004555C9" w:rsidP="004555C9">
            <w:pPr>
              <w:shd w:val="clear" w:color="auto" w:fill="FFFFFF"/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F85B5" w14:textId="5239856C" w:rsidR="004555C9" w:rsidRPr="00662FD3" w:rsidRDefault="007178C2" w:rsidP="004555C9">
            <w:pPr>
              <w:tabs>
                <w:tab w:val="clear" w:pos="680"/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</w:t>
            </w:r>
            <w:r w:rsidR="004555C9" w:rsidRPr="00662F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2,832,615</w:t>
            </w:r>
          </w:p>
        </w:tc>
        <w:tc>
          <w:tcPr>
            <w:tcW w:w="176" w:type="dxa"/>
            <w:vAlign w:val="bottom"/>
          </w:tcPr>
          <w:p w14:paraId="10092150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4FA226" w14:textId="4610C32F" w:rsidR="004555C9" w:rsidRPr="009E39ED" w:rsidRDefault="007178C2" w:rsidP="007178C2">
            <w:pPr>
              <w:tabs>
                <w:tab w:val="clear" w:pos="454"/>
                <w:tab w:val="decimal" w:pos="740"/>
                <w:tab w:val="decimal" w:pos="77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</w:t>
            </w:r>
            <w:r w:rsidR="004555C9" w:rsidRPr="009E39E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2,545,740</w:t>
            </w:r>
          </w:p>
        </w:tc>
        <w:tc>
          <w:tcPr>
            <w:tcW w:w="164" w:type="dxa"/>
            <w:vAlign w:val="bottom"/>
          </w:tcPr>
          <w:p w14:paraId="0F0C6C77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9D0D8" w14:textId="7E820E99" w:rsidR="004555C9" w:rsidRPr="009E39ED" w:rsidRDefault="004555C9" w:rsidP="004555C9">
            <w:pPr>
              <w:tabs>
                <w:tab w:val="clear" w:pos="680"/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62F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17,334,370</w:t>
            </w:r>
          </w:p>
        </w:tc>
        <w:tc>
          <w:tcPr>
            <w:tcW w:w="164" w:type="dxa"/>
            <w:vAlign w:val="bottom"/>
          </w:tcPr>
          <w:p w14:paraId="0FBDD07A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633D4" w14:textId="7BDB3421" w:rsidR="004555C9" w:rsidRPr="00755E2B" w:rsidRDefault="007178C2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555C9" w:rsidRPr="00755E2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15,699,884</w:t>
            </w:r>
          </w:p>
        </w:tc>
        <w:tc>
          <w:tcPr>
            <w:tcW w:w="165" w:type="dxa"/>
            <w:vAlign w:val="bottom"/>
          </w:tcPr>
          <w:p w14:paraId="40A53BFC" w14:textId="37F185C9" w:rsidR="004555C9" w:rsidRPr="00755E2B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B0366" w14:textId="6D9DC671" w:rsidR="004555C9" w:rsidRPr="009E39ED" w:rsidRDefault="007178C2" w:rsidP="007178C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555C9" w:rsidRPr="00662F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1,205,707</w:t>
            </w:r>
          </w:p>
        </w:tc>
        <w:tc>
          <w:tcPr>
            <w:tcW w:w="164" w:type="dxa"/>
            <w:vAlign w:val="bottom"/>
          </w:tcPr>
          <w:p w14:paraId="41BE1328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1BABA" w14:textId="32BE71B9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8530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1,030,489</w:t>
            </w:r>
          </w:p>
        </w:tc>
        <w:tc>
          <w:tcPr>
            <w:tcW w:w="164" w:type="dxa"/>
            <w:vAlign w:val="bottom"/>
          </w:tcPr>
          <w:p w14:paraId="5B953933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04C3F" w14:textId="1C2DA727" w:rsidR="004555C9" w:rsidRPr="009E39ED" w:rsidRDefault="00770290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555C9" w:rsidRPr="00C63E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265,876</w:t>
            </w:r>
          </w:p>
        </w:tc>
        <w:tc>
          <w:tcPr>
            <w:tcW w:w="164" w:type="dxa"/>
            <w:vAlign w:val="bottom"/>
          </w:tcPr>
          <w:p w14:paraId="1A39C3E3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C9B61" w14:textId="64C3F90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223,668</w:t>
            </w:r>
          </w:p>
        </w:tc>
        <w:tc>
          <w:tcPr>
            <w:tcW w:w="164" w:type="dxa"/>
            <w:vAlign w:val="bottom"/>
          </w:tcPr>
          <w:p w14:paraId="2581AFC2" w14:textId="77777777" w:rsidR="004555C9" w:rsidRPr="00C63E9C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05EF1" w14:textId="2E371CC6" w:rsidR="004555C9" w:rsidRPr="00C63E9C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63E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(436,813)</w:t>
            </w:r>
          </w:p>
        </w:tc>
        <w:tc>
          <w:tcPr>
            <w:tcW w:w="167" w:type="dxa"/>
            <w:vAlign w:val="bottom"/>
          </w:tcPr>
          <w:p w14:paraId="6F874FF7" w14:textId="77777777" w:rsidR="004555C9" w:rsidRPr="00110989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39FDB" w14:textId="5E84D82A" w:rsidR="004555C9" w:rsidRPr="00110989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  <w:r w:rsidRPr="0011098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365,192</w:t>
            </w:r>
            <w:r w:rsidRPr="0011098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4CE86867" w14:textId="77777777" w:rsidR="004555C9" w:rsidRPr="00110989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A1B13" w14:textId="6867A431" w:rsidR="004555C9" w:rsidRPr="004555C9" w:rsidRDefault="004555C9" w:rsidP="004555C9">
            <w:pPr>
              <w:tabs>
                <w:tab w:val="clear" w:pos="680"/>
                <w:tab w:val="decimal" w:pos="70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55C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18,369,140</w:t>
            </w:r>
          </w:p>
        </w:tc>
        <w:tc>
          <w:tcPr>
            <w:tcW w:w="164" w:type="dxa"/>
            <w:vAlign w:val="bottom"/>
          </w:tcPr>
          <w:p w14:paraId="37ED71B5" w14:textId="77777777" w:rsidR="004555C9" w:rsidRPr="004555C9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0035F" w14:textId="21BC8F4D" w:rsidR="004555C9" w:rsidRPr="00CC3C20" w:rsidRDefault="004555C9" w:rsidP="004555C9">
            <w:pPr>
              <w:tabs>
                <w:tab w:val="decimal" w:pos="759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8530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16,588,849</w:t>
            </w:r>
          </w:p>
        </w:tc>
      </w:tr>
      <w:tr w:rsidR="00AF631F" w:rsidRPr="005D526C" w14:paraId="0CF0F149" w14:textId="77777777" w:rsidTr="0043630F">
        <w:trPr>
          <w:trHeight w:val="125"/>
        </w:trPr>
        <w:tc>
          <w:tcPr>
            <w:tcW w:w="2082" w:type="dxa"/>
            <w:gridSpan w:val="2"/>
            <w:vAlign w:val="bottom"/>
          </w:tcPr>
          <w:p w14:paraId="569BB6A1" w14:textId="77777777" w:rsidR="00662FD3" w:rsidRPr="005D526C" w:rsidRDefault="00662FD3" w:rsidP="00662FD3">
            <w:pPr>
              <w:spacing w:line="240" w:lineRule="auto"/>
              <w:rPr>
                <w:rFonts w:asciiTheme="majorBidi" w:hAnsiTheme="majorBidi" w:cstheme="majorBidi"/>
                <w:sz w:val="14"/>
                <w:szCs w:val="14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2EBA1389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338C2877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719" w:type="dxa"/>
            <w:vAlign w:val="bottom"/>
          </w:tcPr>
          <w:p w14:paraId="22F931D4" w14:textId="77777777" w:rsidR="00662FD3" w:rsidRPr="005D526C" w:rsidRDefault="00662FD3" w:rsidP="00662FD3">
            <w:pPr>
              <w:shd w:val="clear" w:color="auto" w:fill="FFFFFF"/>
              <w:tabs>
                <w:tab w:val="decimal" w:pos="590"/>
              </w:tabs>
              <w:spacing w:line="240" w:lineRule="auto"/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4CF94843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896" w:type="dxa"/>
            <w:vAlign w:val="bottom"/>
          </w:tcPr>
          <w:p w14:paraId="12561FAA" w14:textId="77777777" w:rsidR="00662FD3" w:rsidRPr="005D526C" w:rsidRDefault="00662FD3" w:rsidP="00662FD3">
            <w:pPr>
              <w:shd w:val="clear" w:color="auto" w:fill="FFFFFF"/>
              <w:tabs>
                <w:tab w:val="clear" w:pos="680"/>
                <w:tab w:val="decimal" w:pos="590"/>
                <w:tab w:val="decimal" w:pos="640"/>
                <w:tab w:val="left" w:pos="829"/>
              </w:tabs>
              <w:spacing w:line="240" w:lineRule="auto"/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76" w:type="dxa"/>
            <w:vAlign w:val="bottom"/>
          </w:tcPr>
          <w:p w14:paraId="0D0970C3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883" w:type="dxa"/>
            <w:vAlign w:val="bottom"/>
          </w:tcPr>
          <w:p w14:paraId="3E379E90" w14:textId="77777777" w:rsidR="00662FD3" w:rsidRPr="005D526C" w:rsidRDefault="00662FD3" w:rsidP="007178C2">
            <w:pPr>
              <w:shd w:val="clear" w:color="auto" w:fill="FFFFFF"/>
              <w:tabs>
                <w:tab w:val="decimal" w:pos="740"/>
              </w:tabs>
              <w:spacing w:line="240" w:lineRule="auto"/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76CADD37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810" w:type="dxa"/>
            <w:vAlign w:val="bottom"/>
          </w:tcPr>
          <w:p w14:paraId="5F957E31" w14:textId="77777777" w:rsidR="00662FD3" w:rsidRPr="005D526C" w:rsidRDefault="00662FD3" w:rsidP="00662FD3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0516F758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887" w:type="dxa"/>
            <w:vAlign w:val="bottom"/>
          </w:tcPr>
          <w:p w14:paraId="1E325AC1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5" w:type="dxa"/>
            <w:vAlign w:val="bottom"/>
          </w:tcPr>
          <w:p w14:paraId="07F36915" w14:textId="4E1F349D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70" w:type="dxa"/>
            <w:vAlign w:val="bottom"/>
          </w:tcPr>
          <w:p w14:paraId="2012F0FF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11B41A1E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73" w:type="dxa"/>
            <w:vAlign w:val="bottom"/>
          </w:tcPr>
          <w:p w14:paraId="455A9C35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402776A5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75" w:type="dxa"/>
            <w:vAlign w:val="bottom"/>
          </w:tcPr>
          <w:p w14:paraId="44FF662B" w14:textId="77777777" w:rsidR="00662FD3" w:rsidRPr="005D526C" w:rsidRDefault="00662FD3" w:rsidP="00662FD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14FF4B60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78" w:type="dxa"/>
            <w:vAlign w:val="bottom"/>
          </w:tcPr>
          <w:p w14:paraId="20FB6DDB" w14:textId="77777777" w:rsidR="00662FD3" w:rsidRPr="005D526C" w:rsidRDefault="00662FD3" w:rsidP="00662FD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68B22513" w14:textId="77777777" w:rsidR="00662FD3" w:rsidRPr="005D526C" w:rsidRDefault="00662FD3" w:rsidP="00662FD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708" w:type="dxa"/>
            <w:vAlign w:val="bottom"/>
          </w:tcPr>
          <w:p w14:paraId="154544CA" w14:textId="77777777" w:rsidR="00662FD3" w:rsidRPr="005D526C" w:rsidRDefault="00662FD3" w:rsidP="00662FD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7" w:type="dxa"/>
            <w:vAlign w:val="bottom"/>
          </w:tcPr>
          <w:p w14:paraId="1D6CA8AA" w14:textId="77777777" w:rsidR="00662FD3" w:rsidRPr="005D526C" w:rsidRDefault="00662FD3" w:rsidP="00662FD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84" w:type="dxa"/>
            <w:vAlign w:val="bottom"/>
          </w:tcPr>
          <w:p w14:paraId="6C8F4CD5" w14:textId="77777777" w:rsidR="00662FD3" w:rsidRPr="005D526C" w:rsidRDefault="00662FD3" w:rsidP="00662FD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9" w:type="dxa"/>
            <w:vAlign w:val="bottom"/>
          </w:tcPr>
          <w:p w14:paraId="508387BB" w14:textId="77777777" w:rsidR="00662FD3" w:rsidRPr="005D526C" w:rsidRDefault="00662FD3" w:rsidP="00662FD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81" w:type="dxa"/>
            <w:vAlign w:val="bottom"/>
          </w:tcPr>
          <w:p w14:paraId="60FAF09E" w14:textId="77777777" w:rsidR="00662FD3" w:rsidRPr="004555C9" w:rsidRDefault="00662FD3" w:rsidP="00662FD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15EDB584" w14:textId="77777777" w:rsidR="00662FD3" w:rsidRPr="004555C9" w:rsidRDefault="00662FD3" w:rsidP="00662FD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56" w:type="dxa"/>
            <w:vAlign w:val="bottom"/>
          </w:tcPr>
          <w:p w14:paraId="5B5953CE" w14:textId="77777777" w:rsidR="00662FD3" w:rsidRPr="005D526C" w:rsidRDefault="00662FD3" w:rsidP="00662FD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</w:tr>
      <w:tr w:rsidR="00AF631F" w:rsidRPr="00394066" w14:paraId="0EEC9841" w14:textId="77777777" w:rsidTr="0043630F">
        <w:trPr>
          <w:trHeight w:val="277"/>
        </w:trPr>
        <w:tc>
          <w:tcPr>
            <w:tcW w:w="2082" w:type="dxa"/>
            <w:gridSpan w:val="2"/>
            <w:vAlign w:val="bottom"/>
          </w:tcPr>
          <w:p w14:paraId="12654322" w14:textId="77777777" w:rsidR="00662FD3" w:rsidRPr="00394066" w:rsidRDefault="00662FD3" w:rsidP="00662FD3">
            <w:pPr>
              <w:spacing w:line="200" w:lineRule="atLeast"/>
              <w:rPr>
                <w:rFonts w:asciiTheme="majorBidi" w:hAnsiTheme="majorBidi" w:cstheme="majorBidi"/>
                <w:szCs w:val="22"/>
                <w:cs/>
              </w:rPr>
            </w:pPr>
            <w:r w:rsidRPr="003837A1"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715" w:type="dxa"/>
            <w:vAlign w:val="bottom"/>
          </w:tcPr>
          <w:p w14:paraId="51CD1903" w14:textId="77777777" w:rsidR="00662FD3" w:rsidRPr="00B664CA" w:rsidRDefault="00662FD3" w:rsidP="00662FD3">
            <w:pPr>
              <w:tabs>
                <w:tab w:val="decimal" w:pos="590"/>
              </w:tabs>
              <w:spacing w:line="200" w:lineRule="atLeast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44561A1" w14:textId="77777777" w:rsidR="00662FD3" w:rsidRPr="00B664CA" w:rsidRDefault="00662FD3" w:rsidP="00662FD3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34BF39A7" w14:textId="77777777" w:rsidR="00662FD3" w:rsidRPr="009E39ED" w:rsidRDefault="00662FD3" w:rsidP="00662FD3">
            <w:pPr>
              <w:shd w:val="clear" w:color="auto" w:fill="FFFFFF"/>
              <w:tabs>
                <w:tab w:val="decimal" w:pos="590"/>
              </w:tabs>
              <w:spacing w:line="200" w:lineRule="atLeast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7137F2E" w14:textId="77777777" w:rsidR="00662FD3" w:rsidRPr="009E39ED" w:rsidRDefault="00662FD3" w:rsidP="00662FD3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3202D470" w14:textId="77777777" w:rsidR="00662FD3" w:rsidRPr="009E39ED" w:rsidRDefault="00662FD3" w:rsidP="00662FD3">
            <w:pPr>
              <w:shd w:val="clear" w:color="auto" w:fill="FFFFFF"/>
              <w:tabs>
                <w:tab w:val="clear" w:pos="680"/>
                <w:tab w:val="decimal" w:pos="590"/>
                <w:tab w:val="decimal" w:pos="640"/>
                <w:tab w:val="left" w:pos="829"/>
              </w:tabs>
              <w:spacing w:line="200" w:lineRule="atLeast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319CA687" w14:textId="77777777" w:rsidR="00662FD3" w:rsidRPr="009E39ED" w:rsidRDefault="00662FD3" w:rsidP="00662FD3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61AD5AB7" w14:textId="77777777" w:rsidR="00662FD3" w:rsidRPr="009E39ED" w:rsidRDefault="00662FD3" w:rsidP="007178C2">
            <w:pPr>
              <w:shd w:val="clear" w:color="auto" w:fill="FFFFFF"/>
              <w:tabs>
                <w:tab w:val="decimal" w:pos="740"/>
              </w:tabs>
              <w:spacing w:line="200" w:lineRule="atLeast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27DF7DE" w14:textId="77777777" w:rsidR="00662FD3" w:rsidRPr="009E39ED" w:rsidRDefault="00662FD3" w:rsidP="00662FD3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59AF43D" w14:textId="77777777" w:rsidR="00662FD3" w:rsidRPr="009E39ED" w:rsidRDefault="00662FD3" w:rsidP="00662FD3">
            <w:pPr>
              <w:tabs>
                <w:tab w:val="clear" w:pos="680"/>
                <w:tab w:val="decimal" w:pos="696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49893E9" w14:textId="77777777" w:rsidR="00662FD3" w:rsidRPr="009E39ED" w:rsidRDefault="00662FD3" w:rsidP="00662FD3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7" w:type="dxa"/>
            <w:vAlign w:val="bottom"/>
          </w:tcPr>
          <w:p w14:paraId="3396C8D3" w14:textId="77777777" w:rsidR="00662FD3" w:rsidRPr="009E39ED" w:rsidRDefault="00662FD3" w:rsidP="00662FD3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638FFB6D" w14:textId="0CD0714A" w:rsidR="00662FD3" w:rsidRPr="009E39ED" w:rsidRDefault="00662FD3" w:rsidP="00662FD3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25AD7F7B" w14:textId="77777777" w:rsidR="00662FD3" w:rsidRPr="009E39ED" w:rsidRDefault="00662FD3" w:rsidP="00662FD3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C006755" w14:textId="77777777" w:rsidR="00662FD3" w:rsidRPr="009E39ED" w:rsidRDefault="00662FD3" w:rsidP="00662FD3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688CC99" w14:textId="77777777" w:rsidR="00662FD3" w:rsidRPr="009E39ED" w:rsidRDefault="00662FD3" w:rsidP="00662FD3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91DBD35" w14:textId="77777777" w:rsidR="00662FD3" w:rsidRPr="009E39ED" w:rsidRDefault="00662FD3" w:rsidP="00662FD3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14F079DE" w14:textId="77777777" w:rsidR="00662FD3" w:rsidRPr="009E39ED" w:rsidRDefault="00662FD3" w:rsidP="00662FD3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87FE46E" w14:textId="77777777" w:rsidR="00662FD3" w:rsidRPr="009E39ED" w:rsidRDefault="00662FD3" w:rsidP="00662FD3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0D6B454D" w14:textId="77777777" w:rsidR="00662FD3" w:rsidRPr="009E39ED" w:rsidRDefault="00662FD3" w:rsidP="00662FD3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74E5FAE" w14:textId="77777777" w:rsidR="00662FD3" w:rsidRPr="00B664CA" w:rsidRDefault="00662FD3" w:rsidP="00662FD3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44B985B4" w14:textId="77777777" w:rsidR="00662FD3" w:rsidRPr="00B664CA" w:rsidRDefault="00662FD3" w:rsidP="00662FD3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vAlign w:val="bottom"/>
          </w:tcPr>
          <w:p w14:paraId="1C4B2F06" w14:textId="77777777" w:rsidR="00662FD3" w:rsidRPr="00B664CA" w:rsidRDefault="00662FD3" w:rsidP="00662FD3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</w:tcPr>
          <w:p w14:paraId="0B57AA7C" w14:textId="42123E0E" w:rsidR="00662FD3" w:rsidRPr="00B664CA" w:rsidRDefault="00662FD3" w:rsidP="00662FD3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3D341E74" w14:textId="77777777" w:rsidR="00662FD3" w:rsidRPr="00B664CA" w:rsidRDefault="00662FD3" w:rsidP="00662FD3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138125F4" w14:textId="787881A3" w:rsidR="00662FD3" w:rsidRPr="004555C9" w:rsidRDefault="00662FD3" w:rsidP="00662FD3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C99C500" w14:textId="77777777" w:rsidR="00662FD3" w:rsidRPr="004555C9" w:rsidRDefault="00662FD3" w:rsidP="00662FD3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12277628" w14:textId="674B4A76" w:rsidR="00662FD3" w:rsidRPr="00B664CA" w:rsidRDefault="00662FD3" w:rsidP="00662FD3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F631F" w:rsidRPr="00394066" w14:paraId="0F637B10" w14:textId="77777777" w:rsidTr="0043630F">
        <w:trPr>
          <w:trHeight w:val="217"/>
        </w:trPr>
        <w:tc>
          <w:tcPr>
            <w:tcW w:w="2082" w:type="dxa"/>
            <w:gridSpan w:val="2"/>
            <w:vAlign w:val="bottom"/>
          </w:tcPr>
          <w:p w14:paraId="2599A02D" w14:textId="77777777" w:rsidR="004555C9" w:rsidRPr="00394066" w:rsidRDefault="004555C9" w:rsidP="004555C9">
            <w:pPr>
              <w:contextualSpacing/>
              <w:rPr>
                <w:rFonts w:asciiTheme="majorBidi" w:hAnsiTheme="majorBidi" w:cstheme="majorBidi"/>
                <w:szCs w:val="22"/>
                <w:cs/>
              </w:rPr>
            </w:pPr>
            <w:r w:rsidRPr="007D66D7">
              <w:rPr>
                <w:rFonts w:asciiTheme="majorBidi" w:hAnsiTheme="majorBidi" w:cs="Angsana New" w:hint="cs"/>
                <w:szCs w:val="22"/>
                <w:cs/>
              </w:rPr>
              <w:t>ณ</w:t>
            </w:r>
            <w:r w:rsidRPr="007D66D7">
              <w:rPr>
                <w:rFonts w:asciiTheme="majorBidi" w:hAnsiTheme="majorBidi" w:cs="Angsana New"/>
                <w:szCs w:val="22"/>
                <w:cs/>
              </w:rPr>
              <w:t xml:space="preserve"> </w:t>
            </w:r>
            <w:r w:rsidRPr="007D66D7">
              <w:rPr>
                <w:rFonts w:asciiTheme="majorBidi" w:hAnsiTheme="majorBidi" w:cs="Angsana New" w:hint="cs"/>
                <w:szCs w:val="22"/>
                <w:cs/>
              </w:rPr>
              <w:t>เวลาใดเวลาหนึ่ง</w:t>
            </w:r>
          </w:p>
        </w:tc>
        <w:tc>
          <w:tcPr>
            <w:tcW w:w="715" w:type="dxa"/>
            <w:vAlign w:val="bottom"/>
          </w:tcPr>
          <w:p w14:paraId="11A2986C" w14:textId="0DDD30C4" w:rsidR="004555C9" w:rsidRPr="00B664CA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62FD3">
              <w:rPr>
                <w:rFonts w:asciiTheme="majorBidi" w:hAnsiTheme="majorBidi" w:cstheme="majorBidi"/>
                <w:sz w:val="20"/>
                <w:szCs w:val="20"/>
              </w:rPr>
              <w:t>14,501,755</w:t>
            </w:r>
          </w:p>
        </w:tc>
        <w:tc>
          <w:tcPr>
            <w:tcW w:w="164" w:type="dxa"/>
            <w:vAlign w:val="bottom"/>
          </w:tcPr>
          <w:p w14:paraId="25BE11F2" w14:textId="77777777" w:rsidR="004555C9" w:rsidRPr="00B664CA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07C338ED" w14:textId="4A2EADA1" w:rsidR="004555C9" w:rsidRPr="009E39ED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9ED">
              <w:rPr>
                <w:rFonts w:asciiTheme="majorBidi" w:hAnsiTheme="majorBidi" w:cstheme="majorBidi"/>
                <w:sz w:val="20"/>
                <w:szCs w:val="20"/>
              </w:rPr>
              <w:t>13,154,144</w:t>
            </w:r>
          </w:p>
        </w:tc>
        <w:tc>
          <w:tcPr>
            <w:tcW w:w="164" w:type="dxa"/>
            <w:vAlign w:val="bottom"/>
          </w:tcPr>
          <w:p w14:paraId="676B7E90" w14:textId="77777777" w:rsidR="004555C9" w:rsidRPr="009E39ED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21E3496F" w14:textId="5F5013BF" w:rsidR="004555C9" w:rsidRPr="00662FD3" w:rsidRDefault="007178C2" w:rsidP="004555C9">
            <w:pPr>
              <w:tabs>
                <w:tab w:val="clear" w:pos="680"/>
                <w:tab w:val="decimal" w:pos="674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4555C9" w:rsidRPr="00662FD3">
              <w:rPr>
                <w:rFonts w:asciiTheme="majorBidi" w:hAnsiTheme="majorBidi" w:cstheme="majorBidi"/>
                <w:sz w:val="20"/>
                <w:szCs w:val="20"/>
              </w:rPr>
              <w:t>2,832,615</w:t>
            </w:r>
          </w:p>
        </w:tc>
        <w:tc>
          <w:tcPr>
            <w:tcW w:w="176" w:type="dxa"/>
            <w:vAlign w:val="bottom"/>
          </w:tcPr>
          <w:p w14:paraId="2784E91D" w14:textId="77777777" w:rsidR="004555C9" w:rsidRPr="009E39ED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30EFC372" w14:textId="19D46B15" w:rsidR="004555C9" w:rsidRPr="009E39ED" w:rsidRDefault="007178C2" w:rsidP="007178C2">
            <w:pPr>
              <w:tabs>
                <w:tab w:val="clear" w:pos="680"/>
                <w:tab w:val="decimal" w:pos="674"/>
                <w:tab w:val="decimal" w:pos="7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4555C9" w:rsidRPr="009E39ED">
              <w:rPr>
                <w:rFonts w:asciiTheme="majorBidi" w:hAnsiTheme="majorBidi" w:cstheme="majorBidi"/>
                <w:sz w:val="20"/>
                <w:szCs w:val="20"/>
              </w:rPr>
              <w:t>2,545,740</w:t>
            </w:r>
          </w:p>
        </w:tc>
        <w:tc>
          <w:tcPr>
            <w:tcW w:w="164" w:type="dxa"/>
            <w:vAlign w:val="bottom"/>
          </w:tcPr>
          <w:p w14:paraId="7929B1F2" w14:textId="77777777" w:rsidR="004555C9" w:rsidRPr="009E39ED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F9C8055" w14:textId="5E7703EF" w:rsidR="004555C9" w:rsidRPr="009E39ED" w:rsidRDefault="004555C9" w:rsidP="004555C9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62FD3">
              <w:rPr>
                <w:rFonts w:asciiTheme="majorBidi" w:hAnsiTheme="majorBidi" w:cstheme="majorBidi"/>
                <w:sz w:val="20"/>
                <w:szCs w:val="20"/>
              </w:rPr>
              <w:t>17,334,370</w:t>
            </w:r>
          </w:p>
        </w:tc>
        <w:tc>
          <w:tcPr>
            <w:tcW w:w="164" w:type="dxa"/>
            <w:vAlign w:val="bottom"/>
          </w:tcPr>
          <w:p w14:paraId="41F41A9D" w14:textId="77777777" w:rsidR="004555C9" w:rsidRPr="009E39ED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7" w:type="dxa"/>
            <w:vAlign w:val="bottom"/>
          </w:tcPr>
          <w:p w14:paraId="1C8A5152" w14:textId="236BC988" w:rsidR="004555C9" w:rsidRPr="009E39ED" w:rsidRDefault="007178C2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4555C9" w:rsidRPr="009E39ED">
              <w:rPr>
                <w:rFonts w:asciiTheme="majorBidi" w:hAnsiTheme="majorBidi" w:cstheme="majorBidi"/>
                <w:sz w:val="20"/>
                <w:szCs w:val="20"/>
              </w:rPr>
              <w:t>15,699,884</w:t>
            </w:r>
          </w:p>
        </w:tc>
        <w:tc>
          <w:tcPr>
            <w:tcW w:w="165" w:type="dxa"/>
            <w:vAlign w:val="bottom"/>
          </w:tcPr>
          <w:p w14:paraId="44D5BDA8" w14:textId="3AA30F2F" w:rsidR="004555C9" w:rsidRPr="009E39ED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56D9B7BD" w14:textId="672B84D9" w:rsidR="004555C9" w:rsidRPr="009E39ED" w:rsidRDefault="007178C2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4555C9" w:rsidRPr="00C63E9C">
              <w:rPr>
                <w:rFonts w:asciiTheme="majorBidi" w:hAnsiTheme="majorBidi" w:cstheme="majorBidi"/>
                <w:sz w:val="20"/>
                <w:szCs w:val="20"/>
              </w:rPr>
              <w:t>283,210</w:t>
            </w:r>
          </w:p>
        </w:tc>
        <w:tc>
          <w:tcPr>
            <w:tcW w:w="164" w:type="dxa"/>
            <w:vAlign w:val="bottom"/>
          </w:tcPr>
          <w:p w14:paraId="796AA21A" w14:textId="77777777" w:rsidR="004555C9" w:rsidRPr="009E39ED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0AD9B47D" w14:textId="4E0A38DF" w:rsidR="004555C9" w:rsidRPr="009E39ED" w:rsidRDefault="00770290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4555C9" w:rsidRPr="009E39ED">
              <w:rPr>
                <w:rFonts w:asciiTheme="majorBidi" w:hAnsiTheme="majorBidi" w:cstheme="majorBidi"/>
                <w:sz w:val="20"/>
                <w:szCs w:val="20"/>
              </w:rPr>
              <w:t>224,486</w:t>
            </w:r>
          </w:p>
        </w:tc>
        <w:tc>
          <w:tcPr>
            <w:tcW w:w="164" w:type="dxa"/>
            <w:vAlign w:val="bottom"/>
          </w:tcPr>
          <w:p w14:paraId="5CEDC865" w14:textId="77777777" w:rsidR="004555C9" w:rsidRPr="009E39ED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292DB23E" w14:textId="27F609E8" w:rsidR="004555C9" w:rsidRPr="009E39ED" w:rsidRDefault="00770290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</w:t>
            </w:r>
            <w:r w:rsidR="004555C9" w:rsidRPr="004555C9">
              <w:rPr>
                <w:rFonts w:asciiTheme="majorBidi" w:hAnsiTheme="majorBidi" w:cstheme="majorBidi"/>
                <w:sz w:val="20"/>
                <w:szCs w:val="20"/>
              </w:rPr>
              <w:t>8,864</w:t>
            </w:r>
          </w:p>
        </w:tc>
        <w:tc>
          <w:tcPr>
            <w:tcW w:w="164" w:type="dxa"/>
            <w:vAlign w:val="bottom"/>
          </w:tcPr>
          <w:p w14:paraId="591BCF69" w14:textId="77777777" w:rsidR="004555C9" w:rsidRPr="009E39ED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1AF0D5A6" w14:textId="33763F5D" w:rsidR="004555C9" w:rsidRPr="009E39ED" w:rsidRDefault="004555C9" w:rsidP="004555C9">
            <w:pPr>
              <w:tabs>
                <w:tab w:val="clear" w:pos="227"/>
                <w:tab w:val="clear" w:pos="454"/>
                <w:tab w:val="clear" w:pos="680"/>
                <w:tab w:val="left" w:pos="237"/>
              </w:tabs>
              <w:ind w:right="-59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75310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6,506</w:t>
            </w:r>
          </w:p>
        </w:tc>
        <w:tc>
          <w:tcPr>
            <w:tcW w:w="164" w:type="dxa"/>
            <w:vAlign w:val="bottom"/>
          </w:tcPr>
          <w:p w14:paraId="2441075D" w14:textId="77777777" w:rsidR="004555C9" w:rsidRPr="00DA6AEC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EFAFACB" w14:textId="1357A350" w:rsidR="004555C9" w:rsidRPr="004555C9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555C9">
              <w:rPr>
                <w:rFonts w:asciiTheme="majorBidi" w:hAnsiTheme="majorBidi" w:cstheme="majorBidi"/>
                <w:sz w:val="20"/>
                <w:szCs w:val="20"/>
              </w:rPr>
              <w:t>(286,041)</w:t>
            </w:r>
          </w:p>
        </w:tc>
        <w:tc>
          <w:tcPr>
            <w:tcW w:w="167" w:type="dxa"/>
            <w:vAlign w:val="bottom"/>
          </w:tcPr>
          <w:p w14:paraId="1D73F5DF" w14:textId="77777777" w:rsidR="004555C9" w:rsidRPr="00DA6AEC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5A88ACD9" w14:textId="2DCEE81B" w:rsidR="004555C9" w:rsidRPr="00DA6AEC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94,191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485BE649" w14:textId="77777777" w:rsidR="004555C9" w:rsidRPr="00DA6AEC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vAlign w:val="bottom"/>
          </w:tcPr>
          <w:p w14:paraId="3D5A56F9" w14:textId="300BF159" w:rsidR="004555C9" w:rsidRPr="004555C9" w:rsidRDefault="004555C9" w:rsidP="004555C9">
            <w:pPr>
              <w:tabs>
                <w:tab w:val="decimal" w:pos="76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555C9">
              <w:rPr>
                <w:rFonts w:asciiTheme="majorBidi" w:hAnsiTheme="majorBidi" w:cstheme="majorBidi"/>
                <w:sz w:val="20"/>
                <w:szCs w:val="20"/>
              </w:rPr>
              <w:t>17,340,403</w:t>
            </w:r>
          </w:p>
        </w:tc>
        <w:tc>
          <w:tcPr>
            <w:tcW w:w="164" w:type="dxa"/>
            <w:vAlign w:val="bottom"/>
          </w:tcPr>
          <w:p w14:paraId="4DC77063" w14:textId="77777777" w:rsidR="004555C9" w:rsidRPr="004555C9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71CE38BC" w14:textId="764116C0" w:rsidR="004555C9" w:rsidRPr="00DA6AEC" w:rsidRDefault="004555C9" w:rsidP="004555C9">
            <w:pPr>
              <w:tabs>
                <w:tab w:val="decimal" w:pos="71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15,836,685</w:t>
            </w:r>
          </w:p>
        </w:tc>
      </w:tr>
      <w:tr w:rsidR="00AF631F" w:rsidRPr="00394066" w14:paraId="0578D61F" w14:textId="77777777" w:rsidTr="0043630F">
        <w:trPr>
          <w:trHeight w:val="277"/>
        </w:trPr>
        <w:tc>
          <w:tcPr>
            <w:tcW w:w="2082" w:type="dxa"/>
            <w:gridSpan w:val="2"/>
            <w:vAlign w:val="bottom"/>
          </w:tcPr>
          <w:p w14:paraId="7674C48A" w14:textId="77777777" w:rsidR="004555C9" w:rsidRPr="00394066" w:rsidRDefault="004555C9" w:rsidP="004555C9">
            <w:pPr>
              <w:contextualSpacing/>
              <w:rPr>
                <w:rFonts w:asciiTheme="majorBidi" w:hAnsiTheme="majorBidi" w:cstheme="majorBidi"/>
                <w:szCs w:val="22"/>
                <w:cs/>
              </w:rPr>
            </w:pPr>
            <w:r w:rsidRPr="007D66D7">
              <w:rPr>
                <w:rFonts w:asciiTheme="majorBidi" w:hAnsiTheme="majorBidi" w:cs="Angsana New" w:hint="cs"/>
                <w:szCs w:val="22"/>
                <w:cs/>
              </w:rPr>
              <w:t>ตลอดช่วงเวลาหนึ่ง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78A4D705" w14:textId="194D5E7A" w:rsidR="004555C9" w:rsidRPr="00662FD3" w:rsidRDefault="007178C2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4555C9" w:rsidRPr="00662F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66D9C271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B054AFB" w14:textId="04B94F65" w:rsidR="004555C9" w:rsidRPr="009E39ED" w:rsidRDefault="007178C2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4555C9" w:rsidRPr="009E39E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251A6889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01291216" w14:textId="064E43F9" w:rsidR="004555C9" w:rsidRPr="00662FD3" w:rsidRDefault="007178C2" w:rsidP="004555C9">
            <w:pPr>
              <w:tabs>
                <w:tab w:val="clear" w:pos="680"/>
                <w:tab w:val="decimal" w:pos="590"/>
                <w:tab w:val="decimal" w:pos="640"/>
                <w:tab w:val="left" w:pos="829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="004555C9" w:rsidRPr="00662F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6" w:type="dxa"/>
            <w:vAlign w:val="bottom"/>
          </w:tcPr>
          <w:p w14:paraId="1FA77FF4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77E482B0" w14:textId="5BDAE0AD" w:rsidR="004555C9" w:rsidRPr="009E39ED" w:rsidRDefault="007178C2" w:rsidP="007178C2">
            <w:pPr>
              <w:tabs>
                <w:tab w:val="clear" w:pos="227"/>
                <w:tab w:val="clear" w:pos="454"/>
                <w:tab w:val="decimal" w:pos="7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4555C9" w:rsidRPr="009E39E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1476977C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49E1D61" w14:textId="16DEC783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62F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60D9E7F4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22BCEF39" w14:textId="63945901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9E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5" w:type="dxa"/>
            <w:vAlign w:val="bottom"/>
          </w:tcPr>
          <w:p w14:paraId="1A04EC98" w14:textId="015E8911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14:paraId="49F53CD7" w14:textId="0B9467BB" w:rsidR="004555C9" w:rsidRPr="009E39ED" w:rsidRDefault="007178C2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4555C9" w:rsidRPr="00C63E9C">
              <w:rPr>
                <w:rFonts w:asciiTheme="majorBidi" w:hAnsiTheme="majorBidi" w:cstheme="majorBidi"/>
                <w:sz w:val="20"/>
                <w:szCs w:val="20"/>
              </w:rPr>
              <w:t>922,497</w:t>
            </w:r>
          </w:p>
        </w:tc>
        <w:tc>
          <w:tcPr>
            <w:tcW w:w="164" w:type="dxa"/>
            <w:vAlign w:val="bottom"/>
          </w:tcPr>
          <w:p w14:paraId="602BD1BB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0C19D3AB" w14:textId="532BB11A" w:rsidR="004555C9" w:rsidRPr="009E39ED" w:rsidRDefault="00770290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4555C9" w:rsidRPr="009E39ED">
              <w:rPr>
                <w:rFonts w:asciiTheme="majorBidi" w:hAnsiTheme="majorBidi" w:cstheme="majorBidi"/>
                <w:sz w:val="20"/>
                <w:szCs w:val="20"/>
              </w:rPr>
              <w:t>806,003</w:t>
            </w:r>
          </w:p>
        </w:tc>
        <w:tc>
          <w:tcPr>
            <w:tcW w:w="164" w:type="dxa"/>
            <w:vAlign w:val="bottom"/>
          </w:tcPr>
          <w:p w14:paraId="55DA0DB4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294C9047" w14:textId="24E6E0E0" w:rsidR="004555C9" w:rsidRPr="009E39ED" w:rsidRDefault="00770290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4555C9" w:rsidRPr="004555C9">
              <w:rPr>
                <w:rFonts w:asciiTheme="majorBidi" w:hAnsiTheme="majorBidi" w:cstheme="majorBidi"/>
                <w:sz w:val="20"/>
                <w:szCs w:val="20"/>
              </w:rPr>
              <w:t>257,012</w:t>
            </w:r>
          </w:p>
        </w:tc>
        <w:tc>
          <w:tcPr>
            <w:tcW w:w="164" w:type="dxa"/>
            <w:vAlign w:val="bottom"/>
          </w:tcPr>
          <w:p w14:paraId="7947BE1E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vAlign w:val="bottom"/>
          </w:tcPr>
          <w:p w14:paraId="50558C4B" w14:textId="58B8E17C" w:rsidR="004555C9" w:rsidRPr="009E39ED" w:rsidRDefault="004555C9" w:rsidP="004555C9">
            <w:pPr>
              <w:tabs>
                <w:tab w:val="decimal" w:pos="564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9ED">
              <w:rPr>
                <w:rFonts w:asciiTheme="majorBidi" w:hAnsiTheme="majorBidi" w:cstheme="majorBidi"/>
                <w:sz w:val="20"/>
                <w:szCs w:val="20"/>
              </w:rPr>
              <w:t>217,162</w:t>
            </w:r>
          </w:p>
        </w:tc>
        <w:tc>
          <w:tcPr>
            <w:tcW w:w="164" w:type="dxa"/>
            <w:vAlign w:val="bottom"/>
          </w:tcPr>
          <w:p w14:paraId="7CF3FBC6" w14:textId="77777777" w:rsidR="004555C9" w:rsidRPr="00DA6AEC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70ED5AA" w14:textId="2420DD33" w:rsidR="004555C9" w:rsidRPr="004555C9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555C9">
              <w:rPr>
                <w:rFonts w:asciiTheme="majorBidi" w:hAnsiTheme="majorBidi" w:cstheme="majorBidi"/>
                <w:sz w:val="20"/>
                <w:szCs w:val="20"/>
              </w:rPr>
              <w:t>(150,772)</w:t>
            </w:r>
          </w:p>
        </w:tc>
        <w:tc>
          <w:tcPr>
            <w:tcW w:w="167" w:type="dxa"/>
            <w:vAlign w:val="bottom"/>
          </w:tcPr>
          <w:p w14:paraId="4F27A29D" w14:textId="77777777" w:rsidR="004555C9" w:rsidRPr="00DA6AEC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E96424B" w14:textId="69D9A5A1" w:rsidR="004555C9" w:rsidRPr="00DA6AEC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271,001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257A083F" w14:textId="77777777" w:rsidR="004555C9" w:rsidRPr="00DA6AEC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559B19EC" w14:textId="0119DEA5" w:rsidR="004555C9" w:rsidRPr="004555C9" w:rsidRDefault="008D51A6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4555C9" w:rsidRPr="004555C9">
              <w:rPr>
                <w:rFonts w:asciiTheme="majorBidi" w:hAnsiTheme="majorBidi" w:cstheme="majorBidi"/>
                <w:sz w:val="20"/>
                <w:szCs w:val="20"/>
              </w:rPr>
              <w:t>1,028,737</w:t>
            </w:r>
          </w:p>
        </w:tc>
        <w:tc>
          <w:tcPr>
            <w:tcW w:w="164" w:type="dxa"/>
            <w:vAlign w:val="bottom"/>
          </w:tcPr>
          <w:p w14:paraId="3A3E660D" w14:textId="77777777" w:rsidR="004555C9" w:rsidRPr="004555C9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06DDC91B" w14:textId="0848D85E" w:rsidR="004555C9" w:rsidRPr="007825C4" w:rsidRDefault="004555C9" w:rsidP="004555C9">
            <w:pPr>
              <w:tabs>
                <w:tab w:val="decimal" w:pos="71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752,164</w:t>
            </w:r>
          </w:p>
        </w:tc>
      </w:tr>
      <w:tr w:rsidR="00AF631F" w:rsidRPr="00394066" w14:paraId="336289ED" w14:textId="77777777" w:rsidTr="0043630F">
        <w:trPr>
          <w:trHeight w:val="277"/>
        </w:trPr>
        <w:tc>
          <w:tcPr>
            <w:tcW w:w="2082" w:type="dxa"/>
            <w:gridSpan w:val="2"/>
            <w:vAlign w:val="bottom"/>
          </w:tcPr>
          <w:p w14:paraId="07BB176A" w14:textId="271C410B" w:rsidR="004555C9" w:rsidRPr="007D66D7" w:rsidRDefault="004555C9" w:rsidP="004555C9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F86F53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  <w:r w:rsidRPr="00F86F53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รายได้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E012B" w14:textId="38C88CC7" w:rsidR="004555C9" w:rsidRPr="00662FD3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62F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14,501,755</w:t>
            </w:r>
          </w:p>
        </w:tc>
        <w:tc>
          <w:tcPr>
            <w:tcW w:w="164" w:type="dxa"/>
            <w:vAlign w:val="bottom"/>
          </w:tcPr>
          <w:p w14:paraId="0FFFA94A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E271D" w14:textId="3134BF3A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9E39E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13,154,144</w:t>
            </w:r>
          </w:p>
        </w:tc>
        <w:tc>
          <w:tcPr>
            <w:tcW w:w="164" w:type="dxa"/>
            <w:vAlign w:val="bottom"/>
          </w:tcPr>
          <w:p w14:paraId="5FFF7C51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12822" w14:textId="34D7B225" w:rsidR="004555C9" w:rsidRPr="00662FD3" w:rsidRDefault="007178C2" w:rsidP="004555C9">
            <w:pPr>
              <w:tabs>
                <w:tab w:val="clear" w:pos="680"/>
                <w:tab w:val="decimal" w:pos="590"/>
                <w:tab w:val="decimal" w:pos="640"/>
                <w:tab w:val="left" w:pos="829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 xml:space="preserve">   </w:t>
            </w:r>
            <w:r w:rsidR="004555C9" w:rsidRPr="00662FD3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2,832,615</w:t>
            </w:r>
          </w:p>
        </w:tc>
        <w:tc>
          <w:tcPr>
            <w:tcW w:w="176" w:type="dxa"/>
            <w:vAlign w:val="bottom"/>
          </w:tcPr>
          <w:p w14:paraId="2F7D9218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A7237" w14:textId="1F105377" w:rsidR="004555C9" w:rsidRPr="009E39ED" w:rsidRDefault="007178C2" w:rsidP="007178C2">
            <w:pPr>
              <w:tabs>
                <w:tab w:val="decimal" w:pos="7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</w:t>
            </w:r>
            <w:r w:rsidR="004555C9" w:rsidRPr="009E39E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2,545,740</w:t>
            </w:r>
          </w:p>
        </w:tc>
        <w:tc>
          <w:tcPr>
            <w:tcW w:w="164" w:type="dxa"/>
            <w:vAlign w:val="bottom"/>
          </w:tcPr>
          <w:p w14:paraId="4BDC9D78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1D73D" w14:textId="7B989E57" w:rsidR="004555C9" w:rsidRPr="00662FD3" w:rsidRDefault="004555C9" w:rsidP="004555C9">
            <w:pPr>
              <w:tabs>
                <w:tab w:val="clear" w:pos="680"/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62F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17,334,370</w:t>
            </w:r>
          </w:p>
        </w:tc>
        <w:tc>
          <w:tcPr>
            <w:tcW w:w="164" w:type="dxa"/>
            <w:vAlign w:val="bottom"/>
          </w:tcPr>
          <w:p w14:paraId="1AFB266A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B3DC5" w14:textId="7958796C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9E39E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15,699,884</w:t>
            </w:r>
          </w:p>
        </w:tc>
        <w:tc>
          <w:tcPr>
            <w:tcW w:w="165" w:type="dxa"/>
            <w:vAlign w:val="bottom"/>
          </w:tcPr>
          <w:p w14:paraId="28AC384E" w14:textId="45323154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8CCE5" w14:textId="03F0AD33" w:rsidR="004555C9" w:rsidRPr="00662FD3" w:rsidRDefault="004555C9" w:rsidP="007178C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62F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1,205,707</w:t>
            </w:r>
          </w:p>
        </w:tc>
        <w:tc>
          <w:tcPr>
            <w:tcW w:w="164" w:type="dxa"/>
            <w:vAlign w:val="bottom"/>
          </w:tcPr>
          <w:p w14:paraId="70D94EBF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EE268" w14:textId="62845D05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9E39E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1,030,489</w:t>
            </w:r>
          </w:p>
        </w:tc>
        <w:tc>
          <w:tcPr>
            <w:tcW w:w="164" w:type="dxa"/>
            <w:vAlign w:val="bottom"/>
          </w:tcPr>
          <w:p w14:paraId="5F3094B5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5D74B" w14:textId="484DB1D0" w:rsidR="004555C9" w:rsidRPr="004555C9" w:rsidRDefault="00770290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 xml:space="preserve"> </w:t>
            </w:r>
            <w:r w:rsidR="004555C9" w:rsidRPr="004555C9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265,876</w:t>
            </w:r>
          </w:p>
        </w:tc>
        <w:tc>
          <w:tcPr>
            <w:tcW w:w="164" w:type="dxa"/>
            <w:vAlign w:val="bottom"/>
          </w:tcPr>
          <w:p w14:paraId="71E13587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F81B7" w14:textId="3216EAB4" w:rsidR="004555C9" w:rsidRPr="009E39ED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9E39ED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223,668</w:t>
            </w:r>
          </w:p>
        </w:tc>
        <w:tc>
          <w:tcPr>
            <w:tcW w:w="164" w:type="dxa"/>
            <w:vAlign w:val="bottom"/>
          </w:tcPr>
          <w:p w14:paraId="1EB0251F" w14:textId="77777777" w:rsidR="004555C9" w:rsidRPr="00DA6AEC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CCF5B" w14:textId="1BD2BCA7" w:rsidR="004555C9" w:rsidRPr="004555C9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555C9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(436,813)</w:t>
            </w:r>
          </w:p>
        </w:tc>
        <w:tc>
          <w:tcPr>
            <w:tcW w:w="167" w:type="dxa"/>
            <w:vAlign w:val="bottom"/>
          </w:tcPr>
          <w:p w14:paraId="42FBBFA2" w14:textId="77777777" w:rsidR="004555C9" w:rsidRPr="00DA6AEC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38111" w14:textId="3E9FE17B" w:rsidR="004555C9" w:rsidRPr="00DA6AEC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11098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365,192</w:t>
            </w:r>
            <w:r w:rsidRPr="0011098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6EAB537F" w14:textId="77777777" w:rsidR="004555C9" w:rsidRPr="00DA6AEC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F25AC" w14:textId="2CD97721" w:rsidR="004555C9" w:rsidRPr="004555C9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555C9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18,369,140</w:t>
            </w:r>
          </w:p>
        </w:tc>
        <w:tc>
          <w:tcPr>
            <w:tcW w:w="164" w:type="dxa"/>
            <w:vAlign w:val="bottom"/>
          </w:tcPr>
          <w:p w14:paraId="03451F1D" w14:textId="77777777" w:rsidR="004555C9" w:rsidRPr="004555C9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75708" w14:textId="56EE7CEC" w:rsidR="004555C9" w:rsidRPr="00DA6AEC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16,588,849</w:t>
            </w:r>
          </w:p>
        </w:tc>
      </w:tr>
      <w:tr w:rsidR="00AF631F" w:rsidRPr="005D526C" w14:paraId="5C53A883" w14:textId="77777777" w:rsidTr="0043630F">
        <w:trPr>
          <w:trHeight w:val="143"/>
        </w:trPr>
        <w:tc>
          <w:tcPr>
            <w:tcW w:w="2082" w:type="dxa"/>
            <w:gridSpan w:val="2"/>
            <w:vAlign w:val="bottom"/>
          </w:tcPr>
          <w:p w14:paraId="79B8036F" w14:textId="77777777" w:rsidR="00662FD3" w:rsidRPr="005D526C" w:rsidRDefault="00662FD3" w:rsidP="00662FD3">
            <w:pPr>
              <w:spacing w:line="240" w:lineRule="auto"/>
              <w:rPr>
                <w:rFonts w:asciiTheme="majorBidi" w:hAnsiTheme="majorBidi" w:cstheme="majorBidi"/>
                <w:sz w:val="14"/>
                <w:szCs w:val="14"/>
                <w:highlight w:val="magenta"/>
                <w:cs/>
              </w:rPr>
            </w:pPr>
          </w:p>
        </w:tc>
        <w:tc>
          <w:tcPr>
            <w:tcW w:w="715" w:type="dxa"/>
            <w:tcBorders>
              <w:top w:val="double" w:sz="4" w:space="0" w:color="auto"/>
            </w:tcBorders>
            <w:vAlign w:val="bottom"/>
          </w:tcPr>
          <w:p w14:paraId="2368C3A5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05265069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  <w:vAlign w:val="bottom"/>
          </w:tcPr>
          <w:p w14:paraId="29E779DA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303A7265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4D434A22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76" w:type="dxa"/>
            <w:vAlign w:val="bottom"/>
          </w:tcPr>
          <w:p w14:paraId="297FD218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27ABB118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00B5BF69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77CE2E1" w14:textId="77777777" w:rsidR="00662FD3" w:rsidRPr="005D526C" w:rsidRDefault="00662FD3" w:rsidP="00662FD3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6D18B35E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vAlign w:val="bottom"/>
          </w:tcPr>
          <w:p w14:paraId="516D9EA8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5" w:type="dxa"/>
            <w:vAlign w:val="bottom"/>
          </w:tcPr>
          <w:p w14:paraId="6A9E58FE" w14:textId="2B9D6D0F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70" w:type="dxa"/>
            <w:tcBorders>
              <w:top w:val="double" w:sz="4" w:space="0" w:color="auto"/>
            </w:tcBorders>
            <w:vAlign w:val="bottom"/>
          </w:tcPr>
          <w:p w14:paraId="57C8F3B8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533AC5D1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14:paraId="10C3B2F4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3EB4EDD1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3E144717" w14:textId="77777777" w:rsidR="00662FD3" w:rsidRPr="005D526C" w:rsidRDefault="00662FD3" w:rsidP="00662FD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2AF800DE" w14:textId="77777777" w:rsidR="00662FD3" w:rsidRPr="005D526C" w:rsidRDefault="00662FD3" w:rsidP="00662FD3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78" w:type="dxa"/>
            <w:tcBorders>
              <w:top w:val="double" w:sz="4" w:space="0" w:color="auto"/>
            </w:tcBorders>
            <w:vAlign w:val="bottom"/>
          </w:tcPr>
          <w:p w14:paraId="07461161" w14:textId="77777777" w:rsidR="00662FD3" w:rsidRPr="005D526C" w:rsidRDefault="00662FD3" w:rsidP="00662FD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261569B7" w14:textId="77777777" w:rsidR="00662FD3" w:rsidRPr="005D526C" w:rsidRDefault="00662FD3" w:rsidP="00662FD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1E856328" w14:textId="77777777" w:rsidR="00662FD3" w:rsidRPr="005D526C" w:rsidRDefault="00662FD3" w:rsidP="00662FD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7" w:type="dxa"/>
            <w:vAlign w:val="bottom"/>
          </w:tcPr>
          <w:p w14:paraId="7E39A88E" w14:textId="77777777" w:rsidR="00662FD3" w:rsidRPr="005D526C" w:rsidRDefault="00662FD3" w:rsidP="00662FD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  <w:vAlign w:val="bottom"/>
          </w:tcPr>
          <w:p w14:paraId="0504442E" w14:textId="77777777" w:rsidR="00662FD3" w:rsidRPr="005D526C" w:rsidRDefault="00662FD3" w:rsidP="00662FD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9" w:type="dxa"/>
            <w:vAlign w:val="bottom"/>
          </w:tcPr>
          <w:p w14:paraId="0FB83E1A" w14:textId="77777777" w:rsidR="00662FD3" w:rsidRPr="005D526C" w:rsidRDefault="00662FD3" w:rsidP="00662FD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2A33376D" w14:textId="77777777" w:rsidR="00662FD3" w:rsidRPr="004555C9" w:rsidRDefault="00662FD3" w:rsidP="00662FD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09E20B1F" w14:textId="77777777" w:rsidR="00662FD3" w:rsidRPr="004555C9" w:rsidRDefault="00662FD3" w:rsidP="00662FD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vAlign w:val="bottom"/>
          </w:tcPr>
          <w:p w14:paraId="3FD1526B" w14:textId="77777777" w:rsidR="00662FD3" w:rsidRPr="005D526C" w:rsidRDefault="00662FD3" w:rsidP="00662FD3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</w:tr>
      <w:tr w:rsidR="00AF631F" w:rsidRPr="00394066" w14:paraId="518BAC8B" w14:textId="77777777" w:rsidTr="0043630F">
        <w:trPr>
          <w:trHeight w:val="260"/>
        </w:trPr>
        <w:tc>
          <w:tcPr>
            <w:tcW w:w="2082" w:type="dxa"/>
            <w:gridSpan w:val="2"/>
            <w:vAlign w:val="bottom"/>
          </w:tcPr>
          <w:p w14:paraId="5A2CA4AF" w14:textId="628163F4" w:rsidR="004555C9" w:rsidRPr="007D66D7" w:rsidRDefault="004555C9" w:rsidP="004555C9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E67D43">
              <w:rPr>
                <w:rFonts w:asciiTheme="majorBidi" w:hAnsiTheme="majorBidi" w:cs="Angsana New" w:hint="cs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715" w:type="dxa"/>
            <w:vAlign w:val="bottom"/>
          </w:tcPr>
          <w:p w14:paraId="7DB6A1B7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266E902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2105D190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7454100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36DB85FA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1EAF8DBB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4FDD0477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D0138A5" w14:textId="77777777" w:rsidR="004555C9" w:rsidRPr="009E39E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2E715F7" w14:textId="49DC5BC8" w:rsidR="004555C9" w:rsidRPr="004555C9" w:rsidRDefault="008D51A6" w:rsidP="004555C9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    </w:t>
            </w:r>
            <w:r w:rsidR="004555C9" w:rsidRPr="004555C9">
              <w:rPr>
                <w:rFonts w:asciiTheme="majorBidi" w:hAnsiTheme="majorBidi" w:cs="Angsana New"/>
                <w:sz w:val="20"/>
                <w:szCs w:val="20"/>
              </w:rPr>
              <w:t>204,748</w:t>
            </w:r>
          </w:p>
        </w:tc>
        <w:tc>
          <w:tcPr>
            <w:tcW w:w="164" w:type="dxa"/>
            <w:vAlign w:val="bottom"/>
          </w:tcPr>
          <w:p w14:paraId="564280AB" w14:textId="77777777" w:rsidR="004555C9" w:rsidRPr="004555C9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7" w:type="dxa"/>
            <w:vAlign w:val="bottom"/>
          </w:tcPr>
          <w:p w14:paraId="5CBBCB9F" w14:textId="796CF662" w:rsidR="004555C9" w:rsidRPr="004555C9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555C9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4555C9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4555C9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</w:t>
            </w:r>
            <w:r w:rsidRPr="004555C9">
              <w:rPr>
                <w:rFonts w:asciiTheme="majorBidi" w:hAnsiTheme="majorBidi" w:cstheme="majorBidi"/>
                <w:sz w:val="20"/>
                <w:szCs w:val="20"/>
              </w:rPr>
              <w:t>295,641</w:t>
            </w:r>
          </w:p>
        </w:tc>
        <w:tc>
          <w:tcPr>
            <w:tcW w:w="165" w:type="dxa"/>
            <w:vAlign w:val="bottom"/>
          </w:tcPr>
          <w:p w14:paraId="001D4C73" w14:textId="756C746F" w:rsidR="004555C9" w:rsidRPr="004555C9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vAlign w:val="bottom"/>
          </w:tcPr>
          <w:p w14:paraId="7F0A8A20" w14:textId="6A9E7480" w:rsidR="004555C9" w:rsidRPr="004555C9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4555C9">
              <w:rPr>
                <w:rFonts w:asciiTheme="majorBidi" w:hAnsiTheme="majorBidi" w:cs="Angsana New"/>
                <w:sz w:val="20"/>
                <w:szCs w:val="20"/>
              </w:rPr>
              <w:t>80,894</w:t>
            </w:r>
          </w:p>
        </w:tc>
        <w:tc>
          <w:tcPr>
            <w:tcW w:w="164" w:type="dxa"/>
            <w:vAlign w:val="bottom"/>
          </w:tcPr>
          <w:p w14:paraId="5261F03A" w14:textId="77777777" w:rsidR="004555C9" w:rsidRPr="004555C9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vAlign w:val="bottom"/>
          </w:tcPr>
          <w:p w14:paraId="1249BA03" w14:textId="4D06B332" w:rsidR="004555C9" w:rsidRPr="004555C9" w:rsidRDefault="00770290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4555C9" w:rsidRPr="004555C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4555C9" w:rsidRPr="004555C9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="004555C9" w:rsidRPr="004555C9">
              <w:rPr>
                <w:rFonts w:asciiTheme="majorBidi" w:hAnsiTheme="majorBidi" w:cstheme="majorBidi"/>
                <w:sz w:val="20"/>
                <w:szCs w:val="20"/>
              </w:rPr>
              <w:t>90,085</w:t>
            </w:r>
          </w:p>
        </w:tc>
        <w:tc>
          <w:tcPr>
            <w:tcW w:w="164" w:type="dxa"/>
            <w:vAlign w:val="bottom"/>
          </w:tcPr>
          <w:p w14:paraId="3171CFDF" w14:textId="77777777" w:rsidR="004555C9" w:rsidRPr="004555C9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vAlign w:val="bottom"/>
          </w:tcPr>
          <w:p w14:paraId="76405C20" w14:textId="67AB5A7E" w:rsidR="004555C9" w:rsidRPr="004555C9" w:rsidRDefault="00770290" w:rsidP="00770290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  </w:t>
            </w:r>
            <w:r w:rsidR="004555C9" w:rsidRPr="004555C9">
              <w:rPr>
                <w:rFonts w:asciiTheme="majorBidi" w:hAnsiTheme="majorBidi" w:cs="Angsana New"/>
                <w:sz w:val="20"/>
                <w:szCs w:val="20"/>
              </w:rPr>
              <w:t>32,880</w:t>
            </w:r>
          </w:p>
        </w:tc>
        <w:tc>
          <w:tcPr>
            <w:tcW w:w="164" w:type="dxa"/>
            <w:vAlign w:val="bottom"/>
          </w:tcPr>
          <w:p w14:paraId="1E1B27B8" w14:textId="77777777" w:rsidR="004555C9" w:rsidRPr="004555C9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12CF8D7F" w14:textId="34F1E556" w:rsidR="004555C9" w:rsidRPr="004555C9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555C9">
              <w:rPr>
                <w:rFonts w:asciiTheme="majorBidi" w:hAnsiTheme="majorBidi" w:cstheme="majorBidi"/>
                <w:sz w:val="20"/>
                <w:szCs w:val="20"/>
              </w:rPr>
              <w:t xml:space="preserve"> 192,369</w:t>
            </w:r>
          </w:p>
        </w:tc>
        <w:tc>
          <w:tcPr>
            <w:tcW w:w="164" w:type="dxa"/>
            <w:vAlign w:val="bottom"/>
          </w:tcPr>
          <w:p w14:paraId="3F73F7D6" w14:textId="77777777" w:rsidR="004555C9" w:rsidRPr="004555C9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5EF79725" w14:textId="43FE1A2B" w:rsidR="004555C9" w:rsidRPr="004555C9" w:rsidRDefault="000468C9" w:rsidP="000468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 </w:t>
            </w:r>
            <w:r w:rsidR="004555C9" w:rsidRPr="004555C9">
              <w:rPr>
                <w:rFonts w:asciiTheme="majorBidi" w:hAnsiTheme="majorBidi" w:cs="Angsana New"/>
                <w:sz w:val="20"/>
                <w:szCs w:val="20"/>
              </w:rPr>
              <w:t>(36,337)</w:t>
            </w:r>
          </w:p>
        </w:tc>
        <w:tc>
          <w:tcPr>
            <w:tcW w:w="167" w:type="dxa"/>
            <w:vAlign w:val="bottom"/>
          </w:tcPr>
          <w:p w14:paraId="5B6E4E71" w14:textId="77777777" w:rsidR="004555C9" w:rsidRPr="004555C9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31C42363" w14:textId="5FE32E09" w:rsidR="004555C9" w:rsidRPr="0044213B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4213B">
              <w:rPr>
                <w:rFonts w:asciiTheme="majorBidi" w:hAnsiTheme="majorBidi" w:cstheme="majorBidi"/>
                <w:sz w:val="20"/>
                <w:szCs w:val="20"/>
              </w:rPr>
              <w:t>(219,986)</w:t>
            </w:r>
          </w:p>
        </w:tc>
        <w:tc>
          <w:tcPr>
            <w:tcW w:w="169" w:type="dxa"/>
            <w:vAlign w:val="bottom"/>
          </w:tcPr>
          <w:p w14:paraId="4C8E5ABD" w14:textId="77777777" w:rsidR="004555C9" w:rsidRPr="0044213B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0C3BF355" w14:textId="1287DC44" w:rsidR="004555C9" w:rsidRPr="004555C9" w:rsidRDefault="008D51A6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  </w:t>
            </w:r>
            <w:r w:rsidR="004555C9" w:rsidRPr="004555C9">
              <w:rPr>
                <w:rFonts w:asciiTheme="majorBidi" w:hAnsiTheme="majorBidi" w:cs="Angsana New"/>
                <w:sz w:val="20"/>
                <w:szCs w:val="20"/>
              </w:rPr>
              <w:t>282,185</w:t>
            </w:r>
          </w:p>
        </w:tc>
        <w:tc>
          <w:tcPr>
            <w:tcW w:w="164" w:type="dxa"/>
            <w:vAlign w:val="bottom"/>
          </w:tcPr>
          <w:p w14:paraId="72F2C237" w14:textId="77777777" w:rsidR="004555C9" w:rsidRPr="004555C9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6611BCFA" w14:textId="5FCC32E6" w:rsidR="004555C9" w:rsidRPr="002C1DFB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358,10</w:t>
            </w:r>
            <w:r w:rsidR="008D51A6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</w:tr>
      <w:tr w:rsidR="00AF631F" w:rsidRPr="00394066" w14:paraId="0B6A59B4" w14:textId="77777777" w:rsidTr="0043630F">
        <w:trPr>
          <w:trHeight w:val="76"/>
        </w:trPr>
        <w:tc>
          <w:tcPr>
            <w:tcW w:w="2082" w:type="dxa"/>
            <w:gridSpan w:val="2"/>
            <w:vAlign w:val="bottom"/>
          </w:tcPr>
          <w:p w14:paraId="111802AA" w14:textId="77777777" w:rsidR="004555C9" w:rsidRPr="001C713D" w:rsidRDefault="004555C9" w:rsidP="004555C9">
            <w:pPr>
              <w:spacing w:line="240" w:lineRule="auto"/>
              <w:rPr>
                <w:rFonts w:asciiTheme="majorBidi" w:hAnsiTheme="majorBidi" w:cstheme="majorBidi"/>
                <w:sz w:val="14"/>
                <w:szCs w:val="14"/>
                <w:highlight w:val="magenta"/>
                <w:cs/>
              </w:rPr>
            </w:pPr>
          </w:p>
        </w:tc>
        <w:tc>
          <w:tcPr>
            <w:tcW w:w="715" w:type="dxa"/>
            <w:vAlign w:val="bottom"/>
          </w:tcPr>
          <w:p w14:paraId="612AE090" w14:textId="77777777" w:rsidR="004555C9" w:rsidRPr="001C713D" w:rsidRDefault="004555C9" w:rsidP="004555C9">
            <w:pPr>
              <w:tabs>
                <w:tab w:val="decimal" w:pos="590"/>
              </w:tabs>
              <w:spacing w:line="240" w:lineRule="auto"/>
              <w:ind w:right="-61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44F5E5FB" w14:textId="77777777" w:rsidR="004555C9" w:rsidRPr="001C713D" w:rsidRDefault="004555C9" w:rsidP="004555C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719" w:type="dxa"/>
            <w:vAlign w:val="bottom"/>
          </w:tcPr>
          <w:p w14:paraId="288496B7" w14:textId="77777777" w:rsidR="004555C9" w:rsidRPr="001C713D" w:rsidRDefault="004555C9" w:rsidP="004555C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0196BDBB" w14:textId="77777777" w:rsidR="004555C9" w:rsidRPr="001C713D" w:rsidRDefault="004555C9" w:rsidP="004555C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896" w:type="dxa"/>
            <w:vAlign w:val="bottom"/>
          </w:tcPr>
          <w:p w14:paraId="0EF95AD8" w14:textId="77777777" w:rsidR="004555C9" w:rsidRPr="001C713D" w:rsidRDefault="004555C9" w:rsidP="004555C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76" w:type="dxa"/>
            <w:vAlign w:val="bottom"/>
          </w:tcPr>
          <w:p w14:paraId="0F1ED4E2" w14:textId="77777777" w:rsidR="004555C9" w:rsidRPr="001C713D" w:rsidRDefault="004555C9" w:rsidP="004555C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883" w:type="dxa"/>
            <w:vAlign w:val="bottom"/>
          </w:tcPr>
          <w:p w14:paraId="2CD99ADC" w14:textId="77777777" w:rsidR="004555C9" w:rsidRPr="001C713D" w:rsidRDefault="004555C9" w:rsidP="004555C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4" w:type="dxa"/>
            <w:vAlign w:val="bottom"/>
          </w:tcPr>
          <w:p w14:paraId="3316C752" w14:textId="77777777" w:rsidR="004555C9" w:rsidRPr="001C713D" w:rsidRDefault="004555C9" w:rsidP="004555C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810" w:type="dxa"/>
            <w:vAlign w:val="bottom"/>
          </w:tcPr>
          <w:p w14:paraId="0BE96B5F" w14:textId="77777777" w:rsidR="004555C9" w:rsidRPr="004555C9" w:rsidRDefault="004555C9" w:rsidP="004555C9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14C8DDCA" w14:textId="77777777" w:rsidR="004555C9" w:rsidRPr="004555C9" w:rsidRDefault="004555C9" w:rsidP="004555C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87" w:type="dxa"/>
            <w:vAlign w:val="bottom"/>
          </w:tcPr>
          <w:p w14:paraId="5345184E" w14:textId="77777777" w:rsidR="004555C9" w:rsidRPr="004555C9" w:rsidRDefault="004555C9" w:rsidP="004555C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5" w:type="dxa"/>
            <w:vAlign w:val="bottom"/>
          </w:tcPr>
          <w:p w14:paraId="5B658BEC" w14:textId="2B7F71FF" w:rsidR="004555C9" w:rsidRPr="004555C9" w:rsidRDefault="004555C9" w:rsidP="004555C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70" w:type="dxa"/>
            <w:vAlign w:val="bottom"/>
          </w:tcPr>
          <w:p w14:paraId="61B5CEB3" w14:textId="77777777" w:rsidR="004555C9" w:rsidRPr="004555C9" w:rsidRDefault="004555C9" w:rsidP="004555C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16C78D6F" w14:textId="77777777" w:rsidR="004555C9" w:rsidRPr="004555C9" w:rsidRDefault="004555C9" w:rsidP="004555C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73" w:type="dxa"/>
            <w:vAlign w:val="bottom"/>
          </w:tcPr>
          <w:p w14:paraId="00899E17" w14:textId="77777777" w:rsidR="004555C9" w:rsidRPr="004555C9" w:rsidRDefault="004555C9" w:rsidP="004555C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3A8285C3" w14:textId="77777777" w:rsidR="004555C9" w:rsidRPr="004555C9" w:rsidRDefault="004555C9" w:rsidP="004555C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75" w:type="dxa"/>
            <w:vAlign w:val="bottom"/>
          </w:tcPr>
          <w:p w14:paraId="3C526687" w14:textId="77777777" w:rsidR="004555C9" w:rsidRPr="004555C9" w:rsidRDefault="004555C9" w:rsidP="004555C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4034226F" w14:textId="77777777" w:rsidR="004555C9" w:rsidRPr="004555C9" w:rsidRDefault="004555C9" w:rsidP="004555C9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78" w:type="dxa"/>
            <w:vAlign w:val="bottom"/>
          </w:tcPr>
          <w:p w14:paraId="2B19CA8D" w14:textId="77777777" w:rsidR="004555C9" w:rsidRPr="004555C9" w:rsidRDefault="004555C9" w:rsidP="004555C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177C4EFA" w14:textId="77777777" w:rsidR="004555C9" w:rsidRPr="004555C9" w:rsidRDefault="004555C9" w:rsidP="004555C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08" w:type="dxa"/>
            <w:vAlign w:val="bottom"/>
          </w:tcPr>
          <w:p w14:paraId="16EE98CD" w14:textId="77777777" w:rsidR="004555C9" w:rsidRPr="004555C9" w:rsidRDefault="004555C9" w:rsidP="004555C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7" w:type="dxa"/>
            <w:vAlign w:val="bottom"/>
          </w:tcPr>
          <w:p w14:paraId="5A68AAFE" w14:textId="77777777" w:rsidR="004555C9" w:rsidRPr="004555C9" w:rsidRDefault="004555C9" w:rsidP="004555C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vAlign w:val="bottom"/>
          </w:tcPr>
          <w:p w14:paraId="7C74A6CA" w14:textId="77777777" w:rsidR="004555C9" w:rsidRPr="001C713D" w:rsidRDefault="004555C9" w:rsidP="004555C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169" w:type="dxa"/>
            <w:vAlign w:val="bottom"/>
          </w:tcPr>
          <w:p w14:paraId="222F8F64" w14:textId="77777777" w:rsidR="004555C9" w:rsidRPr="001C713D" w:rsidRDefault="004555C9" w:rsidP="004555C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  <w:tc>
          <w:tcPr>
            <w:tcW w:w="681" w:type="dxa"/>
            <w:vAlign w:val="bottom"/>
          </w:tcPr>
          <w:p w14:paraId="159CBA7C" w14:textId="77777777" w:rsidR="004555C9" w:rsidRPr="004555C9" w:rsidRDefault="004555C9" w:rsidP="004555C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38AAE1A4" w14:textId="77777777" w:rsidR="004555C9" w:rsidRPr="004555C9" w:rsidRDefault="004555C9" w:rsidP="004555C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56" w:type="dxa"/>
            <w:vAlign w:val="bottom"/>
          </w:tcPr>
          <w:p w14:paraId="0E9F2C12" w14:textId="77777777" w:rsidR="004555C9" w:rsidRPr="001C713D" w:rsidRDefault="004555C9" w:rsidP="004555C9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  <w:highlight w:val="magenta"/>
              </w:rPr>
            </w:pPr>
          </w:p>
        </w:tc>
      </w:tr>
      <w:tr w:rsidR="00AF631F" w:rsidRPr="00394066" w14:paraId="67569DC0" w14:textId="77777777" w:rsidTr="0043630F">
        <w:trPr>
          <w:trHeight w:val="250"/>
        </w:trPr>
        <w:tc>
          <w:tcPr>
            <w:tcW w:w="2082" w:type="dxa"/>
            <w:gridSpan w:val="2"/>
            <w:vAlign w:val="bottom"/>
          </w:tcPr>
          <w:p w14:paraId="5DBF42C9" w14:textId="49066872" w:rsidR="004555C9" w:rsidRPr="00E67D43" w:rsidRDefault="004555C9" w:rsidP="004555C9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>
              <w:rPr>
                <w:rFonts w:asciiTheme="majorBidi" w:hAnsiTheme="majorBidi" w:cs="Angsana New" w:hint="cs"/>
                <w:szCs w:val="22"/>
                <w:cs/>
              </w:rPr>
              <w:t>สินทรัพย์ส่วนงาน</w:t>
            </w:r>
          </w:p>
        </w:tc>
        <w:tc>
          <w:tcPr>
            <w:tcW w:w="715" w:type="dxa"/>
            <w:vAlign w:val="bottom"/>
          </w:tcPr>
          <w:p w14:paraId="0D71F70F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81FAC59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2223D17D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3286540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4FC134F8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4219FD70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7A1C8860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33A8D126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E6C6576" w14:textId="663AC03F" w:rsidR="004555C9" w:rsidRPr="008D51A6" w:rsidRDefault="008D51A6" w:rsidP="004555C9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51A6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4555C9" w:rsidRPr="008D51A6">
              <w:rPr>
                <w:rFonts w:asciiTheme="majorBidi" w:hAnsiTheme="majorBidi" w:cstheme="majorBidi"/>
                <w:sz w:val="20"/>
                <w:szCs w:val="20"/>
              </w:rPr>
              <w:t>9,48</w:t>
            </w:r>
            <w:r w:rsidR="00E03109" w:rsidRPr="008D51A6">
              <w:rPr>
                <w:rFonts w:asciiTheme="majorBidi" w:hAnsiTheme="majorBidi" w:cstheme="majorBidi"/>
                <w:sz w:val="20"/>
                <w:szCs w:val="20"/>
              </w:rPr>
              <w:t>7,378</w:t>
            </w:r>
          </w:p>
        </w:tc>
        <w:tc>
          <w:tcPr>
            <w:tcW w:w="164" w:type="dxa"/>
            <w:vAlign w:val="bottom"/>
          </w:tcPr>
          <w:p w14:paraId="4F7D44B8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4E73935" w14:textId="6A994E05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8D51A6">
              <w:rPr>
                <w:rFonts w:asciiTheme="majorBidi" w:hAnsiTheme="majorBidi" w:cstheme="majorBidi"/>
                <w:sz w:val="20"/>
                <w:szCs w:val="20"/>
              </w:rPr>
              <w:t xml:space="preserve">   8,665,884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1C410AA9" w14:textId="1CC24BEB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0642A5BA" w14:textId="5BE83448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8D51A6">
              <w:rPr>
                <w:rFonts w:asciiTheme="majorBidi" w:hAnsiTheme="majorBidi" w:cstheme="majorBidi"/>
                <w:sz w:val="20"/>
                <w:szCs w:val="20"/>
              </w:rPr>
              <w:t>3,583,247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5DC8A1D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38AB678E" w14:textId="7934A58A" w:rsidR="004555C9" w:rsidRPr="008D51A6" w:rsidRDefault="00770290" w:rsidP="004555C9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4555C9" w:rsidRPr="008D51A6">
              <w:rPr>
                <w:rFonts w:asciiTheme="majorBidi" w:hAnsiTheme="majorBidi" w:cstheme="majorBidi"/>
                <w:sz w:val="20"/>
                <w:szCs w:val="20"/>
              </w:rPr>
              <w:t>3,122,984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2B09771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BAE9042" w14:textId="69A3EC67" w:rsidR="004555C9" w:rsidRPr="008D51A6" w:rsidRDefault="004555C9" w:rsidP="00770290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8D51A6">
              <w:rPr>
                <w:rFonts w:asciiTheme="majorBidi" w:hAnsiTheme="majorBidi" w:cstheme="majorBidi"/>
                <w:sz w:val="20"/>
                <w:szCs w:val="20"/>
              </w:rPr>
              <w:t>1,450,152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22E11563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2FFE2F89" w14:textId="53175BA2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8D51A6">
              <w:rPr>
                <w:rFonts w:asciiTheme="majorBidi" w:hAnsiTheme="majorBidi" w:cstheme="majorBidi"/>
                <w:sz w:val="20"/>
                <w:szCs w:val="20"/>
              </w:rPr>
              <w:t xml:space="preserve">   368,514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57279EE" w14:textId="77777777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3BC6D29" w14:textId="52488AB5" w:rsidR="004555C9" w:rsidRPr="008D51A6" w:rsidRDefault="000468C9" w:rsidP="000468C9">
            <w:pPr>
              <w:tabs>
                <w:tab w:val="decimal" w:pos="645"/>
              </w:tabs>
              <w:spacing w:line="200" w:lineRule="atLeast"/>
              <w:ind w:left="-70" w:right="-6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4555C9" w:rsidRPr="008D51A6">
              <w:rPr>
                <w:rFonts w:asciiTheme="majorBidi" w:hAnsiTheme="majorBidi" w:cstheme="majorBidi"/>
                <w:sz w:val="20"/>
                <w:szCs w:val="20"/>
              </w:rPr>
              <w:t>(1,341,363)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7EB4A597" w14:textId="77777777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7341A10A" w14:textId="6FF73F6D" w:rsidR="004555C9" w:rsidRPr="008D51A6" w:rsidRDefault="004555C9" w:rsidP="004555C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51A6">
              <w:rPr>
                <w:rFonts w:asciiTheme="majorBidi" w:hAnsiTheme="majorBidi" w:cstheme="majorBidi"/>
                <w:sz w:val="20"/>
                <w:szCs w:val="20"/>
              </w:rPr>
              <w:t>(419,391)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37CC0155" w14:textId="77777777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285BE7BB" w14:textId="43E44058" w:rsidR="004555C9" w:rsidRPr="008D51A6" w:rsidRDefault="004555C9" w:rsidP="004555C9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51A6">
              <w:rPr>
                <w:rFonts w:asciiTheme="majorBidi" w:hAnsiTheme="majorBidi" w:cstheme="majorBidi"/>
                <w:sz w:val="20"/>
                <w:szCs w:val="20"/>
              </w:rPr>
              <w:t>13,17</w:t>
            </w:r>
            <w:r w:rsidR="00E03109" w:rsidRPr="008D51A6">
              <w:rPr>
                <w:rFonts w:asciiTheme="majorBidi" w:hAnsiTheme="majorBidi" w:cstheme="majorBidi"/>
                <w:sz w:val="20"/>
                <w:szCs w:val="20"/>
              </w:rPr>
              <w:t>9,414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8D5C035" w14:textId="77777777" w:rsidR="004555C9" w:rsidRPr="004555C9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B3B91D6" w14:textId="36B34595" w:rsidR="004555C9" w:rsidRPr="00B664CA" w:rsidRDefault="004555C9" w:rsidP="004555C9">
            <w:pPr>
              <w:tabs>
                <w:tab w:val="decimal" w:pos="645"/>
              </w:tabs>
              <w:spacing w:line="200" w:lineRule="atLeast"/>
              <w:ind w:left="-103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11,737,991</w:t>
            </w:r>
          </w:p>
        </w:tc>
      </w:tr>
      <w:tr w:rsidR="00AF631F" w:rsidRPr="00394066" w14:paraId="756B5A9B" w14:textId="77777777" w:rsidTr="0043630F">
        <w:trPr>
          <w:trHeight w:val="250"/>
        </w:trPr>
        <w:tc>
          <w:tcPr>
            <w:tcW w:w="2082" w:type="dxa"/>
            <w:gridSpan w:val="2"/>
            <w:vAlign w:val="bottom"/>
          </w:tcPr>
          <w:p w14:paraId="3B204F39" w14:textId="1B751113" w:rsidR="004555C9" w:rsidRPr="00E67D43" w:rsidRDefault="004555C9" w:rsidP="004555C9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>
              <w:rPr>
                <w:rFonts w:asciiTheme="majorBidi" w:hAnsiTheme="majorBidi" w:cs="Angsana New" w:hint="cs"/>
                <w:szCs w:val="22"/>
                <w:cs/>
              </w:rPr>
              <w:t>จำนวนที่ไม่ได้ปันส่วน</w:t>
            </w:r>
          </w:p>
        </w:tc>
        <w:tc>
          <w:tcPr>
            <w:tcW w:w="715" w:type="dxa"/>
            <w:vAlign w:val="bottom"/>
          </w:tcPr>
          <w:p w14:paraId="618C099C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4597F96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08807623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340CB9F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27D0615D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0033F505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644B7830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3E4EAC32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B30CB75" w14:textId="77777777" w:rsidR="004555C9" w:rsidRPr="008D51A6" w:rsidRDefault="004555C9" w:rsidP="004555C9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9FA4AC7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D8368D6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  <w:vAlign w:val="bottom"/>
          </w:tcPr>
          <w:p w14:paraId="64997081" w14:textId="158A80FF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6D7DE272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11652A99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711FFABC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2E2DF40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049B9C41" w14:textId="77777777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60C622C8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2C314333" w14:textId="77777777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8EBCE9F" w14:textId="77777777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9629477" w14:textId="77777777" w:rsidR="004555C9" w:rsidRPr="008D51A6" w:rsidRDefault="004555C9" w:rsidP="000468C9">
            <w:pPr>
              <w:tabs>
                <w:tab w:val="decimal" w:pos="645"/>
              </w:tabs>
              <w:spacing w:line="200" w:lineRule="atLeast"/>
              <w:ind w:left="-70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25E63F85" w14:textId="77777777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0D1FA431" w14:textId="77777777" w:rsidR="004555C9" w:rsidRPr="008D51A6" w:rsidRDefault="004555C9" w:rsidP="004555C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11EA9B3C" w14:textId="77777777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1FF72" w14:textId="32B3CEAA" w:rsidR="004555C9" w:rsidRPr="008D51A6" w:rsidRDefault="004555C9" w:rsidP="004555C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51A6">
              <w:rPr>
                <w:rFonts w:asciiTheme="majorBidi" w:hAnsiTheme="majorBidi" w:cstheme="majorBidi"/>
                <w:sz w:val="20"/>
                <w:szCs w:val="20"/>
              </w:rPr>
              <w:t>1,048,977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4C1B087" w14:textId="77777777" w:rsidR="004555C9" w:rsidRPr="004555C9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DE51C" w14:textId="3CD286B0" w:rsidR="004555C9" w:rsidRPr="00B664CA" w:rsidRDefault="004555C9" w:rsidP="004555C9">
            <w:pPr>
              <w:tabs>
                <w:tab w:val="decimal" w:pos="645"/>
              </w:tabs>
              <w:spacing w:line="200" w:lineRule="atLeast"/>
              <w:ind w:left="-103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590,203</w:t>
            </w:r>
          </w:p>
        </w:tc>
      </w:tr>
      <w:tr w:rsidR="00AF631F" w:rsidRPr="00394066" w14:paraId="5F8542A9" w14:textId="10CE5138" w:rsidTr="0043630F">
        <w:trPr>
          <w:trHeight w:val="226"/>
        </w:trPr>
        <w:tc>
          <w:tcPr>
            <w:tcW w:w="3680" w:type="dxa"/>
            <w:gridSpan w:val="5"/>
            <w:vAlign w:val="bottom"/>
          </w:tcPr>
          <w:p w14:paraId="64402736" w14:textId="104727C0" w:rsidR="004555C9" w:rsidRPr="0044213B" w:rsidRDefault="004555C9" w:rsidP="004555C9">
            <w:pPr>
              <w:contextualSpacing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44213B"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 xml:space="preserve">สินทรัพย์รวม ณ วันที่ </w:t>
            </w:r>
            <w:r w:rsidRPr="0044213B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30</w:t>
            </w:r>
            <w:r w:rsidRPr="0044213B">
              <w:rPr>
                <w:rFonts w:asciiTheme="majorBidi" w:hAnsiTheme="majorBidi" w:cs="Angsana New"/>
                <w:b/>
                <w:bCs/>
                <w:szCs w:val="22"/>
              </w:rPr>
              <w:t xml:space="preserve"> </w:t>
            </w:r>
            <w:r w:rsidRPr="0044213B"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 xml:space="preserve">กันยายน </w:t>
            </w:r>
            <w:r w:rsidRPr="0044213B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/ 31</w:t>
            </w:r>
            <w:r w:rsidRPr="0044213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44213B"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>ธันวาคม</w:t>
            </w:r>
          </w:p>
        </w:tc>
        <w:tc>
          <w:tcPr>
            <w:tcW w:w="164" w:type="dxa"/>
            <w:vAlign w:val="bottom"/>
          </w:tcPr>
          <w:p w14:paraId="0C2D411A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3F2726F0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5C0D8A45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0E7E650B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1F700A9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BE10693" w14:textId="77777777" w:rsidR="004555C9" w:rsidRPr="008D51A6" w:rsidRDefault="004555C9" w:rsidP="004555C9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2C5EB34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1503E94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  <w:vAlign w:val="bottom"/>
          </w:tcPr>
          <w:p w14:paraId="3F8C5525" w14:textId="3559CE68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05AB4649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16B409D5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13E9E368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0EC5DB02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576FA77A" w14:textId="77777777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178E5A8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460F6547" w14:textId="77777777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7AD2963" w14:textId="77777777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9199794" w14:textId="77777777" w:rsidR="004555C9" w:rsidRPr="008D51A6" w:rsidRDefault="004555C9" w:rsidP="000468C9">
            <w:pPr>
              <w:tabs>
                <w:tab w:val="decimal" w:pos="645"/>
              </w:tabs>
              <w:spacing w:line="200" w:lineRule="atLeast"/>
              <w:ind w:left="-70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55D8CFB9" w14:textId="77777777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79A5C691" w14:textId="77777777" w:rsidR="004555C9" w:rsidRPr="008D51A6" w:rsidRDefault="004555C9" w:rsidP="004555C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67BFAB20" w14:textId="77777777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14CD9B" w14:textId="47D216E0" w:rsidR="004555C9" w:rsidRPr="008D51A6" w:rsidRDefault="004555C9" w:rsidP="004555C9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D51A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14,22</w:t>
            </w:r>
            <w:r w:rsidR="00E03109" w:rsidRPr="008D51A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8,391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C208B21" w14:textId="77777777" w:rsidR="004555C9" w:rsidRPr="004555C9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861FF8" w14:textId="7393AD37" w:rsidR="004555C9" w:rsidRPr="00B664CA" w:rsidRDefault="004555C9" w:rsidP="004555C9">
            <w:pPr>
              <w:tabs>
                <w:tab w:val="decimal" w:pos="645"/>
              </w:tabs>
              <w:spacing w:line="200" w:lineRule="atLeast"/>
              <w:ind w:left="-103" w:right="-6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12,328,194</w:t>
            </w:r>
          </w:p>
        </w:tc>
      </w:tr>
      <w:tr w:rsidR="00AF631F" w:rsidRPr="00394066" w14:paraId="769EA796" w14:textId="77777777" w:rsidTr="0043630F">
        <w:trPr>
          <w:trHeight w:val="53"/>
        </w:trPr>
        <w:tc>
          <w:tcPr>
            <w:tcW w:w="2082" w:type="dxa"/>
            <w:gridSpan w:val="2"/>
            <w:vAlign w:val="bottom"/>
          </w:tcPr>
          <w:p w14:paraId="43076111" w14:textId="77777777" w:rsidR="004555C9" w:rsidRPr="001C713D" w:rsidRDefault="004555C9" w:rsidP="004555C9">
            <w:pPr>
              <w:contextualSpacing/>
              <w:rPr>
                <w:rFonts w:asciiTheme="majorBidi" w:hAnsiTheme="majorBidi" w:cs="Angsana New"/>
                <w:sz w:val="14"/>
                <w:szCs w:val="14"/>
                <w:cs/>
              </w:rPr>
            </w:pPr>
          </w:p>
        </w:tc>
        <w:tc>
          <w:tcPr>
            <w:tcW w:w="715" w:type="dxa"/>
            <w:vAlign w:val="bottom"/>
          </w:tcPr>
          <w:p w14:paraId="0D238E7D" w14:textId="77777777" w:rsidR="004555C9" w:rsidRPr="001C713D" w:rsidRDefault="004555C9" w:rsidP="004555C9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281E0590" w14:textId="77777777" w:rsidR="004555C9" w:rsidRPr="001C713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719" w:type="dxa"/>
            <w:vAlign w:val="bottom"/>
          </w:tcPr>
          <w:p w14:paraId="22C828FA" w14:textId="77777777" w:rsidR="004555C9" w:rsidRPr="001C713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73D8B31E" w14:textId="77777777" w:rsidR="004555C9" w:rsidRPr="001C713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896" w:type="dxa"/>
            <w:vAlign w:val="bottom"/>
          </w:tcPr>
          <w:p w14:paraId="5B5C7DDB" w14:textId="77777777" w:rsidR="004555C9" w:rsidRPr="001C713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176" w:type="dxa"/>
            <w:vAlign w:val="bottom"/>
          </w:tcPr>
          <w:p w14:paraId="0655336C" w14:textId="77777777" w:rsidR="004555C9" w:rsidRPr="001C713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883" w:type="dxa"/>
            <w:vAlign w:val="bottom"/>
          </w:tcPr>
          <w:p w14:paraId="0DA26930" w14:textId="77777777" w:rsidR="004555C9" w:rsidRPr="001C713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2AAA1DB2" w14:textId="77777777" w:rsidR="004555C9" w:rsidRPr="001C713D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810" w:type="dxa"/>
            <w:vAlign w:val="bottom"/>
          </w:tcPr>
          <w:p w14:paraId="5B420589" w14:textId="29812E87" w:rsidR="004555C9" w:rsidRPr="008D51A6" w:rsidRDefault="004555C9" w:rsidP="004555C9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0EDB4ABD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007B7FF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165" w:type="dxa"/>
            <w:shd w:val="clear" w:color="auto" w:fill="auto"/>
            <w:vAlign w:val="bottom"/>
          </w:tcPr>
          <w:p w14:paraId="5741A627" w14:textId="0E7D8298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0C8FF9F1" w14:textId="5A9F3A01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0A7448E1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2A1C874D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37F6B38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A40F971" w14:textId="3BCDA0D1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9AE436F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0D5DDBEF" w14:textId="77777777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64CB14CC" w14:textId="77777777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DE9C00E" w14:textId="1F05C7C5" w:rsidR="004555C9" w:rsidRPr="008D51A6" w:rsidRDefault="004555C9" w:rsidP="000468C9">
            <w:pPr>
              <w:tabs>
                <w:tab w:val="decimal" w:pos="645"/>
              </w:tabs>
              <w:spacing w:line="200" w:lineRule="atLeast"/>
              <w:ind w:left="-70"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6B79D324" w14:textId="77777777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3BA60829" w14:textId="77777777" w:rsidR="004555C9" w:rsidRPr="008D51A6" w:rsidRDefault="004555C9" w:rsidP="004555C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6B93DEF0" w14:textId="77777777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DC996C" w14:textId="77777777" w:rsidR="004555C9" w:rsidRPr="008D51A6" w:rsidRDefault="004555C9" w:rsidP="004555C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03F67E02" w14:textId="77777777" w:rsidR="004555C9" w:rsidRPr="004555C9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CC7EE" w14:textId="77777777" w:rsidR="004555C9" w:rsidRPr="001C713D" w:rsidRDefault="004555C9" w:rsidP="004555C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AF631F" w:rsidRPr="00394066" w14:paraId="293F832B" w14:textId="77777777" w:rsidTr="0043630F">
        <w:trPr>
          <w:trHeight w:val="250"/>
        </w:trPr>
        <w:tc>
          <w:tcPr>
            <w:tcW w:w="2082" w:type="dxa"/>
            <w:gridSpan w:val="2"/>
            <w:vAlign w:val="bottom"/>
          </w:tcPr>
          <w:p w14:paraId="23298CAC" w14:textId="063EB756" w:rsidR="004555C9" w:rsidRPr="00006D29" w:rsidRDefault="004555C9" w:rsidP="004555C9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006D29">
              <w:rPr>
                <w:rFonts w:asciiTheme="majorBidi" w:hAnsiTheme="majorBidi" w:cs="Angsana New" w:hint="cs"/>
                <w:szCs w:val="22"/>
                <w:cs/>
              </w:rPr>
              <w:t>หนี้สินส่วนงาน</w:t>
            </w:r>
          </w:p>
        </w:tc>
        <w:tc>
          <w:tcPr>
            <w:tcW w:w="715" w:type="dxa"/>
            <w:vAlign w:val="bottom"/>
          </w:tcPr>
          <w:p w14:paraId="0C065943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A9B0A59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58E8DC36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854E253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6B7B7AC4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7B21B1B4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56AB3402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0F7270B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4A17D35" w14:textId="29E3FC48" w:rsidR="004555C9" w:rsidRPr="008D51A6" w:rsidRDefault="008D51A6" w:rsidP="004555C9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51A6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4555C9" w:rsidRPr="008D51A6">
              <w:rPr>
                <w:rFonts w:asciiTheme="majorBidi" w:hAnsiTheme="majorBidi" w:cstheme="majorBidi"/>
                <w:sz w:val="20"/>
                <w:szCs w:val="20"/>
              </w:rPr>
              <w:t>8,52</w:t>
            </w:r>
            <w:r w:rsidR="00E03109" w:rsidRPr="008D51A6">
              <w:rPr>
                <w:rFonts w:asciiTheme="majorBidi" w:hAnsiTheme="majorBidi" w:cstheme="majorBidi"/>
                <w:sz w:val="20"/>
                <w:szCs w:val="20"/>
              </w:rPr>
              <w:t>4,764</w:t>
            </w:r>
          </w:p>
        </w:tc>
        <w:tc>
          <w:tcPr>
            <w:tcW w:w="164" w:type="dxa"/>
            <w:vAlign w:val="bottom"/>
          </w:tcPr>
          <w:p w14:paraId="624D142C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B3109D2" w14:textId="2618EFE1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8D51A6">
              <w:rPr>
                <w:rFonts w:asciiTheme="majorBidi" w:hAnsiTheme="majorBidi" w:cstheme="majorBidi"/>
                <w:sz w:val="20"/>
                <w:szCs w:val="20"/>
              </w:rPr>
              <w:t xml:space="preserve">   7,891,662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5A5D3268" w14:textId="432A5CA5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446397F9" w14:textId="3364CAF8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8D51A6">
              <w:rPr>
                <w:rFonts w:asciiTheme="majorBidi" w:hAnsiTheme="majorBidi" w:cstheme="majorBidi"/>
                <w:sz w:val="20"/>
                <w:szCs w:val="20"/>
              </w:rPr>
              <w:t>3,058,171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BC9FD48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4F06741E" w14:textId="53B887FD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51A6">
              <w:rPr>
                <w:rFonts w:asciiTheme="majorBidi" w:hAnsiTheme="majorBidi" w:cstheme="majorBidi"/>
                <w:sz w:val="20"/>
                <w:szCs w:val="20"/>
              </w:rPr>
              <w:t>2,661,469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5A18F3F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2013063" w14:textId="1D4E1CE8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51A6">
              <w:rPr>
                <w:rFonts w:asciiTheme="majorBidi" w:hAnsiTheme="majorBidi" w:cstheme="majorBidi"/>
                <w:sz w:val="20"/>
                <w:szCs w:val="20"/>
              </w:rPr>
              <w:t>304,812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2AA3143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3630B560" w14:textId="4223457F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51A6">
              <w:rPr>
                <w:rFonts w:asciiTheme="majorBidi" w:hAnsiTheme="majorBidi" w:cstheme="majorBidi"/>
                <w:sz w:val="20"/>
                <w:szCs w:val="20"/>
              </w:rPr>
              <w:t xml:space="preserve"> 907,705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5AAFC25" w14:textId="77777777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B97C9DF" w14:textId="3E7C5233" w:rsidR="004555C9" w:rsidRPr="008D51A6" w:rsidRDefault="004555C9" w:rsidP="000468C9">
            <w:pPr>
              <w:tabs>
                <w:tab w:val="decimal" w:pos="645"/>
              </w:tabs>
              <w:spacing w:line="200" w:lineRule="atLeast"/>
              <w:ind w:left="-70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51A6">
              <w:rPr>
                <w:rFonts w:asciiTheme="majorBidi" w:hAnsiTheme="majorBidi" w:cstheme="majorBidi"/>
                <w:sz w:val="20"/>
                <w:szCs w:val="20"/>
              </w:rPr>
              <w:t>(1,336,991)</w:t>
            </w:r>
          </w:p>
        </w:tc>
        <w:tc>
          <w:tcPr>
            <w:tcW w:w="167" w:type="dxa"/>
            <w:shd w:val="clear" w:color="auto" w:fill="auto"/>
            <w:vAlign w:val="bottom"/>
          </w:tcPr>
          <w:p w14:paraId="59282CDA" w14:textId="77777777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754D93EA" w14:textId="2DA34913" w:rsidR="004555C9" w:rsidRPr="008D51A6" w:rsidRDefault="004555C9" w:rsidP="004555C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51A6">
              <w:rPr>
                <w:rFonts w:asciiTheme="majorBidi" w:hAnsiTheme="majorBidi" w:cstheme="majorBidi"/>
                <w:sz w:val="20"/>
                <w:szCs w:val="20"/>
              </w:rPr>
              <w:t>(410,936)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3C30675A" w14:textId="77777777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27F9BE8A" w14:textId="0E92136C" w:rsidR="004555C9" w:rsidRPr="008D51A6" w:rsidRDefault="004555C9" w:rsidP="004555C9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51A6">
              <w:rPr>
                <w:rFonts w:asciiTheme="majorBidi" w:hAnsiTheme="majorBidi" w:cstheme="majorBidi"/>
                <w:sz w:val="20"/>
                <w:szCs w:val="20"/>
              </w:rPr>
              <w:t>10,5</w:t>
            </w:r>
            <w:r w:rsidR="00E03109" w:rsidRPr="008D51A6">
              <w:rPr>
                <w:rFonts w:asciiTheme="majorBidi" w:hAnsiTheme="majorBidi" w:cstheme="majorBidi"/>
                <w:sz w:val="20"/>
                <w:szCs w:val="20"/>
              </w:rPr>
              <w:t>50,756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30F7B9E" w14:textId="77777777" w:rsidR="004555C9" w:rsidRPr="004555C9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4061AD0" w14:textId="45DC4908" w:rsidR="004555C9" w:rsidRPr="00B664CA" w:rsidRDefault="004555C9" w:rsidP="004555C9">
            <w:pPr>
              <w:tabs>
                <w:tab w:val="decimal" w:pos="645"/>
              </w:tabs>
              <w:spacing w:line="200" w:lineRule="atLeast"/>
              <w:ind w:left="-32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11,049,900</w:t>
            </w:r>
          </w:p>
        </w:tc>
      </w:tr>
      <w:tr w:rsidR="0043630F" w:rsidRPr="00394066" w14:paraId="1ED3555D" w14:textId="77777777" w:rsidTr="0043630F">
        <w:trPr>
          <w:trHeight w:val="250"/>
        </w:trPr>
        <w:tc>
          <w:tcPr>
            <w:tcW w:w="2082" w:type="dxa"/>
            <w:gridSpan w:val="2"/>
            <w:vAlign w:val="bottom"/>
          </w:tcPr>
          <w:p w14:paraId="6AF52F67" w14:textId="15E807FC" w:rsidR="0043630F" w:rsidRPr="00006D29" w:rsidRDefault="0043630F" w:rsidP="0043630F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>
              <w:rPr>
                <w:rFonts w:asciiTheme="majorBidi" w:hAnsiTheme="majorBidi" w:cs="Angsana New" w:hint="cs"/>
                <w:szCs w:val="22"/>
                <w:cs/>
              </w:rPr>
              <w:t>จำนวนที่ไม่ได้ปันส่วน</w:t>
            </w:r>
          </w:p>
        </w:tc>
        <w:tc>
          <w:tcPr>
            <w:tcW w:w="715" w:type="dxa"/>
            <w:vAlign w:val="bottom"/>
          </w:tcPr>
          <w:p w14:paraId="5B287E7F" w14:textId="77777777" w:rsidR="0043630F" w:rsidRPr="00B664CA" w:rsidRDefault="0043630F" w:rsidP="0043630F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3B89C68C" w14:textId="77777777" w:rsidR="0043630F" w:rsidRPr="00B664CA" w:rsidRDefault="0043630F" w:rsidP="0043630F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2F92BEBB" w14:textId="77777777" w:rsidR="0043630F" w:rsidRPr="00B664CA" w:rsidRDefault="0043630F" w:rsidP="0043630F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BABC58E" w14:textId="77777777" w:rsidR="0043630F" w:rsidRPr="00B664CA" w:rsidRDefault="0043630F" w:rsidP="0043630F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77C6A635" w14:textId="77777777" w:rsidR="0043630F" w:rsidRPr="00B664CA" w:rsidRDefault="0043630F" w:rsidP="0043630F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1AE3465A" w14:textId="77777777" w:rsidR="0043630F" w:rsidRPr="00B664CA" w:rsidRDefault="0043630F" w:rsidP="0043630F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1C0EB15B" w14:textId="77777777" w:rsidR="0043630F" w:rsidRPr="00B664CA" w:rsidRDefault="0043630F" w:rsidP="0043630F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AB6AE8C" w14:textId="77777777" w:rsidR="0043630F" w:rsidRPr="00B664CA" w:rsidRDefault="0043630F" w:rsidP="0043630F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D531D6E" w14:textId="77777777" w:rsidR="0043630F" w:rsidRPr="008D51A6" w:rsidRDefault="0043630F" w:rsidP="0043630F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89CE672" w14:textId="77777777" w:rsidR="0043630F" w:rsidRPr="008D51A6" w:rsidRDefault="0043630F" w:rsidP="0043630F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5429EB8" w14:textId="77777777" w:rsidR="0043630F" w:rsidRPr="008D51A6" w:rsidRDefault="0043630F" w:rsidP="0043630F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  <w:vAlign w:val="bottom"/>
          </w:tcPr>
          <w:p w14:paraId="157E05AE" w14:textId="3352A9A3" w:rsidR="0043630F" w:rsidRPr="008D51A6" w:rsidRDefault="0043630F" w:rsidP="0043630F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1EACB24A" w14:textId="77777777" w:rsidR="0043630F" w:rsidRPr="008D51A6" w:rsidRDefault="0043630F" w:rsidP="0043630F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62407EB2" w14:textId="77777777" w:rsidR="0043630F" w:rsidRPr="008D51A6" w:rsidRDefault="0043630F" w:rsidP="0043630F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5F496D3F" w14:textId="77777777" w:rsidR="0043630F" w:rsidRPr="008D51A6" w:rsidRDefault="0043630F" w:rsidP="0043630F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1EF0EA06" w14:textId="77777777" w:rsidR="0043630F" w:rsidRPr="008D51A6" w:rsidRDefault="0043630F" w:rsidP="0043630F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B4E9D62" w14:textId="77777777" w:rsidR="0043630F" w:rsidRPr="008D51A6" w:rsidRDefault="0043630F" w:rsidP="0043630F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31F86ABB" w14:textId="77777777" w:rsidR="0043630F" w:rsidRPr="008D51A6" w:rsidRDefault="0043630F" w:rsidP="0043630F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22234F44" w14:textId="77777777" w:rsidR="0043630F" w:rsidRPr="008D51A6" w:rsidRDefault="0043630F" w:rsidP="0043630F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3FA4BA8C" w14:textId="77777777" w:rsidR="0043630F" w:rsidRPr="008D51A6" w:rsidRDefault="0043630F" w:rsidP="0043630F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D955458" w14:textId="77777777" w:rsidR="0043630F" w:rsidRPr="008D51A6" w:rsidRDefault="0043630F" w:rsidP="0043630F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54D17262" w14:textId="77777777" w:rsidR="0043630F" w:rsidRPr="008D51A6" w:rsidRDefault="0043630F" w:rsidP="0043630F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021DFF35" w14:textId="77777777" w:rsidR="0043630F" w:rsidRPr="008D51A6" w:rsidRDefault="0043630F" w:rsidP="0043630F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3D4536B" w14:textId="77777777" w:rsidR="0043630F" w:rsidRPr="008D51A6" w:rsidRDefault="0043630F" w:rsidP="0043630F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10E70" w14:textId="79AB8655" w:rsidR="0043630F" w:rsidRPr="008D51A6" w:rsidRDefault="0043630F" w:rsidP="0043630F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51A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EE38BA5" w14:textId="77777777" w:rsidR="0043630F" w:rsidRPr="004555C9" w:rsidRDefault="0043630F" w:rsidP="0043630F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1122F" w14:textId="6F46F6DC" w:rsidR="0043630F" w:rsidRPr="00950C94" w:rsidRDefault="0043630F" w:rsidP="0043630F">
            <w:pPr>
              <w:tabs>
                <w:tab w:val="clear" w:pos="454"/>
                <w:tab w:val="decimal" w:pos="453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</w:t>
            </w:r>
            <w:r w:rsidRPr="0011098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F631F" w:rsidRPr="00394066" w14:paraId="77B715DA" w14:textId="3D125C95" w:rsidTr="0043630F">
        <w:trPr>
          <w:trHeight w:val="250"/>
        </w:trPr>
        <w:tc>
          <w:tcPr>
            <w:tcW w:w="3680" w:type="dxa"/>
            <w:gridSpan w:val="5"/>
            <w:vAlign w:val="bottom"/>
          </w:tcPr>
          <w:p w14:paraId="7CB0EDF4" w14:textId="181A0C62" w:rsidR="004555C9" w:rsidRPr="002306B3" w:rsidRDefault="004555C9" w:rsidP="004555C9">
            <w:pPr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76C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หนี้สินรวม ณ วันที่ </w:t>
            </w:r>
            <w:r w:rsidRPr="004F76C0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 xml:space="preserve">30 </w:t>
            </w:r>
            <w:r w:rsidRPr="004F76C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Pr="004F76C0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 xml:space="preserve">/ 31 </w:t>
            </w:r>
            <w:r w:rsidRPr="004F76C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64" w:type="dxa"/>
            <w:vAlign w:val="bottom"/>
          </w:tcPr>
          <w:p w14:paraId="2AA5A7BF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14:paraId="302118D7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76" w:type="dxa"/>
            <w:vAlign w:val="bottom"/>
          </w:tcPr>
          <w:p w14:paraId="00C2AA67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470FF108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99EA1EA" w14:textId="77777777" w:rsidR="004555C9" w:rsidRPr="00B664CA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5B6636D" w14:textId="77777777" w:rsidR="004555C9" w:rsidRPr="008D51A6" w:rsidRDefault="004555C9" w:rsidP="004555C9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1112923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7B05954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shd w:val="clear" w:color="auto" w:fill="auto"/>
            <w:vAlign w:val="bottom"/>
          </w:tcPr>
          <w:p w14:paraId="55234EE0" w14:textId="67CFBDC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4695C316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7A6A096A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14:paraId="50F83353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5CD5CEE4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16EF592" w14:textId="77777777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68CF955D" w14:textId="77777777" w:rsidR="004555C9" w:rsidRPr="008D51A6" w:rsidRDefault="004555C9" w:rsidP="004555C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  <w:vAlign w:val="bottom"/>
          </w:tcPr>
          <w:p w14:paraId="7EA1FAE1" w14:textId="77777777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shd w:val="clear" w:color="auto" w:fill="auto"/>
            <w:vAlign w:val="bottom"/>
          </w:tcPr>
          <w:p w14:paraId="272291BC" w14:textId="77777777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43DA6D8" w14:textId="77777777" w:rsidR="004555C9" w:rsidRPr="008D51A6" w:rsidRDefault="004555C9" w:rsidP="004555C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7C36AC98" w14:textId="77777777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5888346F" w14:textId="77777777" w:rsidR="004555C9" w:rsidRPr="008D51A6" w:rsidRDefault="004555C9" w:rsidP="004555C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7C5071D8" w14:textId="77777777" w:rsidR="004555C9" w:rsidRPr="008D51A6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2C5E69" w14:textId="6503C788" w:rsidR="004555C9" w:rsidRPr="008D51A6" w:rsidRDefault="004555C9" w:rsidP="004555C9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D51A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10,5</w:t>
            </w:r>
            <w:r w:rsidR="00E03109" w:rsidRPr="008D51A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50,756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22EAE33" w14:textId="77777777" w:rsidR="004555C9" w:rsidRPr="004555C9" w:rsidRDefault="004555C9" w:rsidP="004555C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DD9C04" w14:textId="502DC546" w:rsidR="004555C9" w:rsidRPr="00B664CA" w:rsidRDefault="004555C9" w:rsidP="004555C9">
            <w:pPr>
              <w:tabs>
                <w:tab w:val="decimal" w:pos="645"/>
              </w:tabs>
              <w:spacing w:line="200" w:lineRule="atLeast"/>
              <w:ind w:left="-32" w:right="-6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,049,900</w:t>
            </w:r>
          </w:p>
        </w:tc>
      </w:tr>
    </w:tbl>
    <w:p w14:paraId="3FF80EF1" w14:textId="77777777" w:rsidR="00587B85" w:rsidRPr="003009CC" w:rsidRDefault="00587B85" w:rsidP="00610E2C">
      <w:pPr>
        <w:rPr>
          <w:rFonts w:asciiTheme="majorBidi" w:hAnsiTheme="majorBidi" w:cstheme="majorBidi"/>
          <w:sz w:val="30"/>
          <w:szCs w:val="30"/>
        </w:rPr>
        <w:sectPr w:rsidR="00587B85" w:rsidRPr="003009CC" w:rsidSect="00F91EFF">
          <w:headerReference w:type="default" r:id="rId13"/>
          <w:footerReference w:type="default" r:id="rId14"/>
          <w:pgSz w:w="16838" w:h="11906" w:orient="landscape" w:code="9"/>
          <w:pgMar w:top="691" w:right="1152" w:bottom="576" w:left="1152" w:header="691" w:footer="720" w:gutter="0"/>
          <w:cols w:space="720"/>
          <w:docGrid w:linePitch="360"/>
        </w:sectPr>
      </w:pPr>
    </w:p>
    <w:p w14:paraId="69AD4A6F" w14:textId="708FDED8" w:rsidR="00A23370" w:rsidRPr="001E131C" w:rsidRDefault="008B7A98" w:rsidP="001F58E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596317">
        <w:rPr>
          <w:rFonts w:asciiTheme="majorBidi" w:hAnsiTheme="majorBidi" w:cstheme="majorBidi"/>
          <w:sz w:val="30"/>
          <w:szCs w:val="30"/>
          <w:u w:val="none"/>
        </w:rPr>
        <w:lastRenderedPageBreak/>
        <w:t>11</w:t>
      </w:r>
      <w:r w:rsidR="00ED29AA" w:rsidRPr="0059631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4D36EE" w:rsidRPr="00596317">
        <w:rPr>
          <w:rFonts w:asciiTheme="majorBidi" w:hAnsiTheme="majorBidi" w:cstheme="majorBidi"/>
          <w:sz w:val="30"/>
          <w:szCs w:val="30"/>
          <w:u w:val="none"/>
          <w:cs/>
        </w:rPr>
        <w:t>กำไรต่อหุ้น</w:t>
      </w:r>
    </w:p>
    <w:p w14:paraId="476A7B23" w14:textId="77777777" w:rsidR="001F58EB" w:rsidRPr="004D0C31" w:rsidRDefault="001F58EB" w:rsidP="001F5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15502D81" w14:textId="03C621D3" w:rsidR="004F55E8" w:rsidRPr="00F6400D" w:rsidRDefault="00A23370" w:rsidP="00F64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36A42">
        <w:rPr>
          <w:rFonts w:asciiTheme="majorBidi" w:hAnsiTheme="majorBidi" w:cstheme="majorBidi" w:hint="cs"/>
          <w:sz w:val="30"/>
          <w:szCs w:val="30"/>
          <w:cs/>
          <w:lang w:val="th-TH"/>
        </w:rPr>
        <w:t>กำไรต่อหุ้นขั้นพื้นฐาน</w:t>
      </w:r>
      <w:r w:rsidR="005E34B1">
        <w:rPr>
          <w:rFonts w:asciiTheme="majorBidi" w:hAnsiTheme="majorBidi" w:cstheme="majorBidi" w:hint="cs"/>
          <w:sz w:val="30"/>
          <w:szCs w:val="30"/>
          <w:cs/>
          <w:lang w:val="th-TH"/>
        </w:rPr>
        <w:t>สำหรับงวดสามเดือน</w:t>
      </w:r>
      <w:r w:rsidR="005E34B1" w:rsidRPr="004F76C0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="003009CC" w:rsidRPr="004F76C0">
        <w:rPr>
          <w:rFonts w:asciiTheme="majorBidi" w:hAnsiTheme="majorBidi" w:cstheme="majorBidi" w:hint="cs"/>
          <w:sz w:val="30"/>
          <w:szCs w:val="30"/>
          <w:cs/>
          <w:lang w:val="th-TH"/>
        </w:rPr>
        <w:t>งวด</w:t>
      </w:r>
      <w:r w:rsidR="003E7002" w:rsidRPr="004F76C0">
        <w:rPr>
          <w:rFonts w:asciiTheme="majorBidi" w:hAnsiTheme="majorBidi" w:cstheme="majorBidi" w:hint="cs"/>
          <w:sz w:val="30"/>
          <w:szCs w:val="30"/>
          <w:cs/>
          <w:lang w:val="th-TH"/>
        </w:rPr>
        <w:t>เก้า</w:t>
      </w:r>
      <w:r w:rsidR="003009CC" w:rsidRPr="004F76C0">
        <w:rPr>
          <w:rFonts w:asciiTheme="majorBidi" w:hAnsiTheme="majorBidi" w:cstheme="majorBidi" w:hint="cs"/>
          <w:sz w:val="30"/>
          <w:szCs w:val="30"/>
          <w:cs/>
          <w:lang w:val="th-TH"/>
        </w:rPr>
        <w:t>เดือน</w:t>
      </w:r>
      <w:r w:rsidR="003009CC" w:rsidRPr="001F58E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สิ้นสุดวันที่ </w:t>
      </w:r>
      <w:r w:rsidR="003009CC" w:rsidRPr="001F58EB">
        <w:rPr>
          <w:rFonts w:asciiTheme="majorBidi" w:hAnsiTheme="majorBidi" w:cstheme="majorBidi"/>
          <w:sz w:val="30"/>
          <w:szCs w:val="30"/>
        </w:rPr>
        <w:t xml:space="preserve">30 </w:t>
      </w:r>
      <w:r w:rsidR="00DC69B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3009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B7A98" w:rsidRPr="008B7A98">
        <w:rPr>
          <w:rFonts w:asciiTheme="majorBidi" w:hAnsiTheme="majorBidi" w:cstheme="majorBidi"/>
          <w:sz w:val="30"/>
          <w:szCs w:val="30"/>
        </w:rPr>
        <w:t>2</w:t>
      </w:r>
      <w:r w:rsidRPr="00F36A42">
        <w:rPr>
          <w:rFonts w:asciiTheme="majorBidi" w:hAnsiTheme="majorBidi" w:cstheme="majorBidi"/>
          <w:sz w:val="30"/>
          <w:szCs w:val="30"/>
        </w:rPr>
        <w:t>56</w:t>
      </w:r>
      <w:r w:rsidR="001A1EDF" w:rsidRPr="00F36A42">
        <w:rPr>
          <w:rFonts w:asciiTheme="majorBidi" w:hAnsiTheme="majorBidi" w:cstheme="majorBidi"/>
          <w:sz w:val="30"/>
          <w:szCs w:val="30"/>
        </w:rPr>
        <w:t>6</w:t>
      </w:r>
      <w:r w:rsidRPr="00F36A42">
        <w:rPr>
          <w:rFonts w:asciiTheme="majorBidi" w:hAnsiTheme="majorBidi" w:cstheme="majorBidi"/>
          <w:sz w:val="30"/>
          <w:szCs w:val="30"/>
        </w:rPr>
        <w:t xml:space="preserve"> </w:t>
      </w:r>
      <w:r w:rsidRPr="00F36A42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B7A98" w:rsidRPr="008B7A98">
        <w:rPr>
          <w:rFonts w:asciiTheme="majorBidi" w:hAnsiTheme="majorBidi" w:cstheme="majorBidi"/>
          <w:sz w:val="30"/>
          <w:szCs w:val="30"/>
        </w:rPr>
        <w:t>2</w:t>
      </w:r>
      <w:r w:rsidRPr="00F36A42">
        <w:rPr>
          <w:rFonts w:asciiTheme="majorBidi" w:hAnsiTheme="majorBidi" w:cstheme="majorBidi"/>
          <w:sz w:val="30"/>
          <w:szCs w:val="30"/>
        </w:rPr>
        <w:t>56</w:t>
      </w:r>
      <w:r w:rsidR="001A1EDF" w:rsidRPr="00F36A42">
        <w:rPr>
          <w:rFonts w:asciiTheme="majorBidi" w:hAnsiTheme="majorBidi" w:cstheme="majorBidi"/>
          <w:sz w:val="30"/>
          <w:szCs w:val="30"/>
        </w:rPr>
        <w:t>5</w:t>
      </w:r>
      <w:r w:rsidRPr="00F36A42">
        <w:rPr>
          <w:rFonts w:asciiTheme="majorBidi" w:hAnsiTheme="majorBidi" w:cstheme="majorBidi"/>
          <w:sz w:val="30"/>
          <w:szCs w:val="30"/>
        </w:rPr>
        <w:t xml:space="preserve"> </w:t>
      </w:r>
      <w:r w:rsidRPr="00F36A42">
        <w:rPr>
          <w:rFonts w:asciiTheme="majorBidi" w:hAnsiTheme="majorBidi" w:cstheme="majorBidi" w:hint="cs"/>
          <w:sz w:val="30"/>
          <w:szCs w:val="30"/>
          <w:cs/>
        </w:rPr>
        <w:t>คำนวณจากกำไรสำหรับงวดที่เป็นส่วนของผู้ถือหุ้นสามัญขอ</w:t>
      </w:r>
      <w:r w:rsidR="009F44B3" w:rsidRPr="00F36A42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F36A42">
        <w:rPr>
          <w:rFonts w:asciiTheme="majorBidi" w:hAnsiTheme="majorBidi" w:cstheme="majorBidi" w:hint="cs"/>
          <w:sz w:val="30"/>
          <w:szCs w:val="30"/>
          <w:cs/>
        </w:rPr>
        <w:t>บริษัทที่ออกจำหน่ายแล้วระหว่างงวด</w:t>
      </w:r>
      <w:r w:rsidR="001A1EDF" w:rsidRPr="00F36A42">
        <w:rPr>
          <w:rFonts w:asciiTheme="majorBidi" w:hAnsiTheme="majorBidi" w:cstheme="majorBidi"/>
          <w:sz w:val="30"/>
          <w:szCs w:val="30"/>
        </w:rPr>
        <w:t xml:space="preserve"> </w:t>
      </w:r>
      <w:r w:rsidRPr="00F36A42">
        <w:rPr>
          <w:rFonts w:asciiTheme="majorBidi" w:hAnsiTheme="majorBidi" w:cstheme="majorBidi" w:hint="cs"/>
          <w:sz w:val="30"/>
          <w:szCs w:val="30"/>
          <w:cs/>
        </w:rPr>
        <w:t>โดยได้ปรับผลกระทบจำนวนหุ้นสามัญที่</w:t>
      </w:r>
      <w:r w:rsidRPr="00596317">
        <w:rPr>
          <w:rFonts w:asciiTheme="majorBidi" w:hAnsiTheme="majorBidi" w:cstheme="majorBidi" w:hint="cs"/>
          <w:sz w:val="30"/>
          <w:szCs w:val="30"/>
          <w:cs/>
        </w:rPr>
        <w:t>เกิดจาก</w:t>
      </w:r>
      <w:r w:rsidR="00D5445E" w:rsidRPr="00596317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596317">
        <w:rPr>
          <w:rFonts w:asciiTheme="majorBidi" w:hAnsiTheme="majorBidi" w:cstheme="majorBidi" w:hint="cs"/>
          <w:sz w:val="30"/>
          <w:szCs w:val="30"/>
          <w:cs/>
        </w:rPr>
        <w:t>เปลี่ยนแ</w:t>
      </w:r>
      <w:r w:rsidRPr="00F36A42">
        <w:rPr>
          <w:rFonts w:asciiTheme="majorBidi" w:hAnsiTheme="majorBidi" w:cstheme="majorBidi" w:hint="cs"/>
          <w:sz w:val="30"/>
          <w:szCs w:val="30"/>
          <w:cs/>
        </w:rPr>
        <w:t xml:space="preserve">ปลงมูลค่าหุ้นสามัญของบริษัทที่ตราไว้จากเดิมหุ้นละ </w:t>
      </w:r>
      <w:r w:rsidR="00596317">
        <w:rPr>
          <w:rFonts w:asciiTheme="majorBidi" w:hAnsiTheme="majorBidi" w:cstheme="majorBidi"/>
          <w:sz w:val="30"/>
          <w:szCs w:val="30"/>
        </w:rPr>
        <w:t>100</w:t>
      </w:r>
      <w:r w:rsidRPr="00F36A42">
        <w:rPr>
          <w:rFonts w:asciiTheme="majorBidi" w:hAnsiTheme="majorBidi" w:cstheme="majorBidi"/>
          <w:sz w:val="30"/>
          <w:szCs w:val="30"/>
        </w:rPr>
        <w:t xml:space="preserve"> </w:t>
      </w:r>
      <w:r w:rsidRPr="00F36A42">
        <w:rPr>
          <w:rFonts w:asciiTheme="majorBidi" w:hAnsiTheme="majorBidi" w:cstheme="majorBidi" w:hint="cs"/>
          <w:sz w:val="30"/>
          <w:szCs w:val="30"/>
          <w:cs/>
        </w:rPr>
        <w:t xml:space="preserve">บาทเป็นหุ้นละ </w:t>
      </w:r>
      <w:r w:rsidR="00596317">
        <w:rPr>
          <w:rFonts w:asciiTheme="majorBidi" w:hAnsiTheme="majorBidi" w:cstheme="majorBidi"/>
          <w:sz w:val="30"/>
          <w:szCs w:val="30"/>
        </w:rPr>
        <w:t xml:space="preserve">0.5 </w:t>
      </w:r>
      <w:r w:rsidRPr="00F36A42">
        <w:rPr>
          <w:rFonts w:asciiTheme="majorBidi" w:hAnsiTheme="majorBidi" w:cstheme="majorBidi" w:hint="cs"/>
          <w:sz w:val="30"/>
          <w:szCs w:val="30"/>
          <w:cs/>
        </w:rPr>
        <w:t>บาท โดยกำไรต่อหุ้นขั้นพื้นฐานของงวดได้ถูกคำนวณใหม่โดยถือเสมือนว่าการเปลี่ยนแปลงมูลค่าหุ้นได้เกิดขึ้นตั้งแต่วันเริ่มของงวดแรกที่เสนอรายงาน โดยแสดงการคำนวณดังนี้</w:t>
      </w:r>
    </w:p>
    <w:p w14:paraId="36D41B62" w14:textId="77777777" w:rsidR="004F55E8" w:rsidRPr="00173734" w:rsidRDefault="004F55E8" w:rsidP="00A23370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48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8"/>
        <w:gridCol w:w="1263"/>
        <w:gridCol w:w="182"/>
        <w:gridCol w:w="1250"/>
        <w:gridCol w:w="220"/>
        <w:gridCol w:w="1257"/>
        <w:gridCol w:w="180"/>
        <w:gridCol w:w="1260"/>
      </w:tblGrid>
      <w:tr w:rsidR="004C53B1" w:rsidRPr="00424DDB" w14:paraId="73466D94" w14:textId="77777777" w:rsidTr="00265AE1">
        <w:trPr>
          <w:cantSplit/>
        </w:trPr>
        <w:tc>
          <w:tcPr>
            <w:tcW w:w="3868" w:type="dxa"/>
          </w:tcPr>
          <w:p w14:paraId="0B1474A2" w14:textId="77777777" w:rsidR="004C53B1" w:rsidRPr="00D76771" w:rsidRDefault="004C53B1" w:rsidP="007769A3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5" w:type="dxa"/>
            <w:gridSpan w:val="3"/>
          </w:tcPr>
          <w:p w14:paraId="2ACB2226" w14:textId="77777777" w:rsidR="004C53B1" w:rsidRPr="00D76771" w:rsidRDefault="004C53B1" w:rsidP="007769A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67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" w:type="dxa"/>
          </w:tcPr>
          <w:p w14:paraId="4DE9E797" w14:textId="77777777" w:rsidR="004C53B1" w:rsidRPr="00D76771" w:rsidRDefault="004C53B1" w:rsidP="007769A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97" w:type="dxa"/>
            <w:gridSpan w:val="3"/>
          </w:tcPr>
          <w:p w14:paraId="21667941" w14:textId="77777777" w:rsidR="004C53B1" w:rsidRPr="00D76771" w:rsidRDefault="004C53B1" w:rsidP="007769A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67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53B1" w:rsidRPr="00424DDB" w14:paraId="5D4B15BA" w14:textId="77777777" w:rsidTr="00265AE1">
        <w:trPr>
          <w:cantSplit/>
        </w:trPr>
        <w:tc>
          <w:tcPr>
            <w:tcW w:w="3868" w:type="dxa"/>
          </w:tcPr>
          <w:p w14:paraId="6FE6C518" w14:textId="7E468024" w:rsidR="004C53B1" w:rsidRPr="00D76771" w:rsidRDefault="004F55E8" w:rsidP="0090140C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4F55E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F55E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30 </w:t>
            </w:r>
            <w:r w:rsidRPr="004F55E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3" w:type="dxa"/>
            <w:vAlign w:val="center"/>
          </w:tcPr>
          <w:p w14:paraId="03240D27" w14:textId="13F3E159" w:rsidR="004C53B1" w:rsidRPr="00D76771" w:rsidRDefault="008B7A98" w:rsidP="007769A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C53B1" w:rsidRPr="00D76771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82" w:type="dxa"/>
            <w:vAlign w:val="center"/>
          </w:tcPr>
          <w:p w14:paraId="19194625" w14:textId="77777777" w:rsidR="004C53B1" w:rsidRPr="00D76771" w:rsidRDefault="004C53B1" w:rsidP="007769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center"/>
          </w:tcPr>
          <w:p w14:paraId="79A4BD07" w14:textId="68059F91" w:rsidR="004C53B1" w:rsidRPr="00D76771" w:rsidRDefault="008B7A98" w:rsidP="007769A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C53B1" w:rsidRPr="00D76771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20" w:type="dxa"/>
          </w:tcPr>
          <w:p w14:paraId="3FF4A03E" w14:textId="77777777" w:rsidR="004C53B1" w:rsidRPr="00D76771" w:rsidRDefault="004C53B1" w:rsidP="007769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vAlign w:val="center"/>
          </w:tcPr>
          <w:p w14:paraId="26B4372D" w14:textId="0FD0ADF6" w:rsidR="004C53B1" w:rsidRPr="00D76771" w:rsidRDefault="008B7A98" w:rsidP="007769A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C53B1" w:rsidRPr="00D76771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80" w:type="dxa"/>
            <w:vAlign w:val="center"/>
          </w:tcPr>
          <w:p w14:paraId="6AB58C37" w14:textId="77777777" w:rsidR="004C53B1" w:rsidRPr="00D76771" w:rsidRDefault="004C53B1" w:rsidP="007769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1D11623" w14:textId="645EBDCE" w:rsidR="004C53B1" w:rsidRPr="00D76771" w:rsidRDefault="008B7A98" w:rsidP="007769A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7A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C53B1" w:rsidRPr="00D76771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4C53B1" w:rsidRPr="00424DDB" w14:paraId="6D062A24" w14:textId="77777777" w:rsidTr="00265AE1">
        <w:trPr>
          <w:cantSplit/>
        </w:trPr>
        <w:tc>
          <w:tcPr>
            <w:tcW w:w="3868" w:type="dxa"/>
          </w:tcPr>
          <w:p w14:paraId="248D78AF" w14:textId="77777777" w:rsidR="004C53B1" w:rsidRPr="00D76771" w:rsidRDefault="004C53B1" w:rsidP="007769A3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2" w:type="dxa"/>
            <w:gridSpan w:val="7"/>
          </w:tcPr>
          <w:p w14:paraId="625B8B91" w14:textId="77777777" w:rsidR="004C53B1" w:rsidRPr="00D76771" w:rsidRDefault="004C53B1" w:rsidP="007769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767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767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 / พันหุ้น)</w:t>
            </w:r>
          </w:p>
        </w:tc>
      </w:tr>
      <w:tr w:rsidR="00DC69BD" w:rsidRPr="00424DDB" w14:paraId="0CE6E80A" w14:textId="77777777" w:rsidTr="00265AE1">
        <w:trPr>
          <w:cantSplit/>
          <w:trHeight w:val="164"/>
        </w:trPr>
        <w:tc>
          <w:tcPr>
            <w:tcW w:w="3868" w:type="dxa"/>
          </w:tcPr>
          <w:p w14:paraId="208B9992" w14:textId="57FD2582" w:rsidR="00DC69BD" w:rsidRPr="00D76771" w:rsidRDefault="00DC69BD" w:rsidP="00DC69BD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268F3E7F" w14:textId="77777777" w:rsidR="00DC69BD" w:rsidRPr="00D76771" w:rsidRDefault="00DC69BD" w:rsidP="00DC69BD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3" w:type="dxa"/>
            <w:tcBorders>
              <w:bottom w:val="double" w:sz="4" w:space="0" w:color="auto"/>
            </w:tcBorders>
            <w:vAlign w:val="bottom"/>
          </w:tcPr>
          <w:p w14:paraId="605D5A69" w14:textId="0CD9FA27" w:rsidR="00DC69BD" w:rsidRPr="00D76771" w:rsidRDefault="00BD22C4" w:rsidP="00DC69BD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29,997</w:t>
            </w:r>
          </w:p>
        </w:tc>
        <w:tc>
          <w:tcPr>
            <w:tcW w:w="182" w:type="dxa"/>
            <w:vAlign w:val="bottom"/>
          </w:tcPr>
          <w:p w14:paraId="78626AE6" w14:textId="77777777" w:rsidR="00DC69BD" w:rsidRPr="00D76771" w:rsidRDefault="00DC69BD" w:rsidP="00DC69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vAlign w:val="bottom"/>
          </w:tcPr>
          <w:p w14:paraId="72ABE3F3" w14:textId="1756328B" w:rsidR="00DC69BD" w:rsidRPr="00D76771" w:rsidRDefault="003E7002" w:rsidP="00DC69BD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2F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139,356</w:t>
            </w:r>
          </w:p>
        </w:tc>
        <w:tc>
          <w:tcPr>
            <w:tcW w:w="220" w:type="dxa"/>
          </w:tcPr>
          <w:p w14:paraId="4754DEC8" w14:textId="77777777" w:rsidR="00DC69BD" w:rsidRPr="00D76771" w:rsidRDefault="00DC69BD" w:rsidP="00DC69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1DF38217" w14:textId="3F410731" w:rsidR="00DC69BD" w:rsidRPr="00D76771" w:rsidRDefault="00BD22C4" w:rsidP="00DC69BD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20,370</w:t>
            </w:r>
          </w:p>
        </w:tc>
        <w:tc>
          <w:tcPr>
            <w:tcW w:w="180" w:type="dxa"/>
            <w:vAlign w:val="bottom"/>
          </w:tcPr>
          <w:p w14:paraId="21D26142" w14:textId="77777777" w:rsidR="00DC69BD" w:rsidRPr="00D76771" w:rsidRDefault="00DC69BD" w:rsidP="00DC69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EE9DD99" w14:textId="3A916893" w:rsidR="00DC69BD" w:rsidRPr="00D76771" w:rsidRDefault="003E7002" w:rsidP="00DC69BD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4E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14,511</w:t>
            </w:r>
          </w:p>
        </w:tc>
      </w:tr>
      <w:tr w:rsidR="00DC69BD" w:rsidRPr="00173734" w14:paraId="3E8DF52A" w14:textId="77777777" w:rsidTr="00265AE1">
        <w:trPr>
          <w:cantSplit/>
          <w:trHeight w:val="164"/>
        </w:trPr>
        <w:tc>
          <w:tcPr>
            <w:tcW w:w="3868" w:type="dxa"/>
          </w:tcPr>
          <w:p w14:paraId="1160769E" w14:textId="77777777" w:rsidR="00DC69BD" w:rsidRPr="00774EBA" w:rsidRDefault="00DC69BD" w:rsidP="00DC69BD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vAlign w:val="bottom"/>
          </w:tcPr>
          <w:p w14:paraId="3CB33A9B" w14:textId="77777777" w:rsidR="00DC69BD" w:rsidRPr="00774EBA" w:rsidRDefault="00DC69BD" w:rsidP="00DC69BD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42DC106B" w14:textId="77777777" w:rsidR="00DC69BD" w:rsidRPr="00774EBA" w:rsidRDefault="00DC69BD" w:rsidP="00DC69B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0F6EB6FC" w14:textId="77777777" w:rsidR="00DC69BD" w:rsidRPr="00774EBA" w:rsidRDefault="00DC69BD" w:rsidP="00DC69BD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</w:tcPr>
          <w:p w14:paraId="256E9A6B" w14:textId="77777777" w:rsidR="00DC69BD" w:rsidRPr="00774EBA" w:rsidRDefault="00DC69BD" w:rsidP="00DC69B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1F26CF8B" w14:textId="77777777" w:rsidR="00DC69BD" w:rsidRPr="00774EBA" w:rsidRDefault="00DC69BD" w:rsidP="00DC69BD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EF4C4B7" w14:textId="77777777" w:rsidR="00DC69BD" w:rsidRPr="00774EBA" w:rsidRDefault="00DC69BD" w:rsidP="00DC69B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F2B6350" w14:textId="77777777" w:rsidR="00DC69BD" w:rsidRPr="00774EBA" w:rsidRDefault="00DC69BD" w:rsidP="00DC69B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69BD" w:rsidRPr="00424DDB" w14:paraId="6773B849" w14:textId="77777777" w:rsidTr="00265AE1">
        <w:trPr>
          <w:cantSplit/>
          <w:trHeight w:val="164"/>
        </w:trPr>
        <w:tc>
          <w:tcPr>
            <w:tcW w:w="3868" w:type="dxa"/>
          </w:tcPr>
          <w:p w14:paraId="670324E5" w14:textId="77777777" w:rsidR="00DC69BD" w:rsidRPr="00D76771" w:rsidRDefault="00DC69BD" w:rsidP="00DC69BD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67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3" w:type="dxa"/>
            <w:vAlign w:val="bottom"/>
          </w:tcPr>
          <w:p w14:paraId="7EAB60D2" w14:textId="77777777" w:rsidR="00DC69BD" w:rsidRPr="00D76771" w:rsidRDefault="00DC69BD" w:rsidP="00DC69BD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0FAE4D41" w14:textId="77777777" w:rsidR="00DC69BD" w:rsidRPr="00D76771" w:rsidRDefault="00DC69BD" w:rsidP="00DC69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2CD67EEC" w14:textId="77777777" w:rsidR="00DC69BD" w:rsidRPr="00D76771" w:rsidRDefault="00DC69BD" w:rsidP="00DC69BD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3BCFE213" w14:textId="77777777" w:rsidR="00DC69BD" w:rsidRPr="00D76771" w:rsidRDefault="00DC69BD" w:rsidP="00DC69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3120D18A" w14:textId="77777777" w:rsidR="00DC69BD" w:rsidRPr="00D76771" w:rsidRDefault="00DC69BD" w:rsidP="00DC69BD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135E6B" w14:textId="77777777" w:rsidR="00DC69BD" w:rsidRPr="00D76771" w:rsidRDefault="00DC69BD" w:rsidP="00DC69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1A0D0F" w14:textId="77777777" w:rsidR="00DC69BD" w:rsidRPr="00D76771" w:rsidRDefault="00DC69BD" w:rsidP="00DC69B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F5B92" w:rsidRPr="00424DDB" w14:paraId="2203C5A6" w14:textId="77777777" w:rsidTr="00265AE1">
        <w:trPr>
          <w:cantSplit/>
          <w:trHeight w:val="164"/>
        </w:trPr>
        <w:tc>
          <w:tcPr>
            <w:tcW w:w="3868" w:type="dxa"/>
          </w:tcPr>
          <w:p w14:paraId="2C732DFB" w14:textId="6D314B3F" w:rsidR="002F5B92" w:rsidRPr="00CA3CAC" w:rsidRDefault="002F5B92" w:rsidP="002F5B92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3CA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หุ้นสามัญที่ออก ณ วันที่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263" w:type="dxa"/>
            <w:vAlign w:val="bottom"/>
          </w:tcPr>
          <w:p w14:paraId="59B7B6EC" w14:textId="678D393F" w:rsidR="002F5B92" w:rsidRPr="00CA3CAC" w:rsidRDefault="002F5B92" w:rsidP="002F5B92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182" w:type="dxa"/>
          </w:tcPr>
          <w:p w14:paraId="77F1532C" w14:textId="77777777" w:rsidR="002F5B92" w:rsidRPr="00CA3CAC" w:rsidRDefault="002F5B92" w:rsidP="002F5B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0010BE38" w14:textId="1CA3F27E" w:rsidR="002F5B92" w:rsidRPr="00CA3CAC" w:rsidRDefault="002F5B92" w:rsidP="002F5B92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F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840,000</w:t>
            </w:r>
          </w:p>
        </w:tc>
        <w:tc>
          <w:tcPr>
            <w:tcW w:w="220" w:type="dxa"/>
          </w:tcPr>
          <w:p w14:paraId="1D5E07F1" w14:textId="77777777" w:rsidR="002F5B92" w:rsidRPr="00CA3CAC" w:rsidRDefault="002F5B92" w:rsidP="002F5B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3B6378BA" w14:textId="1499DD52" w:rsidR="002F5B92" w:rsidRPr="00CA3CAC" w:rsidRDefault="002F5B92" w:rsidP="002F5B92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721B4651" w14:textId="77777777" w:rsidR="002F5B92" w:rsidRPr="00CA3CAC" w:rsidRDefault="002F5B92" w:rsidP="002F5B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658DF6" w14:textId="7168C93F" w:rsidR="002F5B92" w:rsidRPr="00CA3CAC" w:rsidRDefault="002F5B92" w:rsidP="002F5B92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4E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840,000</w:t>
            </w:r>
          </w:p>
        </w:tc>
      </w:tr>
      <w:tr w:rsidR="002F5B92" w:rsidRPr="00424DDB" w14:paraId="4377F3B6" w14:textId="77777777" w:rsidTr="00265AE1">
        <w:trPr>
          <w:cantSplit/>
          <w:trHeight w:val="164"/>
        </w:trPr>
        <w:tc>
          <w:tcPr>
            <w:tcW w:w="3868" w:type="dxa"/>
          </w:tcPr>
          <w:p w14:paraId="377D1B54" w14:textId="129EF7AE" w:rsidR="002F5B92" w:rsidRPr="00D76771" w:rsidRDefault="002F5B92" w:rsidP="004D0C31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(ขั้นพื้นฐาน) ณ วันที่ </w:t>
            </w:r>
            <w:r w:rsidRPr="005651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E2B5A" w14:textId="77E87398" w:rsidR="002F5B92" w:rsidRPr="00BD22C4" w:rsidRDefault="002F5B92" w:rsidP="002F5B92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D22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1,120,000</w:t>
            </w:r>
          </w:p>
        </w:tc>
        <w:tc>
          <w:tcPr>
            <w:tcW w:w="182" w:type="dxa"/>
          </w:tcPr>
          <w:p w14:paraId="4A21F143" w14:textId="77777777" w:rsidR="002F5B92" w:rsidRPr="00BD22C4" w:rsidRDefault="002F5B92" w:rsidP="002F5B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181D1" w14:textId="375BC125" w:rsidR="002F5B92" w:rsidRPr="00BD22C4" w:rsidRDefault="002F5B92" w:rsidP="002F5B92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D2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840,000</w:t>
            </w:r>
          </w:p>
        </w:tc>
        <w:tc>
          <w:tcPr>
            <w:tcW w:w="220" w:type="dxa"/>
          </w:tcPr>
          <w:p w14:paraId="6D4DE6AC" w14:textId="77777777" w:rsidR="002F5B92" w:rsidRPr="00BD22C4" w:rsidRDefault="002F5B92" w:rsidP="002F5B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733B7" w14:textId="2BA7764C" w:rsidR="002F5B92" w:rsidRPr="00BD22C4" w:rsidRDefault="002F5B92" w:rsidP="002F5B92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D22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1,120,000</w:t>
            </w:r>
          </w:p>
        </w:tc>
        <w:tc>
          <w:tcPr>
            <w:tcW w:w="180" w:type="dxa"/>
            <w:vAlign w:val="bottom"/>
          </w:tcPr>
          <w:p w14:paraId="23A7EE97" w14:textId="77777777" w:rsidR="002F5B92" w:rsidRPr="00953746" w:rsidRDefault="002F5B92" w:rsidP="002F5B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8DB09" w14:textId="22FD62CD" w:rsidR="002F5B92" w:rsidRPr="00953746" w:rsidRDefault="002F5B92" w:rsidP="002F5B92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4E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840,000</w:t>
            </w:r>
          </w:p>
        </w:tc>
      </w:tr>
      <w:tr w:rsidR="002F5B92" w:rsidRPr="00C53018" w14:paraId="465A63CF" w14:textId="77777777" w:rsidTr="00265AE1">
        <w:trPr>
          <w:cantSplit/>
          <w:trHeight w:val="164"/>
        </w:trPr>
        <w:tc>
          <w:tcPr>
            <w:tcW w:w="3868" w:type="dxa"/>
          </w:tcPr>
          <w:p w14:paraId="6BCD684D" w14:textId="77777777" w:rsidR="002F5B92" w:rsidRPr="00774EBA" w:rsidRDefault="002F5B92" w:rsidP="002F5B92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vAlign w:val="bottom"/>
          </w:tcPr>
          <w:p w14:paraId="42275459" w14:textId="77777777" w:rsidR="002F5B92" w:rsidRPr="00774EBA" w:rsidRDefault="002F5B92" w:rsidP="002F5B92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79DBB644" w14:textId="77777777" w:rsidR="002F5B92" w:rsidRPr="00774EBA" w:rsidRDefault="002F5B92" w:rsidP="002F5B9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7CEC4A08" w14:textId="4D652FA6" w:rsidR="002F5B92" w:rsidRPr="00774EBA" w:rsidRDefault="002F5B92" w:rsidP="002F5B92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</w:tcPr>
          <w:p w14:paraId="0FE11483" w14:textId="77777777" w:rsidR="002F5B92" w:rsidRPr="00774EBA" w:rsidRDefault="002F5B92" w:rsidP="002F5B9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48DCA5F4" w14:textId="77777777" w:rsidR="002F5B92" w:rsidRPr="00774EBA" w:rsidRDefault="002F5B92" w:rsidP="002F5B92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3D75C9A" w14:textId="77777777" w:rsidR="002F5B92" w:rsidRPr="00774EBA" w:rsidRDefault="002F5B92" w:rsidP="002F5B9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8086D6B" w14:textId="0DA34377" w:rsidR="002F5B92" w:rsidRPr="00774EBA" w:rsidRDefault="002F5B92" w:rsidP="002F5B92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5B92" w:rsidRPr="00424DDB" w14:paraId="3231E0C2" w14:textId="77777777" w:rsidTr="00265AE1">
        <w:trPr>
          <w:cantSplit/>
          <w:trHeight w:val="164"/>
        </w:trPr>
        <w:tc>
          <w:tcPr>
            <w:tcW w:w="3868" w:type="dxa"/>
          </w:tcPr>
          <w:p w14:paraId="14B3D00C" w14:textId="4EC5D4FC" w:rsidR="002F5B92" w:rsidRPr="00D76771" w:rsidRDefault="002F5B92" w:rsidP="002F5B92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D767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D767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3" w:type="dxa"/>
            <w:tcBorders>
              <w:bottom w:val="double" w:sz="4" w:space="0" w:color="auto"/>
            </w:tcBorders>
            <w:vAlign w:val="bottom"/>
          </w:tcPr>
          <w:p w14:paraId="514119A6" w14:textId="02EDD784" w:rsidR="002F5B92" w:rsidRPr="00D76771" w:rsidRDefault="002F5B92" w:rsidP="002F5B92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0.027</w:t>
            </w:r>
          </w:p>
        </w:tc>
        <w:tc>
          <w:tcPr>
            <w:tcW w:w="182" w:type="dxa"/>
            <w:vAlign w:val="bottom"/>
          </w:tcPr>
          <w:p w14:paraId="4981E579" w14:textId="77777777" w:rsidR="002F5B92" w:rsidRPr="00D76771" w:rsidRDefault="002F5B92" w:rsidP="002F5B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vAlign w:val="bottom"/>
          </w:tcPr>
          <w:p w14:paraId="174D2994" w14:textId="34CC157E" w:rsidR="002F5B92" w:rsidRPr="00D76771" w:rsidRDefault="002F5B92" w:rsidP="002F5B92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2F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0.1</w:t>
            </w:r>
            <w:r w:rsidRPr="00BC2F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66</w:t>
            </w:r>
          </w:p>
        </w:tc>
        <w:tc>
          <w:tcPr>
            <w:tcW w:w="220" w:type="dxa"/>
          </w:tcPr>
          <w:p w14:paraId="0640C559" w14:textId="77777777" w:rsidR="002F5B92" w:rsidRPr="00D76771" w:rsidRDefault="002F5B92" w:rsidP="002F5B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7DDF8BBE" w14:textId="2C28642D" w:rsidR="002F5B92" w:rsidRPr="00D76771" w:rsidRDefault="002F5B92" w:rsidP="002F5B92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0.018</w:t>
            </w:r>
          </w:p>
        </w:tc>
        <w:tc>
          <w:tcPr>
            <w:tcW w:w="180" w:type="dxa"/>
            <w:vAlign w:val="bottom"/>
          </w:tcPr>
          <w:p w14:paraId="040102DF" w14:textId="77777777" w:rsidR="002F5B92" w:rsidRPr="00D76771" w:rsidRDefault="002F5B92" w:rsidP="002F5B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5D7C874" w14:textId="2E7B0A67" w:rsidR="002F5B92" w:rsidRPr="00D76771" w:rsidRDefault="002F5B92" w:rsidP="002F5B92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7B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17</w:t>
            </w:r>
          </w:p>
        </w:tc>
      </w:tr>
    </w:tbl>
    <w:p w14:paraId="2E0465B7" w14:textId="77777777" w:rsidR="003A2024" w:rsidRDefault="003A2024" w:rsidP="00F66F45">
      <w:pPr>
        <w:rPr>
          <w:rFonts w:ascii="Angsana New" w:hAnsi="Angsana New" w:cs="Angsana New"/>
          <w:sz w:val="28"/>
          <w:szCs w:val="28"/>
          <w:cs/>
        </w:rPr>
        <w:sectPr w:rsidR="003A2024" w:rsidSect="00415E0C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pgSz w:w="11909" w:h="16834" w:code="9"/>
          <w:pgMar w:top="691" w:right="1152" w:bottom="810" w:left="1152" w:header="720" w:footer="720" w:gutter="0"/>
          <w:cols w:space="720"/>
          <w:docGrid w:linePitch="360"/>
        </w:sectPr>
      </w:pPr>
    </w:p>
    <w:tbl>
      <w:tblPr>
        <w:tblW w:w="948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1"/>
        <w:gridCol w:w="1263"/>
        <w:gridCol w:w="180"/>
        <w:gridCol w:w="1249"/>
        <w:gridCol w:w="220"/>
        <w:gridCol w:w="1256"/>
        <w:gridCol w:w="180"/>
        <w:gridCol w:w="1261"/>
      </w:tblGrid>
      <w:tr w:rsidR="005E34B1" w14:paraId="2CD7DD3B" w14:textId="77777777" w:rsidTr="004B242C">
        <w:trPr>
          <w:cantSplit/>
        </w:trPr>
        <w:tc>
          <w:tcPr>
            <w:tcW w:w="3871" w:type="dxa"/>
          </w:tcPr>
          <w:p w14:paraId="6492EB3E" w14:textId="77777777" w:rsidR="005E34B1" w:rsidRDefault="005E34B1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2" w:type="dxa"/>
            <w:gridSpan w:val="3"/>
            <w:hideMark/>
          </w:tcPr>
          <w:p w14:paraId="73578C93" w14:textId="77777777" w:rsidR="005E34B1" w:rsidRDefault="005E34B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20" w:type="dxa"/>
          </w:tcPr>
          <w:p w14:paraId="00B8E88E" w14:textId="77777777" w:rsidR="005E34B1" w:rsidRDefault="005E34B1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hideMark/>
          </w:tcPr>
          <w:p w14:paraId="50BE3A85" w14:textId="77777777" w:rsidR="005E34B1" w:rsidRDefault="005E34B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E34B1" w14:paraId="78D31FA8" w14:textId="77777777" w:rsidTr="004B242C">
        <w:trPr>
          <w:cantSplit/>
        </w:trPr>
        <w:tc>
          <w:tcPr>
            <w:tcW w:w="3871" w:type="dxa"/>
            <w:hideMark/>
          </w:tcPr>
          <w:p w14:paraId="704EE85D" w14:textId="56224F1F" w:rsidR="005E34B1" w:rsidRDefault="005E34B1" w:rsidP="0090140C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2145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22145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3" w:type="dxa"/>
            <w:vAlign w:val="center"/>
            <w:hideMark/>
          </w:tcPr>
          <w:p w14:paraId="1E352003" w14:textId="0FCB0BF4" w:rsidR="005E34B1" w:rsidRDefault="005E34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center"/>
          </w:tcPr>
          <w:p w14:paraId="7719E00A" w14:textId="77777777" w:rsidR="005E34B1" w:rsidRDefault="005E34B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  <w:hideMark/>
          </w:tcPr>
          <w:p w14:paraId="36B4CE61" w14:textId="501AD63D" w:rsidR="005E34B1" w:rsidRDefault="005E34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20" w:type="dxa"/>
          </w:tcPr>
          <w:p w14:paraId="515E24B2" w14:textId="77777777" w:rsidR="005E34B1" w:rsidRDefault="005E34B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vAlign w:val="center"/>
            <w:hideMark/>
          </w:tcPr>
          <w:p w14:paraId="23B2A91E" w14:textId="1837F65C" w:rsidR="005E34B1" w:rsidRDefault="005E34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center"/>
          </w:tcPr>
          <w:p w14:paraId="180E9F52" w14:textId="77777777" w:rsidR="005E34B1" w:rsidRDefault="005E34B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1" w:type="dxa"/>
            <w:vAlign w:val="center"/>
            <w:hideMark/>
          </w:tcPr>
          <w:p w14:paraId="0402C1D8" w14:textId="42AD253E" w:rsidR="005E34B1" w:rsidRDefault="005E34B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E34B1" w14:paraId="17A60CB5" w14:textId="77777777" w:rsidTr="004B242C">
        <w:trPr>
          <w:cantSplit/>
          <w:trHeight w:val="164"/>
        </w:trPr>
        <w:tc>
          <w:tcPr>
            <w:tcW w:w="3871" w:type="dxa"/>
          </w:tcPr>
          <w:p w14:paraId="567265F8" w14:textId="77777777" w:rsidR="005E34B1" w:rsidRDefault="005E34B1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9" w:type="dxa"/>
            <w:gridSpan w:val="7"/>
            <w:hideMark/>
          </w:tcPr>
          <w:p w14:paraId="7DBEB155" w14:textId="77777777" w:rsidR="005E34B1" w:rsidRDefault="005E34B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 / พันหุ้น)</w:t>
            </w:r>
          </w:p>
        </w:tc>
      </w:tr>
      <w:tr w:rsidR="005E34B1" w14:paraId="4998E0C5" w14:textId="77777777" w:rsidTr="00774EBA">
        <w:trPr>
          <w:cantSplit/>
          <w:trHeight w:val="470"/>
        </w:trPr>
        <w:tc>
          <w:tcPr>
            <w:tcW w:w="3871" w:type="dxa"/>
            <w:hideMark/>
          </w:tcPr>
          <w:p w14:paraId="168DF2B6" w14:textId="0231F72F" w:rsidR="00BE00E0" w:rsidRPr="00403EB3" w:rsidRDefault="00BE00E0" w:rsidP="00BE00E0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3E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7EF53246" w14:textId="5EA4EDEE" w:rsidR="005E34B1" w:rsidRDefault="00BE00E0" w:rsidP="00BE00E0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3E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403E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Pr="00403E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403E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403E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96A0E4" w14:textId="6B5EEC9A" w:rsidR="005E34B1" w:rsidRDefault="00995CD9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228,884</w:t>
            </w:r>
          </w:p>
        </w:tc>
        <w:tc>
          <w:tcPr>
            <w:tcW w:w="180" w:type="dxa"/>
            <w:vAlign w:val="bottom"/>
          </w:tcPr>
          <w:p w14:paraId="70A70F3C" w14:textId="77777777" w:rsidR="005E34B1" w:rsidRDefault="005E34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4006AC7" w14:textId="3F0B419D" w:rsidR="005E34B1" w:rsidRDefault="00221452" w:rsidP="00A95D43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F3E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311,046</w:t>
            </w:r>
          </w:p>
        </w:tc>
        <w:tc>
          <w:tcPr>
            <w:tcW w:w="220" w:type="dxa"/>
          </w:tcPr>
          <w:p w14:paraId="2F0D4968" w14:textId="77777777" w:rsidR="005E34B1" w:rsidRDefault="005E34B1" w:rsidP="00A95D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C5F0F3" w14:textId="557E9C38" w:rsidR="005E34B1" w:rsidRDefault="00995CD9" w:rsidP="0090140C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34,068</w:t>
            </w:r>
          </w:p>
        </w:tc>
        <w:tc>
          <w:tcPr>
            <w:tcW w:w="180" w:type="dxa"/>
            <w:vAlign w:val="bottom"/>
          </w:tcPr>
          <w:p w14:paraId="63B96FC5" w14:textId="77777777" w:rsidR="005E34B1" w:rsidRDefault="005E34B1" w:rsidP="00A95D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C01BC12" w14:textId="6A41AA3D" w:rsidR="005E34B1" w:rsidRDefault="00221452" w:rsidP="0090140C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3E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191,27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5E34B1" w14:paraId="42E6A9B1" w14:textId="77777777" w:rsidTr="004B242C">
        <w:trPr>
          <w:cantSplit/>
          <w:trHeight w:val="164"/>
        </w:trPr>
        <w:tc>
          <w:tcPr>
            <w:tcW w:w="3871" w:type="dxa"/>
          </w:tcPr>
          <w:p w14:paraId="08F3C46E" w14:textId="77777777" w:rsidR="005E34B1" w:rsidRPr="00F8269D" w:rsidRDefault="005E34B1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AC361CB" w14:textId="77777777" w:rsidR="005E34B1" w:rsidRPr="00F8269D" w:rsidRDefault="005E34B1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48B5435" w14:textId="77777777" w:rsidR="005E34B1" w:rsidRPr="00F8269D" w:rsidRDefault="005E34B1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2A3637" w14:textId="77777777" w:rsidR="005E34B1" w:rsidRPr="00F8269D" w:rsidRDefault="005E34B1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20" w:type="dxa"/>
          </w:tcPr>
          <w:p w14:paraId="1E6EC854" w14:textId="77777777" w:rsidR="005E34B1" w:rsidRPr="00F8269D" w:rsidRDefault="005E34B1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080B2B" w14:textId="77777777" w:rsidR="005E34B1" w:rsidRPr="00F8269D" w:rsidRDefault="005E34B1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EA1437F" w14:textId="77777777" w:rsidR="005E34B1" w:rsidRPr="00F8269D" w:rsidRDefault="005E34B1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A70E91" w14:textId="77777777" w:rsidR="005E34B1" w:rsidRPr="00F8269D" w:rsidRDefault="005E34B1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5E34B1" w14:paraId="3AC501AE" w14:textId="77777777" w:rsidTr="004B242C">
        <w:trPr>
          <w:cantSplit/>
          <w:trHeight w:val="164"/>
        </w:trPr>
        <w:tc>
          <w:tcPr>
            <w:tcW w:w="3871" w:type="dxa"/>
            <w:hideMark/>
          </w:tcPr>
          <w:p w14:paraId="2608BD0D" w14:textId="77777777" w:rsidR="005E34B1" w:rsidRDefault="005E34B1" w:rsidP="0090140C">
            <w:pPr>
              <w:spacing w:line="240" w:lineRule="auto"/>
              <w:ind w:left="18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3" w:type="dxa"/>
            <w:vAlign w:val="bottom"/>
          </w:tcPr>
          <w:p w14:paraId="384955B8" w14:textId="77777777" w:rsidR="005E34B1" w:rsidRDefault="005E34B1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06A3DF2" w14:textId="77777777" w:rsidR="005E34B1" w:rsidRDefault="005E34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6D75F68" w14:textId="77777777" w:rsidR="005E34B1" w:rsidRDefault="005E34B1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7F73E13C" w14:textId="77777777" w:rsidR="005E34B1" w:rsidRDefault="005E34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B94AD71" w14:textId="77777777" w:rsidR="005E34B1" w:rsidRDefault="005E34B1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CE783B" w14:textId="77777777" w:rsidR="005E34B1" w:rsidRDefault="005E34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8E74167" w14:textId="77777777" w:rsidR="005E34B1" w:rsidRDefault="005E34B1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F5B92" w14:paraId="558E48FA" w14:textId="77777777" w:rsidTr="004B242C">
        <w:trPr>
          <w:cantSplit/>
          <w:trHeight w:val="164"/>
        </w:trPr>
        <w:tc>
          <w:tcPr>
            <w:tcW w:w="3871" w:type="dxa"/>
            <w:hideMark/>
          </w:tcPr>
          <w:p w14:paraId="32DE5451" w14:textId="77777777" w:rsidR="002F5B92" w:rsidRDefault="002F5B92" w:rsidP="002F5B92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90140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หุ้นสามัญที่ออก ณ 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3" w:type="dxa"/>
            <w:vAlign w:val="bottom"/>
          </w:tcPr>
          <w:p w14:paraId="165574AE" w14:textId="137FD2D8" w:rsidR="002F5B92" w:rsidRPr="002F5B92" w:rsidRDefault="002F5B92" w:rsidP="002F5B92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F5B92">
              <w:rPr>
                <w:rFonts w:asciiTheme="majorBidi" w:hAnsiTheme="majorBidi" w:cstheme="majorBidi"/>
                <w:sz w:val="30"/>
                <w:szCs w:val="30"/>
              </w:rPr>
              <w:t>840,000</w:t>
            </w:r>
          </w:p>
        </w:tc>
        <w:tc>
          <w:tcPr>
            <w:tcW w:w="180" w:type="dxa"/>
          </w:tcPr>
          <w:p w14:paraId="6769F51A" w14:textId="77777777" w:rsidR="002F5B92" w:rsidRDefault="002F5B92" w:rsidP="002F5B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  <w:hideMark/>
          </w:tcPr>
          <w:p w14:paraId="66ECC1A2" w14:textId="5E26C440" w:rsidR="002F5B92" w:rsidRDefault="002F5B92" w:rsidP="002F5B92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40,000</w:t>
            </w:r>
          </w:p>
        </w:tc>
        <w:tc>
          <w:tcPr>
            <w:tcW w:w="220" w:type="dxa"/>
          </w:tcPr>
          <w:p w14:paraId="23CD3FDE" w14:textId="77777777" w:rsidR="002F5B92" w:rsidRDefault="002F5B92" w:rsidP="002F5B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417DD3A" w14:textId="14FD422C" w:rsidR="002F5B92" w:rsidRDefault="002F5B92" w:rsidP="002F5B92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5B92">
              <w:rPr>
                <w:rFonts w:asciiTheme="majorBidi" w:hAnsiTheme="majorBidi" w:cstheme="majorBidi"/>
                <w:sz w:val="30"/>
                <w:szCs w:val="30"/>
              </w:rPr>
              <w:t>840,000</w:t>
            </w:r>
          </w:p>
        </w:tc>
        <w:tc>
          <w:tcPr>
            <w:tcW w:w="180" w:type="dxa"/>
            <w:vAlign w:val="bottom"/>
          </w:tcPr>
          <w:p w14:paraId="728EA8AC" w14:textId="77777777" w:rsidR="002F5B92" w:rsidRDefault="002F5B92" w:rsidP="002F5B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  <w:hideMark/>
          </w:tcPr>
          <w:p w14:paraId="65E9CDEF" w14:textId="0F68E64A" w:rsidR="002F5B92" w:rsidRDefault="002F5B92" w:rsidP="002F5B92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40,000</w:t>
            </w:r>
          </w:p>
        </w:tc>
      </w:tr>
      <w:tr w:rsidR="002F5B92" w14:paraId="3D1A332E" w14:textId="77777777" w:rsidTr="004B242C">
        <w:trPr>
          <w:cantSplit/>
          <w:trHeight w:val="164"/>
        </w:trPr>
        <w:tc>
          <w:tcPr>
            <w:tcW w:w="3871" w:type="dxa"/>
            <w:hideMark/>
          </w:tcPr>
          <w:p w14:paraId="4B388335" w14:textId="77777777" w:rsidR="00E93552" w:rsidRDefault="002F5B92" w:rsidP="00E93552">
            <w:pPr>
              <w:tabs>
                <w:tab w:val="clear" w:pos="227"/>
                <w:tab w:val="left" w:pos="366"/>
              </w:tabs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403EB3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ผลกระทบจากการเรียกชำระหุ้นเพิ่มเติมใน</w:t>
            </w:r>
            <w:r w:rsidR="00E9355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4E928206" w14:textId="3313356B" w:rsidR="002F5B92" w:rsidRDefault="00E93552" w:rsidP="00E93552">
            <w:pPr>
              <w:tabs>
                <w:tab w:val="clear" w:pos="227"/>
                <w:tab w:val="left" w:pos="366"/>
              </w:tabs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F5B92" w:rsidRPr="00403E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="002F5B92" w:rsidRPr="00403EB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2F5B92" w:rsidRPr="00403E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2F5B92" w:rsidRPr="00403EB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3" w:type="dxa"/>
            <w:vAlign w:val="bottom"/>
          </w:tcPr>
          <w:p w14:paraId="65930CE6" w14:textId="1688AC8E" w:rsidR="002F5B92" w:rsidRDefault="00770290" w:rsidP="002F5B9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156" w:right="1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62C2E6" w14:textId="77777777" w:rsidR="002F5B92" w:rsidRDefault="002F5B92" w:rsidP="002F5B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  <w:hideMark/>
          </w:tcPr>
          <w:p w14:paraId="48DBC83F" w14:textId="76E9A8FE" w:rsidR="002F5B92" w:rsidRDefault="002F5B92" w:rsidP="002F5B9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3E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134,06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20" w:type="dxa"/>
          </w:tcPr>
          <w:p w14:paraId="329DF8CC" w14:textId="77777777" w:rsidR="002F5B92" w:rsidRDefault="002F5B92" w:rsidP="002F5B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715E70C4" w14:textId="1450715F" w:rsidR="002F5B92" w:rsidRDefault="00770290" w:rsidP="002F5B9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156" w:right="1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18F40E" w14:textId="77777777" w:rsidR="002F5B92" w:rsidRDefault="002F5B92" w:rsidP="002F5B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  <w:hideMark/>
          </w:tcPr>
          <w:p w14:paraId="0B57A9CF" w14:textId="089BF6F9" w:rsidR="002F5B92" w:rsidRPr="00A36025" w:rsidRDefault="002F5B92" w:rsidP="002F5B92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F3E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134,06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2F5B92" w14:paraId="220F68B8" w14:textId="77777777" w:rsidTr="004B242C">
        <w:trPr>
          <w:cantSplit/>
          <w:trHeight w:val="164"/>
        </w:trPr>
        <w:tc>
          <w:tcPr>
            <w:tcW w:w="3871" w:type="dxa"/>
          </w:tcPr>
          <w:p w14:paraId="53B9F247" w14:textId="77777777" w:rsidR="00E93552" w:rsidRDefault="002F5B92" w:rsidP="00E93552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90140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  <w:r w:rsidRPr="0090140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</w:p>
          <w:p w14:paraId="5EA04776" w14:textId="4F8E541D" w:rsidR="002F5B92" w:rsidRPr="00403EB3" w:rsidRDefault="00E93552" w:rsidP="00E93552">
            <w:pPr>
              <w:spacing w:line="240" w:lineRule="auto"/>
              <w:ind w:left="186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F5B92" w:rsidRPr="0090140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="002F5B92" w:rsidRPr="0090140C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="002F5B92" w:rsidRPr="0090140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2F5B92" w:rsidRPr="0090140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3" w:type="dxa"/>
            <w:vAlign w:val="bottom"/>
          </w:tcPr>
          <w:p w14:paraId="45E25534" w14:textId="03612256" w:rsidR="002F5B92" w:rsidRDefault="002F5B92" w:rsidP="002F5B9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166,154</w:t>
            </w:r>
          </w:p>
        </w:tc>
        <w:tc>
          <w:tcPr>
            <w:tcW w:w="180" w:type="dxa"/>
          </w:tcPr>
          <w:p w14:paraId="16EB95D8" w14:textId="77777777" w:rsidR="002F5B92" w:rsidRDefault="002F5B92" w:rsidP="002F5B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66E02CCC" w14:textId="77E626B4" w:rsidR="002F5B92" w:rsidRPr="008F3EA8" w:rsidRDefault="002F5B92" w:rsidP="006835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14:paraId="41238A31" w14:textId="77777777" w:rsidR="002F5B92" w:rsidRDefault="002F5B92" w:rsidP="002F5B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0B794BDA" w14:textId="7C43F666" w:rsidR="002F5B92" w:rsidRDefault="002F5B92" w:rsidP="002F5B9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166,154</w:t>
            </w:r>
          </w:p>
        </w:tc>
        <w:tc>
          <w:tcPr>
            <w:tcW w:w="180" w:type="dxa"/>
            <w:vAlign w:val="bottom"/>
          </w:tcPr>
          <w:p w14:paraId="475F99B3" w14:textId="77777777" w:rsidR="002F5B92" w:rsidRDefault="002F5B92" w:rsidP="002F5B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9984803" w14:textId="5367AEDE" w:rsidR="002F5B92" w:rsidRPr="008F3EA8" w:rsidRDefault="002F5B92" w:rsidP="006835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F5B92" w14:paraId="4616C697" w14:textId="77777777" w:rsidTr="004B242C">
        <w:trPr>
          <w:cantSplit/>
          <w:trHeight w:val="164"/>
        </w:trPr>
        <w:tc>
          <w:tcPr>
            <w:tcW w:w="3871" w:type="dxa"/>
            <w:hideMark/>
          </w:tcPr>
          <w:p w14:paraId="312A4267" w14:textId="2177D760" w:rsidR="002F5B92" w:rsidRDefault="002F5B92" w:rsidP="002F5B92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(ขั้นพื้นฐาน) ณ วันที่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424954" w14:textId="364CC9BB" w:rsidR="002F5B92" w:rsidRDefault="002F5B92" w:rsidP="002F5B92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2F5B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1,006,154</w:t>
            </w:r>
          </w:p>
        </w:tc>
        <w:tc>
          <w:tcPr>
            <w:tcW w:w="180" w:type="dxa"/>
          </w:tcPr>
          <w:p w14:paraId="3303E22D" w14:textId="77777777" w:rsidR="002F5B92" w:rsidRDefault="002F5B92" w:rsidP="002F5B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70896D7" w14:textId="1717EFCE" w:rsidR="002F5B92" w:rsidRDefault="002F5B92" w:rsidP="002F5B92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3E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774,06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20" w:type="dxa"/>
          </w:tcPr>
          <w:p w14:paraId="5F8F7C50" w14:textId="77777777" w:rsidR="002F5B92" w:rsidRDefault="002F5B92" w:rsidP="002F5B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A0EA79" w14:textId="35B5C55E" w:rsidR="002F5B92" w:rsidRDefault="002F5B92" w:rsidP="002F5B92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2F5B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1,006,154</w:t>
            </w:r>
          </w:p>
        </w:tc>
        <w:tc>
          <w:tcPr>
            <w:tcW w:w="180" w:type="dxa"/>
            <w:vAlign w:val="bottom"/>
          </w:tcPr>
          <w:p w14:paraId="1E4FDC88" w14:textId="77777777" w:rsidR="002F5B92" w:rsidRDefault="002F5B92" w:rsidP="002F5B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CC0633" w14:textId="2CB22FD8" w:rsidR="002F5B92" w:rsidRDefault="002F5B92" w:rsidP="002F5B92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3E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774,06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2F5B92" w14:paraId="18F3A2B7" w14:textId="77777777" w:rsidTr="004B242C">
        <w:trPr>
          <w:cantSplit/>
          <w:trHeight w:val="164"/>
        </w:trPr>
        <w:tc>
          <w:tcPr>
            <w:tcW w:w="3871" w:type="dxa"/>
          </w:tcPr>
          <w:p w14:paraId="72CD76A1" w14:textId="77777777" w:rsidR="002F5B92" w:rsidRPr="00774EBA" w:rsidRDefault="002F5B92" w:rsidP="002F5B92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4CEE48" w14:textId="77777777" w:rsidR="002F5B92" w:rsidRPr="00774EBA" w:rsidRDefault="002F5B92" w:rsidP="002F5B92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55E1A4B" w14:textId="77777777" w:rsidR="002F5B92" w:rsidRPr="00774EBA" w:rsidRDefault="002F5B92" w:rsidP="002F5B9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239CCB" w14:textId="77777777" w:rsidR="002F5B92" w:rsidRPr="00774EBA" w:rsidRDefault="002F5B92" w:rsidP="002F5B92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</w:tcPr>
          <w:p w14:paraId="6F42E0A6" w14:textId="77777777" w:rsidR="002F5B92" w:rsidRPr="00774EBA" w:rsidRDefault="002F5B92" w:rsidP="002F5B9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B13664" w14:textId="77777777" w:rsidR="002F5B92" w:rsidRPr="00774EBA" w:rsidRDefault="002F5B92" w:rsidP="002F5B92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0807E5B" w14:textId="77777777" w:rsidR="002F5B92" w:rsidRPr="00774EBA" w:rsidRDefault="002F5B92" w:rsidP="002F5B9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C7C55C8" w14:textId="77777777" w:rsidR="002F5B92" w:rsidRPr="00774EBA" w:rsidRDefault="002F5B92" w:rsidP="002F5B92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5B92" w14:paraId="4C127733" w14:textId="77777777" w:rsidTr="004B242C">
        <w:trPr>
          <w:cantSplit/>
          <w:trHeight w:val="164"/>
        </w:trPr>
        <w:tc>
          <w:tcPr>
            <w:tcW w:w="3871" w:type="dxa"/>
          </w:tcPr>
          <w:p w14:paraId="55B5FDC7" w14:textId="46627906" w:rsidR="002F5B92" w:rsidRPr="004B242C" w:rsidRDefault="002F5B92" w:rsidP="002F5B92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242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Pr="004B242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4B242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4B242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) (</w:t>
            </w:r>
            <w:r w:rsidRPr="004B242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บาท</w:t>
            </w:r>
            <w:r w:rsidRPr="004B242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1D59715" w14:textId="56FB532B" w:rsidR="002F5B92" w:rsidRDefault="002F5B92" w:rsidP="002F5B92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 w:rsidR="006D14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80" w:type="dxa"/>
            <w:vAlign w:val="bottom"/>
          </w:tcPr>
          <w:p w14:paraId="3A11C7A9" w14:textId="77777777" w:rsidR="002F5B92" w:rsidRDefault="002F5B92" w:rsidP="002F5B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7257FBA" w14:textId="13A15E58" w:rsidR="002F5B92" w:rsidRDefault="002F5B92" w:rsidP="002F5B92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3E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0.40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20" w:type="dxa"/>
          </w:tcPr>
          <w:p w14:paraId="54A1DA89" w14:textId="77777777" w:rsidR="002F5B92" w:rsidRDefault="002F5B92" w:rsidP="002F5B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499D0C" w14:textId="598A72C1" w:rsidR="002F5B92" w:rsidRDefault="002F5B92" w:rsidP="002F5B92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0.034</w:t>
            </w:r>
          </w:p>
        </w:tc>
        <w:tc>
          <w:tcPr>
            <w:tcW w:w="180" w:type="dxa"/>
            <w:vAlign w:val="bottom"/>
          </w:tcPr>
          <w:p w14:paraId="031AC90D" w14:textId="77777777" w:rsidR="002F5B92" w:rsidRDefault="002F5B92" w:rsidP="002F5B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59FBC95" w14:textId="07886E27" w:rsidR="002F5B92" w:rsidRDefault="002F5B92" w:rsidP="002F5B92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3E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47</w:t>
            </w:r>
          </w:p>
        </w:tc>
      </w:tr>
    </w:tbl>
    <w:p w14:paraId="7C55B4D0" w14:textId="44AE0008" w:rsidR="00F66F45" w:rsidRPr="00052439" w:rsidRDefault="00F66F45" w:rsidP="00F66F45">
      <w:pPr>
        <w:rPr>
          <w:rFonts w:asciiTheme="majorBidi" w:hAnsiTheme="majorBidi" w:cstheme="majorBidi"/>
          <w:sz w:val="24"/>
          <w:szCs w:val="24"/>
        </w:rPr>
      </w:pPr>
    </w:p>
    <w:p w14:paraId="234CDEE3" w14:textId="34211C17" w:rsidR="00804175" w:rsidRPr="003718C1" w:rsidRDefault="00180602" w:rsidP="00102F4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72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u w:val="none"/>
        </w:rPr>
        <w:t>12</w:t>
      </w: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ab/>
      </w:r>
      <w:r w:rsidR="00804175" w:rsidRPr="00526E2D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570F710C" w14:textId="4273D434" w:rsidR="001B7B66" w:rsidRPr="00F8269D" w:rsidRDefault="001B7B66" w:rsidP="003718C1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89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93"/>
        <w:gridCol w:w="1710"/>
        <w:gridCol w:w="278"/>
        <w:gridCol w:w="1699"/>
      </w:tblGrid>
      <w:tr w:rsidR="002F22B4" w:rsidRPr="00424DDB" w14:paraId="7A5897F6" w14:textId="77777777" w:rsidTr="007769A3">
        <w:tc>
          <w:tcPr>
            <w:tcW w:w="2947" w:type="pct"/>
            <w:vAlign w:val="bottom"/>
          </w:tcPr>
          <w:p w14:paraId="46350556" w14:textId="75D09ECD" w:rsidR="002F22B4" w:rsidRPr="00424DDB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C1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E10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DC69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B7A98" w:rsidRPr="008B7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Pr="009C1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52" w:type="pct"/>
          </w:tcPr>
          <w:p w14:paraId="7B1A896F" w14:textId="77777777" w:rsidR="002F22B4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4175552" w14:textId="77777777" w:rsidR="002F22B4" w:rsidRPr="00424DDB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4E30F724" w14:textId="77777777" w:rsidR="002F22B4" w:rsidRPr="00424DDB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4785FD70" w14:textId="77777777" w:rsidR="002F22B4" w:rsidRPr="00424DDB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F22B4" w:rsidRPr="00424DDB" w14:paraId="5EAA6EE5" w14:textId="77777777" w:rsidTr="00774EBA">
        <w:trPr>
          <w:trHeight w:val="137"/>
        </w:trPr>
        <w:tc>
          <w:tcPr>
            <w:tcW w:w="2947" w:type="pct"/>
          </w:tcPr>
          <w:p w14:paraId="33CAB63F" w14:textId="77777777" w:rsidR="002F22B4" w:rsidRPr="00774EBA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3" w:type="pct"/>
            <w:gridSpan w:val="3"/>
          </w:tcPr>
          <w:p w14:paraId="02BE6EB9" w14:textId="77777777" w:rsidR="002F22B4" w:rsidRPr="00052439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24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22B4" w:rsidRPr="00424DDB" w14:paraId="31249D17" w14:textId="77777777" w:rsidTr="007769A3">
        <w:tc>
          <w:tcPr>
            <w:tcW w:w="2947" w:type="pct"/>
          </w:tcPr>
          <w:p w14:paraId="4B6D302B" w14:textId="77777777" w:rsidR="002F22B4" w:rsidRPr="00424DDB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2" w:type="pct"/>
          </w:tcPr>
          <w:p w14:paraId="36DDBE75" w14:textId="77777777" w:rsidR="002F22B4" w:rsidRPr="00424DDB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73E06A5D" w14:textId="77777777" w:rsidR="002F22B4" w:rsidRPr="00424DDB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035D6627" w14:textId="77777777" w:rsidR="002F22B4" w:rsidRPr="00424DDB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5F11" w:rsidRPr="00424DDB" w14:paraId="7AAFECCB" w14:textId="77777777" w:rsidTr="003413F7">
        <w:tc>
          <w:tcPr>
            <w:tcW w:w="2947" w:type="pct"/>
          </w:tcPr>
          <w:p w14:paraId="21AFA077" w14:textId="77777777" w:rsidR="008C5F11" w:rsidRPr="00424DDB" w:rsidRDefault="008C5F11" w:rsidP="008C5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952" w:type="pct"/>
            <w:tcBorders>
              <w:left w:val="nil"/>
              <w:right w:val="nil"/>
            </w:tcBorders>
            <w:shd w:val="clear" w:color="auto" w:fill="auto"/>
          </w:tcPr>
          <w:p w14:paraId="69ABC567" w14:textId="368356B2" w:rsidR="008C5F11" w:rsidRPr="008C5F11" w:rsidRDefault="008C5F11" w:rsidP="006A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5F11">
              <w:rPr>
                <w:rFonts w:asciiTheme="majorBidi" w:hAnsiTheme="majorBidi" w:cstheme="majorBidi"/>
                <w:sz w:val="30"/>
                <w:szCs w:val="30"/>
              </w:rPr>
              <w:t>40,87</w:t>
            </w:r>
            <w:r w:rsidR="0091488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5" w:type="pct"/>
          </w:tcPr>
          <w:p w14:paraId="7DC0E7E4" w14:textId="77777777" w:rsidR="008C5F11" w:rsidRPr="008C5F11" w:rsidRDefault="008C5F11" w:rsidP="008C5F1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6C8D101C" w14:textId="2D396111" w:rsidR="008C5F11" w:rsidRPr="008C5F11" w:rsidRDefault="008C5F11" w:rsidP="006A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5F11">
              <w:rPr>
                <w:rFonts w:asciiTheme="majorBidi" w:hAnsiTheme="majorBidi" w:cstheme="majorBidi"/>
                <w:sz w:val="30"/>
                <w:szCs w:val="30"/>
              </w:rPr>
              <w:t>4,343</w:t>
            </w:r>
          </w:p>
        </w:tc>
      </w:tr>
      <w:tr w:rsidR="008C5F11" w:rsidRPr="00424DDB" w14:paraId="3230D748" w14:textId="77777777" w:rsidTr="003413F7">
        <w:tc>
          <w:tcPr>
            <w:tcW w:w="2947" w:type="pct"/>
          </w:tcPr>
          <w:p w14:paraId="7D72189E" w14:textId="706E0F39" w:rsidR="008C5F11" w:rsidRPr="00424DDB" w:rsidRDefault="00FB14DB" w:rsidP="008C5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52" w:type="pct"/>
            <w:tcBorders>
              <w:left w:val="nil"/>
              <w:right w:val="nil"/>
            </w:tcBorders>
            <w:shd w:val="clear" w:color="auto" w:fill="auto"/>
          </w:tcPr>
          <w:p w14:paraId="1D275259" w14:textId="06B0DE33" w:rsidR="008C5F11" w:rsidRPr="008C5F11" w:rsidRDefault="008C5F11" w:rsidP="006A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5F11">
              <w:rPr>
                <w:rFonts w:asciiTheme="majorBidi" w:hAnsiTheme="majorBidi" w:cstheme="majorBidi"/>
                <w:sz w:val="30"/>
                <w:szCs w:val="30"/>
              </w:rPr>
              <w:t xml:space="preserve">3,520 </w:t>
            </w:r>
          </w:p>
        </w:tc>
        <w:tc>
          <w:tcPr>
            <w:tcW w:w="155" w:type="pct"/>
          </w:tcPr>
          <w:p w14:paraId="088ED802" w14:textId="77777777" w:rsidR="008C5F11" w:rsidRPr="008C5F11" w:rsidRDefault="008C5F11" w:rsidP="008C5F1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6B0176A0" w14:textId="599A89AB" w:rsidR="008C5F11" w:rsidRPr="008C5F11" w:rsidRDefault="008C5F11" w:rsidP="0091488F">
            <w:pPr>
              <w:pStyle w:val="acctfourfigures"/>
              <w:tabs>
                <w:tab w:val="clear" w:pos="765"/>
              </w:tabs>
              <w:spacing w:line="240" w:lineRule="auto"/>
              <w:ind w:right="2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5F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5F11" w:rsidRPr="00424DDB" w14:paraId="21EB8BC7" w14:textId="77777777" w:rsidTr="003413F7">
        <w:tc>
          <w:tcPr>
            <w:tcW w:w="2947" w:type="pct"/>
          </w:tcPr>
          <w:p w14:paraId="2193199A" w14:textId="75BAF91E" w:rsidR="008C5F11" w:rsidRPr="00424DDB" w:rsidRDefault="0091488F" w:rsidP="008C5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88F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9E903" w14:textId="3D110255" w:rsidR="008C5F11" w:rsidRPr="008C5F11" w:rsidRDefault="008C5F11" w:rsidP="006A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5F11">
              <w:rPr>
                <w:rFonts w:asciiTheme="majorBidi" w:hAnsiTheme="majorBidi" w:cstheme="majorBidi"/>
                <w:sz w:val="30"/>
                <w:szCs w:val="30"/>
              </w:rPr>
              <w:t>98,68</w:t>
            </w:r>
            <w:r w:rsidR="0091488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5" w:type="pct"/>
          </w:tcPr>
          <w:p w14:paraId="657CD72D" w14:textId="77777777" w:rsidR="008C5F11" w:rsidRPr="008C5F11" w:rsidRDefault="008C5F11" w:rsidP="008C5F1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</w:tcPr>
          <w:p w14:paraId="0157D74E" w14:textId="58C13C56" w:rsidR="008C5F11" w:rsidRPr="008C5F11" w:rsidRDefault="008C5F11" w:rsidP="0091488F">
            <w:pPr>
              <w:pStyle w:val="acctfourfigures"/>
              <w:tabs>
                <w:tab w:val="clear" w:pos="765"/>
              </w:tabs>
              <w:spacing w:line="240" w:lineRule="auto"/>
              <w:ind w:right="2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5F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5F11" w:rsidRPr="00424DDB" w14:paraId="482E8A79" w14:textId="77777777" w:rsidTr="007769A3">
        <w:tc>
          <w:tcPr>
            <w:tcW w:w="2947" w:type="pct"/>
          </w:tcPr>
          <w:p w14:paraId="4A1C13DE" w14:textId="77777777" w:rsidR="008C5F11" w:rsidRPr="00424DDB" w:rsidRDefault="008C5F11" w:rsidP="008C5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3309AF" w14:textId="47C56CE1" w:rsidR="008C5F11" w:rsidRPr="008C5F11" w:rsidRDefault="008C5F11" w:rsidP="006A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143,08</w:t>
            </w:r>
            <w:r w:rsidR="00914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5" w:type="pct"/>
          </w:tcPr>
          <w:p w14:paraId="6B0756D6" w14:textId="77777777" w:rsidR="008C5F11" w:rsidRPr="008C5F11" w:rsidRDefault="008C5F11" w:rsidP="008C5F1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6" w:type="pct"/>
            <w:tcBorders>
              <w:top w:val="single" w:sz="4" w:space="0" w:color="auto"/>
              <w:bottom w:val="double" w:sz="4" w:space="0" w:color="auto"/>
            </w:tcBorders>
          </w:tcPr>
          <w:p w14:paraId="139B4EE6" w14:textId="0D4DA710" w:rsidR="008C5F11" w:rsidRPr="008C5F11" w:rsidRDefault="008C5F11" w:rsidP="008C5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4,343</w:t>
            </w:r>
          </w:p>
        </w:tc>
      </w:tr>
      <w:tr w:rsidR="008C5F11" w:rsidRPr="0042231F" w14:paraId="34F037B3" w14:textId="77777777" w:rsidTr="007769A3">
        <w:tc>
          <w:tcPr>
            <w:tcW w:w="2947" w:type="pct"/>
          </w:tcPr>
          <w:p w14:paraId="3C831149" w14:textId="77777777" w:rsidR="008C5F11" w:rsidRPr="00774EBA" w:rsidRDefault="008C5F11" w:rsidP="008C5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52" w:type="pct"/>
          </w:tcPr>
          <w:p w14:paraId="0B3AE262" w14:textId="77777777" w:rsidR="008C5F11" w:rsidRPr="00774EBA" w:rsidRDefault="008C5F11" w:rsidP="006A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5" w:type="pct"/>
          </w:tcPr>
          <w:p w14:paraId="6D0B7A4D" w14:textId="77777777" w:rsidR="008C5F11" w:rsidRPr="00774EBA" w:rsidRDefault="008C5F11" w:rsidP="008C5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46" w:type="pct"/>
          </w:tcPr>
          <w:p w14:paraId="6C5FDEB8" w14:textId="77777777" w:rsidR="008C5F11" w:rsidRPr="00774EBA" w:rsidRDefault="008C5F11" w:rsidP="008C5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8C5F11" w:rsidRPr="0042231F" w14:paraId="14B5D156" w14:textId="77777777" w:rsidTr="006A4184">
        <w:trPr>
          <w:trHeight w:val="236"/>
        </w:trPr>
        <w:tc>
          <w:tcPr>
            <w:tcW w:w="2947" w:type="pct"/>
          </w:tcPr>
          <w:p w14:paraId="1B02C6D4" w14:textId="0ECF0CDC" w:rsidR="008C5F11" w:rsidRPr="0042231F" w:rsidRDefault="00052439" w:rsidP="008C5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52" w:type="pct"/>
          </w:tcPr>
          <w:p w14:paraId="54926870" w14:textId="77777777" w:rsidR="008C5F11" w:rsidRPr="006A4184" w:rsidRDefault="008C5F11" w:rsidP="006A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" w:type="pct"/>
          </w:tcPr>
          <w:p w14:paraId="0FBD7E16" w14:textId="77777777" w:rsidR="008C5F11" w:rsidRPr="006A4184" w:rsidRDefault="008C5F11" w:rsidP="008C5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pct"/>
          </w:tcPr>
          <w:p w14:paraId="739ACCF5" w14:textId="77777777" w:rsidR="008C5F11" w:rsidRPr="006A4184" w:rsidRDefault="008C5F11" w:rsidP="008C5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2439" w:rsidRPr="0042231F" w14:paraId="344066BC" w14:textId="77777777" w:rsidTr="007769A3">
        <w:tc>
          <w:tcPr>
            <w:tcW w:w="2947" w:type="pct"/>
          </w:tcPr>
          <w:p w14:paraId="30A19128" w14:textId="20899F6D" w:rsidR="00052439" w:rsidRPr="0042231F" w:rsidRDefault="00052439" w:rsidP="00052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52" w:type="pct"/>
          </w:tcPr>
          <w:p w14:paraId="414A7C9B" w14:textId="4DA91934" w:rsidR="00052439" w:rsidRPr="0042231F" w:rsidRDefault="00052439" w:rsidP="006A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5F11">
              <w:rPr>
                <w:rFonts w:asciiTheme="majorBidi" w:hAnsiTheme="majorBidi" w:cstheme="majorBidi"/>
                <w:sz w:val="30"/>
                <w:szCs w:val="30"/>
              </w:rPr>
              <w:t>2,75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5" w:type="pct"/>
          </w:tcPr>
          <w:p w14:paraId="619B0E50" w14:textId="77777777" w:rsidR="00052439" w:rsidRPr="0042231F" w:rsidRDefault="00052439" w:rsidP="00052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pct"/>
          </w:tcPr>
          <w:p w14:paraId="14810242" w14:textId="6B38AEDD" w:rsidR="00052439" w:rsidRPr="0042231F" w:rsidRDefault="00052439" w:rsidP="006A4184">
            <w:pPr>
              <w:pStyle w:val="acctfourfigures"/>
              <w:tabs>
                <w:tab w:val="clear" w:pos="765"/>
                <w:tab w:val="left" w:pos="1251"/>
              </w:tabs>
              <w:spacing w:line="240" w:lineRule="auto"/>
              <w:ind w:right="2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5F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439" w:rsidRPr="0042231F" w14:paraId="1FA7350D" w14:textId="77777777" w:rsidTr="00BD22D7">
        <w:tc>
          <w:tcPr>
            <w:tcW w:w="2947" w:type="pct"/>
          </w:tcPr>
          <w:p w14:paraId="50BB2E94" w14:textId="2E10ED04" w:rsidR="00052439" w:rsidRPr="0042231F" w:rsidRDefault="00052439" w:rsidP="00052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952" w:type="pct"/>
          </w:tcPr>
          <w:p w14:paraId="37F6CE64" w14:textId="78993F5B" w:rsidR="00052439" w:rsidRPr="0042231F" w:rsidRDefault="00052439" w:rsidP="006A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5F11">
              <w:rPr>
                <w:rFonts w:asciiTheme="majorBidi" w:hAnsiTheme="majorBidi" w:cstheme="majorBidi"/>
                <w:sz w:val="30"/>
                <w:szCs w:val="30"/>
              </w:rPr>
              <w:t>8,987</w:t>
            </w:r>
          </w:p>
        </w:tc>
        <w:tc>
          <w:tcPr>
            <w:tcW w:w="155" w:type="pct"/>
          </w:tcPr>
          <w:p w14:paraId="12589804" w14:textId="77777777" w:rsidR="00052439" w:rsidRPr="0042231F" w:rsidRDefault="00052439" w:rsidP="00052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pct"/>
          </w:tcPr>
          <w:p w14:paraId="6BCC8214" w14:textId="2A2075A1" w:rsidR="00052439" w:rsidRPr="0042231F" w:rsidRDefault="00052439" w:rsidP="00052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C5F1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052439" w:rsidRPr="00424DDB" w14:paraId="454EFE77" w14:textId="77777777" w:rsidTr="00BD22D7">
        <w:tc>
          <w:tcPr>
            <w:tcW w:w="2947" w:type="pct"/>
          </w:tcPr>
          <w:p w14:paraId="20A62218" w14:textId="77777777" w:rsidR="00052439" w:rsidRPr="00424DDB" w:rsidRDefault="00052439" w:rsidP="00052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52" w:type="pct"/>
            <w:tcBorders>
              <w:bottom w:val="single" w:sz="4" w:space="0" w:color="auto"/>
            </w:tcBorders>
            <w:shd w:val="clear" w:color="auto" w:fill="auto"/>
          </w:tcPr>
          <w:p w14:paraId="2076B376" w14:textId="234E603E" w:rsidR="00052439" w:rsidRPr="008C5F11" w:rsidRDefault="00052439" w:rsidP="006A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5F11">
              <w:rPr>
                <w:rFonts w:asciiTheme="majorBidi" w:hAnsiTheme="majorBidi" w:cstheme="majorBidi"/>
                <w:sz w:val="30"/>
                <w:szCs w:val="30"/>
              </w:rPr>
              <w:t>300,893</w:t>
            </w:r>
          </w:p>
        </w:tc>
        <w:tc>
          <w:tcPr>
            <w:tcW w:w="155" w:type="pct"/>
            <w:shd w:val="clear" w:color="auto" w:fill="auto"/>
          </w:tcPr>
          <w:p w14:paraId="04CF66F3" w14:textId="77777777" w:rsidR="00052439" w:rsidRPr="008C5F11" w:rsidRDefault="00052439" w:rsidP="00052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14:paraId="23AD2AC8" w14:textId="44B4FC85" w:rsidR="00052439" w:rsidRPr="008C5F11" w:rsidRDefault="00052439" w:rsidP="006A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5F11">
              <w:rPr>
                <w:rFonts w:asciiTheme="majorBidi" w:hAnsiTheme="majorBidi" w:cstheme="majorBidi"/>
                <w:sz w:val="30"/>
                <w:szCs w:val="30"/>
              </w:rPr>
              <w:t>11,000</w:t>
            </w:r>
          </w:p>
        </w:tc>
      </w:tr>
      <w:tr w:rsidR="00052439" w:rsidRPr="00424DDB" w14:paraId="2E2AA806" w14:textId="77777777" w:rsidTr="00BD22D7">
        <w:tc>
          <w:tcPr>
            <w:tcW w:w="2947" w:type="pct"/>
          </w:tcPr>
          <w:p w14:paraId="38C0D398" w14:textId="35878169" w:rsidR="00052439" w:rsidRPr="00424DDB" w:rsidRDefault="00052439" w:rsidP="00052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4D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8240B7" w14:textId="355F2DFD" w:rsidR="00052439" w:rsidRPr="0091488F" w:rsidRDefault="00052439" w:rsidP="006A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4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312,638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17F985CC" w14:textId="77777777" w:rsidR="00052439" w:rsidRPr="0091488F" w:rsidRDefault="00052439" w:rsidP="00052439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EAA5D" w14:textId="312835A9" w:rsidR="00052439" w:rsidRPr="0091488F" w:rsidRDefault="00052439" w:rsidP="006A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4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11,530</w:t>
            </w:r>
          </w:p>
        </w:tc>
      </w:tr>
    </w:tbl>
    <w:p w14:paraId="4776A77E" w14:textId="180A884B" w:rsidR="003A2024" w:rsidRDefault="003A2024" w:rsidP="00334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inorHAnsi" w:hAnsiTheme="minorHAnsi" w:cstheme="minorHAnsi"/>
          <w:sz w:val="2"/>
          <w:szCs w:val="2"/>
        </w:rPr>
      </w:pPr>
    </w:p>
    <w:sectPr w:rsidR="003A2024" w:rsidSect="00415E0C">
      <w:pgSz w:w="11909" w:h="16834" w:code="9"/>
      <w:pgMar w:top="691" w:right="1152" w:bottom="81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53A24" w14:textId="77777777" w:rsidR="000D6C10" w:rsidRDefault="000D6C10">
      <w:r>
        <w:separator/>
      </w:r>
    </w:p>
  </w:endnote>
  <w:endnote w:type="continuationSeparator" w:id="0">
    <w:p w14:paraId="449036FD" w14:textId="77777777" w:rsidR="000D6C10" w:rsidRDefault="000D6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D364" w14:textId="1949C76D" w:rsidR="00667982" w:rsidRDefault="00667982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noProof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 w:rsidR="00B0099A">
      <w:rPr>
        <w:rFonts w:ascii="Angsana New" w:hAnsi="Angsana New" w:cs="Angsana New"/>
        <w:noProof/>
        <w:sz w:val="30"/>
        <w:szCs w:val="30"/>
      </w:rPr>
      <w:t>2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F73EB" w14:textId="5E08BAB5" w:rsidR="00E21939" w:rsidRPr="00020AE2" w:rsidRDefault="00E2193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020AE2">
      <w:rPr>
        <w:rFonts w:ascii="Angsana New" w:hAnsi="Angsana New" w:cs="Angsana New"/>
        <w:sz w:val="30"/>
        <w:szCs w:val="30"/>
      </w:rPr>
      <w:fldChar w:fldCharType="begin"/>
    </w:r>
    <w:r w:rsidRPr="00020AE2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20AE2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</w:t>
    </w:r>
    <w:r w:rsidR="00B0099A">
      <w:rPr>
        <w:rFonts w:ascii="Angsana New" w:hAnsi="Angsana New" w:cs="Angsana New"/>
        <w:noProof/>
        <w:sz w:val="30"/>
        <w:szCs w:val="30"/>
      </w:rPr>
      <w:t>9</w:t>
    </w:r>
    <w:r w:rsidRPr="00020AE2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3D739" w14:textId="461F3576" w:rsidR="00E21939" w:rsidRPr="00DD4B04" w:rsidRDefault="00E2193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B0099A">
      <w:rPr>
        <w:rFonts w:ascii="Angsana New" w:hAnsi="Angsana New" w:cs="Angsana New"/>
        <w:noProof/>
        <w:sz w:val="30"/>
        <w:szCs w:val="30"/>
      </w:rPr>
      <w:t>5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64764" w14:textId="270DB6B6" w:rsidR="00E21939" w:rsidRPr="00C827F6" w:rsidRDefault="00E2193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8B2AE0">
      <w:rPr>
        <w:rFonts w:ascii="Angsana New" w:hAnsi="Angsana New"/>
        <w:noProof/>
        <w:sz w:val="30"/>
        <w:szCs w:val="30"/>
        <w:lang w:val="fr-FR"/>
      </w:rPr>
      <w:t>1412154_2023Dec_FSA_Millennium Group Corporation (Asia) Publ ic Company Limited_09t_Q3_v5.docx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9C11FA" w:rsidRPr="009C11FA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EADAC8F" w14:textId="77777777" w:rsidR="00E21939" w:rsidRPr="00C827F6" w:rsidRDefault="00E21939">
    <w:pPr>
      <w:pStyle w:val="Footer"/>
      <w:rPr>
        <w:lang w:val="fr-FR"/>
      </w:rPr>
    </w:pPr>
  </w:p>
  <w:p w14:paraId="37C1ACA3" w14:textId="77777777" w:rsidR="00E21939" w:rsidRDefault="00E219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FF912" w14:textId="77777777" w:rsidR="000D6C10" w:rsidRDefault="000D6C10">
      <w:r>
        <w:separator/>
      </w:r>
    </w:p>
  </w:footnote>
  <w:footnote w:type="continuationSeparator" w:id="0">
    <w:p w14:paraId="05A58B80" w14:textId="77777777" w:rsidR="000D6C10" w:rsidRDefault="000D6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6DE32" w14:textId="46BC930C" w:rsidR="00EA73E8" w:rsidRPr="00FA7747" w:rsidRDefault="00EA73E8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="00DE5546"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</w:t>
    </w:r>
  </w:p>
  <w:p w14:paraId="3DF7087E" w14:textId="77777777" w:rsidR="00EA73E8" w:rsidRPr="00FA7747" w:rsidRDefault="00EA73E8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90DAC01" w14:textId="4195AEB9" w:rsidR="00EA73E8" w:rsidRPr="00451B1B" w:rsidRDefault="00EA73E8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</w:rPr>
    </w:pPr>
    <w:r w:rsidRPr="00940DC7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="002D5893"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4F76C0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="002D5893">
      <w:rPr>
        <w:rFonts w:ascii="Angsana New" w:hAnsi="Angsana New" w:cs="Angsana New" w:hint="cs"/>
        <w:b/>
        <w:bCs/>
        <w:sz w:val="32"/>
        <w:szCs w:val="32"/>
        <w:cs/>
      </w:rPr>
      <w:t>เดือน</w:t>
    </w:r>
    <w:r w:rsidRPr="00940D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38068C">
      <w:rPr>
        <w:rFonts w:ascii="Angsana New" w:hAnsi="Angsana New" w:cs="Angsana New"/>
        <w:b/>
        <w:bCs/>
        <w:sz w:val="32"/>
        <w:szCs w:val="32"/>
      </w:rPr>
      <w:t>3</w:t>
    </w:r>
    <w:r w:rsidR="002D5893">
      <w:rPr>
        <w:rFonts w:ascii="Angsana New" w:hAnsi="Angsana New" w:cs="Angsana New"/>
        <w:b/>
        <w:bCs/>
        <w:sz w:val="32"/>
        <w:szCs w:val="32"/>
      </w:rPr>
      <w:t>0</w:t>
    </w:r>
    <w:r w:rsidR="002D5893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BD4FDF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="00B2079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9C11FA" w:rsidRPr="009C11FA">
      <w:rPr>
        <w:rFonts w:ascii="Angsana New" w:hAnsi="Angsana New" w:cs="Angsana New"/>
        <w:b/>
        <w:bCs/>
        <w:sz w:val="32"/>
        <w:szCs w:val="32"/>
      </w:rPr>
      <w:t>256</w:t>
    </w:r>
    <w:r w:rsidR="00B20795">
      <w:rPr>
        <w:rFonts w:ascii="Angsana New" w:hAnsi="Angsana New" w:cs="Angsana New"/>
        <w:b/>
        <w:bCs/>
        <w:sz w:val="32"/>
        <w:szCs w:val="32"/>
      </w:rPr>
      <w:t>6</w:t>
    </w:r>
    <w:r w:rsidRPr="00940DC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40DC7">
      <w:rPr>
        <w:rFonts w:ascii="Angsana New" w:hAnsi="Angsana New" w:cs="Angsana New"/>
        <w:b/>
        <w:bCs/>
        <w:sz w:val="32"/>
        <w:szCs w:val="32"/>
      </w:rPr>
      <w:t>(</w:t>
    </w:r>
    <w:r w:rsidRPr="00940DC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940DC7"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/>
        <w:bCs/>
        <w:sz w:val="32"/>
        <w:szCs w:val="32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6A0A7" w14:textId="16719D1D" w:rsidR="00E21939" w:rsidRPr="00FA7747" w:rsidRDefault="00E2193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="0015076F"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</w:t>
    </w:r>
  </w:p>
  <w:p w14:paraId="6DFE20E9" w14:textId="77777777" w:rsidR="00E21939" w:rsidRPr="00FA7747" w:rsidRDefault="00E21939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9418501" w14:textId="358B173C" w:rsidR="00E21939" w:rsidRDefault="008F5ED7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40DC7">
      <w:rPr>
        <w:rFonts w:ascii="Angsana New" w:hAnsi="Angsana New" w:cs="Angsana New"/>
        <w:bCs/>
        <w:sz w:val="32"/>
        <w:szCs w:val="32"/>
        <w:cs/>
      </w:rPr>
      <w:t>สำหรับ</w:t>
    </w:r>
    <w:r w:rsidR="00CE4223" w:rsidRPr="00940DC7">
      <w:rPr>
        <w:rFonts w:ascii="Angsana New" w:hAnsi="Angsana New" w:cs="Angsana New"/>
        <w:bCs/>
        <w:sz w:val="32"/>
        <w:szCs w:val="32"/>
        <w:cs/>
      </w:rPr>
      <w:t>งวด</w:t>
    </w:r>
    <w:r w:rsidR="00CE4223" w:rsidRPr="00940DC7">
      <w:rPr>
        <w:rFonts w:ascii="Angsana New" w:hAnsi="Angsana New" w:cs="Angsana New" w:hint="cs"/>
        <w:bCs/>
        <w:sz w:val="32"/>
        <w:szCs w:val="32"/>
        <w:cs/>
      </w:rPr>
      <w:t>สามเดือน</w:t>
    </w:r>
    <w:r w:rsidR="00CE4223">
      <w:rPr>
        <w:rFonts w:ascii="Angsana New" w:hAnsi="Angsana New" w:cs="Angsana New" w:hint="cs"/>
        <w:b w:val="0"/>
        <w:bCs/>
        <w:sz w:val="32"/>
        <w:szCs w:val="32"/>
        <w:cs/>
      </w:rPr>
      <w:t>และ</w:t>
    </w:r>
    <w:r w:rsidR="008554B8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CE4223">
      <w:rPr>
        <w:rFonts w:ascii="Angsana New" w:hAnsi="Angsana New" w:cs="Angsana New" w:hint="cs"/>
        <w:b w:val="0"/>
        <w:bCs/>
        <w:sz w:val="32"/>
        <w:szCs w:val="32"/>
        <w:cs/>
      </w:rPr>
      <w:t>เดือน</w:t>
    </w:r>
    <w:r w:rsidR="00CE4223" w:rsidRPr="00940DC7">
      <w:rPr>
        <w:rFonts w:ascii="Angsana New" w:hAnsi="Angsana New" w:cs="Angsana New"/>
        <w:bCs/>
        <w:sz w:val="32"/>
        <w:szCs w:val="32"/>
        <w:cs/>
      </w:rPr>
      <w:t xml:space="preserve">สิ้นสุดวันที่ </w:t>
    </w:r>
    <w:r w:rsidR="00CE4223">
      <w:rPr>
        <w:rFonts w:ascii="Angsana New" w:hAnsi="Angsana New" w:cs="Angsana New"/>
        <w:bCs/>
        <w:sz w:val="32"/>
        <w:szCs w:val="32"/>
      </w:rPr>
      <w:t>3</w:t>
    </w:r>
    <w:r w:rsidR="00CE4223" w:rsidRPr="00C01008">
      <w:rPr>
        <w:rFonts w:ascii="Angsana New" w:hAnsi="Angsana New" w:cs="Angsana New"/>
        <w:sz w:val="32"/>
        <w:szCs w:val="32"/>
      </w:rPr>
      <w:t>0</w:t>
    </w:r>
    <w:r w:rsidR="00CE4223">
      <w:rPr>
        <w:rFonts w:ascii="Angsana New" w:hAnsi="Angsana New" w:cs="Angsana New" w:hint="cs"/>
        <w:b w:val="0"/>
        <w:bCs/>
        <w:sz w:val="32"/>
        <w:szCs w:val="32"/>
        <w:cs/>
      </w:rPr>
      <w:t xml:space="preserve"> </w:t>
    </w:r>
    <w:r w:rsidR="008554B8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="00CE4223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="00CE4223" w:rsidRPr="009C11FA">
      <w:rPr>
        <w:rFonts w:ascii="Angsana New" w:hAnsi="Angsana New" w:cs="Angsana New"/>
        <w:bCs/>
        <w:sz w:val="32"/>
        <w:szCs w:val="32"/>
      </w:rPr>
      <w:t>256</w:t>
    </w:r>
    <w:r w:rsidR="00CE4223">
      <w:rPr>
        <w:rFonts w:ascii="Angsana New" w:hAnsi="Angsana New" w:cs="Angsana New"/>
        <w:bCs/>
        <w:sz w:val="32"/>
        <w:szCs w:val="32"/>
      </w:rPr>
      <w:t>6</w:t>
    </w:r>
    <w:r w:rsidR="00CE4223" w:rsidRPr="00940DC7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Pr="00940DC7">
      <w:rPr>
        <w:rFonts w:ascii="Angsana New" w:hAnsi="Angsana New" w:cs="Angsana New"/>
        <w:bCs/>
        <w:sz w:val="32"/>
        <w:szCs w:val="32"/>
      </w:rPr>
      <w:t>(</w:t>
    </w:r>
    <w:r w:rsidRPr="00940DC7">
      <w:rPr>
        <w:rFonts w:ascii="Angsana New" w:hAnsi="Angsana New" w:cs="Angsana New"/>
        <w:bCs/>
        <w:sz w:val="32"/>
        <w:szCs w:val="32"/>
        <w:cs/>
      </w:rPr>
      <w:t>ไม่ได้ตรวจสอบ</w:t>
    </w:r>
    <w:r w:rsidRPr="00940DC7">
      <w:rPr>
        <w:rFonts w:ascii="Angsana New" w:hAnsi="Angsana New" w:cs="Angsana New"/>
        <w:bCs/>
        <w:sz w:val="32"/>
        <w:szCs w:val="32"/>
      </w:rPr>
      <w:t>)</w:t>
    </w:r>
  </w:p>
  <w:p w14:paraId="719842AA" w14:textId="77777777" w:rsidR="00E21939" w:rsidRPr="00CE4223" w:rsidRDefault="00E21939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A3070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211F43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6B940BA" w14:textId="5E23D12C" w:rsidR="00E21939" w:rsidRPr="00410770" w:rsidRDefault="00E2193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9C11FA" w:rsidRPr="009C11FA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9C11FA" w:rsidRPr="009C11FA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BF51548" w14:textId="77777777" w:rsidR="00E21939" w:rsidRPr="00074891" w:rsidRDefault="00E21939" w:rsidP="00713C50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7C4CA" w14:textId="6946F2D0" w:rsidR="00E21939" w:rsidRPr="00FA7747" w:rsidRDefault="00E2193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05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="0015076F"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</w:t>
    </w:r>
  </w:p>
  <w:p w14:paraId="1D456DD3" w14:textId="77777777" w:rsidR="00E21939" w:rsidRPr="00FA7747" w:rsidRDefault="00E21939" w:rsidP="004137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B92F579" w14:textId="4D670232" w:rsidR="00E21939" w:rsidRDefault="008F5ED7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40DC7">
      <w:rPr>
        <w:rFonts w:ascii="Angsana New" w:hAnsi="Angsana New" w:cs="Angsana New"/>
        <w:bCs/>
        <w:sz w:val="32"/>
        <w:szCs w:val="32"/>
        <w:cs/>
      </w:rPr>
      <w:t>สำหรับ</w:t>
    </w:r>
    <w:r w:rsidR="00CE4223" w:rsidRPr="00940DC7">
      <w:rPr>
        <w:rFonts w:ascii="Angsana New" w:hAnsi="Angsana New" w:cs="Angsana New"/>
        <w:bCs/>
        <w:sz w:val="32"/>
        <w:szCs w:val="32"/>
        <w:cs/>
      </w:rPr>
      <w:t>งวด</w:t>
    </w:r>
    <w:r w:rsidR="00CE4223" w:rsidRPr="00940DC7">
      <w:rPr>
        <w:rFonts w:ascii="Angsana New" w:hAnsi="Angsana New" w:cs="Angsana New" w:hint="cs"/>
        <w:bCs/>
        <w:sz w:val="32"/>
        <w:szCs w:val="32"/>
        <w:cs/>
      </w:rPr>
      <w:t>สามเดือน</w:t>
    </w:r>
    <w:r w:rsidR="00CE4223">
      <w:rPr>
        <w:rFonts w:ascii="Angsana New" w:hAnsi="Angsana New" w:cs="Angsana New" w:hint="cs"/>
        <w:b w:val="0"/>
        <w:bCs/>
        <w:sz w:val="32"/>
        <w:szCs w:val="32"/>
        <w:cs/>
      </w:rPr>
      <w:t>และ</w:t>
    </w:r>
    <w:r w:rsidR="00BE3A5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CE4223">
      <w:rPr>
        <w:rFonts w:ascii="Angsana New" w:hAnsi="Angsana New" w:cs="Angsana New" w:hint="cs"/>
        <w:b w:val="0"/>
        <w:bCs/>
        <w:sz w:val="32"/>
        <w:szCs w:val="32"/>
        <w:cs/>
      </w:rPr>
      <w:t>เดือน</w:t>
    </w:r>
    <w:r w:rsidR="00CE4223" w:rsidRPr="00940DC7">
      <w:rPr>
        <w:rFonts w:ascii="Angsana New" w:hAnsi="Angsana New" w:cs="Angsana New"/>
        <w:bCs/>
        <w:sz w:val="32"/>
        <w:szCs w:val="32"/>
        <w:cs/>
      </w:rPr>
      <w:t xml:space="preserve">สิ้นสุดวันที่ </w:t>
    </w:r>
    <w:r w:rsidR="00CE4223">
      <w:rPr>
        <w:rFonts w:ascii="Angsana New" w:hAnsi="Angsana New" w:cs="Angsana New"/>
        <w:bCs/>
        <w:sz w:val="32"/>
        <w:szCs w:val="32"/>
      </w:rPr>
      <w:t>3</w:t>
    </w:r>
    <w:r w:rsidR="00CE4223" w:rsidRPr="00C01008">
      <w:rPr>
        <w:rFonts w:ascii="Angsana New" w:hAnsi="Angsana New" w:cs="Angsana New"/>
        <w:sz w:val="32"/>
        <w:szCs w:val="32"/>
      </w:rPr>
      <w:t>0</w:t>
    </w:r>
    <w:r w:rsidR="00CE4223">
      <w:rPr>
        <w:rFonts w:ascii="Angsana New" w:hAnsi="Angsana New" w:cs="Angsana New" w:hint="cs"/>
        <w:b w:val="0"/>
        <w:bCs/>
        <w:sz w:val="32"/>
        <w:szCs w:val="32"/>
        <w:cs/>
      </w:rPr>
      <w:t xml:space="preserve"> </w:t>
    </w:r>
    <w:r w:rsidR="00DC69B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="00CE4223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="00CE4223" w:rsidRPr="009C11FA">
      <w:rPr>
        <w:rFonts w:ascii="Angsana New" w:hAnsi="Angsana New" w:cs="Angsana New"/>
        <w:bCs/>
        <w:sz w:val="32"/>
        <w:szCs w:val="32"/>
      </w:rPr>
      <w:t>256</w:t>
    </w:r>
    <w:r w:rsidR="00CE4223">
      <w:rPr>
        <w:rFonts w:ascii="Angsana New" w:hAnsi="Angsana New" w:cs="Angsana New"/>
        <w:bCs/>
        <w:sz w:val="32"/>
        <w:szCs w:val="32"/>
      </w:rPr>
      <w:t>6</w:t>
    </w:r>
    <w:r w:rsidR="00CE4223" w:rsidRPr="00940DC7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Pr="00940DC7">
      <w:rPr>
        <w:rFonts w:ascii="Angsana New" w:hAnsi="Angsana New" w:cs="Angsana New"/>
        <w:bCs/>
        <w:sz w:val="32"/>
        <w:szCs w:val="32"/>
      </w:rPr>
      <w:t>(</w:t>
    </w:r>
    <w:r w:rsidRPr="00940DC7">
      <w:rPr>
        <w:rFonts w:ascii="Angsana New" w:hAnsi="Angsana New" w:cs="Angsana New"/>
        <w:bCs/>
        <w:sz w:val="32"/>
        <w:szCs w:val="32"/>
        <w:cs/>
      </w:rPr>
      <w:t>ไม่ได้ตรวจสอบ</w:t>
    </w:r>
    <w:r w:rsidRPr="00940DC7">
      <w:rPr>
        <w:rFonts w:ascii="Angsana New" w:hAnsi="Angsana New" w:cs="Angsana New"/>
        <w:bCs/>
        <w:sz w:val="32"/>
        <w:szCs w:val="32"/>
      </w:rPr>
      <w:t>)</w:t>
    </w:r>
  </w:p>
  <w:p w14:paraId="1FDFD0D1" w14:textId="77777777" w:rsidR="00E21939" w:rsidRPr="00410770" w:rsidRDefault="00E2193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EFB8" w14:textId="77777777" w:rsidR="00E21939" w:rsidRDefault="00E21939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298000A"/>
    <w:multiLevelType w:val="hybridMultilevel"/>
    <w:tmpl w:val="11DC8CEC"/>
    <w:lvl w:ilvl="0" w:tplc="0756B8C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E3699"/>
    <w:multiLevelType w:val="multilevel"/>
    <w:tmpl w:val="5094BB7C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B5C330B"/>
    <w:multiLevelType w:val="hybridMultilevel"/>
    <w:tmpl w:val="BEC6488C"/>
    <w:lvl w:ilvl="0" w:tplc="2460017E">
      <w:start w:val="1"/>
      <w:numFmt w:val="thaiLetters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" w15:restartNumberingAfterBreak="0">
    <w:nsid w:val="30321D2D"/>
    <w:multiLevelType w:val="hybridMultilevel"/>
    <w:tmpl w:val="7A7417F4"/>
    <w:lvl w:ilvl="0" w:tplc="7B1080A4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B1B1E"/>
    <w:multiLevelType w:val="hybridMultilevel"/>
    <w:tmpl w:val="08260DA0"/>
    <w:lvl w:ilvl="0" w:tplc="F0E642CC">
      <w:start w:val="6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6" w15:restartNumberingAfterBreak="0">
    <w:nsid w:val="42863DD9"/>
    <w:multiLevelType w:val="multilevel"/>
    <w:tmpl w:val="EDAA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34C69E8"/>
    <w:multiLevelType w:val="hybridMultilevel"/>
    <w:tmpl w:val="7782555C"/>
    <w:lvl w:ilvl="0" w:tplc="6678626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1273F9"/>
    <w:multiLevelType w:val="hybridMultilevel"/>
    <w:tmpl w:val="82241D30"/>
    <w:lvl w:ilvl="0" w:tplc="9C06348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01E"/>
    <w:multiLevelType w:val="multilevel"/>
    <w:tmpl w:val="C234C96C"/>
    <w:lvl w:ilvl="0">
      <w:start w:val="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lang w:val="en-GB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501E57DD"/>
    <w:multiLevelType w:val="singleLevel"/>
    <w:tmpl w:val="7034DD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51114EB2"/>
    <w:multiLevelType w:val="hybridMultilevel"/>
    <w:tmpl w:val="8F505304"/>
    <w:lvl w:ilvl="0" w:tplc="F946AD80">
      <w:start w:val="1"/>
      <w:numFmt w:val="thaiLetters"/>
      <w:lvlText w:val="%1)"/>
      <w:lvlJc w:val="left"/>
      <w:pPr>
        <w:ind w:left="878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2" w15:restartNumberingAfterBreak="0">
    <w:nsid w:val="51E32ECE"/>
    <w:multiLevelType w:val="hybridMultilevel"/>
    <w:tmpl w:val="99AC02A4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B4256D"/>
    <w:multiLevelType w:val="hybridMultilevel"/>
    <w:tmpl w:val="24924822"/>
    <w:lvl w:ilvl="0" w:tplc="81D66DB8">
      <w:start w:val="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319FA"/>
    <w:multiLevelType w:val="hybridMultilevel"/>
    <w:tmpl w:val="AC443AB2"/>
    <w:lvl w:ilvl="0" w:tplc="BB2028F6">
      <w:start w:val="1"/>
      <w:numFmt w:val="bullet"/>
      <w:lvlText w:val="-"/>
      <w:lvlJc w:val="left"/>
      <w:pPr>
        <w:ind w:left="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16" w15:restartNumberingAfterBreak="0">
    <w:nsid w:val="71C43356"/>
    <w:multiLevelType w:val="hybridMultilevel"/>
    <w:tmpl w:val="68668BD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EB6C3F"/>
    <w:multiLevelType w:val="multilevel"/>
    <w:tmpl w:val="D1C0626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803618974">
    <w:abstractNumId w:val="0"/>
  </w:num>
  <w:num w:numId="2" w16cid:durableId="170072937">
    <w:abstractNumId w:val="17"/>
  </w:num>
  <w:num w:numId="3" w16cid:durableId="2053841000">
    <w:abstractNumId w:val="10"/>
  </w:num>
  <w:num w:numId="4" w16cid:durableId="42290708">
    <w:abstractNumId w:val="14"/>
  </w:num>
  <w:num w:numId="5" w16cid:durableId="497430656">
    <w:abstractNumId w:val="18"/>
  </w:num>
  <w:num w:numId="6" w16cid:durableId="559445001">
    <w:abstractNumId w:val="16"/>
  </w:num>
  <w:num w:numId="7" w16cid:durableId="200900415">
    <w:abstractNumId w:val="12"/>
  </w:num>
  <w:num w:numId="8" w16cid:durableId="274681282">
    <w:abstractNumId w:val="2"/>
  </w:num>
  <w:num w:numId="9" w16cid:durableId="1737508895">
    <w:abstractNumId w:val="3"/>
  </w:num>
  <w:num w:numId="10" w16cid:durableId="483742830">
    <w:abstractNumId w:val="7"/>
  </w:num>
  <w:num w:numId="11" w16cid:durableId="1045526132">
    <w:abstractNumId w:val="15"/>
  </w:num>
  <w:num w:numId="12" w16cid:durableId="940406654">
    <w:abstractNumId w:val="8"/>
  </w:num>
  <w:num w:numId="13" w16cid:durableId="1307513829">
    <w:abstractNumId w:val="13"/>
  </w:num>
  <w:num w:numId="14" w16cid:durableId="638997510">
    <w:abstractNumId w:val="1"/>
  </w:num>
  <w:num w:numId="15" w16cid:durableId="2100826813">
    <w:abstractNumId w:val="6"/>
  </w:num>
  <w:num w:numId="16" w16cid:durableId="159208082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88481762">
    <w:abstractNumId w:val="0"/>
  </w:num>
  <w:num w:numId="18" w16cid:durableId="818038946">
    <w:abstractNumId w:val="0"/>
  </w:num>
  <w:num w:numId="19" w16cid:durableId="43454583">
    <w:abstractNumId w:val="0"/>
  </w:num>
  <w:num w:numId="20" w16cid:durableId="1327512261">
    <w:abstractNumId w:val="0"/>
  </w:num>
  <w:num w:numId="21" w16cid:durableId="1259099084">
    <w:abstractNumId w:val="0"/>
  </w:num>
  <w:num w:numId="22" w16cid:durableId="846795748">
    <w:abstractNumId w:val="0"/>
  </w:num>
  <w:num w:numId="23" w16cid:durableId="1404179495">
    <w:abstractNumId w:val="0"/>
  </w:num>
  <w:num w:numId="24" w16cid:durableId="1710447044">
    <w:abstractNumId w:val="0"/>
  </w:num>
  <w:num w:numId="25" w16cid:durableId="1544172524">
    <w:abstractNumId w:val="0"/>
  </w:num>
  <w:num w:numId="26" w16cid:durableId="885337086">
    <w:abstractNumId w:val="0"/>
  </w:num>
  <w:num w:numId="27" w16cid:durableId="14697983">
    <w:abstractNumId w:val="4"/>
  </w:num>
  <w:num w:numId="28" w16cid:durableId="1447580861">
    <w:abstractNumId w:val="11"/>
  </w:num>
  <w:num w:numId="29" w16cid:durableId="880635010">
    <w:abstractNumId w:val="5"/>
  </w:num>
  <w:num w:numId="30" w16cid:durableId="304627953">
    <w:abstractNumId w:val="0"/>
  </w:num>
  <w:num w:numId="31" w16cid:durableId="1704015764">
    <w:abstractNumId w:val="0"/>
  </w:num>
  <w:num w:numId="32" w16cid:durableId="515117768">
    <w:abstractNumId w:val="0"/>
  </w:num>
  <w:num w:numId="33" w16cid:durableId="111956860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C1"/>
    <w:rsid w:val="000004AA"/>
    <w:rsid w:val="00000619"/>
    <w:rsid w:val="0000101C"/>
    <w:rsid w:val="00001534"/>
    <w:rsid w:val="0000187C"/>
    <w:rsid w:val="00001894"/>
    <w:rsid w:val="00001930"/>
    <w:rsid w:val="00001A35"/>
    <w:rsid w:val="00001BEF"/>
    <w:rsid w:val="00001CD6"/>
    <w:rsid w:val="00001EA5"/>
    <w:rsid w:val="000023B1"/>
    <w:rsid w:val="00002978"/>
    <w:rsid w:val="00002A19"/>
    <w:rsid w:val="00002D6B"/>
    <w:rsid w:val="00003243"/>
    <w:rsid w:val="000039AE"/>
    <w:rsid w:val="00003B83"/>
    <w:rsid w:val="00003E04"/>
    <w:rsid w:val="000042C1"/>
    <w:rsid w:val="0000435C"/>
    <w:rsid w:val="0000464A"/>
    <w:rsid w:val="00004819"/>
    <w:rsid w:val="00005185"/>
    <w:rsid w:val="00005ACB"/>
    <w:rsid w:val="00005BAB"/>
    <w:rsid w:val="00005C31"/>
    <w:rsid w:val="00005D4F"/>
    <w:rsid w:val="00005D87"/>
    <w:rsid w:val="00006518"/>
    <w:rsid w:val="00006D29"/>
    <w:rsid w:val="000070A0"/>
    <w:rsid w:val="0000724D"/>
    <w:rsid w:val="000076D8"/>
    <w:rsid w:val="00007B57"/>
    <w:rsid w:val="00010374"/>
    <w:rsid w:val="0001093A"/>
    <w:rsid w:val="00010B3F"/>
    <w:rsid w:val="00010DB4"/>
    <w:rsid w:val="00010EAC"/>
    <w:rsid w:val="000112EE"/>
    <w:rsid w:val="0001192B"/>
    <w:rsid w:val="00012075"/>
    <w:rsid w:val="00012B38"/>
    <w:rsid w:val="00012E83"/>
    <w:rsid w:val="000133B0"/>
    <w:rsid w:val="000135F7"/>
    <w:rsid w:val="0001364C"/>
    <w:rsid w:val="000141F7"/>
    <w:rsid w:val="00014273"/>
    <w:rsid w:val="00014609"/>
    <w:rsid w:val="000148B3"/>
    <w:rsid w:val="000148EA"/>
    <w:rsid w:val="00014CAB"/>
    <w:rsid w:val="00014F12"/>
    <w:rsid w:val="00015303"/>
    <w:rsid w:val="00015325"/>
    <w:rsid w:val="00015C52"/>
    <w:rsid w:val="00016616"/>
    <w:rsid w:val="00016879"/>
    <w:rsid w:val="00016F96"/>
    <w:rsid w:val="000179F5"/>
    <w:rsid w:val="00017DD4"/>
    <w:rsid w:val="00020021"/>
    <w:rsid w:val="00020144"/>
    <w:rsid w:val="0002055E"/>
    <w:rsid w:val="00020882"/>
    <w:rsid w:val="00020AE2"/>
    <w:rsid w:val="00020E35"/>
    <w:rsid w:val="00020F08"/>
    <w:rsid w:val="000210A9"/>
    <w:rsid w:val="00021255"/>
    <w:rsid w:val="000212B6"/>
    <w:rsid w:val="00021763"/>
    <w:rsid w:val="00022087"/>
    <w:rsid w:val="00022177"/>
    <w:rsid w:val="00022CE8"/>
    <w:rsid w:val="00023124"/>
    <w:rsid w:val="00023CE6"/>
    <w:rsid w:val="00024953"/>
    <w:rsid w:val="00024F30"/>
    <w:rsid w:val="000260E3"/>
    <w:rsid w:val="00026132"/>
    <w:rsid w:val="0002666D"/>
    <w:rsid w:val="000274A2"/>
    <w:rsid w:val="00027A4F"/>
    <w:rsid w:val="00027BD5"/>
    <w:rsid w:val="00027E89"/>
    <w:rsid w:val="00030570"/>
    <w:rsid w:val="00031662"/>
    <w:rsid w:val="000317BD"/>
    <w:rsid w:val="00031980"/>
    <w:rsid w:val="00031A44"/>
    <w:rsid w:val="00031ADE"/>
    <w:rsid w:val="00031E29"/>
    <w:rsid w:val="0003275A"/>
    <w:rsid w:val="00032ABF"/>
    <w:rsid w:val="00033141"/>
    <w:rsid w:val="000332F7"/>
    <w:rsid w:val="0003340E"/>
    <w:rsid w:val="00033483"/>
    <w:rsid w:val="00033EFB"/>
    <w:rsid w:val="00034561"/>
    <w:rsid w:val="00034563"/>
    <w:rsid w:val="00034D27"/>
    <w:rsid w:val="000351D6"/>
    <w:rsid w:val="00035878"/>
    <w:rsid w:val="00035A15"/>
    <w:rsid w:val="00036C24"/>
    <w:rsid w:val="00036E95"/>
    <w:rsid w:val="00037979"/>
    <w:rsid w:val="00037BA7"/>
    <w:rsid w:val="00037D2E"/>
    <w:rsid w:val="000401DD"/>
    <w:rsid w:val="000404E2"/>
    <w:rsid w:val="00040791"/>
    <w:rsid w:val="00040952"/>
    <w:rsid w:val="00040E69"/>
    <w:rsid w:val="000414B3"/>
    <w:rsid w:val="00041597"/>
    <w:rsid w:val="00041C82"/>
    <w:rsid w:val="00041E72"/>
    <w:rsid w:val="00042456"/>
    <w:rsid w:val="00042F74"/>
    <w:rsid w:val="0004334B"/>
    <w:rsid w:val="00043355"/>
    <w:rsid w:val="000434F1"/>
    <w:rsid w:val="00043DDD"/>
    <w:rsid w:val="00043EF5"/>
    <w:rsid w:val="00044066"/>
    <w:rsid w:val="000442C0"/>
    <w:rsid w:val="0004445C"/>
    <w:rsid w:val="000444A8"/>
    <w:rsid w:val="00045687"/>
    <w:rsid w:val="00045E6A"/>
    <w:rsid w:val="000463AC"/>
    <w:rsid w:val="000468C9"/>
    <w:rsid w:val="000477EB"/>
    <w:rsid w:val="000504AC"/>
    <w:rsid w:val="0005060A"/>
    <w:rsid w:val="000507FD"/>
    <w:rsid w:val="00050907"/>
    <w:rsid w:val="0005091A"/>
    <w:rsid w:val="00050935"/>
    <w:rsid w:val="0005093E"/>
    <w:rsid w:val="00050DDE"/>
    <w:rsid w:val="00051417"/>
    <w:rsid w:val="00051C68"/>
    <w:rsid w:val="00051E25"/>
    <w:rsid w:val="00052251"/>
    <w:rsid w:val="00052439"/>
    <w:rsid w:val="0005259A"/>
    <w:rsid w:val="000529F4"/>
    <w:rsid w:val="00052DE8"/>
    <w:rsid w:val="000531F8"/>
    <w:rsid w:val="00054433"/>
    <w:rsid w:val="0005542F"/>
    <w:rsid w:val="00055589"/>
    <w:rsid w:val="00055624"/>
    <w:rsid w:val="000558C4"/>
    <w:rsid w:val="00055A9E"/>
    <w:rsid w:val="00055C2F"/>
    <w:rsid w:val="00055E3D"/>
    <w:rsid w:val="00055F43"/>
    <w:rsid w:val="00056D92"/>
    <w:rsid w:val="000571FA"/>
    <w:rsid w:val="00057828"/>
    <w:rsid w:val="00057942"/>
    <w:rsid w:val="00057C0F"/>
    <w:rsid w:val="00060551"/>
    <w:rsid w:val="00060875"/>
    <w:rsid w:val="00061B0E"/>
    <w:rsid w:val="00061CDD"/>
    <w:rsid w:val="00061D9B"/>
    <w:rsid w:val="00062766"/>
    <w:rsid w:val="0006276B"/>
    <w:rsid w:val="00062B25"/>
    <w:rsid w:val="00063901"/>
    <w:rsid w:val="000639A9"/>
    <w:rsid w:val="00063AB3"/>
    <w:rsid w:val="00063C80"/>
    <w:rsid w:val="000643EC"/>
    <w:rsid w:val="00065008"/>
    <w:rsid w:val="0006537A"/>
    <w:rsid w:val="00065604"/>
    <w:rsid w:val="0006585C"/>
    <w:rsid w:val="00065C76"/>
    <w:rsid w:val="00065DF6"/>
    <w:rsid w:val="00065E8B"/>
    <w:rsid w:val="0006605A"/>
    <w:rsid w:val="00066A79"/>
    <w:rsid w:val="000672F9"/>
    <w:rsid w:val="000674C2"/>
    <w:rsid w:val="000675C1"/>
    <w:rsid w:val="00067E20"/>
    <w:rsid w:val="00070559"/>
    <w:rsid w:val="0007075C"/>
    <w:rsid w:val="0007137C"/>
    <w:rsid w:val="00071E82"/>
    <w:rsid w:val="00072552"/>
    <w:rsid w:val="000728D7"/>
    <w:rsid w:val="0007330D"/>
    <w:rsid w:val="00073367"/>
    <w:rsid w:val="00073956"/>
    <w:rsid w:val="00074891"/>
    <w:rsid w:val="00074DAA"/>
    <w:rsid w:val="00074F14"/>
    <w:rsid w:val="00075883"/>
    <w:rsid w:val="00075907"/>
    <w:rsid w:val="0007591A"/>
    <w:rsid w:val="00075927"/>
    <w:rsid w:val="00075FFE"/>
    <w:rsid w:val="000771D7"/>
    <w:rsid w:val="00077245"/>
    <w:rsid w:val="00077E11"/>
    <w:rsid w:val="0008005E"/>
    <w:rsid w:val="00081299"/>
    <w:rsid w:val="0008157C"/>
    <w:rsid w:val="00081FF3"/>
    <w:rsid w:val="00082371"/>
    <w:rsid w:val="00082630"/>
    <w:rsid w:val="00082881"/>
    <w:rsid w:val="00082944"/>
    <w:rsid w:val="00082E69"/>
    <w:rsid w:val="00083CE4"/>
    <w:rsid w:val="00083DD4"/>
    <w:rsid w:val="00084299"/>
    <w:rsid w:val="000849ED"/>
    <w:rsid w:val="00084E43"/>
    <w:rsid w:val="00084E93"/>
    <w:rsid w:val="00084FA7"/>
    <w:rsid w:val="00085378"/>
    <w:rsid w:val="00085AC9"/>
    <w:rsid w:val="00085EAB"/>
    <w:rsid w:val="00086220"/>
    <w:rsid w:val="00086754"/>
    <w:rsid w:val="000868BE"/>
    <w:rsid w:val="00086B28"/>
    <w:rsid w:val="00087087"/>
    <w:rsid w:val="00087870"/>
    <w:rsid w:val="00087B8E"/>
    <w:rsid w:val="00087DF6"/>
    <w:rsid w:val="000900D2"/>
    <w:rsid w:val="000901E2"/>
    <w:rsid w:val="000904B7"/>
    <w:rsid w:val="00090EBA"/>
    <w:rsid w:val="00090F48"/>
    <w:rsid w:val="00091027"/>
    <w:rsid w:val="000913A0"/>
    <w:rsid w:val="000913ED"/>
    <w:rsid w:val="00091767"/>
    <w:rsid w:val="00092224"/>
    <w:rsid w:val="00092277"/>
    <w:rsid w:val="00092A94"/>
    <w:rsid w:val="00092B09"/>
    <w:rsid w:val="00092F3B"/>
    <w:rsid w:val="0009353D"/>
    <w:rsid w:val="00093B30"/>
    <w:rsid w:val="00093D38"/>
    <w:rsid w:val="00093F3F"/>
    <w:rsid w:val="00094082"/>
    <w:rsid w:val="000941FC"/>
    <w:rsid w:val="0009444D"/>
    <w:rsid w:val="0009470A"/>
    <w:rsid w:val="0009485C"/>
    <w:rsid w:val="00094BAF"/>
    <w:rsid w:val="00094D1B"/>
    <w:rsid w:val="00094FB4"/>
    <w:rsid w:val="00095034"/>
    <w:rsid w:val="000956E5"/>
    <w:rsid w:val="00095A5F"/>
    <w:rsid w:val="00095C93"/>
    <w:rsid w:val="00095E09"/>
    <w:rsid w:val="000961D5"/>
    <w:rsid w:val="00096240"/>
    <w:rsid w:val="0009679C"/>
    <w:rsid w:val="000967D6"/>
    <w:rsid w:val="00096D10"/>
    <w:rsid w:val="0009741A"/>
    <w:rsid w:val="00097659"/>
    <w:rsid w:val="00097D38"/>
    <w:rsid w:val="000A00A9"/>
    <w:rsid w:val="000A0559"/>
    <w:rsid w:val="000A0675"/>
    <w:rsid w:val="000A0749"/>
    <w:rsid w:val="000A08AB"/>
    <w:rsid w:val="000A0BB9"/>
    <w:rsid w:val="000A0C0A"/>
    <w:rsid w:val="000A0C6C"/>
    <w:rsid w:val="000A0FBB"/>
    <w:rsid w:val="000A12A1"/>
    <w:rsid w:val="000A171A"/>
    <w:rsid w:val="000A1E4E"/>
    <w:rsid w:val="000A203A"/>
    <w:rsid w:val="000A37E2"/>
    <w:rsid w:val="000A42BF"/>
    <w:rsid w:val="000A4482"/>
    <w:rsid w:val="000A4553"/>
    <w:rsid w:val="000A4D19"/>
    <w:rsid w:val="000A5D7B"/>
    <w:rsid w:val="000A6429"/>
    <w:rsid w:val="000A6842"/>
    <w:rsid w:val="000A6A14"/>
    <w:rsid w:val="000A6B33"/>
    <w:rsid w:val="000A6D5A"/>
    <w:rsid w:val="000A6E60"/>
    <w:rsid w:val="000A74A7"/>
    <w:rsid w:val="000A75EC"/>
    <w:rsid w:val="000A767A"/>
    <w:rsid w:val="000A78E1"/>
    <w:rsid w:val="000B00A5"/>
    <w:rsid w:val="000B0D32"/>
    <w:rsid w:val="000B0FEB"/>
    <w:rsid w:val="000B103B"/>
    <w:rsid w:val="000B1105"/>
    <w:rsid w:val="000B1385"/>
    <w:rsid w:val="000B142E"/>
    <w:rsid w:val="000B14A1"/>
    <w:rsid w:val="000B162A"/>
    <w:rsid w:val="000B1B0F"/>
    <w:rsid w:val="000B1C16"/>
    <w:rsid w:val="000B1CB1"/>
    <w:rsid w:val="000B2816"/>
    <w:rsid w:val="000B287F"/>
    <w:rsid w:val="000B33FE"/>
    <w:rsid w:val="000B3A8A"/>
    <w:rsid w:val="000B5201"/>
    <w:rsid w:val="000B57F9"/>
    <w:rsid w:val="000B5A36"/>
    <w:rsid w:val="000B6A34"/>
    <w:rsid w:val="000B6CDD"/>
    <w:rsid w:val="000B716C"/>
    <w:rsid w:val="000B7292"/>
    <w:rsid w:val="000B7375"/>
    <w:rsid w:val="000B7961"/>
    <w:rsid w:val="000C00BB"/>
    <w:rsid w:val="000C0822"/>
    <w:rsid w:val="000C08FA"/>
    <w:rsid w:val="000C0DBF"/>
    <w:rsid w:val="000C0F12"/>
    <w:rsid w:val="000C0FCF"/>
    <w:rsid w:val="000C1276"/>
    <w:rsid w:val="000C135C"/>
    <w:rsid w:val="000C1616"/>
    <w:rsid w:val="000C1B71"/>
    <w:rsid w:val="000C1BD2"/>
    <w:rsid w:val="000C2074"/>
    <w:rsid w:val="000C2129"/>
    <w:rsid w:val="000C2226"/>
    <w:rsid w:val="000C2252"/>
    <w:rsid w:val="000C22C9"/>
    <w:rsid w:val="000C2819"/>
    <w:rsid w:val="000C3693"/>
    <w:rsid w:val="000C37A0"/>
    <w:rsid w:val="000C3F16"/>
    <w:rsid w:val="000C451D"/>
    <w:rsid w:val="000C4A5A"/>
    <w:rsid w:val="000C4ACA"/>
    <w:rsid w:val="000C4D86"/>
    <w:rsid w:val="000C4DF0"/>
    <w:rsid w:val="000C539F"/>
    <w:rsid w:val="000C582A"/>
    <w:rsid w:val="000C661E"/>
    <w:rsid w:val="000C6620"/>
    <w:rsid w:val="000C698D"/>
    <w:rsid w:val="000C6B3B"/>
    <w:rsid w:val="000D041B"/>
    <w:rsid w:val="000D0AE2"/>
    <w:rsid w:val="000D0CDC"/>
    <w:rsid w:val="000D0E3C"/>
    <w:rsid w:val="000D0FED"/>
    <w:rsid w:val="000D165D"/>
    <w:rsid w:val="000D16F5"/>
    <w:rsid w:val="000D1947"/>
    <w:rsid w:val="000D1F12"/>
    <w:rsid w:val="000D2357"/>
    <w:rsid w:val="000D2500"/>
    <w:rsid w:val="000D2B01"/>
    <w:rsid w:val="000D2E24"/>
    <w:rsid w:val="000D30D7"/>
    <w:rsid w:val="000D320E"/>
    <w:rsid w:val="000D34A8"/>
    <w:rsid w:val="000D361A"/>
    <w:rsid w:val="000D3629"/>
    <w:rsid w:val="000D387D"/>
    <w:rsid w:val="000D3B57"/>
    <w:rsid w:val="000D3C54"/>
    <w:rsid w:val="000D3E01"/>
    <w:rsid w:val="000D3EDE"/>
    <w:rsid w:val="000D3F3E"/>
    <w:rsid w:val="000D492A"/>
    <w:rsid w:val="000D4AED"/>
    <w:rsid w:val="000D4CEA"/>
    <w:rsid w:val="000D4DB7"/>
    <w:rsid w:val="000D4E2B"/>
    <w:rsid w:val="000D4EAE"/>
    <w:rsid w:val="000D5A9D"/>
    <w:rsid w:val="000D5D7E"/>
    <w:rsid w:val="000D6191"/>
    <w:rsid w:val="000D641B"/>
    <w:rsid w:val="000D6696"/>
    <w:rsid w:val="000D6971"/>
    <w:rsid w:val="000D6C10"/>
    <w:rsid w:val="000D6EB4"/>
    <w:rsid w:val="000D6FB3"/>
    <w:rsid w:val="000D7072"/>
    <w:rsid w:val="000D7629"/>
    <w:rsid w:val="000E006D"/>
    <w:rsid w:val="000E0169"/>
    <w:rsid w:val="000E069E"/>
    <w:rsid w:val="000E1133"/>
    <w:rsid w:val="000E14C0"/>
    <w:rsid w:val="000E16D7"/>
    <w:rsid w:val="000E1743"/>
    <w:rsid w:val="000E28E6"/>
    <w:rsid w:val="000E2F85"/>
    <w:rsid w:val="000E3098"/>
    <w:rsid w:val="000E3775"/>
    <w:rsid w:val="000E383A"/>
    <w:rsid w:val="000E3890"/>
    <w:rsid w:val="000E42B7"/>
    <w:rsid w:val="000E479B"/>
    <w:rsid w:val="000E48D8"/>
    <w:rsid w:val="000E4BD7"/>
    <w:rsid w:val="000E56AF"/>
    <w:rsid w:val="000E5B65"/>
    <w:rsid w:val="000E5F52"/>
    <w:rsid w:val="000E6788"/>
    <w:rsid w:val="000E6843"/>
    <w:rsid w:val="000E6DB2"/>
    <w:rsid w:val="000E6E9C"/>
    <w:rsid w:val="000F0570"/>
    <w:rsid w:val="000F0747"/>
    <w:rsid w:val="000F08E2"/>
    <w:rsid w:val="000F08EA"/>
    <w:rsid w:val="000F0AB7"/>
    <w:rsid w:val="000F0BC4"/>
    <w:rsid w:val="000F0BC6"/>
    <w:rsid w:val="000F0BF1"/>
    <w:rsid w:val="000F1002"/>
    <w:rsid w:val="000F1A6F"/>
    <w:rsid w:val="000F2C64"/>
    <w:rsid w:val="000F3119"/>
    <w:rsid w:val="000F3259"/>
    <w:rsid w:val="000F32EA"/>
    <w:rsid w:val="000F48C5"/>
    <w:rsid w:val="000F549F"/>
    <w:rsid w:val="000F58A1"/>
    <w:rsid w:val="000F5D8C"/>
    <w:rsid w:val="000F5DC4"/>
    <w:rsid w:val="000F61AB"/>
    <w:rsid w:val="000F6F02"/>
    <w:rsid w:val="000F7CF3"/>
    <w:rsid w:val="00100047"/>
    <w:rsid w:val="00100142"/>
    <w:rsid w:val="001004C8"/>
    <w:rsid w:val="00100A6A"/>
    <w:rsid w:val="00100FAF"/>
    <w:rsid w:val="00101781"/>
    <w:rsid w:val="00101E1D"/>
    <w:rsid w:val="001020C1"/>
    <w:rsid w:val="001028C1"/>
    <w:rsid w:val="00102F41"/>
    <w:rsid w:val="00103304"/>
    <w:rsid w:val="00103357"/>
    <w:rsid w:val="0010370D"/>
    <w:rsid w:val="00103F04"/>
    <w:rsid w:val="001042BB"/>
    <w:rsid w:val="0010448D"/>
    <w:rsid w:val="00104960"/>
    <w:rsid w:val="00104BD3"/>
    <w:rsid w:val="001051A3"/>
    <w:rsid w:val="00105447"/>
    <w:rsid w:val="001055E1"/>
    <w:rsid w:val="001057C1"/>
    <w:rsid w:val="00105973"/>
    <w:rsid w:val="00105AC3"/>
    <w:rsid w:val="00105E29"/>
    <w:rsid w:val="00105EFE"/>
    <w:rsid w:val="00106242"/>
    <w:rsid w:val="001065C4"/>
    <w:rsid w:val="00106992"/>
    <w:rsid w:val="00106CE0"/>
    <w:rsid w:val="00106D74"/>
    <w:rsid w:val="0010723D"/>
    <w:rsid w:val="00107EB0"/>
    <w:rsid w:val="0011021A"/>
    <w:rsid w:val="0011065A"/>
    <w:rsid w:val="00110989"/>
    <w:rsid w:val="00110C30"/>
    <w:rsid w:val="001111E1"/>
    <w:rsid w:val="0011127A"/>
    <w:rsid w:val="00111498"/>
    <w:rsid w:val="00111FFF"/>
    <w:rsid w:val="00112640"/>
    <w:rsid w:val="00112677"/>
    <w:rsid w:val="001131C8"/>
    <w:rsid w:val="0011338F"/>
    <w:rsid w:val="001134FB"/>
    <w:rsid w:val="00113787"/>
    <w:rsid w:val="0011382C"/>
    <w:rsid w:val="0011382D"/>
    <w:rsid w:val="00113FF0"/>
    <w:rsid w:val="001141DF"/>
    <w:rsid w:val="001144C8"/>
    <w:rsid w:val="00114C11"/>
    <w:rsid w:val="00114C2E"/>
    <w:rsid w:val="00114DEB"/>
    <w:rsid w:val="00115730"/>
    <w:rsid w:val="00115967"/>
    <w:rsid w:val="00115C30"/>
    <w:rsid w:val="00115D9F"/>
    <w:rsid w:val="00116429"/>
    <w:rsid w:val="00116572"/>
    <w:rsid w:val="0011673B"/>
    <w:rsid w:val="001169A2"/>
    <w:rsid w:val="00116DE5"/>
    <w:rsid w:val="00116EC2"/>
    <w:rsid w:val="00116F60"/>
    <w:rsid w:val="00116FE9"/>
    <w:rsid w:val="0011761B"/>
    <w:rsid w:val="001201B0"/>
    <w:rsid w:val="001202FD"/>
    <w:rsid w:val="00120B3D"/>
    <w:rsid w:val="00120C4E"/>
    <w:rsid w:val="00120E82"/>
    <w:rsid w:val="00121427"/>
    <w:rsid w:val="00121600"/>
    <w:rsid w:val="00121944"/>
    <w:rsid w:val="00121CC2"/>
    <w:rsid w:val="00121E9B"/>
    <w:rsid w:val="00122024"/>
    <w:rsid w:val="0012242A"/>
    <w:rsid w:val="00123587"/>
    <w:rsid w:val="001238A0"/>
    <w:rsid w:val="001239BC"/>
    <w:rsid w:val="00123DBE"/>
    <w:rsid w:val="00123F96"/>
    <w:rsid w:val="001249CA"/>
    <w:rsid w:val="00125754"/>
    <w:rsid w:val="00125F65"/>
    <w:rsid w:val="001269B9"/>
    <w:rsid w:val="001277B2"/>
    <w:rsid w:val="0013058A"/>
    <w:rsid w:val="00131070"/>
    <w:rsid w:val="001311D3"/>
    <w:rsid w:val="001311DD"/>
    <w:rsid w:val="00131892"/>
    <w:rsid w:val="00131B88"/>
    <w:rsid w:val="00131E84"/>
    <w:rsid w:val="00131EB2"/>
    <w:rsid w:val="00131ED1"/>
    <w:rsid w:val="00132222"/>
    <w:rsid w:val="001323E8"/>
    <w:rsid w:val="00132980"/>
    <w:rsid w:val="00132B37"/>
    <w:rsid w:val="00132F57"/>
    <w:rsid w:val="001333FA"/>
    <w:rsid w:val="00133965"/>
    <w:rsid w:val="001340BB"/>
    <w:rsid w:val="00134349"/>
    <w:rsid w:val="001346D4"/>
    <w:rsid w:val="001349CE"/>
    <w:rsid w:val="00134D5F"/>
    <w:rsid w:val="00134FF4"/>
    <w:rsid w:val="00135138"/>
    <w:rsid w:val="0013543F"/>
    <w:rsid w:val="0013549D"/>
    <w:rsid w:val="00135511"/>
    <w:rsid w:val="00135601"/>
    <w:rsid w:val="001357F2"/>
    <w:rsid w:val="00135AB7"/>
    <w:rsid w:val="00135B14"/>
    <w:rsid w:val="0013609A"/>
    <w:rsid w:val="001361BF"/>
    <w:rsid w:val="001362BB"/>
    <w:rsid w:val="0013657B"/>
    <w:rsid w:val="00136A5E"/>
    <w:rsid w:val="00136AE7"/>
    <w:rsid w:val="00136C9C"/>
    <w:rsid w:val="00136F2B"/>
    <w:rsid w:val="00137083"/>
    <w:rsid w:val="0013717D"/>
    <w:rsid w:val="00137794"/>
    <w:rsid w:val="0013796D"/>
    <w:rsid w:val="001400CC"/>
    <w:rsid w:val="001401E0"/>
    <w:rsid w:val="00140292"/>
    <w:rsid w:val="00140307"/>
    <w:rsid w:val="00140407"/>
    <w:rsid w:val="00141481"/>
    <w:rsid w:val="001416CF"/>
    <w:rsid w:val="0014179D"/>
    <w:rsid w:val="00141A20"/>
    <w:rsid w:val="00141B5E"/>
    <w:rsid w:val="00141CDE"/>
    <w:rsid w:val="00141D2E"/>
    <w:rsid w:val="00141FA7"/>
    <w:rsid w:val="0014213E"/>
    <w:rsid w:val="001422FE"/>
    <w:rsid w:val="0014286A"/>
    <w:rsid w:val="00142B35"/>
    <w:rsid w:val="00142C71"/>
    <w:rsid w:val="0014336D"/>
    <w:rsid w:val="001435C0"/>
    <w:rsid w:val="00143F40"/>
    <w:rsid w:val="00144522"/>
    <w:rsid w:val="00144899"/>
    <w:rsid w:val="00144D9E"/>
    <w:rsid w:val="0014517B"/>
    <w:rsid w:val="001457A1"/>
    <w:rsid w:val="0014738E"/>
    <w:rsid w:val="001476E8"/>
    <w:rsid w:val="00150273"/>
    <w:rsid w:val="0015076F"/>
    <w:rsid w:val="00150B8B"/>
    <w:rsid w:val="001511C0"/>
    <w:rsid w:val="00151CA8"/>
    <w:rsid w:val="00151DFA"/>
    <w:rsid w:val="00151EF5"/>
    <w:rsid w:val="00152657"/>
    <w:rsid w:val="00152C5E"/>
    <w:rsid w:val="00152DD3"/>
    <w:rsid w:val="00152E00"/>
    <w:rsid w:val="00153123"/>
    <w:rsid w:val="001539D5"/>
    <w:rsid w:val="00153E26"/>
    <w:rsid w:val="00153E7A"/>
    <w:rsid w:val="00153EA9"/>
    <w:rsid w:val="00154373"/>
    <w:rsid w:val="001544E3"/>
    <w:rsid w:val="0015451C"/>
    <w:rsid w:val="00154776"/>
    <w:rsid w:val="001550B0"/>
    <w:rsid w:val="00155479"/>
    <w:rsid w:val="00155582"/>
    <w:rsid w:val="001557BD"/>
    <w:rsid w:val="001558B5"/>
    <w:rsid w:val="0015603C"/>
    <w:rsid w:val="00156307"/>
    <w:rsid w:val="00156AA3"/>
    <w:rsid w:val="001573FD"/>
    <w:rsid w:val="00157BA9"/>
    <w:rsid w:val="00157C97"/>
    <w:rsid w:val="00157FED"/>
    <w:rsid w:val="0016031D"/>
    <w:rsid w:val="00160722"/>
    <w:rsid w:val="00160769"/>
    <w:rsid w:val="0016098E"/>
    <w:rsid w:val="00160D47"/>
    <w:rsid w:val="00160D8C"/>
    <w:rsid w:val="00161423"/>
    <w:rsid w:val="0016178C"/>
    <w:rsid w:val="00161AC9"/>
    <w:rsid w:val="00161B13"/>
    <w:rsid w:val="00161C6E"/>
    <w:rsid w:val="00161D5F"/>
    <w:rsid w:val="00162451"/>
    <w:rsid w:val="0016247E"/>
    <w:rsid w:val="00162E95"/>
    <w:rsid w:val="00163745"/>
    <w:rsid w:val="00163B20"/>
    <w:rsid w:val="00163FB1"/>
    <w:rsid w:val="001648B1"/>
    <w:rsid w:val="00164BF3"/>
    <w:rsid w:val="00164CD1"/>
    <w:rsid w:val="00164FA7"/>
    <w:rsid w:val="001657B2"/>
    <w:rsid w:val="00165A2C"/>
    <w:rsid w:val="00165AA5"/>
    <w:rsid w:val="00166027"/>
    <w:rsid w:val="0016759C"/>
    <w:rsid w:val="00167728"/>
    <w:rsid w:val="00167EB5"/>
    <w:rsid w:val="00167ED8"/>
    <w:rsid w:val="0017045E"/>
    <w:rsid w:val="00170470"/>
    <w:rsid w:val="00170693"/>
    <w:rsid w:val="001707ED"/>
    <w:rsid w:val="00170EB5"/>
    <w:rsid w:val="001711B1"/>
    <w:rsid w:val="00171361"/>
    <w:rsid w:val="001717D4"/>
    <w:rsid w:val="001717E0"/>
    <w:rsid w:val="001719AF"/>
    <w:rsid w:val="00171A79"/>
    <w:rsid w:val="00173059"/>
    <w:rsid w:val="0017348A"/>
    <w:rsid w:val="00173734"/>
    <w:rsid w:val="00174060"/>
    <w:rsid w:val="00174161"/>
    <w:rsid w:val="001741A3"/>
    <w:rsid w:val="00174BF5"/>
    <w:rsid w:val="001751A8"/>
    <w:rsid w:val="001757CF"/>
    <w:rsid w:val="00175A22"/>
    <w:rsid w:val="00175AF6"/>
    <w:rsid w:val="00175D15"/>
    <w:rsid w:val="00175E89"/>
    <w:rsid w:val="00175F1A"/>
    <w:rsid w:val="001762B7"/>
    <w:rsid w:val="00176381"/>
    <w:rsid w:val="001763C4"/>
    <w:rsid w:val="00176764"/>
    <w:rsid w:val="001773DA"/>
    <w:rsid w:val="0017765D"/>
    <w:rsid w:val="00180548"/>
    <w:rsid w:val="00180602"/>
    <w:rsid w:val="0018075B"/>
    <w:rsid w:val="00181277"/>
    <w:rsid w:val="00182698"/>
    <w:rsid w:val="00182BD0"/>
    <w:rsid w:val="00182D71"/>
    <w:rsid w:val="001833DA"/>
    <w:rsid w:val="00183C0E"/>
    <w:rsid w:val="00184192"/>
    <w:rsid w:val="0018422D"/>
    <w:rsid w:val="00184715"/>
    <w:rsid w:val="00184ACD"/>
    <w:rsid w:val="00184B71"/>
    <w:rsid w:val="00184D2E"/>
    <w:rsid w:val="00184D36"/>
    <w:rsid w:val="00184E19"/>
    <w:rsid w:val="001854C0"/>
    <w:rsid w:val="0018561C"/>
    <w:rsid w:val="00185652"/>
    <w:rsid w:val="00185B94"/>
    <w:rsid w:val="00185FDB"/>
    <w:rsid w:val="0018681D"/>
    <w:rsid w:val="00186E89"/>
    <w:rsid w:val="00187423"/>
    <w:rsid w:val="00187649"/>
    <w:rsid w:val="00191564"/>
    <w:rsid w:val="00191940"/>
    <w:rsid w:val="00191B7A"/>
    <w:rsid w:val="001921AD"/>
    <w:rsid w:val="001921AF"/>
    <w:rsid w:val="001922DF"/>
    <w:rsid w:val="00192F3E"/>
    <w:rsid w:val="00193725"/>
    <w:rsid w:val="00193781"/>
    <w:rsid w:val="001938EE"/>
    <w:rsid w:val="00193939"/>
    <w:rsid w:val="00193BFA"/>
    <w:rsid w:val="00193C37"/>
    <w:rsid w:val="001947E9"/>
    <w:rsid w:val="001949BC"/>
    <w:rsid w:val="00194D35"/>
    <w:rsid w:val="00194D7B"/>
    <w:rsid w:val="00194DD2"/>
    <w:rsid w:val="00195072"/>
    <w:rsid w:val="00195204"/>
    <w:rsid w:val="00195304"/>
    <w:rsid w:val="00195459"/>
    <w:rsid w:val="001956C8"/>
    <w:rsid w:val="00195B1F"/>
    <w:rsid w:val="00195CA0"/>
    <w:rsid w:val="00195DC1"/>
    <w:rsid w:val="00196228"/>
    <w:rsid w:val="00196CBF"/>
    <w:rsid w:val="001971BD"/>
    <w:rsid w:val="001972D7"/>
    <w:rsid w:val="0019739F"/>
    <w:rsid w:val="00197591"/>
    <w:rsid w:val="00197AB3"/>
    <w:rsid w:val="00197EE5"/>
    <w:rsid w:val="00197F41"/>
    <w:rsid w:val="001A0295"/>
    <w:rsid w:val="001A0835"/>
    <w:rsid w:val="001A0B75"/>
    <w:rsid w:val="001A1C31"/>
    <w:rsid w:val="001A1EDF"/>
    <w:rsid w:val="001A28B2"/>
    <w:rsid w:val="001A2ACE"/>
    <w:rsid w:val="001A304A"/>
    <w:rsid w:val="001A3186"/>
    <w:rsid w:val="001A3199"/>
    <w:rsid w:val="001A3B7C"/>
    <w:rsid w:val="001A442F"/>
    <w:rsid w:val="001A4825"/>
    <w:rsid w:val="001A485D"/>
    <w:rsid w:val="001A4CC7"/>
    <w:rsid w:val="001A5E35"/>
    <w:rsid w:val="001A6004"/>
    <w:rsid w:val="001A627E"/>
    <w:rsid w:val="001A637E"/>
    <w:rsid w:val="001A66CE"/>
    <w:rsid w:val="001A6BB5"/>
    <w:rsid w:val="001A74B6"/>
    <w:rsid w:val="001A7C18"/>
    <w:rsid w:val="001A7C47"/>
    <w:rsid w:val="001B0538"/>
    <w:rsid w:val="001B087C"/>
    <w:rsid w:val="001B1480"/>
    <w:rsid w:val="001B15BE"/>
    <w:rsid w:val="001B1BE6"/>
    <w:rsid w:val="001B1EC7"/>
    <w:rsid w:val="001B1EF5"/>
    <w:rsid w:val="001B1EFC"/>
    <w:rsid w:val="001B21E9"/>
    <w:rsid w:val="001B2201"/>
    <w:rsid w:val="001B24DE"/>
    <w:rsid w:val="001B2937"/>
    <w:rsid w:val="001B2F45"/>
    <w:rsid w:val="001B37F6"/>
    <w:rsid w:val="001B404F"/>
    <w:rsid w:val="001B4104"/>
    <w:rsid w:val="001B4305"/>
    <w:rsid w:val="001B431E"/>
    <w:rsid w:val="001B49E6"/>
    <w:rsid w:val="001B4F5D"/>
    <w:rsid w:val="001B5F0C"/>
    <w:rsid w:val="001B5FAE"/>
    <w:rsid w:val="001B61BF"/>
    <w:rsid w:val="001B61EB"/>
    <w:rsid w:val="001B662B"/>
    <w:rsid w:val="001B6DC0"/>
    <w:rsid w:val="001B764F"/>
    <w:rsid w:val="001B7900"/>
    <w:rsid w:val="001B7955"/>
    <w:rsid w:val="001B7B66"/>
    <w:rsid w:val="001B7B73"/>
    <w:rsid w:val="001B7C18"/>
    <w:rsid w:val="001B7D4C"/>
    <w:rsid w:val="001B7E1F"/>
    <w:rsid w:val="001C069E"/>
    <w:rsid w:val="001C0A58"/>
    <w:rsid w:val="001C0CE9"/>
    <w:rsid w:val="001C1415"/>
    <w:rsid w:val="001C1C5B"/>
    <w:rsid w:val="001C1E81"/>
    <w:rsid w:val="001C1EC6"/>
    <w:rsid w:val="001C20B9"/>
    <w:rsid w:val="001C246C"/>
    <w:rsid w:val="001C24AA"/>
    <w:rsid w:val="001C28A3"/>
    <w:rsid w:val="001C2D50"/>
    <w:rsid w:val="001C2DA6"/>
    <w:rsid w:val="001C3357"/>
    <w:rsid w:val="001C351A"/>
    <w:rsid w:val="001C367A"/>
    <w:rsid w:val="001C3B09"/>
    <w:rsid w:val="001C3EB7"/>
    <w:rsid w:val="001C42A8"/>
    <w:rsid w:val="001C4325"/>
    <w:rsid w:val="001C4844"/>
    <w:rsid w:val="001C50F2"/>
    <w:rsid w:val="001C5310"/>
    <w:rsid w:val="001C5F32"/>
    <w:rsid w:val="001C69D8"/>
    <w:rsid w:val="001C6B2D"/>
    <w:rsid w:val="001C713D"/>
    <w:rsid w:val="001C74C6"/>
    <w:rsid w:val="001D0EFA"/>
    <w:rsid w:val="001D13A9"/>
    <w:rsid w:val="001D1889"/>
    <w:rsid w:val="001D2044"/>
    <w:rsid w:val="001D2FEC"/>
    <w:rsid w:val="001D3109"/>
    <w:rsid w:val="001D38AB"/>
    <w:rsid w:val="001D3BB3"/>
    <w:rsid w:val="001D47FA"/>
    <w:rsid w:val="001D51FF"/>
    <w:rsid w:val="001D522E"/>
    <w:rsid w:val="001D5D99"/>
    <w:rsid w:val="001D65E4"/>
    <w:rsid w:val="001D6A54"/>
    <w:rsid w:val="001D6E27"/>
    <w:rsid w:val="001D73E2"/>
    <w:rsid w:val="001D7CAC"/>
    <w:rsid w:val="001D7D1A"/>
    <w:rsid w:val="001E04AD"/>
    <w:rsid w:val="001E06E2"/>
    <w:rsid w:val="001E0976"/>
    <w:rsid w:val="001E0CE4"/>
    <w:rsid w:val="001E0CF8"/>
    <w:rsid w:val="001E10E6"/>
    <w:rsid w:val="001E131C"/>
    <w:rsid w:val="001E152F"/>
    <w:rsid w:val="001E1925"/>
    <w:rsid w:val="001E1C32"/>
    <w:rsid w:val="001E2612"/>
    <w:rsid w:val="001E266D"/>
    <w:rsid w:val="001E35E8"/>
    <w:rsid w:val="001E3890"/>
    <w:rsid w:val="001E39C3"/>
    <w:rsid w:val="001E3F31"/>
    <w:rsid w:val="001E4733"/>
    <w:rsid w:val="001E4FB5"/>
    <w:rsid w:val="001E56F2"/>
    <w:rsid w:val="001E5A36"/>
    <w:rsid w:val="001E5C77"/>
    <w:rsid w:val="001E5CF6"/>
    <w:rsid w:val="001E5EFA"/>
    <w:rsid w:val="001E5F5B"/>
    <w:rsid w:val="001E6768"/>
    <w:rsid w:val="001E67D0"/>
    <w:rsid w:val="001E6B21"/>
    <w:rsid w:val="001E7747"/>
    <w:rsid w:val="001E7A88"/>
    <w:rsid w:val="001E7E8A"/>
    <w:rsid w:val="001E7EF8"/>
    <w:rsid w:val="001F0B07"/>
    <w:rsid w:val="001F100C"/>
    <w:rsid w:val="001F134A"/>
    <w:rsid w:val="001F160F"/>
    <w:rsid w:val="001F18CF"/>
    <w:rsid w:val="001F1C27"/>
    <w:rsid w:val="001F1EF5"/>
    <w:rsid w:val="001F21C6"/>
    <w:rsid w:val="001F2343"/>
    <w:rsid w:val="001F248C"/>
    <w:rsid w:val="001F2725"/>
    <w:rsid w:val="001F2E68"/>
    <w:rsid w:val="001F2ECD"/>
    <w:rsid w:val="001F3A76"/>
    <w:rsid w:val="001F410F"/>
    <w:rsid w:val="001F42C3"/>
    <w:rsid w:val="001F4BAB"/>
    <w:rsid w:val="001F568E"/>
    <w:rsid w:val="001F58EB"/>
    <w:rsid w:val="001F5C19"/>
    <w:rsid w:val="001F5C3D"/>
    <w:rsid w:val="001F5CF2"/>
    <w:rsid w:val="001F5FAC"/>
    <w:rsid w:val="001F624B"/>
    <w:rsid w:val="001F6556"/>
    <w:rsid w:val="001F67FF"/>
    <w:rsid w:val="001F680F"/>
    <w:rsid w:val="001F6DAD"/>
    <w:rsid w:val="001F7CA1"/>
    <w:rsid w:val="00200787"/>
    <w:rsid w:val="00200861"/>
    <w:rsid w:val="00200A34"/>
    <w:rsid w:val="00200CB6"/>
    <w:rsid w:val="002011EF"/>
    <w:rsid w:val="00201484"/>
    <w:rsid w:val="002014D4"/>
    <w:rsid w:val="0020157D"/>
    <w:rsid w:val="00201CF8"/>
    <w:rsid w:val="00202B12"/>
    <w:rsid w:val="00202C13"/>
    <w:rsid w:val="00202E9D"/>
    <w:rsid w:val="002037FE"/>
    <w:rsid w:val="00203B9F"/>
    <w:rsid w:val="00203E66"/>
    <w:rsid w:val="00204641"/>
    <w:rsid w:val="00204E6B"/>
    <w:rsid w:val="00204E7A"/>
    <w:rsid w:val="00204EA3"/>
    <w:rsid w:val="00205C5D"/>
    <w:rsid w:val="002061D3"/>
    <w:rsid w:val="0020690E"/>
    <w:rsid w:val="00206A7A"/>
    <w:rsid w:val="00206B9D"/>
    <w:rsid w:val="00206DEC"/>
    <w:rsid w:val="00207168"/>
    <w:rsid w:val="00207211"/>
    <w:rsid w:val="00207462"/>
    <w:rsid w:val="00207AE5"/>
    <w:rsid w:val="00210A68"/>
    <w:rsid w:val="0021110A"/>
    <w:rsid w:val="00211165"/>
    <w:rsid w:val="00211716"/>
    <w:rsid w:val="00211AC7"/>
    <w:rsid w:val="00211C3D"/>
    <w:rsid w:val="00212214"/>
    <w:rsid w:val="00212331"/>
    <w:rsid w:val="00212722"/>
    <w:rsid w:val="00212867"/>
    <w:rsid w:val="0021287D"/>
    <w:rsid w:val="00212ACE"/>
    <w:rsid w:val="0021327E"/>
    <w:rsid w:val="002134EA"/>
    <w:rsid w:val="00213B00"/>
    <w:rsid w:val="00214177"/>
    <w:rsid w:val="002141F0"/>
    <w:rsid w:val="0021470E"/>
    <w:rsid w:val="00214C30"/>
    <w:rsid w:val="00214D38"/>
    <w:rsid w:val="00215113"/>
    <w:rsid w:val="00215396"/>
    <w:rsid w:val="00215777"/>
    <w:rsid w:val="002158A9"/>
    <w:rsid w:val="00215A71"/>
    <w:rsid w:val="00216313"/>
    <w:rsid w:val="002175E4"/>
    <w:rsid w:val="0021790A"/>
    <w:rsid w:val="00217ABA"/>
    <w:rsid w:val="00217EB0"/>
    <w:rsid w:val="00217F39"/>
    <w:rsid w:val="002201F7"/>
    <w:rsid w:val="00220F81"/>
    <w:rsid w:val="00220FDE"/>
    <w:rsid w:val="00221452"/>
    <w:rsid w:val="0022159F"/>
    <w:rsid w:val="00221BD1"/>
    <w:rsid w:val="00221EB8"/>
    <w:rsid w:val="00221F0A"/>
    <w:rsid w:val="00222360"/>
    <w:rsid w:val="0022237C"/>
    <w:rsid w:val="00222558"/>
    <w:rsid w:val="00222634"/>
    <w:rsid w:val="002231AC"/>
    <w:rsid w:val="00223650"/>
    <w:rsid w:val="00223AEC"/>
    <w:rsid w:val="00223CD5"/>
    <w:rsid w:val="00224828"/>
    <w:rsid w:val="00224BB2"/>
    <w:rsid w:val="00224D67"/>
    <w:rsid w:val="002251CA"/>
    <w:rsid w:val="002254D7"/>
    <w:rsid w:val="00225D4D"/>
    <w:rsid w:val="00225F23"/>
    <w:rsid w:val="002265D8"/>
    <w:rsid w:val="002266ED"/>
    <w:rsid w:val="00226CF7"/>
    <w:rsid w:val="00226FDE"/>
    <w:rsid w:val="00227207"/>
    <w:rsid w:val="0022736F"/>
    <w:rsid w:val="0022781A"/>
    <w:rsid w:val="00227969"/>
    <w:rsid w:val="00227E99"/>
    <w:rsid w:val="00230127"/>
    <w:rsid w:val="00230246"/>
    <w:rsid w:val="002305C0"/>
    <w:rsid w:val="002306B3"/>
    <w:rsid w:val="00230AB4"/>
    <w:rsid w:val="00230DF1"/>
    <w:rsid w:val="00230E0B"/>
    <w:rsid w:val="00230FE6"/>
    <w:rsid w:val="00231565"/>
    <w:rsid w:val="00231A0C"/>
    <w:rsid w:val="00231C4B"/>
    <w:rsid w:val="0023200A"/>
    <w:rsid w:val="0023268B"/>
    <w:rsid w:val="002327EF"/>
    <w:rsid w:val="00232A65"/>
    <w:rsid w:val="002335BC"/>
    <w:rsid w:val="002336AA"/>
    <w:rsid w:val="002338AE"/>
    <w:rsid w:val="00233F08"/>
    <w:rsid w:val="0023412E"/>
    <w:rsid w:val="00234B12"/>
    <w:rsid w:val="00234DEB"/>
    <w:rsid w:val="002350F1"/>
    <w:rsid w:val="0023559E"/>
    <w:rsid w:val="00236096"/>
    <w:rsid w:val="00236854"/>
    <w:rsid w:val="00236BED"/>
    <w:rsid w:val="00236EFF"/>
    <w:rsid w:val="00236F74"/>
    <w:rsid w:val="00237317"/>
    <w:rsid w:val="00237DA6"/>
    <w:rsid w:val="00237EF0"/>
    <w:rsid w:val="002403EE"/>
    <w:rsid w:val="00240A2D"/>
    <w:rsid w:val="00240B99"/>
    <w:rsid w:val="00240E83"/>
    <w:rsid w:val="0024228B"/>
    <w:rsid w:val="00242375"/>
    <w:rsid w:val="002423E1"/>
    <w:rsid w:val="002425D6"/>
    <w:rsid w:val="00242AF0"/>
    <w:rsid w:val="0024351C"/>
    <w:rsid w:val="00243648"/>
    <w:rsid w:val="00244059"/>
    <w:rsid w:val="00246F52"/>
    <w:rsid w:val="00247304"/>
    <w:rsid w:val="002473E8"/>
    <w:rsid w:val="00247697"/>
    <w:rsid w:val="0024783F"/>
    <w:rsid w:val="002479B2"/>
    <w:rsid w:val="00247B95"/>
    <w:rsid w:val="00247EBB"/>
    <w:rsid w:val="00250423"/>
    <w:rsid w:val="00250B66"/>
    <w:rsid w:val="00250C83"/>
    <w:rsid w:val="00250EF4"/>
    <w:rsid w:val="0025105F"/>
    <w:rsid w:val="002510CA"/>
    <w:rsid w:val="0025164D"/>
    <w:rsid w:val="00251BB8"/>
    <w:rsid w:val="00251BEC"/>
    <w:rsid w:val="002523F4"/>
    <w:rsid w:val="00252647"/>
    <w:rsid w:val="00252A5D"/>
    <w:rsid w:val="0025326E"/>
    <w:rsid w:val="002535C9"/>
    <w:rsid w:val="00253664"/>
    <w:rsid w:val="002539C6"/>
    <w:rsid w:val="00253ECD"/>
    <w:rsid w:val="0025422D"/>
    <w:rsid w:val="002543C8"/>
    <w:rsid w:val="00254490"/>
    <w:rsid w:val="002544AB"/>
    <w:rsid w:val="00254CA5"/>
    <w:rsid w:val="00254FB7"/>
    <w:rsid w:val="00254FD9"/>
    <w:rsid w:val="00255102"/>
    <w:rsid w:val="00255332"/>
    <w:rsid w:val="002553BC"/>
    <w:rsid w:val="00255C1A"/>
    <w:rsid w:val="00255C3F"/>
    <w:rsid w:val="00256059"/>
    <w:rsid w:val="002571B5"/>
    <w:rsid w:val="002573B5"/>
    <w:rsid w:val="0025774B"/>
    <w:rsid w:val="002603B1"/>
    <w:rsid w:val="0026092F"/>
    <w:rsid w:val="00260F18"/>
    <w:rsid w:val="00260FF2"/>
    <w:rsid w:val="0026103F"/>
    <w:rsid w:val="002615AD"/>
    <w:rsid w:val="0026194B"/>
    <w:rsid w:val="00261A3C"/>
    <w:rsid w:val="00262A28"/>
    <w:rsid w:val="002630D0"/>
    <w:rsid w:val="00263417"/>
    <w:rsid w:val="00263DC6"/>
    <w:rsid w:val="00264142"/>
    <w:rsid w:val="00264686"/>
    <w:rsid w:val="002646B4"/>
    <w:rsid w:val="002646D4"/>
    <w:rsid w:val="0026480D"/>
    <w:rsid w:val="00264B17"/>
    <w:rsid w:val="00264DE8"/>
    <w:rsid w:val="002653C1"/>
    <w:rsid w:val="00265AE1"/>
    <w:rsid w:val="00265D48"/>
    <w:rsid w:val="00265F36"/>
    <w:rsid w:val="00265F65"/>
    <w:rsid w:val="002662D6"/>
    <w:rsid w:val="002665C2"/>
    <w:rsid w:val="00266610"/>
    <w:rsid w:val="0026699E"/>
    <w:rsid w:val="00267229"/>
    <w:rsid w:val="00267877"/>
    <w:rsid w:val="00270460"/>
    <w:rsid w:val="00270615"/>
    <w:rsid w:val="00270CFD"/>
    <w:rsid w:val="00270F60"/>
    <w:rsid w:val="00271106"/>
    <w:rsid w:val="00271216"/>
    <w:rsid w:val="002717C9"/>
    <w:rsid w:val="0027192C"/>
    <w:rsid w:val="00271DBE"/>
    <w:rsid w:val="002727E9"/>
    <w:rsid w:val="002729C6"/>
    <w:rsid w:val="00272D23"/>
    <w:rsid w:val="00272F22"/>
    <w:rsid w:val="00272FC2"/>
    <w:rsid w:val="002734AC"/>
    <w:rsid w:val="0027358C"/>
    <w:rsid w:val="0027366A"/>
    <w:rsid w:val="0027389A"/>
    <w:rsid w:val="00273D9A"/>
    <w:rsid w:val="0027408D"/>
    <w:rsid w:val="00274253"/>
    <w:rsid w:val="002746B6"/>
    <w:rsid w:val="00274B49"/>
    <w:rsid w:val="00274DF7"/>
    <w:rsid w:val="0027532D"/>
    <w:rsid w:val="0027566F"/>
    <w:rsid w:val="002759A8"/>
    <w:rsid w:val="00275B27"/>
    <w:rsid w:val="00275D10"/>
    <w:rsid w:val="00276171"/>
    <w:rsid w:val="00276423"/>
    <w:rsid w:val="00276EE7"/>
    <w:rsid w:val="00276F0F"/>
    <w:rsid w:val="00276F65"/>
    <w:rsid w:val="0027703D"/>
    <w:rsid w:val="0027745D"/>
    <w:rsid w:val="002775DC"/>
    <w:rsid w:val="00277AEC"/>
    <w:rsid w:val="00280135"/>
    <w:rsid w:val="0028029D"/>
    <w:rsid w:val="002802B7"/>
    <w:rsid w:val="002803F6"/>
    <w:rsid w:val="00280926"/>
    <w:rsid w:val="00280982"/>
    <w:rsid w:val="00280B2C"/>
    <w:rsid w:val="00280F23"/>
    <w:rsid w:val="00280FFC"/>
    <w:rsid w:val="002812DE"/>
    <w:rsid w:val="0028234C"/>
    <w:rsid w:val="00282600"/>
    <w:rsid w:val="0028327B"/>
    <w:rsid w:val="00284319"/>
    <w:rsid w:val="00284E05"/>
    <w:rsid w:val="00284FE0"/>
    <w:rsid w:val="00285224"/>
    <w:rsid w:val="00286617"/>
    <w:rsid w:val="00286671"/>
    <w:rsid w:val="0028724B"/>
    <w:rsid w:val="0028799B"/>
    <w:rsid w:val="00287BAF"/>
    <w:rsid w:val="00287BD2"/>
    <w:rsid w:val="002900A6"/>
    <w:rsid w:val="0029015F"/>
    <w:rsid w:val="002904B9"/>
    <w:rsid w:val="002905B6"/>
    <w:rsid w:val="00290774"/>
    <w:rsid w:val="0029155E"/>
    <w:rsid w:val="002917D4"/>
    <w:rsid w:val="002917DD"/>
    <w:rsid w:val="00291FC2"/>
    <w:rsid w:val="002921E2"/>
    <w:rsid w:val="002925F7"/>
    <w:rsid w:val="00292EE9"/>
    <w:rsid w:val="00293041"/>
    <w:rsid w:val="002932B6"/>
    <w:rsid w:val="00293648"/>
    <w:rsid w:val="00293828"/>
    <w:rsid w:val="00293BE2"/>
    <w:rsid w:val="0029489D"/>
    <w:rsid w:val="00294959"/>
    <w:rsid w:val="00294C8E"/>
    <w:rsid w:val="002961F2"/>
    <w:rsid w:val="0029672F"/>
    <w:rsid w:val="002968DE"/>
    <w:rsid w:val="00296A92"/>
    <w:rsid w:val="00297137"/>
    <w:rsid w:val="00297554"/>
    <w:rsid w:val="002975B1"/>
    <w:rsid w:val="002979E4"/>
    <w:rsid w:val="00297CAD"/>
    <w:rsid w:val="002A01C2"/>
    <w:rsid w:val="002A03F0"/>
    <w:rsid w:val="002A092F"/>
    <w:rsid w:val="002A09C2"/>
    <w:rsid w:val="002A11D5"/>
    <w:rsid w:val="002A1651"/>
    <w:rsid w:val="002A1928"/>
    <w:rsid w:val="002A1E07"/>
    <w:rsid w:val="002A26F0"/>
    <w:rsid w:val="002A2C2C"/>
    <w:rsid w:val="002A2D02"/>
    <w:rsid w:val="002A2D24"/>
    <w:rsid w:val="002A2DBB"/>
    <w:rsid w:val="002A3610"/>
    <w:rsid w:val="002A3859"/>
    <w:rsid w:val="002A392E"/>
    <w:rsid w:val="002A3C4F"/>
    <w:rsid w:val="002A3CAA"/>
    <w:rsid w:val="002A443C"/>
    <w:rsid w:val="002A447F"/>
    <w:rsid w:val="002A4893"/>
    <w:rsid w:val="002A495F"/>
    <w:rsid w:val="002A4B3E"/>
    <w:rsid w:val="002A4C02"/>
    <w:rsid w:val="002A634C"/>
    <w:rsid w:val="002A64CC"/>
    <w:rsid w:val="002A6930"/>
    <w:rsid w:val="002A75D9"/>
    <w:rsid w:val="002A7BA5"/>
    <w:rsid w:val="002A7D0F"/>
    <w:rsid w:val="002A7E5D"/>
    <w:rsid w:val="002B02F7"/>
    <w:rsid w:val="002B18F8"/>
    <w:rsid w:val="002B21CF"/>
    <w:rsid w:val="002B25DE"/>
    <w:rsid w:val="002B2633"/>
    <w:rsid w:val="002B27C3"/>
    <w:rsid w:val="002B2E0A"/>
    <w:rsid w:val="002B35E0"/>
    <w:rsid w:val="002B367C"/>
    <w:rsid w:val="002B3CF6"/>
    <w:rsid w:val="002B3EC7"/>
    <w:rsid w:val="002B41AE"/>
    <w:rsid w:val="002B5667"/>
    <w:rsid w:val="002B5715"/>
    <w:rsid w:val="002B57A1"/>
    <w:rsid w:val="002B5B13"/>
    <w:rsid w:val="002B5B7D"/>
    <w:rsid w:val="002B6189"/>
    <w:rsid w:val="002B63A5"/>
    <w:rsid w:val="002B64A4"/>
    <w:rsid w:val="002B6838"/>
    <w:rsid w:val="002B6CA1"/>
    <w:rsid w:val="002B7001"/>
    <w:rsid w:val="002B750B"/>
    <w:rsid w:val="002B75DA"/>
    <w:rsid w:val="002B7B20"/>
    <w:rsid w:val="002C03D9"/>
    <w:rsid w:val="002C074D"/>
    <w:rsid w:val="002C08A2"/>
    <w:rsid w:val="002C0EED"/>
    <w:rsid w:val="002C1953"/>
    <w:rsid w:val="002C1DFB"/>
    <w:rsid w:val="002C20D7"/>
    <w:rsid w:val="002C26CC"/>
    <w:rsid w:val="002C3463"/>
    <w:rsid w:val="002C4AF6"/>
    <w:rsid w:val="002C5A4D"/>
    <w:rsid w:val="002C5D29"/>
    <w:rsid w:val="002C5EFD"/>
    <w:rsid w:val="002C6071"/>
    <w:rsid w:val="002C6BB0"/>
    <w:rsid w:val="002C750B"/>
    <w:rsid w:val="002C7739"/>
    <w:rsid w:val="002D0165"/>
    <w:rsid w:val="002D03EF"/>
    <w:rsid w:val="002D07E9"/>
    <w:rsid w:val="002D08FC"/>
    <w:rsid w:val="002D0E8D"/>
    <w:rsid w:val="002D160B"/>
    <w:rsid w:val="002D16AB"/>
    <w:rsid w:val="002D257E"/>
    <w:rsid w:val="002D2781"/>
    <w:rsid w:val="002D304C"/>
    <w:rsid w:val="002D30A1"/>
    <w:rsid w:val="002D3165"/>
    <w:rsid w:val="002D369B"/>
    <w:rsid w:val="002D45A1"/>
    <w:rsid w:val="002D50A8"/>
    <w:rsid w:val="002D53F4"/>
    <w:rsid w:val="002D5537"/>
    <w:rsid w:val="002D55E7"/>
    <w:rsid w:val="002D5678"/>
    <w:rsid w:val="002D56BF"/>
    <w:rsid w:val="002D5893"/>
    <w:rsid w:val="002D5BE0"/>
    <w:rsid w:val="002D60EF"/>
    <w:rsid w:val="002D6435"/>
    <w:rsid w:val="002D65DB"/>
    <w:rsid w:val="002D68ED"/>
    <w:rsid w:val="002D6D42"/>
    <w:rsid w:val="002D7384"/>
    <w:rsid w:val="002D7748"/>
    <w:rsid w:val="002D7FA1"/>
    <w:rsid w:val="002E00A6"/>
    <w:rsid w:val="002E02AF"/>
    <w:rsid w:val="002E07B3"/>
    <w:rsid w:val="002E0E2C"/>
    <w:rsid w:val="002E10A1"/>
    <w:rsid w:val="002E12D0"/>
    <w:rsid w:val="002E1574"/>
    <w:rsid w:val="002E15C5"/>
    <w:rsid w:val="002E1986"/>
    <w:rsid w:val="002E2584"/>
    <w:rsid w:val="002E2783"/>
    <w:rsid w:val="002E2AD3"/>
    <w:rsid w:val="002E3495"/>
    <w:rsid w:val="002E3FC1"/>
    <w:rsid w:val="002E427A"/>
    <w:rsid w:val="002E4C88"/>
    <w:rsid w:val="002E4D02"/>
    <w:rsid w:val="002E50A6"/>
    <w:rsid w:val="002E5D6C"/>
    <w:rsid w:val="002E60AD"/>
    <w:rsid w:val="002E6263"/>
    <w:rsid w:val="002E654A"/>
    <w:rsid w:val="002E6591"/>
    <w:rsid w:val="002E69FC"/>
    <w:rsid w:val="002E6F3B"/>
    <w:rsid w:val="002E6F62"/>
    <w:rsid w:val="002E729E"/>
    <w:rsid w:val="002F03D8"/>
    <w:rsid w:val="002F05F2"/>
    <w:rsid w:val="002F0F2C"/>
    <w:rsid w:val="002F13F1"/>
    <w:rsid w:val="002F182A"/>
    <w:rsid w:val="002F1907"/>
    <w:rsid w:val="002F1A0B"/>
    <w:rsid w:val="002F1CCE"/>
    <w:rsid w:val="002F207F"/>
    <w:rsid w:val="002F22B4"/>
    <w:rsid w:val="002F22BB"/>
    <w:rsid w:val="002F2CA1"/>
    <w:rsid w:val="002F2E1C"/>
    <w:rsid w:val="002F3055"/>
    <w:rsid w:val="002F33BD"/>
    <w:rsid w:val="002F33C4"/>
    <w:rsid w:val="002F366F"/>
    <w:rsid w:val="002F3F31"/>
    <w:rsid w:val="002F485F"/>
    <w:rsid w:val="002F4B48"/>
    <w:rsid w:val="002F4C14"/>
    <w:rsid w:val="002F52CC"/>
    <w:rsid w:val="002F5491"/>
    <w:rsid w:val="002F54B0"/>
    <w:rsid w:val="002F5A75"/>
    <w:rsid w:val="002F5B92"/>
    <w:rsid w:val="002F5EAA"/>
    <w:rsid w:val="002F6148"/>
    <w:rsid w:val="002F675E"/>
    <w:rsid w:val="002F6A3A"/>
    <w:rsid w:val="002F6F5B"/>
    <w:rsid w:val="002F6F88"/>
    <w:rsid w:val="002F7136"/>
    <w:rsid w:val="002F77C7"/>
    <w:rsid w:val="002F7F90"/>
    <w:rsid w:val="003009CC"/>
    <w:rsid w:val="003014F6"/>
    <w:rsid w:val="00301C87"/>
    <w:rsid w:val="00301E11"/>
    <w:rsid w:val="003021AC"/>
    <w:rsid w:val="00302AD3"/>
    <w:rsid w:val="00302E85"/>
    <w:rsid w:val="00302EE6"/>
    <w:rsid w:val="003034E8"/>
    <w:rsid w:val="00304776"/>
    <w:rsid w:val="0030490B"/>
    <w:rsid w:val="00304D2A"/>
    <w:rsid w:val="0030577F"/>
    <w:rsid w:val="003057FC"/>
    <w:rsid w:val="00305A03"/>
    <w:rsid w:val="00305B63"/>
    <w:rsid w:val="00305CC3"/>
    <w:rsid w:val="003060A8"/>
    <w:rsid w:val="003066B4"/>
    <w:rsid w:val="00307258"/>
    <w:rsid w:val="00307C65"/>
    <w:rsid w:val="00310BAA"/>
    <w:rsid w:val="003113E2"/>
    <w:rsid w:val="003117EA"/>
    <w:rsid w:val="003123DB"/>
    <w:rsid w:val="00312D54"/>
    <w:rsid w:val="00313335"/>
    <w:rsid w:val="0031345E"/>
    <w:rsid w:val="00313761"/>
    <w:rsid w:val="0031380A"/>
    <w:rsid w:val="0031399E"/>
    <w:rsid w:val="00314088"/>
    <w:rsid w:val="00314B8A"/>
    <w:rsid w:val="00314B95"/>
    <w:rsid w:val="00314C6F"/>
    <w:rsid w:val="00314E60"/>
    <w:rsid w:val="00315358"/>
    <w:rsid w:val="00315B8D"/>
    <w:rsid w:val="00315F0F"/>
    <w:rsid w:val="003166A7"/>
    <w:rsid w:val="00316FC4"/>
    <w:rsid w:val="00317623"/>
    <w:rsid w:val="003177CF"/>
    <w:rsid w:val="00317C3A"/>
    <w:rsid w:val="00317D07"/>
    <w:rsid w:val="00317E7E"/>
    <w:rsid w:val="0032015F"/>
    <w:rsid w:val="0032044C"/>
    <w:rsid w:val="0032060C"/>
    <w:rsid w:val="00320D8A"/>
    <w:rsid w:val="00321093"/>
    <w:rsid w:val="00321363"/>
    <w:rsid w:val="00321924"/>
    <w:rsid w:val="00321962"/>
    <w:rsid w:val="003230B5"/>
    <w:rsid w:val="003230CE"/>
    <w:rsid w:val="0032323B"/>
    <w:rsid w:val="0032326B"/>
    <w:rsid w:val="00323925"/>
    <w:rsid w:val="00324055"/>
    <w:rsid w:val="003246A7"/>
    <w:rsid w:val="00324C69"/>
    <w:rsid w:val="0032529C"/>
    <w:rsid w:val="0032578C"/>
    <w:rsid w:val="00325C89"/>
    <w:rsid w:val="00325FA9"/>
    <w:rsid w:val="00326130"/>
    <w:rsid w:val="003262DD"/>
    <w:rsid w:val="003263FC"/>
    <w:rsid w:val="003267BF"/>
    <w:rsid w:val="00326801"/>
    <w:rsid w:val="00326E34"/>
    <w:rsid w:val="00326EE0"/>
    <w:rsid w:val="003272A7"/>
    <w:rsid w:val="00327557"/>
    <w:rsid w:val="00327892"/>
    <w:rsid w:val="00331012"/>
    <w:rsid w:val="00331205"/>
    <w:rsid w:val="003321A2"/>
    <w:rsid w:val="0033245B"/>
    <w:rsid w:val="00332962"/>
    <w:rsid w:val="00332D2E"/>
    <w:rsid w:val="003333DC"/>
    <w:rsid w:val="003337E4"/>
    <w:rsid w:val="00333CEF"/>
    <w:rsid w:val="00333E34"/>
    <w:rsid w:val="00334526"/>
    <w:rsid w:val="00334C84"/>
    <w:rsid w:val="003356A5"/>
    <w:rsid w:val="00335D5D"/>
    <w:rsid w:val="00335DB3"/>
    <w:rsid w:val="00337103"/>
    <w:rsid w:val="0033781D"/>
    <w:rsid w:val="00337D09"/>
    <w:rsid w:val="00340488"/>
    <w:rsid w:val="00340601"/>
    <w:rsid w:val="00340AD1"/>
    <w:rsid w:val="00340B1E"/>
    <w:rsid w:val="00340DBB"/>
    <w:rsid w:val="003413F7"/>
    <w:rsid w:val="003414C0"/>
    <w:rsid w:val="0034156A"/>
    <w:rsid w:val="00341FF0"/>
    <w:rsid w:val="0034224C"/>
    <w:rsid w:val="00342477"/>
    <w:rsid w:val="0034250B"/>
    <w:rsid w:val="0034269F"/>
    <w:rsid w:val="00342D7A"/>
    <w:rsid w:val="00343324"/>
    <w:rsid w:val="003435C8"/>
    <w:rsid w:val="003438EB"/>
    <w:rsid w:val="00343AEA"/>
    <w:rsid w:val="00343B7D"/>
    <w:rsid w:val="0034403B"/>
    <w:rsid w:val="00344073"/>
    <w:rsid w:val="0034419E"/>
    <w:rsid w:val="003443CB"/>
    <w:rsid w:val="0034504C"/>
    <w:rsid w:val="00345374"/>
    <w:rsid w:val="0034576D"/>
    <w:rsid w:val="00345CFB"/>
    <w:rsid w:val="00345D2B"/>
    <w:rsid w:val="00345FDC"/>
    <w:rsid w:val="003463C0"/>
    <w:rsid w:val="003470F8"/>
    <w:rsid w:val="003475AD"/>
    <w:rsid w:val="003501A3"/>
    <w:rsid w:val="00350981"/>
    <w:rsid w:val="00350AE1"/>
    <w:rsid w:val="00350F74"/>
    <w:rsid w:val="00351089"/>
    <w:rsid w:val="003511F7"/>
    <w:rsid w:val="0035123D"/>
    <w:rsid w:val="0035155E"/>
    <w:rsid w:val="0035173D"/>
    <w:rsid w:val="00351862"/>
    <w:rsid w:val="00351DF6"/>
    <w:rsid w:val="00352448"/>
    <w:rsid w:val="00352500"/>
    <w:rsid w:val="0035281F"/>
    <w:rsid w:val="00353720"/>
    <w:rsid w:val="00353C24"/>
    <w:rsid w:val="00353EE4"/>
    <w:rsid w:val="0035407F"/>
    <w:rsid w:val="00354205"/>
    <w:rsid w:val="003549F5"/>
    <w:rsid w:val="00354A33"/>
    <w:rsid w:val="00354FD5"/>
    <w:rsid w:val="0035585D"/>
    <w:rsid w:val="0035592F"/>
    <w:rsid w:val="00355CA1"/>
    <w:rsid w:val="00355E9F"/>
    <w:rsid w:val="0035624B"/>
    <w:rsid w:val="00356862"/>
    <w:rsid w:val="00357A9D"/>
    <w:rsid w:val="0036065F"/>
    <w:rsid w:val="00360768"/>
    <w:rsid w:val="00361B11"/>
    <w:rsid w:val="00361BA2"/>
    <w:rsid w:val="003627C3"/>
    <w:rsid w:val="00362A1B"/>
    <w:rsid w:val="00362A74"/>
    <w:rsid w:val="00362E50"/>
    <w:rsid w:val="0036312F"/>
    <w:rsid w:val="00363C35"/>
    <w:rsid w:val="00363FAF"/>
    <w:rsid w:val="003642E0"/>
    <w:rsid w:val="003651FC"/>
    <w:rsid w:val="00365305"/>
    <w:rsid w:val="003657EC"/>
    <w:rsid w:val="00365949"/>
    <w:rsid w:val="00365B1C"/>
    <w:rsid w:val="00365C86"/>
    <w:rsid w:val="00365F41"/>
    <w:rsid w:val="0036711F"/>
    <w:rsid w:val="003679C8"/>
    <w:rsid w:val="00367CED"/>
    <w:rsid w:val="00367E33"/>
    <w:rsid w:val="00367E9C"/>
    <w:rsid w:val="00367F8F"/>
    <w:rsid w:val="003702BE"/>
    <w:rsid w:val="00370CD5"/>
    <w:rsid w:val="00371424"/>
    <w:rsid w:val="003718C1"/>
    <w:rsid w:val="00371BBF"/>
    <w:rsid w:val="00371C96"/>
    <w:rsid w:val="00371CA4"/>
    <w:rsid w:val="00372138"/>
    <w:rsid w:val="0037248A"/>
    <w:rsid w:val="0037261E"/>
    <w:rsid w:val="00372A4F"/>
    <w:rsid w:val="00372AAC"/>
    <w:rsid w:val="0037352F"/>
    <w:rsid w:val="0037416E"/>
    <w:rsid w:val="003743F7"/>
    <w:rsid w:val="003744FD"/>
    <w:rsid w:val="00374C40"/>
    <w:rsid w:val="00374D97"/>
    <w:rsid w:val="0037559B"/>
    <w:rsid w:val="00375684"/>
    <w:rsid w:val="003760D4"/>
    <w:rsid w:val="003765F3"/>
    <w:rsid w:val="00376738"/>
    <w:rsid w:val="00376A3B"/>
    <w:rsid w:val="00377239"/>
    <w:rsid w:val="00377303"/>
    <w:rsid w:val="00377CE9"/>
    <w:rsid w:val="00377DBF"/>
    <w:rsid w:val="00377DDD"/>
    <w:rsid w:val="00377DF9"/>
    <w:rsid w:val="0038051B"/>
    <w:rsid w:val="0038062D"/>
    <w:rsid w:val="0038068C"/>
    <w:rsid w:val="003807F4"/>
    <w:rsid w:val="003809D4"/>
    <w:rsid w:val="00380BA2"/>
    <w:rsid w:val="003814BD"/>
    <w:rsid w:val="00382906"/>
    <w:rsid w:val="00382DCB"/>
    <w:rsid w:val="00382DFD"/>
    <w:rsid w:val="003830F0"/>
    <w:rsid w:val="003834B5"/>
    <w:rsid w:val="003837A1"/>
    <w:rsid w:val="00383858"/>
    <w:rsid w:val="00383A98"/>
    <w:rsid w:val="00384667"/>
    <w:rsid w:val="00385552"/>
    <w:rsid w:val="00385CFC"/>
    <w:rsid w:val="0038629F"/>
    <w:rsid w:val="003862BD"/>
    <w:rsid w:val="00386484"/>
    <w:rsid w:val="00386702"/>
    <w:rsid w:val="00386C1A"/>
    <w:rsid w:val="003907A4"/>
    <w:rsid w:val="00390943"/>
    <w:rsid w:val="0039097C"/>
    <w:rsid w:val="003912D9"/>
    <w:rsid w:val="003913A6"/>
    <w:rsid w:val="00391515"/>
    <w:rsid w:val="003916D7"/>
    <w:rsid w:val="003918D5"/>
    <w:rsid w:val="00391AC0"/>
    <w:rsid w:val="00391B41"/>
    <w:rsid w:val="00391C09"/>
    <w:rsid w:val="00391FAC"/>
    <w:rsid w:val="0039208C"/>
    <w:rsid w:val="00392BAB"/>
    <w:rsid w:val="00392E0A"/>
    <w:rsid w:val="0039362B"/>
    <w:rsid w:val="00393D05"/>
    <w:rsid w:val="00393F88"/>
    <w:rsid w:val="00394066"/>
    <w:rsid w:val="0039413E"/>
    <w:rsid w:val="00394663"/>
    <w:rsid w:val="003946D0"/>
    <w:rsid w:val="00394B33"/>
    <w:rsid w:val="00394EC8"/>
    <w:rsid w:val="0039524B"/>
    <w:rsid w:val="0039527B"/>
    <w:rsid w:val="003952F1"/>
    <w:rsid w:val="003955B1"/>
    <w:rsid w:val="00395D09"/>
    <w:rsid w:val="0039623A"/>
    <w:rsid w:val="00396930"/>
    <w:rsid w:val="003969E7"/>
    <w:rsid w:val="00396DDB"/>
    <w:rsid w:val="00397A0E"/>
    <w:rsid w:val="00397B11"/>
    <w:rsid w:val="00397B82"/>
    <w:rsid w:val="00397D5C"/>
    <w:rsid w:val="003A000F"/>
    <w:rsid w:val="003A00DB"/>
    <w:rsid w:val="003A02A1"/>
    <w:rsid w:val="003A0E2D"/>
    <w:rsid w:val="003A0EF4"/>
    <w:rsid w:val="003A1095"/>
    <w:rsid w:val="003A10CE"/>
    <w:rsid w:val="003A1425"/>
    <w:rsid w:val="003A1597"/>
    <w:rsid w:val="003A163B"/>
    <w:rsid w:val="003A18AB"/>
    <w:rsid w:val="003A19E9"/>
    <w:rsid w:val="003A2024"/>
    <w:rsid w:val="003A20B0"/>
    <w:rsid w:val="003A22F9"/>
    <w:rsid w:val="003A238F"/>
    <w:rsid w:val="003A24E7"/>
    <w:rsid w:val="003A2785"/>
    <w:rsid w:val="003A2800"/>
    <w:rsid w:val="003A2DEB"/>
    <w:rsid w:val="003A2F93"/>
    <w:rsid w:val="003A3354"/>
    <w:rsid w:val="003A3575"/>
    <w:rsid w:val="003A3924"/>
    <w:rsid w:val="003A3B2C"/>
    <w:rsid w:val="003A3D7E"/>
    <w:rsid w:val="003A4037"/>
    <w:rsid w:val="003A40E3"/>
    <w:rsid w:val="003A412D"/>
    <w:rsid w:val="003A42B4"/>
    <w:rsid w:val="003A42B9"/>
    <w:rsid w:val="003A4497"/>
    <w:rsid w:val="003A4683"/>
    <w:rsid w:val="003A4876"/>
    <w:rsid w:val="003A4DAF"/>
    <w:rsid w:val="003A50D0"/>
    <w:rsid w:val="003A5102"/>
    <w:rsid w:val="003A52E8"/>
    <w:rsid w:val="003A5C25"/>
    <w:rsid w:val="003A699A"/>
    <w:rsid w:val="003A6A03"/>
    <w:rsid w:val="003A6F0C"/>
    <w:rsid w:val="003A7FB8"/>
    <w:rsid w:val="003B025C"/>
    <w:rsid w:val="003B0761"/>
    <w:rsid w:val="003B0A78"/>
    <w:rsid w:val="003B0BE2"/>
    <w:rsid w:val="003B0CA7"/>
    <w:rsid w:val="003B1220"/>
    <w:rsid w:val="003B1C77"/>
    <w:rsid w:val="003B1E77"/>
    <w:rsid w:val="003B1E7C"/>
    <w:rsid w:val="003B1F86"/>
    <w:rsid w:val="003B2510"/>
    <w:rsid w:val="003B279C"/>
    <w:rsid w:val="003B2AAF"/>
    <w:rsid w:val="003B32BE"/>
    <w:rsid w:val="003B392D"/>
    <w:rsid w:val="003B42C6"/>
    <w:rsid w:val="003B4591"/>
    <w:rsid w:val="003B507A"/>
    <w:rsid w:val="003B50D2"/>
    <w:rsid w:val="003B54A9"/>
    <w:rsid w:val="003B56ED"/>
    <w:rsid w:val="003B57EF"/>
    <w:rsid w:val="003B5D64"/>
    <w:rsid w:val="003B5E74"/>
    <w:rsid w:val="003B647E"/>
    <w:rsid w:val="003B6605"/>
    <w:rsid w:val="003B66EF"/>
    <w:rsid w:val="003B6776"/>
    <w:rsid w:val="003B68CF"/>
    <w:rsid w:val="003B6E9B"/>
    <w:rsid w:val="003B6FE6"/>
    <w:rsid w:val="003B72CE"/>
    <w:rsid w:val="003B78FE"/>
    <w:rsid w:val="003B7C45"/>
    <w:rsid w:val="003C0587"/>
    <w:rsid w:val="003C094B"/>
    <w:rsid w:val="003C095D"/>
    <w:rsid w:val="003C0C88"/>
    <w:rsid w:val="003C15B9"/>
    <w:rsid w:val="003C1E85"/>
    <w:rsid w:val="003C2133"/>
    <w:rsid w:val="003C29AF"/>
    <w:rsid w:val="003C2D45"/>
    <w:rsid w:val="003C30A8"/>
    <w:rsid w:val="003C30BF"/>
    <w:rsid w:val="003C30FC"/>
    <w:rsid w:val="003C3236"/>
    <w:rsid w:val="003C3619"/>
    <w:rsid w:val="003C37B1"/>
    <w:rsid w:val="003C3805"/>
    <w:rsid w:val="003C383C"/>
    <w:rsid w:val="003C39D9"/>
    <w:rsid w:val="003C3DF1"/>
    <w:rsid w:val="003C40B7"/>
    <w:rsid w:val="003C5564"/>
    <w:rsid w:val="003C5A2D"/>
    <w:rsid w:val="003C5B18"/>
    <w:rsid w:val="003C5D14"/>
    <w:rsid w:val="003C62CC"/>
    <w:rsid w:val="003C63ED"/>
    <w:rsid w:val="003C6405"/>
    <w:rsid w:val="003C65D8"/>
    <w:rsid w:val="003C675C"/>
    <w:rsid w:val="003C6D61"/>
    <w:rsid w:val="003C6D9F"/>
    <w:rsid w:val="003C71E0"/>
    <w:rsid w:val="003C763B"/>
    <w:rsid w:val="003C78F0"/>
    <w:rsid w:val="003C7FBB"/>
    <w:rsid w:val="003D0486"/>
    <w:rsid w:val="003D08E1"/>
    <w:rsid w:val="003D092D"/>
    <w:rsid w:val="003D0E6A"/>
    <w:rsid w:val="003D0FB5"/>
    <w:rsid w:val="003D1062"/>
    <w:rsid w:val="003D1AF0"/>
    <w:rsid w:val="003D1C00"/>
    <w:rsid w:val="003D1F56"/>
    <w:rsid w:val="003D214A"/>
    <w:rsid w:val="003D2A86"/>
    <w:rsid w:val="003D3101"/>
    <w:rsid w:val="003D3339"/>
    <w:rsid w:val="003D36A5"/>
    <w:rsid w:val="003D36E9"/>
    <w:rsid w:val="003D3A70"/>
    <w:rsid w:val="003D3B95"/>
    <w:rsid w:val="003D3BFF"/>
    <w:rsid w:val="003D3D06"/>
    <w:rsid w:val="003D3D3C"/>
    <w:rsid w:val="003D4775"/>
    <w:rsid w:val="003D4F3C"/>
    <w:rsid w:val="003D5362"/>
    <w:rsid w:val="003D54E4"/>
    <w:rsid w:val="003D5A90"/>
    <w:rsid w:val="003D609A"/>
    <w:rsid w:val="003D6BA4"/>
    <w:rsid w:val="003D71D7"/>
    <w:rsid w:val="003D7277"/>
    <w:rsid w:val="003D7310"/>
    <w:rsid w:val="003D7744"/>
    <w:rsid w:val="003D78FA"/>
    <w:rsid w:val="003E04A7"/>
    <w:rsid w:val="003E0BCC"/>
    <w:rsid w:val="003E0FB3"/>
    <w:rsid w:val="003E1097"/>
    <w:rsid w:val="003E10D2"/>
    <w:rsid w:val="003E23E4"/>
    <w:rsid w:val="003E265E"/>
    <w:rsid w:val="003E2695"/>
    <w:rsid w:val="003E2897"/>
    <w:rsid w:val="003E3873"/>
    <w:rsid w:val="003E3AEA"/>
    <w:rsid w:val="003E40F6"/>
    <w:rsid w:val="003E45EC"/>
    <w:rsid w:val="003E4DC0"/>
    <w:rsid w:val="003E4E83"/>
    <w:rsid w:val="003E60EB"/>
    <w:rsid w:val="003E63A3"/>
    <w:rsid w:val="003E67E7"/>
    <w:rsid w:val="003E6A5C"/>
    <w:rsid w:val="003E6D58"/>
    <w:rsid w:val="003E7002"/>
    <w:rsid w:val="003E7613"/>
    <w:rsid w:val="003F041E"/>
    <w:rsid w:val="003F06E0"/>
    <w:rsid w:val="003F148A"/>
    <w:rsid w:val="003F226E"/>
    <w:rsid w:val="003F2371"/>
    <w:rsid w:val="003F2661"/>
    <w:rsid w:val="003F2DC4"/>
    <w:rsid w:val="003F3011"/>
    <w:rsid w:val="003F31F5"/>
    <w:rsid w:val="003F320A"/>
    <w:rsid w:val="003F3325"/>
    <w:rsid w:val="003F34F7"/>
    <w:rsid w:val="003F3D32"/>
    <w:rsid w:val="003F3D92"/>
    <w:rsid w:val="003F3FAC"/>
    <w:rsid w:val="003F4131"/>
    <w:rsid w:val="003F421B"/>
    <w:rsid w:val="003F4893"/>
    <w:rsid w:val="003F4A01"/>
    <w:rsid w:val="003F4C5C"/>
    <w:rsid w:val="003F4CA6"/>
    <w:rsid w:val="003F4D30"/>
    <w:rsid w:val="003F4DBD"/>
    <w:rsid w:val="003F50EE"/>
    <w:rsid w:val="003F51A4"/>
    <w:rsid w:val="003F6EE7"/>
    <w:rsid w:val="003F6F38"/>
    <w:rsid w:val="003F759B"/>
    <w:rsid w:val="003F7692"/>
    <w:rsid w:val="003F7BC9"/>
    <w:rsid w:val="003F7D32"/>
    <w:rsid w:val="003F7FE7"/>
    <w:rsid w:val="00400027"/>
    <w:rsid w:val="004003D7"/>
    <w:rsid w:val="004006EF"/>
    <w:rsid w:val="00400A4B"/>
    <w:rsid w:val="004011B4"/>
    <w:rsid w:val="004011BF"/>
    <w:rsid w:val="00401310"/>
    <w:rsid w:val="00401335"/>
    <w:rsid w:val="00401596"/>
    <w:rsid w:val="0040164F"/>
    <w:rsid w:val="00401CC6"/>
    <w:rsid w:val="00401CE5"/>
    <w:rsid w:val="004021F7"/>
    <w:rsid w:val="00402200"/>
    <w:rsid w:val="00402259"/>
    <w:rsid w:val="004022D1"/>
    <w:rsid w:val="00402874"/>
    <w:rsid w:val="0040297E"/>
    <w:rsid w:val="0040306B"/>
    <w:rsid w:val="00403A67"/>
    <w:rsid w:val="00403D66"/>
    <w:rsid w:val="00403EB3"/>
    <w:rsid w:val="00405062"/>
    <w:rsid w:val="00405116"/>
    <w:rsid w:val="004051D7"/>
    <w:rsid w:val="0040570A"/>
    <w:rsid w:val="00406487"/>
    <w:rsid w:val="004065C3"/>
    <w:rsid w:val="00406E82"/>
    <w:rsid w:val="0040701A"/>
    <w:rsid w:val="004070F1"/>
    <w:rsid w:val="0040762E"/>
    <w:rsid w:val="004102CF"/>
    <w:rsid w:val="00410770"/>
    <w:rsid w:val="00410E02"/>
    <w:rsid w:val="0041106F"/>
    <w:rsid w:val="004113A0"/>
    <w:rsid w:val="00411758"/>
    <w:rsid w:val="00411970"/>
    <w:rsid w:val="004119BC"/>
    <w:rsid w:val="00411B15"/>
    <w:rsid w:val="00412126"/>
    <w:rsid w:val="004123F4"/>
    <w:rsid w:val="00413666"/>
    <w:rsid w:val="00413749"/>
    <w:rsid w:val="00413C4D"/>
    <w:rsid w:val="00413F17"/>
    <w:rsid w:val="00413FE6"/>
    <w:rsid w:val="0041435B"/>
    <w:rsid w:val="00414448"/>
    <w:rsid w:val="00414665"/>
    <w:rsid w:val="004146E0"/>
    <w:rsid w:val="00414843"/>
    <w:rsid w:val="0041489E"/>
    <w:rsid w:val="00414FE9"/>
    <w:rsid w:val="0041530B"/>
    <w:rsid w:val="0041541C"/>
    <w:rsid w:val="00415BA7"/>
    <w:rsid w:val="00415E0C"/>
    <w:rsid w:val="00415E3E"/>
    <w:rsid w:val="00415E7F"/>
    <w:rsid w:val="00416BD0"/>
    <w:rsid w:val="004172D5"/>
    <w:rsid w:val="00417524"/>
    <w:rsid w:val="00420121"/>
    <w:rsid w:val="00420763"/>
    <w:rsid w:val="00420884"/>
    <w:rsid w:val="00420AD4"/>
    <w:rsid w:val="00420EDC"/>
    <w:rsid w:val="004210F2"/>
    <w:rsid w:val="0042231F"/>
    <w:rsid w:val="004223A0"/>
    <w:rsid w:val="0042290E"/>
    <w:rsid w:val="00422AAB"/>
    <w:rsid w:val="00422FF1"/>
    <w:rsid w:val="0042328A"/>
    <w:rsid w:val="00423EDC"/>
    <w:rsid w:val="00424056"/>
    <w:rsid w:val="004240A9"/>
    <w:rsid w:val="00424279"/>
    <w:rsid w:val="0042468B"/>
    <w:rsid w:val="00424869"/>
    <w:rsid w:val="0042491D"/>
    <w:rsid w:val="00424DDB"/>
    <w:rsid w:val="00424DFB"/>
    <w:rsid w:val="0042502E"/>
    <w:rsid w:val="0042534C"/>
    <w:rsid w:val="0042693F"/>
    <w:rsid w:val="00426AB1"/>
    <w:rsid w:val="00427443"/>
    <w:rsid w:val="004274B7"/>
    <w:rsid w:val="0042765C"/>
    <w:rsid w:val="004276A5"/>
    <w:rsid w:val="00427724"/>
    <w:rsid w:val="00427D4A"/>
    <w:rsid w:val="00427EB9"/>
    <w:rsid w:val="00430E22"/>
    <w:rsid w:val="00431245"/>
    <w:rsid w:val="004312D0"/>
    <w:rsid w:val="004318B7"/>
    <w:rsid w:val="00431917"/>
    <w:rsid w:val="004319EC"/>
    <w:rsid w:val="00431EC7"/>
    <w:rsid w:val="0043299D"/>
    <w:rsid w:val="00432A04"/>
    <w:rsid w:val="00432B27"/>
    <w:rsid w:val="0043315F"/>
    <w:rsid w:val="004332E8"/>
    <w:rsid w:val="0043372A"/>
    <w:rsid w:val="00433BD3"/>
    <w:rsid w:val="004342D5"/>
    <w:rsid w:val="0043431F"/>
    <w:rsid w:val="00434C6C"/>
    <w:rsid w:val="004351E4"/>
    <w:rsid w:val="00435DC0"/>
    <w:rsid w:val="00435EFD"/>
    <w:rsid w:val="0043630F"/>
    <w:rsid w:val="00436424"/>
    <w:rsid w:val="0043728C"/>
    <w:rsid w:val="0043740F"/>
    <w:rsid w:val="00440002"/>
    <w:rsid w:val="00440222"/>
    <w:rsid w:val="0044124A"/>
    <w:rsid w:val="004414A1"/>
    <w:rsid w:val="00441C4C"/>
    <w:rsid w:val="00441D7D"/>
    <w:rsid w:val="00441E8F"/>
    <w:rsid w:val="0044213B"/>
    <w:rsid w:val="004426F7"/>
    <w:rsid w:val="0044275B"/>
    <w:rsid w:val="004428E2"/>
    <w:rsid w:val="00442CD9"/>
    <w:rsid w:val="00442EF0"/>
    <w:rsid w:val="0044312A"/>
    <w:rsid w:val="004434FD"/>
    <w:rsid w:val="00443D7F"/>
    <w:rsid w:val="00444592"/>
    <w:rsid w:val="00444AA2"/>
    <w:rsid w:val="00445196"/>
    <w:rsid w:val="0044554D"/>
    <w:rsid w:val="00445A9C"/>
    <w:rsid w:val="00445C45"/>
    <w:rsid w:val="00445DFC"/>
    <w:rsid w:val="00445ED0"/>
    <w:rsid w:val="00446A0B"/>
    <w:rsid w:val="00447BB8"/>
    <w:rsid w:val="004501C2"/>
    <w:rsid w:val="004507A7"/>
    <w:rsid w:val="00450D66"/>
    <w:rsid w:val="004511FA"/>
    <w:rsid w:val="0045141E"/>
    <w:rsid w:val="00451824"/>
    <w:rsid w:val="00451B1B"/>
    <w:rsid w:val="00451DAE"/>
    <w:rsid w:val="004528F7"/>
    <w:rsid w:val="004530EF"/>
    <w:rsid w:val="0045357E"/>
    <w:rsid w:val="00453CF2"/>
    <w:rsid w:val="00453F18"/>
    <w:rsid w:val="00454289"/>
    <w:rsid w:val="00454C94"/>
    <w:rsid w:val="00454CCC"/>
    <w:rsid w:val="004550BD"/>
    <w:rsid w:val="004555C9"/>
    <w:rsid w:val="0045575A"/>
    <w:rsid w:val="00455860"/>
    <w:rsid w:val="00455DF9"/>
    <w:rsid w:val="004561B5"/>
    <w:rsid w:val="004562AF"/>
    <w:rsid w:val="00456D39"/>
    <w:rsid w:val="00456EA8"/>
    <w:rsid w:val="00457DE7"/>
    <w:rsid w:val="00457FBA"/>
    <w:rsid w:val="00460191"/>
    <w:rsid w:val="00460260"/>
    <w:rsid w:val="00460722"/>
    <w:rsid w:val="00460F8E"/>
    <w:rsid w:val="00461E18"/>
    <w:rsid w:val="00461F95"/>
    <w:rsid w:val="00462725"/>
    <w:rsid w:val="00462970"/>
    <w:rsid w:val="00464279"/>
    <w:rsid w:val="004642ED"/>
    <w:rsid w:val="00464918"/>
    <w:rsid w:val="00464CBA"/>
    <w:rsid w:val="00464E01"/>
    <w:rsid w:val="00465258"/>
    <w:rsid w:val="004655B7"/>
    <w:rsid w:val="004657CC"/>
    <w:rsid w:val="00465A12"/>
    <w:rsid w:val="00465BBC"/>
    <w:rsid w:val="00465BE4"/>
    <w:rsid w:val="00465C38"/>
    <w:rsid w:val="00465D19"/>
    <w:rsid w:val="004661CA"/>
    <w:rsid w:val="004664B3"/>
    <w:rsid w:val="00466578"/>
    <w:rsid w:val="00466832"/>
    <w:rsid w:val="00466E04"/>
    <w:rsid w:val="00467CF1"/>
    <w:rsid w:val="00467D5D"/>
    <w:rsid w:val="00470444"/>
    <w:rsid w:val="004707F1"/>
    <w:rsid w:val="00470875"/>
    <w:rsid w:val="00470AC8"/>
    <w:rsid w:val="00470D74"/>
    <w:rsid w:val="00470E45"/>
    <w:rsid w:val="004712A2"/>
    <w:rsid w:val="0047164F"/>
    <w:rsid w:val="00471900"/>
    <w:rsid w:val="00471CDA"/>
    <w:rsid w:val="00471DC9"/>
    <w:rsid w:val="00471F0B"/>
    <w:rsid w:val="0047202B"/>
    <w:rsid w:val="00472BB2"/>
    <w:rsid w:val="00472FE4"/>
    <w:rsid w:val="004735E1"/>
    <w:rsid w:val="0047386D"/>
    <w:rsid w:val="0047402E"/>
    <w:rsid w:val="0047442F"/>
    <w:rsid w:val="00474556"/>
    <w:rsid w:val="004745E7"/>
    <w:rsid w:val="004746C2"/>
    <w:rsid w:val="00474B68"/>
    <w:rsid w:val="00474DC9"/>
    <w:rsid w:val="00475050"/>
    <w:rsid w:val="00475D1C"/>
    <w:rsid w:val="00476437"/>
    <w:rsid w:val="004769AF"/>
    <w:rsid w:val="00477DC8"/>
    <w:rsid w:val="00480080"/>
    <w:rsid w:val="00480378"/>
    <w:rsid w:val="00481066"/>
    <w:rsid w:val="00481826"/>
    <w:rsid w:val="00481832"/>
    <w:rsid w:val="0048199F"/>
    <w:rsid w:val="00481D07"/>
    <w:rsid w:val="00482C3C"/>
    <w:rsid w:val="00482DAC"/>
    <w:rsid w:val="00482FAF"/>
    <w:rsid w:val="004830E6"/>
    <w:rsid w:val="00483120"/>
    <w:rsid w:val="004838FE"/>
    <w:rsid w:val="00483FB3"/>
    <w:rsid w:val="00484B2E"/>
    <w:rsid w:val="004850EE"/>
    <w:rsid w:val="004857D2"/>
    <w:rsid w:val="00485AA2"/>
    <w:rsid w:val="00485F7F"/>
    <w:rsid w:val="00486184"/>
    <w:rsid w:val="00486725"/>
    <w:rsid w:val="00486847"/>
    <w:rsid w:val="00486B44"/>
    <w:rsid w:val="004871E3"/>
    <w:rsid w:val="004879D2"/>
    <w:rsid w:val="00487A07"/>
    <w:rsid w:val="00487A31"/>
    <w:rsid w:val="00487F3F"/>
    <w:rsid w:val="00487F9A"/>
    <w:rsid w:val="004903D6"/>
    <w:rsid w:val="004904A2"/>
    <w:rsid w:val="00490624"/>
    <w:rsid w:val="00490E4D"/>
    <w:rsid w:val="00490F9A"/>
    <w:rsid w:val="004910CA"/>
    <w:rsid w:val="00491395"/>
    <w:rsid w:val="004916E5"/>
    <w:rsid w:val="00491971"/>
    <w:rsid w:val="00491E97"/>
    <w:rsid w:val="004923F9"/>
    <w:rsid w:val="00492594"/>
    <w:rsid w:val="00492823"/>
    <w:rsid w:val="00492AF9"/>
    <w:rsid w:val="00492D44"/>
    <w:rsid w:val="00493061"/>
    <w:rsid w:val="004931CF"/>
    <w:rsid w:val="004931DB"/>
    <w:rsid w:val="00493E7A"/>
    <w:rsid w:val="00493EEC"/>
    <w:rsid w:val="00493FE9"/>
    <w:rsid w:val="00494348"/>
    <w:rsid w:val="00494C76"/>
    <w:rsid w:val="004954BE"/>
    <w:rsid w:val="0049688E"/>
    <w:rsid w:val="00497162"/>
    <w:rsid w:val="004973AE"/>
    <w:rsid w:val="004975A6"/>
    <w:rsid w:val="00497A3E"/>
    <w:rsid w:val="00497E7B"/>
    <w:rsid w:val="004A03B5"/>
    <w:rsid w:val="004A05AD"/>
    <w:rsid w:val="004A0B58"/>
    <w:rsid w:val="004A0FA8"/>
    <w:rsid w:val="004A13BA"/>
    <w:rsid w:val="004A140B"/>
    <w:rsid w:val="004A18D8"/>
    <w:rsid w:val="004A1913"/>
    <w:rsid w:val="004A195A"/>
    <w:rsid w:val="004A1AA1"/>
    <w:rsid w:val="004A2133"/>
    <w:rsid w:val="004A2683"/>
    <w:rsid w:val="004A276A"/>
    <w:rsid w:val="004A28FB"/>
    <w:rsid w:val="004A339F"/>
    <w:rsid w:val="004A3B48"/>
    <w:rsid w:val="004A4CC7"/>
    <w:rsid w:val="004A4F9A"/>
    <w:rsid w:val="004A510A"/>
    <w:rsid w:val="004A5300"/>
    <w:rsid w:val="004A54A5"/>
    <w:rsid w:val="004A562C"/>
    <w:rsid w:val="004A5676"/>
    <w:rsid w:val="004A57EE"/>
    <w:rsid w:val="004A5F17"/>
    <w:rsid w:val="004A5F59"/>
    <w:rsid w:val="004A6801"/>
    <w:rsid w:val="004A6A7D"/>
    <w:rsid w:val="004A6C0A"/>
    <w:rsid w:val="004A721A"/>
    <w:rsid w:val="004A7810"/>
    <w:rsid w:val="004A79A3"/>
    <w:rsid w:val="004A7B84"/>
    <w:rsid w:val="004A7CE5"/>
    <w:rsid w:val="004A7D06"/>
    <w:rsid w:val="004A7FDB"/>
    <w:rsid w:val="004B0383"/>
    <w:rsid w:val="004B1130"/>
    <w:rsid w:val="004B1689"/>
    <w:rsid w:val="004B226C"/>
    <w:rsid w:val="004B234C"/>
    <w:rsid w:val="004B239E"/>
    <w:rsid w:val="004B242C"/>
    <w:rsid w:val="004B359E"/>
    <w:rsid w:val="004B36B2"/>
    <w:rsid w:val="004B3980"/>
    <w:rsid w:val="004B4180"/>
    <w:rsid w:val="004B419A"/>
    <w:rsid w:val="004B495A"/>
    <w:rsid w:val="004B4A44"/>
    <w:rsid w:val="004B4B13"/>
    <w:rsid w:val="004B53DE"/>
    <w:rsid w:val="004B5840"/>
    <w:rsid w:val="004B59C5"/>
    <w:rsid w:val="004B5B8D"/>
    <w:rsid w:val="004B62CD"/>
    <w:rsid w:val="004B6BB8"/>
    <w:rsid w:val="004B6DD6"/>
    <w:rsid w:val="004C01E9"/>
    <w:rsid w:val="004C0236"/>
    <w:rsid w:val="004C0593"/>
    <w:rsid w:val="004C067E"/>
    <w:rsid w:val="004C06AF"/>
    <w:rsid w:val="004C08CA"/>
    <w:rsid w:val="004C0B2A"/>
    <w:rsid w:val="004C0E97"/>
    <w:rsid w:val="004C0F10"/>
    <w:rsid w:val="004C1586"/>
    <w:rsid w:val="004C218D"/>
    <w:rsid w:val="004C2BB0"/>
    <w:rsid w:val="004C331E"/>
    <w:rsid w:val="004C3AC2"/>
    <w:rsid w:val="004C3C77"/>
    <w:rsid w:val="004C3E0C"/>
    <w:rsid w:val="004C3F6B"/>
    <w:rsid w:val="004C3F86"/>
    <w:rsid w:val="004C44DC"/>
    <w:rsid w:val="004C455E"/>
    <w:rsid w:val="004C4B6E"/>
    <w:rsid w:val="004C4F4D"/>
    <w:rsid w:val="004C5026"/>
    <w:rsid w:val="004C509D"/>
    <w:rsid w:val="004C521B"/>
    <w:rsid w:val="004C53B1"/>
    <w:rsid w:val="004C5747"/>
    <w:rsid w:val="004C5B60"/>
    <w:rsid w:val="004C6184"/>
    <w:rsid w:val="004C63DD"/>
    <w:rsid w:val="004C6642"/>
    <w:rsid w:val="004C6BDE"/>
    <w:rsid w:val="004C769C"/>
    <w:rsid w:val="004C79DB"/>
    <w:rsid w:val="004D01C2"/>
    <w:rsid w:val="004D051D"/>
    <w:rsid w:val="004D0C31"/>
    <w:rsid w:val="004D0D33"/>
    <w:rsid w:val="004D0D96"/>
    <w:rsid w:val="004D116E"/>
    <w:rsid w:val="004D142F"/>
    <w:rsid w:val="004D14A5"/>
    <w:rsid w:val="004D1B22"/>
    <w:rsid w:val="004D1D52"/>
    <w:rsid w:val="004D1E33"/>
    <w:rsid w:val="004D28AB"/>
    <w:rsid w:val="004D2F54"/>
    <w:rsid w:val="004D31B6"/>
    <w:rsid w:val="004D36EE"/>
    <w:rsid w:val="004D3FA0"/>
    <w:rsid w:val="004D4081"/>
    <w:rsid w:val="004D40BF"/>
    <w:rsid w:val="004D45D1"/>
    <w:rsid w:val="004D478A"/>
    <w:rsid w:val="004D4A53"/>
    <w:rsid w:val="004D4F3B"/>
    <w:rsid w:val="004D5277"/>
    <w:rsid w:val="004D52BF"/>
    <w:rsid w:val="004D57EC"/>
    <w:rsid w:val="004D5992"/>
    <w:rsid w:val="004D5AA1"/>
    <w:rsid w:val="004D5BF8"/>
    <w:rsid w:val="004D5E77"/>
    <w:rsid w:val="004D68B1"/>
    <w:rsid w:val="004D69E8"/>
    <w:rsid w:val="004D7227"/>
    <w:rsid w:val="004D7451"/>
    <w:rsid w:val="004D74E8"/>
    <w:rsid w:val="004D76F1"/>
    <w:rsid w:val="004D7A58"/>
    <w:rsid w:val="004D7C86"/>
    <w:rsid w:val="004D7F6C"/>
    <w:rsid w:val="004E019A"/>
    <w:rsid w:val="004E01BB"/>
    <w:rsid w:val="004E01ED"/>
    <w:rsid w:val="004E0CBC"/>
    <w:rsid w:val="004E1726"/>
    <w:rsid w:val="004E267B"/>
    <w:rsid w:val="004E27A4"/>
    <w:rsid w:val="004E29DC"/>
    <w:rsid w:val="004E2B41"/>
    <w:rsid w:val="004E2FA7"/>
    <w:rsid w:val="004E353C"/>
    <w:rsid w:val="004E35CD"/>
    <w:rsid w:val="004E390B"/>
    <w:rsid w:val="004E3A1B"/>
    <w:rsid w:val="004E3DFD"/>
    <w:rsid w:val="004E41E4"/>
    <w:rsid w:val="004E478A"/>
    <w:rsid w:val="004E4A39"/>
    <w:rsid w:val="004E5C13"/>
    <w:rsid w:val="004E61EA"/>
    <w:rsid w:val="004E6848"/>
    <w:rsid w:val="004E69B8"/>
    <w:rsid w:val="004E70DA"/>
    <w:rsid w:val="004E7A4C"/>
    <w:rsid w:val="004E7C71"/>
    <w:rsid w:val="004F04EA"/>
    <w:rsid w:val="004F06A0"/>
    <w:rsid w:val="004F06CE"/>
    <w:rsid w:val="004F0BE4"/>
    <w:rsid w:val="004F11F7"/>
    <w:rsid w:val="004F1810"/>
    <w:rsid w:val="004F1D7C"/>
    <w:rsid w:val="004F27EE"/>
    <w:rsid w:val="004F2D30"/>
    <w:rsid w:val="004F2FA3"/>
    <w:rsid w:val="004F3823"/>
    <w:rsid w:val="004F399F"/>
    <w:rsid w:val="004F3AFB"/>
    <w:rsid w:val="004F3FA9"/>
    <w:rsid w:val="004F4BDF"/>
    <w:rsid w:val="004F4F70"/>
    <w:rsid w:val="004F5258"/>
    <w:rsid w:val="004F53F4"/>
    <w:rsid w:val="004F557C"/>
    <w:rsid w:val="004F55E8"/>
    <w:rsid w:val="004F5648"/>
    <w:rsid w:val="004F5AD1"/>
    <w:rsid w:val="004F6048"/>
    <w:rsid w:val="004F62DB"/>
    <w:rsid w:val="004F63BB"/>
    <w:rsid w:val="004F658F"/>
    <w:rsid w:val="004F6E27"/>
    <w:rsid w:val="004F701F"/>
    <w:rsid w:val="004F7037"/>
    <w:rsid w:val="004F7260"/>
    <w:rsid w:val="004F7310"/>
    <w:rsid w:val="004F76C0"/>
    <w:rsid w:val="004F7AE8"/>
    <w:rsid w:val="004F7BB4"/>
    <w:rsid w:val="004F7D5B"/>
    <w:rsid w:val="00500097"/>
    <w:rsid w:val="0050033A"/>
    <w:rsid w:val="00500432"/>
    <w:rsid w:val="00500768"/>
    <w:rsid w:val="00500C77"/>
    <w:rsid w:val="00500FF5"/>
    <w:rsid w:val="00501534"/>
    <w:rsid w:val="00501565"/>
    <w:rsid w:val="005015EB"/>
    <w:rsid w:val="00501C87"/>
    <w:rsid w:val="00502B90"/>
    <w:rsid w:val="00502BA9"/>
    <w:rsid w:val="00502CEB"/>
    <w:rsid w:val="0050363B"/>
    <w:rsid w:val="00503A39"/>
    <w:rsid w:val="00503F43"/>
    <w:rsid w:val="00504918"/>
    <w:rsid w:val="00504DC5"/>
    <w:rsid w:val="00505041"/>
    <w:rsid w:val="005053B2"/>
    <w:rsid w:val="005053F1"/>
    <w:rsid w:val="00506248"/>
    <w:rsid w:val="00506504"/>
    <w:rsid w:val="005067EC"/>
    <w:rsid w:val="00506AC6"/>
    <w:rsid w:val="00506FE9"/>
    <w:rsid w:val="0050744D"/>
    <w:rsid w:val="00507839"/>
    <w:rsid w:val="005079E1"/>
    <w:rsid w:val="00507CE0"/>
    <w:rsid w:val="00510361"/>
    <w:rsid w:val="0051054A"/>
    <w:rsid w:val="00510CCA"/>
    <w:rsid w:val="005114D7"/>
    <w:rsid w:val="005127AB"/>
    <w:rsid w:val="00512B03"/>
    <w:rsid w:val="00512BB5"/>
    <w:rsid w:val="00512FED"/>
    <w:rsid w:val="00513618"/>
    <w:rsid w:val="00513669"/>
    <w:rsid w:val="005137DC"/>
    <w:rsid w:val="00513E37"/>
    <w:rsid w:val="00514088"/>
    <w:rsid w:val="0051428D"/>
    <w:rsid w:val="005148FB"/>
    <w:rsid w:val="00514E2A"/>
    <w:rsid w:val="005151A3"/>
    <w:rsid w:val="00515D06"/>
    <w:rsid w:val="00516DAB"/>
    <w:rsid w:val="00516DD1"/>
    <w:rsid w:val="005170FF"/>
    <w:rsid w:val="005171A5"/>
    <w:rsid w:val="00517632"/>
    <w:rsid w:val="005176DB"/>
    <w:rsid w:val="00517A12"/>
    <w:rsid w:val="005200AE"/>
    <w:rsid w:val="00521054"/>
    <w:rsid w:val="005215C3"/>
    <w:rsid w:val="0052166B"/>
    <w:rsid w:val="00521933"/>
    <w:rsid w:val="00521E1E"/>
    <w:rsid w:val="005224AB"/>
    <w:rsid w:val="00522B48"/>
    <w:rsid w:val="00522BB3"/>
    <w:rsid w:val="00522F35"/>
    <w:rsid w:val="00522FB2"/>
    <w:rsid w:val="005236D0"/>
    <w:rsid w:val="00523C4F"/>
    <w:rsid w:val="00523D79"/>
    <w:rsid w:val="005240BF"/>
    <w:rsid w:val="005248C1"/>
    <w:rsid w:val="00524CC1"/>
    <w:rsid w:val="005250BE"/>
    <w:rsid w:val="005256C9"/>
    <w:rsid w:val="005259FE"/>
    <w:rsid w:val="005262E5"/>
    <w:rsid w:val="0052679B"/>
    <w:rsid w:val="00526E2D"/>
    <w:rsid w:val="00527A78"/>
    <w:rsid w:val="00530A22"/>
    <w:rsid w:val="005319C4"/>
    <w:rsid w:val="005321B6"/>
    <w:rsid w:val="005325E9"/>
    <w:rsid w:val="00532A75"/>
    <w:rsid w:val="00532C28"/>
    <w:rsid w:val="00533824"/>
    <w:rsid w:val="005339F5"/>
    <w:rsid w:val="00533C72"/>
    <w:rsid w:val="00533D9A"/>
    <w:rsid w:val="00534CB5"/>
    <w:rsid w:val="00535BE6"/>
    <w:rsid w:val="00535F63"/>
    <w:rsid w:val="0053675E"/>
    <w:rsid w:val="00536DE0"/>
    <w:rsid w:val="00536DF8"/>
    <w:rsid w:val="0053738A"/>
    <w:rsid w:val="00540050"/>
    <w:rsid w:val="00540179"/>
    <w:rsid w:val="0054080D"/>
    <w:rsid w:val="00540A95"/>
    <w:rsid w:val="00540AF3"/>
    <w:rsid w:val="00540ECF"/>
    <w:rsid w:val="00541849"/>
    <w:rsid w:val="00541A47"/>
    <w:rsid w:val="00541A72"/>
    <w:rsid w:val="00541DA5"/>
    <w:rsid w:val="0054218D"/>
    <w:rsid w:val="005424DD"/>
    <w:rsid w:val="00542549"/>
    <w:rsid w:val="00542DFA"/>
    <w:rsid w:val="00542E43"/>
    <w:rsid w:val="00542FB7"/>
    <w:rsid w:val="005432F4"/>
    <w:rsid w:val="005434C7"/>
    <w:rsid w:val="00544316"/>
    <w:rsid w:val="00544944"/>
    <w:rsid w:val="00544B13"/>
    <w:rsid w:val="00544C99"/>
    <w:rsid w:val="00544FFF"/>
    <w:rsid w:val="00545D68"/>
    <w:rsid w:val="00545E1E"/>
    <w:rsid w:val="00545F0F"/>
    <w:rsid w:val="0054623A"/>
    <w:rsid w:val="0054667F"/>
    <w:rsid w:val="00547042"/>
    <w:rsid w:val="0054736A"/>
    <w:rsid w:val="005473D4"/>
    <w:rsid w:val="00547495"/>
    <w:rsid w:val="005474CF"/>
    <w:rsid w:val="00547CB2"/>
    <w:rsid w:val="00550B8A"/>
    <w:rsid w:val="005510F6"/>
    <w:rsid w:val="0055139B"/>
    <w:rsid w:val="005519A5"/>
    <w:rsid w:val="00552066"/>
    <w:rsid w:val="005528DF"/>
    <w:rsid w:val="00552ABB"/>
    <w:rsid w:val="00552C6E"/>
    <w:rsid w:val="00553054"/>
    <w:rsid w:val="005536C9"/>
    <w:rsid w:val="005537EF"/>
    <w:rsid w:val="00553C38"/>
    <w:rsid w:val="00553D3B"/>
    <w:rsid w:val="005540A1"/>
    <w:rsid w:val="00554328"/>
    <w:rsid w:val="00555140"/>
    <w:rsid w:val="0055565A"/>
    <w:rsid w:val="00555EDF"/>
    <w:rsid w:val="00555F77"/>
    <w:rsid w:val="005563F9"/>
    <w:rsid w:val="005566F5"/>
    <w:rsid w:val="00556AD1"/>
    <w:rsid w:val="00556BF3"/>
    <w:rsid w:val="00557086"/>
    <w:rsid w:val="005572E8"/>
    <w:rsid w:val="00557867"/>
    <w:rsid w:val="00557B07"/>
    <w:rsid w:val="00557C9C"/>
    <w:rsid w:val="00557EC4"/>
    <w:rsid w:val="00560059"/>
    <w:rsid w:val="0056035D"/>
    <w:rsid w:val="005606B7"/>
    <w:rsid w:val="00560D49"/>
    <w:rsid w:val="00561060"/>
    <w:rsid w:val="0056123F"/>
    <w:rsid w:val="00561948"/>
    <w:rsid w:val="00561CED"/>
    <w:rsid w:val="00561F6D"/>
    <w:rsid w:val="00562729"/>
    <w:rsid w:val="00562944"/>
    <w:rsid w:val="00563605"/>
    <w:rsid w:val="00563832"/>
    <w:rsid w:val="005638F4"/>
    <w:rsid w:val="00564D75"/>
    <w:rsid w:val="0056502B"/>
    <w:rsid w:val="00565100"/>
    <w:rsid w:val="005654C0"/>
    <w:rsid w:val="0056643C"/>
    <w:rsid w:val="00566750"/>
    <w:rsid w:val="005670FC"/>
    <w:rsid w:val="00567BDE"/>
    <w:rsid w:val="00567CC7"/>
    <w:rsid w:val="00567DE4"/>
    <w:rsid w:val="00570159"/>
    <w:rsid w:val="00570491"/>
    <w:rsid w:val="00570880"/>
    <w:rsid w:val="00570CF5"/>
    <w:rsid w:val="00570DF9"/>
    <w:rsid w:val="0057161B"/>
    <w:rsid w:val="0057213F"/>
    <w:rsid w:val="00572855"/>
    <w:rsid w:val="00572A06"/>
    <w:rsid w:val="0057319A"/>
    <w:rsid w:val="005734D5"/>
    <w:rsid w:val="00573F6D"/>
    <w:rsid w:val="00574093"/>
    <w:rsid w:val="0057423A"/>
    <w:rsid w:val="00574611"/>
    <w:rsid w:val="00574A0F"/>
    <w:rsid w:val="00575241"/>
    <w:rsid w:val="00575291"/>
    <w:rsid w:val="005754D7"/>
    <w:rsid w:val="005754FE"/>
    <w:rsid w:val="00575C5B"/>
    <w:rsid w:val="00575EE3"/>
    <w:rsid w:val="0057609D"/>
    <w:rsid w:val="00576E93"/>
    <w:rsid w:val="0057705D"/>
    <w:rsid w:val="00577112"/>
    <w:rsid w:val="00577291"/>
    <w:rsid w:val="00577326"/>
    <w:rsid w:val="00577B93"/>
    <w:rsid w:val="00577BA1"/>
    <w:rsid w:val="00577CEB"/>
    <w:rsid w:val="0058029F"/>
    <w:rsid w:val="005804B6"/>
    <w:rsid w:val="00580C31"/>
    <w:rsid w:val="00580D6D"/>
    <w:rsid w:val="00580E68"/>
    <w:rsid w:val="00580F9E"/>
    <w:rsid w:val="00581152"/>
    <w:rsid w:val="0058129A"/>
    <w:rsid w:val="00581302"/>
    <w:rsid w:val="00581A14"/>
    <w:rsid w:val="00581AAF"/>
    <w:rsid w:val="00582EDF"/>
    <w:rsid w:val="005832F1"/>
    <w:rsid w:val="0058337B"/>
    <w:rsid w:val="0058357B"/>
    <w:rsid w:val="00583831"/>
    <w:rsid w:val="00583CF9"/>
    <w:rsid w:val="00583D0C"/>
    <w:rsid w:val="00583DB2"/>
    <w:rsid w:val="00583F77"/>
    <w:rsid w:val="0058427B"/>
    <w:rsid w:val="00584703"/>
    <w:rsid w:val="00584EC8"/>
    <w:rsid w:val="005861B9"/>
    <w:rsid w:val="005867B8"/>
    <w:rsid w:val="00586ABA"/>
    <w:rsid w:val="0058753F"/>
    <w:rsid w:val="00587810"/>
    <w:rsid w:val="00587B85"/>
    <w:rsid w:val="00587E6F"/>
    <w:rsid w:val="00590B9A"/>
    <w:rsid w:val="00590C55"/>
    <w:rsid w:val="0059177E"/>
    <w:rsid w:val="0059192C"/>
    <w:rsid w:val="00591A8D"/>
    <w:rsid w:val="0059292F"/>
    <w:rsid w:val="00592E4C"/>
    <w:rsid w:val="0059334C"/>
    <w:rsid w:val="0059371A"/>
    <w:rsid w:val="005937C0"/>
    <w:rsid w:val="005937ED"/>
    <w:rsid w:val="00593886"/>
    <w:rsid w:val="00593AAC"/>
    <w:rsid w:val="00593F3F"/>
    <w:rsid w:val="00594653"/>
    <w:rsid w:val="00594784"/>
    <w:rsid w:val="00594D33"/>
    <w:rsid w:val="0059566E"/>
    <w:rsid w:val="00595B45"/>
    <w:rsid w:val="00596317"/>
    <w:rsid w:val="00596934"/>
    <w:rsid w:val="005969EC"/>
    <w:rsid w:val="00596EDC"/>
    <w:rsid w:val="00597128"/>
    <w:rsid w:val="005972A6"/>
    <w:rsid w:val="00597359"/>
    <w:rsid w:val="005976F0"/>
    <w:rsid w:val="00597F53"/>
    <w:rsid w:val="005A0990"/>
    <w:rsid w:val="005A1437"/>
    <w:rsid w:val="005A1EF9"/>
    <w:rsid w:val="005A22E6"/>
    <w:rsid w:val="005A2674"/>
    <w:rsid w:val="005A2C97"/>
    <w:rsid w:val="005A325E"/>
    <w:rsid w:val="005A356F"/>
    <w:rsid w:val="005A37CC"/>
    <w:rsid w:val="005A3C42"/>
    <w:rsid w:val="005A3F43"/>
    <w:rsid w:val="005A468A"/>
    <w:rsid w:val="005A4781"/>
    <w:rsid w:val="005A4B77"/>
    <w:rsid w:val="005A5053"/>
    <w:rsid w:val="005A5079"/>
    <w:rsid w:val="005A56E9"/>
    <w:rsid w:val="005A58B4"/>
    <w:rsid w:val="005A5C95"/>
    <w:rsid w:val="005A685C"/>
    <w:rsid w:val="005A69DD"/>
    <w:rsid w:val="005A735D"/>
    <w:rsid w:val="005A7402"/>
    <w:rsid w:val="005A7474"/>
    <w:rsid w:val="005A74EB"/>
    <w:rsid w:val="005A7AF9"/>
    <w:rsid w:val="005B012A"/>
    <w:rsid w:val="005B0391"/>
    <w:rsid w:val="005B0669"/>
    <w:rsid w:val="005B0924"/>
    <w:rsid w:val="005B0AC1"/>
    <w:rsid w:val="005B0F57"/>
    <w:rsid w:val="005B0F95"/>
    <w:rsid w:val="005B125A"/>
    <w:rsid w:val="005B1578"/>
    <w:rsid w:val="005B16DD"/>
    <w:rsid w:val="005B17A9"/>
    <w:rsid w:val="005B1CB7"/>
    <w:rsid w:val="005B216D"/>
    <w:rsid w:val="005B2313"/>
    <w:rsid w:val="005B294D"/>
    <w:rsid w:val="005B33F5"/>
    <w:rsid w:val="005B353C"/>
    <w:rsid w:val="005B3561"/>
    <w:rsid w:val="005B35AB"/>
    <w:rsid w:val="005B3852"/>
    <w:rsid w:val="005B3CC1"/>
    <w:rsid w:val="005B40EA"/>
    <w:rsid w:val="005B4286"/>
    <w:rsid w:val="005B459C"/>
    <w:rsid w:val="005B45C5"/>
    <w:rsid w:val="005B4701"/>
    <w:rsid w:val="005B4A00"/>
    <w:rsid w:val="005B4C39"/>
    <w:rsid w:val="005B4F6A"/>
    <w:rsid w:val="005B518D"/>
    <w:rsid w:val="005B537B"/>
    <w:rsid w:val="005B5840"/>
    <w:rsid w:val="005B5CDA"/>
    <w:rsid w:val="005B60DC"/>
    <w:rsid w:val="005B6585"/>
    <w:rsid w:val="005B677E"/>
    <w:rsid w:val="005B6812"/>
    <w:rsid w:val="005B6B41"/>
    <w:rsid w:val="005B6EF5"/>
    <w:rsid w:val="005B6F5D"/>
    <w:rsid w:val="005B762D"/>
    <w:rsid w:val="005B7810"/>
    <w:rsid w:val="005B7A07"/>
    <w:rsid w:val="005B7CBC"/>
    <w:rsid w:val="005C0AA0"/>
    <w:rsid w:val="005C0D41"/>
    <w:rsid w:val="005C0E8F"/>
    <w:rsid w:val="005C1818"/>
    <w:rsid w:val="005C1997"/>
    <w:rsid w:val="005C22EB"/>
    <w:rsid w:val="005C238A"/>
    <w:rsid w:val="005C2894"/>
    <w:rsid w:val="005C28BF"/>
    <w:rsid w:val="005C2AA0"/>
    <w:rsid w:val="005C2AAD"/>
    <w:rsid w:val="005C323D"/>
    <w:rsid w:val="005C3298"/>
    <w:rsid w:val="005C3439"/>
    <w:rsid w:val="005C35FE"/>
    <w:rsid w:val="005C37A1"/>
    <w:rsid w:val="005C3AFF"/>
    <w:rsid w:val="005C3D18"/>
    <w:rsid w:val="005C4256"/>
    <w:rsid w:val="005C46C5"/>
    <w:rsid w:val="005C48B8"/>
    <w:rsid w:val="005C5030"/>
    <w:rsid w:val="005C55F6"/>
    <w:rsid w:val="005C5795"/>
    <w:rsid w:val="005C5B7A"/>
    <w:rsid w:val="005C5D47"/>
    <w:rsid w:val="005C5DCD"/>
    <w:rsid w:val="005C5EF2"/>
    <w:rsid w:val="005C6125"/>
    <w:rsid w:val="005C64F3"/>
    <w:rsid w:val="005C6AAB"/>
    <w:rsid w:val="005C6B86"/>
    <w:rsid w:val="005C6DD4"/>
    <w:rsid w:val="005C76C7"/>
    <w:rsid w:val="005C77EF"/>
    <w:rsid w:val="005D0EF8"/>
    <w:rsid w:val="005D0F71"/>
    <w:rsid w:val="005D0FAD"/>
    <w:rsid w:val="005D1409"/>
    <w:rsid w:val="005D1A55"/>
    <w:rsid w:val="005D1AC0"/>
    <w:rsid w:val="005D1C55"/>
    <w:rsid w:val="005D2931"/>
    <w:rsid w:val="005D2D3E"/>
    <w:rsid w:val="005D2E2B"/>
    <w:rsid w:val="005D2E54"/>
    <w:rsid w:val="005D372C"/>
    <w:rsid w:val="005D438D"/>
    <w:rsid w:val="005D4981"/>
    <w:rsid w:val="005D4A87"/>
    <w:rsid w:val="005D4ED9"/>
    <w:rsid w:val="005D526C"/>
    <w:rsid w:val="005D5300"/>
    <w:rsid w:val="005D5937"/>
    <w:rsid w:val="005D5FD6"/>
    <w:rsid w:val="005D606D"/>
    <w:rsid w:val="005D67A5"/>
    <w:rsid w:val="005D6A03"/>
    <w:rsid w:val="005D76C2"/>
    <w:rsid w:val="005D7C25"/>
    <w:rsid w:val="005E0544"/>
    <w:rsid w:val="005E0720"/>
    <w:rsid w:val="005E07A3"/>
    <w:rsid w:val="005E122B"/>
    <w:rsid w:val="005E17BB"/>
    <w:rsid w:val="005E1DE1"/>
    <w:rsid w:val="005E247B"/>
    <w:rsid w:val="005E2BDF"/>
    <w:rsid w:val="005E34B1"/>
    <w:rsid w:val="005E3A82"/>
    <w:rsid w:val="005E3D79"/>
    <w:rsid w:val="005E4BF0"/>
    <w:rsid w:val="005E4E3F"/>
    <w:rsid w:val="005E5A71"/>
    <w:rsid w:val="005E5B33"/>
    <w:rsid w:val="005E6078"/>
    <w:rsid w:val="005E646F"/>
    <w:rsid w:val="005E64EF"/>
    <w:rsid w:val="005E6D79"/>
    <w:rsid w:val="005E6FD9"/>
    <w:rsid w:val="005E7266"/>
    <w:rsid w:val="005E72FF"/>
    <w:rsid w:val="005E7466"/>
    <w:rsid w:val="005E7734"/>
    <w:rsid w:val="005E7A01"/>
    <w:rsid w:val="005E7B4F"/>
    <w:rsid w:val="005F00A9"/>
    <w:rsid w:val="005F0A15"/>
    <w:rsid w:val="005F1348"/>
    <w:rsid w:val="005F14E1"/>
    <w:rsid w:val="005F17FF"/>
    <w:rsid w:val="005F1A71"/>
    <w:rsid w:val="005F2A04"/>
    <w:rsid w:val="005F2A33"/>
    <w:rsid w:val="005F3150"/>
    <w:rsid w:val="005F38BA"/>
    <w:rsid w:val="005F39FF"/>
    <w:rsid w:val="005F3E86"/>
    <w:rsid w:val="005F4495"/>
    <w:rsid w:val="005F46B8"/>
    <w:rsid w:val="005F47A8"/>
    <w:rsid w:val="005F4B12"/>
    <w:rsid w:val="005F4D0A"/>
    <w:rsid w:val="005F53C4"/>
    <w:rsid w:val="005F5DDB"/>
    <w:rsid w:val="005F611A"/>
    <w:rsid w:val="005F6137"/>
    <w:rsid w:val="005F61CD"/>
    <w:rsid w:val="005F62F7"/>
    <w:rsid w:val="005F6721"/>
    <w:rsid w:val="005F6B83"/>
    <w:rsid w:val="005F7038"/>
    <w:rsid w:val="005F70F2"/>
    <w:rsid w:val="005F7D9C"/>
    <w:rsid w:val="005F7E5B"/>
    <w:rsid w:val="00600698"/>
    <w:rsid w:val="00600F88"/>
    <w:rsid w:val="00601329"/>
    <w:rsid w:val="00601855"/>
    <w:rsid w:val="00601898"/>
    <w:rsid w:val="00601A61"/>
    <w:rsid w:val="00601B5A"/>
    <w:rsid w:val="00601BBB"/>
    <w:rsid w:val="00601D7B"/>
    <w:rsid w:val="006021B7"/>
    <w:rsid w:val="00602DEB"/>
    <w:rsid w:val="00602F79"/>
    <w:rsid w:val="00603102"/>
    <w:rsid w:val="00603352"/>
    <w:rsid w:val="00603963"/>
    <w:rsid w:val="00603A65"/>
    <w:rsid w:val="006040AC"/>
    <w:rsid w:val="00604294"/>
    <w:rsid w:val="006045DC"/>
    <w:rsid w:val="00604FE8"/>
    <w:rsid w:val="006054BE"/>
    <w:rsid w:val="006055A7"/>
    <w:rsid w:val="006057E5"/>
    <w:rsid w:val="00605A61"/>
    <w:rsid w:val="006060EE"/>
    <w:rsid w:val="00606337"/>
    <w:rsid w:val="0060635C"/>
    <w:rsid w:val="00606970"/>
    <w:rsid w:val="00607535"/>
    <w:rsid w:val="00607D42"/>
    <w:rsid w:val="00610485"/>
    <w:rsid w:val="0061071E"/>
    <w:rsid w:val="00610728"/>
    <w:rsid w:val="00610873"/>
    <w:rsid w:val="00610948"/>
    <w:rsid w:val="00610E2C"/>
    <w:rsid w:val="00611129"/>
    <w:rsid w:val="00611251"/>
    <w:rsid w:val="006113B6"/>
    <w:rsid w:val="00611945"/>
    <w:rsid w:val="0061229C"/>
    <w:rsid w:val="00612512"/>
    <w:rsid w:val="00612561"/>
    <w:rsid w:val="00612ADB"/>
    <w:rsid w:val="006133C3"/>
    <w:rsid w:val="006135A4"/>
    <w:rsid w:val="006141B5"/>
    <w:rsid w:val="00614896"/>
    <w:rsid w:val="006149EF"/>
    <w:rsid w:val="00615541"/>
    <w:rsid w:val="006156CC"/>
    <w:rsid w:val="00615D6B"/>
    <w:rsid w:val="00615F52"/>
    <w:rsid w:val="00616581"/>
    <w:rsid w:val="006166E7"/>
    <w:rsid w:val="006177CD"/>
    <w:rsid w:val="0061786B"/>
    <w:rsid w:val="006179C5"/>
    <w:rsid w:val="00620341"/>
    <w:rsid w:val="006207A6"/>
    <w:rsid w:val="00620955"/>
    <w:rsid w:val="006209E0"/>
    <w:rsid w:val="006210E5"/>
    <w:rsid w:val="0062147F"/>
    <w:rsid w:val="00621B19"/>
    <w:rsid w:val="00621EA0"/>
    <w:rsid w:val="006226A1"/>
    <w:rsid w:val="00623781"/>
    <w:rsid w:val="006238E5"/>
    <w:rsid w:val="00624A5E"/>
    <w:rsid w:val="006250B8"/>
    <w:rsid w:val="0062544A"/>
    <w:rsid w:val="006256F0"/>
    <w:rsid w:val="00625A0F"/>
    <w:rsid w:val="006260C7"/>
    <w:rsid w:val="006266E9"/>
    <w:rsid w:val="00626FBA"/>
    <w:rsid w:val="0062761F"/>
    <w:rsid w:val="00627C7B"/>
    <w:rsid w:val="00627E26"/>
    <w:rsid w:val="00630CCC"/>
    <w:rsid w:val="00631000"/>
    <w:rsid w:val="0063134C"/>
    <w:rsid w:val="00631B03"/>
    <w:rsid w:val="00631FB3"/>
    <w:rsid w:val="006323E4"/>
    <w:rsid w:val="00632956"/>
    <w:rsid w:val="00632AC6"/>
    <w:rsid w:val="00632B03"/>
    <w:rsid w:val="00633DDC"/>
    <w:rsid w:val="00634010"/>
    <w:rsid w:val="006347E7"/>
    <w:rsid w:val="00634C65"/>
    <w:rsid w:val="00634F15"/>
    <w:rsid w:val="0063501E"/>
    <w:rsid w:val="006356C3"/>
    <w:rsid w:val="00635A0F"/>
    <w:rsid w:val="00635BD3"/>
    <w:rsid w:val="00636056"/>
    <w:rsid w:val="006361F4"/>
    <w:rsid w:val="0063658E"/>
    <w:rsid w:val="006366C3"/>
    <w:rsid w:val="00636DD8"/>
    <w:rsid w:val="0063767F"/>
    <w:rsid w:val="006376AD"/>
    <w:rsid w:val="00637766"/>
    <w:rsid w:val="006378D3"/>
    <w:rsid w:val="00637D2D"/>
    <w:rsid w:val="00641188"/>
    <w:rsid w:val="0064163C"/>
    <w:rsid w:val="00641B33"/>
    <w:rsid w:val="00641C9C"/>
    <w:rsid w:val="0064210E"/>
    <w:rsid w:val="00642367"/>
    <w:rsid w:val="0064251F"/>
    <w:rsid w:val="006426F2"/>
    <w:rsid w:val="00642B70"/>
    <w:rsid w:val="00642BEB"/>
    <w:rsid w:val="00642FF1"/>
    <w:rsid w:val="00643728"/>
    <w:rsid w:val="00643D35"/>
    <w:rsid w:val="00643F0D"/>
    <w:rsid w:val="006440B2"/>
    <w:rsid w:val="0064451F"/>
    <w:rsid w:val="00644753"/>
    <w:rsid w:val="00644E3A"/>
    <w:rsid w:val="00644E7D"/>
    <w:rsid w:val="00645069"/>
    <w:rsid w:val="00645909"/>
    <w:rsid w:val="00645AAF"/>
    <w:rsid w:val="00646933"/>
    <w:rsid w:val="006469D5"/>
    <w:rsid w:val="0064740E"/>
    <w:rsid w:val="006504F0"/>
    <w:rsid w:val="00650855"/>
    <w:rsid w:val="006509AF"/>
    <w:rsid w:val="00651289"/>
    <w:rsid w:val="00651313"/>
    <w:rsid w:val="006513C5"/>
    <w:rsid w:val="006519E5"/>
    <w:rsid w:val="00651E4F"/>
    <w:rsid w:val="0065205B"/>
    <w:rsid w:val="0065296E"/>
    <w:rsid w:val="006529A5"/>
    <w:rsid w:val="0065301E"/>
    <w:rsid w:val="00653284"/>
    <w:rsid w:val="00653395"/>
    <w:rsid w:val="006534A3"/>
    <w:rsid w:val="00654A8B"/>
    <w:rsid w:val="00654B78"/>
    <w:rsid w:val="006550F8"/>
    <w:rsid w:val="00655428"/>
    <w:rsid w:val="00655503"/>
    <w:rsid w:val="006557A3"/>
    <w:rsid w:val="006564E9"/>
    <w:rsid w:val="0065663B"/>
    <w:rsid w:val="00656B79"/>
    <w:rsid w:val="0065728B"/>
    <w:rsid w:val="006579FB"/>
    <w:rsid w:val="00657F55"/>
    <w:rsid w:val="0066007E"/>
    <w:rsid w:val="0066022F"/>
    <w:rsid w:val="006605CB"/>
    <w:rsid w:val="00660747"/>
    <w:rsid w:val="00660DC7"/>
    <w:rsid w:val="00661421"/>
    <w:rsid w:val="00661542"/>
    <w:rsid w:val="00661B07"/>
    <w:rsid w:val="00661CFD"/>
    <w:rsid w:val="0066229C"/>
    <w:rsid w:val="006626AF"/>
    <w:rsid w:val="006628A7"/>
    <w:rsid w:val="00662B04"/>
    <w:rsid w:val="00662BB5"/>
    <w:rsid w:val="00662FD3"/>
    <w:rsid w:val="00663569"/>
    <w:rsid w:val="0066372A"/>
    <w:rsid w:val="00663FB5"/>
    <w:rsid w:val="006641C5"/>
    <w:rsid w:val="00664481"/>
    <w:rsid w:val="0066463E"/>
    <w:rsid w:val="006659C7"/>
    <w:rsid w:val="0066608E"/>
    <w:rsid w:val="00666276"/>
    <w:rsid w:val="006669E5"/>
    <w:rsid w:val="00666A03"/>
    <w:rsid w:val="00666C58"/>
    <w:rsid w:val="0066727C"/>
    <w:rsid w:val="0066747C"/>
    <w:rsid w:val="00667662"/>
    <w:rsid w:val="00667982"/>
    <w:rsid w:val="00667A3E"/>
    <w:rsid w:val="00670232"/>
    <w:rsid w:val="0067024C"/>
    <w:rsid w:val="0067030A"/>
    <w:rsid w:val="00670818"/>
    <w:rsid w:val="00670838"/>
    <w:rsid w:val="00670FD4"/>
    <w:rsid w:val="0067166A"/>
    <w:rsid w:val="006719FD"/>
    <w:rsid w:val="00671CC2"/>
    <w:rsid w:val="00671D9D"/>
    <w:rsid w:val="006723E0"/>
    <w:rsid w:val="00672897"/>
    <w:rsid w:val="00672BA8"/>
    <w:rsid w:val="00672EB3"/>
    <w:rsid w:val="006730E9"/>
    <w:rsid w:val="006737C8"/>
    <w:rsid w:val="00673B17"/>
    <w:rsid w:val="00673E28"/>
    <w:rsid w:val="00674334"/>
    <w:rsid w:val="00674633"/>
    <w:rsid w:val="00674C4F"/>
    <w:rsid w:val="00674CFB"/>
    <w:rsid w:val="00674E6D"/>
    <w:rsid w:val="00675193"/>
    <w:rsid w:val="0067536C"/>
    <w:rsid w:val="0067542F"/>
    <w:rsid w:val="00675C8F"/>
    <w:rsid w:val="0067606B"/>
    <w:rsid w:val="0067660B"/>
    <w:rsid w:val="0067669C"/>
    <w:rsid w:val="006766F8"/>
    <w:rsid w:val="0067672C"/>
    <w:rsid w:val="00677114"/>
    <w:rsid w:val="006776B0"/>
    <w:rsid w:val="00677861"/>
    <w:rsid w:val="00677C9B"/>
    <w:rsid w:val="00677F93"/>
    <w:rsid w:val="0068049D"/>
    <w:rsid w:val="00680712"/>
    <w:rsid w:val="006807C8"/>
    <w:rsid w:val="00680F6D"/>
    <w:rsid w:val="006811A7"/>
    <w:rsid w:val="00681C3A"/>
    <w:rsid w:val="00682A48"/>
    <w:rsid w:val="00682B0F"/>
    <w:rsid w:val="006835FC"/>
    <w:rsid w:val="00683681"/>
    <w:rsid w:val="006836CC"/>
    <w:rsid w:val="00683869"/>
    <w:rsid w:val="00683EDC"/>
    <w:rsid w:val="00683FEA"/>
    <w:rsid w:val="006841EC"/>
    <w:rsid w:val="0068426B"/>
    <w:rsid w:val="00684291"/>
    <w:rsid w:val="00684642"/>
    <w:rsid w:val="0068521D"/>
    <w:rsid w:val="00685444"/>
    <w:rsid w:val="006854E5"/>
    <w:rsid w:val="00685AAD"/>
    <w:rsid w:val="00685AF1"/>
    <w:rsid w:val="00685B00"/>
    <w:rsid w:val="00685B8F"/>
    <w:rsid w:val="006864A1"/>
    <w:rsid w:val="00686529"/>
    <w:rsid w:val="00686F52"/>
    <w:rsid w:val="006870A1"/>
    <w:rsid w:val="00687AB4"/>
    <w:rsid w:val="00687E1C"/>
    <w:rsid w:val="00687E5F"/>
    <w:rsid w:val="00687EBF"/>
    <w:rsid w:val="00690435"/>
    <w:rsid w:val="006905A4"/>
    <w:rsid w:val="006905C5"/>
    <w:rsid w:val="00690AA4"/>
    <w:rsid w:val="0069130B"/>
    <w:rsid w:val="006914C5"/>
    <w:rsid w:val="00691757"/>
    <w:rsid w:val="00691C50"/>
    <w:rsid w:val="006921D8"/>
    <w:rsid w:val="00692754"/>
    <w:rsid w:val="006928DC"/>
    <w:rsid w:val="00693147"/>
    <w:rsid w:val="0069378A"/>
    <w:rsid w:val="00693A19"/>
    <w:rsid w:val="00693D03"/>
    <w:rsid w:val="006941D4"/>
    <w:rsid w:val="00694B55"/>
    <w:rsid w:val="00694B77"/>
    <w:rsid w:val="006951A9"/>
    <w:rsid w:val="00695369"/>
    <w:rsid w:val="0069563B"/>
    <w:rsid w:val="0069566C"/>
    <w:rsid w:val="00695900"/>
    <w:rsid w:val="00695F93"/>
    <w:rsid w:val="00696615"/>
    <w:rsid w:val="00696A00"/>
    <w:rsid w:val="0069701E"/>
    <w:rsid w:val="00697BA3"/>
    <w:rsid w:val="006A0094"/>
    <w:rsid w:val="006A0271"/>
    <w:rsid w:val="006A0451"/>
    <w:rsid w:val="006A1047"/>
    <w:rsid w:val="006A1116"/>
    <w:rsid w:val="006A12D1"/>
    <w:rsid w:val="006A14CC"/>
    <w:rsid w:val="006A16DB"/>
    <w:rsid w:val="006A18EC"/>
    <w:rsid w:val="006A1900"/>
    <w:rsid w:val="006A1B0E"/>
    <w:rsid w:val="006A1B37"/>
    <w:rsid w:val="006A1C1A"/>
    <w:rsid w:val="006A1C3A"/>
    <w:rsid w:val="006A1E19"/>
    <w:rsid w:val="006A219A"/>
    <w:rsid w:val="006A2695"/>
    <w:rsid w:val="006A270E"/>
    <w:rsid w:val="006A27E1"/>
    <w:rsid w:val="006A2B1E"/>
    <w:rsid w:val="006A2E23"/>
    <w:rsid w:val="006A2E42"/>
    <w:rsid w:val="006A2F1D"/>
    <w:rsid w:val="006A2F21"/>
    <w:rsid w:val="006A3427"/>
    <w:rsid w:val="006A3698"/>
    <w:rsid w:val="006A3ED8"/>
    <w:rsid w:val="006A4184"/>
    <w:rsid w:val="006A4519"/>
    <w:rsid w:val="006A4703"/>
    <w:rsid w:val="006A478B"/>
    <w:rsid w:val="006A48F3"/>
    <w:rsid w:val="006A4967"/>
    <w:rsid w:val="006A505D"/>
    <w:rsid w:val="006A51C3"/>
    <w:rsid w:val="006A56EC"/>
    <w:rsid w:val="006A5B86"/>
    <w:rsid w:val="006A5DD2"/>
    <w:rsid w:val="006A643D"/>
    <w:rsid w:val="006A6460"/>
    <w:rsid w:val="006A65E1"/>
    <w:rsid w:val="006A6D47"/>
    <w:rsid w:val="006A6D48"/>
    <w:rsid w:val="006A708F"/>
    <w:rsid w:val="006B105C"/>
    <w:rsid w:val="006B1417"/>
    <w:rsid w:val="006B1916"/>
    <w:rsid w:val="006B1C94"/>
    <w:rsid w:val="006B1D55"/>
    <w:rsid w:val="006B1F4E"/>
    <w:rsid w:val="006B2356"/>
    <w:rsid w:val="006B24FC"/>
    <w:rsid w:val="006B273A"/>
    <w:rsid w:val="006B2785"/>
    <w:rsid w:val="006B29A2"/>
    <w:rsid w:val="006B2BF8"/>
    <w:rsid w:val="006B2F26"/>
    <w:rsid w:val="006B3016"/>
    <w:rsid w:val="006B3754"/>
    <w:rsid w:val="006B3B4D"/>
    <w:rsid w:val="006B3D42"/>
    <w:rsid w:val="006B3E7C"/>
    <w:rsid w:val="006B4130"/>
    <w:rsid w:val="006B48B8"/>
    <w:rsid w:val="006B4A32"/>
    <w:rsid w:val="006B52D2"/>
    <w:rsid w:val="006B5D4C"/>
    <w:rsid w:val="006B6396"/>
    <w:rsid w:val="006B640E"/>
    <w:rsid w:val="006B68F4"/>
    <w:rsid w:val="006B6ACF"/>
    <w:rsid w:val="006B6C53"/>
    <w:rsid w:val="006B746B"/>
    <w:rsid w:val="006B7632"/>
    <w:rsid w:val="006B7A6C"/>
    <w:rsid w:val="006C000D"/>
    <w:rsid w:val="006C0113"/>
    <w:rsid w:val="006C01F9"/>
    <w:rsid w:val="006C0369"/>
    <w:rsid w:val="006C0B2E"/>
    <w:rsid w:val="006C0B66"/>
    <w:rsid w:val="006C0EDD"/>
    <w:rsid w:val="006C1625"/>
    <w:rsid w:val="006C17EE"/>
    <w:rsid w:val="006C1840"/>
    <w:rsid w:val="006C19BE"/>
    <w:rsid w:val="006C1C84"/>
    <w:rsid w:val="006C2077"/>
    <w:rsid w:val="006C231B"/>
    <w:rsid w:val="006C2465"/>
    <w:rsid w:val="006C27ED"/>
    <w:rsid w:val="006C2869"/>
    <w:rsid w:val="006C2A15"/>
    <w:rsid w:val="006C2D61"/>
    <w:rsid w:val="006C3596"/>
    <w:rsid w:val="006C37B4"/>
    <w:rsid w:val="006C389D"/>
    <w:rsid w:val="006C3C42"/>
    <w:rsid w:val="006C3F9D"/>
    <w:rsid w:val="006C41D3"/>
    <w:rsid w:val="006C4F56"/>
    <w:rsid w:val="006C68AC"/>
    <w:rsid w:val="006C6BB4"/>
    <w:rsid w:val="006D03D2"/>
    <w:rsid w:val="006D0C4B"/>
    <w:rsid w:val="006D0D44"/>
    <w:rsid w:val="006D142E"/>
    <w:rsid w:val="006D1512"/>
    <w:rsid w:val="006D17AE"/>
    <w:rsid w:val="006D25B9"/>
    <w:rsid w:val="006D25EE"/>
    <w:rsid w:val="006D28A1"/>
    <w:rsid w:val="006D2BEB"/>
    <w:rsid w:val="006D2F1D"/>
    <w:rsid w:val="006D302D"/>
    <w:rsid w:val="006D32CA"/>
    <w:rsid w:val="006D32E8"/>
    <w:rsid w:val="006D33A7"/>
    <w:rsid w:val="006D376F"/>
    <w:rsid w:val="006D3AA0"/>
    <w:rsid w:val="006D3EFC"/>
    <w:rsid w:val="006D4582"/>
    <w:rsid w:val="006D4C39"/>
    <w:rsid w:val="006D4D90"/>
    <w:rsid w:val="006D55E7"/>
    <w:rsid w:val="006D5691"/>
    <w:rsid w:val="006D5AC5"/>
    <w:rsid w:val="006D6015"/>
    <w:rsid w:val="006D6694"/>
    <w:rsid w:val="006D68E2"/>
    <w:rsid w:val="006D6AEB"/>
    <w:rsid w:val="006D6BEC"/>
    <w:rsid w:val="006D6E09"/>
    <w:rsid w:val="006D6F1A"/>
    <w:rsid w:val="006D7640"/>
    <w:rsid w:val="006D7959"/>
    <w:rsid w:val="006D7D8A"/>
    <w:rsid w:val="006D7D8D"/>
    <w:rsid w:val="006D7E58"/>
    <w:rsid w:val="006D7E97"/>
    <w:rsid w:val="006E01E8"/>
    <w:rsid w:val="006E063F"/>
    <w:rsid w:val="006E0758"/>
    <w:rsid w:val="006E1138"/>
    <w:rsid w:val="006E1AC1"/>
    <w:rsid w:val="006E1AF1"/>
    <w:rsid w:val="006E288C"/>
    <w:rsid w:val="006E29E6"/>
    <w:rsid w:val="006E2B4C"/>
    <w:rsid w:val="006E3658"/>
    <w:rsid w:val="006E3AE1"/>
    <w:rsid w:val="006E3C77"/>
    <w:rsid w:val="006E3DF2"/>
    <w:rsid w:val="006E41EA"/>
    <w:rsid w:val="006E42B0"/>
    <w:rsid w:val="006E42E5"/>
    <w:rsid w:val="006E47ED"/>
    <w:rsid w:val="006E49BF"/>
    <w:rsid w:val="006E4AA6"/>
    <w:rsid w:val="006E4D3B"/>
    <w:rsid w:val="006E4E4B"/>
    <w:rsid w:val="006E5898"/>
    <w:rsid w:val="006E5B3B"/>
    <w:rsid w:val="006E5C1C"/>
    <w:rsid w:val="006E5DBC"/>
    <w:rsid w:val="006E651D"/>
    <w:rsid w:val="006E66A2"/>
    <w:rsid w:val="006E67C2"/>
    <w:rsid w:val="006E6BE6"/>
    <w:rsid w:val="006E74EA"/>
    <w:rsid w:val="006E7916"/>
    <w:rsid w:val="006E7928"/>
    <w:rsid w:val="006E7BEE"/>
    <w:rsid w:val="006F03F0"/>
    <w:rsid w:val="006F05E2"/>
    <w:rsid w:val="006F08E1"/>
    <w:rsid w:val="006F13C0"/>
    <w:rsid w:val="006F14C8"/>
    <w:rsid w:val="006F1B26"/>
    <w:rsid w:val="006F1BB5"/>
    <w:rsid w:val="006F2E17"/>
    <w:rsid w:val="006F30BF"/>
    <w:rsid w:val="006F347C"/>
    <w:rsid w:val="006F35B6"/>
    <w:rsid w:val="006F3FF6"/>
    <w:rsid w:val="006F438E"/>
    <w:rsid w:val="006F52FA"/>
    <w:rsid w:val="006F5506"/>
    <w:rsid w:val="006F5D80"/>
    <w:rsid w:val="006F6266"/>
    <w:rsid w:val="006F65BC"/>
    <w:rsid w:val="006F66B2"/>
    <w:rsid w:val="006F6773"/>
    <w:rsid w:val="006F6EEE"/>
    <w:rsid w:val="006F707F"/>
    <w:rsid w:val="006F765A"/>
    <w:rsid w:val="006F792B"/>
    <w:rsid w:val="006F7F1E"/>
    <w:rsid w:val="007007D0"/>
    <w:rsid w:val="0070116C"/>
    <w:rsid w:val="007015CB"/>
    <w:rsid w:val="00701C00"/>
    <w:rsid w:val="00701C8E"/>
    <w:rsid w:val="0070239C"/>
    <w:rsid w:val="00702A9F"/>
    <w:rsid w:val="00702BDA"/>
    <w:rsid w:val="00702E91"/>
    <w:rsid w:val="00703290"/>
    <w:rsid w:val="007035E3"/>
    <w:rsid w:val="0070380A"/>
    <w:rsid w:val="00703EE1"/>
    <w:rsid w:val="007043E8"/>
    <w:rsid w:val="00704653"/>
    <w:rsid w:val="00704C79"/>
    <w:rsid w:val="00704D1F"/>
    <w:rsid w:val="00705117"/>
    <w:rsid w:val="00705172"/>
    <w:rsid w:val="0070527A"/>
    <w:rsid w:val="0070567E"/>
    <w:rsid w:val="00705BD2"/>
    <w:rsid w:val="00705CF9"/>
    <w:rsid w:val="00705EFC"/>
    <w:rsid w:val="0070616D"/>
    <w:rsid w:val="00706682"/>
    <w:rsid w:val="00706E8A"/>
    <w:rsid w:val="00706FAA"/>
    <w:rsid w:val="00707617"/>
    <w:rsid w:val="007076E9"/>
    <w:rsid w:val="0070773F"/>
    <w:rsid w:val="007077B5"/>
    <w:rsid w:val="007077D3"/>
    <w:rsid w:val="00707A7B"/>
    <w:rsid w:val="00707D69"/>
    <w:rsid w:val="00707E75"/>
    <w:rsid w:val="007100B1"/>
    <w:rsid w:val="007108B1"/>
    <w:rsid w:val="00710AA6"/>
    <w:rsid w:val="0071119A"/>
    <w:rsid w:val="00711215"/>
    <w:rsid w:val="00711316"/>
    <w:rsid w:val="00711CA0"/>
    <w:rsid w:val="00712751"/>
    <w:rsid w:val="007127A4"/>
    <w:rsid w:val="00712AEB"/>
    <w:rsid w:val="00712F07"/>
    <w:rsid w:val="00712FB6"/>
    <w:rsid w:val="007132DF"/>
    <w:rsid w:val="007133F3"/>
    <w:rsid w:val="00713441"/>
    <w:rsid w:val="00713609"/>
    <w:rsid w:val="00713678"/>
    <w:rsid w:val="00713766"/>
    <w:rsid w:val="007139BC"/>
    <w:rsid w:val="00713C50"/>
    <w:rsid w:val="00713D63"/>
    <w:rsid w:val="00714304"/>
    <w:rsid w:val="00714CB7"/>
    <w:rsid w:val="00714EAF"/>
    <w:rsid w:val="0071520C"/>
    <w:rsid w:val="00715475"/>
    <w:rsid w:val="007155E3"/>
    <w:rsid w:val="00715B96"/>
    <w:rsid w:val="00715D3C"/>
    <w:rsid w:val="00715D75"/>
    <w:rsid w:val="0071645D"/>
    <w:rsid w:val="007168E7"/>
    <w:rsid w:val="007169A9"/>
    <w:rsid w:val="00716A80"/>
    <w:rsid w:val="00716C88"/>
    <w:rsid w:val="00716CCF"/>
    <w:rsid w:val="00717098"/>
    <w:rsid w:val="00717609"/>
    <w:rsid w:val="007178A2"/>
    <w:rsid w:val="007178C2"/>
    <w:rsid w:val="00717B70"/>
    <w:rsid w:val="00717CE9"/>
    <w:rsid w:val="00717E4A"/>
    <w:rsid w:val="00717E8E"/>
    <w:rsid w:val="00717FDD"/>
    <w:rsid w:val="00720458"/>
    <w:rsid w:val="007209C6"/>
    <w:rsid w:val="00720BDA"/>
    <w:rsid w:val="007210C4"/>
    <w:rsid w:val="00721152"/>
    <w:rsid w:val="00721723"/>
    <w:rsid w:val="00721E6C"/>
    <w:rsid w:val="00721EC2"/>
    <w:rsid w:val="0072260F"/>
    <w:rsid w:val="007228A7"/>
    <w:rsid w:val="007228E0"/>
    <w:rsid w:val="0072373F"/>
    <w:rsid w:val="00723937"/>
    <w:rsid w:val="0072440E"/>
    <w:rsid w:val="007244D1"/>
    <w:rsid w:val="00725188"/>
    <w:rsid w:val="0072560E"/>
    <w:rsid w:val="00725720"/>
    <w:rsid w:val="00725965"/>
    <w:rsid w:val="00726220"/>
    <w:rsid w:val="00726267"/>
    <w:rsid w:val="0072665A"/>
    <w:rsid w:val="00726A5E"/>
    <w:rsid w:val="00726D07"/>
    <w:rsid w:val="007272AD"/>
    <w:rsid w:val="00727BC3"/>
    <w:rsid w:val="00727C3E"/>
    <w:rsid w:val="00727E6B"/>
    <w:rsid w:val="00730101"/>
    <w:rsid w:val="007301FD"/>
    <w:rsid w:val="00730432"/>
    <w:rsid w:val="00730B4D"/>
    <w:rsid w:val="00730C99"/>
    <w:rsid w:val="00730F80"/>
    <w:rsid w:val="00731227"/>
    <w:rsid w:val="007318F5"/>
    <w:rsid w:val="00731DBF"/>
    <w:rsid w:val="00732268"/>
    <w:rsid w:val="00732708"/>
    <w:rsid w:val="00733200"/>
    <w:rsid w:val="0073350B"/>
    <w:rsid w:val="007335EE"/>
    <w:rsid w:val="007336CD"/>
    <w:rsid w:val="00733C2E"/>
    <w:rsid w:val="0073429F"/>
    <w:rsid w:val="0073453D"/>
    <w:rsid w:val="007347CC"/>
    <w:rsid w:val="007347F0"/>
    <w:rsid w:val="00734B0F"/>
    <w:rsid w:val="00735005"/>
    <w:rsid w:val="0073511A"/>
    <w:rsid w:val="0073569C"/>
    <w:rsid w:val="00735FA2"/>
    <w:rsid w:val="00736188"/>
    <w:rsid w:val="007362B4"/>
    <w:rsid w:val="0073632C"/>
    <w:rsid w:val="00736463"/>
    <w:rsid w:val="007364D9"/>
    <w:rsid w:val="00736D6E"/>
    <w:rsid w:val="00736F65"/>
    <w:rsid w:val="00737527"/>
    <w:rsid w:val="00737E95"/>
    <w:rsid w:val="0074001C"/>
    <w:rsid w:val="00740161"/>
    <w:rsid w:val="007401A8"/>
    <w:rsid w:val="0074035E"/>
    <w:rsid w:val="00740587"/>
    <w:rsid w:val="00740A08"/>
    <w:rsid w:val="00740D12"/>
    <w:rsid w:val="00740FE7"/>
    <w:rsid w:val="0074136C"/>
    <w:rsid w:val="00741486"/>
    <w:rsid w:val="0074171D"/>
    <w:rsid w:val="007421D5"/>
    <w:rsid w:val="0074235F"/>
    <w:rsid w:val="007423C7"/>
    <w:rsid w:val="00742AD9"/>
    <w:rsid w:val="00742C89"/>
    <w:rsid w:val="007436C9"/>
    <w:rsid w:val="007436D2"/>
    <w:rsid w:val="00743EE7"/>
    <w:rsid w:val="0074414F"/>
    <w:rsid w:val="007443A0"/>
    <w:rsid w:val="00744503"/>
    <w:rsid w:val="00744EE4"/>
    <w:rsid w:val="00744F2E"/>
    <w:rsid w:val="007454EA"/>
    <w:rsid w:val="00745640"/>
    <w:rsid w:val="00745C8E"/>
    <w:rsid w:val="00745F63"/>
    <w:rsid w:val="007464D0"/>
    <w:rsid w:val="0074652E"/>
    <w:rsid w:val="007467DF"/>
    <w:rsid w:val="00746880"/>
    <w:rsid w:val="00746CA5"/>
    <w:rsid w:val="00746D72"/>
    <w:rsid w:val="00747053"/>
    <w:rsid w:val="00747354"/>
    <w:rsid w:val="007477A3"/>
    <w:rsid w:val="0074786B"/>
    <w:rsid w:val="007501BE"/>
    <w:rsid w:val="007501EC"/>
    <w:rsid w:val="00750278"/>
    <w:rsid w:val="00750776"/>
    <w:rsid w:val="007508BE"/>
    <w:rsid w:val="00750EC8"/>
    <w:rsid w:val="00750EFF"/>
    <w:rsid w:val="00750F37"/>
    <w:rsid w:val="00751963"/>
    <w:rsid w:val="0075210C"/>
    <w:rsid w:val="007523BB"/>
    <w:rsid w:val="00752741"/>
    <w:rsid w:val="00752892"/>
    <w:rsid w:val="00752A43"/>
    <w:rsid w:val="00752E1C"/>
    <w:rsid w:val="00753107"/>
    <w:rsid w:val="00753237"/>
    <w:rsid w:val="00753773"/>
    <w:rsid w:val="0075394F"/>
    <w:rsid w:val="00754709"/>
    <w:rsid w:val="00754E32"/>
    <w:rsid w:val="00754F4C"/>
    <w:rsid w:val="00754FD8"/>
    <w:rsid w:val="00755249"/>
    <w:rsid w:val="00755579"/>
    <w:rsid w:val="00755E2B"/>
    <w:rsid w:val="00755EEB"/>
    <w:rsid w:val="00756129"/>
    <w:rsid w:val="00756413"/>
    <w:rsid w:val="007564C5"/>
    <w:rsid w:val="00756FCA"/>
    <w:rsid w:val="00757032"/>
    <w:rsid w:val="0075760D"/>
    <w:rsid w:val="00757906"/>
    <w:rsid w:val="00757AC1"/>
    <w:rsid w:val="007601A2"/>
    <w:rsid w:val="00760D05"/>
    <w:rsid w:val="0076114C"/>
    <w:rsid w:val="0076160F"/>
    <w:rsid w:val="00761B52"/>
    <w:rsid w:val="00761FCA"/>
    <w:rsid w:val="00762034"/>
    <w:rsid w:val="00762D0F"/>
    <w:rsid w:val="007644B1"/>
    <w:rsid w:val="00765145"/>
    <w:rsid w:val="0076595B"/>
    <w:rsid w:val="00766131"/>
    <w:rsid w:val="00766D1A"/>
    <w:rsid w:val="00766EFE"/>
    <w:rsid w:val="007670AC"/>
    <w:rsid w:val="00767289"/>
    <w:rsid w:val="00767427"/>
    <w:rsid w:val="0076769E"/>
    <w:rsid w:val="00767AED"/>
    <w:rsid w:val="00770158"/>
    <w:rsid w:val="00770290"/>
    <w:rsid w:val="007704E8"/>
    <w:rsid w:val="0077070C"/>
    <w:rsid w:val="00770E7F"/>
    <w:rsid w:val="007711FC"/>
    <w:rsid w:val="007715FD"/>
    <w:rsid w:val="0077184B"/>
    <w:rsid w:val="00772ADA"/>
    <w:rsid w:val="00772F4F"/>
    <w:rsid w:val="0077322D"/>
    <w:rsid w:val="0077432E"/>
    <w:rsid w:val="00774752"/>
    <w:rsid w:val="007748C5"/>
    <w:rsid w:val="00774E89"/>
    <w:rsid w:val="00774EBA"/>
    <w:rsid w:val="007751B2"/>
    <w:rsid w:val="00775518"/>
    <w:rsid w:val="00775AE3"/>
    <w:rsid w:val="0077647D"/>
    <w:rsid w:val="0077720F"/>
    <w:rsid w:val="007773CD"/>
    <w:rsid w:val="00777BE9"/>
    <w:rsid w:val="00777EA8"/>
    <w:rsid w:val="0078027E"/>
    <w:rsid w:val="00780304"/>
    <w:rsid w:val="00781013"/>
    <w:rsid w:val="007814B0"/>
    <w:rsid w:val="0078164B"/>
    <w:rsid w:val="007823EA"/>
    <w:rsid w:val="00782549"/>
    <w:rsid w:val="007825C4"/>
    <w:rsid w:val="00782D38"/>
    <w:rsid w:val="00782DA7"/>
    <w:rsid w:val="00782EDE"/>
    <w:rsid w:val="00782F39"/>
    <w:rsid w:val="00782FAC"/>
    <w:rsid w:val="00783009"/>
    <w:rsid w:val="00783725"/>
    <w:rsid w:val="00783963"/>
    <w:rsid w:val="007840E5"/>
    <w:rsid w:val="0078419C"/>
    <w:rsid w:val="00784597"/>
    <w:rsid w:val="007848C2"/>
    <w:rsid w:val="00784D15"/>
    <w:rsid w:val="0078614E"/>
    <w:rsid w:val="007863D2"/>
    <w:rsid w:val="00786729"/>
    <w:rsid w:val="00786DA0"/>
    <w:rsid w:val="00786FD4"/>
    <w:rsid w:val="00787819"/>
    <w:rsid w:val="00787C6A"/>
    <w:rsid w:val="0079053A"/>
    <w:rsid w:val="0079110C"/>
    <w:rsid w:val="00791139"/>
    <w:rsid w:val="007916B1"/>
    <w:rsid w:val="00792030"/>
    <w:rsid w:val="007921C7"/>
    <w:rsid w:val="00792747"/>
    <w:rsid w:val="00792C45"/>
    <w:rsid w:val="00793293"/>
    <w:rsid w:val="0079392E"/>
    <w:rsid w:val="00793A49"/>
    <w:rsid w:val="0079406C"/>
    <w:rsid w:val="00794714"/>
    <w:rsid w:val="00794745"/>
    <w:rsid w:val="00794B95"/>
    <w:rsid w:val="00794D58"/>
    <w:rsid w:val="00795A84"/>
    <w:rsid w:val="007A01BD"/>
    <w:rsid w:val="007A03BA"/>
    <w:rsid w:val="007A03FF"/>
    <w:rsid w:val="007A046F"/>
    <w:rsid w:val="007A072A"/>
    <w:rsid w:val="007A0D44"/>
    <w:rsid w:val="007A1294"/>
    <w:rsid w:val="007A1A92"/>
    <w:rsid w:val="007A1DA3"/>
    <w:rsid w:val="007A1DAC"/>
    <w:rsid w:val="007A1DDE"/>
    <w:rsid w:val="007A2310"/>
    <w:rsid w:val="007A2427"/>
    <w:rsid w:val="007A2521"/>
    <w:rsid w:val="007A2BED"/>
    <w:rsid w:val="007A35F8"/>
    <w:rsid w:val="007A3770"/>
    <w:rsid w:val="007A3BA2"/>
    <w:rsid w:val="007A3CD6"/>
    <w:rsid w:val="007A3DD1"/>
    <w:rsid w:val="007A3FE1"/>
    <w:rsid w:val="007A4883"/>
    <w:rsid w:val="007A4C22"/>
    <w:rsid w:val="007A58AD"/>
    <w:rsid w:val="007A65F1"/>
    <w:rsid w:val="007A68AA"/>
    <w:rsid w:val="007A7602"/>
    <w:rsid w:val="007A78F0"/>
    <w:rsid w:val="007A7B7F"/>
    <w:rsid w:val="007B02A2"/>
    <w:rsid w:val="007B045A"/>
    <w:rsid w:val="007B0D41"/>
    <w:rsid w:val="007B0F7B"/>
    <w:rsid w:val="007B1801"/>
    <w:rsid w:val="007B189E"/>
    <w:rsid w:val="007B1952"/>
    <w:rsid w:val="007B19A8"/>
    <w:rsid w:val="007B20EE"/>
    <w:rsid w:val="007B26E4"/>
    <w:rsid w:val="007B27E4"/>
    <w:rsid w:val="007B2BF0"/>
    <w:rsid w:val="007B2FB7"/>
    <w:rsid w:val="007B301B"/>
    <w:rsid w:val="007B352A"/>
    <w:rsid w:val="007B4161"/>
    <w:rsid w:val="007B48C8"/>
    <w:rsid w:val="007B4939"/>
    <w:rsid w:val="007B4D56"/>
    <w:rsid w:val="007B5544"/>
    <w:rsid w:val="007B55D6"/>
    <w:rsid w:val="007B585C"/>
    <w:rsid w:val="007B5F61"/>
    <w:rsid w:val="007B6323"/>
    <w:rsid w:val="007B6654"/>
    <w:rsid w:val="007B6DDF"/>
    <w:rsid w:val="007B6FFE"/>
    <w:rsid w:val="007B7585"/>
    <w:rsid w:val="007B76AB"/>
    <w:rsid w:val="007C031C"/>
    <w:rsid w:val="007C0CD7"/>
    <w:rsid w:val="007C2014"/>
    <w:rsid w:val="007C21E3"/>
    <w:rsid w:val="007C240F"/>
    <w:rsid w:val="007C262E"/>
    <w:rsid w:val="007C28D3"/>
    <w:rsid w:val="007C2A45"/>
    <w:rsid w:val="007C2CD6"/>
    <w:rsid w:val="007C3061"/>
    <w:rsid w:val="007C34D0"/>
    <w:rsid w:val="007C3EAA"/>
    <w:rsid w:val="007C404B"/>
    <w:rsid w:val="007C413A"/>
    <w:rsid w:val="007C414F"/>
    <w:rsid w:val="007C446B"/>
    <w:rsid w:val="007C4914"/>
    <w:rsid w:val="007C656E"/>
    <w:rsid w:val="007C65D6"/>
    <w:rsid w:val="007C6EFD"/>
    <w:rsid w:val="007C76DC"/>
    <w:rsid w:val="007C793A"/>
    <w:rsid w:val="007C7D99"/>
    <w:rsid w:val="007D0001"/>
    <w:rsid w:val="007D0109"/>
    <w:rsid w:val="007D01AE"/>
    <w:rsid w:val="007D07A3"/>
    <w:rsid w:val="007D07F0"/>
    <w:rsid w:val="007D0A2F"/>
    <w:rsid w:val="007D0DCF"/>
    <w:rsid w:val="007D0DF8"/>
    <w:rsid w:val="007D13C5"/>
    <w:rsid w:val="007D145E"/>
    <w:rsid w:val="007D1565"/>
    <w:rsid w:val="007D1DC5"/>
    <w:rsid w:val="007D1E97"/>
    <w:rsid w:val="007D1F65"/>
    <w:rsid w:val="007D1F96"/>
    <w:rsid w:val="007D2284"/>
    <w:rsid w:val="007D2553"/>
    <w:rsid w:val="007D2B7F"/>
    <w:rsid w:val="007D2CD4"/>
    <w:rsid w:val="007D3285"/>
    <w:rsid w:val="007D3C2B"/>
    <w:rsid w:val="007D3D1F"/>
    <w:rsid w:val="007D3F30"/>
    <w:rsid w:val="007D40B6"/>
    <w:rsid w:val="007D4155"/>
    <w:rsid w:val="007D4313"/>
    <w:rsid w:val="007D44C3"/>
    <w:rsid w:val="007D46AB"/>
    <w:rsid w:val="007D50C5"/>
    <w:rsid w:val="007D5368"/>
    <w:rsid w:val="007D55C1"/>
    <w:rsid w:val="007D580A"/>
    <w:rsid w:val="007D5E2E"/>
    <w:rsid w:val="007D6519"/>
    <w:rsid w:val="007D66D7"/>
    <w:rsid w:val="007D67E5"/>
    <w:rsid w:val="007D6B05"/>
    <w:rsid w:val="007D709A"/>
    <w:rsid w:val="007D73F8"/>
    <w:rsid w:val="007D781E"/>
    <w:rsid w:val="007D79EB"/>
    <w:rsid w:val="007D7AAF"/>
    <w:rsid w:val="007D7B42"/>
    <w:rsid w:val="007D7F09"/>
    <w:rsid w:val="007E00CF"/>
    <w:rsid w:val="007E1331"/>
    <w:rsid w:val="007E1B50"/>
    <w:rsid w:val="007E1CA3"/>
    <w:rsid w:val="007E1F44"/>
    <w:rsid w:val="007E1FE9"/>
    <w:rsid w:val="007E2097"/>
    <w:rsid w:val="007E2609"/>
    <w:rsid w:val="007E2756"/>
    <w:rsid w:val="007E2CF0"/>
    <w:rsid w:val="007E2EB4"/>
    <w:rsid w:val="007E32E8"/>
    <w:rsid w:val="007E3444"/>
    <w:rsid w:val="007E35F5"/>
    <w:rsid w:val="007E3C8C"/>
    <w:rsid w:val="007E411D"/>
    <w:rsid w:val="007E4A65"/>
    <w:rsid w:val="007E5029"/>
    <w:rsid w:val="007E5500"/>
    <w:rsid w:val="007E5962"/>
    <w:rsid w:val="007E63AD"/>
    <w:rsid w:val="007E6CC7"/>
    <w:rsid w:val="007E6F26"/>
    <w:rsid w:val="007E6FA2"/>
    <w:rsid w:val="007E7559"/>
    <w:rsid w:val="007E7E60"/>
    <w:rsid w:val="007F010C"/>
    <w:rsid w:val="007F1003"/>
    <w:rsid w:val="007F121A"/>
    <w:rsid w:val="007F1943"/>
    <w:rsid w:val="007F1BEB"/>
    <w:rsid w:val="007F1C60"/>
    <w:rsid w:val="007F2B55"/>
    <w:rsid w:val="007F3029"/>
    <w:rsid w:val="007F33AD"/>
    <w:rsid w:val="007F36E8"/>
    <w:rsid w:val="007F48F0"/>
    <w:rsid w:val="007F4949"/>
    <w:rsid w:val="007F4ACF"/>
    <w:rsid w:val="007F4D4E"/>
    <w:rsid w:val="007F56A4"/>
    <w:rsid w:val="007F5734"/>
    <w:rsid w:val="007F5AB0"/>
    <w:rsid w:val="007F5AB8"/>
    <w:rsid w:val="007F5D86"/>
    <w:rsid w:val="007F608C"/>
    <w:rsid w:val="007F67FE"/>
    <w:rsid w:val="007F71DC"/>
    <w:rsid w:val="007F741B"/>
    <w:rsid w:val="007F7652"/>
    <w:rsid w:val="007F7F3D"/>
    <w:rsid w:val="00800048"/>
    <w:rsid w:val="00800DF3"/>
    <w:rsid w:val="00801840"/>
    <w:rsid w:val="0080226D"/>
    <w:rsid w:val="0080231E"/>
    <w:rsid w:val="00802769"/>
    <w:rsid w:val="00802BA3"/>
    <w:rsid w:val="00802E05"/>
    <w:rsid w:val="0080342D"/>
    <w:rsid w:val="00803609"/>
    <w:rsid w:val="00803A47"/>
    <w:rsid w:val="00804175"/>
    <w:rsid w:val="00804E07"/>
    <w:rsid w:val="00805160"/>
    <w:rsid w:val="008052CB"/>
    <w:rsid w:val="00805D1D"/>
    <w:rsid w:val="00805EE9"/>
    <w:rsid w:val="00806129"/>
    <w:rsid w:val="00806A1C"/>
    <w:rsid w:val="0080707E"/>
    <w:rsid w:val="008072E6"/>
    <w:rsid w:val="00807B5A"/>
    <w:rsid w:val="00807E0C"/>
    <w:rsid w:val="00810596"/>
    <w:rsid w:val="00810F7C"/>
    <w:rsid w:val="0081192F"/>
    <w:rsid w:val="00811D11"/>
    <w:rsid w:val="008121E7"/>
    <w:rsid w:val="00812437"/>
    <w:rsid w:val="0081249E"/>
    <w:rsid w:val="0081281F"/>
    <w:rsid w:val="008130B2"/>
    <w:rsid w:val="00814209"/>
    <w:rsid w:val="008147F2"/>
    <w:rsid w:val="00814806"/>
    <w:rsid w:val="00814B6B"/>
    <w:rsid w:val="00814D89"/>
    <w:rsid w:val="00815005"/>
    <w:rsid w:val="00815BE1"/>
    <w:rsid w:val="00816692"/>
    <w:rsid w:val="00816947"/>
    <w:rsid w:val="00816D69"/>
    <w:rsid w:val="008173D6"/>
    <w:rsid w:val="00817BEF"/>
    <w:rsid w:val="00820553"/>
    <w:rsid w:val="00820870"/>
    <w:rsid w:val="00821247"/>
    <w:rsid w:val="0082143C"/>
    <w:rsid w:val="008216FD"/>
    <w:rsid w:val="0082173E"/>
    <w:rsid w:val="008219AB"/>
    <w:rsid w:val="00821F8A"/>
    <w:rsid w:val="00821FCB"/>
    <w:rsid w:val="00822494"/>
    <w:rsid w:val="0082276D"/>
    <w:rsid w:val="00822D4D"/>
    <w:rsid w:val="00823141"/>
    <w:rsid w:val="008232D0"/>
    <w:rsid w:val="008242EB"/>
    <w:rsid w:val="008242F4"/>
    <w:rsid w:val="008245E4"/>
    <w:rsid w:val="00824B74"/>
    <w:rsid w:val="00824F69"/>
    <w:rsid w:val="0082543B"/>
    <w:rsid w:val="00825544"/>
    <w:rsid w:val="0082585C"/>
    <w:rsid w:val="00825DAB"/>
    <w:rsid w:val="00826001"/>
    <w:rsid w:val="008261E4"/>
    <w:rsid w:val="00826633"/>
    <w:rsid w:val="00826D36"/>
    <w:rsid w:val="00827324"/>
    <w:rsid w:val="00827347"/>
    <w:rsid w:val="008273A6"/>
    <w:rsid w:val="00827594"/>
    <w:rsid w:val="008275C2"/>
    <w:rsid w:val="00827BC9"/>
    <w:rsid w:val="00827F04"/>
    <w:rsid w:val="00827F45"/>
    <w:rsid w:val="00831279"/>
    <w:rsid w:val="008314B6"/>
    <w:rsid w:val="00831836"/>
    <w:rsid w:val="008319DE"/>
    <w:rsid w:val="00831B32"/>
    <w:rsid w:val="0083210C"/>
    <w:rsid w:val="008326BB"/>
    <w:rsid w:val="008330D4"/>
    <w:rsid w:val="00833705"/>
    <w:rsid w:val="0083414C"/>
    <w:rsid w:val="00834312"/>
    <w:rsid w:val="00834359"/>
    <w:rsid w:val="0083486D"/>
    <w:rsid w:val="008349E8"/>
    <w:rsid w:val="008350EE"/>
    <w:rsid w:val="00835B3B"/>
    <w:rsid w:val="0083628C"/>
    <w:rsid w:val="00836AF3"/>
    <w:rsid w:val="00836C77"/>
    <w:rsid w:val="00837731"/>
    <w:rsid w:val="00837C42"/>
    <w:rsid w:val="00840390"/>
    <w:rsid w:val="00840532"/>
    <w:rsid w:val="00840649"/>
    <w:rsid w:val="00840704"/>
    <w:rsid w:val="0084071C"/>
    <w:rsid w:val="008407D1"/>
    <w:rsid w:val="008409E1"/>
    <w:rsid w:val="00840DDD"/>
    <w:rsid w:val="00840ED9"/>
    <w:rsid w:val="008410C6"/>
    <w:rsid w:val="008415F4"/>
    <w:rsid w:val="00841636"/>
    <w:rsid w:val="008423DF"/>
    <w:rsid w:val="00842534"/>
    <w:rsid w:val="00842852"/>
    <w:rsid w:val="00843043"/>
    <w:rsid w:val="008431DC"/>
    <w:rsid w:val="008433BF"/>
    <w:rsid w:val="008436DD"/>
    <w:rsid w:val="00843A81"/>
    <w:rsid w:val="00843ADB"/>
    <w:rsid w:val="00844579"/>
    <w:rsid w:val="00844F6D"/>
    <w:rsid w:val="008455C5"/>
    <w:rsid w:val="008456F6"/>
    <w:rsid w:val="00846243"/>
    <w:rsid w:val="00846506"/>
    <w:rsid w:val="00846948"/>
    <w:rsid w:val="0084749C"/>
    <w:rsid w:val="00847836"/>
    <w:rsid w:val="00847B2A"/>
    <w:rsid w:val="00847EA7"/>
    <w:rsid w:val="008501C9"/>
    <w:rsid w:val="008504CC"/>
    <w:rsid w:val="00850982"/>
    <w:rsid w:val="00850D3B"/>
    <w:rsid w:val="00851069"/>
    <w:rsid w:val="0085182B"/>
    <w:rsid w:val="008518DF"/>
    <w:rsid w:val="00851AAD"/>
    <w:rsid w:val="008520C6"/>
    <w:rsid w:val="008524F0"/>
    <w:rsid w:val="008525A4"/>
    <w:rsid w:val="008534B3"/>
    <w:rsid w:val="0085380B"/>
    <w:rsid w:val="00853D16"/>
    <w:rsid w:val="0085409E"/>
    <w:rsid w:val="0085428A"/>
    <w:rsid w:val="008543F9"/>
    <w:rsid w:val="008544D2"/>
    <w:rsid w:val="00854568"/>
    <w:rsid w:val="008547C2"/>
    <w:rsid w:val="0085504B"/>
    <w:rsid w:val="008554B8"/>
    <w:rsid w:val="00855534"/>
    <w:rsid w:val="008555A7"/>
    <w:rsid w:val="00855926"/>
    <w:rsid w:val="008559AE"/>
    <w:rsid w:val="0085643B"/>
    <w:rsid w:val="0085647D"/>
    <w:rsid w:val="0085663D"/>
    <w:rsid w:val="0085730E"/>
    <w:rsid w:val="0085758E"/>
    <w:rsid w:val="00857781"/>
    <w:rsid w:val="008577B3"/>
    <w:rsid w:val="00857A4B"/>
    <w:rsid w:val="00857AAB"/>
    <w:rsid w:val="0086050C"/>
    <w:rsid w:val="0086083D"/>
    <w:rsid w:val="00860B0A"/>
    <w:rsid w:val="00860DF7"/>
    <w:rsid w:val="00861A00"/>
    <w:rsid w:val="00861A6E"/>
    <w:rsid w:val="008620A9"/>
    <w:rsid w:val="008621D0"/>
    <w:rsid w:val="00862777"/>
    <w:rsid w:val="008628AB"/>
    <w:rsid w:val="00862A8A"/>
    <w:rsid w:val="00862C5F"/>
    <w:rsid w:val="008639E1"/>
    <w:rsid w:val="00863C19"/>
    <w:rsid w:val="0086418B"/>
    <w:rsid w:val="0086481B"/>
    <w:rsid w:val="00864E4E"/>
    <w:rsid w:val="0086583E"/>
    <w:rsid w:val="008659BC"/>
    <w:rsid w:val="00865EA1"/>
    <w:rsid w:val="0086612E"/>
    <w:rsid w:val="00866595"/>
    <w:rsid w:val="00866996"/>
    <w:rsid w:val="00866EBC"/>
    <w:rsid w:val="00866EFA"/>
    <w:rsid w:val="00867178"/>
    <w:rsid w:val="008674C7"/>
    <w:rsid w:val="00867BD5"/>
    <w:rsid w:val="0087038A"/>
    <w:rsid w:val="008707D8"/>
    <w:rsid w:val="0087099E"/>
    <w:rsid w:val="00870DA6"/>
    <w:rsid w:val="00871046"/>
    <w:rsid w:val="0087113A"/>
    <w:rsid w:val="00871184"/>
    <w:rsid w:val="008714D3"/>
    <w:rsid w:val="0087174D"/>
    <w:rsid w:val="008719F2"/>
    <w:rsid w:val="00871B66"/>
    <w:rsid w:val="00871F4D"/>
    <w:rsid w:val="00872293"/>
    <w:rsid w:val="00872953"/>
    <w:rsid w:val="00872BE2"/>
    <w:rsid w:val="00872EF7"/>
    <w:rsid w:val="00873329"/>
    <w:rsid w:val="00873370"/>
    <w:rsid w:val="0087349A"/>
    <w:rsid w:val="00873832"/>
    <w:rsid w:val="0087410E"/>
    <w:rsid w:val="008745D0"/>
    <w:rsid w:val="00874715"/>
    <w:rsid w:val="00874729"/>
    <w:rsid w:val="00874CB4"/>
    <w:rsid w:val="00874EE6"/>
    <w:rsid w:val="008753BF"/>
    <w:rsid w:val="00875B21"/>
    <w:rsid w:val="00876500"/>
    <w:rsid w:val="0087672C"/>
    <w:rsid w:val="00876AD1"/>
    <w:rsid w:val="008801E0"/>
    <w:rsid w:val="008809BC"/>
    <w:rsid w:val="00880C41"/>
    <w:rsid w:val="00880E50"/>
    <w:rsid w:val="008811D0"/>
    <w:rsid w:val="008815C7"/>
    <w:rsid w:val="00881723"/>
    <w:rsid w:val="00881973"/>
    <w:rsid w:val="00881AAB"/>
    <w:rsid w:val="00881DE5"/>
    <w:rsid w:val="008822F9"/>
    <w:rsid w:val="0088230B"/>
    <w:rsid w:val="00882488"/>
    <w:rsid w:val="0088288C"/>
    <w:rsid w:val="00882B8C"/>
    <w:rsid w:val="0088300B"/>
    <w:rsid w:val="008830D2"/>
    <w:rsid w:val="008832E2"/>
    <w:rsid w:val="008843F0"/>
    <w:rsid w:val="00884599"/>
    <w:rsid w:val="0088469B"/>
    <w:rsid w:val="00884BC6"/>
    <w:rsid w:val="008852FA"/>
    <w:rsid w:val="00885452"/>
    <w:rsid w:val="00885673"/>
    <w:rsid w:val="008858E7"/>
    <w:rsid w:val="00885975"/>
    <w:rsid w:val="008859A5"/>
    <w:rsid w:val="00886076"/>
    <w:rsid w:val="008862AE"/>
    <w:rsid w:val="00886691"/>
    <w:rsid w:val="00887967"/>
    <w:rsid w:val="00887A9B"/>
    <w:rsid w:val="00887B46"/>
    <w:rsid w:val="00887C1A"/>
    <w:rsid w:val="00887EB1"/>
    <w:rsid w:val="008902C8"/>
    <w:rsid w:val="008909BC"/>
    <w:rsid w:val="00890B48"/>
    <w:rsid w:val="00890D63"/>
    <w:rsid w:val="008913DC"/>
    <w:rsid w:val="00892596"/>
    <w:rsid w:val="008925E3"/>
    <w:rsid w:val="00892D9A"/>
    <w:rsid w:val="008930F4"/>
    <w:rsid w:val="0089329B"/>
    <w:rsid w:val="008937C8"/>
    <w:rsid w:val="00893C36"/>
    <w:rsid w:val="00893D9D"/>
    <w:rsid w:val="00893F61"/>
    <w:rsid w:val="008942F2"/>
    <w:rsid w:val="00894462"/>
    <w:rsid w:val="008948C4"/>
    <w:rsid w:val="00894950"/>
    <w:rsid w:val="00894E8C"/>
    <w:rsid w:val="00894EEE"/>
    <w:rsid w:val="0089524F"/>
    <w:rsid w:val="008952C7"/>
    <w:rsid w:val="00895419"/>
    <w:rsid w:val="00895713"/>
    <w:rsid w:val="00895864"/>
    <w:rsid w:val="00895DD0"/>
    <w:rsid w:val="00896010"/>
    <w:rsid w:val="008960CC"/>
    <w:rsid w:val="0089621A"/>
    <w:rsid w:val="00896465"/>
    <w:rsid w:val="008965B8"/>
    <w:rsid w:val="00896A97"/>
    <w:rsid w:val="00896AF4"/>
    <w:rsid w:val="00896CC6"/>
    <w:rsid w:val="00897262"/>
    <w:rsid w:val="00897401"/>
    <w:rsid w:val="00897795"/>
    <w:rsid w:val="008978FB"/>
    <w:rsid w:val="008A0797"/>
    <w:rsid w:val="008A0843"/>
    <w:rsid w:val="008A0A0A"/>
    <w:rsid w:val="008A0B91"/>
    <w:rsid w:val="008A14A2"/>
    <w:rsid w:val="008A2140"/>
    <w:rsid w:val="008A29FD"/>
    <w:rsid w:val="008A2BC7"/>
    <w:rsid w:val="008A2CB2"/>
    <w:rsid w:val="008A2D53"/>
    <w:rsid w:val="008A30F7"/>
    <w:rsid w:val="008A31E1"/>
    <w:rsid w:val="008A3506"/>
    <w:rsid w:val="008A352D"/>
    <w:rsid w:val="008A3BFB"/>
    <w:rsid w:val="008A3F84"/>
    <w:rsid w:val="008A4604"/>
    <w:rsid w:val="008A4B60"/>
    <w:rsid w:val="008A529D"/>
    <w:rsid w:val="008A54D4"/>
    <w:rsid w:val="008A55BE"/>
    <w:rsid w:val="008A5E8B"/>
    <w:rsid w:val="008A65CB"/>
    <w:rsid w:val="008A663B"/>
    <w:rsid w:val="008A798C"/>
    <w:rsid w:val="008A7A9D"/>
    <w:rsid w:val="008A7AE4"/>
    <w:rsid w:val="008A7D7A"/>
    <w:rsid w:val="008A7ECD"/>
    <w:rsid w:val="008B0430"/>
    <w:rsid w:val="008B04FB"/>
    <w:rsid w:val="008B09A3"/>
    <w:rsid w:val="008B0D29"/>
    <w:rsid w:val="008B10F1"/>
    <w:rsid w:val="008B1D94"/>
    <w:rsid w:val="008B1DF8"/>
    <w:rsid w:val="008B24BC"/>
    <w:rsid w:val="008B2636"/>
    <w:rsid w:val="008B2905"/>
    <w:rsid w:val="008B2AE0"/>
    <w:rsid w:val="008B2EE3"/>
    <w:rsid w:val="008B3A33"/>
    <w:rsid w:val="008B3C3B"/>
    <w:rsid w:val="008B3F6D"/>
    <w:rsid w:val="008B46BC"/>
    <w:rsid w:val="008B4E0C"/>
    <w:rsid w:val="008B5319"/>
    <w:rsid w:val="008B5468"/>
    <w:rsid w:val="008B6D30"/>
    <w:rsid w:val="008B6D33"/>
    <w:rsid w:val="008B6D6D"/>
    <w:rsid w:val="008B6DD8"/>
    <w:rsid w:val="008B6FBF"/>
    <w:rsid w:val="008B7970"/>
    <w:rsid w:val="008B79B1"/>
    <w:rsid w:val="008B7A98"/>
    <w:rsid w:val="008C0371"/>
    <w:rsid w:val="008C05F5"/>
    <w:rsid w:val="008C08EC"/>
    <w:rsid w:val="008C0C1E"/>
    <w:rsid w:val="008C1A65"/>
    <w:rsid w:val="008C1AE2"/>
    <w:rsid w:val="008C1D9F"/>
    <w:rsid w:val="008C2C97"/>
    <w:rsid w:val="008C2EA1"/>
    <w:rsid w:val="008C3634"/>
    <w:rsid w:val="008C374C"/>
    <w:rsid w:val="008C39D1"/>
    <w:rsid w:val="008C41AB"/>
    <w:rsid w:val="008C4A02"/>
    <w:rsid w:val="008C4BD5"/>
    <w:rsid w:val="008C4BEF"/>
    <w:rsid w:val="008C5930"/>
    <w:rsid w:val="008C5E39"/>
    <w:rsid w:val="008C5F11"/>
    <w:rsid w:val="008C5F8C"/>
    <w:rsid w:val="008C63B6"/>
    <w:rsid w:val="008C6426"/>
    <w:rsid w:val="008C6503"/>
    <w:rsid w:val="008C6874"/>
    <w:rsid w:val="008C6B48"/>
    <w:rsid w:val="008C74CE"/>
    <w:rsid w:val="008C7B82"/>
    <w:rsid w:val="008C7F44"/>
    <w:rsid w:val="008C7F47"/>
    <w:rsid w:val="008D004C"/>
    <w:rsid w:val="008D0565"/>
    <w:rsid w:val="008D067A"/>
    <w:rsid w:val="008D06F6"/>
    <w:rsid w:val="008D0CCA"/>
    <w:rsid w:val="008D0DB8"/>
    <w:rsid w:val="008D10DE"/>
    <w:rsid w:val="008D193B"/>
    <w:rsid w:val="008D1A95"/>
    <w:rsid w:val="008D1EAB"/>
    <w:rsid w:val="008D2582"/>
    <w:rsid w:val="008D2839"/>
    <w:rsid w:val="008D295D"/>
    <w:rsid w:val="008D2E11"/>
    <w:rsid w:val="008D2EFB"/>
    <w:rsid w:val="008D3706"/>
    <w:rsid w:val="008D3B4A"/>
    <w:rsid w:val="008D41DA"/>
    <w:rsid w:val="008D4409"/>
    <w:rsid w:val="008D472F"/>
    <w:rsid w:val="008D4E0F"/>
    <w:rsid w:val="008D51A6"/>
    <w:rsid w:val="008D52BC"/>
    <w:rsid w:val="008D576F"/>
    <w:rsid w:val="008D592C"/>
    <w:rsid w:val="008D5A8E"/>
    <w:rsid w:val="008D5AB9"/>
    <w:rsid w:val="008D5C2F"/>
    <w:rsid w:val="008D6387"/>
    <w:rsid w:val="008D6623"/>
    <w:rsid w:val="008D6F56"/>
    <w:rsid w:val="008D730E"/>
    <w:rsid w:val="008D7989"/>
    <w:rsid w:val="008D7D28"/>
    <w:rsid w:val="008D7F4F"/>
    <w:rsid w:val="008D7FD8"/>
    <w:rsid w:val="008E027F"/>
    <w:rsid w:val="008E0440"/>
    <w:rsid w:val="008E0A79"/>
    <w:rsid w:val="008E0D4B"/>
    <w:rsid w:val="008E0E17"/>
    <w:rsid w:val="008E134C"/>
    <w:rsid w:val="008E158B"/>
    <w:rsid w:val="008E19FB"/>
    <w:rsid w:val="008E1E2D"/>
    <w:rsid w:val="008E2151"/>
    <w:rsid w:val="008E2361"/>
    <w:rsid w:val="008E3C1A"/>
    <w:rsid w:val="008E418E"/>
    <w:rsid w:val="008E43F9"/>
    <w:rsid w:val="008E443A"/>
    <w:rsid w:val="008E49FF"/>
    <w:rsid w:val="008E4A62"/>
    <w:rsid w:val="008E518E"/>
    <w:rsid w:val="008E55A2"/>
    <w:rsid w:val="008E5A95"/>
    <w:rsid w:val="008E5FE7"/>
    <w:rsid w:val="008E6196"/>
    <w:rsid w:val="008E629F"/>
    <w:rsid w:val="008E69B4"/>
    <w:rsid w:val="008E6E0F"/>
    <w:rsid w:val="008E716F"/>
    <w:rsid w:val="008E795E"/>
    <w:rsid w:val="008E7C9A"/>
    <w:rsid w:val="008E7F99"/>
    <w:rsid w:val="008F014E"/>
    <w:rsid w:val="008F0300"/>
    <w:rsid w:val="008F0B59"/>
    <w:rsid w:val="008F0E02"/>
    <w:rsid w:val="008F0ED8"/>
    <w:rsid w:val="008F1006"/>
    <w:rsid w:val="008F1920"/>
    <w:rsid w:val="008F206C"/>
    <w:rsid w:val="008F22A0"/>
    <w:rsid w:val="008F25D5"/>
    <w:rsid w:val="008F268C"/>
    <w:rsid w:val="008F26C0"/>
    <w:rsid w:val="008F3229"/>
    <w:rsid w:val="008F3EA8"/>
    <w:rsid w:val="008F3F48"/>
    <w:rsid w:val="008F515A"/>
    <w:rsid w:val="008F5ED7"/>
    <w:rsid w:val="008F6123"/>
    <w:rsid w:val="008F656C"/>
    <w:rsid w:val="008F665D"/>
    <w:rsid w:val="008F676F"/>
    <w:rsid w:val="008F68B6"/>
    <w:rsid w:val="008F6A30"/>
    <w:rsid w:val="008F6E10"/>
    <w:rsid w:val="008F6F36"/>
    <w:rsid w:val="008F7144"/>
    <w:rsid w:val="009003EB"/>
    <w:rsid w:val="00900837"/>
    <w:rsid w:val="009009EF"/>
    <w:rsid w:val="009010CE"/>
    <w:rsid w:val="009010EC"/>
    <w:rsid w:val="0090140C"/>
    <w:rsid w:val="0090253B"/>
    <w:rsid w:val="009025FD"/>
    <w:rsid w:val="0090267E"/>
    <w:rsid w:val="00902792"/>
    <w:rsid w:val="009027DB"/>
    <w:rsid w:val="00903001"/>
    <w:rsid w:val="00903059"/>
    <w:rsid w:val="00903223"/>
    <w:rsid w:val="00903518"/>
    <w:rsid w:val="00903EC7"/>
    <w:rsid w:val="009041B6"/>
    <w:rsid w:val="009045F2"/>
    <w:rsid w:val="00904B42"/>
    <w:rsid w:val="00904D7D"/>
    <w:rsid w:val="009057A9"/>
    <w:rsid w:val="00905A6B"/>
    <w:rsid w:val="00905C41"/>
    <w:rsid w:val="00905D55"/>
    <w:rsid w:val="00905F9B"/>
    <w:rsid w:val="00906245"/>
    <w:rsid w:val="00906405"/>
    <w:rsid w:val="009067CE"/>
    <w:rsid w:val="0090785B"/>
    <w:rsid w:val="00907884"/>
    <w:rsid w:val="009079E5"/>
    <w:rsid w:val="00907CA9"/>
    <w:rsid w:val="00907E44"/>
    <w:rsid w:val="00907F02"/>
    <w:rsid w:val="00910530"/>
    <w:rsid w:val="009109CA"/>
    <w:rsid w:val="0091144B"/>
    <w:rsid w:val="009115D5"/>
    <w:rsid w:val="00911699"/>
    <w:rsid w:val="009119E1"/>
    <w:rsid w:val="009119E7"/>
    <w:rsid w:val="00911A60"/>
    <w:rsid w:val="00911BF2"/>
    <w:rsid w:val="00911DB1"/>
    <w:rsid w:val="00911EC9"/>
    <w:rsid w:val="0091218C"/>
    <w:rsid w:val="00912524"/>
    <w:rsid w:val="0091257F"/>
    <w:rsid w:val="009133F9"/>
    <w:rsid w:val="00913498"/>
    <w:rsid w:val="009136F1"/>
    <w:rsid w:val="00913A92"/>
    <w:rsid w:val="00914275"/>
    <w:rsid w:val="0091488F"/>
    <w:rsid w:val="00914F63"/>
    <w:rsid w:val="00915626"/>
    <w:rsid w:val="0091586E"/>
    <w:rsid w:val="00915BFB"/>
    <w:rsid w:val="009160E0"/>
    <w:rsid w:val="00916274"/>
    <w:rsid w:val="00916B48"/>
    <w:rsid w:val="00916F3D"/>
    <w:rsid w:val="009175E2"/>
    <w:rsid w:val="00917866"/>
    <w:rsid w:val="00917C5F"/>
    <w:rsid w:val="009207BF"/>
    <w:rsid w:val="00920C2F"/>
    <w:rsid w:val="00920F70"/>
    <w:rsid w:val="009217CE"/>
    <w:rsid w:val="00921967"/>
    <w:rsid w:val="00921C74"/>
    <w:rsid w:val="00922457"/>
    <w:rsid w:val="00922551"/>
    <w:rsid w:val="009229CD"/>
    <w:rsid w:val="00922DB5"/>
    <w:rsid w:val="0092338A"/>
    <w:rsid w:val="009238AC"/>
    <w:rsid w:val="00923D07"/>
    <w:rsid w:val="00923D5B"/>
    <w:rsid w:val="0092434F"/>
    <w:rsid w:val="00924365"/>
    <w:rsid w:val="00924A5F"/>
    <w:rsid w:val="00924B6C"/>
    <w:rsid w:val="00924F31"/>
    <w:rsid w:val="0092526C"/>
    <w:rsid w:val="009256B4"/>
    <w:rsid w:val="00925AFE"/>
    <w:rsid w:val="009261A6"/>
    <w:rsid w:val="00926266"/>
    <w:rsid w:val="00926615"/>
    <w:rsid w:val="00926AFC"/>
    <w:rsid w:val="00926DB0"/>
    <w:rsid w:val="0092705E"/>
    <w:rsid w:val="0092719E"/>
    <w:rsid w:val="009272FD"/>
    <w:rsid w:val="0092759F"/>
    <w:rsid w:val="009277E1"/>
    <w:rsid w:val="0093012B"/>
    <w:rsid w:val="0093039C"/>
    <w:rsid w:val="00930538"/>
    <w:rsid w:val="00930746"/>
    <w:rsid w:val="00930EB7"/>
    <w:rsid w:val="00931A12"/>
    <w:rsid w:val="00931E5B"/>
    <w:rsid w:val="00931FAE"/>
    <w:rsid w:val="00932050"/>
    <w:rsid w:val="009323B0"/>
    <w:rsid w:val="00932438"/>
    <w:rsid w:val="00932DB6"/>
    <w:rsid w:val="00933281"/>
    <w:rsid w:val="009333A9"/>
    <w:rsid w:val="00933441"/>
    <w:rsid w:val="009334D2"/>
    <w:rsid w:val="00933AA4"/>
    <w:rsid w:val="00933CF9"/>
    <w:rsid w:val="009347B1"/>
    <w:rsid w:val="00934DC3"/>
    <w:rsid w:val="00935029"/>
    <w:rsid w:val="009350C9"/>
    <w:rsid w:val="009353C3"/>
    <w:rsid w:val="00935D1B"/>
    <w:rsid w:val="00935F61"/>
    <w:rsid w:val="00935FF1"/>
    <w:rsid w:val="00936066"/>
    <w:rsid w:val="00936992"/>
    <w:rsid w:val="00936A6F"/>
    <w:rsid w:val="00936ADF"/>
    <w:rsid w:val="00936B19"/>
    <w:rsid w:val="00937510"/>
    <w:rsid w:val="0093798B"/>
    <w:rsid w:val="00937C2B"/>
    <w:rsid w:val="00937C5D"/>
    <w:rsid w:val="00937CCD"/>
    <w:rsid w:val="00937DBF"/>
    <w:rsid w:val="00937E40"/>
    <w:rsid w:val="00937F80"/>
    <w:rsid w:val="00940378"/>
    <w:rsid w:val="00940437"/>
    <w:rsid w:val="009404E1"/>
    <w:rsid w:val="00940B37"/>
    <w:rsid w:val="00940B4C"/>
    <w:rsid w:val="00940DC7"/>
    <w:rsid w:val="0094165C"/>
    <w:rsid w:val="00941F1B"/>
    <w:rsid w:val="00942716"/>
    <w:rsid w:val="00942C2B"/>
    <w:rsid w:val="00943257"/>
    <w:rsid w:val="009436EF"/>
    <w:rsid w:val="009437FD"/>
    <w:rsid w:val="00943CCF"/>
    <w:rsid w:val="00943CFC"/>
    <w:rsid w:val="00943E4C"/>
    <w:rsid w:val="00944477"/>
    <w:rsid w:val="009444BA"/>
    <w:rsid w:val="00944A9F"/>
    <w:rsid w:val="00944BBA"/>
    <w:rsid w:val="00944E1C"/>
    <w:rsid w:val="00944E2C"/>
    <w:rsid w:val="00944EB8"/>
    <w:rsid w:val="0094511A"/>
    <w:rsid w:val="009460FB"/>
    <w:rsid w:val="00946C8D"/>
    <w:rsid w:val="0094704C"/>
    <w:rsid w:val="00947437"/>
    <w:rsid w:val="009479CA"/>
    <w:rsid w:val="00947A0F"/>
    <w:rsid w:val="009501F4"/>
    <w:rsid w:val="00950215"/>
    <w:rsid w:val="00950C94"/>
    <w:rsid w:val="009510FA"/>
    <w:rsid w:val="00951236"/>
    <w:rsid w:val="00951764"/>
    <w:rsid w:val="00951BB4"/>
    <w:rsid w:val="00951CE8"/>
    <w:rsid w:val="00952848"/>
    <w:rsid w:val="00952E9F"/>
    <w:rsid w:val="0095302A"/>
    <w:rsid w:val="009533D1"/>
    <w:rsid w:val="009535D8"/>
    <w:rsid w:val="00953746"/>
    <w:rsid w:val="00953A9A"/>
    <w:rsid w:val="00953F4F"/>
    <w:rsid w:val="00954423"/>
    <w:rsid w:val="00954970"/>
    <w:rsid w:val="00954990"/>
    <w:rsid w:val="00954A91"/>
    <w:rsid w:val="00954BC3"/>
    <w:rsid w:val="00954FA2"/>
    <w:rsid w:val="009553B2"/>
    <w:rsid w:val="00955617"/>
    <w:rsid w:val="00955969"/>
    <w:rsid w:val="00955B1F"/>
    <w:rsid w:val="00955F09"/>
    <w:rsid w:val="00956606"/>
    <w:rsid w:val="009569F3"/>
    <w:rsid w:val="00956E67"/>
    <w:rsid w:val="00957136"/>
    <w:rsid w:val="00957549"/>
    <w:rsid w:val="00957775"/>
    <w:rsid w:val="00957E62"/>
    <w:rsid w:val="00957F81"/>
    <w:rsid w:val="00960645"/>
    <w:rsid w:val="00960D81"/>
    <w:rsid w:val="0096113A"/>
    <w:rsid w:val="0096172F"/>
    <w:rsid w:val="0096189C"/>
    <w:rsid w:val="00961A32"/>
    <w:rsid w:val="00961C1D"/>
    <w:rsid w:val="00961EF6"/>
    <w:rsid w:val="00962CB4"/>
    <w:rsid w:val="00962F7B"/>
    <w:rsid w:val="00963523"/>
    <w:rsid w:val="00963808"/>
    <w:rsid w:val="00963A77"/>
    <w:rsid w:val="00965220"/>
    <w:rsid w:val="00965279"/>
    <w:rsid w:val="009654B8"/>
    <w:rsid w:val="00965548"/>
    <w:rsid w:val="009659D7"/>
    <w:rsid w:val="00965D89"/>
    <w:rsid w:val="00965EE7"/>
    <w:rsid w:val="00965FEA"/>
    <w:rsid w:val="0096632F"/>
    <w:rsid w:val="0096673C"/>
    <w:rsid w:val="00966B14"/>
    <w:rsid w:val="00966BCA"/>
    <w:rsid w:val="00967016"/>
    <w:rsid w:val="00967476"/>
    <w:rsid w:val="0096758F"/>
    <w:rsid w:val="00967886"/>
    <w:rsid w:val="009704F5"/>
    <w:rsid w:val="009709E9"/>
    <w:rsid w:val="00970BB9"/>
    <w:rsid w:val="00970C8C"/>
    <w:rsid w:val="00970EFB"/>
    <w:rsid w:val="00971175"/>
    <w:rsid w:val="00971A94"/>
    <w:rsid w:val="00971CF8"/>
    <w:rsid w:val="00971F3E"/>
    <w:rsid w:val="00971FC1"/>
    <w:rsid w:val="009720A2"/>
    <w:rsid w:val="0097260E"/>
    <w:rsid w:val="00972751"/>
    <w:rsid w:val="00972B5A"/>
    <w:rsid w:val="00973A74"/>
    <w:rsid w:val="00974001"/>
    <w:rsid w:val="00974514"/>
    <w:rsid w:val="009747D0"/>
    <w:rsid w:val="00974B5C"/>
    <w:rsid w:val="0097506E"/>
    <w:rsid w:val="009755D9"/>
    <w:rsid w:val="00975FF7"/>
    <w:rsid w:val="009763C3"/>
    <w:rsid w:val="0097710D"/>
    <w:rsid w:val="009775E5"/>
    <w:rsid w:val="0097766D"/>
    <w:rsid w:val="009778DF"/>
    <w:rsid w:val="00977F07"/>
    <w:rsid w:val="00977F3E"/>
    <w:rsid w:val="009801AA"/>
    <w:rsid w:val="00981477"/>
    <w:rsid w:val="009816A8"/>
    <w:rsid w:val="0098192E"/>
    <w:rsid w:val="00981AC9"/>
    <w:rsid w:val="00981B9E"/>
    <w:rsid w:val="00981E78"/>
    <w:rsid w:val="0098232A"/>
    <w:rsid w:val="00982385"/>
    <w:rsid w:val="009829C0"/>
    <w:rsid w:val="00982FBE"/>
    <w:rsid w:val="0098475B"/>
    <w:rsid w:val="00984BFA"/>
    <w:rsid w:val="00984D68"/>
    <w:rsid w:val="00985FAB"/>
    <w:rsid w:val="00986140"/>
    <w:rsid w:val="00986632"/>
    <w:rsid w:val="009869D7"/>
    <w:rsid w:val="00986BF4"/>
    <w:rsid w:val="00986E64"/>
    <w:rsid w:val="00986F20"/>
    <w:rsid w:val="009870DC"/>
    <w:rsid w:val="0098725F"/>
    <w:rsid w:val="009876D5"/>
    <w:rsid w:val="00987AA6"/>
    <w:rsid w:val="00987D77"/>
    <w:rsid w:val="00987DE5"/>
    <w:rsid w:val="009903EA"/>
    <w:rsid w:val="009906E8"/>
    <w:rsid w:val="00990BFF"/>
    <w:rsid w:val="00990DC0"/>
    <w:rsid w:val="00990F85"/>
    <w:rsid w:val="009918B9"/>
    <w:rsid w:val="00991E4E"/>
    <w:rsid w:val="00991E7B"/>
    <w:rsid w:val="0099306C"/>
    <w:rsid w:val="00993122"/>
    <w:rsid w:val="009931AD"/>
    <w:rsid w:val="009936BC"/>
    <w:rsid w:val="009936F4"/>
    <w:rsid w:val="00994554"/>
    <w:rsid w:val="009947DA"/>
    <w:rsid w:val="00994D4A"/>
    <w:rsid w:val="00995A84"/>
    <w:rsid w:val="00995C97"/>
    <w:rsid w:val="00995CD9"/>
    <w:rsid w:val="00996307"/>
    <w:rsid w:val="00996BF6"/>
    <w:rsid w:val="00997089"/>
    <w:rsid w:val="00997418"/>
    <w:rsid w:val="009977DA"/>
    <w:rsid w:val="009A0152"/>
    <w:rsid w:val="009A043A"/>
    <w:rsid w:val="009A078A"/>
    <w:rsid w:val="009A0E1E"/>
    <w:rsid w:val="009A15C0"/>
    <w:rsid w:val="009A1A9E"/>
    <w:rsid w:val="009A1C69"/>
    <w:rsid w:val="009A2260"/>
    <w:rsid w:val="009A267F"/>
    <w:rsid w:val="009A2B14"/>
    <w:rsid w:val="009A2DD5"/>
    <w:rsid w:val="009A329D"/>
    <w:rsid w:val="009A3330"/>
    <w:rsid w:val="009A3B8B"/>
    <w:rsid w:val="009A3BFC"/>
    <w:rsid w:val="009A4328"/>
    <w:rsid w:val="009A4B3C"/>
    <w:rsid w:val="009A4CD3"/>
    <w:rsid w:val="009A56A2"/>
    <w:rsid w:val="009A5B16"/>
    <w:rsid w:val="009A5B7A"/>
    <w:rsid w:val="009A6189"/>
    <w:rsid w:val="009A661F"/>
    <w:rsid w:val="009A6A4F"/>
    <w:rsid w:val="009A6F76"/>
    <w:rsid w:val="009A6FD5"/>
    <w:rsid w:val="009A70DB"/>
    <w:rsid w:val="009A78C9"/>
    <w:rsid w:val="009A7A53"/>
    <w:rsid w:val="009A7EF8"/>
    <w:rsid w:val="009B0351"/>
    <w:rsid w:val="009B0D80"/>
    <w:rsid w:val="009B108B"/>
    <w:rsid w:val="009B122B"/>
    <w:rsid w:val="009B13BD"/>
    <w:rsid w:val="009B196F"/>
    <w:rsid w:val="009B1B7A"/>
    <w:rsid w:val="009B1F56"/>
    <w:rsid w:val="009B1FCD"/>
    <w:rsid w:val="009B202B"/>
    <w:rsid w:val="009B20BA"/>
    <w:rsid w:val="009B34D6"/>
    <w:rsid w:val="009B4212"/>
    <w:rsid w:val="009B4213"/>
    <w:rsid w:val="009B4B10"/>
    <w:rsid w:val="009B4CFE"/>
    <w:rsid w:val="009B4FAC"/>
    <w:rsid w:val="009B50AA"/>
    <w:rsid w:val="009B6341"/>
    <w:rsid w:val="009B65F6"/>
    <w:rsid w:val="009B6A95"/>
    <w:rsid w:val="009B6B82"/>
    <w:rsid w:val="009B6DB6"/>
    <w:rsid w:val="009B6E11"/>
    <w:rsid w:val="009B70B2"/>
    <w:rsid w:val="009B7681"/>
    <w:rsid w:val="009B79E8"/>
    <w:rsid w:val="009B7B3C"/>
    <w:rsid w:val="009C0A04"/>
    <w:rsid w:val="009C0B69"/>
    <w:rsid w:val="009C0E8F"/>
    <w:rsid w:val="009C11FA"/>
    <w:rsid w:val="009C170F"/>
    <w:rsid w:val="009C1C22"/>
    <w:rsid w:val="009C25B5"/>
    <w:rsid w:val="009C2BFE"/>
    <w:rsid w:val="009C30FC"/>
    <w:rsid w:val="009C3100"/>
    <w:rsid w:val="009C3239"/>
    <w:rsid w:val="009C37E9"/>
    <w:rsid w:val="009C3844"/>
    <w:rsid w:val="009C384C"/>
    <w:rsid w:val="009C3859"/>
    <w:rsid w:val="009C3FB5"/>
    <w:rsid w:val="009C49AB"/>
    <w:rsid w:val="009C5069"/>
    <w:rsid w:val="009C59AA"/>
    <w:rsid w:val="009C5BB2"/>
    <w:rsid w:val="009C5F2D"/>
    <w:rsid w:val="009C642E"/>
    <w:rsid w:val="009C69EB"/>
    <w:rsid w:val="009C6A49"/>
    <w:rsid w:val="009C6A71"/>
    <w:rsid w:val="009C6D4C"/>
    <w:rsid w:val="009C6DF7"/>
    <w:rsid w:val="009C7504"/>
    <w:rsid w:val="009D01B6"/>
    <w:rsid w:val="009D06C2"/>
    <w:rsid w:val="009D06E0"/>
    <w:rsid w:val="009D0705"/>
    <w:rsid w:val="009D07F9"/>
    <w:rsid w:val="009D0FB6"/>
    <w:rsid w:val="009D1594"/>
    <w:rsid w:val="009D16A3"/>
    <w:rsid w:val="009D170B"/>
    <w:rsid w:val="009D182E"/>
    <w:rsid w:val="009D1C63"/>
    <w:rsid w:val="009D1C9E"/>
    <w:rsid w:val="009D2335"/>
    <w:rsid w:val="009D29D7"/>
    <w:rsid w:val="009D2A49"/>
    <w:rsid w:val="009D2E49"/>
    <w:rsid w:val="009D3602"/>
    <w:rsid w:val="009D3820"/>
    <w:rsid w:val="009D44F7"/>
    <w:rsid w:val="009D4932"/>
    <w:rsid w:val="009D59F9"/>
    <w:rsid w:val="009D60E5"/>
    <w:rsid w:val="009D635A"/>
    <w:rsid w:val="009D63E2"/>
    <w:rsid w:val="009D68C8"/>
    <w:rsid w:val="009D6EA2"/>
    <w:rsid w:val="009D6ECB"/>
    <w:rsid w:val="009D7190"/>
    <w:rsid w:val="009D72B1"/>
    <w:rsid w:val="009D72D0"/>
    <w:rsid w:val="009D7C53"/>
    <w:rsid w:val="009E0434"/>
    <w:rsid w:val="009E0CB6"/>
    <w:rsid w:val="009E0E04"/>
    <w:rsid w:val="009E17EB"/>
    <w:rsid w:val="009E1EB3"/>
    <w:rsid w:val="009E2067"/>
    <w:rsid w:val="009E20CA"/>
    <w:rsid w:val="009E271D"/>
    <w:rsid w:val="009E2CC1"/>
    <w:rsid w:val="009E3146"/>
    <w:rsid w:val="009E36BF"/>
    <w:rsid w:val="009E39ED"/>
    <w:rsid w:val="009E404B"/>
    <w:rsid w:val="009E406A"/>
    <w:rsid w:val="009E407E"/>
    <w:rsid w:val="009E488C"/>
    <w:rsid w:val="009E4F0F"/>
    <w:rsid w:val="009E5E64"/>
    <w:rsid w:val="009E60BF"/>
    <w:rsid w:val="009E640E"/>
    <w:rsid w:val="009E64A7"/>
    <w:rsid w:val="009E6D22"/>
    <w:rsid w:val="009E6D31"/>
    <w:rsid w:val="009E70F4"/>
    <w:rsid w:val="009E70F5"/>
    <w:rsid w:val="009E719C"/>
    <w:rsid w:val="009E7762"/>
    <w:rsid w:val="009F03A8"/>
    <w:rsid w:val="009F0516"/>
    <w:rsid w:val="009F184D"/>
    <w:rsid w:val="009F1971"/>
    <w:rsid w:val="009F1AF4"/>
    <w:rsid w:val="009F1CD1"/>
    <w:rsid w:val="009F1DB5"/>
    <w:rsid w:val="009F1FA5"/>
    <w:rsid w:val="009F22DD"/>
    <w:rsid w:val="009F25BD"/>
    <w:rsid w:val="009F2AF6"/>
    <w:rsid w:val="009F343B"/>
    <w:rsid w:val="009F39A8"/>
    <w:rsid w:val="009F3A05"/>
    <w:rsid w:val="009F3A06"/>
    <w:rsid w:val="009F43D7"/>
    <w:rsid w:val="009F44B3"/>
    <w:rsid w:val="009F4B99"/>
    <w:rsid w:val="009F4D02"/>
    <w:rsid w:val="009F4D4F"/>
    <w:rsid w:val="009F4F50"/>
    <w:rsid w:val="009F51D5"/>
    <w:rsid w:val="009F51E8"/>
    <w:rsid w:val="009F6763"/>
    <w:rsid w:val="009F6863"/>
    <w:rsid w:val="009F6A28"/>
    <w:rsid w:val="009F6AC3"/>
    <w:rsid w:val="009F6F22"/>
    <w:rsid w:val="009F72DC"/>
    <w:rsid w:val="009F77AF"/>
    <w:rsid w:val="009F7B63"/>
    <w:rsid w:val="00A001BB"/>
    <w:rsid w:val="00A00A0F"/>
    <w:rsid w:val="00A00EDE"/>
    <w:rsid w:val="00A011C1"/>
    <w:rsid w:val="00A0170E"/>
    <w:rsid w:val="00A019FB"/>
    <w:rsid w:val="00A01A84"/>
    <w:rsid w:val="00A01B75"/>
    <w:rsid w:val="00A01EC9"/>
    <w:rsid w:val="00A027BD"/>
    <w:rsid w:val="00A0288E"/>
    <w:rsid w:val="00A031E2"/>
    <w:rsid w:val="00A0399D"/>
    <w:rsid w:val="00A03ADA"/>
    <w:rsid w:val="00A03DEA"/>
    <w:rsid w:val="00A03EC6"/>
    <w:rsid w:val="00A04233"/>
    <w:rsid w:val="00A046DA"/>
    <w:rsid w:val="00A04954"/>
    <w:rsid w:val="00A04BAD"/>
    <w:rsid w:val="00A04BDE"/>
    <w:rsid w:val="00A04F74"/>
    <w:rsid w:val="00A051FD"/>
    <w:rsid w:val="00A0526D"/>
    <w:rsid w:val="00A05905"/>
    <w:rsid w:val="00A059B7"/>
    <w:rsid w:val="00A060A4"/>
    <w:rsid w:val="00A06857"/>
    <w:rsid w:val="00A06920"/>
    <w:rsid w:val="00A06A8A"/>
    <w:rsid w:val="00A06BE3"/>
    <w:rsid w:val="00A0707C"/>
    <w:rsid w:val="00A07099"/>
    <w:rsid w:val="00A075F8"/>
    <w:rsid w:val="00A07804"/>
    <w:rsid w:val="00A07AC3"/>
    <w:rsid w:val="00A07AE2"/>
    <w:rsid w:val="00A07BE6"/>
    <w:rsid w:val="00A07CAB"/>
    <w:rsid w:val="00A07E5D"/>
    <w:rsid w:val="00A1016F"/>
    <w:rsid w:val="00A10388"/>
    <w:rsid w:val="00A10B51"/>
    <w:rsid w:val="00A10C7D"/>
    <w:rsid w:val="00A11265"/>
    <w:rsid w:val="00A115E6"/>
    <w:rsid w:val="00A11A6D"/>
    <w:rsid w:val="00A1204D"/>
    <w:rsid w:val="00A121B9"/>
    <w:rsid w:val="00A1249D"/>
    <w:rsid w:val="00A1274E"/>
    <w:rsid w:val="00A12961"/>
    <w:rsid w:val="00A12B5B"/>
    <w:rsid w:val="00A131BD"/>
    <w:rsid w:val="00A133F5"/>
    <w:rsid w:val="00A13ECA"/>
    <w:rsid w:val="00A13F8F"/>
    <w:rsid w:val="00A14452"/>
    <w:rsid w:val="00A152FB"/>
    <w:rsid w:val="00A1544E"/>
    <w:rsid w:val="00A15691"/>
    <w:rsid w:val="00A15A80"/>
    <w:rsid w:val="00A15B41"/>
    <w:rsid w:val="00A15CAB"/>
    <w:rsid w:val="00A15D78"/>
    <w:rsid w:val="00A15EA8"/>
    <w:rsid w:val="00A15FBE"/>
    <w:rsid w:val="00A16087"/>
    <w:rsid w:val="00A161E9"/>
    <w:rsid w:val="00A16777"/>
    <w:rsid w:val="00A16A49"/>
    <w:rsid w:val="00A16F37"/>
    <w:rsid w:val="00A17618"/>
    <w:rsid w:val="00A17722"/>
    <w:rsid w:val="00A17ED2"/>
    <w:rsid w:val="00A17EEF"/>
    <w:rsid w:val="00A200FC"/>
    <w:rsid w:val="00A20116"/>
    <w:rsid w:val="00A2030E"/>
    <w:rsid w:val="00A203B3"/>
    <w:rsid w:val="00A20844"/>
    <w:rsid w:val="00A20D0F"/>
    <w:rsid w:val="00A20E40"/>
    <w:rsid w:val="00A21078"/>
    <w:rsid w:val="00A21721"/>
    <w:rsid w:val="00A21843"/>
    <w:rsid w:val="00A21CF7"/>
    <w:rsid w:val="00A21D4E"/>
    <w:rsid w:val="00A21EFF"/>
    <w:rsid w:val="00A21FAD"/>
    <w:rsid w:val="00A220A5"/>
    <w:rsid w:val="00A22430"/>
    <w:rsid w:val="00A22477"/>
    <w:rsid w:val="00A2268E"/>
    <w:rsid w:val="00A22A68"/>
    <w:rsid w:val="00A23370"/>
    <w:rsid w:val="00A234F3"/>
    <w:rsid w:val="00A23F58"/>
    <w:rsid w:val="00A23FD6"/>
    <w:rsid w:val="00A24897"/>
    <w:rsid w:val="00A24A76"/>
    <w:rsid w:val="00A24C4E"/>
    <w:rsid w:val="00A24C81"/>
    <w:rsid w:val="00A256BB"/>
    <w:rsid w:val="00A258F6"/>
    <w:rsid w:val="00A25A1B"/>
    <w:rsid w:val="00A2678B"/>
    <w:rsid w:val="00A268B2"/>
    <w:rsid w:val="00A26975"/>
    <w:rsid w:val="00A26DD3"/>
    <w:rsid w:val="00A30160"/>
    <w:rsid w:val="00A3017D"/>
    <w:rsid w:val="00A301AA"/>
    <w:rsid w:val="00A308B0"/>
    <w:rsid w:val="00A31842"/>
    <w:rsid w:val="00A31D8A"/>
    <w:rsid w:val="00A3209A"/>
    <w:rsid w:val="00A32204"/>
    <w:rsid w:val="00A32649"/>
    <w:rsid w:val="00A326B0"/>
    <w:rsid w:val="00A32AFD"/>
    <w:rsid w:val="00A33157"/>
    <w:rsid w:val="00A3345F"/>
    <w:rsid w:val="00A337DA"/>
    <w:rsid w:val="00A33898"/>
    <w:rsid w:val="00A33987"/>
    <w:rsid w:val="00A33E19"/>
    <w:rsid w:val="00A34143"/>
    <w:rsid w:val="00A35141"/>
    <w:rsid w:val="00A35BEB"/>
    <w:rsid w:val="00A35E16"/>
    <w:rsid w:val="00A36025"/>
    <w:rsid w:val="00A36055"/>
    <w:rsid w:val="00A3608C"/>
    <w:rsid w:val="00A360B9"/>
    <w:rsid w:val="00A36386"/>
    <w:rsid w:val="00A3662C"/>
    <w:rsid w:val="00A36DD0"/>
    <w:rsid w:val="00A3742D"/>
    <w:rsid w:val="00A37552"/>
    <w:rsid w:val="00A3764D"/>
    <w:rsid w:val="00A37C7F"/>
    <w:rsid w:val="00A408D6"/>
    <w:rsid w:val="00A41074"/>
    <w:rsid w:val="00A419D7"/>
    <w:rsid w:val="00A41F91"/>
    <w:rsid w:val="00A4230F"/>
    <w:rsid w:val="00A42AB4"/>
    <w:rsid w:val="00A42E6D"/>
    <w:rsid w:val="00A43ADA"/>
    <w:rsid w:val="00A43F7E"/>
    <w:rsid w:val="00A44257"/>
    <w:rsid w:val="00A44536"/>
    <w:rsid w:val="00A4479A"/>
    <w:rsid w:val="00A44AA2"/>
    <w:rsid w:val="00A44E04"/>
    <w:rsid w:val="00A461F7"/>
    <w:rsid w:val="00A4649A"/>
    <w:rsid w:val="00A46657"/>
    <w:rsid w:val="00A46A81"/>
    <w:rsid w:val="00A46F83"/>
    <w:rsid w:val="00A47199"/>
    <w:rsid w:val="00A471F1"/>
    <w:rsid w:val="00A479C9"/>
    <w:rsid w:val="00A47DB0"/>
    <w:rsid w:val="00A50766"/>
    <w:rsid w:val="00A50FBD"/>
    <w:rsid w:val="00A516A2"/>
    <w:rsid w:val="00A5202B"/>
    <w:rsid w:val="00A52513"/>
    <w:rsid w:val="00A52791"/>
    <w:rsid w:val="00A528C8"/>
    <w:rsid w:val="00A52AB3"/>
    <w:rsid w:val="00A52FA3"/>
    <w:rsid w:val="00A5411E"/>
    <w:rsid w:val="00A542F2"/>
    <w:rsid w:val="00A545FC"/>
    <w:rsid w:val="00A54914"/>
    <w:rsid w:val="00A5536E"/>
    <w:rsid w:val="00A5568D"/>
    <w:rsid w:val="00A55778"/>
    <w:rsid w:val="00A557C1"/>
    <w:rsid w:val="00A56448"/>
    <w:rsid w:val="00A575B9"/>
    <w:rsid w:val="00A576F2"/>
    <w:rsid w:val="00A60C15"/>
    <w:rsid w:val="00A61497"/>
    <w:rsid w:val="00A61529"/>
    <w:rsid w:val="00A6152D"/>
    <w:rsid w:val="00A61573"/>
    <w:rsid w:val="00A6192F"/>
    <w:rsid w:val="00A61CEB"/>
    <w:rsid w:val="00A61DEF"/>
    <w:rsid w:val="00A61F42"/>
    <w:rsid w:val="00A628F6"/>
    <w:rsid w:val="00A62F94"/>
    <w:rsid w:val="00A638B9"/>
    <w:rsid w:val="00A63E4E"/>
    <w:rsid w:val="00A64186"/>
    <w:rsid w:val="00A6489C"/>
    <w:rsid w:val="00A64D20"/>
    <w:rsid w:val="00A64DFB"/>
    <w:rsid w:val="00A6567A"/>
    <w:rsid w:val="00A65A25"/>
    <w:rsid w:val="00A65ADB"/>
    <w:rsid w:val="00A65B15"/>
    <w:rsid w:val="00A65D2C"/>
    <w:rsid w:val="00A66268"/>
    <w:rsid w:val="00A66484"/>
    <w:rsid w:val="00A66C0D"/>
    <w:rsid w:val="00A67833"/>
    <w:rsid w:val="00A67A0F"/>
    <w:rsid w:val="00A67E3F"/>
    <w:rsid w:val="00A700FB"/>
    <w:rsid w:val="00A7013A"/>
    <w:rsid w:val="00A70295"/>
    <w:rsid w:val="00A705CB"/>
    <w:rsid w:val="00A70770"/>
    <w:rsid w:val="00A70A73"/>
    <w:rsid w:val="00A7199E"/>
    <w:rsid w:val="00A71B5D"/>
    <w:rsid w:val="00A71D3E"/>
    <w:rsid w:val="00A71E89"/>
    <w:rsid w:val="00A7243A"/>
    <w:rsid w:val="00A7256E"/>
    <w:rsid w:val="00A72782"/>
    <w:rsid w:val="00A72CA4"/>
    <w:rsid w:val="00A72D19"/>
    <w:rsid w:val="00A72FBA"/>
    <w:rsid w:val="00A73DA4"/>
    <w:rsid w:val="00A743EE"/>
    <w:rsid w:val="00A7445B"/>
    <w:rsid w:val="00A74461"/>
    <w:rsid w:val="00A74AA9"/>
    <w:rsid w:val="00A7579D"/>
    <w:rsid w:val="00A75847"/>
    <w:rsid w:val="00A75A45"/>
    <w:rsid w:val="00A75A4F"/>
    <w:rsid w:val="00A75CAC"/>
    <w:rsid w:val="00A764D0"/>
    <w:rsid w:val="00A76FEC"/>
    <w:rsid w:val="00A77374"/>
    <w:rsid w:val="00A77B4C"/>
    <w:rsid w:val="00A77B4E"/>
    <w:rsid w:val="00A77E88"/>
    <w:rsid w:val="00A8097C"/>
    <w:rsid w:val="00A80A1E"/>
    <w:rsid w:val="00A80B9E"/>
    <w:rsid w:val="00A80C68"/>
    <w:rsid w:val="00A80D71"/>
    <w:rsid w:val="00A80F36"/>
    <w:rsid w:val="00A80F3D"/>
    <w:rsid w:val="00A8129C"/>
    <w:rsid w:val="00A813DD"/>
    <w:rsid w:val="00A81559"/>
    <w:rsid w:val="00A81995"/>
    <w:rsid w:val="00A819DD"/>
    <w:rsid w:val="00A81C1B"/>
    <w:rsid w:val="00A81C89"/>
    <w:rsid w:val="00A82685"/>
    <w:rsid w:val="00A83478"/>
    <w:rsid w:val="00A836C8"/>
    <w:rsid w:val="00A83979"/>
    <w:rsid w:val="00A8412C"/>
    <w:rsid w:val="00A8429A"/>
    <w:rsid w:val="00A843F5"/>
    <w:rsid w:val="00A8494E"/>
    <w:rsid w:val="00A84A17"/>
    <w:rsid w:val="00A84E67"/>
    <w:rsid w:val="00A851C3"/>
    <w:rsid w:val="00A8529A"/>
    <w:rsid w:val="00A8530D"/>
    <w:rsid w:val="00A854E8"/>
    <w:rsid w:val="00A85500"/>
    <w:rsid w:val="00A862D1"/>
    <w:rsid w:val="00A86B46"/>
    <w:rsid w:val="00A86C1B"/>
    <w:rsid w:val="00A86D37"/>
    <w:rsid w:val="00A86E27"/>
    <w:rsid w:val="00A872DB"/>
    <w:rsid w:val="00A875FE"/>
    <w:rsid w:val="00A87921"/>
    <w:rsid w:val="00A879AE"/>
    <w:rsid w:val="00A87E8D"/>
    <w:rsid w:val="00A903CA"/>
    <w:rsid w:val="00A904FC"/>
    <w:rsid w:val="00A90552"/>
    <w:rsid w:val="00A90BE5"/>
    <w:rsid w:val="00A90FA3"/>
    <w:rsid w:val="00A90FC2"/>
    <w:rsid w:val="00A91954"/>
    <w:rsid w:val="00A91D6F"/>
    <w:rsid w:val="00A92EA7"/>
    <w:rsid w:val="00A92ED9"/>
    <w:rsid w:val="00A93858"/>
    <w:rsid w:val="00A93B63"/>
    <w:rsid w:val="00A94329"/>
    <w:rsid w:val="00A94729"/>
    <w:rsid w:val="00A94B5B"/>
    <w:rsid w:val="00A94E00"/>
    <w:rsid w:val="00A954BA"/>
    <w:rsid w:val="00A956C5"/>
    <w:rsid w:val="00A95D43"/>
    <w:rsid w:val="00A95DE7"/>
    <w:rsid w:val="00A960B4"/>
    <w:rsid w:val="00A96859"/>
    <w:rsid w:val="00A96B79"/>
    <w:rsid w:val="00A96E9E"/>
    <w:rsid w:val="00A97083"/>
    <w:rsid w:val="00A97590"/>
    <w:rsid w:val="00A977CB"/>
    <w:rsid w:val="00A979FE"/>
    <w:rsid w:val="00A97CAC"/>
    <w:rsid w:val="00AA019F"/>
    <w:rsid w:val="00AA03E0"/>
    <w:rsid w:val="00AA0DF7"/>
    <w:rsid w:val="00AA1A60"/>
    <w:rsid w:val="00AA1C99"/>
    <w:rsid w:val="00AA1D8A"/>
    <w:rsid w:val="00AA218A"/>
    <w:rsid w:val="00AA284E"/>
    <w:rsid w:val="00AA2ABA"/>
    <w:rsid w:val="00AA326A"/>
    <w:rsid w:val="00AA36EF"/>
    <w:rsid w:val="00AA4199"/>
    <w:rsid w:val="00AA43EE"/>
    <w:rsid w:val="00AA47E3"/>
    <w:rsid w:val="00AA4AFC"/>
    <w:rsid w:val="00AA4FE4"/>
    <w:rsid w:val="00AA55C4"/>
    <w:rsid w:val="00AA6B6C"/>
    <w:rsid w:val="00AA706A"/>
    <w:rsid w:val="00AA7325"/>
    <w:rsid w:val="00AA789F"/>
    <w:rsid w:val="00AB0233"/>
    <w:rsid w:val="00AB02A6"/>
    <w:rsid w:val="00AB0319"/>
    <w:rsid w:val="00AB08D7"/>
    <w:rsid w:val="00AB0B69"/>
    <w:rsid w:val="00AB0F6C"/>
    <w:rsid w:val="00AB231E"/>
    <w:rsid w:val="00AB266B"/>
    <w:rsid w:val="00AB29B0"/>
    <w:rsid w:val="00AB2CD7"/>
    <w:rsid w:val="00AB336D"/>
    <w:rsid w:val="00AB39E4"/>
    <w:rsid w:val="00AB3C9D"/>
    <w:rsid w:val="00AB3FD1"/>
    <w:rsid w:val="00AB4004"/>
    <w:rsid w:val="00AB4279"/>
    <w:rsid w:val="00AB4E80"/>
    <w:rsid w:val="00AB5300"/>
    <w:rsid w:val="00AB543B"/>
    <w:rsid w:val="00AB549B"/>
    <w:rsid w:val="00AB5A85"/>
    <w:rsid w:val="00AB5DDD"/>
    <w:rsid w:val="00AB62B1"/>
    <w:rsid w:val="00AB6398"/>
    <w:rsid w:val="00AB75EF"/>
    <w:rsid w:val="00AB77F7"/>
    <w:rsid w:val="00AB7A85"/>
    <w:rsid w:val="00AB7AC3"/>
    <w:rsid w:val="00AB7C24"/>
    <w:rsid w:val="00AC09E6"/>
    <w:rsid w:val="00AC16D0"/>
    <w:rsid w:val="00AC18E6"/>
    <w:rsid w:val="00AC1B19"/>
    <w:rsid w:val="00AC2050"/>
    <w:rsid w:val="00AC223F"/>
    <w:rsid w:val="00AC2428"/>
    <w:rsid w:val="00AC2A3E"/>
    <w:rsid w:val="00AC2CD9"/>
    <w:rsid w:val="00AC2CFA"/>
    <w:rsid w:val="00AC2F09"/>
    <w:rsid w:val="00AC375F"/>
    <w:rsid w:val="00AC394D"/>
    <w:rsid w:val="00AC3C4A"/>
    <w:rsid w:val="00AC41A3"/>
    <w:rsid w:val="00AC41A5"/>
    <w:rsid w:val="00AC439C"/>
    <w:rsid w:val="00AC4402"/>
    <w:rsid w:val="00AC4482"/>
    <w:rsid w:val="00AC4CE9"/>
    <w:rsid w:val="00AC4F3A"/>
    <w:rsid w:val="00AC5038"/>
    <w:rsid w:val="00AC54F3"/>
    <w:rsid w:val="00AC5673"/>
    <w:rsid w:val="00AC5691"/>
    <w:rsid w:val="00AC57F7"/>
    <w:rsid w:val="00AC5AEE"/>
    <w:rsid w:val="00AC5E29"/>
    <w:rsid w:val="00AC6867"/>
    <w:rsid w:val="00AC698C"/>
    <w:rsid w:val="00AC6C3F"/>
    <w:rsid w:val="00AC6D94"/>
    <w:rsid w:val="00AC70FD"/>
    <w:rsid w:val="00AC7FF1"/>
    <w:rsid w:val="00AD0C61"/>
    <w:rsid w:val="00AD0D34"/>
    <w:rsid w:val="00AD0D93"/>
    <w:rsid w:val="00AD1546"/>
    <w:rsid w:val="00AD18C3"/>
    <w:rsid w:val="00AD1A1A"/>
    <w:rsid w:val="00AD1B19"/>
    <w:rsid w:val="00AD1D39"/>
    <w:rsid w:val="00AD1EA7"/>
    <w:rsid w:val="00AD2A42"/>
    <w:rsid w:val="00AD2B10"/>
    <w:rsid w:val="00AD2CF6"/>
    <w:rsid w:val="00AD3001"/>
    <w:rsid w:val="00AD31F9"/>
    <w:rsid w:val="00AD3338"/>
    <w:rsid w:val="00AD38CB"/>
    <w:rsid w:val="00AD3924"/>
    <w:rsid w:val="00AD3C52"/>
    <w:rsid w:val="00AD47A7"/>
    <w:rsid w:val="00AD4913"/>
    <w:rsid w:val="00AD4D8E"/>
    <w:rsid w:val="00AD5123"/>
    <w:rsid w:val="00AD573E"/>
    <w:rsid w:val="00AD5972"/>
    <w:rsid w:val="00AD59F9"/>
    <w:rsid w:val="00AD5C01"/>
    <w:rsid w:val="00AD5F7D"/>
    <w:rsid w:val="00AD6136"/>
    <w:rsid w:val="00AD6797"/>
    <w:rsid w:val="00AD6B35"/>
    <w:rsid w:val="00AD6DFA"/>
    <w:rsid w:val="00AD6F74"/>
    <w:rsid w:val="00AD713D"/>
    <w:rsid w:val="00AE02E2"/>
    <w:rsid w:val="00AE0428"/>
    <w:rsid w:val="00AE0866"/>
    <w:rsid w:val="00AE0C50"/>
    <w:rsid w:val="00AE0C81"/>
    <w:rsid w:val="00AE12E3"/>
    <w:rsid w:val="00AE1860"/>
    <w:rsid w:val="00AE2314"/>
    <w:rsid w:val="00AE2B3E"/>
    <w:rsid w:val="00AE2BF9"/>
    <w:rsid w:val="00AE32F7"/>
    <w:rsid w:val="00AE34F5"/>
    <w:rsid w:val="00AE385C"/>
    <w:rsid w:val="00AE3D2A"/>
    <w:rsid w:val="00AE3FD0"/>
    <w:rsid w:val="00AE4658"/>
    <w:rsid w:val="00AE49DE"/>
    <w:rsid w:val="00AE4BFC"/>
    <w:rsid w:val="00AE4C9D"/>
    <w:rsid w:val="00AE4F6D"/>
    <w:rsid w:val="00AE4FFB"/>
    <w:rsid w:val="00AE58AA"/>
    <w:rsid w:val="00AE5C21"/>
    <w:rsid w:val="00AE5D55"/>
    <w:rsid w:val="00AE5F80"/>
    <w:rsid w:val="00AE64E0"/>
    <w:rsid w:val="00AE66FC"/>
    <w:rsid w:val="00AE6E86"/>
    <w:rsid w:val="00AE6ECD"/>
    <w:rsid w:val="00AE6FFF"/>
    <w:rsid w:val="00AE701B"/>
    <w:rsid w:val="00AE729F"/>
    <w:rsid w:val="00AE72B6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DD5"/>
    <w:rsid w:val="00AF0DE4"/>
    <w:rsid w:val="00AF0F5E"/>
    <w:rsid w:val="00AF0FAA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11E"/>
    <w:rsid w:val="00AF316E"/>
    <w:rsid w:val="00AF367B"/>
    <w:rsid w:val="00AF3729"/>
    <w:rsid w:val="00AF3E65"/>
    <w:rsid w:val="00AF4489"/>
    <w:rsid w:val="00AF4E28"/>
    <w:rsid w:val="00AF505C"/>
    <w:rsid w:val="00AF52DB"/>
    <w:rsid w:val="00AF54EB"/>
    <w:rsid w:val="00AF57E6"/>
    <w:rsid w:val="00AF59ED"/>
    <w:rsid w:val="00AF5CC0"/>
    <w:rsid w:val="00AF5D6F"/>
    <w:rsid w:val="00AF631F"/>
    <w:rsid w:val="00AF682C"/>
    <w:rsid w:val="00AF6BD0"/>
    <w:rsid w:val="00AF6BD9"/>
    <w:rsid w:val="00AF7056"/>
    <w:rsid w:val="00AF766F"/>
    <w:rsid w:val="00AF77C9"/>
    <w:rsid w:val="00AF7853"/>
    <w:rsid w:val="00AF7D14"/>
    <w:rsid w:val="00B001DF"/>
    <w:rsid w:val="00B00667"/>
    <w:rsid w:val="00B0099A"/>
    <w:rsid w:val="00B00A3E"/>
    <w:rsid w:val="00B00C33"/>
    <w:rsid w:val="00B00DC6"/>
    <w:rsid w:val="00B00E8F"/>
    <w:rsid w:val="00B0101B"/>
    <w:rsid w:val="00B01286"/>
    <w:rsid w:val="00B013FB"/>
    <w:rsid w:val="00B016FF"/>
    <w:rsid w:val="00B0170A"/>
    <w:rsid w:val="00B01904"/>
    <w:rsid w:val="00B01B41"/>
    <w:rsid w:val="00B01BCC"/>
    <w:rsid w:val="00B01DD0"/>
    <w:rsid w:val="00B01EC0"/>
    <w:rsid w:val="00B022C0"/>
    <w:rsid w:val="00B02385"/>
    <w:rsid w:val="00B02437"/>
    <w:rsid w:val="00B0262E"/>
    <w:rsid w:val="00B02705"/>
    <w:rsid w:val="00B03112"/>
    <w:rsid w:val="00B0312C"/>
    <w:rsid w:val="00B03277"/>
    <w:rsid w:val="00B03A05"/>
    <w:rsid w:val="00B048DB"/>
    <w:rsid w:val="00B04DC2"/>
    <w:rsid w:val="00B04F36"/>
    <w:rsid w:val="00B050EB"/>
    <w:rsid w:val="00B0511F"/>
    <w:rsid w:val="00B05208"/>
    <w:rsid w:val="00B05316"/>
    <w:rsid w:val="00B05467"/>
    <w:rsid w:val="00B06733"/>
    <w:rsid w:val="00B067CF"/>
    <w:rsid w:val="00B072D2"/>
    <w:rsid w:val="00B07D9F"/>
    <w:rsid w:val="00B07FCE"/>
    <w:rsid w:val="00B102FA"/>
    <w:rsid w:val="00B1071D"/>
    <w:rsid w:val="00B10F4D"/>
    <w:rsid w:val="00B112AC"/>
    <w:rsid w:val="00B1168F"/>
    <w:rsid w:val="00B1199B"/>
    <w:rsid w:val="00B11AB0"/>
    <w:rsid w:val="00B12319"/>
    <w:rsid w:val="00B128E8"/>
    <w:rsid w:val="00B12C6E"/>
    <w:rsid w:val="00B13B2B"/>
    <w:rsid w:val="00B13C2E"/>
    <w:rsid w:val="00B13C3F"/>
    <w:rsid w:val="00B13D58"/>
    <w:rsid w:val="00B13EE0"/>
    <w:rsid w:val="00B14168"/>
    <w:rsid w:val="00B144BD"/>
    <w:rsid w:val="00B14717"/>
    <w:rsid w:val="00B14FD9"/>
    <w:rsid w:val="00B152F2"/>
    <w:rsid w:val="00B1576D"/>
    <w:rsid w:val="00B1591A"/>
    <w:rsid w:val="00B159AA"/>
    <w:rsid w:val="00B15B2F"/>
    <w:rsid w:val="00B15DA8"/>
    <w:rsid w:val="00B15E62"/>
    <w:rsid w:val="00B15F66"/>
    <w:rsid w:val="00B162E9"/>
    <w:rsid w:val="00B166E7"/>
    <w:rsid w:val="00B16898"/>
    <w:rsid w:val="00B16927"/>
    <w:rsid w:val="00B169DE"/>
    <w:rsid w:val="00B16B7D"/>
    <w:rsid w:val="00B16D1C"/>
    <w:rsid w:val="00B16E03"/>
    <w:rsid w:val="00B1749F"/>
    <w:rsid w:val="00B179F9"/>
    <w:rsid w:val="00B17AE5"/>
    <w:rsid w:val="00B17CD7"/>
    <w:rsid w:val="00B17D53"/>
    <w:rsid w:val="00B20424"/>
    <w:rsid w:val="00B20795"/>
    <w:rsid w:val="00B20D54"/>
    <w:rsid w:val="00B213E6"/>
    <w:rsid w:val="00B21CD3"/>
    <w:rsid w:val="00B222A9"/>
    <w:rsid w:val="00B22555"/>
    <w:rsid w:val="00B22CFD"/>
    <w:rsid w:val="00B234D1"/>
    <w:rsid w:val="00B234ED"/>
    <w:rsid w:val="00B238EF"/>
    <w:rsid w:val="00B23A08"/>
    <w:rsid w:val="00B23C31"/>
    <w:rsid w:val="00B24054"/>
    <w:rsid w:val="00B2424F"/>
    <w:rsid w:val="00B24D16"/>
    <w:rsid w:val="00B24E50"/>
    <w:rsid w:val="00B24EF6"/>
    <w:rsid w:val="00B25468"/>
    <w:rsid w:val="00B259A4"/>
    <w:rsid w:val="00B26927"/>
    <w:rsid w:val="00B27347"/>
    <w:rsid w:val="00B27934"/>
    <w:rsid w:val="00B27F53"/>
    <w:rsid w:val="00B27FA1"/>
    <w:rsid w:val="00B30761"/>
    <w:rsid w:val="00B3089B"/>
    <w:rsid w:val="00B30AF8"/>
    <w:rsid w:val="00B30DE6"/>
    <w:rsid w:val="00B31343"/>
    <w:rsid w:val="00B317D8"/>
    <w:rsid w:val="00B32069"/>
    <w:rsid w:val="00B32473"/>
    <w:rsid w:val="00B326DA"/>
    <w:rsid w:val="00B3291F"/>
    <w:rsid w:val="00B32B83"/>
    <w:rsid w:val="00B32C1A"/>
    <w:rsid w:val="00B330B0"/>
    <w:rsid w:val="00B33834"/>
    <w:rsid w:val="00B33D34"/>
    <w:rsid w:val="00B34AD5"/>
    <w:rsid w:val="00B34B59"/>
    <w:rsid w:val="00B3506D"/>
    <w:rsid w:val="00B36387"/>
    <w:rsid w:val="00B36414"/>
    <w:rsid w:val="00B36AD2"/>
    <w:rsid w:val="00B36BF8"/>
    <w:rsid w:val="00B40667"/>
    <w:rsid w:val="00B408A9"/>
    <w:rsid w:val="00B41660"/>
    <w:rsid w:val="00B41CBD"/>
    <w:rsid w:val="00B42252"/>
    <w:rsid w:val="00B422F9"/>
    <w:rsid w:val="00B428C2"/>
    <w:rsid w:val="00B429DF"/>
    <w:rsid w:val="00B431B6"/>
    <w:rsid w:val="00B4399A"/>
    <w:rsid w:val="00B43A71"/>
    <w:rsid w:val="00B43E90"/>
    <w:rsid w:val="00B4421E"/>
    <w:rsid w:val="00B4468C"/>
    <w:rsid w:val="00B44793"/>
    <w:rsid w:val="00B44825"/>
    <w:rsid w:val="00B448B1"/>
    <w:rsid w:val="00B44A87"/>
    <w:rsid w:val="00B44A8E"/>
    <w:rsid w:val="00B44FBF"/>
    <w:rsid w:val="00B451A3"/>
    <w:rsid w:val="00B45295"/>
    <w:rsid w:val="00B4532C"/>
    <w:rsid w:val="00B45D7B"/>
    <w:rsid w:val="00B45D84"/>
    <w:rsid w:val="00B45EFF"/>
    <w:rsid w:val="00B46264"/>
    <w:rsid w:val="00B4633E"/>
    <w:rsid w:val="00B471D7"/>
    <w:rsid w:val="00B475D8"/>
    <w:rsid w:val="00B478CB"/>
    <w:rsid w:val="00B47F31"/>
    <w:rsid w:val="00B50225"/>
    <w:rsid w:val="00B505C1"/>
    <w:rsid w:val="00B50693"/>
    <w:rsid w:val="00B50718"/>
    <w:rsid w:val="00B50D2D"/>
    <w:rsid w:val="00B515CB"/>
    <w:rsid w:val="00B51F86"/>
    <w:rsid w:val="00B5223B"/>
    <w:rsid w:val="00B525C2"/>
    <w:rsid w:val="00B528DF"/>
    <w:rsid w:val="00B52C1C"/>
    <w:rsid w:val="00B53311"/>
    <w:rsid w:val="00B5382C"/>
    <w:rsid w:val="00B5383B"/>
    <w:rsid w:val="00B538CC"/>
    <w:rsid w:val="00B53DE5"/>
    <w:rsid w:val="00B5470F"/>
    <w:rsid w:val="00B5492A"/>
    <w:rsid w:val="00B54A53"/>
    <w:rsid w:val="00B54B3C"/>
    <w:rsid w:val="00B54BEE"/>
    <w:rsid w:val="00B5556B"/>
    <w:rsid w:val="00B55936"/>
    <w:rsid w:val="00B55B6E"/>
    <w:rsid w:val="00B55CA6"/>
    <w:rsid w:val="00B55ED7"/>
    <w:rsid w:val="00B56000"/>
    <w:rsid w:val="00B56192"/>
    <w:rsid w:val="00B56B1E"/>
    <w:rsid w:val="00B56D68"/>
    <w:rsid w:val="00B574CE"/>
    <w:rsid w:val="00B5770D"/>
    <w:rsid w:val="00B579FC"/>
    <w:rsid w:val="00B57C26"/>
    <w:rsid w:val="00B57D8A"/>
    <w:rsid w:val="00B60946"/>
    <w:rsid w:val="00B60BF1"/>
    <w:rsid w:val="00B6126D"/>
    <w:rsid w:val="00B62027"/>
    <w:rsid w:val="00B6312C"/>
    <w:rsid w:val="00B634AD"/>
    <w:rsid w:val="00B635D5"/>
    <w:rsid w:val="00B63674"/>
    <w:rsid w:val="00B6367A"/>
    <w:rsid w:val="00B64956"/>
    <w:rsid w:val="00B64E16"/>
    <w:rsid w:val="00B64E60"/>
    <w:rsid w:val="00B65B2E"/>
    <w:rsid w:val="00B662B4"/>
    <w:rsid w:val="00B664CA"/>
    <w:rsid w:val="00B668FB"/>
    <w:rsid w:val="00B66C42"/>
    <w:rsid w:val="00B66E10"/>
    <w:rsid w:val="00B67BC4"/>
    <w:rsid w:val="00B67D8D"/>
    <w:rsid w:val="00B67E3D"/>
    <w:rsid w:val="00B70262"/>
    <w:rsid w:val="00B70329"/>
    <w:rsid w:val="00B70C91"/>
    <w:rsid w:val="00B711C6"/>
    <w:rsid w:val="00B712D5"/>
    <w:rsid w:val="00B712EB"/>
    <w:rsid w:val="00B71E89"/>
    <w:rsid w:val="00B721EC"/>
    <w:rsid w:val="00B72C7C"/>
    <w:rsid w:val="00B72D13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FF6"/>
    <w:rsid w:val="00B75557"/>
    <w:rsid w:val="00B759C8"/>
    <w:rsid w:val="00B767DF"/>
    <w:rsid w:val="00B76C91"/>
    <w:rsid w:val="00B76CD9"/>
    <w:rsid w:val="00B77901"/>
    <w:rsid w:val="00B77939"/>
    <w:rsid w:val="00B77D9B"/>
    <w:rsid w:val="00B8058C"/>
    <w:rsid w:val="00B8071F"/>
    <w:rsid w:val="00B81546"/>
    <w:rsid w:val="00B81A03"/>
    <w:rsid w:val="00B81A8D"/>
    <w:rsid w:val="00B81C39"/>
    <w:rsid w:val="00B81C5A"/>
    <w:rsid w:val="00B8219B"/>
    <w:rsid w:val="00B82206"/>
    <w:rsid w:val="00B8226D"/>
    <w:rsid w:val="00B822AD"/>
    <w:rsid w:val="00B8274E"/>
    <w:rsid w:val="00B82A2C"/>
    <w:rsid w:val="00B8338D"/>
    <w:rsid w:val="00B8359F"/>
    <w:rsid w:val="00B83B48"/>
    <w:rsid w:val="00B83ED1"/>
    <w:rsid w:val="00B83FFC"/>
    <w:rsid w:val="00B840CC"/>
    <w:rsid w:val="00B845E6"/>
    <w:rsid w:val="00B84898"/>
    <w:rsid w:val="00B84BCC"/>
    <w:rsid w:val="00B84C68"/>
    <w:rsid w:val="00B85792"/>
    <w:rsid w:val="00B85A41"/>
    <w:rsid w:val="00B861A7"/>
    <w:rsid w:val="00B8655C"/>
    <w:rsid w:val="00B869F1"/>
    <w:rsid w:val="00B87056"/>
    <w:rsid w:val="00B872C3"/>
    <w:rsid w:val="00B87645"/>
    <w:rsid w:val="00B87E2B"/>
    <w:rsid w:val="00B90154"/>
    <w:rsid w:val="00B903CF"/>
    <w:rsid w:val="00B90747"/>
    <w:rsid w:val="00B90A80"/>
    <w:rsid w:val="00B90FF5"/>
    <w:rsid w:val="00B918FF"/>
    <w:rsid w:val="00B91A7E"/>
    <w:rsid w:val="00B91DA4"/>
    <w:rsid w:val="00B91F37"/>
    <w:rsid w:val="00B923AB"/>
    <w:rsid w:val="00B933F6"/>
    <w:rsid w:val="00B93C19"/>
    <w:rsid w:val="00B93CC0"/>
    <w:rsid w:val="00B94250"/>
    <w:rsid w:val="00B94291"/>
    <w:rsid w:val="00B942F9"/>
    <w:rsid w:val="00B9481F"/>
    <w:rsid w:val="00B94A63"/>
    <w:rsid w:val="00B94D9C"/>
    <w:rsid w:val="00B95295"/>
    <w:rsid w:val="00B952DD"/>
    <w:rsid w:val="00B958DC"/>
    <w:rsid w:val="00B95A25"/>
    <w:rsid w:val="00B95BBF"/>
    <w:rsid w:val="00B95D4B"/>
    <w:rsid w:val="00B9674A"/>
    <w:rsid w:val="00B96A3E"/>
    <w:rsid w:val="00B96E6D"/>
    <w:rsid w:val="00B97568"/>
    <w:rsid w:val="00B97D69"/>
    <w:rsid w:val="00BA00DC"/>
    <w:rsid w:val="00BA0620"/>
    <w:rsid w:val="00BA0856"/>
    <w:rsid w:val="00BA0DFB"/>
    <w:rsid w:val="00BA1341"/>
    <w:rsid w:val="00BA134E"/>
    <w:rsid w:val="00BA1C46"/>
    <w:rsid w:val="00BA2298"/>
    <w:rsid w:val="00BA26CF"/>
    <w:rsid w:val="00BA2CDA"/>
    <w:rsid w:val="00BA382A"/>
    <w:rsid w:val="00BA404C"/>
    <w:rsid w:val="00BA40BD"/>
    <w:rsid w:val="00BA434C"/>
    <w:rsid w:val="00BA4871"/>
    <w:rsid w:val="00BA4A81"/>
    <w:rsid w:val="00BA5406"/>
    <w:rsid w:val="00BA54A3"/>
    <w:rsid w:val="00BA55E0"/>
    <w:rsid w:val="00BA568F"/>
    <w:rsid w:val="00BA5701"/>
    <w:rsid w:val="00BA5D9A"/>
    <w:rsid w:val="00BA647A"/>
    <w:rsid w:val="00BA647E"/>
    <w:rsid w:val="00BA64BD"/>
    <w:rsid w:val="00BA6505"/>
    <w:rsid w:val="00BA6577"/>
    <w:rsid w:val="00BA699B"/>
    <w:rsid w:val="00BA6D33"/>
    <w:rsid w:val="00BA7663"/>
    <w:rsid w:val="00BB0420"/>
    <w:rsid w:val="00BB0518"/>
    <w:rsid w:val="00BB09CD"/>
    <w:rsid w:val="00BB0A1B"/>
    <w:rsid w:val="00BB0AEE"/>
    <w:rsid w:val="00BB0B1C"/>
    <w:rsid w:val="00BB0DBA"/>
    <w:rsid w:val="00BB1469"/>
    <w:rsid w:val="00BB1CCE"/>
    <w:rsid w:val="00BB293C"/>
    <w:rsid w:val="00BB32E1"/>
    <w:rsid w:val="00BB3969"/>
    <w:rsid w:val="00BB3BF3"/>
    <w:rsid w:val="00BB3CA0"/>
    <w:rsid w:val="00BB4024"/>
    <w:rsid w:val="00BB4070"/>
    <w:rsid w:val="00BB4176"/>
    <w:rsid w:val="00BB420D"/>
    <w:rsid w:val="00BB4915"/>
    <w:rsid w:val="00BB4996"/>
    <w:rsid w:val="00BB52F2"/>
    <w:rsid w:val="00BB5B1D"/>
    <w:rsid w:val="00BB61EB"/>
    <w:rsid w:val="00BB66B1"/>
    <w:rsid w:val="00BB6BB9"/>
    <w:rsid w:val="00BB71FA"/>
    <w:rsid w:val="00BB734A"/>
    <w:rsid w:val="00BB7B03"/>
    <w:rsid w:val="00BB7BF9"/>
    <w:rsid w:val="00BB7C61"/>
    <w:rsid w:val="00BB7F69"/>
    <w:rsid w:val="00BC00D3"/>
    <w:rsid w:val="00BC0587"/>
    <w:rsid w:val="00BC0AD9"/>
    <w:rsid w:val="00BC1453"/>
    <w:rsid w:val="00BC1C19"/>
    <w:rsid w:val="00BC1EA3"/>
    <w:rsid w:val="00BC2147"/>
    <w:rsid w:val="00BC240E"/>
    <w:rsid w:val="00BC2519"/>
    <w:rsid w:val="00BC2665"/>
    <w:rsid w:val="00BC2DC8"/>
    <w:rsid w:val="00BC2E1F"/>
    <w:rsid w:val="00BC2EE4"/>
    <w:rsid w:val="00BC2FA3"/>
    <w:rsid w:val="00BC3061"/>
    <w:rsid w:val="00BC317D"/>
    <w:rsid w:val="00BC3617"/>
    <w:rsid w:val="00BC3ACF"/>
    <w:rsid w:val="00BC3B4B"/>
    <w:rsid w:val="00BC3D41"/>
    <w:rsid w:val="00BC4457"/>
    <w:rsid w:val="00BC46F3"/>
    <w:rsid w:val="00BC49C9"/>
    <w:rsid w:val="00BC56F4"/>
    <w:rsid w:val="00BC63F7"/>
    <w:rsid w:val="00BC6781"/>
    <w:rsid w:val="00BC68F8"/>
    <w:rsid w:val="00BC6AD8"/>
    <w:rsid w:val="00BC6E53"/>
    <w:rsid w:val="00BC6F42"/>
    <w:rsid w:val="00BC7089"/>
    <w:rsid w:val="00BC73F5"/>
    <w:rsid w:val="00BC7635"/>
    <w:rsid w:val="00BC77D4"/>
    <w:rsid w:val="00BC7A3F"/>
    <w:rsid w:val="00BD0A43"/>
    <w:rsid w:val="00BD0ACA"/>
    <w:rsid w:val="00BD15E9"/>
    <w:rsid w:val="00BD16C9"/>
    <w:rsid w:val="00BD1B2C"/>
    <w:rsid w:val="00BD22C4"/>
    <w:rsid w:val="00BD22D7"/>
    <w:rsid w:val="00BD264D"/>
    <w:rsid w:val="00BD3166"/>
    <w:rsid w:val="00BD3376"/>
    <w:rsid w:val="00BD361B"/>
    <w:rsid w:val="00BD3741"/>
    <w:rsid w:val="00BD3C8F"/>
    <w:rsid w:val="00BD40D2"/>
    <w:rsid w:val="00BD43E0"/>
    <w:rsid w:val="00BD4A82"/>
    <w:rsid w:val="00BD4FDF"/>
    <w:rsid w:val="00BD5277"/>
    <w:rsid w:val="00BD54E1"/>
    <w:rsid w:val="00BD5B37"/>
    <w:rsid w:val="00BD5B4D"/>
    <w:rsid w:val="00BD5D64"/>
    <w:rsid w:val="00BD6144"/>
    <w:rsid w:val="00BD63A7"/>
    <w:rsid w:val="00BD6AB0"/>
    <w:rsid w:val="00BD6AEC"/>
    <w:rsid w:val="00BD6B70"/>
    <w:rsid w:val="00BD6D37"/>
    <w:rsid w:val="00BD6DED"/>
    <w:rsid w:val="00BD6ECC"/>
    <w:rsid w:val="00BD700C"/>
    <w:rsid w:val="00BD7775"/>
    <w:rsid w:val="00BD7B59"/>
    <w:rsid w:val="00BE00E0"/>
    <w:rsid w:val="00BE052F"/>
    <w:rsid w:val="00BE0761"/>
    <w:rsid w:val="00BE08DD"/>
    <w:rsid w:val="00BE109F"/>
    <w:rsid w:val="00BE1689"/>
    <w:rsid w:val="00BE1F62"/>
    <w:rsid w:val="00BE1FC9"/>
    <w:rsid w:val="00BE236B"/>
    <w:rsid w:val="00BE24D6"/>
    <w:rsid w:val="00BE2AC1"/>
    <w:rsid w:val="00BE2C6C"/>
    <w:rsid w:val="00BE391C"/>
    <w:rsid w:val="00BE3A5D"/>
    <w:rsid w:val="00BE3D37"/>
    <w:rsid w:val="00BE43DC"/>
    <w:rsid w:val="00BE48F9"/>
    <w:rsid w:val="00BE554B"/>
    <w:rsid w:val="00BE56A1"/>
    <w:rsid w:val="00BE5C37"/>
    <w:rsid w:val="00BE5E65"/>
    <w:rsid w:val="00BE6136"/>
    <w:rsid w:val="00BE619C"/>
    <w:rsid w:val="00BE61F3"/>
    <w:rsid w:val="00BE6328"/>
    <w:rsid w:val="00BE6677"/>
    <w:rsid w:val="00BE69E2"/>
    <w:rsid w:val="00BE6B42"/>
    <w:rsid w:val="00BE6E9C"/>
    <w:rsid w:val="00BE7AA7"/>
    <w:rsid w:val="00BE7D6D"/>
    <w:rsid w:val="00BF014C"/>
    <w:rsid w:val="00BF15B7"/>
    <w:rsid w:val="00BF1753"/>
    <w:rsid w:val="00BF1B5D"/>
    <w:rsid w:val="00BF2148"/>
    <w:rsid w:val="00BF23EA"/>
    <w:rsid w:val="00BF24FF"/>
    <w:rsid w:val="00BF2517"/>
    <w:rsid w:val="00BF294B"/>
    <w:rsid w:val="00BF2E5D"/>
    <w:rsid w:val="00BF34D6"/>
    <w:rsid w:val="00BF35BC"/>
    <w:rsid w:val="00BF36D7"/>
    <w:rsid w:val="00BF36EC"/>
    <w:rsid w:val="00BF505F"/>
    <w:rsid w:val="00BF5111"/>
    <w:rsid w:val="00BF58C8"/>
    <w:rsid w:val="00BF5F4A"/>
    <w:rsid w:val="00BF608F"/>
    <w:rsid w:val="00BF6342"/>
    <w:rsid w:val="00BF664A"/>
    <w:rsid w:val="00BF6680"/>
    <w:rsid w:val="00BF69EF"/>
    <w:rsid w:val="00BF6F4B"/>
    <w:rsid w:val="00BF6F92"/>
    <w:rsid w:val="00BF716A"/>
    <w:rsid w:val="00BF73C6"/>
    <w:rsid w:val="00BF745D"/>
    <w:rsid w:val="00BF7892"/>
    <w:rsid w:val="00BF7B91"/>
    <w:rsid w:val="00BF7F19"/>
    <w:rsid w:val="00C004CE"/>
    <w:rsid w:val="00C0074E"/>
    <w:rsid w:val="00C00E92"/>
    <w:rsid w:val="00C01008"/>
    <w:rsid w:val="00C01286"/>
    <w:rsid w:val="00C0156A"/>
    <w:rsid w:val="00C019DA"/>
    <w:rsid w:val="00C02339"/>
    <w:rsid w:val="00C024D4"/>
    <w:rsid w:val="00C02517"/>
    <w:rsid w:val="00C027A4"/>
    <w:rsid w:val="00C02881"/>
    <w:rsid w:val="00C02961"/>
    <w:rsid w:val="00C02CA8"/>
    <w:rsid w:val="00C02F73"/>
    <w:rsid w:val="00C04390"/>
    <w:rsid w:val="00C044F9"/>
    <w:rsid w:val="00C04DE0"/>
    <w:rsid w:val="00C04E73"/>
    <w:rsid w:val="00C05553"/>
    <w:rsid w:val="00C0555D"/>
    <w:rsid w:val="00C05F91"/>
    <w:rsid w:val="00C06397"/>
    <w:rsid w:val="00C0656C"/>
    <w:rsid w:val="00C067D0"/>
    <w:rsid w:val="00C06E92"/>
    <w:rsid w:val="00C076C3"/>
    <w:rsid w:val="00C07B49"/>
    <w:rsid w:val="00C07F3A"/>
    <w:rsid w:val="00C10519"/>
    <w:rsid w:val="00C10889"/>
    <w:rsid w:val="00C1090B"/>
    <w:rsid w:val="00C111A9"/>
    <w:rsid w:val="00C11505"/>
    <w:rsid w:val="00C11933"/>
    <w:rsid w:val="00C11E4A"/>
    <w:rsid w:val="00C11EB9"/>
    <w:rsid w:val="00C120B8"/>
    <w:rsid w:val="00C1219E"/>
    <w:rsid w:val="00C12551"/>
    <w:rsid w:val="00C126F8"/>
    <w:rsid w:val="00C12765"/>
    <w:rsid w:val="00C12810"/>
    <w:rsid w:val="00C128A3"/>
    <w:rsid w:val="00C130F0"/>
    <w:rsid w:val="00C13156"/>
    <w:rsid w:val="00C137EF"/>
    <w:rsid w:val="00C13EDA"/>
    <w:rsid w:val="00C142AE"/>
    <w:rsid w:val="00C1453F"/>
    <w:rsid w:val="00C14A3E"/>
    <w:rsid w:val="00C14BA7"/>
    <w:rsid w:val="00C14C1F"/>
    <w:rsid w:val="00C14C2B"/>
    <w:rsid w:val="00C14C2C"/>
    <w:rsid w:val="00C15305"/>
    <w:rsid w:val="00C154D8"/>
    <w:rsid w:val="00C15568"/>
    <w:rsid w:val="00C16357"/>
    <w:rsid w:val="00C1674D"/>
    <w:rsid w:val="00C16B4D"/>
    <w:rsid w:val="00C170A5"/>
    <w:rsid w:val="00C172F8"/>
    <w:rsid w:val="00C1751B"/>
    <w:rsid w:val="00C1769D"/>
    <w:rsid w:val="00C17FDF"/>
    <w:rsid w:val="00C204F0"/>
    <w:rsid w:val="00C207F4"/>
    <w:rsid w:val="00C20925"/>
    <w:rsid w:val="00C20B3A"/>
    <w:rsid w:val="00C20B81"/>
    <w:rsid w:val="00C20C5A"/>
    <w:rsid w:val="00C21314"/>
    <w:rsid w:val="00C21752"/>
    <w:rsid w:val="00C21B4B"/>
    <w:rsid w:val="00C23145"/>
    <w:rsid w:val="00C233B4"/>
    <w:rsid w:val="00C234A6"/>
    <w:rsid w:val="00C23679"/>
    <w:rsid w:val="00C23789"/>
    <w:rsid w:val="00C237B9"/>
    <w:rsid w:val="00C23C09"/>
    <w:rsid w:val="00C23CAB"/>
    <w:rsid w:val="00C23E44"/>
    <w:rsid w:val="00C23EC5"/>
    <w:rsid w:val="00C241AE"/>
    <w:rsid w:val="00C2453A"/>
    <w:rsid w:val="00C24C78"/>
    <w:rsid w:val="00C24ED8"/>
    <w:rsid w:val="00C25595"/>
    <w:rsid w:val="00C25ECD"/>
    <w:rsid w:val="00C264DC"/>
    <w:rsid w:val="00C27235"/>
    <w:rsid w:val="00C27A52"/>
    <w:rsid w:val="00C27B0D"/>
    <w:rsid w:val="00C30016"/>
    <w:rsid w:val="00C302B1"/>
    <w:rsid w:val="00C31326"/>
    <w:rsid w:val="00C316EB"/>
    <w:rsid w:val="00C319B0"/>
    <w:rsid w:val="00C31AB6"/>
    <w:rsid w:val="00C31B3A"/>
    <w:rsid w:val="00C31B51"/>
    <w:rsid w:val="00C31B97"/>
    <w:rsid w:val="00C31BAD"/>
    <w:rsid w:val="00C31C7F"/>
    <w:rsid w:val="00C321C5"/>
    <w:rsid w:val="00C329CF"/>
    <w:rsid w:val="00C33799"/>
    <w:rsid w:val="00C33BDE"/>
    <w:rsid w:val="00C3402B"/>
    <w:rsid w:val="00C34496"/>
    <w:rsid w:val="00C34525"/>
    <w:rsid w:val="00C34844"/>
    <w:rsid w:val="00C348E7"/>
    <w:rsid w:val="00C3515D"/>
    <w:rsid w:val="00C35296"/>
    <w:rsid w:val="00C3545C"/>
    <w:rsid w:val="00C35551"/>
    <w:rsid w:val="00C35688"/>
    <w:rsid w:val="00C3583C"/>
    <w:rsid w:val="00C35F09"/>
    <w:rsid w:val="00C35F2E"/>
    <w:rsid w:val="00C362FD"/>
    <w:rsid w:val="00C3663C"/>
    <w:rsid w:val="00C37EF3"/>
    <w:rsid w:val="00C37F8D"/>
    <w:rsid w:val="00C40165"/>
    <w:rsid w:val="00C401E6"/>
    <w:rsid w:val="00C40512"/>
    <w:rsid w:val="00C40786"/>
    <w:rsid w:val="00C4128C"/>
    <w:rsid w:val="00C41427"/>
    <w:rsid w:val="00C42016"/>
    <w:rsid w:val="00C4233A"/>
    <w:rsid w:val="00C42815"/>
    <w:rsid w:val="00C432E7"/>
    <w:rsid w:val="00C4357C"/>
    <w:rsid w:val="00C438AC"/>
    <w:rsid w:val="00C4391F"/>
    <w:rsid w:val="00C44140"/>
    <w:rsid w:val="00C441B9"/>
    <w:rsid w:val="00C44542"/>
    <w:rsid w:val="00C44622"/>
    <w:rsid w:val="00C45A76"/>
    <w:rsid w:val="00C45BB3"/>
    <w:rsid w:val="00C45D3A"/>
    <w:rsid w:val="00C46A0F"/>
    <w:rsid w:val="00C46DCB"/>
    <w:rsid w:val="00C471BF"/>
    <w:rsid w:val="00C47D51"/>
    <w:rsid w:val="00C50B98"/>
    <w:rsid w:val="00C50E23"/>
    <w:rsid w:val="00C50E74"/>
    <w:rsid w:val="00C50F40"/>
    <w:rsid w:val="00C51285"/>
    <w:rsid w:val="00C51395"/>
    <w:rsid w:val="00C51464"/>
    <w:rsid w:val="00C5186A"/>
    <w:rsid w:val="00C518B2"/>
    <w:rsid w:val="00C519F0"/>
    <w:rsid w:val="00C51B2F"/>
    <w:rsid w:val="00C51B5B"/>
    <w:rsid w:val="00C52903"/>
    <w:rsid w:val="00C52D2F"/>
    <w:rsid w:val="00C52DD0"/>
    <w:rsid w:val="00C53018"/>
    <w:rsid w:val="00C53091"/>
    <w:rsid w:val="00C53225"/>
    <w:rsid w:val="00C534D3"/>
    <w:rsid w:val="00C53C1A"/>
    <w:rsid w:val="00C544F6"/>
    <w:rsid w:val="00C54580"/>
    <w:rsid w:val="00C54591"/>
    <w:rsid w:val="00C54946"/>
    <w:rsid w:val="00C550F5"/>
    <w:rsid w:val="00C551A3"/>
    <w:rsid w:val="00C551C8"/>
    <w:rsid w:val="00C55677"/>
    <w:rsid w:val="00C5599E"/>
    <w:rsid w:val="00C563F8"/>
    <w:rsid w:val="00C565CB"/>
    <w:rsid w:val="00C566E2"/>
    <w:rsid w:val="00C56FB1"/>
    <w:rsid w:val="00C573ED"/>
    <w:rsid w:val="00C575B7"/>
    <w:rsid w:val="00C576CF"/>
    <w:rsid w:val="00C609B3"/>
    <w:rsid w:val="00C61339"/>
    <w:rsid w:val="00C615A4"/>
    <w:rsid w:val="00C61646"/>
    <w:rsid w:val="00C61D1D"/>
    <w:rsid w:val="00C61DFE"/>
    <w:rsid w:val="00C624FE"/>
    <w:rsid w:val="00C625A4"/>
    <w:rsid w:val="00C634AD"/>
    <w:rsid w:val="00C63778"/>
    <w:rsid w:val="00C63A6D"/>
    <w:rsid w:val="00C63E9C"/>
    <w:rsid w:val="00C64487"/>
    <w:rsid w:val="00C64C94"/>
    <w:rsid w:val="00C64F45"/>
    <w:rsid w:val="00C653C9"/>
    <w:rsid w:val="00C654C1"/>
    <w:rsid w:val="00C65FF9"/>
    <w:rsid w:val="00C666A2"/>
    <w:rsid w:val="00C66859"/>
    <w:rsid w:val="00C66922"/>
    <w:rsid w:val="00C66A4C"/>
    <w:rsid w:val="00C66E93"/>
    <w:rsid w:val="00C66FFC"/>
    <w:rsid w:val="00C67B28"/>
    <w:rsid w:val="00C67D57"/>
    <w:rsid w:val="00C67FE9"/>
    <w:rsid w:val="00C70941"/>
    <w:rsid w:val="00C70DC7"/>
    <w:rsid w:val="00C710A7"/>
    <w:rsid w:val="00C7150F"/>
    <w:rsid w:val="00C716A9"/>
    <w:rsid w:val="00C71B42"/>
    <w:rsid w:val="00C71EEF"/>
    <w:rsid w:val="00C72135"/>
    <w:rsid w:val="00C7215C"/>
    <w:rsid w:val="00C72497"/>
    <w:rsid w:val="00C72518"/>
    <w:rsid w:val="00C72545"/>
    <w:rsid w:val="00C7267E"/>
    <w:rsid w:val="00C73493"/>
    <w:rsid w:val="00C734BD"/>
    <w:rsid w:val="00C73E08"/>
    <w:rsid w:val="00C74387"/>
    <w:rsid w:val="00C74AB7"/>
    <w:rsid w:val="00C74BE3"/>
    <w:rsid w:val="00C7500A"/>
    <w:rsid w:val="00C75780"/>
    <w:rsid w:val="00C759E8"/>
    <w:rsid w:val="00C75ABD"/>
    <w:rsid w:val="00C75B95"/>
    <w:rsid w:val="00C75D58"/>
    <w:rsid w:val="00C75D7A"/>
    <w:rsid w:val="00C75EDC"/>
    <w:rsid w:val="00C77218"/>
    <w:rsid w:val="00C774EB"/>
    <w:rsid w:val="00C77D6C"/>
    <w:rsid w:val="00C804FA"/>
    <w:rsid w:val="00C80570"/>
    <w:rsid w:val="00C80B91"/>
    <w:rsid w:val="00C81533"/>
    <w:rsid w:val="00C81AD7"/>
    <w:rsid w:val="00C81E01"/>
    <w:rsid w:val="00C81E76"/>
    <w:rsid w:val="00C827F6"/>
    <w:rsid w:val="00C83367"/>
    <w:rsid w:val="00C83709"/>
    <w:rsid w:val="00C8387D"/>
    <w:rsid w:val="00C83DD0"/>
    <w:rsid w:val="00C84439"/>
    <w:rsid w:val="00C8498B"/>
    <w:rsid w:val="00C84ABD"/>
    <w:rsid w:val="00C8529B"/>
    <w:rsid w:val="00C852A6"/>
    <w:rsid w:val="00C85403"/>
    <w:rsid w:val="00C85A09"/>
    <w:rsid w:val="00C85ED1"/>
    <w:rsid w:val="00C86386"/>
    <w:rsid w:val="00C864E1"/>
    <w:rsid w:val="00C86579"/>
    <w:rsid w:val="00C8716A"/>
    <w:rsid w:val="00C87498"/>
    <w:rsid w:val="00C87717"/>
    <w:rsid w:val="00C87861"/>
    <w:rsid w:val="00C879AA"/>
    <w:rsid w:val="00C87CCE"/>
    <w:rsid w:val="00C87F86"/>
    <w:rsid w:val="00C901AC"/>
    <w:rsid w:val="00C9042D"/>
    <w:rsid w:val="00C90605"/>
    <w:rsid w:val="00C906B9"/>
    <w:rsid w:val="00C909DD"/>
    <w:rsid w:val="00C90D34"/>
    <w:rsid w:val="00C90D36"/>
    <w:rsid w:val="00C910C5"/>
    <w:rsid w:val="00C91A08"/>
    <w:rsid w:val="00C91C1A"/>
    <w:rsid w:val="00C91D85"/>
    <w:rsid w:val="00C92971"/>
    <w:rsid w:val="00C92C5D"/>
    <w:rsid w:val="00C92D8E"/>
    <w:rsid w:val="00C92DDE"/>
    <w:rsid w:val="00C93203"/>
    <w:rsid w:val="00C932AB"/>
    <w:rsid w:val="00C934D5"/>
    <w:rsid w:val="00C937BB"/>
    <w:rsid w:val="00C9390B"/>
    <w:rsid w:val="00C93BB1"/>
    <w:rsid w:val="00C9428C"/>
    <w:rsid w:val="00C942A6"/>
    <w:rsid w:val="00C949AA"/>
    <w:rsid w:val="00C94E58"/>
    <w:rsid w:val="00C94F19"/>
    <w:rsid w:val="00C954C7"/>
    <w:rsid w:val="00C95ECD"/>
    <w:rsid w:val="00C9625B"/>
    <w:rsid w:val="00C96320"/>
    <w:rsid w:val="00C963BD"/>
    <w:rsid w:val="00C963E3"/>
    <w:rsid w:val="00C972F4"/>
    <w:rsid w:val="00C978DE"/>
    <w:rsid w:val="00C97976"/>
    <w:rsid w:val="00C97A64"/>
    <w:rsid w:val="00C97D53"/>
    <w:rsid w:val="00C97EEE"/>
    <w:rsid w:val="00C97F24"/>
    <w:rsid w:val="00C97F4F"/>
    <w:rsid w:val="00CA0066"/>
    <w:rsid w:val="00CA02AB"/>
    <w:rsid w:val="00CA0A18"/>
    <w:rsid w:val="00CA0C52"/>
    <w:rsid w:val="00CA0D15"/>
    <w:rsid w:val="00CA11D5"/>
    <w:rsid w:val="00CA199B"/>
    <w:rsid w:val="00CA1A7A"/>
    <w:rsid w:val="00CA1E5B"/>
    <w:rsid w:val="00CA1E6E"/>
    <w:rsid w:val="00CA28AB"/>
    <w:rsid w:val="00CA28BF"/>
    <w:rsid w:val="00CA2BC9"/>
    <w:rsid w:val="00CA32E6"/>
    <w:rsid w:val="00CA34CF"/>
    <w:rsid w:val="00CA3CAC"/>
    <w:rsid w:val="00CA3DDF"/>
    <w:rsid w:val="00CA41E8"/>
    <w:rsid w:val="00CA42BB"/>
    <w:rsid w:val="00CA46CA"/>
    <w:rsid w:val="00CA4721"/>
    <w:rsid w:val="00CA476A"/>
    <w:rsid w:val="00CA4974"/>
    <w:rsid w:val="00CA60A6"/>
    <w:rsid w:val="00CA64C0"/>
    <w:rsid w:val="00CA6EB5"/>
    <w:rsid w:val="00CA7263"/>
    <w:rsid w:val="00CA74CE"/>
    <w:rsid w:val="00CA75E7"/>
    <w:rsid w:val="00CA7720"/>
    <w:rsid w:val="00CA774A"/>
    <w:rsid w:val="00CA79BB"/>
    <w:rsid w:val="00CA7C1D"/>
    <w:rsid w:val="00CB006A"/>
    <w:rsid w:val="00CB0F32"/>
    <w:rsid w:val="00CB0F41"/>
    <w:rsid w:val="00CB1381"/>
    <w:rsid w:val="00CB15C7"/>
    <w:rsid w:val="00CB17C6"/>
    <w:rsid w:val="00CB287F"/>
    <w:rsid w:val="00CB2A62"/>
    <w:rsid w:val="00CB2D54"/>
    <w:rsid w:val="00CB320B"/>
    <w:rsid w:val="00CB373A"/>
    <w:rsid w:val="00CB3761"/>
    <w:rsid w:val="00CB37D6"/>
    <w:rsid w:val="00CB3913"/>
    <w:rsid w:val="00CB4683"/>
    <w:rsid w:val="00CB46F5"/>
    <w:rsid w:val="00CB4CF1"/>
    <w:rsid w:val="00CB504E"/>
    <w:rsid w:val="00CB52B9"/>
    <w:rsid w:val="00CB55EC"/>
    <w:rsid w:val="00CB572B"/>
    <w:rsid w:val="00CB5A47"/>
    <w:rsid w:val="00CB5BB6"/>
    <w:rsid w:val="00CB5CDF"/>
    <w:rsid w:val="00CB5D65"/>
    <w:rsid w:val="00CB61D9"/>
    <w:rsid w:val="00CB62EF"/>
    <w:rsid w:val="00CB6394"/>
    <w:rsid w:val="00CB6535"/>
    <w:rsid w:val="00CB6C9E"/>
    <w:rsid w:val="00CB6CFE"/>
    <w:rsid w:val="00CB70CC"/>
    <w:rsid w:val="00CB71C8"/>
    <w:rsid w:val="00CB72BB"/>
    <w:rsid w:val="00CB7C71"/>
    <w:rsid w:val="00CC0598"/>
    <w:rsid w:val="00CC07B8"/>
    <w:rsid w:val="00CC0908"/>
    <w:rsid w:val="00CC0A5B"/>
    <w:rsid w:val="00CC0DD7"/>
    <w:rsid w:val="00CC130C"/>
    <w:rsid w:val="00CC1372"/>
    <w:rsid w:val="00CC1585"/>
    <w:rsid w:val="00CC197A"/>
    <w:rsid w:val="00CC1CC1"/>
    <w:rsid w:val="00CC1E88"/>
    <w:rsid w:val="00CC2666"/>
    <w:rsid w:val="00CC26D4"/>
    <w:rsid w:val="00CC277C"/>
    <w:rsid w:val="00CC2A89"/>
    <w:rsid w:val="00CC2AE7"/>
    <w:rsid w:val="00CC2D7B"/>
    <w:rsid w:val="00CC3036"/>
    <w:rsid w:val="00CC3A94"/>
    <w:rsid w:val="00CC3C20"/>
    <w:rsid w:val="00CC521C"/>
    <w:rsid w:val="00CC544E"/>
    <w:rsid w:val="00CC5921"/>
    <w:rsid w:val="00CC5BE2"/>
    <w:rsid w:val="00CC5D98"/>
    <w:rsid w:val="00CC5E8A"/>
    <w:rsid w:val="00CC665B"/>
    <w:rsid w:val="00CC6D0B"/>
    <w:rsid w:val="00CC6DD0"/>
    <w:rsid w:val="00CC702A"/>
    <w:rsid w:val="00CC72EE"/>
    <w:rsid w:val="00CC76B0"/>
    <w:rsid w:val="00CC7F1E"/>
    <w:rsid w:val="00CD0602"/>
    <w:rsid w:val="00CD0B49"/>
    <w:rsid w:val="00CD0D16"/>
    <w:rsid w:val="00CD0EA8"/>
    <w:rsid w:val="00CD129C"/>
    <w:rsid w:val="00CD15F5"/>
    <w:rsid w:val="00CD1E43"/>
    <w:rsid w:val="00CD2552"/>
    <w:rsid w:val="00CD2632"/>
    <w:rsid w:val="00CD2C43"/>
    <w:rsid w:val="00CD322E"/>
    <w:rsid w:val="00CD3237"/>
    <w:rsid w:val="00CD36F3"/>
    <w:rsid w:val="00CD373C"/>
    <w:rsid w:val="00CD3CEF"/>
    <w:rsid w:val="00CD3F51"/>
    <w:rsid w:val="00CD4243"/>
    <w:rsid w:val="00CD4B74"/>
    <w:rsid w:val="00CD4D01"/>
    <w:rsid w:val="00CD4FFC"/>
    <w:rsid w:val="00CD50B1"/>
    <w:rsid w:val="00CD54F6"/>
    <w:rsid w:val="00CE0B27"/>
    <w:rsid w:val="00CE118C"/>
    <w:rsid w:val="00CE1345"/>
    <w:rsid w:val="00CE1899"/>
    <w:rsid w:val="00CE1910"/>
    <w:rsid w:val="00CE23D6"/>
    <w:rsid w:val="00CE2483"/>
    <w:rsid w:val="00CE289E"/>
    <w:rsid w:val="00CE28D3"/>
    <w:rsid w:val="00CE30F3"/>
    <w:rsid w:val="00CE4108"/>
    <w:rsid w:val="00CE4223"/>
    <w:rsid w:val="00CE4414"/>
    <w:rsid w:val="00CE4666"/>
    <w:rsid w:val="00CE4CD3"/>
    <w:rsid w:val="00CE51BC"/>
    <w:rsid w:val="00CE530B"/>
    <w:rsid w:val="00CE551F"/>
    <w:rsid w:val="00CE57E8"/>
    <w:rsid w:val="00CE657B"/>
    <w:rsid w:val="00CE6B6C"/>
    <w:rsid w:val="00CE7002"/>
    <w:rsid w:val="00CE72F1"/>
    <w:rsid w:val="00CE7340"/>
    <w:rsid w:val="00CE753A"/>
    <w:rsid w:val="00CE7877"/>
    <w:rsid w:val="00CE79B3"/>
    <w:rsid w:val="00CE7A7D"/>
    <w:rsid w:val="00CE7B35"/>
    <w:rsid w:val="00CE7FDA"/>
    <w:rsid w:val="00CF04AF"/>
    <w:rsid w:val="00CF062F"/>
    <w:rsid w:val="00CF11D0"/>
    <w:rsid w:val="00CF1494"/>
    <w:rsid w:val="00CF15D4"/>
    <w:rsid w:val="00CF16D8"/>
    <w:rsid w:val="00CF1802"/>
    <w:rsid w:val="00CF1AB3"/>
    <w:rsid w:val="00CF1E84"/>
    <w:rsid w:val="00CF20E8"/>
    <w:rsid w:val="00CF23F3"/>
    <w:rsid w:val="00CF2F81"/>
    <w:rsid w:val="00CF34C0"/>
    <w:rsid w:val="00CF37E0"/>
    <w:rsid w:val="00CF3866"/>
    <w:rsid w:val="00CF3F67"/>
    <w:rsid w:val="00CF4244"/>
    <w:rsid w:val="00CF451F"/>
    <w:rsid w:val="00CF4E05"/>
    <w:rsid w:val="00CF5514"/>
    <w:rsid w:val="00CF55A1"/>
    <w:rsid w:val="00CF58D8"/>
    <w:rsid w:val="00CF5A3E"/>
    <w:rsid w:val="00CF5EC6"/>
    <w:rsid w:val="00CF5F7B"/>
    <w:rsid w:val="00CF6019"/>
    <w:rsid w:val="00CF6370"/>
    <w:rsid w:val="00CF6A53"/>
    <w:rsid w:val="00CF751A"/>
    <w:rsid w:val="00CF77EC"/>
    <w:rsid w:val="00CF7EF0"/>
    <w:rsid w:val="00D001CF"/>
    <w:rsid w:val="00D0080E"/>
    <w:rsid w:val="00D00A59"/>
    <w:rsid w:val="00D00B0B"/>
    <w:rsid w:val="00D00BFF"/>
    <w:rsid w:val="00D01312"/>
    <w:rsid w:val="00D01367"/>
    <w:rsid w:val="00D014CB"/>
    <w:rsid w:val="00D01665"/>
    <w:rsid w:val="00D0246B"/>
    <w:rsid w:val="00D026E6"/>
    <w:rsid w:val="00D02C05"/>
    <w:rsid w:val="00D02FD4"/>
    <w:rsid w:val="00D03126"/>
    <w:rsid w:val="00D0315E"/>
    <w:rsid w:val="00D0378A"/>
    <w:rsid w:val="00D03BF1"/>
    <w:rsid w:val="00D03DE9"/>
    <w:rsid w:val="00D03E2C"/>
    <w:rsid w:val="00D03F8A"/>
    <w:rsid w:val="00D0406D"/>
    <w:rsid w:val="00D0428C"/>
    <w:rsid w:val="00D0438F"/>
    <w:rsid w:val="00D04464"/>
    <w:rsid w:val="00D04C6B"/>
    <w:rsid w:val="00D04D9D"/>
    <w:rsid w:val="00D04F83"/>
    <w:rsid w:val="00D05081"/>
    <w:rsid w:val="00D05163"/>
    <w:rsid w:val="00D0518D"/>
    <w:rsid w:val="00D05576"/>
    <w:rsid w:val="00D058C0"/>
    <w:rsid w:val="00D059EC"/>
    <w:rsid w:val="00D062A0"/>
    <w:rsid w:val="00D06AF5"/>
    <w:rsid w:val="00D07D5D"/>
    <w:rsid w:val="00D07E34"/>
    <w:rsid w:val="00D10176"/>
    <w:rsid w:val="00D104D0"/>
    <w:rsid w:val="00D10BFF"/>
    <w:rsid w:val="00D10CFF"/>
    <w:rsid w:val="00D112E0"/>
    <w:rsid w:val="00D11329"/>
    <w:rsid w:val="00D11816"/>
    <w:rsid w:val="00D11972"/>
    <w:rsid w:val="00D12372"/>
    <w:rsid w:val="00D123FC"/>
    <w:rsid w:val="00D127F4"/>
    <w:rsid w:val="00D135FA"/>
    <w:rsid w:val="00D136E9"/>
    <w:rsid w:val="00D13C2D"/>
    <w:rsid w:val="00D13D29"/>
    <w:rsid w:val="00D13EA0"/>
    <w:rsid w:val="00D1400F"/>
    <w:rsid w:val="00D14250"/>
    <w:rsid w:val="00D142BE"/>
    <w:rsid w:val="00D147B5"/>
    <w:rsid w:val="00D14B37"/>
    <w:rsid w:val="00D14E0C"/>
    <w:rsid w:val="00D152F2"/>
    <w:rsid w:val="00D1532A"/>
    <w:rsid w:val="00D15BA8"/>
    <w:rsid w:val="00D15D70"/>
    <w:rsid w:val="00D164EE"/>
    <w:rsid w:val="00D16654"/>
    <w:rsid w:val="00D16A86"/>
    <w:rsid w:val="00D16ADA"/>
    <w:rsid w:val="00D172E9"/>
    <w:rsid w:val="00D17348"/>
    <w:rsid w:val="00D177C5"/>
    <w:rsid w:val="00D177D9"/>
    <w:rsid w:val="00D1788F"/>
    <w:rsid w:val="00D17B56"/>
    <w:rsid w:val="00D17D93"/>
    <w:rsid w:val="00D2000B"/>
    <w:rsid w:val="00D203BD"/>
    <w:rsid w:val="00D20ECA"/>
    <w:rsid w:val="00D20EE7"/>
    <w:rsid w:val="00D20F9C"/>
    <w:rsid w:val="00D2141C"/>
    <w:rsid w:val="00D215AC"/>
    <w:rsid w:val="00D218A4"/>
    <w:rsid w:val="00D218C1"/>
    <w:rsid w:val="00D219DD"/>
    <w:rsid w:val="00D21C0A"/>
    <w:rsid w:val="00D22A79"/>
    <w:rsid w:val="00D2310C"/>
    <w:rsid w:val="00D232C7"/>
    <w:rsid w:val="00D2346E"/>
    <w:rsid w:val="00D2363F"/>
    <w:rsid w:val="00D23B61"/>
    <w:rsid w:val="00D23E67"/>
    <w:rsid w:val="00D24270"/>
    <w:rsid w:val="00D2454A"/>
    <w:rsid w:val="00D245F3"/>
    <w:rsid w:val="00D25150"/>
    <w:rsid w:val="00D2522B"/>
    <w:rsid w:val="00D254E9"/>
    <w:rsid w:val="00D25518"/>
    <w:rsid w:val="00D25572"/>
    <w:rsid w:val="00D262A5"/>
    <w:rsid w:val="00D26B78"/>
    <w:rsid w:val="00D26D5C"/>
    <w:rsid w:val="00D26D8C"/>
    <w:rsid w:val="00D26E77"/>
    <w:rsid w:val="00D27009"/>
    <w:rsid w:val="00D272E6"/>
    <w:rsid w:val="00D276C4"/>
    <w:rsid w:val="00D27799"/>
    <w:rsid w:val="00D27AED"/>
    <w:rsid w:val="00D27D6A"/>
    <w:rsid w:val="00D30050"/>
    <w:rsid w:val="00D3028A"/>
    <w:rsid w:val="00D3053D"/>
    <w:rsid w:val="00D306AC"/>
    <w:rsid w:val="00D30EFF"/>
    <w:rsid w:val="00D30F3D"/>
    <w:rsid w:val="00D31286"/>
    <w:rsid w:val="00D31877"/>
    <w:rsid w:val="00D31C9C"/>
    <w:rsid w:val="00D320E3"/>
    <w:rsid w:val="00D323C3"/>
    <w:rsid w:val="00D32798"/>
    <w:rsid w:val="00D329A6"/>
    <w:rsid w:val="00D33068"/>
    <w:rsid w:val="00D331CA"/>
    <w:rsid w:val="00D33632"/>
    <w:rsid w:val="00D33741"/>
    <w:rsid w:val="00D33E5F"/>
    <w:rsid w:val="00D34449"/>
    <w:rsid w:val="00D3456C"/>
    <w:rsid w:val="00D346EF"/>
    <w:rsid w:val="00D34734"/>
    <w:rsid w:val="00D34A46"/>
    <w:rsid w:val="00D34B3E"/>
    <w:rsid w:val="00D34EF7"/>
    <w:rsid w:val="00D36ADE"/>
    <w:rsid w:val="00D36BE2"/>
    <w:rsid w:val="00D37032"/>
    <w:rsid w:val="00D37160"/>
    <w:rsid w:val="00D40381"/>
    <w:rsid w:val="00D41B50"/>
    <w:rsid w:val="00D41E75"/>
    <w:rsid w:val="00D42A4E"/>
    <w:rsid w:val="00D42C39"/>
    <w:rsid w:val="00D4318E"/>
    <w:rsid w:val="00D4338C"/>
    <w:rsid w:val="00D43654"/>
    <w:rsid w:val="00D4394A"/>
    <w:rsid w:val="00D43A2E"/>
    <w:rsid w:val="00D43CDF"/>
    <w:rsid w:val="00D43EDC"/>
    <w:rsid w:val="00D445A4"/>
    <w:rsid w:val="00D4490E"/>
    <w:rsid w:val="00D45577"/>
    <w:rsid w:val="00D45B20"/>
    <w:rsid w:val="00D45C47"/>
    <w:rsid w:val="00D461FE"/>
    <w:rsid w:val="00D46367"/>
    <w:rsid w:val="00D464B9"/>
    <w:rsid w:val="00D46C92"/>
    <w:rsid w:val="00D477D5"/>
    <w:rsid w:val="00D47CE1"/>
    <w:rsid w:val="00D50C86"/>
    <w:rsid w:val="00D50CAE"/>
    <w:rsid w:val="00D50F3F"/>
    <w:rsid w:val="00D51252"/>
    <w:rsid w:val="00D5150C"/>
    <w:rsid w:val="00D515A9"/>
    <w:rsid w:val="00D517B9"/>
    <w:rsid w:val="00D519C2"/>
    <w:rsid w:val="00D51E4F"/>
    <w:rsid w:val="00D51FFA"/>
    <w:rsid w:val="00D520EE"/>
    <w:rsid w:val="00D5322D"/>
    <w:rsid w:val="00D532DA"/>
    <w:rsid w:val="00D53E09"/>
    <w:rsid w:val="00D53FD0"/>
    <w:rsid w:val="00D54006"/>
    <w:rsid w:val="00D542B6"/>
    <w:rsid w:val="00D5445E"/>
    <w:rsid w:val="00D54938"/>
    <w:rsid w:val="00D54B18"/>
    <w:rsid w:val="00D54C63"/>
    <w:rsid w:val="00D54F5F"/>
    <w:rsid w:val="00D554E8"/>
    <w:rsid w:val="00D55910"/>
    <w:rsid w:val="00D55C9A"/>
    <w:rsid w:val="00D5644F"/>
    <w:rsid w:val="00D564CA"/>
    <w:rsid w:val="00D56C30"/>
    <w:rsid w:val="00D57129"/>
    <w:rsid w:val="00D57838"/>
    <w:rsid w:val="00D57915"/>
    <w:rsid w:val="00D6005C"/>
    <w:rsid w:val="00D60153"/>
    <w:rsid w:val="00D604D3"/>
    <w:rsid w:val="00D604EB"/>
    <w:rsid w:val="00D61972"/>
    <w:rsid w:val="00D61ADF"/>
    <w:rsid w:val="00D61C09"/>
    <w:rsid w:val="00D62A92"/>
    <w:rsid w:val="00D62C53"/>
    <w:rsid w:val="00D63524"/>
    <w:rsid w:val="00D638C3"/>
    <w:rsid w:val="00D63A0E"/>
    <w:rsid w:val="00D63A62"/>
    <w:rsid w:val="00D63C6C"/>
    <w:rsid w:val="00D64B94"/>
    <w:rsid w:val="00D64DDF"/>
    <w:rsid w:val="00D6527B"/>
    <w:rsid w:val="00D65382"/>
    <w:rsid w:val="00D655CF"/>
    <w:rsid w:val="00D657D0"/>
    <w:rsid w:val="00D65F3A"/>
    <w:rsid w:val="00D6616F"/>
    <w:rsid w:val="00D66192"/>
    <w:rsid w:val="00D66606"/>
    <w:rsid w:val="00D66C15"/>
    <w:rsid w:val="00D66D9A"/>
    <w:rsid w:val="00D66E09"/>
    <w:rsid w:val="00D703E6"/>
    <w:rsid w:val="00D70447"/>
    <w:rsid w:val="00D70494"/>
    <w:rsid w:val="00D7055E"/>
    <w:rsid w:val="00D70A3C"/>
    <w:rsid w:val="00D71139"/>
    <w:rsid w:val="00D711D4"/>
    <w:rsid w:val="00D71471"/>
    <w:rsid w:val="00D71C5B"/>
    <w:rsid w:val="00D71D90"/>
    <w:rsid w:val="00D71EB7"/>
    <w:rsid w:val="00D723AB"/>
    <w:rsid w:val="00D72D65"/>
    <w:rsid w:val="00D72FDB"/>
    <w:rsid w:val="00D73580"/>
    <w:rsid w:val="00D736B1"/>
    <w:rsid w:val="00D73C91"/>
    <w:rsid w:val="00D741FE"/>
    <w:rsid w:val="00D742D4"/>
    <w:rsid w:val="00D7435F"/>
    <w:rsid w:val="00D744A5"/>
    <w:rsid w:val="00D745C5"/>
    <w:rsid w:val="00D754C9"/>
    <w:rsid w:val="00D75615"/>
    <w:rsid w:val="00D758A5"/>
    <w:rsid w:val="00D758FE"/>
    <w:rsid w:val="00D75CE8"/>
    <w:rsid w:val="00D75D6E"/>
    <w:rsid w:val="00D76011"/>
    <w:rsid w:val="00D763CC"/>
    <w:rsid w:val="00D763E4"/>
    <w:rsid w:val="00D76771"/>
    <w:rsid w:val="00D76863"/>
    <w:rsid w:val="00D7694B"/>
    <w:rsid w:val="00D76E54"/>
    <w:rsid w:val="00D7706B"/>
    <w:rsid w:val="00D774ED"/>
    <w:rsid w:val="00D7755E"/>
    <w:rsid w:val="00D7799A"/>
    <w:rsid w:val="00D77A7B"/>
    <w:rsid w:val="00D77D8D"/>
    <w:rsid w:val="00D77EF8"/>
    <w:rsid w:val="00D77F12"/>
    <w:rsid w:val="00D8061C"/>
    <w:rsid w:val="00D8099E"/>
    <w:rsid w:val="00D80AD4"/>
    <w:rsid w:val="00D80C31"/>
    <w:rsid w:val="00D80E83"/>
    <w:rsid w:val="00D813B6"/>
    <w:rsid w:val="00D81996"/>
    <w:rsid w:val="00D81C71"/>
    <w:rsid w:val="00D82131"/>
    <w:rsid w:val="00D82B86"/>
    <w:rsid w:val="00D82BF9"/>
    <w:rsid w:val="00D82F80"/>
    <w:rsid w:val="00D831A9"/>
    <w:rsid w:val="00D835B0"/>
    <w:rsid w:val="00D83816"/>
    <w:rsid w:val="00D8394C"/>
    <w:rsid w:val="00D83F19"/>
    <w:rsid w:val="00D84287"/>
    <w:rsid w:val="00D8450C"/>
    <w:rsid w:val="00D84CDB"/>
    <w:rsid w:val="00D85060"/>
    <w:rsid w:val="00D85C12"/>
    <w:rsid w:val="00D85C82"/>
    <w:rsid w:val="00D85C9C"/>
    <w:rsid w:val="00D869E6"/>
    <w:rsid w:val="00D86AAC"/>
    <w:rsid w:val="00D86E82"/>
    <w:rsid w:val="00D86F89"/>
    <w:rsid w:val="00D871C9"/>
    <w:rsid w:val="00D871D9"/>
    <w:rsid w:val="00D87467"/>
    <w:rsid w:val="00D87842"/>
    <w:rsid w:val="00D87AAA"/>
    <w:rsid w:val="00D87BA7"/>
    <w:rsid w:val="00D87F3C"/>
    <w:rsid w:val="00D900F8"/>
    <w:rsid w:val="00D9038E"/>
    <w:rsid w:val="00D90955"/>
    <w:rsid w:val="00D90A48"/>
    <w:rsid w:val="00D90AEA"/>
    <w:rsid w:val="00D913A3"/>
    <w:rsid w:val="00D91CA9"/>
    <w:rsid w:val="00D91E32"/>
    <w:rsid w:val="00D924C9"/>
    <w:rsid w:val="00D92F01"/>
    <w:rsid w:val="00D93A2A"/>
    <w:rsid w:val="00D93F40"/>
    <w:rsid w:val="00D946AF"/>
    <w:rsid w:val="00D94CCB"/>
    <w:rsid w:val="00D94F0D"/>
    <w:rsid w:val="00D950B4"/>
    <w:rsid w:val="00D95515"/>
    <w:rsid w:val="00D956D5"/>
    <w:rsid w:val="00D96302"/>
    <w:rsid w:val="00D97790"/>
    <w:rsid w:val="00D97808"/>
    <w:rsid w:val="00D97D5F"/>
    <w:rsid w:val="00DA01BE"/>
    <w:rsid w:val="00DA04BE"/>
    <w:rsid w:val="00DA056F"/>
    <w:rsid w:val="00DA0CED"/>
    <w:rsid w:val="00DA0D6D"/>
    <w:rsid w:val="00DA0DCD"/>
    <w:rsid w:val="00DA12DC"/>
    <w:rsid w:val="00DA1355"/>
    <w:rsid w:val="00DA2167"/>
    <w:rsid w:val="00DA23B2"/>
    <w:rsid w:val="00DA3253"/>
    <w:rsid w:val="00DA3662"/>
    <w:rsid w:val="00DA3FD1"/>
    <w:rsid w:val="00DA4076"/>
    <w:rsid w:val="00DA411C"/>
    <w:rsid w:val="00DA4A13"/>
    <w:rsid w:val="00DA4A2B"/>
    <w:rsid w:val="00DA4FDF"/>
    <w:rsid w:val="00DA5120"/>
    <w:rsid w:val="00DA546D"/>
    <w:rsid w:val="00DA57BA"/>
    <w:rsid w:val="00DA6AEC"/>
    <w:rsid w:val="00DA7CF9"/>
    <w:rsid w:val="00DA7EDD"/>
    <w:rsid w:val="00DB008F"/>
    <w:rsid w:val="00DB0120"/>
    <w:rsid w:val="00DB02D5"/>
    <w:rsid w:val="00DB1138"/>
    <w:rsid w:val="00DB1267"/>
    <w:rsid w:val="00DB167A"/>
    <w:rsid w:val="00DB1D21"/>
    <w:rsid w:val="00DB1D5E"/>
    <w:rsid w:val="00DB2227"/>
    <w:rsid w:val="00DB27C3"/>
    <w:rsid w:val="00DB27D9"/>
    <w:rsid w:val="00DB2BFB"/>
    <w:rsid w:val="00DB2D51"/>
    <w:rsid w:val="00DB3617"/>
    <w:rsid w:val="00DB4340"/>
    <w:rsid w:val="00DB44F0"/>
    <w:rsid w:val="00DB4651"/>
    <w:rsid w:val="00DB49B6"/>
    <w:rsid w:val="00DB5591"/>
    <w:rsid w:val="00DB57A5"/>
    <w:rsid w:val="00DB591A"/>
    <w:rsid w:val="00DB6234"/>
    <w:rsid w:val="00DB6426"/>
    <w:rsid w:val="00DB649A"/>
    <w:rsid w:val="00DB678D"/>
    <w:rsid w:val="00DB6B97"/>
    <w:rsid w:val="00DB7080"/>
    <w:rsid w:val="00DB7E68"/>
    <w:rsid w:val="00DB7F0D"/>
    <w:rsid w:val="00DC00D2"/>
    <w:rsid w:val="00DC0209"/>
    <w:rsid w:val="00DC020F"/>
    <w:rsid w:val="00DC0365"/>
    <w:rsid w:val="00DC09FD"/>
    <w:rsid w:val="00DC0AB4"/>
    <w:rsid w:val="00DC0E85"/>
    <w:rsid w:val="00DC1AF0"/>
    <w:rsid w:val="00DC24F6"/>
    <w:rsid w:val="00DC2893"/>
    <w:rsid w:val="00DC2FDA"/>
    <w:rsid w:val="00DC303D"/>
    <w:rsid w:val="00DC31CF"/>
    <w:rsid w:val="00DC3455"/>
    <w:rsid w:val="00DC37E6"/>
    <w:rsid w:val="00DC3CA6"/>
    <w:rsid w:val="00DC3E04"/>
    <w:rsid w:val="00DC4063"/>
    <w:rsid w:val="00DC4089"/>
    <w:rsid w:val="00DC4866"/>
    <w:rsid w:val="00DC5508"/>
    <w:rsid w:val="00DC5651"/>
    <w:rsid w:val="00DC6466"/>
    <w:rsid w:val="00DC682B"/>
    <w:rsid w:val="00DC69A5"/>
    <w:rsid w:val="00DC69BD"/>
    <w:rsid w:val="00DC6BFC"/>
    <w:rsid w:val="00DC6C8C"/>
    <w:rsid w:val="00DC6FF7"/>
    <w:rsid w:val="00DC77D7"/>
    <w:rsid w:val="00DD0306"/>
    <w:rsid w:val="00DD0572"/>
    <w:rsid w:val="00DD08D1"/>
    <w:rsid w:val="00DD0B3B"/>
    <w:rsid w:val="00DD0D3F"/>
    <w:rsid w:val="00DD129C"/>
    <w:rsid w:val="00DD12B9"/>
    <w:rsid w:val="00DD157F"/>
    <w:rsid w:val="00DD15D3"/>
    <w:rsid w:val="00DD15DE"/>
    <w:rsid w:val="00DD2006"/>
    <w:rsid w:val="00DD22F9"/>
    <w:rsid w:val="00DD2969"/>
    <w:rsid w:val="00DD2993"/>
    <w:rsid w:val="00DD2C06"/>
    <w:rsid w:val="00DD2E04"/>
    <w:rsid w:val="00DD34A6"/>
    <w:rsid w:val="00DD44E3"/>
    <w:rsid w:val="00DD48EA"/>
    <w:rsid w:val="00DD4B04"/>
    <w:rsid w:val="00DD4B89"/>
    <w:rsid w:val="00DD4DE0"/>
    <w:rsid w:val="00DD4F54"/>
    <w:rsid w:val="00DD50E2"/>
    <w:rsid w:val="00DD5272"/>
    <w:rsid w:val="00DD5427"/>
    <w:rsid w:val="00DD5564"/>
    <w:rsid w:val="00DD5637"/>
    <w:rsid w:val="00DD57E6"/>
    <w:rsid w:val="00DD5A41"/>
    <w:rsid w:val="00DD5F1F"/>
    <w:rsid w:val="00DD5F3B"/>
    <w:rsid w:val="00DD638F"/>
    <w:rsid w:val="00DD6582"/>
    <w:rsid w:val="00DD73C0"/>
    <w:rsid w:val="00DD7670"/>
    <w:rsid w:val="00DD776C"/>
    <w:rsid w:val="00DD7888"/>
    <w:rsid w:val="00DD7AA9"/>
    <w:rsid w:val="00DD7B32"/>
    <w:rsid w:val="00DD7DB1"/>
    <w:rsid w:val="00DE0324"/>
    <w:rsid w:val="00DE096A"/>
    <w:rsid w:val="00DE0B8B"/>
    <w:rsid w:val="00DE0E00"/>
    <w:rsid w:val="00DE10C7"/>
    <w:rsid w:val="00DE15A8"/>
    <w:rsid w:val="00DE1975"/>
    <w:rsid w:val="00DE25FA"/>
    <w:rsid w:val="00DE2C5A"/>
    <w:rsid w:val="00DE3298"/>
    <w:rsid w:val="00DE3723"/>
    <w:rsid w:val="00DE376B"/>
    <w:rsid w:val="00DE398A"/>
    <w:rsid w:val="00DE39E4"/>
    <w:rsid w:val="00DE3A06"/>
    <w:rsid w:val="00DE426E"/>
    <w:rsid w:val="00DE4696"/>
    <w:rsid w:val="00DE4D22"/>
    <w:rsid w:val="00DE5546"/>
    <w:rsid w:val="00DE5897"/>
    <w:rsid w:val="00DE5971"/>
    <w:rsid w:val="00DE63FD"/>
    <w:rsid w:val="00DE65D6"/>
    <w:rsid w:val="00DE692B"/>
    <w:rsid w:val="00DE69A2"/>
    <w:rsid w:val="00DE6A9A"/>
    <w:rsid w:val="00DE6D8B"/>
    <w:rsid w:val="00DE6F9F"/>
    <w:rsid w:val="00DE728D"/>
    <w:rsid w:val="00DE74BA"/>
    <w:rsid w:val="00DE7CC9"/>
    <w:rsid w:val="00DF0071"/>
    <w:rsid w:val="00DF05B8"/>
    <w:rsid w:val="00DF09DF"/>
    <w:rsid w:val="00DF0D4B"/>
    <w:rsid w:val="00DF1350"/>
    <w:rsid w:val="00DF153A"/>
    <w:rsid w:val="00DF1AA0"/>
    <w:rsid w:val="00DF1F57"/>
    <w:rsid w:val="00DF21BC"/>
    <w:rsid w:val="00DF2898"/>
    <w:rsid w:val="00DF2E87"/>
    <w:rsid w:val="00DF3658"/>
    <w:rsid w:val="00DF38EA"/>
    <w:rsid w:val="00DF398A"/>
    <w:rsid w:val="00DF3A9B"/>
    <w:rsid w:val="00DF3CC9"/>
    <w:rsid w:val="00DF4038"/>
    <w:rsid w:val="00DF4205"/>
    <w:rsid w:val="00DF42C8"/>
    <w:rsid w:val="00DF4382"/>
    <w:rsid w:val="00DF4D68"/>
    <w:rsid w:val="00DF4E6E"/>
    <w:rsid w:val="00DF4F4C"/>
    <w:rsid w:val="00DF50A7"/>
    <w:rsid w:val="00DF532C"/>
    <w:rsid w:val="00DF6002"/>
    <w:rsid w:val="00DF637B"/>
    <w:rsid w:val="00DF6549"/>
    <w:rsid w:val="00DF69A0"/>
    <w:rsid w:val="00DF6E1B"/>
    <w:rsid w:val="00DF7388"/>
    <w:rsid w:val="00DF7B0A"/>
    <w:rsid w:val="00DF7B4E"/>
    <w:rsid w:val="00DF7B72"/>
    <w:rsid w:val="00DF7CB1"/>
    <w:rsid w:val="00DF7E82"/>
    <w:rsid w:val="00E00E5B"/>
    <w:rsid w:val="00E00F89"/>
    <w:rsid w:val="00E01E6D"/>
    <w:rsid w:val="00E02432"/>
    <w:rsid w:val="00E02748"/>
    <w:rsid w:val="00E028CD"/>
    <w:rsid w:val="00E030AE"/>
    <w:rsid w:val="00E03109"/>
    <w:rsid w:val="00E0315A"/>
    <w:rsid w:val="00E03DBF"/>
    <w:rsid w:val="00E03DE5"/>
    <w:rsid w:val="00E0401A"/>
    <w:rsid w:val="00E040DA"/>
    <w:rsid w:val="00E041EC"/>
    <w:rsid w:val="00E0429F"/>
    <w:rsid w:val="00E04481"/>
    <w:rsid w:val="00E0473E"/>
    <w:rsid w:val="00E047CD"/>
    <w:rsid w:val="00E04D6A"/>
    <w:rsid w:val="00E04DF7"/>
    <w:rsid w:val="00E053EE"/>
    <w:rsid w:val="00E055B8"/>
    <w:rsid w:val="00E057B9"/>
    <w:rsid w:val="00E05DA5"/>
    <w:rsid w:val="00E05DFD"/>
    <w:rsid w:val="00E06092"/>
    <w:rsid w:val="00E064AC"/>
    <w:rsid w:val="00E0676A"/>
    <w:rsid w:val="00E06A02"/>
    <w:rsid w:val="00E06A06"/>
    <w:rsid w:val="00E06B57"/>
    <w:rsid w:val="00E06F79"/>
    <w:rsid w:val="00E0701F"/>
    <w:rsid w:val="00E0759A"/>
    <w:rsid w:val="00E076CC"/>
    <w:rsid w:val="00E076D5"/>
    <w:rsid w:val="00E07C7A"/>
    <w:rsid w:val="00E07F39"/>
    <w:rsid w:val="00E10054"/>
    <w:rsid w:val="00E100CF"/>
    <w:rsid w:val="00E10370"/>
    <w:rsid w:val="00E10902"/>
    <w:rsid w:val="00E10D08"/>
    <w:rsid w:val="00E10E44"/>
    <w:rsid w:val="00E10EAD"/>
    <w:rsid w:val="00E1106F"/>
    <w:rsid w:val="00E112DB"/>
    <w:rsid w:val="00E11556"/>
    <w:rsid w:val="00E11758"/>
    <w:rsid w:val="00E11E6F"/>
    <w:rsid w:val="00E127CE"/>
    <w:rsid w:val="00E128D7"/>
    <w:rsid w:val="00E12B30"/>
    <w:rsid w:val="00E12B6A"/>
    <w:rsid w:val="00E1321C"/>
    <w:rsid w:val="00E1362A"/>
    <w:rsid w:val="00E13F9A"/>
    <w:rsid w:val="00E14B6C"/>
    <w:rsid w:val="00E14C63"/>
    <w:rsid w:val="00E150B6"/>
    <w:rsid w:val="00E152E8"/>
    <w:rsid w:val="00E158A6"/>
    <w:rsid w:val="00E163C5"/>
    <w:rsid w:val="00E16598"/>
    <w:rsid w:val="00E16966"/>
    <w:rsid w:val="00E1697B"/>
    <w:rsid w:val="00E16C20"/>
    <w:rsid w:val="00E176F8"/>
    <w:rsid w:val="00E179E5"/>
    <w:rsid w:val="00E2093A"/>
    <w:rsid w:val="00E214D9"/>
    <w:rsid w:val="00E21939"/>
    <w:rsid w:val="00E21961"/>
    <w:rsid w:val="00E22B7D"/>
    <w:rsid w:val="00E22D21"/>
    <w:rsid w:val="00E23654"/>
    <w:rsid w:val="00E23970"/>
    <w:rsid w:val="00E23DE1"/>
    <w:rsid w:val="00E23EEB"/>
    <w:rsid w:val="00E2402D"/>
    <w:rsid w:val="00E24167"/>
    <w:rsid w:val="00E258C6"/>
    <w:rsid w:val="00E25A73"/>
    <w:rsid w:val="00E25E93"/>
    <w:rsid w:val="00E2642A"/>
    <w:rsid w:val="00E26BAF"/>
    <w:rsid w:val="00E27029"/>
    <w:rsid w:val="00E2770A"/>
    <w:rsid w:val="00E27CBD"/>
    <w:rsid w:val="00E304B2"/>
    <w:rsid w:val="00E3055E"/>
    <w:rsid w:val="00E30671"/>
    <w:rsid w:val="00E30DF2"/>
    <w:rsid w:val="00E31E34"/>
    <w:rsid w:val="00E32E5D"/>
    <w:rsid w:val="00E33634"/>
    <w:rsid w:val="00E33781"/>
    <w:rsid w:val="00E33F90"/>
    <w:rsid w:val="00E346A2"/>
    <w:rsid w:val="00E34800"/>
    <w:rsid w:val="00E34943"/>
    <w:rsid w:val="00E35648"/>
    <w:rsid w:val="00E37E05"/>
    <w:rsid w:val="00E37E08"/>
    <w:rsid w:val="00E40680"/>
    <w:rsid w:val="00E409C0"/>
    <w:rsid w:val="00E40D5E"/>
    <w:rsid w:val="00E40FEB"/>
    <w:rsid w:val="00E41300"/>
    <w:rsid w:val="00E415BD"/>
    <w:rsid w:val="00E4167F"/>
    <w:rsid w:val="00E418AE"/>
    <w:rsid w:val="00E41B4F"/>
    <w:rsid w:val="00E41E92"/>
    <w:rsid w:val="00E42114"/>
    <w:rsid w:val="00E425A6"/>
    <w:rsid w:val="00E42647"/>
    <w:rsid w:val="00E426FF"/>
    <w:rsid w:val="00E42C27"/>
    <w:rsid w:val="00E4362E"/>
    <w:rsid w:val="00E43B9E"/>
    <w:rsid w:val="00E4437A"/>
    <w:rsid w:val="00E4443A"/>
    <w:rsid w:val="00E4459F"/>
    <w:rsid w:val="00E446AF"/>
    <w:rsid w:val="00E44B0C"/>
    <w:rsid w:val="00E44B91"/>
    <w:rsid w:val="00E44F72"/>
    <w:rsid w:val="00E4515F"/>
    <w:rsid w:val="00E45796"/>
    <w:rsid w:val="00E45BD5"/>
    <w:rsid w:val="00E45FAE"/>
    <w:rsid w:val="00E46A17"/>
    <w:rsid w:val="00E46B66"/>
    <w:rsid w:val="00E46D91"/>
    <w:rsid w:val="00E47B42"/>
    <w:rsid w:val="00E47C69"/>
    <w:rsid w:val="00E47F1F"/>
    <w:rsid w:val="00E47FCA"/>
    <w:rsid w:val="00E50B44"/>
    <w:rsid w:val="00E50E19"/>
    <w:rsid w:val="00E50F5D"/>
    <w:rsid w:val="00E5145D"/>
    <w:rsid w:val="00E51660"/>
    <w:rsid w:val="00E5184E"/>
    <w:rsid w:val="00E51917"/>
    <w:rsid w:val="00E51C30"/>
    <w:rsid w:val="00E51DAA"/>
    <w:rsid w:val="00E51E2A"/>
    <w:rsid w:val="00E527E5"/>
    <w:rsid w:val="00E52889"/>
    <w:rsid w:val="00E52ECC"/>
    <w:rsid w:val="00E52F94"/>
    <w:rsid w:val="00E5317C"/>
    <w:rsid w:val="00E532CC"/>
    <w:rsid w:val="00E533D1"/>
    <w:rsid w:val="00E53693"/>
    <w:rsid w:val="00E53739"/>
    <w:rsid w:val="00E53F51"/>
    <w:rsid w:val="00E53FEF"/>
    <w:rsid w:val="00E5409F"/>
    <w:rsid w:val="00E54248"/>
    <w:rsid w:val="00E544A4"/>
    <w:rsid w:val="00E5461B"/>
    <w:rsid w:val="00E54A62"/>
    <w:rsid w:val="00E54CCD"/>
    <w:rsid w:val="00E552C7"/>
    <w:rsid w:val="00E5543D"/>
    <w:rsid w:val="00E5556D"/>
    <w:rsid w:val="00E55AD8"/>
    <w:rsid w:val="00E55CD3"/>
    <w:rsid w:val="00E5611F"/>
    <w:rsid w:val="00E562C4"/>
    <w:rsid w:val="00E56ED2"/>
    <w:rsid w:val="00E57402"/>
    <w:rsid w:val="00E5760B"/>
    <w:rsid w:val="00E60065"/>
    <w:rsid w:val="00E601B2"/>
    <w:rsid w:val="00E60248"/>
    <w:rsid w:val="00E6063C"/>
    <w:rsid w:val="00E60CC6"/>
    <w:rsid w:val="00E60D30"/>
    <w:rsid w:val="00E61211"/>
    <w:rsid w:val="00E61E06"/>
    <w:rsid w:val="00E61E4D"/>
    <w:rsid w:val="00E62163"/>
    <w:rsid w:val="00E62342"/>
    <w:rsid w:val="00E6236C"/>
    <w:rsid w:val="00E626A1"/>
    <w:rsid w:val="00E62B2D"/>
    <w:rsid w:val="00E62C01"/>
    <w:rsid w:val="00E63422"/>
    <w:rsid w:val="00E6376B"/>
    <w:rsid w:val="00E64538"/>
    <w:rsid w:val="00E64C06"/>
    <w:rsid w:val="00E64C49"/>
    <w:rsid w:val="00E65334"/>
    <w:rsid w:val="00E65BFC"/>
    <w:rsid w:val="00E6651F"/>
    <w:rsid w:val="00E66827"/>
    <w:rsid w:val="00E66985"/>
    <w:rsid w:val="00E674DE"/>
    <w:rsid w:val="00E67D43"/>
    <w:rsid w:val="00E67E37"/>
    <w:rsid w:val="00E67F13"/>
    <w:rsid w:val="00E702C5"/>
    <w:rsid w:val="00E702E1"/>
    <w:rsid w:val="00E705E6"/>
    <w:rsid w:val="00E7092A"/>
    <w:rsid w:val="00E709C8"/>
    <w:rsid w:val="00E70AA9"/>
    <w:rsid w:val="00E70F7A"/>
    <w:rsid w:val="00E711A9"/>
    <w:rsid w:val="00E71806"/>
    <w:rsid w:val="00E723E1"/>
    <w:rsid w:val="00E72864"/>
    <w:rsid w:val="00E72901"/>
    <w:rsid w:val="00E7301E"/>
    <w:rsid w:val="00E736D8"/>
    <w:rsid w:val="00E73E72"/>
    <w:rsid w:val="00E73EEC"/>
    <w:rsid w:val="00E74163"/>
    <w:rsid w:val="00E7569F"/>
    <w:rsid w:val="00E75B2D"/>
    <w:rsid w:val="00E76079"/>
    <w:rsid w:val="00E76089"/>
    <w:rsid w:val="00E77108"/>
    <w:rsid w:val="00E7723F"/>
    <w:rsid w:val="00E7727F"/>
    <w:rsid w:val="00E77372"/>
    <w:rsid w:val="00E77C21"/>
    <w:rsid w:val="00E8039D"/>
    <w:rsid w:val="00E804D5"/>
    <w:rsid w:val="00E80608"/>
    <w:rsid w:val="00E80A82"/>
    <w:rsid w:val="00E80C3B"/>
    <w:rsid w:val="00E80EAC"/>
    <w:rsid w:val="00E81353"/>
    <w:rsid w:val="00E81831"/>
    <w:rsid w:val="00E818A3"/>
    <w:rsid w:val="00E819CC"/>
    <w:rsid w:val="00E819D0"/>
    <w:rsid w:val="00E81CDD"/>
    <w:rsid w:val="00E82082"/>
    <w:rsid w:val="00E82177"/>
    <w:rsid w:val="00E82AE9"/>
    <w:rsid w:val="00E82FB2"/>
    <w:rsid w:val="00E8320D"/>
    <w:rsid w:val="00E832D9"/>
    <w:rsid w:val="00E833B4"/>
    <w:rsid w:val="00E836E3"/>
    <w:rsid w:val="00E83C0D"/>
    <w:rsid w:val="00E84461"/>
    <w:rsid w:val="00E8484E"/>
    <w:rsid w:val="00E84964"/>
    <w:rsid w:val="00E854E6"/>
    <w:rsid w:val="00E85734"/>
    <w:rsid w:val="00E85D79"/>
    <w:rsid w:val="00E85F61"/>
    <w:rsid w:val="00E86394"/>
    <w:rsid w:val="00E86876"/>
    <w:rsid w:val="00E8699C"/>
    <w:rsid w:val="00E86B5E"/>
    <w:rsid w:val="00E86DD5"/>
    <w:rsid w:val="00E87353"/>
    <w:rsid w:val="00E87797"/>
    <w:rsid w:val="00E87FD9"/>
    <w:rsid w:val="00E90C44"/>
    <w:rsid w:val="00E919AB"/>
    <w:rsid w:val="00E92448"/>
    <w:rsid w:val="00E929FD"/>
    <w:rsid w:val="00E92A27"/>
    <w:rsid w:val="00E92A7C"/>
    <w:rsid w:val="00E92E2D"/>
    <w:rsid w:val="00E92FD6"/>
    <w:rsid w:val="00E930DC"/>
    <w:rsid w:val="00E93552"/>
    <w:rsid w:val="00E94053"/>
    <w:rsid w:val="00E949BE"/>
    <w:rsid w:val="00E94A42"/>
    <w:rsid w:val="00E94DEB"/>
    <w:rsid w:val="00E94DF7"/>
    <w:rsid w:val="00E951E3"/>
    <w:rsid w:val="00E95668"/>
    <w:rsid w:val="00E95760"/>
    <w:rsid w:val="00E9602C"/>
    <w:rsid w:val="00E96608"/>
    <w:rsid w:val="00E969F7"/>
    <w:rsid w:val="00E96FE6"/>
    <w:rsid w:val="00E9717B"/>
    <w:rsid w:val="00EA02F7"/>
    <w:rsid w:val="00EA0499"/>
    <w:rsid w:val="00EA0C4C"/>
    <w:rsid w:val="00EA1112"/>
    <w:rsid w:val="00EA12B8"/>
    <w:rsid w:val="00EA13BC"/>
    <w:rsid w:val="00EA142C"/>
    <w:rsid w:val="00EA168F"/>
    <w:rsid w:val="00EA176B"/>
    <w:rsid w:val="00EA19DD"/>
    <w:rsid w:val="00EA1CBB"/>
    <w:rsid w:val="00EA241E"/>
    <w:rsid w:val="00EA26F0"/>
    <w:rsid w:val="00EA2805"/>
    <w:rsid w:val="00EA297B"/>
    <w:rsid w:val="00EA32BD"/>
    <w:rsid w:val="00EA34A1"/>
    <w:rsid w:val="00EA3827"/>
    <w:rsid w:val="00EA42F2"/>
    <w:rsid w:val="00EA4403"/>
    <w:rsid w:val="00EA4A90"/>
    <w:rsid w:val="00EA4BB7"/>
    <w:rsid w:val="00EA557B"/>
    <w:rsid w:val="00EA5D41"/>
    <w:rsid w:val="00EA5DCB"/>
    <w:rsid w:val="00EA5F3E"/>
    <w:rsid w:val="00EA62DE"/>
    <w:rsid w:val="00EA65FF"/>
    <w:rsid w:val="00EA6783"/>
    <w:rsid w:val="00EA6E4C"/>
    <w:rsid w:val="00EA717F"/>
    <w:rsid w:val="00EA73E8"/>
    <w:rsid w:val="00EA7705"/>
    <w:rsid w:val="00EA7D20"/>
    <w:rsid w:val="00EA7F5F"/>
    <w:rsid w:val="00EB069B"/>
    <w:rsid w:val="00EB0FC7"/>
    <w:rsid w:val="00EB1470"/>
    <w:rsid w:val="00EB160B"/>
    <w:rsid w:val="00EB1C5B"/>
    <w:rsid w:val="00EB1E56"/>
    <w:rsid w:val="00EB213D"/>
    <w:rsid w:val="00EB2AB1"/>
    <w:rsid w:val="00EB2D2A"/>
    <w:rsid w:val="00EB30F6"/>
    <w:rsid w:val="00EB3159"/>
    <w:rsid w:val="00EB3F18"/>
    <w:rsid w:val="00EB3F70"/>
    <w:rsid w:val="00EB4002"/>
    <w:rsid w:val="00EB47AC"/>
    <w:rsid w:val="00EB49E6"/>
    <w:rsid w:val="00EB4B34"/>
    <w:rsid w:val="00EB4C68"/>
    <w:rsid w:val="00EB516F"/>
    <w:rsid w:val="00EB63D2"/>
    <w:rsid w:val="00EB6A0A"/>
    <w:rsid w:val="00EB6A3B"/>
    <w:rsid w:val="00EB6AD4"/>
    <w:rsid w:val="00EB6F98"/>
    <w:rsid w:val="00EB7C35"/>
    <w:rsid w:val="00EC0007"/>
    <w:rsid w:val="00EC011A"/>
    <w:rsid w:val="00EC04B0"/>
    <w:rsid w:val="00EC072A"/>
    <w:rsid w:val="00EC07D8"/>
    <w:rsid w:val="00EC12FB"/>
    <w:rsid w:val="00EC17BB"/>
    <w:rsid w:val="00EC2B6C"/>
    <w:rsid w:val="00EC2D63"/>
    <w:rsid w:val="00EC2DAA"/>
    <w:rsid w:val="00EC3235"/>
    <w:rsid w:val="00EC3C6A"/>
    <w:rsid w:val="00EC3C93"/>
    <w:rsid w:val="00EC3D18"/>
    <w:rsid w:val="00EC412E"/>
    <w:rsid w:val="00EC44B3"/>
    <w:rsid w:val="00EC492E"/>
    <w:rsid w:val="00EC4F67"/>
    <w:rsid w:val="00EC535E"/>
    <w:rsid w:val="00EC5428"/>
    <w:rsid w:val="00EC5856"/>
    <w:rsid w:val="00EC5D4A"/>
    <w:rsid w:val="00EC5DA4"/>
    <w:rsid w:val="00EC62F8"/>
    <w:rsid w:val="00EC6D07"/>
    <w:rsid w:val="00EC6F22"/>
    <w:rsid w:val="00EC7175"/>
    <w:rsid w:val="00EC765C"/>
    <w:rsid w:val="00EC7673"/>
    <w:rsid w:val="00EC770A"/>
    <w:rsid w:val="00EC7E73"/>
    <w:rsid w:val="00ED0012"/>
    <w:rsid w:val="00ED0486"/>
    <w:rsid w:val="00ED057F"/>
    <w:rsid w:val="00ED07DC"/>
    <w:rsid w:val="00ED08EC"/>
    <w:rsid w:val="00ED0CE3"/>
    <w:rsid w:val="00ED0D9D"/>
    <w:rsid w:val="00ED1182"/>
    <w:rsid w:val="00ED1771"/>
    <w:rsid w:val="00ED1C34"/>
    <w:rsid w:val="00ED1CDB"/>
    <w:rsid w:val="00ED2275"/>
    <w:rsid w:val="00ED2284"/>
    <w:rsid w:val="00ED26BC"/>
    <w:rsid w:val="00ED2856"/>
    <w:rsid w:val="00ED29AA"/>
    <w:rsid w:val="00ED2AA9"/>
    <w:rsid w:val="00ED2BB9"/>
    <w:rsid w:val="00ED2E0B"/>
    <w:rsid w:val="00ED36AC"/>
    <w:rsid w:val="00ED39C8"/>
    <w:rsid w:val="00ED3A57"/>
    <w:rsid w:val="00ED3C77"/>
    <w:rsid w:val="00ED3DF4"/>
    <w:rsid w:val="00ED3E4D"/>
    <w:rsid w:val="00ED42AD"/>
    <w:rsid w:val="00ED4F54"/>
    <w:rsid w:val="00ED5695"/>
    <w:rsid w:val="00ED58E6"/>
    <w:rsid w:val="00ED62EF"/>
    <w:rsid w:val="00ED67C5"/>
    <w:rsid w:val="00ED6C27"/>
    <w:rsid w:val="00ED6EB2"/>
    <w:rsid w:val="00ED6ED6"/>
    <w:rsid w:val="00ED721A"/>
    <w:rsid w:val="00ED7479"/>
    <w:rsid w:val="00ED797A"/>
    <w:rsid w:val="00EE0198"/>
    <w:rsid w:val="00EE047F"/>
    <w:rsid w:val="00EE0BB6"/>
    <w:rsid w:val="00EE0C05"/>
    <w:rsid w:val="00EE0FE1"/>
    <w:rsid w:val="00EE1156"/>
    <w:rsid w:val="00EE1BD8"/>
    <w:rsid w:val="00EE235B"/>
    <w:rsid w:val="00EE237A"/>
    <w:rsid w:val="00EE23BB"/>
    <w:rsid w:val="00EE258A"/>
    <w:rsid w:val="00EE293A"/>
    <w:rsid w:val="00EE2E44"/>
    <w:rsid w:val="00EE320A"/>
    <w:rsid w:val="00EE320D"/>
    <w:rsid w:val="00EE3C43"/>
    <w:rsid w:val="00EE3F98"/>
    <w:rsid w:val="00EE4648"/>
    <w:rsid w:val="00EE47CE"/>
    <w:rsid w:val="00EE4C20"/>
    <w:rsid w:val="00EE4CC9"/>
    <w:rsid w:val="00EE586F"/>
    <w:rsid w:val="00EE6264"/>
    <w:rsid w:val="00EE652E"/>
    <w:rsid w:val="00EE6646"/>
    <w:rsid w:val="00EE66C6"/>
    <w:rsid w:val="00EE742B"/>
    <w:rsid w:val="00EE7510"/>
    <w:rsid w:val="00EF01A2"/>
    <w:rsid w:val="00EF097C"/>
    <w:rsid w:val="00EF0D0D"/>
    <w:rsid w:val="00EF1319"/>
    <w:rsid w:val="00EF1895"/>
    <w:rsid w:val="00EF19C0"/>
    <w:rsid w:val="00EF1B04"/>
    <w:rsid w:val="00EF306B"/>
    <w:rsid w:val="00EF3109"/>
    <w:rsid w:val="00EF322D"/>
    <w:rsid w:val="00EF40B1"/>
    <w:rsid w:val="00EF416F"/>
    <w:rsid w:val="00EF4E88"/>
    <w:rsid w:val="00EF50A3"/>
    <w:rsid w:val="00EF53F2"/>
    <w:rsid w:val="00EF58AA"/>
    <w:rsid w:val="00EF64C0"/>
    <w:rsid w:val="00EF69B5"/>
    <w:rsid w:val="00EF6C51"/>
    <w:rsid w:val="00EF735C"/>
    <w:rsid w:val="00EF7504"/>
    <w:rsid w:val="00EF7B27"/>
    <w:rsid w:val="00EF7E34"/>
    <w:rsid w:val="00F0073C"/>
    <w:rsid w:val="00F00927"/>
    <w:rsid w:val="00F00BC0"/>
    <w:rsid w:val="00F0151B"/>
    <w:rsid w:val="00F01CBF"/>
    <w:rsid w:val="00F0233B"/>
    <w:rsid w:val="00F0245D"/>
    <w:rsid w:val="00F02799"/>
    <w:rsid w:val="00F03162"/>
    <w:rsid w:val="00F0321C"/>
    <w:rsid w:val="00F03672"/>
    <w:rsid w:val="00F03D4E"/>
    <w:rsid w:val="00F03FD8"/>
    <w:rsid w:val="00F0422E"/>
    <w:rsid w:val="00F042A9"/>
    <w:rsid w:val="00F045C1"/>
    <w:rsid w:val="00F04DE7"/>
    <w:rsid w:val="00F04FAC"/>
    <w:rsid w:val="00F05686"/>
    <w:rsid w:val="00F05A35"/>
    <w:rsid w:val="00F0641C"/>
    <w:rsid w:val="00F067C7"/>
    <w:rsid w:val="00F072A8"/>
    <w:rsid w:val="00F073F0"/>
    <w:rsid w:val="00F0760E"/>
    <w:rsid w:val="00F07C4B"/>
    <w:rsid w:val="00F10774"/>
    <w:rsid w:val="00F10E89"/>
    <w:rsid w:val="00F11187"/>
    <w:rsid w:val="00F116C1"/>
    <w:rsid w:val="00F11C3E"/>
    <w:rsid w:val="00F11E79"/>
    <w:rsid w:val="00F1201E"/>
    <w:rsid w:val="00F128ED"/>
    <w:rsid w:val="00F129C8"/>
    <w:rsid w:val="00F12A8B"/>
    <w:rsid w:val="00F12C70"/>
    <w:rsid w:val="00F12D81"/>
    <w:rsid w:val="00F12E4E"/>
    <w:rsid w:val="00F12E8D"/>
    <w:rsid w:val="00F12E94"/>
    <w:rsid w:val="00F1315F"/>
    <w:rsid w:val="00F138A4"/>
    <w:rsid w:val="00F13CF4"/>
    <w:rsid w:val="00F13E03"/>
    <w:rsid w:val="00F13E85"/>
    <w:rsid w:val="00F13F27"/>
    <w:rsid w:val="00F14A83"/>
    <w:rsid w:val="00F14FB0"/>
    <w:rsid w:val="00F151A7"/>
    <w:rsid w:val="00F15275"/>
    <w:rsid w:val="00F1531C"/>
    <w:rsid w:val="00F15451"/>
    <w:rsid w:val="00F15CB0"/>
    <w:rsid w:val="00F15D49"/>
    <w:rsid w:val="00F1615D"/>
    <w:rsid w:val="00F16384"/>
    <w:rsid w:val="00F16514"/>
    <w:rsid w:val="00F165AB"/>
    <w:rsid w:val="00F166CC"/>
    <w:rsid w:val="00F16969"/>
    <w:rsid w:val="00F16EFD"/>
    <w:rsid w:val="00F17367"/>
    <w:rsid w:val="00F173F0"/>
    <w:rsid w:val="00F17873"/>
    <w:rsid w:val="00F17D71"/>
    <w:rsid w:val="00F17FB3"/>
    <w:rsid w:val="00F2000C"/>
    <w:rsid w:val="00F20AD5"/>
    <w:rsid w:val="00F20B0B"/>
    <w:rsid w:val="00F21054"/>
    <w:rsid w:val="00F2179A"/>
    <w:rsid w:val="00F21DFE"/>
    <w:rsid w:val="00F21E89"/>
    <w:rsid w:val="00F222F5"/>
    <w:rsid w:val="00F2327A"/>
    <w:rsid w:val="00F23411"/>
    <w:rsid w:val="00F239CD"/>
    <w:rsid w:val="00F2405A"/>
    <w:rsid w:val="00F24239"/>
    <w:rsid w:val="00F24B1F"/>
    <w:rsid w:val="00F24D3E"/>
    <w:rsid w:val="00F24EAF"/>
    <w:rsid w:val="00F25085"/>
    <w:rsid w:val="00F25649"/>
    <w:rsid w:val="00F25A81"/>
    <w:rsid w:val="00F2662B"/>
    <w:rsid w:val="00F26664"/>
    <w:rsid w:val="00F268E4"/>
    <w:rsid w:val="00F26C71"/>
    <w:rsid w:val="00F27374"/>
    <w:rsid w:val="00F2798C"/>
    <w:rsid w:val="00F27DEE"/>
    <w:rsid w:val="00F3068A"/>
    <w:rsid w:val="00F310F6"/>
    <w:rsid w:val="00F31280"/>
    <w:rsid w:val="00F312CE"/>
    <w:rsid w:val="00F31908"/>
    <w:rsid w:val="00F319ED"/>
    <w:rsid w:val="00F32038"/>
    <w:rsid w:val="00F32632"/>
    <w:rsid w:val="00F34238"/>
    <w:rsid w:val="00F34C80"/>
    <w:rsid w:val="00F34C85"/>
    <w:rsid w:val="00F34F0B"/>
    <w:rsid w:val="00F3533B"/>
    <w:rsid w:val="00F35AB9"/>
    <w:rsid w:val="00F36548"/>
    <w:rsid w:val="00F36583"/>
    <w:rsid w:val="00F365FE"/>
    <w:rsid w:val="00F36926"/>
    <w:rsid w:val="00F369BB"/>
    <w:rsid w:val="00F36A42"/>
    <w:rsid w:val="00F370DE"/>
    <w:rsid w:val="00F3760C"/>
    <w:rsid w:val="00F37D61"/>
    <w:rsid w:val="00F404A1"/>
    <w:rsid w:val="00F41928"/>
    <w:rsid w:val="00F42A27"/>
    <w:rsid w:val="00F430EB"/>
    <w:rsid w:val="00F4323B"/>
    <w:rsid w:val="00F43669"/>
    <w:rsid w:val="00F438EF"/>
    <w:rsid w:val="00F43EB3"/>
    <w:rsid w:val="00F43FD6"/>
    <w:rsid w:val="00F44030"/>
    <w:rsid w:val="00F44465"/>
    <w:rsid w:val="00F4520B"/>
    <w:rsid w:val="00F45819"/>
    <w:rsid w:val="00F45B53"/>
    <w:rsid w:val="00F45E3D"/>
    <w:rsid w:val="00F46896"/>
    <w:rsid w:val="00F477D6"/>
    <w:rsid w:val="00F47A01"/>
    <w:rsid w:val="00F47B80"/>
    <w:rsid w:val="00F47C39"/>
    <w:rsid w:val="00F47D7D"/>
    <w:rsid w:val="00F47E97"/>
    <w:rsid w:val="00F50177"/>
    <w:rsid w:val="00F5076B"/>
    <w:rsid w:val="00F50852"/>
    <w:rsid w:val="00F50F56"/>
    <w:rsid w:val="00F512FD"/>
    <w:rsid w:val="00F514A3"/>
    <w:rsid w:val="00F51646"/>
    <w:rsid w:val="00F516B7"/>
    <w:rsid w:val="00F5178C"/>
    <w:rsid w:val="00F51AD7"/>
    <w:rsid w:val="00F51AE3"/>
    <w:rsid w:val="00F51F2D"/>
    <w:rsid w:val="00F5316C"/>
    <w:rsid w:val="00F53230"/>
    <w:rsid w:val="00F53733"/>
    <w:rsid w:val="00F5376B"/>
    <w:rsid w:val="00F53B72"/>
    <w:rsid w:val="00F54486"/>
    <w:rsid w:val="00F54566"/>
    <w:rsid w:val="00F54636"/>
    <w:rsid w:val="00F54A8C"/>
    <w:rsid w:val="00F54B85"/>
    <w:rsid w:val="00F54C3A"/>
    <w:rsid w:val="00F55303"/>
    <w:rsid w:val="00F559CD"/>
    <w:rsid w:val="00F55A0C"/>
    <w:rsid w:val="00F55BB7"/>
    <w:rsid w:val="00F56AF0"/>
    <w:rsid w:val="00F57024"/>
    <w:rsid w:val="00F57151"/>
    <w:rsid w:val="00F574A7"/>
    <w:rsid w:val="00F60634"/>
    <w:rsid w:val="00F609DA"/>
    <w:rsid w:val="00F60E59"/>
    <w:rsid w:val="00F6202D"/>
    <w:rsid w:val="00F623BE"/>
    <w:rsid w:val="00F6242C"/>
    <w:rsid w:val="00F625FD"/>
    <w:rsid w:val="00F63389"/>
    <w:rsid w:val="00F63E2A"/>
    <w:rsid w:val="00F6400D"/>
    <w:rsid w:val="00F6401D"/>
    <w:rsid w:val="00F6413B"/>
    <w:rsid w:val="00F6475A"/>
    <w:rsid w:val="00F64A46"/>
    <w:rsid w:val="00F64EBE"/>
    <w:rsid w:val="00F65E59"/>
    <w:rsid w:val="00F65EC4"/>
    <w:rsid w:val="00F65F91"/>
    <w:rsid w:val="00F6606A"/>
    <w:rsid w:val="00F661DB"/>
    <w:rsid w:val="00F6641B"/>
    <w:rsid w:val="00F66708"/>
    <w:rsid w:val="00F667F0"/>
    <w:rsid w:val="00F6689E"/>
    <w:rsid w:val="00F66C8B"/>
    <w:rsid w:val="00F66F45"/>
    <w:rsid w:val="00F67133"/>
    <w:rsid w:val="00F67413"/>
    <w:rsid w:val="00F67F9E"/>
    <w:rsid w:val="00F702DB"/>
    <w:rsid w:val="00F70CB7"/>
    <w:rsid w:val="00F713A1"/>
    <w:rsid w:val="00F71596"/>
    <w:rsid w:val="00F71AA7"/>
    <w:rsid w:val="00F72425"/>
    <w:rsid w:val="00F727BA"/>
    <w:rsid w:val="00F72C96"/>
    <w:rsid w:val="00F72DDC"/>
    <w:rsid w:val="00F73228"/>
    <w:rsid w:val="00F73509"/>
    <w:rsid w:val="00F73736"/>
    <w:rsid w:val="00F73946"/>
    <w:rsid w:val="00F73B99"/>
    <w:rsid w:val="00F742EF"/>
    <w:rsid w:val="00F74717"/>
    <w:rsid w:val="00F74A76"/>
    <w:rsid w:val="00F74C43"/>
    <w:rsid w:val="00F74DA5"/>
    <w:rsid w:val="00F74EC7"/>
    <w:rsid w:val="00F75045"/>
    <w:rsid w:val="00F753DC"/>
    <w:rsid w:val="00F753ED"/>
    <w:rsid w:val="00F755BC"/>
    <w:rsid w:val="00F756C1"/>
    <w:rsid w:val="00F75CD1"/>
    <w:rsid w:val="00F75DED"/>
    <w:rsid w:val="00F76090"/>
    <w:rsid w:val="00F76206"/>
    <w:rsid w:val="00F764CC"/>
    <w:rsid w:val="00F768EC"/>
    <w:rsid w:val="00F76A08"/>
    <w:rsid w:val="00F779C3"/>
    <w:rsid w:val="00F77B2E"/>
    <w:rsid w:val="00F80843"/>
    <w:rsid w:val="00F81225"/>
    <w:rsid w:val="00F8145B"/>
    <w:rsid w:val="00F823A9"/>
    <w:rsid w:val="00F8269D"/>
    <w:rsid w:val="00F8282A"/>
    <w:rsid w:val="00F82AE6"/>
    <w:rsid w:val="00F83120"/>
    <w:rsid w:val="00F83278"/>
    <w:rsid w:val="00F83621"/>
    <w:rsid w:val="00F83EB4"/>
    <w:rsid w:val="00F83F7E"/>
    <w:rsid w:val="00F849EC"/>
    <w:rsid w:val="00F84A24"/>
    <w:rsid w:val="00F84A36"/>
    <w:rsid w:val="00F84F41"/>
    <w:rsid w:val="00F852FC"/>
    <w:rsid w:val="00F853AE"/>
    <w:rsid w:val="00F85A0C"/>
    <w:rsid w:val="00F85AA2"/>
    <w:rsid w:val="00F85E16"/>
    <w:rsid w:val="00F866DB"/>
    <w:rsid w:val="00F872C2"/>
    <w:rsid w:val="00F874A8"/>
    <w:rsid w:val="00F876C2"/>
    <w:rsid w:val="00F8792E"/>
    <w:rsid w:val="00F87BE5"/>
    <w:rsid w:val="00F901E4"/>
    <w:rsid w:val="00F9034A"/>
    <w:rsid w:val="00F90520"/>
    <w:rsid w:val="00F906D8"/>
    <w:rsid w:val="00F908C9"/>
    <w:rsid w:val="00F90BDF"/>
    <w:rsid w:val="00F91527"/>
    <w:rsid w:val="00F9187C"/>
    <w:rsid w:val="00F91C27"/>
    <w:rsid w:val="00F91EFF"/>
    <w:rsid w:val="00F92092"/>
    <w:rsid w:val="00F922D6"/>
    <w:rsid w:val="00F9256C"/>
    <w:rsid w:val="00F9272A"/>
    <w:rsid w:val="00F92A72"/>
    <w:rsid w:val="00F92C65"/>
    <w:rsid w:val="00F93598"/>
    <w:rsid w:val="00F93738"/>
    <w:rsid w:val="00F9390D"/>
    <w:rsid w:val="00F93AC6"/>
    <w:rsid w:val="00F93BF8"/>
    <w:rsid w:val="00F93D5B"/>
    <w:rsid w:val="00F93EA0"/>
    <w:rsid w:val="00F94866"/>
    <w:rsid w:val="00F95116"/>
    <w:rsid w:val="00F96398"/>
    <w:rsid w:val="00F96414"/>
    <w:rsid w:val="00F96BC0"/>
    <w:rsid w:val="00F96E32"/>
    <w:rsid w:val="00F97DD8"/>
    <w:rsid w:val="00FA06F8"/>
    <w:rsid w:val="00FA0D15"/>
    <w:rsid w:val="00FA2377"/>
    <w:rsid w:val="00FA25A3"/>
    <w:rsid w:val="00FA35C3"/>
    <w:rsid w:val="00FA416A"/>
    <w:rsid w:val="00FA4439"/>
    <w:rsid w:val="00FA47D8"/>
    <w:rsid w:val="00FA5D75"/>
    <w:rsid w:val="00FA67B9"/>
    <w:rsid w:val="00FA69D0"/>
    <w:rsid w:val="00FA6A1B"/>
    <w:rsid w:val="00FA706A"/>
    <w:rsid w:val="00FA7747"/>
    <w:rsid w:val="00FA7C8C"/>
    <w:rsid w:val="00FA7CAE"/>
    <w:rsid w:val="00FB0126"/>
    <w:rsid w:val="00FB029E"/>
    <w:rsid w:val="00FB0309"/>
    <w:rsid w:val="00FB0322"/>
    <w:rsid w:val="00FB0814"/>
    <w:rsid w:val="00FB14DB"/>
    <w:rsid w:val="00FB1860"/>
    <w:rsid w:val="00FB1BC5"/>
    <w:rsid w:val="00FB1C2B"/>
    <w:rsid w:val="00FB1CD0"/>
    <w:rsid w:val="00FB1FC8"/>
    <w:rsid w:val="00FB26DC"/>
    <w:rsid w:val="00FB2B60"/>
    <w:rsid w:val="00FB2ECB"/>
    <w:rsid w:val="00FB31F4"/>
    <w:rsid w:val="00FB3B6C"/>
    <w:rsid w:val="00FB3D33"/>
    <w:rsid w:val="00FB3D37"/>
    <w:rsid w:val="00FB416A"/>
    <w:rsid w:val="00FB47FD"/>
    <w:rsid w:val="00FB48F0"/>
    <w:rsid w:val="00FB4950"/>
    <w:rsid w:val="00FB4B5F"/>
    <w:rsid w:val="00FB4C08"/>
    <w:rsid w:val="00FB59A8"/>
    <w:rsid w:val="00FB5A28"/>
    <w:rsid w:val="00FB5D89"/>
    <w:rsid w:val="00FB5F83"/>
    <w:rsid w:val="00FB6F33"/>
    <w:rsid w:val="00FB766C"/>
    <w:rsid w:val="00FB7876"/>
    <w:rsid w:val="00FB7BBF"/>
    <w:rsid w:val="00FC0078"/>
    <w:rsid w:val="00FC012A"/>
    <w:rsid w:val="00FC0CB0"/>
    <w:rsid w:val="00FC0EFB"/>
    <w:rsid w:val="00FC1C44"/>
    <w:rsid w:val="00FC26F3"/>
    <w:rsid w:val="00FC2B76"/>
    <w:rsid w:val="00FC314A"/>
    <w:rsid w:val="00FC34BD"/>
    <w:rsid w:val="00FC3A9C"/>
    <w:rsid w:val="00FC3CA0"/>
    <w:rsid w:val="00FC4169"/>
    <w:rsid w:val="00FC449E"/>
    <w:rsid w:val="00FC46FF"/>
    <w:rsid w:val="00FC4F50"/>
    <w:rsid w:val="00FC5182"/>
    <w:rsid w:val="00FC5757"/>
    <w:rsid w:val="00FC57D4"/>
    <w:rsid w:val="00FC598E"/>
    <w:rsid w:val="00FC5A98"/>
    <w:rsid w:val="00FC5FD9"/>
    <w:rsid w:val="00FC608F"/>
    <w:rsid w:val="00FC626E"/>
    <w:rsid w:val="00FC649B"/>
    <w:rsid w:val="00FC6661"/>
    <w:rsid w:val="00FC6A9B"/>
    <w:rsid w:val="00FC6E47"/>
    <w:rsid w:val="00FC74E0"/>
    <w:rsid w:val="00FC771A"/>
    <w:rsid w:val="00FC7A9E"/>
    <w:rsid w:val="00FC7BEC"/>
    <w:rsid w:val="00FC7F72"/>
    <w:rsid w:val="00FD0086"/>
    <w:rsid w:val="00FD0167"/>
    <w:rsid w:val="00FD0300"/>
    <w:rsid w:val="00FD0379"/>
    <w:rsid w:val="00FD086A"/>
    <w:rsid w:val="00FD0F46"/>
    <w:rsid w:val="00FD128F"/>
    <w:rsid w:val="00FD131D"/>
    <w:rsid w:val="00FD2344"/>
    <w:rsid w:val="00FD2661"/>
    <w:rsid w:val="00FD329E"/>
    <w:rsid w:val="00FD3307"/>
    <w:rsid w:val="00FD3AAE"/>
    <w:rsid w:val="00FD402B"/>
    <w:rsid w:val="00FD4316"/>
    <w:rsid w:val="00FD4560"/>
    <w:rsid w:val="00FD4A56"/>
    <w:rsid w:val="00FD4BE3"/>
    <w:rsid w:val="00FD561F"/>
    <w:rsid w:val="00FD5884"/>
    <w:rsid w:val="00FD58ED"/>
    <w:rsid w:val="00FD5BA6"/>
    <w:rsid w:val="00FD5DD2"/>
    <w:rsid w:val="00FD6102"/>
    <w:rsid w:val="00FD612B"/>
    <w:rsid w:val="00FD62E9"/>
    <w:rsid w:val="00FD62F3"/>
    <w:rsid w:val="00FD6E86"/>
    <w:rsid w:val="00FD7069"/>
    <w:rsid w:val="00FD7248"/>
    <w:rsid w:val="00FD724B"/>
    <w:rsid w:val="00FD7C61"/>
    <w:rsid w:val="00FD7EE3"/>
    <w:rsid w:val="00FE099D"/>
    <w:rsid w:val="00FE10DB"/>
    <w:rsid w:val="00FE11AD"/>
    <w:rsid w:val="00FE1240"/>
    <w:rsid w:val="00FE18E1"/>
    <w:rsid w:val="00FE19FF"/>
    <w:rsid w:val="00FE1CEB"/>
    <w:rsid w:val="00FE20AC"/>
    <w:rsid w:val="00FE2412"/>
    <w:rsid w:val="00FE282D"/>
    <w:rsid w:val="00FE3512"/>
    <w:rsid w:val="00FE3958"/>
    <w:rsid w:val="00FE3AAC"/>
    <w:rsid w:val="00FE408A"/>
    <w:rsid w:val="00FE4A40"/>
    <w:rsid w:val="00FE4F74"/>
    <w:rsid w:val="00FE507A"/>
    <w:rsid w:val="00FE52EA"/>
    <w:rsid w:val="00FE5568"/>
    <w:rsid w:val="00FE56B2"/>
    <w:rsid w:val="00FE6378"/>
    <w:rsid w:val="00FE66DD"/>
    <w:rsid w:val="00FE68A9"/>
    <w:rsid w:val="00FE6AF3"/>
    <w:rsid w:val="00FE7009"/>
    <w:rsid w:val="00FE7B3F"/>
    <w:rsid w:val="00FF0135"/>
    <w:rsid w:val="00FF0216"/>
    <w:rsid w:val="00FF032C"/>
    <w:rsid w:val="00FF07AF"/>
    <w:rsid w:val="00FF09E9"/>
    <w:rsid w:val="00FF0EEC"/>
    <w:rsid w:val="00FF188F"/>
    <w:rsid w:val="00FF19E6"/>
    <w:rsid w:val="00FF1A6E"/>
    <w:rsid w:val="00FF1CBF"/>
    <w:rsid w:val="00FF21CB"/>
    <w:rsid w:val="00FF246D"/>
    <w:rsid w:val="00FF275F"/>
    <w:rsid w:val="00FF2A0B"/>
    <w:rsid w:val="00FF2EAB"/>
    <w:rsid w:val="00FF3897"/>
    <w:rsid w:val="00FF3AE1"/>
    <w:rsid w:val="00FF3BCE"/>
    <w:rsid w:val="00FF4444"/>
    <w:rsid w:val="00FF445B"/>
    <w:rsid w:val="00FF45C6"/>
    <w:rsid w:val="00FF4CBD"/>
    <w:rsid w:val="00FF4CCD"/>
    <w:rsid w:val="00FF55A5"/>
    <w:rsid w:val="00FF5870"/>
    <w:rsid w:val="00FF599F"/>
    <w:rsid w:val="00FF6411"/>
    <w:rsid w:val="00FF6560"/>
    <w:rsid w:val="00FF675A"/>
    <w:rsid w:val="00FF6810"/>
    <w:rsid w:val="00FF6B01"/>
    <w:rsid w:val="00FF6BD9"/>
    <w:rsid w:val="00FF6D94"/>
    <w:rsid w:val="00FF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77797"/>
  <w15:chartTrackingRefBased/>
  <w15:docId w15:val="{A002DC25-6C4C-4A57-930E-656E88E2B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,BT Char,Body อักขระ อักขระ Char,Body อักขระ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,BT,Body อักขระ อักขระ,Body อักขระ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,BT Char1,Body อักขระ อักขระ Char1,Body อักขระ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4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1C1A"/>
    <w:rPr>
      <w:rFonts w:ascii="Arial" w:hAnsi="Arial" w:cs="Angsana New"/>
      <w:sz w:val="18"/>
      <w:szCs w:val="22"/>
    </w:rPr>
  </w:style>
  <w:style w:type="character" w:customStyle="1" w:styleId="normaltextrun">
    <w:name w:val="normaltextrun"/>
    <w:rsid w:val="00DF1AA0"/>
  </w:style>
  <w:style w:type="character" w:customStyle="1" w:styleId="eop">
    <w:name w:val="eop"/>
    <w:rsid w:val="00DF1AA0"/>
  </w:style>
  <w:style w:type="character" w:customStyle="1" w:styleId="Heading2Char1">
    <w:name w:val="Heading 2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0378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D0378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D0378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rsid w:val="00D0378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0378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0378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0378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0378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0378A"/>
  </w:style>
  <w:style w:type="character" w:customStyle="1" w:styleId="st1">
    <w:name w:val="st1"/>
    <w:basedOn w:val="DefaultParagraphFont"/>
    <w:rsid w:val="00D0378A"/>
  </w:style>
  <w:style w:type="character" w:customStyle="1" w:styleId="alt-edited1">
    <w:name w:val="alt-edited1"/>
    <w:rsid w:val="00D0378A"/>
    <w:rPr>
      <w:color w:val="4D90F0"/>
    </w:rPr>
  </w:style>
  <w:style w:type="table" w:customStyle="1" w:styleId="TableGridLight1">
    <w:name w:val="Table Grid Light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1">
    <w:name w:val="Table 3D effects 21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037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037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D0378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D0378A"/>
    <w:pPr>
      <w:spacing w:line="260" w:lineRule="atLeast"/>
    </w:p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2">
    <w:name w:val="Table 3D effects 22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0378A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17">
    <w:name w:val="Table Grid1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AEAC7E2-7268-496A-96D7-E194ECB87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158B52-8643-400F-AE00-C6E51ED0FF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C41F54-8609-4FA5-B109-3C4121850C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529F6F-8398-405F-A536-81750FA6A82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</TotalTime>
  <Pages>1</Pages>
  <Words>3238</Words>
  <Characters>18458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Siramol, Pinsuwan</dc:creator>
  <cp:keywords/>
  <dc:description/>
  <cp:lastModifiedBy>Nattakarn, Sangvichit</cp:lastModifiedBy>
  <cp:revision>10</cp:revision>
  <cp:lastPrinted>2023-10-31T02:59:00Z</cp:lastPrinted>
  <dcterms:created xsi:type="dcterms:W3CDTF">2023-11-06T08:48:00Z</dcterms:created>
  <dcterms:modified xsi:type="dcterms:W3CDTF">2023-11-08T05:47:00Z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66d2e1c0-6637-486d-a383-0177dcc02b99_Enabled">
    <vt:lpwstr>true</vt:lpwstr>
  </property>
  <property fmtid="{D5CDD505-2E9C-101B-9397-08002B2CF9AE}" pid="6" name="MSIP_Label_66d2e1c0-6637-486d-a383-0177dcc02b99_SetDate">
    <vt:lpwstr>2022-07-26T02:51:56Z</vt:lpwstr>
  </property>
  <property fmtid="{D5CDD505-2E9C-101B-9397-08002B2CF9AE}" pid="7" name="MSIP_Label_66d2e1c0-6637-486d-a383-0177dcc02b99_Method">
    <vt:lpwstr>Privileged</vt:lpwstr>
  </property>
  <property fmtid="{D5CDD505-2E9C-101B-9397-08002B2CF9AE}" pid="8" name="MSIP_Label_66d2e1c0-6637-486d-a383-0177dcc02b99_Name">
    <vt:lpwstr>Public</vt:lpwstr>
  </property>
  <property fmtid="{D5CDD505-2E9C-101B-9397-08002B2CF9AE}" pid="9" name="MSIP_Label_66d2e1c0-6637-486d-a383-0177dcc02b99_SiteId">
    <vt:lpwstr>6345207c-7bd2-49f1-920e-a5aa88e4c1c0</vt:lpwstr>
  </property>
  <property fmtid="{D5CDD505-2E9C-101B-9397-08002B2CF9AE}" pid="10" name="MSIP_Label_66d2e1c0-6637-486d-a383-0177dcc02b99_ActionId">
    <vt:lpwstr>2dc584f6-dc06-4bae-996c-9354ada31990</vt:lpwstr>
  </property>
  <property fmtid="{D5CDD505-2E9C-101B-9397-08002B2CF9AE}" pid="11" name="MSIP_Label_66d2e1c0-6637-486d-a383-0177dcc02b99_ContentBits">
    <vt:lpwstr>0</vt:lpwstr>
  </property>
  <property fmtid="{D5CDD505-2E9C-101B-9397-08002B2CF9AE}" pid="12" name="ContentTypeId">
    <vt:lpwstr>0x010100FC3C573FF70E394A86433F5E112C33AA</vt:lpwstr>
  </property>
</Properties>
</file>