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376"/>
        <w:gridCol w:w="8002"/>
      </w:tblGrid>
      <w:tr w:rsidR="0063663D" w:rsidRPr="009721F5" w14:paraId="201FF11F" w14:textId="77777777" w:rsidTr="00C27993">
        <w:tc>
          <w:tcPr>
            <w:tcW w:w="1376" w:type="dxa"/>
          </w:tcPr>
          <w:p w14:paraId="37ABF168" w14:textId="77777777" w:rsidR="0063663D" w:rsidRPr="009721F5" w:rsidRDefault="007251E0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02" w:type="dxa"/>
          </w:tcPr>
          <w:p w14:paraId="5A58EA43" w14:textId="77777777" w:rsidR="0063663D" w:rsidRPr="009721F5" w:rsidRDefault="007251E0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63663D" w:rsidRPr="009721F5" w14:paraId="2410681B" w14:textId="77777777" w:rsidTr="00C27993">
        <w:tc>
          <w:tcPr>
            <w:tcW w:w="1376" w:type="dxa"/>
          </w:tcPr>
          <w:p w14:paraId="0471F181" w14:textId="77777777" w:rsidR="0063663D" w:rsidRPr="009721F5" w:rsidRDefault="0063663D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224AA108" w14:textId="77777777" w:rsidR="0063663D" w:rsidRPr="009721F5" w:rsidRDefault="0063663D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663D" w:rsidRPr="009721F5" w14:paraId="7478106F" w14:textId="77777777" w:rsidTr="00C27993">
        <w:tc>
          <w:tcPr>
            <w:tcW w:w="1376" w:type="dxa"/>
          </w:tcPr>
          <w:p w14:paraId="1886E008" w14:textId="77777777" w:rsidR="0063663D" w:rsidRPr="009721F5" w:rsidRDefault="0063663D" w:rsidP="008E784D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094D45B6" w14:textId="636D99F0" w:rsidR="0063663D" w:rsidRPr="009721F5" w:rsidRDefault="00F50CD8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ข้อมูลทั่วไป</w:t>
            </w:r>
          </w:p>
        </w:tc>
      </w:tr>
      <w:tr w:rsidR="00F50CD8" w:rsidRPr="009721F5" w14:paraId="0E3E6459" w14:textId="77777777" w:rsidTr="00C27993">
        <w:tc>
          <w:tcPr>
            <w:tcW w:w="1376" w:type="dxa"/>
          </w:tcPr>
          <w:p w14:paraId="1F2E3FA0" w14:textId="77777777" w:rsidR="00F50CD8" w:rsidRPr="009721F5" w:rsidRDefault="00F50CD8" w:rsidP="008E784D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4C4BAD26" w14:textId="0A954236" w:rsidR="00F50CD8" w:rsidRPr="009721F5" w:rsidRDefault="00F50CD8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เกณฑ์การจัดทำงบการเงินระหว่างกาล</w:t>
            </w:r>
          </w:p>
        </w:tc>
      </w:tr>
      <w:tr w:rsidR="00C51C0D" w:rsidRPr="009721F5" w14:paraId="2C55819B" w14:textId="77777777" w:rsidTr="00C27993">
        <w:tc>
          <w:tcPr>
            <w:tcW w:w="1376" w:type="dxa"/>
          </w:tcPr>
          <w:p w14:paraId="77D5E99A" w14:textId="77777777" w:rsidR="00C51C0D" w:rsidRPr="009721F5" w:rsidRDefault="00C51C0D" w:rsidP="008E784D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646FB3E7" w14:textId="77777777" w:rsidR="00C51C0D" w:rsidRPr="009721F5" w:rsidRDefault="00C51C0D" w:rsidP="0048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CE404E" w:rsidRPr="009721F5" w14:paraId="5971951D" w14:textId="77777777" w:rsidTr="00C27993">
        <w:tc>
          <w:tcPr>
            <w:tcW w:w="1376" w:type="dxa"/>
          </w:tcPr>
          <w:p w14:paraId="129E5895" w14:textId="77777777" w:rsidR="00CE404E" w:rsidRPr="009721F5" w:rsidRDefault="00CE404E" w:rsidP="008E784D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5FB90E97" w14:textId="6FC63E75" w:rsidR="00CE404E" w:rsidRPr="009721F5" w:rsidRDefault="00CE404E" w:rsidP="0048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053885" w:rsidRPr="009721F5" w14:paraId="0FD1207E" w14:textId="77777777" w:rsidTr="00C27993">
        <w:tc>
          <w:tcPr>
            <w:tcW w:w="1376" w:type="dxa"/>
          </w:tcPr>
          <w:p w14:paraId="5CE80CDF" w14:textId="77777777" w:rsidR="00053885" w:rsidRPr="009721F5" w:rsidRDefault="00053885" w:rsidP="008E784D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4D429EC1" w14:textId="23BCD164" w:rsidR="00053885" w:rsidRPr="009721F5" w:rsidRDefault="00053885" w:rsidP="0048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</w:t>
            </w:r>
            <w:r w:rsidRPr="009721F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และอุปกรณ์</w:t>
            </w:r>
            <w:r w:rsidR="00604214" w:rsidRPr="009721F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และสินทรัพย์สิทธิการใช้</w:t>
            </w:r>
          </w:p>
        </w:tc>
      </w:tr>
      <w:tr w:rsidR="005F3AF3" w:rsidRPr="009721F5" w14:paraId="59787614" w14:textId="77777777" w:rsidTr="00C27993">
        <w:tc>
          <w:tcPr>
            <w:tcW w:w="1376" w:type="dxa"/>
          </w:tcPr>
          <w:p w14:paraId="644ABB2F" w14:textId="77777777" w:rsidR="005F3AF3" w:rsidRPr="009721F5" w:rsidRDefault="005F3AF3" w:rsidP="008E784D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21FBF1D0" w14:textId="77777777" w:rsidR="005F3AF3" w:rsidRPr="009721F5" w:rsidRDefault="005F3AF3" w:rsidP="005F3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061FB6" w:rsidRPr="009721F5" w14:paraId="6C0C4D6C" w14:textId="77777777" w:rsidTr="00C27993">
        <w:tc>
          <w:tcPr>
            <w:tcW w:w="1376" w:type="dxa"/>
          </w:tcPr>
          <w:p w14:paraId="79755CAE" w14:textId="77777777" w:rsidR="00061FB6" w:rsidRPr="009721F5" w:rsidRDefault="00061FB6" w:rsidP="008E784D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2671851C" w14:textId="39E92393" w:rsidR="00061FB6" w:rsidRPr="009721F5" w:rsidRDefault="00294788" w:rsidP="005F3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ทุนเรือนหุ้น</w:t>
            </w:r>
          </w:p>
        </w:tc>
      </w:tr>
      <w:tr w:rsidR="00294788" w:rsidRPr="009721F5" w14:paraId="4DE0D90A" w14:textId="77777777" w:rsidTr="00C27993">
        <w:tc>
          <w:tcPr>
            <w:tcW w:w="1376" w:type="dxa"/>
          </w:tcPr>
          <w:p w14:paraId="3502F1D9" w14:textId="77777777" w:rsidR="00294788" w:rsidRPr="009721F5" w:rsidRDefault="00294788" w:rsidP="008E784D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4D04D80A" w14:textId="45F33391" w:rsidR="00294788" w:rsidRPr="009721F5" w:rsidRDefault="00294788" w:rsidP="005F3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5F3AF3" w:rsidRPr="009721F5" w14:paraId="274BBE1A" w14:textId="77777777" w:rsidTr="00C27993">
        <w:tc>
          <w:tcPr>
            <w:tcW w:w="1376" w:type="dxa"/>
          </w:tcPr>
          <w:p w14:paraId="1837C176" w14:textId="77777777" w:rsidR="005F3AF3" w:rsidRPr="009721F5" w:rsidRDefault="005F3AF3" w:rsidP="008E784D">
            <w:pPr>
              <w:pStyle w:val="ListParagraph"/>
              <w:numPr>
                <w:ilvl w:val="0"/>
                <w:numId w:val="19"/>
              </w:numPr>
              <w:tabs>
                <w:tab w:val="left" w:pos="82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2E0595AC" w14:textId="77777777" w:rsidR="005F3AF3" w:rsidRPr="009721F5" w:rsidRDefault="001D5000" w:rsidP="001D500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7667AD" w:rsidRPr="009721F5" w14:paraId="65385C78" w14:textId="77777777" w:rsidTr="00C27993">
        <w:tc>
          <w:tcPr>
            <w:tcW w:w="1376" w:type="dxa"/>
          </w:tcPr>
          <w:p w14:paraId="2ED15BAB" w14:textId="77777777" w:rsidR="007667AD" w:rsidRPr="009721F5" w:rsidRDefault="007667AD" w:rsidP="007667AD">
            <w:pPr>
              <w:pStyle w:val="ListParagraph"/>
              <w:numPr>
                <w:ilvl w:val="0"/>
                <w:numId w:val="19"/>
              </w:numPr>
              <w:tabs>
                <w:tab w:val="left" w:pos="82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30B685D0" w14:textId="22200875" w:rsidR="007667AD" w:rsidRPr="009721F5" w:rsidRDefault="007667AD" w:rsidP="007667A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กำไรต่อหุ้น</w:t>
            </w:r>
          </w:p>
        </w:tc>
      </w:tr>
      <w:tr w:rsidR="00B12FAA" w:rsidRPr="009721F5" w14:paraId="62EE5824" w14:textId="77777777" w:rsidTr="00C27993">
        <w:tc>
          <w:tcPr>
            <w:tcW w:w="1376" w:type="dxa"/>
          </w:tcPr>
          <w:p w14:paraId="6BFB38F5" w14:textId="77777777" w:rsidR="00B12FAA" w:rsidRPr="009721F5" w:rsidRDefault="00B12FAA" w:rsidP="007667AD">
            <w:pPr>
              <w:pStyle w:val="ListParagraph"/>
              <w:numPr>
                <w:ilvl w:val="0"/>
                <w:numId w:val="19"/>
              </w:numPr>
              <w:tabs>
                <w:tab w:val="left" w:pos="82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1FC4FB6D" w14:textId="60A0047D" w:rsidR="00B12FAA" w:rsidRPr="009721F5" w:rsidRDefault="00BA6E5D" w:rsidP="007667A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483355" w:rsidRPr="009721F5" w14:paraId="53E208A7" w14:textId="77777777" w:rsidTr="00C27993">
        <w:tc>
          <w:tcPr>
            <w:tcW w:w="1376" w:type="dxa"/>
          </w:tcPr>
          <w:p w14:paraId="1CF75737" w14:textId="77777777" w:rsidR="00483355" w:rsidRPr="009721F5" w:rsidRDefault="00483355" w:rsidP="00483355">
            <w:pPr>
              <w:pStyle w:val="ListParagraph"/>
              <w:numPr>
                <w:ilvl w:val="0"/>
                <w:numId w:val="19"/>
              </w:numPr>
              <w:tabs>
                <w:tab w:val="left" w:pos="82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57D9A6D4" w14:textId="1940D8B2" w:rsidR="00483355" w:rsidRPr="009721F5" w:rsidRDefault="00BA6E5D" w:rsidP="0048335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7667AD" w:rsidRPr="009721F5" w14:paraId="5647E69D" w14:textId="77777777" w:rsidTr="00C27993">
        <w:tc>
          <w:tcPr>
            <w:tcW w:w="1376" w:type="dxa"/>
          </w:tcPr>
          <w:p w14:paraId="3029A995" w14:textId="77777777" w:rsidR="007667AD" w:rsidRPr="009721F5" w:rsidRDefault="007667AD" w:rsidP="007667AD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02" w:type="dxa"/>
          </w:tcPr>
          <w:p w14:paraId="495B7FF0" w14:textId="77777777" w:rsidR="007667AD" w:rsidRPr="009721F5" w:rsidRDefault="007667AD" w:rsidP="0076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</w:t>
            </w:r>
          </w:p>
        </w:tc>
      </w:tr>
      <w:tr w:rsidR="00F45BBC" w:rsidRPr="009721F5" w14:paraId="6A1DD2EE" w14:textId="77777777" w:rsidTr="00C27993">
        <w:tc>
          <w:tcPr>
            <w:tcW w:w="1376" w:type="dxa"/>
          </w:tcPr>
          <w:p w14:paraId="67BEB0B3" w14:textId="77777777" w:rsidR="00F45BBC" w:rsidRPr="009721F5" w:rsidRDefault="00F45BBC" w:rsidP="007667AD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02" w:type="dxa"/>
          </w:tcPr>
          <w:p w14:paraId="198DA5C9" w14:textId="46A6D991" w:rsidR="00F45BBC" w:rsidRPr="009721F5" w:rsidRDefault="00F45BBC" w:rsidP="0076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1F66F95E" w14:textId="77777777" w:rsidR="00076874" w:rsidRPr="009721F5" w:rsidRDefault="00076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63A36371" w14:textId="77777777" w:rsidR="004849A9" w:rsidRPr="009721F5" w:rsidRDefault="00484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196F3B3C" w14:textId="71DD5701" w:rsidR="00076874" w:rsidRPr="009721F5" w:rsidRDefault="00725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Cs w:val="22"/>
        </w:rPr>
        <w:br w:type="page"/>
      </w:r>
      <w:r w:rsidR="00193763" w:rsidRPr="009721F5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35FB8A6" w14:textId="77777777" w:rsidR="00193763" w:rsidRPr="00BD7A60" w:rsidRDefault="00193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48AF71BF" w14:textId="1F1276A3" w:rsidR="004849A9" w:rsidRPr="009721F5" w:rsidRDefault="00193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7F77D1" w:rsidRPr="007F77D1">
        <w:rPr>
          <w:rFonts w:ascii="Angsana New" w:hAnsi="Angsana New"/>
          <w:sz w:val="30"/>
          <w:szCs w:val="30"/>
        </w:rPr>
        <w:t>13</w:t>
      </w:r>
      <w:r w:rsidR="00942918" w:rsidRPr="009721F5">
        <w:rPr>
          <w:rFonts w:ascii="Angsana New" w:hAnsi="Angsana New" w:hint="cs"/>
          <w:sz w:val="30"/>
          <w:szCs w:val="30"/>
        </w:rPr>
        <w:t xml:space="preserve"> </w:t>
      </w:r>
      <w:r w:rsidR="004E5A31">
        <w:rPr>
          <w:rFonts w:ascii="Angsana New" w:hAnsi="Angsana New" w:hint="cs"/>
          <w:sz w:val="30"/>
          <w:szCs w:val="30"/>
          <w:cs/>
        </w:rPr>
        <w:t>พฤศจิกายน</w:t>
      </w:r>
      <w:r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7F77D1" w:rsidRPr="007F77D1">
        <w:rPr>
          <w:rFonts w:ascii="Angsana New" w:hAnsi="Angsana New" w:hint="cs"/>
          <w:sz w:val="30"/>
          <w:szCs w:val="30"/>
        </w:rPr>
        <w:t>256</w:t>
      </w:r>
      <w:r w:rsidR="007F77D1" w:rsidRPr="007F77D1">
        <w:rPr>
          <w:rFonts w:ascii="Angsana New" w:hAnsi="Angsana New"/>
          <w:sz w:val="30"/>
          <w:szCs w:val="30"/>
        </w:rPr>
        <w:t>6</w:t>
      </w:r>
    </w:p>
    <w:p w14:paraId="7B5F5BBB" w14:textId="77777777" w:rsidR="00193763" w:rsidRPr="00BD7A60" w:rsidRDefault="00193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2D043A64" w14:textId="2905380F" w:rsidR="009E7B91" w:rsidRDefault="009E7B91" w:rsidP="00667EEF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ข้อมูลทั่วไป</w:t>
      </w:r>
    </w:p>
    <w:p w14:paraId="539325BB" w14:textId="3501CD56" w:rsidR="009E7B91" w:rsidRDefault="009E7B91" w:rsidP="009E7B9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12F2A8B" w14:textId="532057C9" w:rsidR="009E7B91" w:rsidRPr="009E7B91" w:rsidRDefault="006B182A" w:rsidP="009E7B9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182A">
        <w:rPr>
          <w:rFonts w:ascii="Angsana New" w:hAnsi="Angsana New"/>
          <w:sz w:val="30"/>
          <w:szCs w:val="30"/>
          <w:cs/>
        </w:rPr>
        <w:t xml:space="preserve">บริษัท บางกอกแล็ป แอนด์ คอสเมติค จำกัด (มหาชน) </w:t>
      </w:r>
      <w:r w:rsidR="009D2C22">
        <w:rPr>
          <w:rFonts w:ascii="Angsana New" w:hAnsi="Angsana New"/>
          <w:sz w:val="30"/>
          <w:szCs w:val="30"/>
        </w:rPr>
        <w:t>(</w:t>
      </w:r>
      <w:r w:rsidRPr="006B182A">
        <w:rPr>
          <w:rFonts w:ascii="Angsana New" w:hAnsi="Angsana New"/>
          <w:sz w:val="30"/>
          <w:szCs w:val="30"/>
          <w:cs/>
        </w:rPr>
        <w:t>“บริษัท”</w:t>
      </w:r>
      <w:r w:rsidR="009D2C22">
        <w:rPr>
          <w:rFonts w:ascii="Angsana New" w:hAnsi="Angsana New"/>
          <w:sz w:val="30"/>
          <w:szCs w:val="30"/>
        </w:rPr>
        <w:t>)</w:t>
      </w:r>
      <w:r w:rsidRPr="006B182A">
        <w:rPr>
          <w:rFonts w:ascii="Angsana New" w:hAnsi="Angsana New"/>
          <w:sz w:val="30"/>
          <w:szCs w:val="30"/>
          <w:cs/>
        </w:rPr>
        <w:t xml:space="preserve">  เป็นนิติบุคคลที่จัดตั้งขึ้นในประเทศไทย และจดทะเบียนกับตลาดหลักทรัพย์แห่งประเทศไทย</w:t>
      </w:r>
      <w:r>
        <w:rPr>
          <w:rFonts w:ascii="Angsana New" w:hAnsi="Angsana New" w:hint="cs"/>
          <w:sz w:val="30"/>
          <w:szCs w:val="30"/>
          <w:cs/>
        </w:rPr>
        <w:t>เมื่อ</w:t>
      </w:r>
      <w:r w:rsidR="00B1101F">
        <w:rPr>
          <w:rFonts w:ascii="Angsana New" w:hAnsi="Angsana New" w:hint="cs"/>
          <w:sz w:val="30"/>
          <w:szCs w:val="30"/>
          <w:cs/>
        </w:rPr>
        <w:t>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7F77D1" w:rsidRPr="007F77D1">
        <w:rPr>
          <w:rFonts w:ascii="Angsana New" w:hAnsi="Angsana New"/>
          <w:sz w:val="30"/>
          <w:szCs w:val="30"/>
        </w:rPr>
        <w:t>21</w:t>
      </w:r>
      <w:r w:rsidR="009D2C22" w:rsidRPr="004E74F7">
        <w:rPr>
          <w:rFonts w:ascii="Angsana New" w:hAnsi="Angsana New"/>
          <w:sz w:val="30"/>
          <w:szCs w:val="30"/>
        </w:rPr>
        <w:t xml:space="preserve"> </w:t>
      </w:r>
      <w:r w:rsidR="009D2C22" w:rsidRPr="004E74F7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7F77D1" w:rsidRPr="007F77D1">
        <w:rPr>
          <w:rFonts w:ascii="Angsana New" w:hAnsi="Angsana New"/>
          <w:sz w:val="30"/>
          <w:szCs w:val="30"/>
        </w:rPr>
        <w:t>2566</w:t>
      </w:r>
    </w:p>
    <w:p w14:paraId="6815D528" w14:textId="289F53AC" w:rsidR="009E7B91" w:rsidRPr="009E7B91" w:rsidRDefault="009E7B91" w:rsidP="009E7B9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59B5CB" w14:textId="520EBC15" w:rsidR="009E7B91" w:rsidRPr="009E7B91" w:rsidRDefault="009D2C22" w:rsidP="009E7B9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7F77D1" w:rsidRPr="007F77D1">
        <w:rPr>
          <w:rFonts w:ascii="Angsana New" w:hAnsi="Angsana New"/>
          <w:sz w:val="30"/>
          <w:szCs w:val="30"/>
        </w:rPr>
        <w:t>30</w:t>
      </w:r>
      <w:r w:rsidR="00225FD3">
        <w:rPr>
          <w:rFonts w:ascii="Angsana New" w:hAnsi="Angsana New"/>
          <w:sz w:val="30"/>
          <w:szCs w:val="30"/>
        </w:rPr>
        <w:t xml:space="preserve"> </w:t>
      </w:r>
      <w:r w:rsidR="00225FD3">
        <w:rPr>
          <w:rFonts w:ascii="Angsana New" w:hAnsi="Angsana New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7F77D1" w:rsidRPr="007F77D1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/>
          <w:sz w:val="30"/>
          <w:szCs w:val="30"/>
        </w:rPr>
        <w:t xml:space="preserve"> </w:t>
      </w:r>
      <w:r w:rsidRPr="009D2C22">
        <w:rPr>
          <w:rFonts w:ascii="Angsana New" w:hAnsi="Angsana New"/>
          <w:sz w:val="30"/>
          <w:szCs w:val="30"/>
          <w:cs/>
        </w:rPr>
        <w:t>ผู้ถือหุ้นรายใหญ่ได้แก่ คุณสุวิทย์ งามภูพันธ์ ถือหุ้น</w:t>
      </w:r>
      <w:r>
        <w:rPr>
          <w:rFonts w:ascii="Angsana New" w:hAnsi="Angsana New" w:hint="cs"/>
          <w:sz w:val="30"/>
          <w:szCs w:val="30"/>
          <w:cs/>
        </w:rPr>
        <w:t>ของบริษัทในอัตรา</w:t>
      </w:r>
      <w:r w:rsidRPr="009D2C22">
        <w:rPr>
          <w:rFonts w:ascii="Angsana New" w:hAnsi="Angsana New"/>
          <w:sz w:val="30"/>
          <w:szCs w:val="30"/>
          <w:cs/>
        </w:rPr>
        <w:t xml:space="preserve">ร้อยละ </w:t>
      </w:r>
      <w:r w:rsidR="007F77D1" w:rsidRPr="007F77D1">
        <w:rPr>
          <w:rFonts w:ascii="Angsana New" w:hAnsi="Angsana New"/>
          <w:sz w:val="30"/>
          <w:szCs w:val="30"/>
        </w:rPr>
        <w:t>21</w:t>
      </w:r>
      <w:r w:rsidR="00D64952">
        <w:rPr>
          <w:rFonts w:ascii="Angsana New" w:hAnsi="Angsana New"/>
          <w:sz w:val="30"/>
          <w:szCs w:val="30"/>
        </w:rPr>
        <w:t>.</w:t>
      </w:r>
      <w:r w:rsidR="007F77D1" w:rsidRPr="007F77D1">
        <w:rPr>
          <w:rFonts w:ascii="Angsana New" w:hAnsi="Angsana New"/>
          <w:sz w:val="30"/>
          <w:szCs w:val="30"/>
        </w:rPr>
        <w:t>9</w:t>
      </w:r>
      <w:r w:rsidRPr="009D2C2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9D2C22">
        <w:rPr>
          <w:rFonts w:ascii="Angsana New" w:hAnsi="Angsana New"/>
          <w:i/>
          <w:iCs/>
          <w:sz w:val="30"/>
          <w:szCs w:val="30"/>
        </w:rPr>
        <w:t>(</w:t>
      </w:r>
      <w:r w:rsidR="007F77D1" w:rsidRPr="007F77D1">
        <w:rPr>
          <w:rFonts w:ascii="Angsana New" w:hAnsi="Angsana New"/>
          <w:i/>
          <w:iCs/>
          <w:sz w:val="30"/>
          <w:szCs w:val="30"/>
        </w:rPr>
        <w:t>31</w:t>
      </w:r>
      <w:r w:rsidRPr="009D2C22">
        <w:rPr>
          <w:rFonts w:ascii="Angsana New" w:hAnsi="Angsana New"/>
          <w:i/>
          <w:iCs/>
          <w:sz w:val="30"/>
          <w:szCs w:val="30"/>
        </w:rPr>
        <w:t xml:space="preserve"> </w:t>
      </w:r>
      <w:r w:rsidRPr="009D2C22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7F77D1" w:rsidRPr="007F77D1">
        <w:rPr>
          <w:rFonts w:ascii="Angsana New" w:hAnsi="Angsana New"/>
          <w:i/>
          <w:iCs/>
          <w:sz w:val="30"/>
          <w:szCs w:val="30"/>
        </w:rPr>
        <w:t>2565</w:t>
      </w:r>
      <w:r w:rsidRPr="009D2C22">
        <w:rPr>
          <w:rFonts w:ascii="Angsana New" w:hAnsi="Angsana New"/>
          <w:i/>
          <w:iCs/>
          <w:sz w:val="30"/>
          <w:szCs w:val="30"/>
        </w:rPr>
        <w:t xml:space="preserve">: </w:t>
      </w:r>
      <w:r w:rsidRPr="009D2C22">
        <w:rPr>
          <w:rFonts w:ascii="Angsana New" w:hAnsi="Angsana New"/>
          <w:i/>
          <w:iCs/>
          <w:sz w:val="30"/>
          <w:szCs w:val="30"/>
          <w:cs/>
        </w:rPr>
        <w:t>ถือหุ้น</w:t>
      </w:r>
      <w:r w:rsidRPr="009D2C22">
        <w:rPr>
          <w:rFonts w:ascii="Angsana New" w:hAnsi="Angsana New" w:hint="cs"/>
          <w:i/>
          <w:iCs/>
          <w:sz w:val="30"/>
          <w:szCs w:val="30"/>
          <w:cs/>
        </w:rPr>
        <w:t>ของบริษัทในอัตรา</w:t>
      </w:r>
      <w:r w:rsidRPr="009D2C22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7F77D1" w:rsidRPr="007F77D1">
        <w:rPr>
          <w:rFonts w:ascii="Angsana New" w:hAnsi="Angsana New"/>
          <w:i/>
          <w:iCs/>
          <w:sz w:val="30"/>
          <w:szCs w:val="30"/>
        </w:rPr>
        <w:t>26</w:t>
      </w:r>
      <w:r w:rsidR="003008D8">
        <w:rPr>
          <w:rFonts w:ascii="Angsana New" w:hAnsi="Angsana New"/>
          <w:i/>
          <w:iCs/>
          <w:sz w:val="30"/>
          <w:szCs w:val="30"/>
        </w:rPr>
        <w:t>.</w:t>
      </w:r>
      <w:r w:rsidR="007F77D1" w:rsidRPr="007F77D1">
        <w:rPr>
          <w:rFonts w:ascii="Angsana New" w:hAnsi="Angsana New"/>
          <w:i/>
          <w:iCs/>
          <w:sz w:val="30"/>
          <w:szCs w:val="30"/>
        </w:rPr>
        <w:t>7</w:t>
      </w:r>
      <w:r w:rsidRPr="009D2C22">
        <w:rPr>
          <w:rFonts w:ascii="Angsana New" w:hAnsi="Angsana New"/>
          <w:i/>
          <w:iCs/>
          <w:sz w:val="30"/>
          <w:szCs w:val="30"/>
        </w:rPr>
        <w:t>)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9D2C22">
        <w:rPr>
          <w:rFonts w:ascii="Angsana New" w:hAnsi="Angsana New"/>
          <w:sz w:val="30"/>
          <w:szCs w:val="30"/>
          <w:cs/>
        </w:rPr>
        <w:t>คุณสุนิสา มงคลอารีย์พงษ์ ถือหุ้น</w:t>
      </w:r>
      <w:r>
        <w:rPr>
          <w:rFonts w:ascii="Angsana New" w:hAnsi="Angsana New" w:hint="cs"/>
          <w:sz w:val="30"/>
          <w:szCs w:val="30"/>
          <w:cs/>
        </w:rPr>
        <w:t>ของบริษัทในอัตรา</w:t>
      </w:r>
      <w:r w:rsidRPr="009D2C22">
        <w:rPr>
          <w:rFonts w:ascii="Angsana New" w:hAnsi="Angsana New"/>
          <w:sz w:val="30"/>
          <w:szCs w:val="30"/>
          <w:cs/>
        </w:rPr>
        <w:t>ร้อย</w:t>
      </w:r>
      <w:r w:rsidRPr="00D64952">
        <w:rPr>
          <w:rFonts w:ascii="Angsana New" w:hAnsi="Angsana New"/>
          <w:sz w:val="30"/>
          <w:szCs w:val="30"/>
          <w:cs/>
        </w:rPr>
        <w:t xml:space="preserve">ละ </w:t>
      </w:r>
      <w:r w:rsidR="007F77D1" w:rsidRPr="007F77D1">
        <w:rPr>
          <w:rFonts w:ascii="Angsana New" w:hAnsi="Angsana New"/>
          <w:sz w:val="30"/>
          <w:szCs w:val="30"/>
        </w:rPr>
        <w:t>15</w:t>
      </w:r>
      <w:r w:rsidR="00D64952" w:rsidRPr="00D64952">
        <w:rPr>
          <w:rFonts w:ascii="Angsana New" w:hAnsi="Angsana New"/>
          <w:sz w:val="30"/>
          <w:szCs w:val="30"/>
        </w:rPr>
        <w:t>.</w:t>
      </w:r>
      <w:r w:rsidR="007F77D1" w:rsidRPr="007F77D1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/>
          <w:sz w:val="30"/>
          <w:szCs w:val="30"/>
        </w:rPr>
        <w:t xml:space="preserve"> </w:t>
      </w:r>
      <w:r w:rsidRPr="009D2C22">
        <w:rPr>
          <w:rFonts w:ascii="Angsana New" w:hAnsi="Angsana New"/>
          <w:i/>
          <w:iCs/>
          <w:sz w:val="30"/>
          <w:szCs w:val="30"/>
        </w:rPr>
        <w:t>(</w:t>
      </w:r>
      <w:r w:rsidR="007F77D1" w:rsidRPr="007F77D1">
        <w:rPr>
          <w:rFonts w:ascii="Angsana New" w:hAnsi="Angsana New"/>
          <w:i/>
          <w:iCs/>
          <w:sz w:val="30"/>
          <w:szCs w:val="30"/>
        </w:rPr>
        <w:t>31</w:t>
      </w:r>
      <w:r w:rsidRPr="009D2C22">
        <w:rPr>
          <w:rFonts w:ascii="Angsana New" w:hAnsi="Angsana New"/>
          <w:i/>
          <w:iCs/>
          <w:sz w:val="30"/>
          <w:szCs w:val="30"/>
        </w:rPr>
        <w:t xml:space="preserve"> </w:t>
      </w:r>
      <w:r w:rsidRPr="009D2C22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7F77D1" w:rsidRPr="007F77D1">
        <w:rPr>
          <w:rFonts w:ascii="Angsana New" w:hAnsi="Angsana New"/>
          <w:i/>
          <w:iCs/>
          <w:sz w:val="30"/>
          <w:szCs w:val="30"/>
        </w:rPr>
        <w:t>2565</w:t>
      </w:r>
      <w:r w:rsidRPr="009D2C22">
        <w:rPr>
          <w:rFonts w:ascii="Angsana New" w:hAnsi="Angsana New"/>
          <w:i/>
          <w:iCs/>
          <w:sz w:val="30"/>
          <w:szCs w:val="30"/>
        </w:rPr>
        <w:t xml:space="preserve">: </w:t>
      </w:r>
      <w:r w:rsidRPr="009D2C22">
        <w:rPr>
          <w:rFonts w:ascii="Angsana New" w:hAnsi="Angsana New"/>
          <w:i/>
          <w:iCs/>
          <w:sz w:val="30"/>
          <w:szCs w:val="30"/>
          <w:cs/>
        </w:rPr>
        <w:t>ถือหุ้น</w:t>
      </w:r>
      <w:r w:rsidRPr="009D2C22">
        <w:rPr>
          <w:rFonts w:ascii="Angsana New" w:hAnsi="Angsana New" w:hint="cs"/>
          <w:i/>
          <w:iCs/>
          <w:sz w:val="30"/>
          <w:szCs w:val="30"/>
          <w:cs/>
        </w:rPr>
        <w:t>ของบริษัทในอัตรา</w:t>
      </w:r>
      <w:r w:rsidRPr="009D2C22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7F77D1" w:rsidRPr="007F77D1">
        <w:rPr>
          <w:rFonts w:ascii="Angsana New" w:hAnsi="Angsana New"/>
          <w:i/>
          <w:iCs/>
          <w:sz w:val="30"/>
          <w:szCs w:val="30"/>
        </w:rPr>
        <w:t>19</w:t>
      </w:r>
      <w:r w:rsidR="003008D8">
        <w:rPr>
          <w:rFonts w:ascii="Angsana New" w:hAnsi="Angsana New"/>
          <w:i/>
          <w:iCs/>
          <w:sz w:val="30"/>
          <w:szCs w:val="30"/>
        </w:rPr>
        <w:t>.</w:t>
      </w:r>
      <w:r w:rsidR="007F77D1" w:rsidRPr="007F77D1">
        <w:rPr>
          <w:rFonts w:ascii="Angsana New" w:hAnsi="Angsana New"/>
          <w:i/>
          <w:iCs/>
          <w:sz w:val="30"/>
          <w:szCs w:val="30"/>
        </w:rPr>
        <w:t>7</w:t>
      </w:r>
      <w:r w:rsidRPr="009D2C22">
        <w:rPr>
          <w:rFonts w:ascii="Angsana New" w:hAnsi="Angsana New"/>
          <w:i/>
          <w:iCs/>
          <w:sz w:val="30"/>
          <w:szCs w:val="30"/>
        </w:rPr>
        <w:t>)</w:t>
      </w:r>
      <w:r w:rsidRPr="009D2C22">
        <w:rPr>
          <w:rFonts w:ascii="Angsana New" w:hAnsi="Angsana New"/>
          <w:sz w:val="30"/>
          <w:szCs w:val="30"/>
        </w:rPr>
        <w:t xml:space="preserve"> </w:t>
      </w:r>
      <w:r w:rsidRPr="009D2C22">
        <w:rPr>
          <w:rFonts w:ascii="Angsana New" w:hAnsi="Angsana New"/>
          <w:sz w:val="30"/>
          <w:szCs w:val="30"/>
          <w:cs/>
        </w:rPr>
        <w:t>และคุณสมชัย พิสพหุธาร ถือหุ้น</w:t>
      </w:r>
      <w:r>
        <w:rPr>
          <w:rFonts w:ascii="Angsana New" w:hAnsi="Angsana New" w:hint="cs"/>
          <w:sz w:val="30"/>
          <w:szCs w:val="30"/>
          <w:cs/>
        </w:rPr>
        <w:t>ของบริษัทในอัตรา</w:t>
      </w:r>
      <w:r w:rsidRPr="009D2C22">
        <w:rPr>
          <w:rFonts w:ascii="Angsana New" w:hAnsi="Angsana New"/>
          <w:sz w:val="30"/>
          <w:szCs w:val="30"/>
          <w:cs/>
        </w:rPr>
        <w:t xml:space="preserve">ร้อยละ </w:t>
      </w:r>
      <w:r w:rsidR="007F77D1" w:rsidRPr="007F77D1">
        <w:rPr>
          <w:rFonts w:ascii="Angsana New" w:hAnsi="Angsana New"/>
          <w:sz w:val="30"/>
          <w:szCs w:val="30"/>
        </w:rPr>
        <w:t>15</w:t>
      </w:r>
      <w:r w:rsidR="00D64952">
        <w:rPr>
          <w:rFonts w:ascii="Angsana New" w:hAnsi="Angsana New"/>
          <w:sz w:val="30"/>
          <w:szCs w:val="30"/>
        </w:rPr>
        <w:t>.</w:t>
      </w:r>
      <w:r w:rsidR="007F77D1" w:rsidRPr="007F77D1">
        <w:rPr>
          <w:rFonts w:ascii="Angsana New" w:hAnsi="Angsana New"/>
          <w:sz w:val="30"/>
          <w:szCs w:val="30"/>
        </w:rPr>
        <w:t>0</w:t>
      </w:r>
      <w:r w:rsidRPr="009D2C22">
        <w:rPr>
          <w:rFonts w:ascii="Angsana New" w:hAnsi="Angsana New"/>
          <w:sz w:val="30"/>
          <w:szCs w:val="30"/>
        </w:rPr>
        <w:t xml:space="preserve"> </w:t>
      </w:r>
      <w:r w:rsidR="00E06A13" w:rsidRPr="009D2C22">
        <w:rPr>
          <w:rFonts w:ascii="Angsana New" w:hAnsi="Angsana New"/>
          <w:i/>
          <w:iCs/>
          <w:sz w:val="30"/>
          <w:szCs w:val="30"/>
        </w:rPr>
        <w:t>(</w:t>
      </w:r>
      <w:r w:rsidR="007F77D1" w:rsidRPr="007F77D1">
        <w:rPr>
          <w:rFonts w:ascii="Angsana New" w:hAnsi="Angsana New"/>
          <w:i/>
          <w:iCs/>
          <w:sz w:val="30"/>
          <w:szCs w:val="30"/>
        </w:rPr>
        <w:t>31</w:t>
      </w:r>
      <w:r w:rsidR="00E06A13" w:rsidRPr="009D2C22">
        <w:rPr>
          <w:rFonts w:ascii="Angsana New" w:hAnsi="Angsana New"/>
          <w:i/>
          <w:iCs/>
          <w:sz w:val="30"/>
          <w:szCs w:val="30"/>
        </w:rPr>
        <w:t xml:space="preserve"> </w:t>
      </w:r>
      <w:r w:rsidR="00E06A13" w:rsidRPr="009D2C22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7F77D1" w:rsidRPr="007F77D1">
        <w:rPr>
          <w:rFonts w:ascii="Angsana New" w:hAnsi="Angsana New"/>
          <w:i/>
          <w:iCs/>
          <w:sz w:val="30"/>
          <w:szCs w:val="30"/>
        </w:rPr>
        <w:t>2565</w:t>
      </w:r>
      <w:r w:rsidR="00E06A13" w:rsidRPr="009D2C22">
        <w:rPr>
          <w:rFonts w:ascii="Angsana New" w:hAnsi="Angsana New"/>
          <w:i/>
          <w:iCs/>
          <w:sz w:val="30"/>
          <w:szCs w:val="30"/>
        </w:rPr>
        <w:t xml:space="preserve">: </w:t>
      </w:r>
      <w:r w:rsidR="00E06A13" w:rsidRPr="009D2C22">
        <w:rPr>
          <w:rFonts w:ascii="Angsana New" w:hAnsi="Angsana New"/>
          <w:i/>
          <w:iCs/>
          <w:sz w:val="30"/>
          <w:szCs w:val="30"/>
          <w:cs/>
        </w:rPr>
        <w:t>ถือหุ้น</w:t>
      </w:r>
      <w:r w:rsidR="00E06A13" w:rsidRPr="009D2C22">
        <w:rPr>
          <w:rFonts w:ascii="Angsana New" w:hAnsi="Angsana New" w:hint="cs"/>
          <w:i/>
          <w:iCs/>
          <w:sz w:val="30"/>
          <w:szCs w:val="30"/>
          <w:cs/>
        </w:rPr>
        <w:t>ของบริษัทในอัตรา</w:t>
      </w:r>
      <w:r w:rsidR="00E06A13" w:rsidRPr="009D2C22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7F77D1" w:rsidRPr="007F77D1">
        <w:rPr>
          <w:rFonts w:ascii="Angsana New" w:hAnsi="Angsana New"/>
          <w:i/>
          <w:iCs/>
          <w:sz w:val="30"/>
          <w:szCs w:val="30"/>
        </w:rPr>
        <w:t>18</w:t>
      </w:r>
      <w:r w:rsidR="00E9253C">
        <w:rPr>
          <w:rFonts w:ascii="Angsana New" w:hAnsi="Angsana New"/>
          <w:i/>
          <w:iCs/>
          <w:sz w:val="30"/>
          <w:szCs w:val="30"/>
        </w:rPr>
        <w:t>.</w:t>
      </w:r>
      <w:r w:rsidR="007F77D1" w:rsidRPr="007F77D1">
        <w:rPr>
          <w:rFonts w:ascii="Angsana New" w:hAnsi="Angsana New"/>
          <w:i/>
          <w:iCs/>
          <w:sz w:val="30"/>
          <w:szCs w:val="30"/>
        </w:rPr>
        <w:t>8</w:t>
      </w:r>
      <w:r w:rsidR="00E06A13" w:rsidRPr="009D2C22">
        <w:rPr>
          <w:rFonts w:ascii="Angsana New" w:hAnsi="Angsana New"/>
          <w:i/>
          <w:iCs/>
          <w:sz w:val="30"/>
          <w:szCs w:val="30"/>
        </w:rPr>
        <w:t>)</w:t>
      </w:r>
    </w:p>
    <w:p w14:paraId="490A89A0" w14:textId="344EA8C6" w:rsidR="009E7B91" w:rsidRPr="009E7B91" w:rsidRDefault="009E7B91" w:rsidP="009E7B9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2B24B36" w14:textId="032F9E4E" w:rsidR="009E7B91" w:rsidRPr="009E7B91" w:rsidRDefault="006B182A" w:rsidP="009E7B9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182A">
        <w:rPr>
          <w:rFonts w:ascii="Angsana New" w:hAnsi="Angsana New"/>
          <w:sz w:val="30"/>
          <w:szCs w:val="30"/>
          <w:cs/>
        </w:rPr>
        <w:t>กลุ่มบริษัทดำเนินธุรกิจหลักเกี่ยวกับการผลิตและจัดจำหน่ายยาและเวชภัณฑ์ สำหรับรักษาโรคในคนและสัตว์</w:t>
      </w:r>
    </w:p>
    <w:p w14:paraId="4E027971" w14:textId="77777777" w:rsidR="009E7B91" w:rsidRPr="009E7B91" w:rsidRDefault="009E7B91" w:rsidP="009E7B9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EAAE5F2" w14:textId="33ED2DD6" w:rsidR="00076874" w:rsidRPr="009721F5" w:rsidRDefault="007251E0" w:rsidP="00667EEF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cs="Angsana New" w:hint="cs"/>
          <w:cs/>
        </w:rPr>
        <w:t>เกณฑ์การจัดทำงบการเงิน</w:t>
      </w:r>
      <w:r w:rsidR="00604214" w:rsidRPr="009721F5">
        <w:rPr>
          <w:rFonts w:ascii="Angsana New" w:hAnsi="Angsana New" w:cs="Angsana New" w:hint="cs"/>
          <w:cs/>
        </w:rPr>
        <w:t>ระหว่างกาล</w:t>
      </w:r>
      <w:r w:rsidRPr="009721F5">
        <w:rPr>
          <w:rFonts w:ascii="Angsana New" w:hAnsi="Angsana New" w:cs="Angsana New" w:hint="cs"/>
          <w:cs/>
        </w:rPr>
        <w:t xml:space="preserve"> </w:t>
      </w:r>
    </w:p>
    <w:p w14:paraId="1D442A7E" w14:textId="77777777" w:rsidR="00076874" w:rsidRPr="00BD7A60" w:rsidRDefault="00076874" w:rsidP="00667EEF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26FCD21" w14:textId="30CBA36C" w:rsidR="00193763" w:rsidRPr="009721F5" w:rsidRDefault="00193763" w:rsidP="0019376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0" w:name="_Hlk66464858"/>
      <w:r w:rsidRPr="009721F5">
        <w:rPr>
          <w:rFonts w:ascii="Angsana New" w:hAnsi="Angsana New" w:hint="cs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9721F5">
        <w:rPr>
          <w:rFonts w:ascii="Angsana New" w:hAnsi="Angsana New" w:hint="cs"/>
          <w:sz w:val="30"/>
          <w:szCs w:val="30"/>
          <w:cs/>
        </w:rPr>
        <w:br/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Pr="009721F5">
        <w:rPr>
          <w:rFonts w:ascii="Angsana New" w:hAnsi="Angsana New" w:hint="cs"/>
          <w:sz w:val="30"/>
          <w:szCs w:val="30"/>
        </w:rPr>
        <w:br/>
      </w:r>
      <w:r w:rsidRPr="009721F5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7F77D1" w:rsidRPr="007F77D1">
        <w:rPr>
          <w:rFonts w:ascii="Angsana New" w:hAnsi="Angsana New" w:hint="cs"/>
          <w:sz w:val="30"/>
          <w:szCs w:val="30"/>
        </w:rPr>
        <w:t>34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9721F5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bookmarkEnd w:id="0"/>
      <w:r w:rsidR="000973B6"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9721F5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="00EC37C7" w:rsidRPr="00EC37C7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 และตลาดหลักทรัพย์ที่เกี่ยวข้อง</w:t>
      </w:r>
      <w:r w:rsidR="00704F56">
        <w:rPr>
          <w:rFonts w:ascii="Angsana New" w:hAnsi="Angsana New" w:hint="cs"/>
          <w:sz w:val="30"/>
          <w:szCs w:val="30"/>
          <w:cs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="007F77D1" w:rsidRPr="007F77D1">
        <w:rPr>
          <w:rFonts w:ascii="Angsana New" w:hAnsi="Angsana New" w:hint="cs"/>
          <w:sz w:val="30"/>
          <w:szCs w:val="30"/>
        </w:rPr>
        <w:t>31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ธันวาคม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="007F77D1" w:rsidRPr="007F77D1">
        <w:rPr>
          <w:rFonts w:ascii="Angsana New" w:hAnsi="Angsana New" w:hint="cs"/>
          <w:sz w:val="30"/>
          <w:szCs w:val="30"/>
        </w:rPr>
        <w:t>2565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</w:p>
    <w:p w14:paraId="661D3072" w14:textId="77777777" w:rsidR="00193763" w:rsidRPr="00BD7A60" w:rsidRDefault="00193763" w:rsidP="0019376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D4A9C4" w14:textId="06EFB8CE" w:rsidR="00632AE5" w:rsidRPr="009721F5" w:rsidRDefault="00193763" w:rsidP="0019376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7F77D1" w:rsidRPr="007F77D1">
        <w:rPr>
          <w:rFonts w:ascii="Angsana New" w:hAnsi="Angsana New" w:hint="cs"/>
          <w:sz w:val="30"/>
          <w:szCs w:val="30"/>
        </w:rPr>
        <w:t>31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F77D1" w:rsidRPr="007F77D1">
        <w:rPr>
          <w:rFonts w:ascii="Angsana New" w:hAnsi="Angsana New" w:hint="cs"/>
          <w:sz w:val="30"/>
          <w:szCs w:val="30"/>
        </w:rPr>
        <w:t>2565</w:t>
      </w:r>
    </w:p>
    <w:p w14:paraId="165670BD" w14:textId="313DEDBC" w:rsidR="00671474" w:rsidRPr="00BD7A60" w:rsidRDefault="00671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</w:p>
    <w:p w14:paraId="156F6301" w14:textId="77777777" w:rsidR="00FC6745" w:rsidRDefault="00FC6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cs/>
          <w:lang w:val="th-TH"/>
        </w:rPr>
        <w:br w:type="page"/>
      </w:r>
    </w:p>
    <w:p w14:paraId="3FB45753" w14:textId="0E595DC7" w:rsidR="00A514B4" w:rsidRPr="009721F5" w:rsidRDefault="00A514B4" w:rsidP="00667EEF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  <w:lang w:val="th-TH"/>
        </w:rPr>
      </w:pPr>
      <w:r w:rsidRPr="009721F5">
        <w:rPr>
          <w:rFonts w:ascii="Angsana New" w:hAnsi="Angsana New" w:cs="Angsana New" w:hint="cs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2968A6FF" w14:textId="6D5F20C3" w:rsidR="00AE2613" w:rsidRDefault="00AE2613" w:rsidP="00AE2613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79"/>
        <w:gridCol w:w="265"/>
        <w:gridCol w:w="1001"/>
        <w:gridCol w:w="265"/>
        <w:gridCol w:w="1086"/>
        <w:gridCol w:w="252"/>
        <w:gridCol w:w="1105"/>
      </w:tblGrid>
      <w:tr w:rsidR="00225FD3" w:rsidRPr="00015B82" w14:paraId="7018B480" w14:textId="77777777" w:rsidTr="008A4CE3">
        <w:trPr>
          <w:tblHeader/>
        </w:trPr>
        <w:tc>
          <w:tcPr>
            <w:tcW w:w="2278" w:type="pct"/>
          </w:tcPr>
          <w:p w14:paraId="48FFF3FC" w14:textId="77777777" w:rsidR="00225FD3" w:rsidRPr="00015B82" w:rsidRDefault="00225FD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" w:right="-114" w:hanging="166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15B8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63" w:type="pct"/>
            <w:gridSpan w:val="3"/>
            <w:vAlign w:val="center"/>
          </w:tcPr>
          <w:p w14:paraId="1E3FEE5B" w14:textId="77777777" w:rsidR="00225FD3" w:rsidRPr="00F124A3" w:rsidRDefault="00225FD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15A7CA70" w14:textId="77777777" w:rsidR="00225FD3" w:rsidRPr="00015B82" w:rsidRDefault="00225FD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14:paraId="610DF910" w14:textId="77777777" w:rsidR="00225FD3" w:rsidRPr="00015B82" w:rsidRDefault="00225FD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5FD3" w:rsidRPr="00015B82" w14:paraId="383BD96C" w14:textId="77777777" w:rsidTr="000A24B0">
        <w:trPr>
          <w:tblHeader/>
        </w:trPr>
        <w:tc>
          <w:tcPr>
            <w:tcW w:w="2278" w:type="pct"/>
          </w:tcPr>
          <w:p w14:paraId="7ED17C98" w14:textId="0197048A" w:rsidR="00225FD3" w:rsidRPr="00015B82" w:rsidRDefault="00A555A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" w:right="-114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225FD3" w:rsidRPr="00015B8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25FD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225FD3" w:rsidRPr="00015B8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7F77D1" w:rsidRPr="007F77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225FD3" w:rsidRPr="00015B8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25FD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1" w:type="pct"/>
            <w:vAlign w:val="center"/>
          </w:tcPr>
          <w:p w14:paraId="45A5DB37" w14:textId="13337AE4" w:rsidR="00225FD3" w:rsidRPr="00015B82" w:rsidRDefault="007F77D1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43" w:type="pct"/>
            <w:vAlign w:val="center"/>
          </w:tcPr>
          <w:p w14:paraId="06D79A89" w14:textId="77777777" w:rsidR="00225FD3" w:rsidRPr="00015B82" w:rsidRDefault="00225FD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center"/>
          </w:tcPr>
          <w:p w14:paraId="18502D2C" w14:textId="097BFE6D" w:rsidR="00225FD3" w:rsidRPr="00015B82" w:rsidRDefault="007F77D1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43" w:type="pct"/>
          </w:tcPr>
          <w:p w14:paraId="56E1BBB0" w14:textId="77777777" w:rsidR="00225FD3" w:rsidRPr="00015B82" w:rsidRDefault="00225FD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center"/>
          </w:tcPr>
          <w:p w14:paraId="2CEA2C73" w14:textId="48D2DE32" w:rsidR="00225FD3" w:rsidRPr="00015B82" w:rsidRDefault="007F77D1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36" w:type="pct"/>
            <w:vAlign w:val="center"/>
          </w:tcPr>
          <w:p w14:paraId="2EB805A1" w14:textId="77777777" w:rsidR="00225FD3" w:rsidRPr="00015B82" w:rsidRDefault="00225FD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center"/>
          </w:tcPr>
          <w:p w14:paraId="64BCC0C3" w14:textId="76D71CED" w:rsidR="00225FD3" w:rsidRPr="00015B82" w:rsidRDefault="007F77D1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</w:tr>
      <w:tr w:rsidR="00225FD3" w:rsidRPr="00015B82" w14:paraId="222E7B53" w14:textId="77777777" w:rsidTr="008A4CE3">
        <w:trPr>
          <w:tblHeader/>
        </w:trPr>
        <w:tc>
          <w:tcPr>
            <w:tcW w:w="2278" w:type="pct"/>
          </w:tcPr>
          <w:p w14:paraId="6B10E33E" w14:textId="77777777" w:rsidR="00225FD3" w:rsidRPr="00015B82" w:rsidRDefault="00225FD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2" w:type="pct"/>
            <w:gridSpan w:val="7"/>
          </w:tcPr>
          <w:p w14:paraId="01EAA7A8" w14:textId="77777777" w:rsidR="00225FD3" w:rsidRPr="00015B82" w:rsidRDefault="00225FD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5FD3" w:rsidRPr="00015B82" w14:paraId="561E5BBA" w14:textId="77777777" w:rsidTr="000A24B0">
        <w:tc>
          <w:tcPr>
            <w:tcW w:w="2278" w:type="pct"/>
          </w:tcPr>
          <w:p w14:paraId="6C3DE7D5" w14:textId="77777777" w:rsidR="00225FD3" w:rsidRPr="00015B82" w:rsidRDefault="00225FD3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1DF3CE91" w14:textId="77777777" w:rsidR="00225FD3" w:rsidRPr="00015B82" w:rsidRDefault="00225FD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D4851A4" w14:textId="77777777" w:rsidR="00225FD3" w:rsidRPr="00015B82" w:rsidRDefault="00225FD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4A70C690" w14:textId="77777777" w:rsidR="00225FD3" w:rsidRPr="00015B82" w:rsidRDefault="00225FD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37E4ED0" w14:textId="77777777" w:rsidR="00225FD3" w:rsidRPr="00015B82" w:rsidRDefault="00225FD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7FA26CDB" w14:textId="77777777" w:rsidR="00225FD3" w:rsidRPr="00015B82" w:rsidRDefault="00225FD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153711F6" w14:textId="77777777" w:rsidR="00225FD3" w:rsidRPr="00015B82" w:rsidRDefault="00225FD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7CB8BC57" w14:textId="77777777" w:rsidR="00225FD3" w:rsidRPr="00015B82" w:rsidRDefault="00225FD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3476" w:rsidRPr="00015B82" w14:paraId="69FA4AE2" w14:textId="77777777" w:rsidTr="000A24B0">
        <w:tc>
          <w:tcPr>
            <w:tcW w:w="2278" w:type="pct"/>
          </w:tcPr>
          <w:p w14:paraId="65B1CDCD" w14:textId="77777777" w:rsidR="00093476" w:rsidRPr="00015B82" w:rsidRDefault="00093476" w:rsidP="00093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1" w:type="pct"/>
          </w:tcPr>
          <w:p w14:paraId="71312C81" w14:textId="04785FAF" w:rsidR="00093476" w:rsidRPr="00015B82" w:rsidRDefault="00093476" w:rsidP="00093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6853472" w14:textId="77777777" w:rsidR="00093476" w:rsidRPr="00015B82" w:rsidRDefault="00093476" w:rsidP="00093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3F39BC53" w14:textId="77777777" w:rsidR="00093476" w:rsidRPr="00015B82" w:rsidRDefault="00093476" w:rsidP="00093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4FA9DDC" w14:textId="77777777" w:rsidR="00093476" w:rsidRPr="00015B82" w:rsidRDefault="00093476" w:rsidP="00093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3D86D55E" w14:textId="5D4D4A16" w:rsidR="00093476" w:rsidRPr="00015B82" w:rsidRDefault="007F77D1" w:rsidP="00093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599</w:t>
            </w:r>
            <w:r w:rsidR="00EC2C5F" w:rsidRPr="00EC2C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</w:rPr>
              <w:t>435</w:t>
            </w:r>
          </w:p>
        </w:tc>
        <w:tc>
          <w:tcPr>
            <w:tcW w:w="136" w:type="pct"/>
          </w:tcPr>
          <w:p w14:paraId="78B445D2" w14:textId="77777777" w:rsidR="00093476" w:rsidRPr="00015B82" w:rsidRDefault="00093476" w:rsidP="00093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36E77EDA" w14:textId="1DED1874" w:rsidR="00093476" w:rsidRPr="002B7BCF" w:rsidRDefault="007F77D1" w:rsidP="00093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533</w:t>
            </w:r>
            <w:r w:rsidR="00093476" w:rsidRPr="002B7B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</w:rPr>
              <w:t>708</w:t>
            </w:r>
          </w:p>
        </w:tc>
      </w:tr>
      <w:tr w:rsidR="00093476" w:rsidRPr="00015B82" w14:paraId="4506F345" w14:textId="77777777" w:rsidTr="000A24B0">
        <w:tc>
          <w:tcPr>
            <w:tcW w:w="2278" w:type="pct"/>
          </w:tcPr>
          <w:p w14:paraId="4217AA33" w14:textId="77777777" w:rsidR="00093476" w:rsidRPr="00015B82" w:rsidRDefault="00093476" w:rsidP="00093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81" w:type="pct"/>
          </w:tcPr>
          <w:p w14:paraId="20E94829" w14:textId="18FB80FD" w:rsidR="00093476" w:rsidRPr="00015B82" w:rsidRDefault="00093476" w:rsidP="00093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0821A5F" w14:textId="77777777" w:rsidR="00093476" w:rsidRPr="00015B82" w:rsidRDefault="00093476" w:rsidP="00093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0A3A8150" w14:textId="77777777" w:rsidR="00093476" w:rsidRPr="00015B82" w:rsidRDefault="00093476" w:rsidP="00093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17F8287" w14:textId="77777777" w:rsidR="00093476" w:rsidRPr="00015B82" w:rsidRDefault="00093476" w:rsidP="00093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13BF2BD2" w14:textId="19B1981E" w:rsidR="00093476" w:rsidRPr="00015B82" w:rsidRDefault="007F77D1" w:rsidP="00093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7</w:t>
            </w:r>
            <w:r w:rsidR="00093476" w:rsidRPr="000934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</w:rPr>
              <w:t>651</w:t>
            </w:r>
          </w:p>
        </w:tc>
        <w:tc>
          <w:tcPr>
            <w:tcW w:w="136" w:type="pct"/>
          </w:tcPr>
          <w:p w14:paraId="2800C24D" w14:textId="77777777" w:rsidR="00093476" w:rsidRPr="00015B82" w:rsidRDefault="00093476" w:rsidP="00093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402ACCFE" w14:textId="27E66819" w:rsidR="00093476" w:rsidRPr="002B7BCF" w:rsidRDefault="007F77D1" w:rsidP="00093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10</w:t>
            </w:r>
            <w:r w:rsidR="00093476" w:rsidRPr="002B7B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</w:rPr>
              <w:t>245</w:t>
            </w:r>
          </w:p>
        </w:tc>
      </w:tr>
      <w:tr w:rsidR="00093476" w:rsidRPr="00015B82" w14:paraId="4870FAA7" w14:textId="77777777" w:rsidTr="000A24B0">
        <w:tc>
          <w:tcPr>
            <w:tcW w:w="2278" w:type="pct"/>
          </w:tcPr>
          <w:p w14:paraId="36AF68B2" w14:textId="1F5081BA" w:rsidR="00093476" w:rsidRPr="00015B82" w:rsidRDefault="00093476" w:rsidP="00093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6470">
              <w:rPr>
                <w:rFonts w:asciiTheme="majorBidi" w:hAnsiTheme="majorBidi"/>
                <w:sz w:val="30"/>
                <w:szCs w:val="30"/>
                <w:cs/>
              </w:rPr>
              <w:t>การวิจัยและพัฒนาวิจัย</w:t>
            </w:r>
          </w:p>
        </w:tc>
        <w:tc>
          <w:tcPr>
            <w:tcW w:w="581" w:type="pct"/>
          </w:tcPr>
          <w:p w14:paraId="02504B36" w14:textId="0390172C" w:rsidR="00093476" w:rsidRPr="00015B82" w:rsidRDefault="00093476" w:rsidP="00093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D620239" w14:textId="77777777" w:rsidR="00093476" w:rsidRPr="00015B82" w:rsidRDefault="00093476" w:rsidP="00093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13FC39FA" w14:textId="77777777" w:rsidR="00093476" w:rsidRPr="00015B82" w:rsidRDefault="00093476" w:rsidP="00093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E48DA33" w14:textId="77777777" w:rsidR="00093476" w:rsidRPr="00015B82" w:rsidRDefault="00093476" w:rsidP="00093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5BE7C113" w14:textId="0D0129E0" w:rsidR="00093476" w:rsidRPr="00015B82" w:rsidRDefault="007F77D1" w:rsidP="00093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1</w:t>
            </w:r>
            <w:r w:rsidR="00093476" w:rsidRPr="000934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</w:rPr>
              <w:t>046</w:t>
            </w:r>
          </w:p>
        </w:tc>
        <w:tc>
          <w:tcPr>
            <w:tcW w:w="136" w:type="pct"/>
          </w:tcPr>
          <w:p w14:paraId="64E6DAFB" w14:textId="77777777" w:rsidR="00093476" w:rsidRPr="00015B82" w:rsidRDefault="00093476" w:rsidP="00093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076BAA4D" w14:textId="30B947AD" w:rsidR="00093476" w:rsidRPr="002B7BCF" w:rsidRDefault="007F77D1" w:rsidP="00093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720</w:t>
            </w:r>
          </w:p>
        </w:tc>
      </w:tr>
      <w:tr w:rsidR="00093476" w:rsidRPr="00015B82" w14:paraId="17A635D7" w14:textId="77777777" w:rsidTr="000A24B0">
        <w:tc>
          <w:tcPr>
            <w:tcW w:w="2278" w:type="pct"/>
          </w:tcPr>
          <w:p w14:paraId="314CB8BA" w14:textId="77777777" w:rsidR="00093476" w:rsidRPr="00015B82" w:rsidRDefault="00093476" w:rsidP="00093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581" w:type="pct"/>
          </w:tcPr>
          <w:p w14:paraId="67578C2A" w14:textId="49D59B5F" w:rsidR="00093476" w:rsidRPr="00015B82" w:rsidRDefault="00093476" w:rsidP="00093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4A903DF" w14:textId="77777777" w:rsidR="00093476" w:rsidRPr="00015B82" w:rsidRDefault="00093476" w:rsidP="00093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030648F9" w14:textId="77777777" w:rsidR="00093476" w:rsidRPr="00015B82" w:rsidRDefault="00093476" w:rsidP="00093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32A2C76" w14:textId="77777777" w:rsidR="00093476" w:rsidRPr="00015B82" w:rsidRDefault="00093476" w:rsidP="00093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23F86098" w14:textId="7F7F162B" w:rsidR="00093476" w:rsidRPr="00015B82" w:rsidRDefault="007F77D1" w:rsidP="00093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565</w:t>
            </w:r>
          </w:p>
        </w:tc>
        <w:tc>
          <w:tcPr>
            <w:tcW w:w="136" w:type="pct"/>
          </w:tcPr>
          <w:p w14:paraId="0A9E7AC4" w14:textId="77777777" w:rsidR="00093476" w:rsidRPr="00015B82" w:rsidRDefault="00093476" w:rsidP="00093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7CD878FB" w14:textId="5EBF1231" w:rsidR="00093476" w:rsidRPr="002B7BCF" w:rsidRDefault="007F77D1" w:rsidP="00093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690</w:t>
            </w:r>
          </w:p>
        </w:tc>
      </w:tr>
      <w:tr w:rsidR="00093476" w:rsidRPr="00015B82" w14:paraId="69124D3C" w14:textId="77777777" w:rsidTr="000A24B0">
        <w:tc>
          <w:tcPr>
            <w:tcW w:w="2278" w:type="pct"/>
          </w:tcPr>
          <w:p w14:paraId="025E612A" w14:textId="25063E54" w:rsidR="00093476" w:rsidRPr="00015B82" w:rsidRDefault="00093476" w:rsidP="00093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81" w:type="pct"/>
          </w:tcPr>
          <w:p w14:paraId="79C22DF2" w14:textId="22B661AE" w:rsidR="00093476" w:rsidRPr="00015B82" w:rsidRDefault="00093476" w:rsidP="00093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96984C5" w14:textId="77777777" w:rsidR="00093476" w:rsidRPr="00015B82" w:rsidRDefault="00093476" w:rsidP="00093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50173AAE" w14:textId="03BFDE51" w:rsidR="00093476" w:rsidRPr="00015B82" w:rsidRDefault="00093476" w:rsidP="00093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632F922" w14:textId="77777777" w:rsidR="00093476" w:rsidRPr="00015B82" w:rsidRDefault="00093476" w:rsidP="00093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0C8C519D" w14:textId="093AF7CB" w:rsidR="00093476" w:rsidRPr="00015B82" w:rsidRDefault="007F77D1" w:rsidP="00093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17</w:t>
            </w:r>
            <w:r w:rsidR="00093476" w:rsidRPr="000934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</w:rPr>
              <w:t>999</w:t>
            </w:r>
          </w:p>
        </w:tc>
        <w:tc>
          <w:tcPr>
            <w:tcW w:w="136" w:type="pct"/>
          </w:tcPr>
          <w:p w14:paraId="7E23B9B7" w14:textId="77777777" w:rsidR="00093476" w:rsidRPr="00015B82" w:rsidRDefault="00093476" w:rsidP="00093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3B989ED6" w14:textId="52733BBC" w:rsidR="00093476" w:rsidRPr="002B7BCF" w:rsidRDefault="007F77D1" w:rsidP="00093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34</w:t>
            </w:r>
            <w:r w:rsidR="00093476" w:rsidRPr="002B7B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</w:rPr>
              <w:t>999</w:t>
            </w:r>
          </w:p>
        </w:tc>
      </w:tr>
      <w:tr w:rsidR="00093476" w:rsidRPr="00015B82" w14:paraId="70AA8B76" w14:textId="77777777" w:rsidTr="000A24B0">
        <w:tc>
          <w:tcPr>
            <w:tcW w:w="2278" w:type="pct"/>
          </w:tcPr>
          <w:p w14:paraId="5E6C27EF" w14:textId="77777777" w:rsidR="00093476" w:rsidRPr="00015B82" w:rsidRDefault="00093476" w:rsidP="00093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1" w:type="pct"/>
          </w:tcPr>
          <w:p w14:paraId="7644E9D1" w14:textId="49CE25B4" w:rsidR="00093476" w:rsidRPr="00015B82" w:rsidRDefault="00093476" w:rsidP="00093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CCAE9A4" w14:textId="77777777" w:rsidR="00093476" w:rsidRPr="00015B82" w:rsidRDefault="00093476" w:rsidP="00093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1F721604" w14:textId="77777777" w:rsidR="00093476" w:rsidRPr="00015B82" w:rsidRDefault="00093476" w:rsidP="00093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6C35E55" w14:textId="77777777" w:rsidR="00093476" w:rsidRPr="00015B82" w:rsidRDefault="00093476" w:rsidP="00093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4006DCA3" w14:textId="17A51354" w:rsidR="00093476" w:rsidRPr="00015B82" w:rsidRDefault="007F77D1" w:rsidP="00093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122</w:t>
            </w:r>
          </w:p>
        </w:tc>
        <w:tc>
          <w:tcPr>
            <w:tcW w:w="136" w:type="pct"/>
          </w:tcPr>
          <w:p w14:paraId="624B397F" w14:textId="77777777" w:rsidR="00093476" w:rsidRPr="00015B82" w:rsidRDefault="00093476" w:rsidP="00093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7AE9A6A2" w14:textId="654CE138" w:rsidR="00093476" w:rsidRPr="002B7BCF" w:rsidRDefault="007F77D1" w:rsidP="00093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94</w:t>
            </w:r>
          </w:p>
        </w:tc>
      </w:tr>
      <w:tr w:rsidR="00093476" w:rsidRPr="00015B82" w14:paraId="3F89C261" w14:textId="77777777" w:rsidTr="000A24B0">
        <w:tc>
          <w:tcPr>
            <w:tcW w:w="2278" w:type="pct"/>
          </w:tcPr>
          <w:p w14:paraId="59B51C63" w14:textId="77777777" w:rsidR="00093476" w:rsidRPr="00015B82" w:rsidRDefault="00093476" w:rsidP="00093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581" w:type="pct"/>
          </w:tcPr>
          <w:p w14:paraId="140ED8CF" w14:textId="04894DE6" w:rsidR="00093476" w:rsidRPr="00015B82" w:rsidRDefault="00093476" w:rsidP="00093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64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8A044AF" w14:textId="77777777" w:rsidR="00093476" w:rsidRPr="00015B82" w:rsidRDefault="00093476" w:rsidP="00093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5777ABFD" w14:textId="77777777" w:rsidR="00093476" w:rsidRPr="00015B82" w:rsidRDefault="00093476" w:rsidP="00093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64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50DEE84" w14:textId="77777777" w:rsidR="00093476" w:rsidRPr="00015B82" w:rsidRDefault="00093476" w:rsidP="00093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2283FD1F" w14:textId="28D6AFD6" w:rsidR="00093476" w:rsidRPr="00942918" w:rsidRDefault="007F77D1" w:rsidP="00093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520</w:t>
            </w:r>
          </w:p>
        </w:tc>
        <w:tc>
          <w:tcPr>
            <w:tcW w:w="136" w:type="pct"/>
          </w:tcPr>
          <w:p w14:paraId="3C924675" w14:textId="77777777" w:rsidR="00093476" w:rsidRPr="00015B82" w:rsidRDefault="00093476" w:rsidP="00093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2A5D92F" w14:textId="4313AE97" w:rsidR="00093476" w:rsidRPr="002B7BCF" w:rsidRDefault="007F77D1" w:rsidP="00093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520</w:t>
            </w:r>
          </w:p>
        </w:tc>
      </w:tr>
      <w:tr w:rsidR="00A555A3" w:rsidRPr="00015B82" w14:paraId="2E5993EC" w14:textId="77777777" w:rsidTr="000A24B0">
        <w:tc>
          <w:tcPr>
            <w:tcW w:w="2278" w:type="pct"/>
          </w:tcPr>
          <w:p w14:paraId="24D4CAE1" w14:textId="77777777" w:rsidR="00A555A3" w:rsidRPr="00015B82" w:rsidRDefault="00A555A3" w:rsidP="00A5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1277D7EF" w14:textId="77777777" w:rsidR="00A555A3" w:rsidRPr="00015B82" w:rsidRDefault="00A555A3" w:rsidP="00A5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AA39629" w14:textId="77777777" w:rsidR="00A555A3" w:rsidRPr="00015B82" w:rsidRDefault="00A555A3" w:rsidP="00A5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10C46E6D" w14:textId="77777777" w:rsidR="00A555A3" w:rsidRPr="00015B82" w:rsidRDefault="00A555A3" w:rsidP="00A5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ACD02AB" w14:textId="77777777" w:rsidR="00A555A3" w:rsidRPr="00015B82" w:rsidRDefault="00A555A3" w:rsidP="00A5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05EC475F" w14:textId="77777777" w:rsidR="00A555A3" w:rsidRPr="00015B82" w:rsidRDefault="00A555A3" w:rsidP="00A5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547AB48B" w14:textId="77777777" w:rsidR="00A555A3" w:rsidRPr="00015B82" w:rsidRDefault="00A555A3" w:rsidP="00A5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026D18B5" w14:textId="77777777" w:rsidR="00A555A3" w:rsidRPr="00015B82" w:rsidRDefault="00A555A3" w:rsidP="00A5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55A3" w:rsidRPr="00015B82" w14:paraId="48B05F06" w14:textId="77777777" w:rsidTr="000A24B0">
        <w:tc>
          <w:tcPr>
            <w:tcW w:w="2278" w:type="pct"/>
            <w:shd w:val="clear" w:color="auto" w:fill="FFFFFF"/>
          </w:tcPr>
          <w:p w14:paraId="3D8C991B" w14:textId="77777777" w:rsidR="00A555A3" w:rsidRPr="00015B82" w:rsidRDefault="00A555A3" w:rsidP="00A5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1" w:type="pct"/>
          </w:tcPr>
          <w:p w14:paraId="55DA7F84" w14:textId="77777777" w:rsidR="00A555A3" w:rsidRPr="00015B82" w:rsidRDefault="00A555A3" w:rsidP="00A5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A5ADB92" w14:textId="77777777" w:rsidR="00A555A3" w:rsidRPr="00015B82" w:rsidRDefault="00A555A3" w:rsidP="00A5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4AA64A1A" w14:textId="77777777" w:rsidR="00A555A3" w:rsidRPr="00015B82" w:rsidRDefault="00A555A3" w:rsidP="00A5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875AE05" w14:textId="77777777" w:rsidR="00A555A3" w:rsidRPr="00015B82" w:rsidRDefault="00A555A3" w:rsidP="00A5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05A1E936" w14:textId="77777777" w:rsidR="00A555A3" w:rsidRPr="00015B82" w:rsidRDefault="00A555A3" w:rsidP="00A5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14:paraId="2F7C659B" w14:textId="77777777" w:rsidR="00A555A3" w:rsidRPr="00015B82" w:rsidRDefault="00A555A3" w:rsidP="00A5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5252AC7F" w14:textId="77777777" w:rsidR="00A555A3" w:rsidRPr="00015B82" w:rsidRDefault="00A555A3" w:rsidP="00A5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555A3" w:rsidRPr="00015B82" w14:paraId="7792404A" w14:textId="77777777" w:rsidTr="000A24B0">
        <w:tc>
          <w:tcPr>
            <w:tcW w:w="2278" w:type="pct"/>
            <w:shd w:val="clear" w:color="auto" w:fill="FFFFFF"/>
          </w:tcPr>
          <w:p w14:paraId="313A4FAF" w14:textId="77777777" w:rsidR="00A555A3" w:rsidRPr="00015B82" w:rsidRDefault="00A555A3" w:rsidP="00A555A3">
            <w:pPr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015B82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81" w:type="pct"/>
          </w:tcPr>
          <w:p w14:paraId="250FB2A2" w14:textId="77777777" w:rsidR="00A555A3" w:rsidRPr="00015B82" w:rsidRDefault="00A555A3" w:rsidP="00A5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644C452" w14:textId="77777777" w:rsidR="00A555A3" w:rsidRPr="00015B82" w:rsidRDefault="00A555A3" w:rsidP="00A5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</w:tcPr>
          <w:p w14:paraId="772C64F6" w14:textId="77777777" w:rsidR="00A555A3" w:rsidRPr="00015B82" w:rsidRDefault="00A555A3" w:rsidP="00A5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D2A3623" w14:textId="77777777" w:rsidR="00A555A3" w:rsidRPr="00015B82" w:rsidRDefault="00A555A3" w:rsidP="00A5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576BD7D2" w14:textId="77777777" w:rsidR="00A555A3" w:rsidRPr="00015B82" w:rsidRDefault="00A555A3" w:rsidP="00A5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5F437DE9" w14:textId="77777777" w:rsidR="00A555A3" w:rsidRPr="00015B82" w:rsidRDefault="00A555A3" w:rsidP="00A5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3B423FB1" w14:textId="77777777" w:rsidR="00A555A3" w:rsidRPr="00015B82" w:rsidRDefault="00A555A3" w:rsidP="00A5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55A3" w:rsidRPr="00015B82" w14:paraId="63673201" w14:textId="77777777" w:rsidTr="000A24B0">
        <w:trPr>
          <w:trHeight w:val="254"/>
        </w:trPr>
        <w:tc>
          <w:tcPr>
            <w:tcW w:w="2278" w:type="pct"/>
            <w:shd w:val="clear" w:color="auto" w:fill="FFFFFF"/>
          </w:tcPr>
          <w:p w14:paraId="40B952AA" w14:textId="77777777" w:rsidR="00A555A3" w:rsidRPr="00015B82" w:rsidRDefault="00A555A3" w:rsidP="00A5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hanging="1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1" w:type="pct"/>
          </w:tcPr>
          <w:p w14:paraId="20A5204C" w14:textId="63095EC7" w:rsidR="00A555A3" w:rsidRPr="007651FE" w:rsidRDefault="007F77D1" w:rsidP="00A5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24</w:t>
            </w:r>
            <w:r w:rsidR="00093476" w:rsidRPr="000934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</w:rPr>
              <w:t>318</w:t>
            </w:r>
          </w:p>
        </w:tc>
        <w:tc>
          <w:tcPr>
            <w:tcW w:w="143" w:type="pct"/>
          </w:tcPr>
          <w:p w14:paraId="79D4C398" w14:textId="77777777" w:rsidR="00A555A3" w:rsidRPr="007651FE" w:rsidRDefault="00A555A3" w:rsidP="00A5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39" w:type="pct"/>
          </w:tcPr>
          <w:p w14:paraId="7260A310" w14:textId="46B206A1" w:rsidR="00A555A3" w:rsidRPr="002B7BCF" w:rsidRDefault="007F77D1" w:rsidP="00ED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23</w:t>
            </w:r>
            <w:r w:rsidR="00A555A3" w:rsidRPr="002B7B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</w:rPr>
              <w:t>970</w:t>
            </w:r>
          </w:p>
        </w:tc>
        <w:tc>
          <w:tcPr>
            <w:tcW w:w="143" w:type="pct"/>
          </w:tcPr>
          <w:p w14:paraId="005C9EF8" w14:textId="77777777" w:rsidR="00A555A3" w:rsidRPr="009F1B34" w:rsidRDefault="00A555A3" w:rsidP="00A5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7C4B30D6" w14:textId="3E66D5F7" w:rsidR="00A555A3" w:rsidRPr="009F1B34" w:rsidRDefault="007F77D1" w:rsidP="00A5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13</w:t>
            </w:r>
            <w:r w:rsidR="00093476" w:rsidRPr="000934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</w:rPr>
              <w:t>025</w:t>
            </w:r>
          </w:p>
        </w:tc>
        <w:tc>
          <w:tcPr>
            <w:tcW w:w="136" w:type="pct"/>
          </w:tcPr>
          <w:p w14:paraId="6B9D6A0B" w14:textId="77777777" w:rsidR="00A555A3" w:rsidRPr="00015B82" w:rsidRDefault="00A555A3" w:rsidP="00A5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10FA0A3B" w14:textId="20287984" w:rsidR="00A555A3" w:rsidRPr="00015B82" w:rsidRDefault="007F77D1" w:rsidP="00A5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12</w:t>
            </w:r>
            <w:r w:rsidR="00A555A3" w:rsidRPr="009429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</w:rPr>
              <w:t>870</w:t>
            </w:r>
          </w:p>
        </w:tc>
      </w:tr>
      <w:tr w:rsidR="00A555A3" w:rsidRPr="00015B82" w14:paraId="04E78B2F" w14:textId="77777777" w:rsidTr="000A24B0">
        <w:trPr>
          <w:trHeight w:val="119"/>
        </w:trPr>
        <w:tc>
          <w:tcPr>
            <w:tcW w:w="2278" w:type="pct"/>
            <w:shd w:val="clear" w:color="auto" w:fill="FFFFFF"/>
          </w:tcPr>
          <w:p w14:paraId="08F62F87" w14:textId="77777777" w:rsidR="00A555A3" w:rsidRPr="00015B82" w:rsidRDefault="00A555A3" w:rsidP="00A5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1" w:type="pct"/>
          </w:tcPr>
          <w:p w14:paraId="6789F561" w14:textId="3019FFB4" w:rsidR="00A555A3" w:rsidRPr="007651FE" w:rsidRDefault="007F77D1" w:rsidP="00A5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4</w:t>
            </w:r>
            <w:r w:rsidR="00093476" w:rsidRPr="000934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</w:rPr>
              <w:t>778</w:t>
            </w:r>
          </w:p>
        </w:tc>
        <w:tc>
          <w:tcPr>
            <w:tcW w:w="143" w:type="pct"/>
          </w:tcPr>
          <w:p w14:paraId="329771F1" w14:textId="77777777" w:rsidR="00A555A3" w:rsidRPr="007651FE" w:rsidRDefault="00A555A3" w:rsidP="00A5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539" w:type="pct"/>
          </w:tcPr>
          <w:p w14:paraId="76FAED02" w14:textId="16DC5A82" w:rsidR="00A555A3" w:rsidRPr="002B7BCF" w:rsidRDefault="007F77D1" w:rsidP="00ED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2</w:t>
            </w:r>
            <w:r w:rsidR="00A555A3" w:rsidRPr="002B7B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</w:rPr>
              <w:t>783</w:t>
            </w:r>
          </w:p>
        </w:tc>
        <w:tc>
          <w:tcPr>
            <w:tcW w:w="143" w:type="pct"/>
          </w:tcPr>
          <w:p w14:paraId="13636A5A" w14:textId="77777777" w:rsidR="00A555A3" w:rsidRPr="009F1B34" w:rsidRDefault="00A555A3" w:rsidP="00A5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7F3C5A6" w14:textId="2008F9C2" w:rsidR="00A555A3" w:rsidRPr="009F1B34" w:rsidRDefault="007F77D1" w:rsidP="00A5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672</w:t>
            </w:r>
          </w:p>
        </w:tc>
        <w:tc>
          <w:tcPr>
            <w:tcW w:w="136" w:type="pct"/>
          </w:tcPr>
          <w:p w14:paraId="0DF27209" w14:textId="77777777" w:rsidR="00A555A3" w:rsidRPr="00015B82" w:rsidRDefault="00A555A3" w:rsidP="00A5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290D78FF" w14:textId="3DA9EFB7" w:rsidR="00A555A3" w:rsidRPr="00015B82" w:rsidRDefault="007F77D1" w:rsidP="00A5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117</w:t>
            </w:r>
          </w:p>
        </w:tc>
      </w:tr>
      <w:tr w:rsidR="00A555A3" w:rsidRPr="00015B82" w14:paraId="0EDF7475" w14:textId="77777777" w:rsidTr="000A24B0">
        <w:trPr>
          <w:trHeight w:val="70"/>
        </w:trPr>
        <w:tc>
          <w:tcPr>
            <w:tcW w:w="2278" w:type="pct"/>
            <w:shd w:val="clear" w:color="auto" w:fill="FFFFFF"/>
          </w:tcPr>
          <w:p w14:paraId="41D3348F" w14:textId="77777777" w:rsidR="00A555A3" w:rsidRPr="00015B82" w:rsidRDefault="00A555A3" w:rsidP="00A5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5E942B69" w14:textId="279A05AB" w:rsidR="00A555A3" w:rsidRPr="007651FE" w:rsidRDefault="007F77D1" w:rsidP="00A5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29</w:t>
            </w:r>
            <w:r w:rsidR="00093476" w:rsidRPr="00093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096</w:t>
            </w:r>
          </w:p>
        </w:tc>
        <w:tc>
          <w:tcPr>
            <w:tcW w:w="143" w:type="pct"/>
          </w:tcPr>
          <w:p w14:paraId="755256B3" w14:textId="77777777" w:rsidR="00A555A3" w:rsidRPr="007651FE" w:rsidRDefault="00A555A3" w:rsidP="00A5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72D4FF05" w14:textId="219FABC0" w:rsidR="00A555A3" w:rsidRPr="002B7BCF" w:rsidRDefault="007F77D1" w:rsidP="00ED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26</w:t>
            </w:r>
            <w:r w:rsidR="00A555A3" w:rsidRPr="002B7B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753</w:t>
            </w:r>
          </w:p>
        </w:tc>
        <w:tc>
          <w:tcPr>
            <w:tcW w:w="143" w:type="pct"/>
          </w:tcPr>
          <w:p w14:paraId="70485587" w14:textId="77777777" w:rsidR="00A555A3" w:rsidRPr="009F1B34" w:rsidRDefault="00A555A3" w:rsidP="00A5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22061FD8" w14:textId="32232631" w:rsidR="00A555A3" w:rsidRPr="009F1B34" w:rsidRDefault="007F77D1" w:rsidP="00A5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13</w:t>
            </w:r>
            <w:r w:rsidR="00093476" w:rsidRPr="00093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697</w:t>
            </w:r>
          </w:p>
        </w:tc>
        <w:tc>
          <w:tcPr>
            <w:tcW w:w="136" w:type="pct"/>
          </w:tcPr>
          <w:p w14:paraId="6000686D" w14:textId="77777777" w:rsidR="00A555A3" w:rsidRPr="00015B82" w:rsidRDefault="00A555A3" w:rsidP="00A5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0AB2F7F7" w14:textId="1C341F12" w:rsidR="00A555A3" w:rsidRPr="00015B82" w:rsidRDefault="007F77D1" w:rsidP="00A5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12</w:t>
            </w:r>
            <w:r w:rsidR="00A555A3" w:rsidRPr="009429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987</w:t>
            </w:r>
          </w:p>
        </w:tc>
      </w:tr>
    </w:tbl>
    <w:p w14:paraId="1D62669B" w14:textId="63070872" w:rsidR="00225FD3" w:rsidRDefault="00225FD3" w:rsidP="00AE2613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2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079"/>
        <w:gridCol w:w="267"/>
        <w:gridCol w:w="1001"/>
        <w:gridCol w:w="275"/>
        <w:gridCol w:w="1086"/>
        <w:gridCol w:w="264"/>
        <w:gridCol w:w="1083"/>
      </w:tblGrid>
      <w:tr w:rsidR="00B14A53" w:rsidRPr="009721F5" w14:paraId="01EFC7EA" w14:textId="77777777" w:rsidTr="008A4CE3">
        <w:trPr>
          <w:tblHeader/>
        </w:trPr>
        <w:tc>
          <w:tcPr>
            <w:tcW w:w="2278" w:type="pct"/>
          </w:tcPr>
          <w:p w14:paraId="0BD89F96" w14:textId="77777777" w:rsidR="00B14A53" w:rsidRPr="009721F5" w:rsidRDefault="00B14A53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6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264" w:type="pct"/>
            <w:gridSpan w:val="3"/>
            <w:vAlign w:val="center"/>
          </w:tcPr>
          <w:p w14:paraId="106EE7E8" w14:textId="77777777" w:rsidR="00B14A53" w:rsidRPr="009721F5" w:rsidRDefault="00B14A53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9C35B6B" w14:textId="77777777" w:rsidR="00B14A53" w:rsidRPr="009721F5" w:rsidRDefault="00B14A53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2696CAD3" w14:textId="77777777" w:rsidR="00B14A53" w:rsidRPr="009721F5" w:rsidRDefault="00B14A53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3016" w:rsidRPr="009721F5" w14:paraId="36D52DB7" w14:textId="77777777" w:rsidTr="008A4CE3">
        <w:trPr>
          <w:tblHeader/>
        </w:trPr>
        <w:tc>
          <w:tcPr>
            <w:tcW w:w="2278" w:type="pct"/>
          </w:tcPr>
          <w:p w14:paraId="66D50584" w14:textId="2F6269B0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14" w:firstLine="16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81" w:type="pct"/>
            <w:vAlign w:val="bottom"/>
          </w:tcPr>
          <w:p w14:paraId="09E4770D" w14:textId="63ABF4E5" w:rsidR="00603016" w:rsidRPr="009721F5" w:rsidRDefault="007F77D1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77D1">
              <w:rPr>
                <w:rFonts w:ascii="Angsana New" w:hAnsi="Angsana New" w:hint="cs"/>
                <w:sz w:val="30"/>
                <w:szCs w:val="30"/>
              </w:rPr>
              <w:t>30</w:t>
            </w:r>
            <w:r w:rsidR="00225FD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225FD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  <w:p w14:paraId="15418AED" w14:textId="5DD107D7" w:rsidR="00603016" w:rsidRPr="009721F5" w:rsidRDefault="007F77D1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4" w:type="pct"/>
            <w:vAlign w:val="bottom"/>
          </w:tcPr>
          <w:p w14:paraId="0E7B54C8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2C70365A" w14:textId="63BDEF47" w:rsidR="00603016" w:rsidRPr="009721F5" w:rsidRDefault="007F77D1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 w:hint="cs"/>
                <w:sz w:val="30"/>
                <w:szCs w:val="30"/>
              </w:rPr>
              <w:t>31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03016" w:rsidRPr="009721F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F77D1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67E1EF4A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48334941" w14:textId="3ED8A8C9" w:rsidR="00603016" w:rsidRPr="009721F5" w:rsidRDefault="007F77D1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77D1">
              <w:rPr>
                <w:rFonts w:ascii="Angsana New" w:hAnsi="Angsana New" w:hint="cs"/>
                <w:sz w:val="30"/>
                <w:szCs w:val="30"/>
              </w:rPr>
              <w:t>30</w:t>
            </w:r>
            <w:r w:rsidR="00225FD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225FD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  <w:p w14:paraId="61A5C67E" w14:textId="693CA3A6" w:rsidR="00603016" w:rsidRPr="009721F5" w:rsidRDefault="007F77D1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2" w:type="pct"/>
            <w:vAlign w:val="bottom"/>
          </w:tcPr>
          <w:p w14:paraId="2FBCBD18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76AF1C14" w14:textId="145B7E59" w:rsidR="00603016" w:rsidRPr="009721F5" w:rsidRDefault="007F77D1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 w:hint="cs"/>
                <w:sz w:val="30"/>
                <w:szCs w:val="30"/>
              </w:rPr>
              <w:t>31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03016" w:rsidRPr="009721F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F77D1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603016" w:rsidRPr="009721F5" w14:paraId="376CA4EB" w14:textId="77777777" w:rsidTr="008A4CE3">
        <w:trPr>
          <w:tblHeader/>
        </w:trPr>
        <w:tc>
          <w:tcPr>
            <w:tcW w:w="2278" w:type="pct"/>
          </w:tcPr>
          <w:p w14:paraId="2B47A876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2" w:type="pct"/>
            <w:gridSpan w:val="7"/>
          </w:tcPr>
          <w:p w14:paraId="77168EAE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3016" w:rsidRPr="009721F5" w14:paraId="1268F866" w14:textId="77777777" w:rsidTr="008A4CE3">
        <w:tc>
          <w:tcPr>
            <w:tcW w:w="2278" w:type="pct"/>
          </w:tcPr>
          <w:p w14:paraId="5DFFA103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22" w:type="pct"/>
            <w:gridSpan w:val="7"/>
          </w:tcPr>
          <w:p w14:paraId="32D0E188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F0D2D" w:rsidRPr="009721F5" w14:paraId="0F86D5AA" w14:textId="77777777" w:rsidTr="008A4CE3">
        <w:trPr>
          <w:trHeight w:val="335"/>
        </w:trPr>
        <w:tc>
          <w:tcPr>
            <w:tcW w:w="2278" w:type="pct"/>
          </w:tcPr>
          <w:p w14:paraId="600E1A4C" w14:textId="77777777" w:rsidR="003F0D2D" w:rsidRPr="009721F5" w:rsidRDefault="003F0D2D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1813CD1F" w14:textId="6A75D6FC" w:rsidR="003F0D2D" w:rsidRPr="009721F5" w:rsidRDefault="003F0D2D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AB0ED3C" w14:textId="77777777" w:rsidR="003F0D2D" w:rsidRPr="009721F5" w:rsidRDefault="003F0D2D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008A01E0" w14:textId="77777777" w:rsidR="003F0D2D" w:rsidRPr="009721F5" w:rsidRDefault="003F0D2D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9769124" w14:textId="77777777" w:rsidR="003F0D2D" w:rsidRPr="009721F5" w:rsidRDefault="003F0D2D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64AAF6B5" w14:textId="5C0C5BC6" w:rsidR="003F0D2D" w:rsidRPr="009721F5" w:rsidRDefault="007F77D1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344</w:t>
            </w:r>
            <w:r w:rsidR="003F0D2D" w:rsidRPr="003F0D2D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</w:rPr>
              <w:t>652</w:t>
            </w:r>
          </w:p>
        </w:tc>
        <w:tc>
          <w:tcPr>
            <w:tcW w:w="142" w:type="pct"/>
          </w:tcPr>
          <w:p w14:paraId="0DC760E3" w14:textId="77777777" w:rsidR="003F0D2D" w:rsidRPr="009721F5" w:rsidRDefault="003F0D2D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34DCA3DB" w14:textId="7BAC9832" w:rsidR="003F0D2D" w:rsidRPr="009721F5" w:rsidRDefault="007F77D1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 w:hint="cs"/>
                <w:sz w:val="30"/>
                <w:szCs w:val="30"/>
              </w:rPr>
              <w:t>251</w:t>
            </w:r>
            <w:r w:rsidR="003F0D2D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77D1">
              <w:rPr>
                <w:rFonts w:ascii="Angsana New" w:hAnsi="Angsana New" w:hint="cs"/>
                <w:sz w:val="30"/>
                <w:szCs w:val="30"/>
              </w:rPr>
              <w:t>932</w:t>
            </w:r>
          </w:p>
        </w:tc>
      </w:tr>
      <w:tr w:rsidR="003F0D2D" w:rsidRPr="009721F5" w14:paraId="349CF17F" w14:textId="77777777" w:rsidTr="008A4CE3">
        <w:trPr>
          <w:trHeight w:val="335"/>
        </w:trPr>
        <w:tc>
          <w:tcPr>
            <w:tcW w:w="2278" w:type="pct"/>
          </w:tcPr>
          <w:p w14:paraId="42BF8AB6" w14:textId="77777777" w:rsidR="003F0D2D" w:rsidRPr="009721F5" w:rsidRDefault="003F0D2D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49394B8C" w14:textId="77777777" w:rsidR="003F0D2D" w:rsidRPr="009721F5" w:rsidRDefault="003F0D2D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614151F" w14:textId="77777777" w:rsidR="003F0D2D" w:rsidRPr="009721F5" w:rsidRDefault="003F0D2D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3B7B293E" w14:textId="77777777" w:rsidR="003F0D2D" w:rsidRPr="009721F5" w:rsidRDefault="003F0D2D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EEA0756" w14:textId="77777777" w:rsidR="003F0D2D" w:rsidRPr="009721F5" w:rsidRDefault="003F0D2D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732869F2" w14:textId="77777777" w:rsidR="003F0D2D" w:rsidRPr="009721F5" w:rsidRDefault="003F0D2D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07564EB" w14:textId="77777777" w:rsidR="003F0D2D" w:rsidRPr="009721F5" w:rsidRDefault="003F0D2D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62AD7CE3" w14:textId="77777777" w:rsidR="003F0D2D" w:rsidRPr="009721F5" w:rsidRDefault="003F0D2D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0D2D" w:rsidRPr="009721F5" w14:paraId="300EE1F9" w14:textId="77777777" w:rsidTr="008A4CE3">
        <w:trPr>
          <w:trHeight w:val="335"/>
        </w:trPr>
        <w:tc>
          <w:tcPr>
            <w:tcW w:w="2278" w:type="pct"/>
          </w:tcPr>
          <w:p w14:paraId="03E97799" w14:textId="77777777" w:rsidR="003F0D2D" w:rsidRPr="009721F5" w:rsidRDefault="003F0D2D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1" w:type="pct"/>
          </w:tcPr>
          <w:p w14:paraId="2E9DCF9F" w14:textId="77777777" w:rsidR="003F0D2D" w:rsidRPr="009721F5" w:rsidRDefault="003F0D2D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732D296" w14:textId="77777777" w:rsidR="003F0D2D" w:rsidRPr="009721F5" w:rsidRDefault="003F0D2D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73C5BDCC" w14:textId="77777777" w:rsidR="003F0D2D" w:rsidRPr="009721F5" w:rsidRDefault="003F0D2D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40F3E50" w14:textId="77777777" w:rsidR="003F0D2D" w:rsidRPr="009721F5" w:rsidRDefault="003F0D2D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57D638A3" w14:textId="77777777" w:rsidR="003F0D2D" w:rsidRPr="009721F5" w:rsidRDefault="003F0D2D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0479A2F" w14:textId="77777777" w:rsidR="003F0D2D" w:rsidRPr="009721F5" w:rsidRDefault="003F0D2D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65F2D629" w14:textId="77777777" w:rsidR="003F0D2D" w:rsidRPr="009721F5" w:rsidRDefault="003F0D2D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0D2D" w:rsidRPr="009721F5" w14:paraId="082C14C1" w14:textId="77777777" w:rsidTr="008A4CE3">
        <w:trPr>
          <w:trHeight w:val="335"/>
        </w:trPr>
        <w:tc>
          <w:tcPr>
            <w:tcW w:w="2278" w:type="pct"/>
          </w:tcPr>
          <w:p w14:paraId="45FFE9B2" w14:textId="77777777" w:rsidR="003F0D2D" w:rsidRPr="009721F5" w:rsidRDefault="003F0D2D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05B51C26" w14:textId="45C56128" w:rsidR="003F0D2D" w:rsidRPr="009721F5" w:rsidRDefault="003F0D2D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005800D" w14:textId="77777777" w:rsidR="003F0D2D" w:rsidRPr="009721F5" w:rsidRDefault="003F0D2D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3E0E2693" w14:textId="77777777" w:rsidR="003F0D2D" w:rsidRPr="009721F5" w:rsidRDefault="003F0D2D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FEAA38E" w14:textId="77777777" w:rsidR="003F0D2D" w:rsidRPr="009721F5" w:rsidRDefault="003F0D2D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2791435F" w14:textId="6BA59E56" w:rsidR="003F0D2D" w:rsidRPr="009721F5" w:rsidRDefault="007F77D1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928</w:t>
            </w:r>
          </w:p>
        </w:tc>
        <w:tc>
          <w:tcPr>
            <w:tcW w:w="142" w:type="pct"/>
          </w:tcPr>
          <w:p w14:paraId="0AD2639D" w14:textId="77777777" w:rsidR="003F0D2D" w:rsidRPr="009721F5" w:rsidRDefault="003F0D2D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4444382E" w14:textId="14D828BF" w:rsidR="003F0D2D" w:rsidRPr="009721F5" w:rsidRDefault="007F77D1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 w:hint="cs"/>
                <w:sz w:val="30"/>
                <w:szCs w:val="30"/>
              </w:rPr>
              <w:t>1</w:t>
            </w:r>
            <w:r w:rsidR="003F0D2D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77D1">
              <w:rPr>
                <w:rFonts w:ascii="Angsana New" w:hAnsi="Angsana New" w:hint="cs"/>
                <w:sz w:val="30"/>
                <w:szCs w:val="30"/>
              </w:rPr>
              <w:t>356</w:t>
            </w:r>
          </w:p>
        </w:tc>
      </w:tr>
      <w:tr w:rsidR="003F0D2D" w:rsidRPr="009721F5" w14:paraId="433CE430" w14:textId="77777777" w:rsidTr="008A4CE3">
        <w:trPr>
          <w:trHeight w:val="335"/>
        </w:trPr>
        <w:tc>
          <w:tcPr>
            <w:tcW w:w="2278" w:type="pct"/>
          </w:tcPr>
          <w:p w14:paraId="1E24F400" w14:textId="77777777" w:rsidR="003F0D2D" w:rsidRPr="009721F5" w:rsidRDefault="003F0D2D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0AB16D35" w14:textId="77777777" w:rsidR="003F0D2D" w:rsidRPr="009721F5" w:rsidRDefault="003F0D2D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3B74F7D" w14:textId="77777777" w:rsidR="003F0D2D" w:rsidRPr="009721F5" w:rsidRDefault="003F0D2D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3A7141F5" w14:textId="77777777" w:rsidR="003F0D2D" w:rsidRPr="009721F5" w:rsidRDefault="003F0D2D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5FC1BCA" w14:textId="77777777" w:rsidR="003F0D2D" w:rsidRPr="009721F5" w:rsidRDefault="003F0D2D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53C2C84F" w14:textId="77777777" w:rsidR="003F0D2D" w:rsidRPr="009721F5" w:rsidRDefault="003F0D2D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28B53D1" w14:textId="77777777" w:rsidR="003F0D2D" w:rsidRPr="009721F5" w:rsidRDefault="003F0D2D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661B5FF3" w14:textId="77777777" w:rsidR="003F0D2D" w:rsidRPr="009721F5" w:rsidRDefault="003F0D2D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0D2D" w:rsidRPr="009721F5" w14:paraId="7337B0AC" w14:textId="77777777" w:rsidTr="008A4CE3">
        <w:trPr>
          <w:trHeight w:val="335"/>
        </w:trPr>
        <w:tc>
          <w:tcPr>
            <w:tcW w:w="2278" w:type="pct"/>
          </w:tcPr>
          <w:p w14:paraId="120AE965" w14:textId="77777777" w:rsidR="003F0D2D" w:rsidRPr="009721F5" w:rsidRDefault="003F0D2D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1" w:type="pct"/>
          </w:tcPr>
          <w:p w14:paraId="47A88701" w14:textId="77777777" w:rsidR="003F0D2D" w:rsidRPr="009721F5" w:rsidRDefault="003F0D2D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7501DDC" w14:textId="77777777" w:rsidR="003F0D2D" w:rsidRPr="009721F5" w:rsidRDefault="003F0D2D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47965B5C" w14:textId="77777777" w:rsidR="003F0D2D" w:rsidRPr="009721F5" w:rsidRDefault="003F0D2D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E3BBB79" w14:textId="77777777" w:rsidR="003F0D2D" w:rsidRPr="009721F5" w:rsidRDefault="003F0D2D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0494161C" w14:textId="77777777" w:rsidR="003F0D2D" w:rsidRPr="009721F5" w:rsidRDefault="003F0D2D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020DB1B" w14:textId="77777777" w:rsidR="003F0D2D" w:rsidRPr="009721F5" w:rsidRDefault="003F0D2D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478277B8" w14:textId="77777777" w:rsidR="003F0D2D" w:rsidRPr="009721F5" w:rsidRDefault="003F0D2D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0D2D" w:rsidRPr="009721F5" w14:paraId="4FCD0FC3" w14:textId="77777777" w:rsidTr="008A4CE3">
        <w:trPr>
          <w:trHeight w:val="335"/>
        </w:trPr>
        <w:tc>
          <w:tcPr>
            <w:tcW w:w="2278" w:type="pct"/>
          </w:tcPr>
          <w:p w14:paraId="3A81A6BA" w14:textId="77777777" w:rsidR="003F0D2D" w:rsidRPr="009721F5" w:rsidRDefault="003F0D2D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1AE60B4F" w14:textId="402D0CAE" w:rsidR="003F0D2D" w:rsidRPr="009721F5" w:rsidRDefault="003F0D2D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64C9218" w14:textId="77777777" w:rsidR="003F0D2D" w:rsidRPr="009721F5" w:rsidRDefault="003F0D2D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428D65A1" w14:textId="77777777" w:rsidR="003F0D2D" w:rsidRPr="009721F5" w:rsidRDefault="003F0D2D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580B332" w14:textId="77777777" w:rsidR="003F0D2D" w:rsidRPr="009721F5" w:rsidRDefault="003F0D2D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7567599B" w14:textId="31462D8B" w:rsidR="003F0D2D" w:rsidRPr="009721F5" w:rsidRDefault="007F77D1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42" w:type="pct"/>
          </w:tcPr>
          <w:p w14:paraId="18E58459" w14:textId="77777777" w:rsidR="003F0D2D" w:rsidRPr="009721F5" w:rsidRDefault="003F0D2D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381319AF" w14:textId="4A35C2C8" w:rsidR="003F0D2D" w:rsidRPr="009721F5" w:rsidRDefault="007F77D1" w:rsidP="003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 w:hint="cs"/>
                <w:sz w:val="30"/>
                <w:szCs w:val="30"/>
              </w:rPr>
              <w:t>28</w:t>
            </w:r>
          </w:p>
        </w:tc>
      </w:tr>
      <w:tr w:rsidR="00483A4D" w:rsidRPr="009721F5" w14:paraId="1B6271C4" w14:textId="77777777" w:rsidTr="008A4CE3">
        <w:trPr>
          <w:trHeight w:val="335"/>
        </w:trPr>
        <w:tc>
          <w:tcPr>
            <w:tcW w:w="2278" w:type="pct"/>
          </w:tcPr>
          <w:p w14:paraId="2E3CC509" w14:textId="77777777" w:rsidR="00483A4D" w:rsidRPr="009721F5" w:rsidRDefault="00483A4D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6C5FBD96" w14:textId="77777777" w:rsidR="00483A4D" w:rsidRPr="009721F5" w:rsidRDefault="00483A4D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FF92319" w14:textId="77777777" w:rsidR="00483A4D" w:rsidRPr="009721F5" w:rsidRDefault="00483A4D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03C43673" w14:textId="77777777" w:rsidR="00483A4D" w:rsidRPr="009721F5" w:rsidRDefault="00483A4D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9698E61" w14:textId="77777777" w:rsidR="00483A4D" w:rsidRPr="009721F5" w:rsidRDefault="00483A4D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0187E659" w14:textId="77777777" w:rsidR="00483A4D" w:rsidRPr="009721F5" w:rsidRDefault="00483A4D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59CA645" w14:textId="77777777" w:rsidR="00483A4D" w:rsidRPr="009721F5" w:rsidRDefault="00483A4D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75A378E9" w14:textId="77777777" w:rsidR="00483A4D" w:rsidRPr="009721F5" w:rsidRDefault="00483A4D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21F5" w:rsidRPr="009721F5" w14:paraId="3855FE62" w14:textId="77777777" w:rsidTr="008A4CE3">
        <w:trPr>
          <w:trHeight w:val="335"/>
        </w:trPr>
        <w:tc>
          <w:tcPr>
            <w:tcW w:w="2278" w:type="pct"/>
          </w:tcPr>
          <w:p w14:paraId="4171680E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</w:p>
        </w:tc>
        <w:tc>
          <w:tcPr>
            <w:tcW w:w="581" w:type="pct"/>
          </w:tcPr>
          <w:p w14:paraId="36B1C3EB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CB5D840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4735ECD6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ACBA28F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71283977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F316B44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15ECCBE0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21F5" w:rsidRPr="009721F5" w14:paraId="240ACFCA" w14:textId="77777777" w:rsidTr="008A4CE3">
        <w:trPr>
          <w:trHeight w:val="335"/>
        </w:trPr>
        <w:tc>
          <w:tcPr>
            <w:tcW w:w="2278" w:type="pct"/>
          </w:tcPr>
          <w:p w14:paraId="560CBD4F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41C75305" w14:textId="162E7612" w:rsidR="009721F5" w:rsidRPr="009721F5" w:rsidRDefault="00176339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6C8C00F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2E7CBFBD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2D489A9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2EB1BD43" w14:textId="05B1482D" w:rsidR="009721F5" w:rsidRPr="009721F5" w:rsidRDefault="007F77D1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3</w:t>
            </w:r>
            <w:r w:rsidR="00176339" w:rsidRPr="00176339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</w:rPr>
              <w:t>804</w:t>
            </w:r>
          </w:p>
        </w:tc>
        <w:tc>
          <w:tcPr>
            <w:tcW w:w="142" w:type="pct"/>
          </w:tcPr>
          <w:p w14:paraId="73B674E7" w14:textId="77777777" w:rsidR="009721F5" w:rsidRPr="009721F5" w:rsidRDefault="009721F5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39AFB04A" w14:textId="04EFE8C9" w:rsidR="009721F5" w:rsidRPr="009721F5" w:rsidRDefault="007F77D1" w:rsidP="009721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 w:hint="cs"/>
                <w:sz w:val="30"/>
                <w:szCs w:val="30"/>
              </w:rPr>
              <w:t>3</w:t>
            </w:r>
            <w:r w:rsidR="009721F5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77D1">
              <w:rPr>
                <w:rFonts w:ascii="Angsana New" w:hAnsi="Angsana New" w:hint="cs"/>
                <w:sz w:val="30"/>
                <w:szCs w:val="30"/>
              </w:rPr>
              <w:t>147</w:t>
            </w:r>
          </w:p>
        </w:tc>
      </w:tr>
      <w:tr w:rsidR="00603016" w:rsidRPr="009721F5" w14:paraId="78846390" w14:textId="77777777" w:rsidTr="008A4CE3">
        <w:trPr>
          <w:trHeight w:val="335"/>
        </w:trPr>
        <w:tc>
          <w:tcPr>
            <w:tcW w:w="2278" w:type="pct"/>
          </w:tcPr>
          <w:p w14:paraId="4DD2481B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172517D7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5105964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5F421357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4ECCB6C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0B44A769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3D70AF5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4BCC5276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3016" w:rsidRPr="009721F5" w14:paraId="37E1FCD6" w14:textId="77777777" w:rsidTr="008A4CE3">
        <w:trPr>
          <w:trHeight w:val="335"/>
        </w:trPr>
        <w:tc>
          <w:tcPr>
            <w:tcW w:w="2278" w:type="pct"/>
          </w:tcPr>
          <w:p w14:paraId="09EC7E55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หนี้สินสัญญาเช่า</w:t>
            </w:r>
          </w:p>
        </w:tc>
        <w:tc>
          <w:tcPr>
            <w:tcW w:w="581" w:type="pct"/>
          </w:tcPr>
          <w:p w14:paraId="50B72F76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EA49EA1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2C665B62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76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DCC90B8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5BD8E60B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AFE0FEF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6FB618CA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3016" w:rsidRPr="009721F5" w14:paraId="570D702A" w14:textId="77777777" w:rsidTr="008A4CE3">
        <w:trPr>
          <w:trHeight w:val="335"/>
        </w:trPr>
        <w:tc>
          <w:tcPr>
            <w:tcW w:w="2278" w:type="pct"/>
          </w:tcPr>
          <w:p w14:paraId="73AD7688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81" w:type="pct"/>
          </w:tcPr>
          <w:p w14:paraId="60A9229C" w14:textId="67C07549" w:rsidR="00603016" w:rsidRPr="009721F5" w:rsidRDefault="007F77D1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6</w:t>
            </w:r>
            <w:r w:rsidR="00537B8B" w:rsidRPr="00537B8B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144" w:type="pct"/>
          </w:tcPr>
          <w:p w14:paraId="53A1A764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7B9F96AB" w14:textId="5614AD9B" w:rsidR="00603016" w:rsidRPr="009721F5" w:rsidRDefault="007F77D1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 w:hint="cs"/>
                <w:sz w:val="30"/>
                <w:szCs w:val="30"/>
              </w:rPr>
              <w:t>6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77D1">
              <w:rPr>
                <w:rFonts w:ascii="Angsana New" w:hAnsi="Angsana New" w:hint="cs"/>
                <w:sz w:val="30"/>
                <w:szCs w:val="30"/>
              </w:rPr>
              <w:t>481</w:t>
            </w:r>
          </w:p>
        </w:tc>
        <w:tc>
          <w:tcPr>
            <w:tcW w:w="148" w:type="pct"/>
          </w:tcPr>
          <w:p w14:paraId="34641B2D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7F736D54" w14:textId="3F4E5A26" w:rsidR="00603016" w:rsidRPr="009721F5" w:rsidRDefault="007F77D1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6</w:t>
            </w:r>
            <w:r w:rsidR="00537B8B" w:rsidRPr="00537B8B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142" w:type="pct"/>
          </w:tcPr>
          <w:p w14:paraId="0A362382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59FCEC98" w14:textId="64CB30FD" w:rsidR="00603016" w:rsidRPr="009721F5" w:rsidRDefault="007F77D1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76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 w:hint="cs"/>
                <w:sz w:val="30"/>
                <w:szCs w:val="30"/>
              </w:rPr>
              <w:t>6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77D1">
              <w:rPr>
                <w:rFonts w:ascii="Angsana New" w:hAnsi="Angsana New" w:hint="cs"/>
                <w:sz w:val="30"/>
                <w:szCs w:val="30"/>
              </w:rPr>
              <w:t>481</w:t>
            </w:r>
          </w:p>
        </w:tc>
      </w:tr>
    </w:tbl>
    <w:p w14:paraId="22F27FFA" w14:textId="77777777" w:rsidR="002D4BC2" w:rsidRPr="009721F5" w:rsidRDefault="002D4BC2" w:rsidP="00247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3216F17" w14:textId="375BF1EE" w:rsidR="002479BF" w:rsidRPr="009721F5" w:rsidRDefault="002479BF" w:rsidP="00247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721F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สัญญาสำคัญกับบุคคลที่เกี่ยวข้องกัน</w:t>
      </w:r>
    </w:p>
    <w:p w14:paraId="0F2D7450" w14:textId="5DD3ECAA" w:rsidR="002D4BC2" w:rsidRPr="009721F5" w:rsidRDefault="002D4BC2" w:rsidP="00247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DBD5AAF" w14:textId="23AA1E46" w:rsidR="008C5CC3" w:rsidRPr="009721F5" w:rsidRDefault="008C5CC3" w:rsidP="008C5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pacing w:val="-2"/>
          <w:sz w:val="30"/>
          <w:szCs w:val="30"/>
        </w:rPr>
      </w:pPr>
      <w:r w:rsidRPr="009721F5">
        <w:rPr>
          <w:rFonts w:ascii="Angsana New" w:hAnsi="Angsana New" w:hint="cs"/>
          <w:i/>
          <w:iCs/>
          <w:spacing w:val="-2"/>
          <w:sz w:val="30"/>
          <w:szCs w:val="30"/>
          <w:cs/>
        </w:rPr>
        <w:t>สัญญาบริการ</w:t>
      </w:r>
    </w:p>
    <w:p w14:paraId="044CB229" w14:textId="77777777" w:rsidR="008C5CC3" w:rsidRPr="009721F5" w:rsidRDefault="008C5CC3" w:rsidP="00F57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D5B866B" w14:textId="1A577EE2" w:rsidR="008C5CC3" w:rsidRPr="009721F5" w:rsidRDefault="008C5CC3" w:rsidP="004477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="007F77D1" w:rsidRPr="007F77D1">
        <w:rPr>
          <w:rFonts w:ascii="Angsana New" w:hAnsi="Angsana New" w:hint="cs"/>
          <w:spacing w:val="-2"/>
          <w:sz w:val="30"/>
          <w:szCs w:val="30"/>
        </w:rPr>
        <w:t>3</w:t>
      </w:r>
      <w:r w:rsidRPr="009721F5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6E1406" w:rsidRPr="009721F5">
        <w:rPr>
          <w:rFonts w:ascii="Angsana New" w:hAnsi="Angsana New" w:hint="cs"/>
          <w:spacing w:val="-2"/>
          <w:sz w:val="30"/>
          <w:szCs w:val="30"/>
          <w:cs/>
        </w:rPr>
        <w:t>มกราคม</w:t>
      </w:r>
      <w:r w:rsidRPr="009721F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F77D1" w:rsidRPr="007F77D1">
        <w:rPr>
          <w:rFonts w:ascii="Angsana New" w:hAnsi="Angsana New" w:hint="cs"/>
          <w:spacing w:val="-2"/>
          <w:sz w:val="30"/>
          <w:szCs w:val="30"/>
        </w:rPr>
        <w:t>2566</w:t>
      </w:r>
      <w:r w:rsidRPr="009721F5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9721F5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บริษัทได้ทำสัญญาให้บริการโลจิสติกส์กับบริษัท ฟาร์ม่า อัลลิอันซ์ จำกัด </w:t>
      </w:r>
      <w:r w:rsidRPr="009721F5">
        <w:rPr>
          <w:rFonts w:ascii="Angsana New" w:hAnsi="Angsana New" w:hint="cs"/>
          <w:sz w:val="30"/>
          <w:szCs w:val="30"/>
          <w:cs/>
        </w:rPr>
        <w:t xml:space="preserve">เพื่อให้บริการออกใบแจ้งหนี้และการขนส่งแก่บริษัทในเครือ โดยมีอัตราค่าบริการตามที่ระบุไว้ในสัญญา สัญญานี้มีผลบังคับใช้ตั้งแต่วันที่ </w:t>
      </w:r>
      <w:r w:rsidR="007F77D1" w:rsidRPr="007F77D1">
        <w:rPr>
          <w:rFonts w:ascii="Angsana New" w:hAnsi="Angsana New" w:hint="cs"/>
          <w:sz w:val="30"/>
          <w:szCs w:val="30"/>
        </w:rPr>
        <w:t>1</w:t>
      </w:r>
      <w:r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D466F0" w:rsidRPr="009721F5">
        <w:rPr>
          <w:rFonts w:ascii="Angsana New" w:hAnsi="Angsana New" w:hint="cs"/>
          <w:sz w:val="30"/>
          <w:szCs w:val="30"/>
          <w:cs/>
        </w:rPr>
        <w:t>มกราคม</w:t>
      </w:r>
      <w:r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7F77D1" w:rsidRPr="007F77D1">
        <w:rPr>
          <w:rFonts w:ascii="Angsana New" w:hAnsi="Angsana New" w:hint="cs"/>
          <w:sz w:val="30"/>
          <w:szCs w:val="30"/>
        </w:rPr>
        <w:t>2566</w:t>
      </w:r>
      <w:r w:rsidRPr="009721F5">
        <w:rPr>
          <w:rFonts w:ascii="Angsana New" w:hAnsi="Angsana New" w:hint="cs"/>
          <w:sz w:val="30"/>
          <w:szCs w:val="30"/>
          <w:cs/>
        </w:rPr>
        <w:t xml:space="preserve"> ถึงวันที่ </w:t>
      </w:r>
      <w:r w:rsidR="007F77D1" w:rsidRPr="007F77D1">
        <w:rPr>
          <w:rFonts w:ascii="Angsana New" w:hAnsi="Angsana New" w:hint="cs"/>
          <w:sz w:val="30"/>
          <w:szCs w:val="30"/>
        </w:rPr>
        <w:t>31</w:t>
      </w:r>
      <w:r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33529B" w:rsidRPr="009721F5">
        <w:rPr>
          <w:rFonts w:ascii="Angsana New" w:hAnsi="Angsana New" w:hint="cs"/>
          <w:sz w:val="30"/>
          <w:szCs w:val="30"/>
          <w:cs/>
        </w:rPr>
        <w:t>ธันวาคม</w:t>
      </w:r>
      <w:r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7F77D1" w:rsidRPr="007F77D1">
        <w:rPr>
          <w:rFonts w:ascii="Angsana New" w:hAnsi="Angsana New" w:hint="cs"/>
          <w:sz w:val="30"/>
          <w:szCs w:val="30"/>
        </w:rPr>
        <w:t>2566</w:t>
      </w:r>
      <w:r w:rsidRPr="009721F5">
        <w:rPr>
          <w:rFonts w:ascii="Angsana New" w:hAnsi="Angsana New" w:hint="cs"/>
          <w:sz w:val="30"/>
          <w:szCs w:val="30"/>
          <w:cs/>
        </w:rPr>
        <w:t xml:space="preserve"> 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3884209B" w14:textId="3FE3A071" w:rsidR="00865C5F" w:rsidRPr="009721F5" w:rsidRDefault="00865C5F" w:rsidP="00F57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A8EE97E" w14:textId="06803944" w:rsidR="00865C5F" w:rsidRPr="009721F5" w:rsidRDefault="00865C5F" w:rsidP="004477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721F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7F77D1" w:rsidRPr="007F77D1">
        <w:rPr>
          <w:rFonts w:ascii="Angsana New" w:hAnsi="Angsana New" w:hint="cs"/>
          <w:sz w:val="30"/>
          <w:szCs w:val="30"/>
        </w:rPr>
        <w:t>3</w:t>
      </w:r>
      <w:r w:rsidR="004A7646" w:rsidRPr="009721F5">
        <w:rPr>
          <w:rFonts w:ascii="Angsana New" w:hAnsi="Angsana New" w:hint="cs"/>
          <w:sz w:val="30"/>
          <w:szCs w:val="30"/>
        </w:rPr>
        <w:t xml:space="preserve"> </w:t>
      </w:r>
      <w:r w:rsidR="004A7646" w:rsidRPr="009721F5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7F77D1" w:rsidRPr="007F77D1">
        <w:rPr>
          <w:rFonts w:ascii="Angsana New" w:hAnsi="Angsana New" w:hint="cs"/>
          <w:sz w:val="30"/>
          <w:szCs w:val="30"/>
        </w:rPr>
        <w:t>2566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บริษัทได้ทำสัญญาให้บริการพื้นที่คลังสินค้ากับบริษัท ฟาร์ม่า อัลลิอันซ์ จำกัด โดยมีอัตราค่าบริการตามที่ระบุไว้ในสัญญา สัญญานี้มีผลบังคับใช้ตั้งแต่วันที่ </w:t>
      </w:r>
      <w:r w:rsidR="007F77D1" w:rsidRPr="007F77D1">
        <w:rPr>
          <w:rFonts w:ascii="Angsana New" w:hAnsi="Angsana New" w:hint="cs"/>
          <w:sz w:val="30"/>
          <w:szCs w:val="30"/>
        </w:rPr>
        <w:t>1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7F77D1" w:rsidRPr="007F77D1">
        <w:rPr>
          <w:rFonts w:ascii="Angsana New" w:hAnsi="Angsana New" w:hint="cs"/>
          <w:sz w:val="30"/>
          <w:szCs w:val="30"/>
        </w:rPr>
        <w:t>2566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7F77D1" w:rsidRPr="007F77D1">
        <w:rPr>
          <w:rFonts w:ascii="Angsana New" w:hAnsi="Angsana New" w:hint="cs"/>
          <w:sz w:val="30"/>
          <w:szCs w:val="30"/>
        </w:rPr>
        <w:t>31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F77D1" w:rsidRPr="007F77D1">
        <w:rPr>
          <w:rFonts w:ascii="Angsana New" w:hAnsi="Angsana New" w:hint="cs"/>
          <w:sz w:val="30"/>
          <w:szCs w:val="30"/>
        </w:rPr>
        <w:t>2566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4E600784" w14:textId="6B3AA238" w:rsidR="00702C06" w:rsidRPr="00B1632D" w:rsidRDefault="00702C06" w:rsidP="00B16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3798439" w14:textId="12776277" w:rsidR="009623E4" w:rsidRPr="009721F5" w:rsidRDefault="009623E4" w:rsidP="004477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="007F77D1" w:rsidRPr="007F77D1">
        <w:rPr>
          <w:rFonts w:ascii="Angsana New" w:hAnsi="Angsana New" w:hint="cs"/>
          <w:spacing w:val="-2"/>
          <w:sz w:val="30"/>
          <w:szCs w:val="30"/>
        </w:rPr>
        <w:t>3</w:t>
      </w:r>
      <w:r w:rsidR="00234F7B" w:rsidRPr="009721F5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234F7B" w:rsidRPr="009721F5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="007F77D1" w:rsidRPr="007F77D1">
        <w:rPr>
          <w:rFonts w:ascii="Angsana New" w:hAnsi="Angsana New" w:hint="cs"/>
          <w:spacing w:val="-2"/>
          <w:sz w:val="30"/>
          <w:szCs w:val="30"/>
        </w:rPr>
        <w:t>2566</w:t>
      </w:r>
      <w:r w:rsidRPr="009721F5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9721F5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บริษัทได้ทำสัญญาบริการทางกฎหมายกับบริษัท ฟาร์ม่า อัลลิอันซ์ จำกัด </w:t>
      </w:r>
      <w:r w:rsidRPr="009721F5">
        <w:rPr>
          <w:rFonts w:ascii="Angsana New" w:hAnsi="Angsana New" w:hint="cs"/>
          <w:sz w:val="30"/>
          <w:szCs w:val="30"/>
          <w:cs/>
        </w:rPr>
        <w:t xml:space="preserve">เพื่อรับบริการเกี่ยวกับการขึ้นทะเบียนและขอใบอนุญาตตามที่กฎหมายกำหนด โดยมีอัตราค่าบริการตามที่ระบุไว้ในสัญญา สัญญานี้มีผลบังคับใช้ตั้งแต่วันที่ </w:t>
      </w:r>
      <w:r w:rsidR="007F77D1" w:rsidRPr="007F77D1">
        <w:rPr>
          <w:rFonts w:ascii="Angsana New" w:hAnsi="Angsana New" w:hint="cs"/>
          <w:sz w:val="30"/>
          <w:szCs w:val="30"/>
        </w:rPr>
        <w:t>1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7F77D1" w:rsidRPr="007F77D1">
        <w:rPr>
          <w:rFonts w:ascii="Angsana New" w:hAnsi="Angsana New" w:hint="cs"/>
          <w:sz w:val="30"/>
          <w:szCs w:val="30"/>
        </w:rPr>
        <w:t>2566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7F77D1" w:rsidRPr="007F77D1">
        <w:rPr>
          <w:rFonts w:ascii="Angsana New" w:hAnsi="Angsana New" w:hint="cs"/>
          <w:sz w:val="30"/>
          <w:szCs w:val="30"/>
        </w:rPr>
        <w:t>31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F77D1" w:rsidRPr="007F77D1">
        <w:rPr>
          <w:rFonts w:ascii="Angsana New" w:hAnsi="Angsana New" w:hint="cs"/>
          <w:sz w:val="30"/>
          <w:szCs w:val="30"/>
        </w:rPr>
        <w:t>2566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29B935F0" w14:textId="77777777" w:rsidR="00865C5F" w:rsidRPr="009721F5" w:rsidRDefault="00865C5F" w:rsidP="00F57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16A7B06" w14:textId="235236EF" w:rsidR="00193116" w:rsidRPr="009721F5" w:rsidRDefault="00567048" w:rsidP="001027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/>
          <w:b/>
          <w:bCs/>
          <w:sz w:val="30"/>
          <w:szCs w:val="30"/>
          <w:cs/>
        </w:rPr>
      </w:pPr>
      <w:r w:rsidRPr="009721F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7F77D1" w:rsidRPr="007F77D1">
        <w:rPr>
          <w:rFonts w:ascii="Angsana New" w:hAnsi="Angsana New" w:hint="cs"/>
          <w:spacing w:val="-2"/>
          <w:sz w:val="30"/>
          <w:szCs w:val="30"/>
        </w:rPr>
        <w:t>3</w:t>
      </w:r>
      <w:r w:rsidR="00A36083" w:rsidRPr="009721F5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A36083" w:rsidRPr="009721F5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="007F77D1" w:rsidRPr="007F77D1">
        <w:rPr>
          <w:rFonts w:ascii="Angsana New" w:hAnsi="Angsana New" w:hint="cs"/>
          <w:spacing w:val="-2"/>
          <w:sz w:val="30"/>
          <w:szCs w:val="30"/>
        </w:rPr>
        <w:t>2566</w:t>
      </w:r>
      <w:r w:rsidR="00A36083" w:rsidRPr="009721F5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บริษัทได้ทำสัญญาบริการพื้นที่กับบริษัท </w:t>
      </w:r>
      <w:r w:rsidRPr="009721F5">
        <w:rPr>
          <w:rFonts w:ascii="Angsana New" w:hAnsi="Angsana New" w:hint="cs"/>
          <w:spacing w:val="-2"/>
          <w:sz w:val="30"/>
          <w:szCs w:val="30"/>
          <w:cs/>
        </w:rPr>
        <w:t xml:space="preserve">ฟาร์ม่า อัลลิอันซ์ จำกัด เพื่อรับบริการเกี่ยวกับพื้นที่สำนักงานและระบบสาธารณูปโภค </w:t>
      </w:r>
      <w:r w:rsidR="000822FB" w:rsidRPr="009721F5">
        <w:rPr>
          <w:rFonts w:ascii="Angsana New" w:hAnsi="Angsana New" w:hint="cs"/>
          <w:spacing w:val="-2"/>
          <w:sz w:val="30"/>
          <w:szCs w:val="30"/>
          <w:cs/>
        </w:rPr>
        <w:t xml:space="preserve">โดยมีอัตราค่าบริการตามที่ระบุไว้ในสัญญา สัญญานี้มีผลบังคับใช้ตั้งแต่วันที่ </w:t>
      </w:r>
      <w:r w:rsidR="007F77D1" w:rsidRPr="007F77D1">
        <w:rPr>
          <w:rFonts w:ascii="Angsana New" w:hAnsi="Angsana New" w:hint="cs"/>
          <w:spacing w:val="-2"/>
          <w:sz w:val="30"/>
          <w:szCs w:val="30"/>
        </w:rPr>
        <w:t>1</w:t>
      </w:r>
      <w:r w:rsidR="000822FB" w:rsidRPr="009721F5">
        <w:rPr>
          <w:rFonts w:ascii="Angsana New" w:hAnsi="Angsana New" w:hint="cs"/>
          <w:spacing w:val="-2"/>
          <w:sz w:val="30"/>
          <w:szCs w:val="30"/>
          <w:cs/>
        </w:rPr>
        <w:t xml:space="preserve"> มกราคม </w:t>
      </w:r>
      <w:r w:rsidR="007F77D1" w:rsidRPr="007F77D1">
        <w:rPr>
          <w:rFonts w:ascii="Angsana New" w:hAnsi="Angsana New" w:hint="cs"/>
          <w:spacing w:val="-2"/>
          <w:sz w:val="30"/>
          <w:szCs w:val="30"/>
        </w:rPr>
        <w:t>2566</w:t>
      </w:r>
      <w:r w:rsidR="000822FB" w:rsidRPr="009721F5">
        <w:rPr>
          <w:rFonts w:ascii="Angsana New" w:hAnsi="Angsana New" w:hint="cs"/>
          <w:spacing w:val="-2"/>
          <w:sz w:val="30"/>
          <w:szCs w:val="30"/>
          <w:cs/>
        </w:rPr>
        <w:t xml:space="preserve"> ถึงวันที่ </w:t>
      </w:r>
      <w:r w:rsidR="007F77D1" w:rsidRPr="007F77D1">
        <w:rPr>
          <w:rFonts w:ascii="Angsana New" w:hAnsi="Angsana New" w:hint="cs"/>
          <w:spacing w:val="-2"/>
          <w:sz w:val="30"/>
          <w:szCs w:val="30"/>
        </w:rPr>
        <w:t>31</w:t>
      </w:r>
      <w:r w:rsidR="000822FB" w:rsidRPr="009721F5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</w:t>
      </w:r>
      <w:r w:rsidR="007F77D1" w:rsidRPr="007F77D1">
        <w:rPr>
          <w:rFonts w:ascii="Angsana New" w:hAnsi="Angsana New" w:hint="cs"/>
          <w:spacing w:val="-2"/>
          <w:sz w:val="30"/>
          <w:szCs w:val="30"/>
        </w:rPr>
        <w:t>2566</w:t>
      </w:r>
      <w:r w:rsidR="000822FB" w:rsidRPr="009721F5">
        <w:rPr>
          <w:rFonts w:ascii="Angsana New" w:hAnsi="Angsana New" w:hint="cs"/>
          <w:spacing w:val="-2"/>
          <w:sz w:val="30"/>
          <w:szCs w:val="30"/>
          <w:cs/>
        </w:rPr>
        <w:t xml:space="preserve"> 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  <w:r w:rsidR="00193116" w:rsidRPr="009721F5">
        <w:rPr>
          <w:rFonts w:ascii="Angsana New" w:hAnsi="Angsana New" w:hint="cs"/>
          <w:cs/>
        </w:rPr>
        <w:br w:type="page"/>
      </w:r>
    </w:p>
    <w:p w14:paraId="0AC2C8D0" w14:textId="5B8FA99B" w:rsidR="00671474" w:rsidRPr="009721F5" w:rsidRDefault="00671474" w:rsidP="005F59E9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cs="Angsana New" w:hint="cs"/>
          <w:cs/>
        </w:rPr>
        <w:lastRenderedPageBreak/>
        <w:t>ลูกหนี้การค้า</w:t>
      </w:r>
    </w:p>
    <w:p w14:paraId="3EF2D7C9" w14:textId="77777777" w:rsidR="00521FD2" w:rsidRPr="009721F5" w:rsidRDefault="00521FD2" w:rsidP="00F57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60"/>
        <w:gridCol w:w="180"/>
        <w:gridCol w:w="1260"/>
        <w:gridCol w:w="178"/>
        <w:gridCol w:w="1262"/>
        <w:gridCol w:w="180"/>
        <w:gridCol w:w="1347"/>
        <w:gridCol w:w="6"/>
      </w:tblGrid>
      <w:tr w:rsidR="00521FD2" w:rsidRPr="009721F5" w14:paraId="6E2EE567" w14:textId="77777777" w:rsidTr="008A4CE3">
        <w:trPr>
          <w:cantSplit/>
          <w:tblHeader/>
        </w:trPr>
        <w:tc>
          <w:tcPr>
            <w:tcW w:w="3600" w:type="dxa"/>
            <w:vAlign w:val="bottom"/>
          </w:tcPr>
          <w:p w14:paraId="054D20AD" w14:textId="77777777" w:rsidR="00521FD2" w:rsidRPr="009721F5" w:rsidRDefault="00521FD2" w:rsidP="00076A2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AEB3A7A" w14:textId="77777777" w:rsidR="00521FD2" w:rsidRPr="009721F5" w:rsidRDefault="00521FD2" w:rsidP="00076A2C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9721F5">
              <w:rPr>
                <w:rFonts w:ascii="Angsana New" w:hAnsi="Angsana New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2D2F4BEA" w14:textId="77777777" w:rsidR="00521FD2" w:rsidRPr="009721F5" w:rsidRDefault="00521FD2" w:rsidP="00076A2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4"/>
            <w:vAlign w:val="bottom"/>
          </w:tcPr>
          <w:p w14:paraId="0A801193" w14:textId="77777777" w:rsidR="00521FD2" w:rsidRPr="009721F5" w:rsidRDefault="00521FD2" w:rsidP="00076A2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9721F5">
              <w:rPr>
                <w:rFonts w:ascii="Angsana New" w:hAnsi="Angsana New" w:hint="cs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3016" w:rsidRPr="009721F5" w14:paraId="78D876D8" w14:textId="77777777" w:rsidTr="008A4CE3">
        <w:trPr>
          <w:cantSplit/>
          <w:tblHeader/>
        </w:trPr>
        <w:tc>
          <w:tcPr>
            <w:tcW w:w="3600" w:type="dxa"/>
            <w:vAlign w:val="bottom"/>
          </w:tcPr>
          <w:p w14:paraId="182398AE" w14:textId="209B3696" w:rsidR="00603016" w:rsidRPr="009721F5" w:rsidRDefault="00603016" w:rsidP="0060301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2B837E" w14:textId="556E7110" w:rsidR="00603016" w:rsidRPr="009721F5" w:rsidRDefault="007F77D1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77D1">
              <w:rPr>
                <w:rFonts w:ascii="Angsana New" w:hAnsi="Angsana New" w:hint="cs"/>
                <w:sz w:val="30"/>
                <w:szCs w:val="30"/>
              </w:rPr>
              <w:t>30</w:t>
            </w:r>
            <w:r w:rsidR="00225FD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225FD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  <w:p w14:paraId="28A51338" w14:textId="22656EC6" w:rsidR="00603016" w:rsidRPr="009721F5" w:rsidRDefault="007F77D1" w:rsidP="00603016">
            <w:pPr>
              <w:pStyle w:val="acctmergecolhdg"/>
              <w:spacing w:line="240" w:lineRule="auto"/>
              <w:ind w:right="-79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7F77D1">
              <w:rPr>
                <w:rFonts w:ascii="Angsana New" w:hAnsi="Angsana New" w:hint="cs"/>
                <w:b w:val="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  <w:vAlign w:val="bottom"/>
          </w:tcPr>
          <w:p w14:paraId="5FDF142C" w14:textId="77777777" w:rsidR="00603016" w:rsidRPr="009721F5" w:rsidRDefault="00603016" w:rsidP="00603016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C15CB1B" w14:textId="3E1A52EA" w:rsidR="00603016" w:rsidRPr="009721F5" w:rsidRDefault="007F77D1" w:rsidP="00603016">
            <w:pPr>
              <w:pStyle w:val="acctmergecolhdg"/>
              <w:spacing w:line="240" w:lineRule="auto"/>
              <w:ind w:right="-77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7F77D1">
              <w:rPr>
                <w:rFonts w:ascii="Angsana New" w:hAnsi="Angsana New" w:hint="cs"/>
                <w:b w:val="0"/>
                <w:sz w:val="30"/>
                <w:szCs w:val="30"/>
                <w:lang w:val="en-US"/>
              </w:rPr>
              <w:t>31</w:t>
            </w:r>
            <w:r w:rsidR="00603016" w:rsidRPr="009721F5">
              <w:rPr>
                <w:rFonts w:ascii="Angsana New" w:hAnsi="Angsana New" w:hint="cs"/>
                <w:b w:val="0"/>
                <w:sz w:val="30"/>
                <w:szCs w:val="30"/>
              </w:rPr>
              <w:t xml:space="preserve"> </w:t>
            </w:r>
            <w:r w:rsidR="00603016" w:rsidRPr="009721F5">
              <w:rPr>
                <w:rFonts w:ascii="Angsana New" w:hAnsi="Angsana New" w:hint="cs"/>
                <w:b w:val="0"/>
                <w:sz w:val="30"/>
                <w:szCs w:val="30"/>
                <w:cs/>
              </w:rPr>
              <w:t>ธันวาคม</w:t>
            </w:r>
            <w:r w:rsidR="00603016" w:rsidRPr="009721F5">
              <w:rPr>
                <w:rFonts w:ascii="Angsana New" w:hAnsi="Angsana New" w:hint="cs"/>
                <w:b w:val="0"/>
                <w:sz w:val="30"/>
                <w:szCs w:val="30"/>
              </w:rPr>
              <w:t xml:space="preserve"> </w:t>
            </w:r>
            <w:r w:rsidRPr="007F77D1">
              <w:rPr>
                <w:rFonts w:ascii="Angsana New" w:hAnsi="Angsana New" w:hint="cs"/>
                <w:b w:val="0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78" w:type="dxa"/>
          </w:tcPr>
          <w:p w14:paraId="3B1D8C99" w14:textId="77777777" w:rsidR="00603016" w:rsidRPr="009721F5" w:rsidRDefault="00603016" w:rsidP="0060301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27D0F056" w14:textId="06771428" w:rsidR="00603016" w:rsidRPr="009721F5" w:rsidRDefault="007F77D1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77D1">
              <w:rPr>
                <w:rFonts w:ascii="Angsana New" w:hAnsi="Angsana New" w:hint="cs"/>
                <w:sz w:val="30"/>
                <w:szCs w:val="30"/>
              </w:rPr>
              <w:t>30</w:t>
            </w:r>
            <w:r w:rsidR="00225FD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225FD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  <w:p w14:paraId="77A78F7D" w14:textId="62FE99A0" w:rsidR="00603016" w:rsidRPr="009721F5" w:rsidRDefault="007F77D1" w:rsidP="00603016">
            <w:pPr>
              <w:spacing w:line="240" w:lineRule="auto"/>
              <w:ind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77D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80" w:type="dxa"/>
            <w:vAlign w:val="bottom"/>
          </w:tcPr>
          <w:p w14:paraId="72389A4E" w14:textId="77777777" w:rsidR="00603016" w:rsidRPr="009721F5" w:rsidRDefault="00603016" w:rsidP="00603016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008491C2" w14:textId="4A1556FE" w:rsidR="00603016" w:rsidRPr="009721F5" w:rsidRDefault="007F77D1" w:rsidP="00603016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7F77D1">
              <w:rPr>
                <w:rFonts w:ascii="Angsana New" w:hAnsi="Angsana New" w:hint="cs"/>
                <w:b w:val="0"/>
                <w:sz w:val="30"/>
                <w:szCs w:val="30"/>
                <w:lang w:val="en-US"/>
              </w:rPr>
              <w:t>31</w:t>
            </w:r>
            <w:r w:rsidR="00603016" w:rsidRPr="009721F5">
              <w:rPr>
                <w:rFonts w:ascii="Angsana New" w:hAnsi="Angsana New" w:hint="cs"/>
                <w:b w:val="0"/>
                <w:sz w:val="30"/>
                <w:szCs w:val="30"/>
              </w:rPr>
              <w:t xml:space="preserve"> </w:t>
            </w:r>
            <w:r w:rsidR="00603016" w:rsidRPr="009721F5">
              <w:rPr>
                <w:rFonts w:ascii="Angsana New" w:hAnsi="Angsana New" w:hint="cs"/>
                <w:b w:val="0"/>
                <w:sz w:val="30"/>
                <w:szCs w:val="30"/>
                <w:cs/>
              </w:rPr>
              <w:t>ธันวาคม</w:t>
            </w:r>
            <w:r w:rsidR="00603016" w:rsidRPr="009721F5">
              <w:rPr>
                <w:rFonts w:ascii="Angsana New" w:hAnsi="Angsana New" w:hint="cs"/>
                <w:b w:val="0"/>
                <w:sz w:val="30"/>
                <w:szCs w:val="30"/>
              </w:rPr>
              <w:t xml:space="preserve"> </w:t>
            </w:r>
            <w:r w:rsidRPr="007F77D1">
              <w:rPr>
                <w:rFonts w:ascii="Angsana New" w:hAnsi="Angsana New" w:hint="cs"/>
                <w:b w:val="0"/>
                <w:sz w:val="30"/>
                <w:szCs w:val="30"/>
                <w:lang w:val="en-US"/>
              </w:rPr>
              <w:t>2565</w:t>
            </w:r>
          </w:p>
        </w:tc>
      </w:tr>
      <w:tr w:rsidR="00603016" w:rsidRPr="009721F5" w14:paraId="288D10FF" w14:textId="77777777" w:rsidTr="008A4CE3">
        <w:trPr>
          <w:gridAfter w:val="1"/>
          <w:wAfter w:w="6" w:type="dxa"/>
          <w:cantSplit/>
          <w:tblHeader/>
        </w:trPr>
        <w:tc>
          <w:tcPr>
            <w:tcW w:w="3600" w:type="dxa"/>
            <w:vAlign w:val="bottom"/>
            <w:hideMark/>
          </w:tcPr>
          <w:p w14:paraId="23544597" w14:textId="77777777" w:rsidR="00603016" w:rsidRPr="009721F5" w:rsidRDefault="00603016" w:rsidP="0060301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72FE804D" w14:textId="77777777" w:rsidR="00603016" w:rsidRPr="009721F5" w:rsidRDefault="00603016" w:rsidP="0060301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03016" w:rsidRPr="009721F5" w14:paraId="07F7C26B" w14:textId="77777777" w:rsidTr="008A4CE3">
        <w:trPr>
          <w:cantSplit/>
        </w:trPr>
        <w:tc>
          <w:tcPr>
            <w:tcW w:w="3600" w:type="dxa"/>
            <w:hideMark/>
          </w:tcPr>
          <w:p w14:paraId="46D1C667" w14:textId="77777777" w:rsidR="00603016" w:rsidRPr="009721F5" w:rsidRDefault="00603016" w:rsidP="0060301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78B526FF" w14:textId="77FA8B54" w:rsidR="00603016" w:rsidRPr="009721F5" w:rsidRDefault="007F77D1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272</w:t>
            </w:r>
            <w:r w:rsidR="00A36BFA" w:rsidRPr="00A36BFA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</w:rPr>
              <w:t>984</w:t>
            </w:r>
          </w:p>
        </w:tc>
        <w:tc>
          <w:tcPr>
            <w:tcW w:w="180" w:type="dxa"/>
          </w:tcPr>
          <w:p w14:paraId="58A5ECB6" w14:textId="77777777" w:rsidR="00603016" w:rsidRPr="009721F5" w:rsidRDefault="00603016" w:rsidP="006030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76E77E" w14:textId="69CE0898" w:rsidR="00603016" w:rsidRPr="009721F5" w:rsidRDefault="007F77D1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77D1">
              <w:rPr>
                <w:rFonts w:ascii="Angsana New" w:hAnsi="Angsana New" w:hint="cs"/>
                <w:sz w:val="30"/>
                <w:szCs w:val="30"/>
              </w:rPr>
              <w:t>176</w:t>
            </w:r>
          </w:p>
        </w:tc>
        <w:tc>
          <w:tcPr>
            <w:tcW w:w="178" w:type="dxa"/>
          </w:tcPr>
          <w:p w14:paraId="1C9BC3C3" w14:textId="77777777" w:rsidR="00603016" w:rsidRPr="009721F5" w:rsidRDefault="00603016" w:rsidP="006030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EB1D467" w14:textId="60308423" w:rsidR="00603016" w:rsidRPr="00076DB6" w:rsidRDefault="007F77D1" w:rsidP="0060301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77D1">
              <w:rPr>
                <w:rFonts w:ascii="Angsana New" w:hAnsi="Angsana New"/>
                <w:sz w:val="30"/>
                <w:szCs w:val="30"/>
                <w:lang w:val="en-US"/>
              </w:rPr>
              <w:t>285</w:t>
            </w:r>
            <w:r w:rsidR="00076DB6" w:rsidRPr="00076D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  <w:lang w:val="en-US"/>
              </w:rPr>
              <w:t>774</w:t>
            </w:r>
          </w:p>
        </w:tc>
        <w:tc>
          <w:tcPr>
            <w:tcW w:w="180" w:type="dxa"/>
          </w:tcPr>
          <w:p w14:paraId="272E2E9D" w14:textId="77777777" w:rsidR="00603016" w:rsidRPr="009721F5" w:rsidRDefault="00603016" w:rsidP="0060301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31BF038B" w14:textId="2EBE8CE5" w:rsidR="00603016" w:rsidRPr="009721F5" w:rsidRDefault="007F77D1" w:rsidP="0060301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77D1">
              <w:rPr>
                <w:rFonts w:ascii="Angsana New" w:hAnsi="Angsana New" w:hint="cs"/>
                <w:sz w:val="30"/>
                <w:szCs w:val="30"/>
                <w:lang w:val="en-US"/>
              </w:rPr>
              <w:t>246</w:t>
            </w:r>
            <w:r w:rsidR="00603016"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7F77D1">
              <w:rPr>
                <w:rFonts w:ascii="Angsana New" w:hAnsi="Angsana New" w:hint="cs"/>
                <w:sz w:val="30"/>
                <w:szCs w:val="30"/>
                <w:lang w:val="en-US"/>
              </w:rPr>
              <w:t>073</w:t>
            </w:r>
          </w:p>
        </w:tc>
      </w:tr>
      <w:tr w:rsidR="00603016" w:rsidRPr="009721F5" w14:paraId="59FA9920" w14:textId="77777777" w:rsidTr="008A4CE3">
        <w:trPr>
          <w:cantSplit/>
        </w:trPr>
        <w:tc>
          <w:tcPr>
            <w:tcW w:w="3600" w:type="dxa"/>
            <w:hideMark/>
          </w:tcPr>
          <w:p w14:paraId="46EA2AF5" w14:textId="77777777" w:rsidR="00603016" w:rsidRPr="009721F5" w:rsidRDefault="00603016" w:rsidP="0060301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207ED9AA" w14:textId="77777777" w:rsidR="00603016" w:rsidRPr="009721F5" w:rsidRDefault="00603016" w:rsidP="0060301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710E5F" w14:textId="77777777" w:rsidR="00603016" w:rsidRPr="009721F5" w:rsidRDefault="00603016" w:rsidP="006030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413485" w14:textId="77777777" w:rsidR="00603016" w:rsidRPr="009721F5" w:rsidRDefault="00603016" w:rsidP="006030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1889C46" w14:textId="77777777" w:rsidR="00603016" w:rsidRPr="009721F5" w:rsidRDefault="00603016" w:rsidP="006030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0DFE7A0" w14:textId="77777777" w:rsidR="00603016" w:rsidRPr="00076DB6" w:rsidRDefault="00603016" w:rsidP="0060301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C58F75" w14:textId="77777777" w:rsidR="00603016" w:rsidRPr="009721F5" w:rsidRDefault="00603016" w:rsidP="0060301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4E1D6D65" w14:textId="77777777" w:rsidR="00603016" w:rsidRPr="009721F5" w:rsidRDefault="00603016" w:rsidP="0060301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3016" w:rsidRPr="009721F5" w14:paraId="75652F0E" w14:textId="77777777" w:rsidTr="008A4CE3">
        <w:trPr>
          <w:cantSplit/>
        </w:trPr>
        <w:tc>
          <w:tcPr>
            <w:tcW w:w="3600" w:type="dxa"/>
            <w:hideMark/>
          </w:tcPr>
          <w:p w14:paraId="7DD14DDE" w14:textId="2CCF1B61" w:rsidR="00603016" w:rsidRPr="009721F5" w:rsidRDefault="00603016" w:rsidP="00603016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="007F77D1" w:rsidRPr="007F77D1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="007F77D1" w:rsidRPr="007F77D1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61A53768" w14:textId="1EC0C02E" w:rsidR="00603016" w:rsidRPr="009721F5" w:rsidRDefault="007F77D1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9</w:t>
            </w:r>
            <w:r w:rsidR="00A36BFA" w:rsidRPr="00A36BFA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</w:rPr>
              <w:t>115</w:t>
            </w:r>
          </w:p>
        </w:tc>
        <w:tc>
          <w:tcPr>
            <w:tcW w:w="180" w:type="dxa"/>
          </w:tcPr>
          <w:p w14:paraId="1A4B7111" w14:textId="77777777" w:rsidR="00603016" w:rsidRPr="009721F5" w:rsidRDefault="00603016" w:rsidP="006030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3D5C4F" w14:textId="10765969" w:rsidR="00603016" w:rsidRPr="009721F5" w:rsidRDefault="007F77D1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 w:hint="cs"/>
                <w:sz w:val="30"/>
                <w:szCs w:val="30"/>
              </w:rPr>
              <w:t>31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77D1">
              <w:rPr>
                <w:rFonts w:ascii="Angsana New" w:hAnsi="Angsana New" w:hint="cs"/>
                <w:sz w:val="30"/>
                <w:szCs w:val="30"/>
              </w:rPr>
              <w:t>341</w:t>
            </w:r>
          </w:p>
        </w:tc>
        <w:tc>
          <w:tcPr>
            <w:tcW w:w="178" w:type="dxa"/>
          </w:tcPr>
          <w:p w14:paraId="5C0B394F" w14:textId="77777777" w:rsidR="00603016" w:rsidRPr="009721F5" w:rsidRDefault="00603016" w:rsidP="006030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5A27A25" w14:textId="0EFE0269" w:rsidR="00603016" w:rsidRPr="00076DB6" w:rsidRDefault="007F77D1" w:rsidP="0060301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77D1">
              <w:rPr>
                <w:rFonts w:ascii="Angsana New" w:hAnsi="Angsana New"/>
                <w:sz w:val="30"/>
                <w:szCs w:val="30"/>
                <w:lang w:val="en-US" w:bidi="th-TH"/>
              </w:rPr>
              <w:t>52</w:t>
            </w:r>
            <w:r w:rsidR="00076DB6" w:rsidRPr="00076DB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  <w:lang w:val="en-US" w:bidi="th-TH"/>
              </w:rPr>
              <w:t>449</w:t>
            </w:r>
          </w:p>
        </w:tc>
        <w:tc>
          <w:tcPr>
            <w:tcW w:w="180" w:type="dxa"/>
          </w:tcPr>
          <w:p w14:paraId="3534AD3E" w14:textId="77777777" w:rsidR="00603016" w:rsidRPr="009721F5" w:rsidRDefault="00603016" w:rsidP="0060301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40E6E828" w14:textId="78B5BCDE" w:rsidR="00603016" w:rsidRPr="009721F5" w:rsidRDefault="007F77D1" w:rsidP="0060301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77D1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77D1">
              <w:rPr>
                <w:rFonts w:ascii="Angsana New" w:hAnsi="Angsana New" w:hint="cs"/>
                <w:sz w:val="30"/>
                <w:szCs w:val="30"/>
                <w:lang w:val="en-US"/>
              </w:rPr>
              <w:t>158</w:t>
            </w:r>
          </w:p>
        </w:tc>
      </w:tr>
      <w:tr w:rsidR="00603016" w:rsidRPr="009721F5" w14:paraId="68747216" w14:textId="77777777" w:rsidTr="008A4CE3">
        <w:trPr>
          <w:cantSplit/>
        </w:trPr>
        <w:tc>
          <w:tcPr>
            <w:tcW w:w="3600" w:type="dxa"/>
            <w:hideMark/>
          </w:tcPr>
          <w:p w14:paraId="45CB14D6" w14:textId="04487B48" w:rsidR="00603016" w:rsidRPr="009721F5" w:rsidRDefault="00603016" w:rsidP="00603016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="007F77D1" w:rsidRPr="007F77D1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="007F77D1" w:rsidRPr="007F77D1">
              <w:rPr>
                <w:rFonts w:ascii="Angsana New" w:hAnsi="Angsana New" w:hint="cs"/>
                <w:sz w:val="30"/>
                <w:szCs w:val="30"/>
              </w:rPr>
              <w:t>60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1AEB2D30" w14:textId="15CD5F30" w:rsidR="00603016" w:rsidRPr="009721F5" w:rsidRDefault="007F77D1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2</w:t>
            </w:r>
            <w:r w:rsidR="00A36BFA" w:rsidRPr="00A36BFA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</w:rPr>
              <w:t>216</w:t>
            </w:r>
          </w:p>
        </w:tc>
        <w:tc>
          <w:tcPr>
            <w:tcW w:w="180" w:type="dxa"/>
          </w:tcPr>
          <w:p w14:paraId="4B313CF0" w14:textId="77777777" w:rsidR="00603016" w:rsidRPr="009721F5" w:rsidRDefault="00603016" w:rsidP="006030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FBAD5D" w14:textId="4DDB8E7D" w:rsidR="00603016" w:rsidRPr="009721F5" w:rsidRDefault="007F77D1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 w:hint="cs"/>
                <w:sz w:val="30"/>
                <w:szCs w:val="30"/>
              </w:rPr>
              <w:t>7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77D1">
              <w:rPr>
                <w:rFonts w:ascii="Angsana New" w:hAnsi="Angsana New" w:hint="cs"/>
                <w:sz w:val="30"/>
                <w:szCs w:val="30"/>
              </w:rPr>
              <w:t>414</w:t>
            </w:r>
          </w:p>
        </w:tc>
        <w:tc>
          <w:tcPr>
            <w:tcW w:w="178" w:type="dxa"/>
          </w:tcPr>
          <w:p w14:paraId="64368B05" w14:textId="77777777" w:rsidR="00603016" w:rsidRPr="009721F5" w:rsidRDefault="00603016" w:rsidP="006030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B802E89" w14:textId="107102DC" w:rsidR="00603016" w:rsidRPr="00076DB6" w:rsidRDefault="007F77D1" w:rsidP="00076DB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77D1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076DB6" w:rsidRPr="00076DB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  <w:lang w:val="en-US" w:bidi="th-TH"/>
              </w:rPr>
              <w:t>124</w:t>
            </w:r>
          </w:p>
        </w:tc>
        <w:tc>
          <w:tcPr>
            <w:tcW w:w="180" w:type="dxa"/>
          </w:tcPr>
          <w:p w14:paraId="1F8610F1" w14:textId="77777777" w:rsidR="00603016" w:rsidRPr="009721F5" w:rsidRDefault="00603016" w:rsidP="0060301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7544B8DA" w14:textId="74EB7E7C" w:rsidR="00603016" w:rsidRPr="009721F5" w:rsidRDefault="00603016" w:rsidP="0079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03016" w:rsidRPr="009721F5" w14:paraId="6189D63B" w14:textId="77777777" w:rsidTr="008A4CE3">
        <w:trPr>
          <w:cantSplit/>
        </w:trPr>
        <w:tc>
          <w:tcPr>
            <w:tcW w:w="3600" w:type="dxa"/>
            <w:hideMark/>
          </w:tcPr>
          <w:p w14:paraId="5649AF9A" w14:textId="7A914B43" w:rsidR="00603016" w:rsidRPr="009721F5" w:rsidRDefault="00603016" w:rsidP="00603016">
            <w:pPr>
              <w:spacing w:line="240" w:lineRule="auto"/>
              <w:ind w:left="104" w:right="-79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="007F77D1" w:rsidRPr="007F77D1">
              <w:rPr>
                <w:rFonts w:ascii="Angsana New" w:hAnsi="Angsana New" w:hint="cs"/>
                <w:sz w:val="30"/>
                <w:szCs w:val="30"/>
              </w:rPr>
              <w:t>61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="007F77D1" w:rsidRPr="007F77D1">
              <w:rPr>
                <w:rFonts w:ascii="Angsana New" w:hAnsi="Angsana New" w:hint="cs"/>
                <w:sz w:val="30"/>
                <w:szCs w:val="30"/>
              </w:rPr>
              <w:t>90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63E27937" w14:textId="1BB3C5BE" w:rsidR="00603016" w:rsidRPr="009721F5" w:rsidRDefault="007F77D1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641</w:t>
            </w:r>
          </w:p>
        </w:tc>
        <w:tc>
          <w:tcPr>
            <w:tcW w:w="180" w:type="dxa"/>
          </w:tcPr>
          <w:p w14:paraId="02511DC2" w14:textId="77777777" w:rsidR="00603016" w:rsidRPr="009721F5" w:rsidRDefault="00603016" w:rsidP="006030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EF48BB" w14:textId="495325AE" w:rsidR="00603016" w:rsidRPr="009721F5" w:rsidRDefault="007F77D1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 w:hint="cs"/>
                <w:sz w:val="30"/>
                <w:szCs w:val="30"/>
              </w:rPr>
              <w:t>3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77D1">
              <w:rPr>
                <w:rFonts w:ascii="Angsana New" w:hAnsi="Angsana New" w:hint="cs"/>
                <w:sz w:val="30"/>
                <w:szCs w:val="30"/>
              </w:rPr>
              <w:t>450</w:t>
            </w:r>
          </w:p>
        </w:tc>
        <w:tc>
          <w:tcPr>
            <w:tcW w:w="178" w:type="dxa"/>
          </w:tcPr>
          <w:p w14:paraId="02C6230E" w14:textId="77777777" w:rsidR="00603016" w:rsidRPr="009721F5" w:rsidRDefault="00603016" w:rsidP="006030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63B7089" w14:textId="0F77E059" w:rsidR="00603016" w:rsidRPr="00076DB6" w:rsidRDefault="00076DB6" w:rsidP="0079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158DDD6" w14:textId="77777777" w:rsidR="00603016" w:rsidRPr="009721F5" w:rsidRDefault="00603016" w:rsidP="0060301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39432FB4" w14:textId="504BE6F4" w:rsidR="00603016" w:rsidRPr="009721F5" w:rsidRDefault="00603016" w:rsidP="0079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03016" w:rsidRPr="009721F5" w14:paraId="0693E106" w14:textId="77777777" w:rsidTr="008A4CE3">
        <w:trPr>
          <w:cantSplit/>
        </w:trPr>
        <w:tc>
          <w:tcPr>
            <w:tcW w:w="3600" w:type="dxa"/>
            <w:hideMark/>
          </w:tcPr>
          <w:p w14:paraId="7FEC82AD" w14:textId="5401C4B9" w:rsidR="00603016" w:rsidRPr="009721F5" w:rsidRDefault="00603016" w:rsidP="00603016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   มากกว่า </w:t>
            </w:r>
            <w:r w:rsidR="007F77D1" w:rsidRPr="007F77D1">
              <w:rPr>
                <w:rFonts w:ascii="Angsana New" w:hAnsi="Angsana New" w:hint="cs"/>
                <w:sz w:val="30"/>
                <w:szCs w:val="30"/>
              </w:rPr>
              <w:t>90</w:t>
            </w: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5E209C" w14:textId="7CFA116F" w:rsidR="00603016" w:rsidRPr="009721F5" w:rsidRDefault="007F77D1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4</w:t>
            </w:r>
            <w:r w:rsidR="00A36BFA" w:rsidRPr="00A36BFA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</w:rPr>
              <w:t>379</w:t>
            </w:r>
          </w:p>
        </w:tc>
        <w:tc>
          <w:tcPr>
            <w:tcW w:w="180" w:type="dxa"/>
          </w:tcPr>
          <w:p w14:paraId="4915BA97" w14:textId="77777777" w:rsidR="00603016" w:rsidRPr="009721F5" w:rsidRDefault="00603016" w:rsidP="006030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41C5A" w14:textId="0C27A72A" w:rsidR="00603016" w:rsidRPr="009721F5" w:rsidRDefault="007F77D1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 w:hint="cs"/>
                <w:sz w:val="30"/>
                <w:szCs w:val="30"/>
              </w:rPr>
              <w:t>6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77D1">
              <w:rPr>
                <w:rFonts w:ascii="Angsana New" w:hAnsi="Angsana New" w:hint="cs"/>
                <w:sz w:val="30"/>
                <w:szCs w:val="30"/>
              </w:rPr>
              <w:t>215</w:t>
            </w:r>
          </w:p>
        </w:tc>
        <w:tc>
          <w:tcPr>
            <w:tcW w:w="178" w:type="dxa"/>
          </w:tcPr>
          <w:p w14:paraId="6FE09F4E" w14:textId="77777777" w:rsidR="00603016" w:rsidRPr="009721F5" w:rsidRDefault="00603016" w:rsidP="006030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4C61C8" w14:textId="04E660AC" w:rsidR="00603016" w:rsidRPr="00076DB6" w:rsidRDefault="00076DB6" w:rsidP="0079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850059A" w14:textId="77777777" w:rsidR="00603016" w:rsidRPr="009721F5" w:rsidRDefault="00603016" w:rsidP="0060301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F3DDE1" w14:textId="7F684189" w:rsidR="00603016" w:rsidRPr="009721F5" w:rsidRDefault="00603016" w:rsidP="0079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03016" w:rsidRPr="009721F5" w14:paraId="7C5F5FFA" w14:textId="77777777" w:rsidTr="008A4CE3">
        <w:trPr>
          <w:cantSplit/>
        </w:trPr>
        <w:tc>
          <w:tcPr>
            <w:tcW w:w="3600" w:type="dxa"/>
            <w:hideMark/>
          </w:tcPr>
          <w:p w14:paraId="722C6650" w14:textId="77777777" w:rsidR="00603016" w:rsidRPr="009721F5" w:rsidRDefault="00603016" w:rsidP="0060301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5E01AD" w14:textId="48AA21A8" w:rsidR="00603016" w:rsidRPr="009721F5" w:rsidRDefault="007F77D1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77D1">
              <w:rPr>
                <w:rFonts w:ascii="Angsana New" w:hAnsi="Angsana New"/>
                <w:b/>
                <w:bCs/>
                <w:sz w:val="30"/>
                <w:szCs w:val="30"/>
              </w:rPr>
              <w:t>289</w:t>
            </w:r>
            <w:r w:rsidR="00A36BFA" w:rsidRPr="00A36B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b/>
                <w:bCs/>
                <w:sz w:val="30"/>
                <w:szCs w:val="30"/>
              </w:rPr>
              <w:t>335</w:t>
            </w:r>
          </w:p>
        </w:tc>
        <w:tc>
          <w:tcPr>
            <w:tcW w:w="180" w:type="dxa"/>
          </w:tcPr>
          <w:p w14:paraId="2D731201" w14:textId="77777777" w:rsidR="00603016" w:rsidRPr="009721F5" w:rsidRDefault="00603016" w:rsidP="006030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868722" w14:textId="61860E32" w:rsidR="00603016" w:rsidRPr="009721F5" w:rsidRDefault="007F77D1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77D1">
              <w:rPr>
                <w:rFonts w:ascii="Angsana New" w:hAnsi="Angsana New" w:hint="cs"/>
                <w:b/>
                <w:bCs/>
                <w:sz w:val="30"/>
                <w:szCs w:val="30"/>
              </w:rPr>
              <w:t>304</w:t>
            </w:r>
            <w:r w:rsidR="00603016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77D1">
              <w:rPr>
                <w:rFonts w:ascii="Angsana New" w:hAnsi="Angsana New" w:hint="cs"/>
                <w:b/>
                <w:bCs/>
                <w:sz w:val="30"/>
                <w:szCs w:val="30"/>
              </w:rPr>
              <w:t>596</w:t>
            </w:r>
          </w:p>
        </w:tc>
        <w:tc>
          <w:tcPr>
            <w:tcW w:w="178" w:type="dxa"/>
          </w:tcPr>
          <w:p w14:paraId="6DFAE3DD" w14:textId="77777777" w:rsidR="00603016" w:rsidRPr="009721F5" w:rsidRDefault="00603016" w:rsidP="006030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047E2F" w14:textId="79F6C0A4" w:rsidR="00603016" w:rsidRPr="009721F5" w:rsidRDefault="007F77D1" w:rsidP="0060301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77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346</w:t>
            </w:r>
            <w:r w:rsidR="00076D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347</w:t>
            </w:r>
          </w:p>
        </w:tc>
        <w:tc>
          <w:tcPr>
            <w:tcW w:w="180" w:type="dxa"/>
          </w:tcPr>
          <w:p w14:paraId="4069B64D" w14:textId="77777777" w:rsidR="00603016" w:rsidRPr="009721F5" w:rsidRDefault="00603016" w:rsidP="0060301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2839106" w14:textId="275A2F78" w:rsidR="00603016" w:rsidRPr="009721F5" w:rsidRDefault="007F77D1" w:rsidP="0060301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77D1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252</w:t>
            </w:r>
            <w:r w:rsidR="00603016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77D1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231</w:t>
            </w:r>
          </w:p>
        </w:tc>
      </w:tr>
      <w:tr w:rsidR="00603016" w:rsidRPr="009721F5" w14:paraId="057E9076" w14:textId="77777777" w:rsidTr="008A4CE3">
        <w:trPr>
          <w:cantSplit/>
          <w:trHeight w:val="71"/>
        </w:trPr>
        <w:tc>
          <w:tcPr>
            <w:tcW w:w="3600" w:type="dxa"/>
            <w:vAlign w:val="bottom"/>
            <w:hideMark/>
          </w:tcPr>
          <w:p w14:paraId="71F200FD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left" w:pos="316"/>
              </w:tabs>
              <w:spacing w:line="240" w:lineRule="auto"/>
              <w:ind w:left="370" w:hanging="370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br/>
            </w: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1CDDD2" w14:textId="3D6DDFAF" w:rsidR="00603016" w:rsidRPr="009721F5" w:rsidRDefault="00A36BFA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36BF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7F77D1" w:rsidRPr="007F77D1">
              <w:rPr>
                <w:rFonts w:ascii="Angsana New" w:hAnsi="Angsana New"/>
                <w:sz w:val="30"/>
                <w:szCs w:val="30"/>
              </w:rPr>
              <w:t>2</w:t>
            </w:r>
            <w:r w:rsidRPr="00A36BFA">
              <w:rPr>
                <w:rFonts w:ascii="Angsana New" w:hAnsi="Angsana New"/>
                <w:sz w:val="30"/>
                <w:szCs w:val="30"/>
              </w:rPr>
              <w:t>,</w:t>
            </w:r>
            <w:r w:rsidR="007F77D1" w:rsidRPr="007F77D1">
              <w:rPr>
                <w:rFonts w:ascii="Angsana New" w:hAnsi="Angsana New"/>
                <w:sz w:val="30"/>
                <w:szCs w:val="30"/>
              </w:rPr>
              <w:t>161</w:t>
            </w:r>
            <w:r w:rsidRPr="00A36BF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2A76C17E" w14:textId="77777777" w:rsidR="00603016" w:rsidRPr="009721F5" w:rsidRDefault="00603016" w:rsidP="006030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E9D086" w14:textId="6798014A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6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(</w:t>
            </w:r>
            <w:r w:rsidR="007F77D1" w:rsidRPr="007F77D1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="007F77D1" w:rsidRPr="007F77D1">
              <w:rPr>
                <w:rFonts w:ascii="Angsana New" w:hAnsi="Angsana New" w:hint="cs"/>
                <w:sz w:val="30"/>
                <w:szCs w:val="30"/>
              </w:rPr>
              <w:t>616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2CF15EAD" w14:textId="77777777" w:rsidR="00603016" w:rsidRPr="009721F5" w:rsidRDefault="00603016" w:rsidP="006030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C9DCF4" w14:textId="4D00D4FF" w:rsidR="00603016" w:rsidRPr="009721F5" w:rsidRDefault="009E231D" w:rsidP="0079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52E48C4" w14:textId="77777777" w:rsidR="00603016" w:rsidRPr="009721F5" w:rsidRDefault="00603016" w:rsidP="00603016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6BAA7605" w14:textId="37619873" w:rsidR="00603016" w:rsidRPr="009721F5" w:rsidRDefault="00603016" w:rsidP="0079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03016" w:rsidRPr="009721F5" w14:paraId="289A8272" w14:textId="77777777" w:rsidTr="008A4CE3">
        <w:trPr>
          <w:cantSplit/>
        </w:trPr>
        <w:tc>
          <w:tcPr>
            <w:tcW w:w="3600" w:type="dxa"/>
            <w:hideMark/>
          </w:tcPr>
          <w:p w14:paraId="6378AF0B" w14:textId="77777777" w:rsidR="00603016" w:rsidRPr="009721F5" w:rsidRDefault="00603016" w:rsidP="0060301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E03155" w14:textId="5F82B119" w:rsidR="00603016" w:rsidRPr="009721F5" w:rsidRDefault="007F77D1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77D1">
              <w:rPr>
                <w:rFonts w:ascii="Angsana New" w:hAnsi="Angsana New"/>
                <w:b/>
                <w:bCs/>
                <w:sz w:val="30"/>
                <w:szCs w:val="30"/>
              </w:rPr>
              <w:t>287</w:t>
            </w:r>
            <w:r w:rsidR="00A36BFA" w:rsidRPr="00A36B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b/>
                <w:bCs/>
                <w:sz w:val="30"/>
                <w:szCs w:val="30"/>
              </w:rPr>
              <w:t>174</w:t>
            </w:r>
          </w:p>
        </w:tc>
        <w:tc>
          <w:tcPr>
            <w:tcW w:w="180" w:type="dxa"/>
          </w:tcPr>
          <w:p w14:paraId="5ED158C7" w14:textId="77777777" w:rsidR="00603016" w:rsidRPr="009721F5" w:rsidRDefault="00603016" w:rsidP="006030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47AE66" w14:textId="73264D63" w:rsidR="00603016" w:rsidRPr="009721F5" w:rsidRDefault="007F77D1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77D1">
              <w:rPr>
                <w:rFonts w:ascii="Angsana New" w:hAnsi="Angsana New" w:hint="cs"/>
                <w:b/>
                <w:bCs/>
                <w:sz w:val="30"/>
                <w:szCs w:val="30"/>
              </w:rPr>
              <w:t>301</w:t>
            </w:r>
            <w:r w:rsidR="00603016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77D1">
              <w:rPr>
                <w:rFonts w:ascii="Angsana New" w:hAnsi="Angsana New" w:hint="cs"/>
                <w:b/>
                <w:bCs/>
                <w:sz w:val="30"/>
                <w:szCs w:val="30"/>
              </w:rPr>
              <w:t>980</w:t>
            </w:r>
          </w:p>
        </w:tc>
        <w:tc>
          <w:tcPr>
            <w:tcW w:w="178" w:type="dxa"/>
          </w:tcPr>
          <w:p w14:paraId="78FA4C4D" w14:textId="77777777" w:rsidR="00603016" w:rsidRPr="009721F5" w:rsidRDefault="00603016" w:rsidP="006030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4E3097" w14:textId="03E6DFFB" w:rsidR="00603016" w:rsidRPr="009721F5" w:rsidRDefault="007F77D1" w:rsidP="0060301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77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346</w:t>
            </w:r>
            <w:r w:rsidR="009E231D" w:rsidRPr="009E231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347</w:t>
            </w:r>
          </w:p>
        </w:tc>
        <w:tc>
          <w:tcPr>
            <w:tcW w:w="180" w:type="dxa"/>
          </w:tcPr>
          <w:p w14:paraId="13AAEC32" w14:textId="77777777" w:rsidR="00603016" w:rsidRPr="009721F5" w:rsidRDefault="00603016" w:rsidP="0060301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14:paraId="1F33FDC0" w14:textId="11FB3852" w:rsidR="00603016" w:rsidRPr="009721F5" w:rsidRDefault="007F77D1" w:rsidP="0060301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77D1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252</w:t>
            </w:r>
            <w:r w:rsidR="00603016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77D1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231</w:t>
            </w:r>
          </w:p>
        </w:tc>
      </w:tr>
    </w:tbl>
    <w:p w14:paraId="19EFA58B" w14:textId="19AE81AB" w:rsidR="00521FD2" w:rsidRPr="009721F5" w:rsidRDefault="00521FD2" w:rsidP="00671474">
      <w:pPr>
        <w:rPr>
          <w:rFonts w:ascii="Angsana New" w:hAnsi="Angsana New"/>
          <w:sz w:val="30"/>
          <w:szCs w:val="30"/>
        </w:rPr>
      </w:pPr>
    </w:p>
    <w:p w14:paraId="16DB3AB7" w14:textId="03D85F01" w:rsidR="00A63E5D" w:rsidRPr="009721F5" w:rsidRDefault="00A63E5D" w:rsidP="00A63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7F77D1" w:rsidRPr="007F77D1">
        <w:rPr>
          <w:rFonts w:ascii="Angsana New" w:hAnsi="Angsana New" w:hint="cs"/>
          <w:sz w:val="30"/>
          <w:szCs w:val="30"/>
        </w:rPr>
        <w:t>30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วัน ถึง </w:t>
      </w:r>
      <w:r w:rsidR="007F77D1" w:rsidRPr="007F77D1">
        <w:rPr>
          <w:rFonts w:ascii="Angsana New" w:hAnsi="Angsana New" w:hint="cs"/>
          <w:sz w:val="30"/>
          <w:szCs w:val="30"/>
        </w:rPr>
        <w:t>180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วัน</w:t>
      </w:r>
    </w:p>
    <w:p w14:paraId="0395A489" w14:textId="17EDD5AD" w:rsidR="00A63E5D" w:rsidRDefault="00A63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178"/>
        <w:gridCol w:w="1262"/>
        <w:gridCol w:w="178"/>
        <w:gridCol w:w="1262"/>
        <w:gridCol w:w="178"/>
        <w:gridCol w:w="1352"/>
      </w:tblGrid>
      <w:tr w:rsidR="00225FD3" w:rsidRPr="00702C06" w14:paraId="4CFE4260" w14:textId="77777777" w:rsidTr="008A4CE3">
        <w:trPr>
          <w:cantSplit/>
          <w:trHeight w:val="20"/>
          <w:tblHeader/>
        </w:trPr>
        <w:tc>
          <w:tcPr>
            <w:tcW w:w="3600" w:type="dxa"/>
          </w:tcPr>
          <w:p w14:paraId="6B6C7BB5" w14:textId="77777777" w:rsidR="00225FD3" w:rsidRPr="00702C06" w:rsidRDefault="00225FD3" w:rsidP="007A5ED9">
            <w:pPr>
              <w:pStyle w:val="acctfourfigures"/>
              <w:tabs>
                <w:tab w:val="clear" w:pos="765"/>
              </w:tabs>
              <w:spacing w:line="240" w:lineRule="atLeast"/>
              <w:ind w:left="284" w:hanging="284"/>
              <w:rPr>
                <w:rFonts w:asciiTheme="majorBidi" w:hAnsiTheme="majorBidi" w:cstheme="majorBidi"/>
                <w:sz w:val="30"/>
                <w:szCs w:val="30"/>
              </w:rPr>
            </w:pPr>
            <w:r w:rsidRPr="00702C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br/>
            </w:r>
            <w:r w:rsidRPr="00702C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2700" w:type="dxa"/>
            <w:gridSpan w:val="3"/>
          </w:tcPr>
          <w:p w14:paraId="3BD2C6DD" w14:textId="77777777" w:rsidR="00225FD3" w:rsidRPr="00702C06" w:rsidRDefault="00225FD3" w:rsidP="007A5ED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02C0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2023ECB8" w14:textId="77777777" w:rsidR="00225FD3" w:rsidRPr="00702C06" w:rsidRDefault="00225FD3" w:rsidP="007A5ED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2" w:type="dxa"/>
            <w:gridSpan w:val="3"/>
          </w:tcPr>
          <w:p w14:paraId="1D3D1FEB" w14:textId="77777777" w:rsidR="00225FD3" w:rsidRPr="00702C06" w:rsidRDefault="00225FD3" w:rsidP="007A5ED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02C0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FD58E6" w:rsidRPr="00702C06" w14:paraId="3EC769E5" w14:textId="77777777" w:rsidTr="008A4CE3">
        <w:trPr>
          <w:cantSplit/>
          <w:trHeight w:val="20"/>
          <w:tblHeader/>
        </w:trPr>
        <w:tc>
          <w:tcPr>
            <w:tcW w:w="3600" w:type="dxa"/>
          </w:tcPr>
          <w:p w14:paraId="51454C11" w14:textId="77777777" w:rsidR="00FD58E6" w:rsidRPr="00702C06" w:rsidRDefault="00FD58E6" w:rsidP="00FD58E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84174B" w14:textId="41134713" w:rsidR="00FD58E6" w:rsidRPr="00A63E5D" w:rsidRDefault="007F77D1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7F77D1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78" w:type="dxa"/>
            <w:vAlign w:val="bottom"/>
          </w:tcPr>
          <w:p w14:paraId="687E8065" w14:textId="77777777" w:rsidR="00FD58E6" w:rsidRPr="00A63E5D" w:rsidRDefault="00FD58E6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8108EF6" w14:textId="0EC8AB5E" w:rsidR="00FD58E6" w:rsidRPr="00A63E5D" w:rsidRDefault="007F77D1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7F77D1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78" w:type="dxa"/>
          </w:tcPr>
          <w:p w14:paraId="0E495F44" w14:textId="77777777" w:rsidR="00FD58E6" w:rsidRPr="00A63E5D" w:rsidRDefault="00FD58E6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2FD87CC2" w14:textId="53C41206" w:rsidR="00FD58E6" w:rsidRPr="00A63E5D" w:rsidRDefault="007F77D1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7F77D1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78" w:type="dxa"/>
            <w:vAlign w:val="bottom"/>
          </w:tcPr>
          <w:p w14:paraId="1F36FC24" w14:textId="77777777" w:rsidR="00FD58E6" w:rsidRPr="00A63E5D" w:rsidRDefault="00FD58E6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1B73A681" w14:textId="6F3862EF" w:rsidR="00FD58E6" w:rsidRPr="00A63E5D" w:rsidRDefault="007F77D1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7F77D1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2565</w:t>
            </w:r>
          </w:p>
        </w:tc>
      </w:tr>
      <w:tr w:rsidR="00225FD3" w:rsidRPr="00702C06" w14:paraId="6608A839" w14:textId="77777777" w:rsidTr="008A4CE3">
        <w:trPr>
          <w:cantSplit/>
          <w:trHeight w:val="20"/>
          <w:tblHeader/>
        </w:trPr>
        <w:tc>
          <w:tcPr>
            <w:tcW w:w="3600" w:type="dxa"/>
          </w:tcPr>
          <w:p w14:paraId="03365787" w14:textId="77777777" w:rsidR="00225FD3" w:rsidRPr="00702C06" w:rsidRDefault="00225FD3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56C887A5" w14:textId="77777777" w:rsidR="00225FD3" w:rsidRPr="00702C06" w:rsidRDefault="00225FD3" w:rsidP="007A5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02C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02C0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02C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25FD3" w:rsidRPr="00702C06" w14:paraId="2B589762" w14:textId="77777777" w:rsidTr="008A4CE3">
        <w:trPr>
          <w:cantSplit/>
          <w:trHeight w:val="20"/>
        </w:trPr>
        <w:tc>
          <w:tcPr>
            <w:tcW w:w="3600" w:type="dxa"/>
          </w:tcPr>
          <w:p w14:paraId="752A7708" w14:textId="5979A32A" w:rsidR="00225FD3" w:rsidRPr="00702C06" w:rsidRDefault="00225FD3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2C0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702C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F77D1" w:rsidRPr="007F77D1">
              <w:rPr>
                <w:rFonts w:ascii="Angsana New" w:hAnsi="Angsana New"/>
                <w:sz w:val="30"/>
                <w:szCs w:val="30"/>
              </w:rPr>
              <w:t>1</w:t>
            </w:r>
            <w:r w:rsidRPr="00702C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02C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60" w:type="dxa"/>
            <w:vAlign w:val="bottom"/>
          </w:tcPr>
          <w:p w14:paraId="7925766C" w14:textId="42AE058C" w:rsidR="00225FD3" w:rsidRPr="002F2267" w:rsidRDefault="007F77D1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2</w:t>
            </w:r>
            <w:r w:rsidR="00B81326" w:rsidRPr="00E35F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</w:rPr>
              <w:t>616</w:t>
            </w:r>
          </w:p>
        </w:tc>
        <w:tc>
          <w:tcPr>
            <w:tcW w:w="178" w:type="dxa"/>
            <w:vAlign w:val="bottom"/>
          </w:tcPr>
          <w:p w14:paraId="2D3D0BA4" w14:textId="77777777" w:rsidR="00225FD3" w:rsidRPr="00702C06" w:rsidRDefault="00225FD3" w:rsidP="007A5ED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19F4568A" w14:textId="0DC91858" w:rsidR="00225FD3" w:rsidRPr="00702C06" w:rsidRDefault="007F77D1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Theme="majorBidi" w:hAnsiTheme="majorBidi" w:hint="cs"/>
                <w:sz w:val="30"/>
                <w:szCs w:val="30"/>
              </w:rPr>
              <w:t>4</w:t>
            </w:r>
            <w:r w:rsidR="00E35F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</w:rPr>
              <w:t>406</w:t>
            </w:r>
          </w:p>
        </w:tc>
        <w:tc>
          <w:tcPr>
            <w:tcW w:w="178" w:type="dxa"/>
            <w:vAlign w:val="bottom"/>
          </w:tcPr>
          <w:p w14:paraId="4DA8BC4E" w14:textId="77777777" w:rsidR="00225FD3" w:rsidRPr="00702C06" w:rsidRDefault="00225FD3" w:rsidP="007A5ED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D4CE3CF" w14:textId="77777777" w:rsidR="00225FD3" w:rsidRPr="00702C06" w:rsidRDefault="00225FD3" w:rsidP="0079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2C0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69CC767B" w14:textId="77777777" w:rsidR="00225FD3" w:rsidRPr="00702C06" w:rsidRDefault="00225FD3" w:rsidP="007A5ED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63EA374E" w14:textId="77777777" w:rsidR="00225FD3" w:rsidRPr="00702C06" w:rsidRDefault="00225FD3" w:rsidP="0079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02C0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5FD3" w:rsidRPr="00702C06" w14:paraId="76BCDDA0" w14:textId="77777777" w:rsidTr="008A4CE3">
        <w:trPr>
          <w:cantSplit/>
          <w:trHeight w:val="20"/>
        </w:trPr>
        <w:tc>
          <w:tcPr>
            <w:tcW w:w="3600" w:type="dxa"/>
          </w:tcPr>
          <w:p w14:paraId="00B46199" w14:textId="77777777" w:rsidR="00225FD3" w:rsidRPr="00702C06" w:rsidRDefault="00225FD3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C0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2310D9A4" w14:textId="35BA9A94" w:rsidR="00225FD3" w:rsidRPr="00797CBF" w:rsidRDefault="007F77D1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963</w:t>
            </w:r>
          </w:p>
        </w:tc>
        <w:tc>
          <w:tcPr>
            <w:tcW w:w="178" w:type="dxa"/>
          </w:tcPr>
          <w:p w14:paraId="587A1EC0" w14:textId="77777777" w:rsidR="00225FD3" w:rsidRPr="00702C06" w:rsidRDefault="00225FD3" w:rsidP="007A5ED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5FFA9D9A" w14:textId="633ED18A" w:rsidR="00225FD3" w:rsidRPr="006F5A77" w:rsidRDefault="007F77D1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521</w:t>
            </w:r>
          </w:p>
        </w:tc>
        <w:tc>
          <w:tcPr>
            <w:tcW w:w="178" w:type="dxa"/>
          </w:tcPr>
          <w:p w14:paraId="2C7D0A0B" w14:textId="77777777" w:rsidR="00225FD3" w:rsidRPr="00702C06" w:rsidRDefault="00225FD3" w:rsidP="007A5ED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3F70D74" w14:textId="77777777" w:rsidR="00225FD3" w:rsidRPr="00702C06" w:rsidRDefault="00225FD3" w:rsidP="0079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2C0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7CC0397" w14:textId="77777777" w:rsidR="00225FD3" w:rsidRPr="00702C06" w:rsidRDefault="00225FD3" w:rsidP="007A5ED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8B299A2" w14:textId="77777777" w:rsidR="00225FD3" w:rsidRPr="00702C06" w:rsidRDefault="00225FD3" w:rsidP="0079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02C0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5FD3" w:rsidRPr="00702C06" w14:paraId="2D97FF42" w14:textId="77777777" w:rsidTr="008A4CE3">
        <w:trPr>
          <w:cantSplit/>
          <w:trHeight w:val="20"/>
        </w:trPr>
        <w:tc>
          <w:tcPr>
            <w:tcW w:w="3600" w:type="dxa"/>
          </w:tcPr>
          <w:p w14:paraId="468F340B" w14:textId="77777777" w:rsidR="00225FD3" w:rsidRPr="00702C06" w:rsidRDefault="00225FD3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C06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</w:tcPr>
          <w:p w14:paraId="7ECC59A4" w14:textId="55B728C7" w:rsidR="00225FD3" w:rsidRPr="00797CBF" w:rsidRDefault="00E35F10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97CBF">
              <w:rPr>
                <w:rFonts w:ascii="Angsana New" w:hAnsi="Angsana New"/>
                <w:sz w:val="30"/>
                <w:szCs w:val="30"/>
              </w:rPr>
              <w:t>(</w:t>
            </w:r>
            <w:r w:rsidR="007F77D1" w:rsidRPr="007F77D1">
              <w:rPr>
                <w:rFonts w:ascii="Angsana New" w:hAnsi="Angsana New"/>
                <w:sz w:val="30"/>
                <w:szCs w:val="30"/>
              </w:rPr>
              <w:t>1</w:t>
            </w:r>
            <w:r w:rsidRPr="00797CBF">
              <w:rPr>
                <w:rFonts w:ascii="Angsana New" w:hAnsi="Angsana New"/>
                <w:sz w:val="30"/>
                <w:szCs w:val="30"/>
              </w:rPr>
              <w:t>,</w:t>
            </w:r>
            <w:r w:rsidR="007F77D1" w:rsidRPr="007F77D1">
              <w:rPr>
                <w:rFonts w:ascii="Angsana New" w:hAnsi="Angsana New"/>
                <w:sz w:val="30"/>
                <w:szCs w:val="30"/>
              </w:rPr>
              <w:t>374</w:t>
            </w:r>
            <w:r w:rsidRPr="00797CB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0097EC02" w14:textId="77777777" w:rsidR="00225FD3" w:rsidRPr="00702C06" w:rsidRDefault="00225FD3" w:rsidP="007A5ED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5F45ACEA" w14:textId="0F3012CE" w:rsidR="00225FD3" w:rsidRPr="006F5A77" w:rsidRDefault="00E35F10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F77D1" w:rsidRPr="007F77D1">
              <w:rPr>
                <w:rFonts w:asciiTheme="majorBidi" w:hAnsi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F77D1" w:rsidRPr="007F77D1">
              <w:rPr>
                <w:rFonts w:asciiTheme="majorBidi" w:hAnsiTheme="majorBidi"/>
                <w:sz w:val="30"/>
                <w:szCs w:val="30"/>
              </w:rPr>
              <w:t>034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0F0782F3" w14:textId="77777777" w:rsidR="00225FD3" w:rsidRPr="00702C06" w:rsidRDefault="00225FD3" w:rsidP="007A5ED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E375F79" w14:textId="77777777" w:rsidR="00225FD3" w:rsidRPr="00702C06" w:rsidRDefault="00225FD3" w:rsidP="0079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2C0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D566B78" w14:textId="77777777" w:rsidR="00225FD3" w:rsidRPr="00702C06" w:rsidRDefault="00225FD3" w:rsidP="007A5ED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7658B26" w14:textId="77777777" w:rsidR="00225FD3" w:rsidRPr="00702C06" w:rsidRDefault="00225FD3" w:rsidP="0079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02C0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5F10" w:rsidRPr="00702C06" w14:paraId="16E6AEB5" w14:textId="77777777" w:rsidTr="008A4CE3">
        <w:trPr>
          <w:cantSplit/>
          <w:trHeight w:val="20"/>
        </w:trPr>
        <w:tc>
          <w:tcPr>
            <w:tcW w:w="3600" w:type="dxa"/>
          </w:tcPr>
          <w:p w14:paraId="6734D82C" w14:textId="100BAF83" w:rsidR="00E35F10" w:rsidRPr="00702C06" w:rsidRDefault="00E35F10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260" w:type="dxa"/>
          </w:tcPr>
          <w:p w14:paraId="7155FD3A" w14:textId="3F2DF1A4" w:rsidR="00E35F10" w:rsidRPr="00797CBF" w:rsidRDefault="00E35F10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97CBF">
              <w:rPr>
                <w:rFonts w:ascii="Angsana New" w:hAnsi="Angsana New"/>
                <w:sz w:val="30"/>
                <w:szCs w:val="30"/>
              </w:rPr>
              <w:t>(</w:t>
            </w:r>
            <w:r w:rsidR="007F77D1" w:rsidRPr="007F77D1">
              <w:rPr>
                <w:rFonts w:ascii="Angsana New" w:hAnsi="Angsana New"/>
                <w:sz w:val="30"/>
                <w:szCs w:val="30"/>
              </w:rPr>
              <w:t>44</w:t>
            </w:r>
            <w:r w:rsidRPr="00797CB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0AE093D5" w14:textId="77777777" w:rsidR="00E35F10" w:rsidRPr="00702C06" w:rsidRDefault="00E35F10" w:rsidP="007A5ED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64940C4C" w14:textId="3D6F31D4" w:rsidR="00E35F10" w:rsidRPr="006F5A77" w:rsidRDefault="00E35F10" w:rsidP="0079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EA8A91C" w14:textId="77777777" w:rsidR="00E35F10" w:rsidRPr="00702C06" w:rsidRDefault="00E35F10" w:rsidP="007A5ED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76C676C" w14:textId="7CB7E1B6" w:rsidR="00E35F10" w:rsidRPr="00702C06" w:rsidRDefault="00E35F10" w:rsidP="0079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4C86251" w14:textId="77777777" w:rsidR="00E35F10" w:rsidRPr="00702C06" w:rsidRDefault="00E35F10" w:rsidP="007A5ED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36708D3A" w14:textId="355AEBDE" w:rsidR="00E35F10" w:rsidRPr="00702C06" w:rsidRDefault="00E35F10" w:rsidP="0079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5FD3" w:rsidRPr="00702C06" w14:paraId="1B0316FB" w14:textId="77777777" w:rsidTr="008A4CE3">
        <w:trPr>
          <w:cantSplit/>
          <w:trHeight w:val="20"/>
        </w:trPr>
        <w:tc>
          <w:tcPr>
            <w:tcW w:w="3600" w:type="dxa"/>
          </w:tcPr>
          <w:p w14:paraId="3B284145" w14:textId="31340BFE" w:rsidR="00225FD3" w:rsidRPr="00702C06" w:rsidRDefault="00225FD3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C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7F77D1" w:rsidRPr="007F77D1">
              <w:rPr>
                <w:rFonts w:ascii="Angsana New" w:hAnsi="Angsana New"/>
                <w:b/>
                <w:sz w:val="30"/>
                <w:szCs w:val="30"/>
              </w:rPr>
              <w:t>30</w:t>
            </w:r>
            <w:r w:rsidRPr="00702C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5CDA0C" w14:textId="0B4A035B" w:rsidR="00225FD3" w:rsidRPr="002F2267" w:rsidRDefault="007F77D1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2</w:t>
            </w:r>
            <w:r w:rsidR="00E35F10" w:rsidRPr="00E35F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161</w:t>
            </w:r>
          </w:p>
        </w:tc>
        <w:tc>
          <w:tcPr>
            <w:tcW w:w="178" w:type="dxa"/>
            <w:vAlign w:val="bottom"/>
          </w:tcPr>
          <w:p w14:paraId="0F25BA01" w14:textId="77777777" w:rsidR="00225FD3" w:rsidRPr="00702C06" w:rsidRDefault="00225FD3" w:rsidP="007A5ED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5D8252" w14:textId="0489908F" w:rsidR="00225FD3" w:rsidRPr="00702C06" w:rsidRDefault="007F77D1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2</w:t>
            </w:r>
            <w:r w:rsidR="00E35F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893</w:t>
            </w:r>
          </w:p>
        </w:tc>
        <w:tc>
          <w:tcPr>
            <w:tcW w:w="178" w:type="dxa"/>
            <w:vAlign w:val="bottom"/>
          </w:tcPr>
          <w:p w14:paraId="5F5D41FA" w14:textId="77777777" w:rsidR="00225FD3" w:rsidRPr="00702C06" w:rsidRDefault="00225FD3" w:rsidP="007A5ED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B90AE2" w14:textId="77777777" w:rsidR="00225FD3" w:rsidRPr="00702C06" w:rsidRDefault="00225FD3" w:rsidP="0079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C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30E34BA1" w14:textId="77777777" w:rsidR="00225FD3" w:rsidRPr="00702C06" w:rsidRDefault="00225FD3" w:rsidP="007A5ED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D93CED" w14:textId="77777777" w:rsidR="00225FD3" w:rsidRPr="00702C06" w:rsidRDefault="00225FD3" w:rsidP="0079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C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A2B02D3" w14:textId="7F181C3C" w:rsidR="00225FD3" w:rsidRDefault="00225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EB352AB" w14:textId="10771894" w:rsidR="00A63E5D" w:rsidRPr="009721F5" w:rsidRDefault="00A63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A4B2D3B" w14:textId="77777777" w:rsidR="00A675C4" w:rsidRPr="009721F5" w:rsidRDefault="00A67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30"/>
          <w:szCs w:val="30"/>
          <w:cs/>
        </w:rPr>
      </w:pPr>
      <w:r w:rsidRPr="009721F5">
        <w:rPr>
          <w:rFonts w:ascii="Angsana New" w:hAnsi="Angsana New" w:hint="cs"/>
          <w:cs/>
        </w:rPr>
        <w:br w:type="page"/>
      </w:r>
    </w:p>
    <w:p w14:paraId="4280EE00" w14:textId="285D31C5" w:rsidR="00604214" w:rsidRPr="009721F5" w:rsidRDefault="00604214" w:rsidP="00604214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cs="Angsana New" w:hint="cs"/>
          <w:cs/>
        </w:rPr>
        <w:lastRenderedPageBreak/>
        <w:t>ที่ดิน อาคารและอุปกรณ์และสินทรัพย์สิทธิการใช้</w:t>
      </w:r>
    </w:p>
    <w:p w14:paraId="07AE75BC" w14:textId="4AE7729B" w:rsidR="00193763" w:rsidRPr="009721F5" w:rsidRDefault="00193763" w:rsidP="00193763">
      <w:pPr>
        <w:rPr>
          <w:rFonts w:ascii="Angsana New" w:hAnsi="Angsana New"/>
          <w:sz w:val="30"/>
          <w:szCs w:val="30"/>
        </w:rPr>
      </w:pPr>
    </w:p>
    <w:tbl>
      <w:tblPr>
        <w:tblW w:w="927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60"/>
        <w:gridCol w:w="1170"/>
        <w:gridCol w:w="1529"/>
        <w:gridCol w:w="181"/>
        <w:gridCol w:w="1531"/>
      </w:tblGrid>
      <w:tr w:rsidR="00603016" w:rsidRPr="009721F5" w14:paraId="086C34C8" w14:textId="77777777" w:rsidTr="008A4CE3">
        <w:trPr>
          <w:cantSplit/>
          <w:tblHeader/>
        </w:trPr>
        <w:tc>
          <w:tcPr>
            <w:tcW w:w="4860" w:type="dxa"/>
            <w:vAlign w:val="bottom"/>
          </w:tcPr>
          <w:p w14:paraId="0F222851" w14:textId="16863ED6" w:rsidR="00603016" w:rsidRPr="009721F5" w:rsidRDefault="00603016" w:rsidP="0060301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225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เก้าเดือน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="007F77D1" w:rsidRPr="007F77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="00225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225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7F77D1" w:rsidRPr="007F77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170" w:type="dxa"/>
            <w:vAlign w:val="bottom"/>
          </w:tcPr>
          <w:p w14:paraId="2C715FBA" w14:textId="77777777" w:rsidR="00603016" w:rsidRPr="009721F5" w:rsidRDefault="00603016" w:rsidP="0060301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529" w:type="dxa"/>
            <w:vAlign w:val="bottom"/>
          </w:tcPr>
          <w:p w14:paraId="1472342C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7C48280A" w14:textId="77777777" w:rsidR="00603016" w:rsidRPr="009721F5" w:rsidRDefault="00603016" w:rsidP="00603016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77350057" w14:textId="77777777" w:rsidR="00603016" w:rsidRPr="009721F5" w:rsidRDefault="00603016" w:rsidP="00603016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475AFB6C" w14:textId="77777777" w:rsidR="00603016" w:rsidRPr="009721F5" w:rsidRDefault="00603016" w:rsidP="00603016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9721F5">
              <w:rPr>
                <w:rFonts w:ascii="Angsana New" w:hAnsi="Angsana New" w:hint="cs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93763" w:rsidRPr="009721F5" w14:paraId="3B78B6F9" w14:textId="77777777" w:rsidTr="008A4CE3">
        <w:trPr>
          <w:cantSplit/>
        </w:trPr>
        <w:tc>
          <w:tcPr>
            <w:tcW w:w="4860" w:type="dxa"/>
          </w:tcPr>
          <w:p w14:paraId="3A318844" w14:textId="77777777" w:rsidR="00193763" w:rsidRPr="009721F5" w:rsidRDefault="00193763" w:rsidP="00B12FA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945679B" w14:textId="77777777" w:rsidR="00193763" w:rsidRPr="009721F5" w:rsidRDefault="00193763" w:rsidP="00B12FA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241" w:type="dxa"/>
            <w:gridSpan w:val="3"/>
          </w:tcPr>
          <w:p w14:paraId="16A4630D" w14:textId="77777777" w:rsidR="00193763" w:rsidRPr="009721F5" w:rsidRDefault="00193763" w:rsidP="00B12FA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72417" w:rsidRPr="009721F5" w14:paraId="2DB5075C" w14:textId="77777777" w:rsidTr="008A4CE3">
        <w:trPr>
          <w:cantSplit/>
        </w:trPr>
        <w:tc>
          <w:tcPr>
            <w:tcW w:w="4860" w:type="dxa"/>
          </w:tcPr>
          <w:p w14:paraId="211052B7" w14:textId="71958E5F" w:rsidR="00172417" w:rsidRPr="009721F5" w:rsidRDefault="00172417" w:rsidP="001724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0A41EB4F" w14:textId="77777777" w:rsidR="00172417" w:rsidRPr="009721F5" w:rsidRDefault="00172417" w:rsidP="0017241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1DECEB5A" w14:textId="2B7F58E3" w:rsidR="00172417" w:rsidRPr="009721F5" w:rsidRDefault="007F77D1" w:rsidP="0017241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77D1"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  <w:r w:rsidR="00634CAD" w:rsidRPr="00634C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  <w:lang w:val="en-US" w:bidi="th-TH"/>
              </w:rPr>
              <w:t>647</w:t>
            </w:r>
          </w:p>
        </w:tc>
        <w:tc>
          <w:tcPr>
            <w:tcW w:w="181" w:type="dxa"/>
          </w:tcPr>
          <w:p w14:paraId="250D9145" w14:textId="77777777" w:rsidR="00172417" w:rsidRPr="009721F5" w:rsidRDefault="00172417" w:rsidP="001724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148AD90A" w14:textId="18B7FD62" w:rsidR="00172417" w:rsidRPr="009721F5" w:rsidRDefault="007F77D1" w:rsidP="0017241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F77D1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="00634CAD" w:rsidRPr="00634CAD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  <w:lang w:val="en-US"/>
              </w:rPr>
              <w:t>098</w:t>
            </w:r>
          </w:p>
        </w:tc>
      </w:tr>
      <w:tr w:rsidR="00172417" w:rsidRPr="009721F5" w14:paraId="70D4116F" w14:textId="77777777" w:rsidTr="008A4CE3">
        <w:trPr>
          <w:cantSplit/>
        </w:trPr>
        <w:tc>
          <w:tcPr>
            <w:tcW w:w="4860" w:type="dxa"/>
          </w:tcPr>
          <w:p w14:paraId="14E82D24" w14:textId="06F5C24D" w:rsidR="00172417" w:rsidRPr="009721F5" w:rsidRDefault="00172417" w:rsidP="001724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170" w:type="dxa"/>
          </w:tcPr>
          <w:p w14:paraId="2A1873F4" w14:textId="77777777" w:rsidR="00172417" w:rsidRPr="009721F5" w:rsidRDefault="00172417" w:rsidP="0017241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07252220" w14:textId="05CE0E9F" w:rsidR="00172417" w:rsidRPr="009721F5" w:rsidRDefault="007F77D1" w:rsidP="0017241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F77D1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="00634CAD" w:rsidRPr="00634CA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  <w:lang w:val="en-US" w:bidi="th-TH"/>
              </w:rPr>
              <w:t>935</w:t>
            </w:r>
          </w:p>
        </w:tc>
        <w:tc>
          <w:tcPr>
            <w:tcW w:w="181" w:type="dxa"/>
          </w:tcPr>
          <w:p w14:paraId="369AC7DE" w14:textId="77777777" w:rsidR="00172417" w:rsidRPr="009721F5" w:rsidRDefault="00172417" w:rsidP="001724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6AF269DC" w14:textId="6A8E097D" w:rsidR="00172417" w:rsidRPr="009721F5" w:rsidRDefault="007F77D1" w:rsidP="0017241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  <w:r w:rsidRPr="007F77D1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634CAD" w:rsidRPr="00634CA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  <w:lang w:val="en-US" w:bidi="th-TH"/>
              </w:rPr>
              <w:t>500</w:t>
            </w:r>
          </w:p>
        </w:tc>
      </w:tr>
      <w:tr w:rsidR="00172417" w:rsidRPr="009721F5" w14:paraId="3EE004BC" w14:textId="77777777" w:rsidTr="008A4CE3">
        <w:trPr>
          <w:cantSplit/>
        </w:trPr>
        <w:tc>
          <w:tcPr>
            <w:tcW w:w="4860" w:type="dxa"/>
          </w:tcPr>
          <w:p w14:paraId="7C5CC271" w14:textId="30D62C33" w:rsidR="00172417" w:rsidRPr="009721F5" w:rsidRDefault="00172417" w:rsidP="001724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0D9C5FAA" w14:textId="77777777" w:rsidR="00172417" w:rsidRPr="009721F5" w:rsidRDefault="00172417" w:rsidP="0017241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430EC4EA" w14:textId="08D4D933" w:rsidR="00172417" w:rsidRPr="009721F5" w:rsidRDefault="00634CAD" w:rsidP="0017241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34CAD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7F77D1" w:rsidRPr="007F77D1">
              <w:rPr>
                <w:rFonts w:ascii="Angsana New" w:hAnsi="Angsana New"/>
                <w:sz w:val="30"/>
                <w:szCs w:val="30"/>
                <w:lang w:val="en-US" w:bidi="th-TH"/>
              </w:rPr>
              <w:t>110</w:t>
            </w:r>
            <w:r w:rsidRPr="00634CAD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1" w:type="dxa"/>
          </w:tcPr>
          <w:p w14:paraId="28A51BC7" w14:textId="77777777" w:rsidR="00172417" w:rsidRPr="009721F5" w:rsidRDefault="00172417" w:rsidP="001724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612761CE" w14:textId="06BA455C" w:rsidR="00172417" w:rsidRPr="004B573C" w:rsidRDefault="00634CAD" w:rsidP="0017241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73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F77D1" w:rsidRPr="007F77D1">
              <w:rPr>
                <w:rFonts w:ascii="Angsana New" w:hAnsi="Angsana New"/>
                <w:sz w:val="30"/>
                <w:szCs w:val="30"/>
                <w:lang w:val="en-US" w:bidi="th-TH"/>
              </w:rPr>
              <w:t>94</w:t>
            </w:r>
            <w:r w:rsidRPr="004B573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72417" w:rsidRPr="009721F5" w14:paraId="0DAA18A1" w14:textId="77777777" w:rsidTr="008A4CE3">
        <w:trPr>
          <w:cantSplit/>
        </w:trPr>
        <w:tc>
          <w:tcPr>
            <w:tcW w:w="4860" w:type="dxa"/>
          </w:tcPr>
          <w:p w14:paraId="37469615" w14:textId="477D92F7" w:rsidR="00172417" w:rsidRPr="009721F5" w:rsidRDefault="00172417" w:rsidP="001724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จำหน่ายสินทรัพย์สิทธิการใช้ - ราคาตามบัญชีสุทธิ</w:t>
            </w:r>
          </w:p>
        </w:tc>
        <w:tc>
          <w:tcPr>
            <w:tcW w:w="1170" w:type="dxa"/>
          </w:tcPr>
          <w:p w14:paraId="29F86378" w14:textId="77777777" w:rsidR="00172417" w:rsidRPr="009721F5" w:rsidRDefault="00172417" w:rsidP="0017241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390CC324" w14:textId="2967ADBD" w:rsidR="00172417" w:rsidRPr="009721F5" w:rsidRDefault="00634CAD" w:rsidP="0017241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</w:rPr>
            </w:pPr>
            <w:r w:rsidRPr="00634CAD">
              <w:rPr>
                <w:rFonts w:ascii="Angsana New" w:hAnsi="Angsana New"/>
                <w:sz w:val="30"/>
                <w:szCs w:val="30"/>
              </w:rPr>
              <w:t>(</w:t>
            </w:r>
            <w:r w:rsidR="007F77D1" w:rsidRPr="007F77D1">
              <w:rPr>
                <w:rFonts w:ascii="Angsana New" w:hAnsi="Angsana New"/>
                <w:sz w:val="30"/>
                <w:szCs w:val="30"/>
                <w:lang w:val="en-US"/>
              </w:rPr>
              <w:t>259</w:t>
            </w:r>
            <w:r w:rsidRPr="00634C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39A72008" w14:textId="77777777" w:rsidR="00172417" w:rsidRPr="009721F5" w:rsidRDefault="00172417" w:rsidP="001724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5B84B895" w14:textId="42581345" w:rsidR="00172417" w:rsidRPr="004B573C" w:rsidRDefault="00634CAD" w:rsidP="004B5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B573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72417" w:rsidRPr="009721F5" w14:paraId="224D0AFC" w14:textId="77777777" w:rsidTr="008A4CE3">
        <w:trPr>
          <w:cantSplit/>
        </w:trPr>
        <w:tc>
          <w:tcPr>
            <w:tcW w:w="4860" w:type="dxa"/>
          </w:tcPr>
          <w:p w14:paraId="3FF7BC07" w14:textId="377BF2E2" w:rsidR="00172417" w:rsidRPr="009721F5" w:rsidRDefault="00172417" w:rsidP="001724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72F19">
              <w:rPr>
                <w:rFonts w:ascii="Angsana New" w:hAnsi="Angsana New"/>
                <w:sz w:val="30"/>
                <w:szCs w:val="30"/>
                <w:cs/>
              </w:rPr>
              <w:t>สำรองการตีราคาสินทรัพย์ใหม่เพิ่มขึ้น</w:t>
            </w:r>
          </w:p>
        </w:tc>
        <w:tc>
          <w:tcPr>
            <w:tcW w:w="1170" w:type="dxa"/>
          </w:tcPr>
          <w:p w14:paraId="1DF52772" w14:textId="77777777" w:rsidR="00172417" w:rsidRPr="009721F5" w:rsidRDefault="00172417" w:rsidP="0017241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60F6FE27" w14:textId="387402D5" w:rsidR="00172417" w:rsidRPr="009721F5" w:rsidRDefault="007F77D1" w:rsidP="0017241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/>
                <w:sz w:val="30"/>
                <w:szCs w:val="30"/>
                <w:lang w:val="en-US"/>
              </w:rPr>
              <w:t>363</w:t>
            </w:r>
          </w:p>
        </w:tc>
        <w:tc>
          <w:tcPr>
            <w:tcW w:w="181" w:type="dxa"/>
          </w:tcPr>
          <w:p w14:paraId="7E8111C7" w14:textId="77777777" w:rsidR="00172417" w:rsidRPr="009721F5" w:rsidRDefault="00172417" w:rsidP="001724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389409E9" w14:textId="47E802ED" w:rsidR="00172417" w:rsidRPr="009721F5" w:rsidRDefault="00634CAD" w:rsidP="004B5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15E261E" w14:textId="5A8C5EFD" w:rsidR="000C6EAF" w:rsidRPr="009721F5" w:rsidRDefault="000C6EAF" w:rsidP="001937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</w:p>
    <w:p w14:paraId="5624FEBA" w14:textId="3324CF0C" w:rsidR="00E81176" w:rsidRPr="009721F5" w:rsidRDefault="00E81176" w:rsidP="001937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9721F5">
        <w:rPr>
          <w:rFonts w:ascii="Angsana New" w:hAnsi="Angsana New" w:hint="cs"/>
          <w:b/>
          <w:sz w:val="30"/>
          <w:szCs w:val="30"/>
          <w:cs/>
        </w:rPr>
        <w:t xml:space="preserve">ในปี </w:t>
      </w:r>
      <w:r w:rsidR="007F77D1" w:rsidRPr="007F77D1">
        <w:rPr>
          <w:rFonts w:ascii="Angsana New" w:hAnsi="Angsana New" w:hint="cs"/>
          <w:bCs/>
          <w:sz w:val="30"/>
          <w:szCs w:val="30"/>
        </w:rPr>
        <w:t>2566</w:t>
      </w:r>
      <w:r w:rsidRPr="009721F5">
        <w:rPr>
          <w:rFonts w:ascii="Angsana New" w:hAnsi="Angsana New" w:hint="cs"/>
          <w:b/>
          <w:sz w:val="30"/>
          <w:szCs w:val="30"/>
        </w:rPr>
        <w:t xml:space="preserve"> </w:t>
      </w:r>
      <w:r w:rsidRPr="009721F5">
        <w:rPr>
          <w:rFonts w:ascii="Angsana New" w:hAnsi="Angsana New" w:hint="cs"/>
          <w:b/>
          <w:sz w:val="30"/>
          <w:szCs w:val="30"/>
          <w:cs/>
        </w:rPr>
        <w:t>กลุ่มบริษัทและบริษัทได้เข้าทำสัญญาเช่าที่ดินและสิ่งปลูกสร้าง เครื่องจักรและอุปกรณ์ เครื่องตกแต่ง</w:t>
      </w:r>
      <w:r w:rsidRPr="004B573C">
        <w:rPr>
          <w:rFonts w:ascii="Angsana New" w:hAnsi="Angsana New" w:hint="cs"/>
          <w:b/>
          <w:sz w:val="30"/>
          <w:szCs w:val="30"/>
          <w:cs/>
        </w:rPr>
        <w:t xml:space="preserve">ติดตั้งและอุปกรณ์สำนักงาน เป็นระยะเวลา </w:t>
      </w:r>
      <w:r w:rsidR="007F77D1" w:rsidRPr="007F77D1">
        <w:rPr>
          <w:rFonts w:ascii="Angsana New" w:hAnsi="Angsana New" w:hint="cs"/>
          <w:bCs/>
          <w:sz w:val="30"/>
          <w:szCs w:val="30"/>
        </w:rPr>
        <w:t>2</w:t>
      </w:r>
      <w:r w:rsidRPr="004B573C">
        <w:rPr>
          <w:rFonts w:ascii="Angsana New" w:hAnsi="Angsana New" w:hint="cs"/>
          <w:bCs/>
          <w:sz w:val="30"/>
          <w:szCs w:val="30"/>
        </w:rPr>
        <w:t xml:space="preserve"> </w:t>
      </w:r>
      <w:r w:rsidR="004F03FB" w:rsidRPr="004B573C">
        <w:rPr>
          <w:rFonts w:ascii="Angsana New" w:hAnsi="Angsana New"/>
          <w:bCs/>
          <w:sz w:val="30"/>
          <w:szCs w:val="30"/>
        </w:rPr>
        <w:t>-</w:t>
      </w:r>
      <w:r w:rsidRPr="004B573C">
        <w:rPr>
          <w:rFonts w:ascii="Angsana New" w:hAnsi="Angsana New" w:hint="cs"/>
          <w:bCs/>
          <w:sz w:val="30"/>
          <w:szCs w:val="30"/>
        </w:rPr>
        <w:t xml:space="preserve"> </w:t>
      </w:r>
      <w:r w:rsidR="007F77D1" w:rsidRPr="007F77D1">
        <w:rPr>
          <w:rFonts w:ascii="Angsana New" w:hAnsi="Angsana New" w:hint="cs"/>
          <w:bCs/>
          <w:sz w:val="30"/>
          <w:szCs w:val="30"/>
        </w:rPr>
        <w:t>14</w:t>
      </w:r>
      <w:r w:rsidRPr="004B573C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4B573C">
        <w:rPr>
          <w:rFonts w:ascii="Angsana New" w:hAnsi="Angsana New" w:hint="cs"/>
          <w:b/>
          <w:sz w:val="30"/>
          <w:szCs w:val="30"/>
        </w:rPr>
        <w:t xml:space="preserve"> </w:t>
      </w:r>
      <w:r w:rsidRPr="004B573C">
        <w:rPr>
          <w:rFonts w:ascii="Angsana New" w:hAnsi="Angsana New" w:hint="cs"/>
          <w:b/>
          <w:sz w:val="30"/>
          <w:szCs w:val="30"/>
          <w:cs/>
        </w:rPr>
        <w:t>ปี กลุ่มบริษัทและบริษัทมีค่าเช่าจ่ายเป็นจำนวน</w:t>
      </w:r>
      <w:r w:rsidR="007E5DE3" w:rsidRPr="004B573C">
        <w:rPr>
          <w:rFonts w:ascii="Angsana New" w:hAnsi="Angsana New" w:hint="cs"/>
          <w:b/>
          <w:sz w:val="30"/>
          <w:szCs w:val="30"/>
        </w:rPr>
        <w:t xml:space="preserve"> </w:t>
      </w:r>
      <w:r w:rsidR="007F77D1" w:rsidRPr="007F77D1">
        <w:rPr>
          <w:rFonts w:ascii="Angsana New" w:hAnsi="Angsana New"/>
          <w:bCs/>
          <w:sz w:val="30"/>
          <w:szCs w:val="30"/>
        </w:rPr>
        <w:t>23</w:t>
      </w:r>
      <w:r w:rsidR="00634CAD" w:rsidRPr="004B573C">
        <w:rPr>
          <w:rFonts w:ascii="Angsana New" w:hAnsi="Angsana New"/>
          <w:bCs/>
          <w:sz w:val="30"/>
          <w:szCs w:val="30"/>
        </w:rPr>
        <w:t>.</w:t>
      </w:r>
      <w:r w:rsidR="007F77D1" w:rsidRPr="007F77D1">
        <w:rPr>
          <w:rFonts w:ascii="Angsana New" w:hAnsi="Angsana New"/>
          <w:bCs/>
          <w:sz w:val="30"/>
          <w:szCs w:val="30"/>
        </w:rPr>
        <w:t>6</w:t>
      </w:r>
      <w:r w:rsidRPr="004B573C">
        <w:rPr>
          <w:rFonts w:ascii="Angsana New" w:hAnsi="Angsana New" w:hint="cs"/>
          <w:b/>
          <w:sz w:val="30"/>
          <w:szCs w:val="30"/>
        </w:rPr>
        <w:t xml:space="preserve"> </w:t>
      </w:r>
      <w:r w:rsidRPr="004B573C">
        <w:rPr>
          <w:rFonts w:ascii="Angsana New" w:hAnsi="Angsana New" w:hint="cs"/>
          <w:b/>
          <w:sz w:val="30"/>
          <w:szCs w:val="30"/>
          <w:cs/>
        </w:rPr>
        <w:t xml:space="preserve">ล้านบาทและ </w:t>
      </w:r>
      <w:r w:rsidR="007F77D1" w:rsidRPr="007F77D1">
        <w:rPr>
          <w:rFonts w:ascii="Angsana New" w:hAnsi="Angsana New"/>
          <w:bCs/>
          <w:sz w:val="30"/>
          <w:szCs w:val="30"/>
        </w:rPr>
        <w:t>15</w:t>
      </w:r>
      <w:r w:rsidR="00634CAD" w:rsidRPr="004B573C">
        <w:rPr>
          <w:rFonts w:ascii="Angsana New" w:hAnsi="Angsana New"/>
          <w:bCs/>
          <w:sz w:val="30"/>
          <w:szCs w:val="30"/>
        </w:rPr>
        <w:t>.</w:t>
      </w:r>
      <w:r w:rsidR="007F77D1" w:rsidRPr="007F77D1">
        <w:rPr>
          <w:rFonts w:ascii="Angsana New" w:hAnsi="Angsana New"/>
          <w:bCs/>
          <w:sz w:val="30"/>
          <w:szCs w:val="30"/>
        </w:rPr>
        <w:t>9</w:t>
      </w:r>
      <w:r w:rsidRPr="004B573C">
        <w:rPr>
          <w:rFonts w:ascii="Angsana New" w:hAnsi="Angsana New" w:hint="cs"/>
          <w:b/>
          <w:sz w:val="30"/>
          <w:szCs w:val="30"/>
        </w:rPr>
        <w:t xml:space="preserve"> </w:t>
      </w:r>
      <w:r w:rsidRPr="004B573C">
        <w:rPr>
          <w:rFonts w:ascii="Angsana New" w:hAnsi="Angsana New" w:hint="cs"/>
          <w:b/>
          <w:sz w:val="30"/>
          <w:szCs w:val="30"/>
          <w:cs/>
        </w:rPr>
        <w:t>ล้านบาท</w:t>
      </w:r>
      <w:r w:rsidRPr="009721F5">
        <w:rPr>
          <w:rFonts w:ascii="Angsana New" w:hAnsi="Angsana New" w:hint="cs"/>
          <w:b/>
          <w:sz w:val="30"/>
          <w:szCs w:val="30"/>
          <w:cs/>
        </w:rPr>
        <w:t xml:space="preserve"> ตามลำดับ</w:t>
      </w:r>
    </w:p>
    <w:p w14:paraId="7CA6A602" w14:textId="77777777" w:rsidR="00E81176" w:rsidRPr="009721F5" w:rsidRDefault="00E81176" w:rsidP="001937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0B65C54C" w14:textId="0C9A52C5" w:rsidR="005B0456" w:rsidRPr="009721F5" w:rsidRDefault="005B0456" w:rsidP="005B0456">
      <w:pPr>
        <w:pStyle w:val="Heading2"/>
        <w:tabs>
          <w:tab w:val="clear" w:pos="340"/>
          <w:tab w:val="num" w:pos="5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cs="Angsana New" w:hint="cs"/>
          <w:cs/>
        </w:rPr>
        <w:t>หนี้สินที่มีภาระดอกเบี้ย</w:t>
      </w:r>
    </w:p>
    <w:p w14:paraId="7A558D49" w14:textId="77777777" w:rsidR="00521FD2" w:rsidRPr="009721F5" w:rsidRDefault="00521FD2" w:rsidP="00521FD2">
      <w:pPr>
        <w:rPr>
          <w:rFonts w:ascii="Angsana New" w:hAnsi="Angsana New"/>
          <w:sz w:val="30"/>
          <w:szCs w:val="30"/>
        </w:rPr>
      </w:pPr>
    </w:p>
    <w:tbl>
      <w:tblPr>
        <w:tblStyle w:val="TableGrid"/>
        <w:tblW w:w="92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8"/>
        <w:gridCol w:w="1079"/>
        <w:gridCol w:w="236"/>
        <w:gridCol w:w="1024"/>
        <w:gridCol w:w="236"/>
        <w:gridCol w:w="934"/>
        <w:gridCol w:w="237"/>
        <w:gridCol w:w="1023"/>
        <w:gridCol w:w="238"/>
        <w:gridCol w:w="1022"/>
        <w:gridCol w:w="236"/>
        <w:gridCol w:w="921"/>
        <w:gridCol w:w="10"/>
      </w:tblGrid>
      <w:tr w:rsidR="00521FD2" w:rsidRPr="009721F5" w14:paraId="29EEDCF8" w14:textId="77777777" w:rsidTr="009C3438">
        <w:trPr>
          <w:gridAfter w:val="1"/>
          <w:wAfter w:w="7" w:type="dxa"/>
          <w:tblHeader/>
        </w:trPr>
        <w:tc>
          <w:tcPr>
            <w:tcW w:w="2070" w:type="dxa"/>
          </w:tcPr>
          <w:p w14:paraId="3F1A11AC" w14:textId="77777777" w:rsidR="00521FD2" w:rsidRPr="009721F5" w:rsidRDefault="00521FD2" w:rsidP="0007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87" w:type="dxa"/>
            <w:gridSpan w:val="11"/>
          </w:tcPr>
          <w:p w14:paraId="6624B98A" w14:textId="77777777" w:rsidR="00521FD2" w:rsidRPr="009721F5" w:rsidRDefault="00521FD2" w:rsidP="0007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21FD2" w:rsidRPr="009721F5" w14:paraId="6EF75C92" w14:textId="77777777" w:rsidTr="009C3438">
        <w:trPr>
          <w:gridAfter w:val="1"/>
          <w:wAfter w:w="10" w:type="dxa"/>
          <w:tblHeader/>
        </w:trPr>
        <w:tc>
          <w:tcPr>
            <w:tcW w:w="2070" w:type="dxa"/>
          </w:tcPr>
          <w:p w14:paraId="4B9FD6E8" w14:textId="77777777" w:rsidR="00521FD2" w:rsidRPr="009721F5" w:rsidRDefault="00521FD2" w:rsidP="0007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5"/>
          </w:tcPr>
          <w:p w14:paraId="4E0460B1" w14:textId="5AD2928F" w:rsidR="00521FD2" w:rsidRPr="009721F5" w:rsidRDefault="007F77D1" w:rsidP="0007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 w:hint="cs"/>
                <w:sz w:val="30"/>
                <w:szCs w:val="30"/>
              </w:rPr>
              <w:t>30</w:t>
            </w:r>
            <w:r w:rsidR="00225FD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225FD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521FD2"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F77D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18FE3B0C" w14:textId="77777777" w:rsidR="00521FD2" w:rsidRPr="009721F5" w:rsidRDefault="00521FD2" w:rsidP="0007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37" w:type="dxa"/>
            <w:gridSpan w:val="5"/>
          </w:tcPr>
          <w:p w14:paraId="6C2BFF8B" w14:textId="4338A22C" w:rsidR="00521FD2" w:rsidRPr="009721F5" w:rsidRDefault="007F77D1" w:rsidP="0007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 w:hint="cs"/>
                <w:sz w:val="30"/>
                <w:szCs w:val="30"/>
              </w:rPr>
              <w:t>31</w:t>
            </w:r>
            <w:r w:rsidR="00521FD2"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521FD2"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7F77D1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C51AAC" w:rsidRPr="009721F5" w14:paraId="1B089C17" w14:textId="77777777" w:rsidTr="009C3438">
        <w:trPr>
          <w:tblHeader/>
        </w:trPr>
        <w:tc>
          <w:tcPr>
            <w:tcW w:w="2070" w:type="dxa"/>
          </w:tcPr>
          <w:p w14:paraId="22A74E98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7ED2F2" w14:textId="5416AD49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276F4A75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3883B59" w14:textId="54D371FF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C59C529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AED8B3D" w14:textId="395F7E1A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7" w:type="dxa"/>
            <w:vAlign w:val="center"/>
          </w:tcPr>
          <w:p w14:paraId="760378BA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7E3B620A" w14:textId="55E670A3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472D1E2E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28EBB0FD" w14:textId="047BEE4B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74F1B16C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7730826E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C51AAC" w:rsidRPr="009721F5" w14:paraId="3AD0FDC0" w14:textId="77777777" w:rsidTr="009C3438">
        <w:trPr>
          <w:gridAfter w:val="1"/>
          <w:wAfter w:w="7" w:type="dxa"/>
          <w:tblHeader/>
        </w:trPr>
        <w:tc>
          <w:tcPr>
            <w:tcW w:w="2070" w:type="dxa"/>
          </w:tcPr>
          <w:p w14:paraId="3458E803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87" w:type="dxa"/>
            <w:gridSpan w:val="11"/>
            <w:vAlign w:val="bottom"/>
          </w:tcPr>
          <w:p w14:paraId="51C983C5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51AAC" w:rsidRPr="009721F5" w14:paraId="7E779D28" w14:textId="77777777" w:rsidTr="009C3438">
        <w:tc>
          <w:tcPr>
            <w:tcW w:w="2070" w:type="dxa"/>
          </w:tcPr>
          <w:p w14:paraId="7EA378C7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80" w:type="dxa"/>
            <w:vAlign w:val="bottom"/>
          </w:tcPr>
          <w:p w14:paraId="605D55D0" w14:textId="482DB9AC" w:rsidR="00C51AAC" w:rsidRPr="009721F5" w:rsidRDefault="007F77D1" w:rsidP="002C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31</w:t>
            </w:r>
            <w:r w:rsidR="00F520B8" w:rsidRPr="00F520B8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</w:rPr>
              <w:t>632</w:t>
            </w:r>
          </w:p>
        </w:tc>
        <w:tc>
          <w:tcPr>
            <w:tcW w:w="236" w:type="dxa"/>
            <w:vAlign w:val="bottom"/>
          </w:tcPr>
          <w:p w14:paraId="77B1FF93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2A6A3A4" w14:textId="360CDF7F" w:rsidR="00C51AAC" w:rsidRPr="009721F5" w:rsidRDefault="00F520B8" w:rsidP="00260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DE07A28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7BB377C" w14:textId="25FB3E3E" w:rsidR="00C51AAC" w:rsidRPr="009721F5" w:rsidRDefault="007F77D1" w:rsidP="002C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31</w:t>
            </w:r>
            <w:r w:rsidR="00F520B8" w:rsidRPr="00F520B8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</w:rPr>
              <w:t>632</w:t>
            </w:r>
          </w:p>
        </w:tc>
        <w:tc>
          <w:tcPr>
            <w:tcW w:w="237" w:type="dxa"/>
            <w:vAlign w:val="bottom"/>
          </w:tcPr>
          <w:p w14:paraId="244C708E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2386CFA1" w14:textId="66CE4D45" w:rsidR="00C51AAC" w:rsidRPr="009721F5" w:rsidRDefault="007F77D1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77D1">
              <w:rPr>
                <w:rFonts w:ascii="Angsana New" w:hAnsi="Angsana New" w:hint="cs"/>
                <w:sz w:val="30"/>
                <w:szCs w:val="30"/>
              </w:rPr>
              <w:t>166</w:t>
            </w:r>
            <w:r w:rsidR="00C51AAC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77D1">
              <w:rPr>
                <w:rFonts w:ascii="Angsana New" w:hAnsi="Angsana New" w:hint="cs"/>
                <w:sz w:val="30"/>
                <w:szCs w:val="30"/>
              </w:rPr>
              <w:t>487</w:t>
            </w:r>
          </w:p>
        </w:tc>
        <w:tc>
          <w:tcPr>
            <w:tcW w:w="238" w:type="dxa"/>
            <w:vAlign w:val="bottom"/>
          </w:tcPr>
          <w:p w14:paraId="05D81761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4E058714" w14:textId="5DF4166D" w:rsidR="00C51AAC" w:rsidRPr="009721F5" w:rsidRDefault="007F77D1" w:rsidP="002C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F77D1">
              <w:rPr>
                <w:rFonts w:ascii="Angsana New" w:hAnsi="Angsana New" w:hint="cs"/>
                <w:sz w:val="30"/>
                <w:szCs w:val="30"/>
              </w:rPr>
              <w:t>2</w:t>
            </w:r>
            <w:r w:rsidR="00C51AAC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77D1">
              <w:rPr>
                <w:rFonts w:ascii="Angsana New" w:hAnsi="Angsana New" w:hint="cs"/>
                <w:sz w:val="30"/>
                <w:szCs w:val="30"/>
              </w:rPr>
              <w:t>861</w:t>
            </w:r>
          </w:p>
        </w:tc>
        <w:tc>
          <w:tcPr>
            <w:tcW w:w="236" w:type="dxa"/>
            <w:vAlign w:val="bottom"/>
          </w:tcPr>
          <w:p w14:paraId="451BF5DD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5CB3F2D4" w14:textId="60A1F842" w:rsidR="00C51AAC" w:rsidRPr="009721F5" w:rsidRDefault="007F77D1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77D1">
              <w:rPr>
                <w:rFonts w:ascii="Angsana New" w:hAnsi="Angsana New" w:hint="cs"/>
                <w:sz w:val="30"/>
                <w:szCs w:val="30"/>
              </w:rPr>
              <w:t>169</w:t>
            </w:r>
            <w:r w:rsidR="00C51AAC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77D1">
              <w:rPr>
                <w:rFonts w:ascii="Angsana New" w:hAnsi="Angsana New" w:hint="cs"/>
                <w:sz w:val="30"/>
                <w:szCs w:val="30"/>
              </w:rPr>
              <w:t>348</w:t>
            </w:r>
          </w:p>
        </w:tc>
      </w:tr>
      <w:tr w:rsidR="00C51AAC" w:rsidRPr="009721F5" w14:paraId="51F1118D" w14:textId="77777777" w:rsidTr="009C3438">
        <w:tc>
          <w:tcPr>
            <w:tcW w:w="2070" w:type="dxa"/>
          </w:tcPr>
          <w:p w14:paraId="4DD5082F" w14:textId="77777777" w:rsidR="00C51AAC" w:rsidRPr="009721F5" w:rsidRDefault="00C51AAC" w:rsidP="00C51AAC">
            <w:pPr>
              <w:pStyle w:val="ListParagraph"/>
              <w:ind w:left="163" w:right="-22" w:hanging="163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00A7C846" w14:textId="5291AD1E" w:rsidR="00C51AAC" w:rsidRPr="009721F5" w:rsidRDefault="007F77D1" w:rsidP="002C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112</w:t>
            </w:r>
            <w:r w:rsidR="00F520B8" w:rsidRPr="00F520B8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</w:rPr>
              <w:t>639</w:t>
            </w:r>
          </w:p>
        </w:tc>
        <w:tc>
          <w:tcPr>
            <w:tcW w:w="236" w:type="dxa"/>
            <w:vAlign w:val="bottom"/>
          </w:tcPr>
          <w:p w14:paraId="3FBAC6B3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B658D61" w14:textId="2F222662" w:rsidR="00C51AAC" w:rsidRPr="009721F5" w:rsidRDefault="007F77D1" w:rsidP="002C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807</w:t>
            </w:r>
          </w:p>
        </w:tc>
        <w:tc>
          <w:tcPr>
            <w:tcW w:w="236" w:type="dxa"/>
            <w:vAlign w:val="bottom"/>
          </w:tcPr>
          <w:p w14:paraId="01EDAB11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5C86326" w14:textId="546FA301" w:rsidR="00C51AAC" w:rsidRPr="009721F5" w:rsidRDefault="007F77D1" w:rsidP="002C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113</w:t>
            </w:r>
            <w:r w:rsidR="00F520B8" w:rsidRPr="00F520B8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237" w:type="dxa"/>
            <w:vAlign w:val="bottom"/>
          </w:tcPr>
          <w:p w14:paraId="43907695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18221171" w14:textId="047AACA5" w:rsidR="00C51AAC" w:rsidRPr="009721F5" w:rsidRDefault="007F77D1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77D1">
              <w:rPr>
                <w:rFonts w:ascii="Angsana New" w:hAnsi="Angsana New" w:hint="cs"/>
                <w:sz w:val="30"/>
                <w:szCs w:val="30"/>
              </w:rPr>
              <w:t>207</w:t>
            </w:r>
            <w:r w:rsidR="00C51AAC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77D1">
              <w:rPr>
                <w:rFonts w:ascii="Angsana New" w:hAnsi="Angsana New" w:hint="cs"/>
                <w:sz w:val="30"/>
                <w:szCs w:val="30"/>
              </w:rPr>
              <w:t>375</w:t>
            </w:r>
          </w:p>
        </w:tc>
        <w:tc>
          <w:tcPr>
            <w:tcW w:w="238" w:type="dxa"/>
            <w:vAlign w:val="bottom"/>
          </w:tcPr>
          <w:p w14:paraId="6E03D153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23823C9D" w14:textId="43160C80" w:rsidR="00C51AAC" w:rsidRPr="009721F5" w:rsidRDefault="007F77D1" w:rsidP="002C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F77D1">
              <w:rPr>
                <w:rFonts w:ascii="Angsana New" w:hAnsi="Angsana New" w:hint="cs"/>
                <w:sz w:val="30"/>
                <w:szCs w:val="30"/>
              </w:rPr>
              <w:t>2</w:t>
            </w:r>
            <w:r w:rsidR="00C51AAC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77D1">
              <w:rPr>
                <w:rFonts w:ascii="Angsana New" w:hAnsi="Angsana New" w:hint="cs"/>
                <w:sz w:val="30"/>
                <w:szCs w:val="30"/>
              </w:rPr>
              <w:t>145</w:t>
            </w:r>
          </w:p>
        </w:tc>
        <w:tc>
          <w:tcPr>
            <w:tcW w:w="236" w:type="dxa"/>
            <w:vAlign w:val="bottom"/>
          </w:tcPr>
          <w:p w14:paraId="565C1665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25D405D9" w14:textId="771317AA" w:rsidR="00C51AAC" w:rsidRPr="009721F5" w:rsidRDefault="007F77D1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77D1">
              <w:rPr>
                <w:rFonts w:ascii="Angsana New" w:hAnsi="Angsana New" w:hint="cs"/>
                <w:sz w:val="30"/>
                <w:szCs w:val="30"/>
              </w:rPr>
              <w:t>209</w:t>
            </w:r>
            <w:r w:rsidR="00C51AAC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77D1">
              <w:rPr>
                <w:rFonts w:ascii="Angsana New" w:hAnsi="Angsana New" w:hint="cs"/>
                <w:sz w:val="30"/>
                <w:szCs w:val="30"/>
              </w:rPr>
              <w:t>520</w:t>
            </w:r>
          </w:p>
        </w:tc>
      </w:tr>
      <w:tr w:rsidR="00C51AAC" w:rsidRPr="009721F5" w14:paraId="39FB8AA1" w14:textId="77777777" w:rsidTr="009C3438">
        <w:tc>
          <w:tcPr>
            <w:tcW w:w="2070" w:type="dxa"/>
          </w:tcPr>
          <w:p w14:paraId="283B1F26" w14:textId="77777777" w:rsidR="00C51AAC" w:rsidRPr="009721F5" w:rsidRDefault="00C51AAC" w:rsidP="00C51AAC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7F26AEDF" w14:textId="1B1629F3" w:rsidR="00C51AAC" w:rsidRPr="009721F5" w:rsidRDefault="007F77D1" w:rsidP="002C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80</w:t>
            </w:r>
            <w:r w:rsidR="00F520B8" w:rsidRPr="00F520B8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</w:rPr>
              <w:t>452</w:t>
            </w:r>
          </w:p>
        </w:tc>
        <w:tc>
          <w:tcPr>
            <w:tcW w:w="236" w:type="dxa"/>
            <w:vAlign w:val="bottom"/>
          </w:tcPr>
          <w:p w14:paraId="0A0F9873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3583BF0" w14:textId="3C69F9DB" w:rsidR="00C51AAC" w:rsidRPr="009721F5" w:rsidRDefault="00F520B8" w:rsidP="004B5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B001698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D6F85BC" w14:textId="029AC282" w:rsidR="00C51AAC" w:rsidRPr="009721F5" w:rsidRDefault="007F77D1" w:rsidP="002C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80</w:t>
            </w:r>
            <w:r w:rsidR="00F520B8" w:rsidRPr="00F520B8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</w:rPr>
              <w:t>452</w:t>
            </w:r>
          </w:p>
        </w:tc>
        <w:tc>
          <w:tcPr>
            <w:tcW w:w="237" w:type="dxa"/>
            <w:vAlign w:val="bottom"/>
          </w:tcPr>
          <w:p w14:paraId="0A6A3FD6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291FB39C" w14:textId="509F2758" w:rsidR="00C51AAC" w:rsidRPr="009721F5" w:rsidRDefault="007F77D1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77D1">
              <w:rPr>
                <w:rFonts w:ascii="Angsana New" w:hAnsi="Angsana New" w:hint="cs"/>
                <w:sz w:val="30"/>
                <w:szCs w:val="30"/>
              </w:rPr>
              <w:t>101</w:t>
            </w:r>
            <w:r w:rsidR="00C51AAC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77D1">
              <w:rPr>
                <w:rFonts w:ascii="Angsana New" w:hAnsi="Angsana New" w:hint="cs"/>
                <w:sz w:val="30"/>
                <w:szCs w:val="30"/>
              </w:rPr>
              <w:t>144</w:t>
            </w:r>
          </w:p>
        </w:tc>
        <w:tc>
          <w:tcPr>
            <w:tcW w:w="238" w:type="dxa"/>
            <w:vAlign w:val="bottom"/>
          </w:tcPr>
          <w:p w14:paraId="403A2A5C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1277D83A" w14:textId="66D0C026" w:rsidR="00C51AAC" w:rsidRPr="009721F5" w:rsidRDefault="00C51AAC" w:rsidP="004B5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AAEE384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425B0C81" w14:textId="662B7D56" w:rsidR="00C51AAC" w:rsidRPr="009721F5" w:rsidRDefault="007F77D1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77D1">
              <w:rPr>
                <w:rFonts w:ascii="Angsana New" w:hAnsi="Angsana New" w:hint="cs"/>
                <w:sz w:val="30"/>
                <w:szCs w:val="30"/>
              </w:rPr>
              <w:t>101</w:t>
            </w:r>
            <w:r w:rsidR="00C51AAC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77D1">
              <w:rPr>
                <w:rFonts w:ascii="Angsana New" w:hAnsi="Angsana New" w:hint="cs"/>
                <w:sz w:val="30"/>
                <w:szCs w:val="30"/>
              </w:rPr>
              <w:t>144</w:t>
            </w:r>
          </w:p>
        </w:tc>
      </w:tr>
      <w:tr w:rsidR="00C51AAC" w:rsidRPr="009721F5" w14:paraId="0DF3B02C" w14:textId="77777777" w:rsidTr="009C3438">
        <w:tc>
          <w:tcPr>
            <w:tcW w:w="2070" w:type="dxa"/>
          </w:tcPr>
          <w:p w14:paraId="02020D32" w14:textId="77777777" w:rsidR="00C51AAC" w:rsidRPr="009721F5" w:rsidRDefault="00C51AAC" w:rsidP="00C51AAC">
            <w:pPr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23C0EE50" w14:textId="45DC24E9" w:rsidR="00C51AAC" w:rsidRPr="009721F5" w:rsidRDefault="007F77D1" w:rsidP="002C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28</w:t>
            </w:r>
            <w:r w:rsidR="00F520B8" w:rsidRPr="00F520B8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</w:rPr>
              <w:t>416</w:t>
            </w:r>
          </w:p>
        </w:tc>
        <w:tc>
          <w:tcPr>
            <w:tcW w:w="236" w:type="dxa"/>
            <w:vAlign w:val="bottom"/>
          </w:tcPr>
          <w:p w14:paraId="3B8340EA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55E3749" w14:textId="36703E79" w:rsidR="00C51AAC" w:rsidRPr="009721F5" w:rsidRDefault="007F77D1" w:rsidP="002C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30</w:t>
            </w:r>
            <w:r w:rsidR="00F520B8" w:rsidRPr="00F520B8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</w:rPr>
              <w:t>014</w:t>
            </w:r>
          </w:p>
        </w:tc>
        <w:tc>
          <w:tcPr>
            <w:tcW w:w="236" w:type="dxa"/>
            <w:vAlign w:val="bottom"/>
          </w:tcPr>
          <w:p w14:paraId="7A7BC308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8F6101A" w14:textId="515C076B" w:rsidR="00C51AAC" w:rsidRPr="009721F5" w:rsidRDefault="007F77D1" w:rsidP="002C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58</w:t>
            </w:r>
            <w:r w:rsidR="00F520B8" w:rsidRPr="00F520B8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</w:rPr>
              <w:t>430</w:t>
            </w:r>
          </w:p>
        </w:tc>
        <w:tc>
          <w:tcPr>
            <w:tcW w:w="237" w:type="dxa"/>
            <w:vAlign w:val="bottom"/>
          </w:tcPr>
          <w:p w14:paraId="12D49B93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01612010" w14:textId="4B287F12" w:rsidR="00C51AAC" w:rsidRPr="009721F5" w:rsidRDefault="007F77D1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77D1">
              <w:rPr>
                <w:rFonts w:ascii="Angsana New" w:hAnsi="Angsana New" w:hint="cs"/>
                <w:sz w:val="30"/>
                <w:szCs w:val="30"/>
              </w:rPr>
              <w:t>35</w:t>
            </w:r>
            <w:r w:rsidR="00C51AAC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77D1">
              <w:rPr>
                <w:rFonts w:ascii="Angsana New" w:hAnsi="Angsana New" w:hint="cs"/>
                <w:sz w:val="30"/>
                <w:szCs w:val="30"/>
              </w:rPr>
              <w:t>618</w:t>
            </w:r>
          </w:p>
        </w:tc>
        <w:tc>
          <w:tcPr>
            <w:tcW w:w="238" w:type="dxa"/>
            <w:vAlign w:val="bottom"/>
          </w:tcPr>
          <w:p w14:paraId="0617A822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5499DB2C" w14:textId="6E8C825A" w:rsidR="00C51AAC" w:rsidRPr="009721F5" w:rsidRDefault="007F77D1" w:rsidP="002C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F77D1">
              <w:rPr>
                <w:rFonts w:ascii="Angsana New" w:hAnsi="Angsana New" w:hint="cs"/>
                <w:sz w:val="30"/>
                <w:szCs w:val="30"/>
              </w:rPr>
              <w:t>28</w:t>
            </w:r>
            <w:r w:rsidR="00C51AAC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77D1">
              <w:rPr>
                <w:rFonts w:ascii="Angsana New" w:hAnsi="Angsana New" w:hint="cs"/>
                <w:sz w:val="30"/>
                <w:szCs w:val="30"/>
              </w:rPr>
              <w:t>439</w:t>
            </w:r>
          </w:p>
        </w:tc>
        <w:tc>
          <w:tcPr>
            <w:tcW w:w="236" w:type="dxa"/>
            <w:vAlign w:val="bottom"/>
          </w:tcPr>
          <w:p w14:paraId="2D79FC83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3BD8F9CB" w14:textId="6E30AB0D" w:rsidR="00C51AAC" w:rsidRPr="009721F5" w:rsidRDefault="007F77D1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77D1">
              <w:rPr>
                <w:rFonts w:ascii="Angsana New" w:hAnsi="Angsana New" w:hint="cs"/>
                <w:sz w:val="30"/>
                <w:szCs w:val="30"/>
              </w:rPr>
              <w:t>64</w:t>
            </w:r>
            <w:r w:rsidR="00C51AAC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77D1">
              <w:rPr>
                <w:rFonts w:ascii="Angsana New" w:hAnsi="Angsana New" w:hint="cs"/>
                <w:sz w:val="30"/>
                <w:szCs w:val="30"/>
              </w:rPr>
              <w:t>057</w:t>
            </w:r>
          </w:p>
        </w:tc>
      </w:tr>
      <w:tr w:rsidR="00C51AAC" w:rsidRPr="009721F5" w14:paraId="767D82C8" w14:textId="77777777" w:rsidTr="009C3438">
        <w:tc>
          <w:tcPr>
            <w:tcW w:w="2070" w:type="dxa"/>
          </w:tcPr>
          <w:p w14:paraId="58BA5024" w14:textId="77777777" w:rsidR="00C51AAC" w:rsidRPr="009721F5" w:rsidRDefault="00C51AAC" w:rsidP="00C51AAC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A14BD7" w14:textId="6942FEB6" w:rsidR="00C51AAC" w:rsidRPr="009721F5" w:rsidRDefault="007F77D1" w:rsidP="002C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77D1">
              <w:rPr>
                <w:rFonts w:ascii="Angsana New" w:hAnsi="Angsana New"/>
                <w:b/>
                <w:bCs/>
                <w:sz w:val="30"/>
                <w:szCs w:val="30"/>
              </w:rPr>
              <w:t>253</w:t>
            </w:r>
            <w:r w:rsidR="00C75808" w:rsidRPr="00C7580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b/>
                <w:bCs/>
                <w:sz w:val="30"/>
                <w:szCs w:val="30"/>
              </w:rPr>
              <w:t>139</w:t>
            </w:r>
          </w:p>
        </w:tc>
        <w:tc>
          <w:tcPr>
            <w:tcW w:w="236" w:type="dxa"/>
            <w:vAlign w:val="bottom"/>
          </w:tcPr>
          <w:p w14:paraId="0CE78459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CD0CF2" w14:textId="14B4DC8E" w:rsidR="00C51AAC" w:rsidRPr="009721F5" w:rsidRDefault="007F77D1" w:rsidP="002C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77D1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C75808" w:rsidRPr="00C7580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b/>
                <w:bCs/>
                <w:sz w:val="30"/>
                <w:szCs w:val="30"/>
              </w:rPr>
              <w:t>821</w:t>
            </w:r>
          </w:p>
        </w:tc>
        <w:tc>
          <w:tcPr>
            <w:tcW w:w="236" w:type="dxa"/>
            <w:vAlign w:val="bottom"/>
          </w:tcPr>
          <w:p w14:paraId="5D7665BF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A3551" w14:textId="0B614F76" w:rsidR="00C51AAC" w:rsidRPr="009721F5" w:rsidRDefault="007F77D1" w:rsidP="002C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77D1">
              <w:rPr>
                <w:rFonts w:ascii="Angsana New" w:hAnsi="Angsana New"/>
                <w:b/>
                <w:bCs/>
                <w:sz w:val="30"/>
                <w:szCs w:val="30"/>
              </w:rPr>
              <w:t>283</w:t>
            </w:r>
            <w:r w:rsidR="00C75808" w:rsidRPr="00C7580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b/>
                <w:bCs/>
                <w:sz w:val="30"/>
                <w:szCs w:val="30"/>
              </w:rPr>
              <w:t>960</w:t>
            </w:r>
          </w:p>
        </w:tc>
        <w:tc>
          <w:tcPr>
            <w:tcW w:w="237" w:type="dxa"/>
            <w:vAlign w:val="bottom"/>
          </w:tcPr>
          <w:p w14:paraId="484C319A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7BE3C" w14:textId="6EAD5547" w:rsidR="00C51AAC" w:rsidRPr="009721F5" w:rsidRDefault="007F77D1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77D1">
              <w:rPr>
                <w:rFonts w:ascii="Angsana New" w:hAnsi="Angsana New" w:hint="cs"/>
                <w:b/>
                <w:bCs/>
                <w:sz w:val="30"/>
                <w:szCs w:val="30"/>
              </w:rPr>
              <w:t>510</w:t>
            </w:r>
            <w:r w:rsidR="00C51AAC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77D1">
              <w:rPr>
                <w:rFonts w:ascii="Angsana New" w:hAnsi="Angsana New" w:hint="cs"/>
                <w:b/>
                <w:bCs/>
                <w:sz w:val="30"/>
                <w:szCs w:val="30"/>
              </w:rPr>
              <w:t>624</w:t>
            </w:r>
          </w:p>
        </w:tc>
        <w:tc>
          <w:tcPr>
            <w:tcW w:w="238" w:type="dxa"/>
            <w:vAlign w:val="bottom"/>
          </w:tcPr>
          <w:p w14:paraId="5FE9BCBE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FAA0AA" w14:textId="49C4C3BB" w:rsidR="00C51AAC" w:rsidRPr="009721F5" w:rsidRDefault="007F77D1" w:rsidP="002C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77D1">
              <w:rPr>
                <w:rFonts w:ascii="Angsana New" w:hAnsi="Angsana New" w:hint="cs"/>
                <w:b/>
                <w:bCs/>
                <w:sz w:val="30"/>
                <w:szCs w:val="30"/>
              </w:rPr>
              <w:t>33</w:t>
            </w:r>
            <w:r w:rsidR="00C51AAC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77D1">
              <w:rPr>
                <w:rFonts w:ascii="Angsana New" w:hAnsi="Angsana New" w:hint="cs"/>
                <w:b/>
                <w:bCs/>
                <w:sz w:val="30"/>
                <w:szCs w:val="30"/>
              </w:rPr>
              <w:t>445</w:t>
            </w:r>
          </w:p>
        </w:tc>
        <w:tc>
          <w:tcPr>
            <w:tcW w:w="236" w:type="dxa"/>
            <w:vAlign w:val="bottom"/>
          </w:tcPr>
          <w:p w14:paraId="3DF252DB" w14:textId="77777777" w:rsidR="00C51AAC" w:rsidRPr="009721F5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615EC6" w14:textId="324C6168" w:rsidR="00C51AAC" w:rsidRPr="009721F5" w:rsidRDefault="007F77D1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77D1">
              <w:rPr>
                <w:rFonts w:ascii="Angsana New" w:hAnsi="Angsana New" w:hint="cs"/>
                <w:b/>
                <w:bCs/>
                <w:sz w:val="30"/>
                <w:szCs w:val="30"/>
              </w:rPr>
              <w:t>544</w:t>
            </w:r>
            <w:r w:rsidR="00C51AAC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77D1">
              <w:rPr>
                <w:rFonts w:ascii="Angsana New" w:hAnsi="Angsana New" w:hint="cs"/>
                <w:b/>
                <w:bCs/>
                <w:sz w:val="30"/>
                <w:szCs w:val="30"/>
              </w:rPr>
              <w:t>069</w:t>
            </w:r>
          </w:p>
        </w:tc>
      </w:tr>
    </w:tbl>
    <w:p w14:paraId="480F1CFB" w14:textId="77777777" w:rsidR="00521FD2" w:rsidRPr="009721F5" w:rsidRDefault="00521FD2" w:rsidP="00521FD2">
      <w:pPr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9"/>
        <w:gridCol w:w="1100"/>
        <w:gridCol w:w="228"/>
        <w:gridCol w:w="1065"/>
        <w:gridCol w:w="228"/>
        <w:gridCol w:w="916"/>
        <w:gridCol w:w="233"/>
        <w:gridCol w:w="1058"/>
        <w:gridCol w:w="234"/>
        <w:gridCol w:w="1058"/>
        <w:gridCol w:w="233"/>
        <w:gridCol w:w="898"/>
      </w:tblGrid>
      <w:tr w:rsidR="00521FD2" w:rsidRPr="009721F5" w14:paraId="04C40895" w14:textId="77777777" w:rsidTr="00603016">
        <w:trPr>
          <w:tblHeader/>
        </w:trPr>
        <w:tc>
          <w:tcPr>
            <w:tcW w:w="2019" w:type="dxa"/>
          </w:tcPr>
          <w:p w14:paraId="06D79970" w14:textId="77777777" w:rsidR="00521FD2" w:rsidRPr="009721F5" w:rsidRDefault="00521FD2" w:rsidP="0007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1" w:type="dxa"/>
            <w:gridSpan w:val="11"/>
          </w:tcPr>
          <w:p w14:paraId="1825FF68" w14:textId="77777777" w:rsidR="00521FD2" w:rsidRPr="009721F5" w:rsidRDefault="00521FD2" w:rsidP="0007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3016" w:rsidRPr="009721F5" w14:paraId="545F5AA1" w14:textId="77777777" w:rsidTr="00603016">
        <w:trPr>
          <w:tblHeader/>
        </w:trPr>
        <w:tc>
          <w:tcPr>
            <w:tcW w:w="2019" w:type="dxa"/>
          </w:tcPr>
          <w:p w14:paraId="6F8A00C3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37" w:type="dxa"/>
            <w:gridSpan w:val="5"/>
          </w:tcPr>
          <w:p w14:paraId="1C4C215E" w14:textId="288D8B40" w:rsidR="00603016" w:rsidRPr="009721F5" w:rsidRDefault="007F77D1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 w:hint="cs"/>
                <w:sz w:val="30"/>
                <w:szCs w:val="30"/>
              </w:rPr>
              <w:t>30</w:t>
            </w:r>
            <w:r w:rsidR="00225FD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225FD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603016"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F77D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3" w:type="dxa"/>
          </w:tcPr>
          <w:p w14:paraId="2FA8D59C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81" w:type="dxa"/>
            <w:gridSpan w:val="5"/>
          </w:tcPr>
          <w:p w14:paraId="7B179FEE" w14:textId="518971EE" w:rsidR="00603016" w:rsidRPr="009721F5" w:rsidRDefault="007F77D1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 w:hint="cs"/>
                <w:sz w:val="30"/>
                <w:szCs w:val="30"/>
              </w:rPr>
              <w:t>31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03016"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7F77D1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603016" w:rsidRPr="009721F5" w14:paraId="582007F2" w14:textId="77777777" w:rsidTr="00603016">
        <w:trPr>
          <w:tblHeader/>
        </w:trPr>
        <w:tc>
          <w:tcPr>
            <w:tcW w:w="2019" w:type="dxa"/>
          </w:tcPr>
          <w:p w14:paraId="6924C55A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42B3F8FE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28" w:type="dxa"/>
            <w:vAlign w:val="bottom"/>
          </w:tcPr>
          <w:p w14:paraId="0D640650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5152DCF7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28" w:type="dxa"/>
            <w:vAlign w:val="bottom"/>
          </w:tcPr>
          <w:p w14:paraId="72F3C885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0D607986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3" w:type="dxa"/>
            <w:vAlign w:val="center"/>
          </w:tcPr>
          <w:p w14:paraId="4922D00A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5793D89D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4" w:type="dxa"/>
            <w:vAlign w:val="bottom"/>
          </w:tcPr>
          <w:p w14:paraId="5DE9D5BA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EB9207A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3" w:type="dxa"/>
            <w:vAlign w:val="bottom"/>
          </w:tcPr>
          <w:p w14:paraId="4F1FD557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13484F89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603016" w:rsidRPr="009721F5" w14:paraId="3E1A9061" w14:textId="77777777" w:rsidTr="00603016">
        <w:trPr>
          <w:tblHeader/>
        </w:trPr>
        <w:tc>
          <w:tcPr>
            <w:tcW w:w="2019" w:type="dxa"/>
          </w:tcPr>
          <w:p w14:paraId="5FDDAC33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1" w:type="dxa"/>
            <w:gridSpan w:val="11"/>
            <w:vAlign w:val="bottom"/>
          </w:tcPr>
          <w:p w14:paraId="5623FFD6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03016" w:rsidRPr="009721F5" w14:paraId="2D8A33B3" w14:textId="77777777" w:rsidTr="00603016">
        <w:tc>
          <w:tcPr>
            <w:tcW w:w="2019" w:type="dxa"/>
          </w:tcPr>
          <w:p w14:paraId="1C21B8B3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100" w:type="dxa"/>
            <w:vAlign w:val="bottom"/>
          </w:tcPr>
          <w:p w14:paraId="54B76E3D" w14:textId="510C0029" w:rsidR="00603016" w:rsidRPr="009721F5" w:rsidRDefault="009F36B1" w:rsidP="0015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1C0CF161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3794DA33" w14:textId="546EFA63" w:rsidR="00603016" w:rsidRPr="009721F5" w:rsidRDefault="009F36B1" w:rsidP="0015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6483A6B3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299F0881" w14:textId="40888B78" w:rsidR="00603016" w:rsidRPr="009721F5" w:rsidRDefault="009F36B1" w:rsidP="004B5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3" w:type="dxa"/>
            <w:vAlign w:val="bottom"/>
          </w:tcPr>
          <w:p w14:paraId="551610C8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4A8EB347" w14:textId="6D130DD8" w:rsidR="00603016" w:rsidRPr="009721F5" w:rsidRDefault="007F77D1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77D1">
              <w:rPr>
                <w:rFonts w:ascii="Angsana New" w:hAnsi="Angsana New" w:hint="cs"/>
                <w:sz w:val="30"/>
                <w:szCs w:val="30"/>
              </w:rPr>
              <w:t>53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77D1">
              <w:rPr>
                <w:rFonts w:ascii="Angsana New" w:hAnsi="Angsana New" w:hint="cs"/>
                <w:sz w:val="30"/>
                <w:szCs w:val="30"/>
              </w:rPr>
              <w:t>103</w:t>
            </w:r>
          </w:p>
        </w:tc>
        <w:tc>
          <w:tcPr>
            <w:tcW w:w="234" w:type="dxa"/>
            <w:vAlign w:val="bottom"/>
          </w:tcPr>
          <w:p w14:paraId="5F8096D7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3278D18" w14:textId="38976666" w:rsidR="00603016" w:rsidRPr="009721F5" w:rsidRDefault="007F77D1" w:rsidP="002C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F77D1">
              <w:rPr>
                <w:rFonts w:ascii="Angsana New" w:hAnsi="Angsana New" w:hint="cs"/>
                <w:sz w:val="30"/>
                <w:szCs w:val="30"/>
              </w:rPr>
              <w:t>2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77D1">
              <w:rPr>
                <w:rFonts w:ascii="Angsana New" w:hAnsi="Angsana New" w:hint="cs"/>
                <w:sz w:val="30"/>
                <w:szCs w:val="30"/>
              </w:rPr>
              <w:t>861</w:t>
            </w:r>
          </w:p>
        </w:tc>
        <w:tc>
          <w:tcPr>
            <w:tcW w:w="233" w:type="dxa"/>
            <w:vAlign w:val="bottom"/>
          </w:tcPr>
          <w:p w14:paraId="7F5CCD7F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2644840A" w14:textId="69F8EA6D" w:rsidR="00603016" w:rsidRPr="009721F5" w:rsidRDefault="007F77D1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77D1">
              <w:rPr>
                <w:rFonts w:ascii="Angsana New" w:hAnsi="Angsana New" w:hint="cs"/>
                <w:sz w:val="30"/>
                <w:szCs w:val="30"/>
              </w:rPr>
              <w:t>55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77D1">
              <w:rPr>
                <w:rFonts w:ascii="Angsana New" w:hAnsi="Angsana New" w:hint="cs"/>
                <w:sz w:val="30"/>
                <w:szCs w:val="30"/>
              </w:rPr>
              <w:t>964</w:t>
            </w:r>
          </w:p>
        </w:tc>
      </w:tr>
      <w:tr w:rsidR="00603016" w:rsidRPr="009721F5" w14:paraId="3C64DF39" w14:textId="77777777" w:rsidTr="00603016">
        <w:tc>
          <w:tcPr>
            <w:tcW w:w="2019" w:type="dxa"/>
          </w:tcPr>
          <w:p w14:paraId="29EE191E" w14:textId="77777777" w:rsidR="00603016" w:rsidRPr="009721F5" w:rsidRDefault="00603016" w:rsidP="00603016">
            <w:pPr>
              <w:pStyle w:val="ListParagraph"/>
              <w:ind w:left="163" w:right="-22" w:hanging="163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00" w:type="dxa"/>
            <w:vAlign w:val="bottom"/>
          </w:tcPr>
          <w:p w14:paraId="2E466B7E" w14:textId="5EDF826D" w:rsidR="00603016" w:rsidRPr="009721F5" w:rsidRDefault="007F77D1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97</w:t>
            </w:r>
            <w:r w:rsidR="009F36B1" w:rsidRPr="009F36B1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</w:rPr>
              <w:t>656</w:t>
            </w:r>
          </w:p>
        </w:tc>
        <w:tc>
          <w:tcPr>
            <w:tcW w:w="228" w:type="dxa"/>
            <w:vAlign w:val="bottom"/>
          </w:tcPr>
          <w:p w14:paraId="5E968136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4EE7D68C" w14:textId="6E6A4C57" w:rsidR="00603016" w:rsidRPr="009721F5" w:rsidRDefault="007F77D1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807</w:t>
            </w:r>
          </w:p>
        </w:tc>
        <w:tc>
          <w:tcPr>
            <w:tcW w:w="228" w:type="dxa"/>
            <w:vAlign w:val="bottom"/>
          </w:tcPr>
          <w:p w14:paraId="2F1EA236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4541B3EE" w14:textId="4C5EAEDD" w:rsidR="00603016" w:rsidRPr="009721F5" w:rsidRDefault="007F77D1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98</w:t>
            </w:r>
            <w:r w:rsidR="009F36B1" w:rsidRPr="009F36B1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</w:rPr>
              <w:t>463</w:t>
            </w:r>
          </w:p>
        </w:tc>
        <w:tc>
          <w:tcPr>
            <w:tcW w:w="233" w:type="dxa"/>
            <w:vAlign w:val="bottom"/>
          </w:tcPr>
          <w:p w14:paraId="04A081CA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C9FCB12" w14:textId="7AAF46D2" w:rsidR="00603016" w:rsidRPr="009721F5" w:rsidRDefault="007F77D1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77D1">
              <w:rPr>
                <w:rFonts w:ascii="Angsana New" w:hAnsi="Angsana New" w:hint="cs"/>
                <w:sz w:val="30"/>
                <w:szCs w:val="30"/>
              </w:rPr>
              <w:t>192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77D1">
              <w:rPr>
                <w:rFonts w:ascii="Angsana New" w:hAnsi="Angsana New" w:hint="cs"/>
                <w:sz w:val="30"/>
                <w:szCs w:val="30"/>
              </w:rPr>
              <w:t>378</w:t>
            </w:r>
          </w:p>
        </w:tc>
        <w:tc>
          <w:tcPr>
            <w:tcW w:w="234" w:type="dxa"/>
            <w:vAlign w:val="bottom"/>
          </w:tcPr>
          <w:p w14:paraId="393E3D38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23BF525B" w14:textId="5A5DFF2E" w:rsidR="00603016" w:rsidRPr="009721F5" w:rsidRDefault="007F77D1" w:rsidP="002C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F77D1">
              <w:rPr>
                <w:rFonts w:ascii="Angsana New" w:hAnsi="Angsana New" w:hint="cs"/>
                <w:sz w:val="30"/>
                <w:szCs w:val="30"/>
              </w:rPr>
              <w:t>2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77D1">
              <w:rPr>
                <w:rFonts w:ascii="Angsana New" w:hAnsi="Angsana New" w:hint="cs"/>
                <w:sz w:val="30"/>
                <w:szCs w:val="30"/>
              </w:rPr>
              <w:t>145</w:t>
            </w:r>
          </w:p>
        </w:tc>
        <w:tc>
          <w:tcPr>
            <w:tcW w:w="233" w:type="dxa"/>
            <w:vAlign w:val="bottom"/>
          </w:tcPr>
          <w:p w14:paraId="7DC72BB2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5CE4462C" w14:textId="0996D3C3" w:rsidR="00603016" w:rsidRPr="009721F5" w:rsidRDefault="007F77D1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77D1">
              <w:rPr>
                <w:rFonts w:ascii="Angsana New" w:hAnsi="Angsana New" w:hint="cs"/>
                <w:sz w:val="30"/>
                <w:szCs w:val="30"/>
              </w:rPr>
              <w:t>194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77D1">
              <w:rPr>
                <w:rFonts w:ascii="Angsana New" w:hAnsi="Angsana New" w:hint="cs"/>
                <w:sz w:val="30"/>
                <w:szCs w:val="30"/>
              </w:rPr>
              <w:t>523</w:t>
            </w:r>
          </w:p>
        </w:tc>
      </w:tr>
      <w:tr w:rsidR="00603016" w:rsidRPr="009721F5" w14:paraId="24E9C5E6" w14:textId="77777777" w:rsidTr="00603016">
        <w:tc>
          <w:tcPr>
            <w:tcW w:w="2019" w:type="dxa"/>
          </w:tcPr>
          <w:p w14:paraId="04D4745D" w14:textId="77777777" w:rsidR="00603016" w:rsidRPr="009721F5" w:rsidRDefault="00603016" w:rsidP="00603016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00" w:type="dxa"/>
            <w:vAlign w:val="bottom"/>
          </w:tcPr>
          <w:p w14:paraId="6580C16A" w14:textId="6D07198A" w:rsidR="00603016" w:rsidRPr="009721F5" w:rsidRDefault="007F77D1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36</w:t>
            </w:r>
            <w:r w:rsidR="009F36B1" w:rsidRPr="009F36B1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228" w:type="dxa"/>
            <w:vAlign w:val="bottom"/>
          </w:tcPr>
          <w:p w14:paraId="1788F11A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7B963401" w14:textId="1455B08A" w:rsidR="00603016" w:rsidRPr="009721F5" w:rsidRDefault="009F36B1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4C560818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1B8152C5" w14:textId="745715D1" w:rsidR="00603016" w:rsidRPr="009721F5" w:rsidRDefault="007F77D1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36</w:t>
            </w:r>
            <w:r w:rsidR="009F36B1" w:rsidRPr="009F36B1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233" w:type="dxa"/>
            <w:vAlign w:val="bottom"/>
          </w:tcPr>
          <w:p w14:paraId="4B50FF12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7D563585" w14:textId="44D21C08" w:rsidR="00603016" w:rsidRPr="009721F5" w:rsidRDefault="007F77D1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77D1">
              <w:rPr>
                <w:rFonts w:ascii="Angsana New" w:hAnsi="Angsana New" w:hint="cs"/>
                <w:sz w:val="30"/>
                <w:szCs w:val="30"/>
              </w:rPr>
              <w:t>55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77D1">
              <w:rPr>
                <w:rFonts w:ascii="Angsana New" w:hAnsi="Angsana New" w:hint="cs"/>
                <w:sz w:val="30"/>
                <w:szCs w:val="30"/>
              </w:rPr>
              <w:t>531</w:t>
            </w:r>
          </w:p>
        </w:tc>
        <w:tc>
          <w:tcPr>
            <w:tcW w:w="234" w:type="dxa"/>
            <w:vAlign w:val="bottom"/>
          </w:tcPr>
          <w:p w14:paraId="6F50234E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70674811" w14:textId="73F95E1A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3" w:type="dxa"/>
            <w:vAlign w:val="bottom"/>
          </w:tcPr>
          <w:p w14:paraId="4544A132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74E8E017" w14:textId="7BF18462" w:rsidR="00603016" w:rsidRPr="009721F5" w:rsidRDefault="007F77D1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77D1">
              <w:rPr>
                <w:rFonts w:ascii="Angsana New" w:hAnsi="Angsana New" w:hint="cs"/>
                <w:sz w:val="30"/>
                <w:szCs w:val="30"/>
              </w:rPr>
              <w:t>55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77D1">
              <w:rPr>
                <w:rFonts w:ascii="Angsana New" w:hAnsi="Angsana New" w:hint="cs"/>
                <w:sz w:val="30"/>
                <w:szCs w:val="30"/>
              </w:rPr>
              <w:t>531</w:t>
            </w:r>
          </w:p>
        </w:tc>
      </w:tr>
      <w:tr w:rsidR="00603016" w:rsidRPr="009721F5" w14:paraId="77D11C4C" w14:textId="77777777" w:rsidTr="00603016">
        <w:tc>
          <w:tcPr>
            <w:tcW w:w="2019" w:type="dxa"/>
          </w:tcPr>
          <w:p w14:paraId="3759BFA1" w14:textId="77777777" w:rsidR="00603016" w:rsidRPr="009721F5" w:rsidRDefault="00603016" w:rsidP="00603016">
            <w:pPr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00" w:type="dxa"/>
            <w:vAlign w:val="bottom"/>
          </w:tcPr>
          <w:p w14:paraId="09194A60" w14:textId="78C0FE00" w:rsidR="00603016" w:rsidRPr="009721F5" w:rsidRDefault="007F77D1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27</w:t>
            </w:r>
            <w:r w:rsidR="005162A2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</w:rPr>
              <w:t>736</w:t>
            </w:r>
          </w:p>
        </w:tc>
        <w:tc>
          <w:tcPr>
            <w:tcW w:w="228" w:type="dxa"/>
            <w:vAlign w:val="bottom"/>
          </w:tcPr>
          <w:p w14:paraId="2A46F1E9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7EBB317C" w14:textId="7FBC8589" w:rsidR="00603016" w:rsidRPr="009721F5" w:rsidRDefault="007F77D1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7</w:t>
            </w:r>
            <w:r w:rsidR="005162A2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</w:rPr>
              <w:t>849</w:t>
            </w:r>
          </w:p>
        </w:tc>
        <w:tc>
          <w:tcPr>
            <w:tcW w:w="228" w:type="dxa"/>
            <w:vAlign w:val="bottom"/>
          </w:tcPr>
          <w:p w14:paraId="6E666AF0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6A2173FE" w14:textId="57D8C1E2" w:rsidR="00603016" w:rsidRPr="009721F5" w:rsidRDefault="007F77D1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35</w:t>
            </w:r>
            <w:r w:rsidR="009F36B1" w:rsidRPr="009F36B1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</w:rPr>
              <w:t>585</w:t>
            </w:r>
          </w:p>
        </w:tc>
        <w:tc>
          <w:tcPr>
            <w:tcW w:w="233" w:type="dxa"/>
            <w:vAlign w:val="bottom"/>
          </w:tcPr>
          <w:p w14:paraId="206BCC63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28CC821" w14:textId="76D94E69" w:rsidR="00603016" w:rsidRPr="009721F5" w:rsidRDefault="007F77D1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 w:hint="cs"/>
                <w:sz w:val="30"/>
                <w:szCs w:val="30"/>
              </w:rPr>
              <w:t>34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77D1">
              <w:rPr>
                <w:rFonts w:ascii="Angsana New" w:hAnsi="Angsana New" w:hint="cs"/>
                <w:sz w:val="30"/>
                <w:szCs w:val="30"/>
              </w:rPr>
              <w:t>552</w:t>
            </w:r>
          </w:p>
        </w:tc>
        <w:tc>
          <w:tcPr>
            <w:tcW w:w="234" w:type="dxa"/>
            <w:vAlign w:val="bottom"/>
          </w:tcPr>
          <w:p w14:paraId="4DE695D8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220F62FA" w14:textId="68BDD632" w:rsidR="00603016" w:rsidRPr="009721F5" w:rsidRDefault="007F77D1" w:rsidP="002C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F77D1">
              <w:rPr>
                <w:rFonts w:ascii="Angsana New" w:hAnsi="Angsana New" w:hint="cs"/>
                <w:sz w:val="30"/>
                <w:szCs w:val="30"/>
              </w:rPr>
              <w:t>8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77D1">
              <w:rPr>
                <w:rFonts w:ascii="Angsana New" w:hAnsi="Angsana New" w:hint="cs"/>
                <w:sz w:val="30"/>
                <w:szCs w:val="30"/>
              </w:rPr>
              <w:t>436</w:t>
            </w:r>
          </w:p>
        </w:tc>
        <w:tc>
          <w:tcPr>
            <w:tcW w:w="233" w:type="dxa"/>
            <w:vAlign w:val="bottom"/>
          </w:tcPr>
          <w:p w14:paraId="4354CCB0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273D5ACC" w14:textId="23A86554" w:rsidR="00603016" w:rsidRPr="009721F5" w:rsidRDefault="007F77D1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77D1">
              <w:rPr>
                <w:rFonts w:ascii="Angsana New" w:hAnsi="Angsana New" w:hint="cs"/>
                <w:sz w:val="30"/>
                <w:szCs w:val="30"/>
              </w:rPr>
              <w:t>42</w:t>
            </w:r>
            <w:r w:rsidR="00603016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77D1">
              <w:rPr>
                <w:rFonts w:ascii="Angsana New" w:hAnsi="Angsana New" w:hint="cs"/>
                <w:sz w:val="30"/>
                <w:szCs w:val="30"/>
              </w:rPr>
              <w:t>988</w:t>
            </w:r>
          </w:p>
        </w:tc>
      </w:tr>
      <w:tr w:rsidR="00603016" w:rsidRPr="009721F5" w14:paraId="13C227C3" w14:textId="77777777" w:rsidTr="00603016">
        <w:tc>
          <w:tcPr>
            <w:tcW w:w="2019" w:type="dxa"/>
          </w:tcPr>
          <w:p w14:paraId="2C3787CC" w14:textId="77777777" w:rsidR="00603016" w:rsidRPr="009721F5" w:rsidRDefault="00603016" w:rsidP="00603016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615E12" w14:textId="59C19B0C" w:rsidR="00603016" w:rsidRPr="009721F5" w:rsidRDefault="007F77D1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77D1">
              <w:rPr>
                <w:rFonts w:ascii="Angsana New" w:hAnsi="Angsana New"/>
                <w:b/>
                <w:bCs/>
                <w:sz w:val="30"/>
                <w:szCs w:val="30"/>
              </w:rPr>
              <w:t>161</w:t>
            </w:r>
            <w:r w:rsidR="009F36B1" w:rsidRPr="009F36B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b/>
                <w:bCs/>
                <w:sz w:val="30"/>
                <w:szCs w:val="30"/>
              </w:rPr>
              <w:t>620</w:t>
            </w:r>
          </w:p>
        </w:tc>
        <w:tc>
          <w:tcPr>
            <w:tcW w:w="228" w:type="dxa"/>
            <w:vAlign w:val="bottom"/>
          </w:tcPr>
          <w:p w14:paraId="5762C4E2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2804F8" w14:textId="0DC97AF3" w:rsidR="00603016" w:rsidRPr="009721F5" w:rsidRDefault="007F77D1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77D1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9F36B1" w:rsidRPr="009F36B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b/>
                <w:bCs/>
                <w:sz w:val="30"/>
                <w:szCs w:val="30"/>
              </w:rPr>
              <w:t>656</w:t>
            </w:r>
          </w:p>
        </w:tc>
        <w:tc>
          <w:tcPr>
            <w:tcW w:w="228" w:type="dxa"/>
            <w:vAlign w:val="bottom"/>
          </w:tcPr>
          <w:p w14:paraId="31536307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0AE194" w14:textId="4E85558C" w:rsidR="00603016" w:rsidRPr="009721F5" w:rsidRDefault="007F77D1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77D1">
              <w:rPr>
                <w:rFonts w:ascii="Angsana New" w:hAnsi="Angsana New"/>
                <w:b/>
                <w:bCs/>
                <w:sz w:val="30"/>
                <w:szCs w:val="30"/>
              </w:rPr>
              <w:t>170</w:t>
            </w:r>
            <w:r w:rsidR="005162A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b/>
                <w:bCs/>
                <w:sz w:val="30"/>
                <w:szCs w:val="30"/>
              </w:rPr>
              <w:t>276</w:t>
            </w:r>
          </w:p>
        </w:tc>
        <w:tc>
          <w:tcPr>
            <w:tcW w:w="233" w:type="dxa"/>
            <w:vAlign w:val="bottom"/>
          </w:tcPr>
          <w:p w14:paraId="277CDA09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55AFD" w14:textId="2E137603" w:rsidR="00603016" w:rsidRPr="009721F5" w:rsidRDefault="007F77D1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77D1">
              <w:rPr>
                <w:rFonts w:ascii="Angsana New" w:hAnsi="Angsana New" w:hint="cs"/>
                <w:b/>
                <w:bCs/>
                <w:sz w:val="30"/>
                <w:szCs w:val="30"/>
              </w:rPr>
              <w:t>335</w:t>
            </w:r>
            <w:r w:rsidR="00603016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77D1">
              <w:rPr>
                <w:rFonts w:ascii="Angsana New" w:hAnsi="Angsana New" w:hint="cs"/>
                <w:b/>
                <w:bCs/>
                <w:sz w:val="30"/>
                <w:szCs w:val="30"/>
              </w:rPr>
              <w:t>564</w:t>
            </w:r>
          </w:p>
        </w:tc>
        <w:tc>
          <w:tcPr>
            <w:tcW w:w="234" w:type="dxa"/>
            <w:vAlign w:val="bottom"/>
          </w:tcPr>
          <w:p w14:paraId="5D40A64D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38C4B2" w14:textId="4C990785" w:rsidR="00603016" w:rsidRPr="009721F5" w:rsidRDefault="007F77D1" w:rsidP="002C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77D1">
              <w:rPr>
                <w:rFonts w:ascii="Angsana New" w:hAnsi="Angsana New" w:hint="cs"/>
                <w:b/>
                <w:bCs/>
                <w:sz w:val="30"/>
                <w:szCs w:val="30"/>
              </w:rPr>
              <w:t>13</w:t>
            </w:r>
            <w:r w:rsidR="00603016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77D1">
              <w:rPr>
                <w:rFonts w:ascii="Angsana New" w:hAnsi="Angsana New" w:hint="cs"/>
                <w:b/>
                <w:bCs/>
                <w:sz w:val="30"/>
                <w:szCs w:val="30"/>
              </w:rPr>
              <w:t>442</w:t>
            </w:r>
          </w:p>
        </w:tc>
        <w:tc>
          <w:tcPr>
            <w:tcW w:w="233" w:type="dxa"/>
            <w:vAlign w:val="bottom"/>
          </w:tcPr>
          <w:p w14:paraId="60DEA9A4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1EF5A2" w14:textId="635C58C9" w:rsidR="00603016" w:rsidRPr="009721F5" w:rsidRDefault="007F77D1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77D1">
              <w:rPr>
                <w:rFonts w:ascii="Angsana New" w:hAnsi="Angsana New" w:hint="cs"/>
                <w:b/>
                <w:bCs/>
                <w:sz w:val="30"/>
                <w:szCs w:val="30"/>
              </w:rPr>
              <w:t>349</w:t>
            </w:r>
            <w:r w:rsidR="00603016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7F77D1">
              <w:rPr>
                <w:rFonts w:ascii="Angsana New" w:hAnsi="Angsana New" w:hint="cs"/>
                <w:b/>
                <w:bCs/>
                <w:sz w:val="30"/>
                <w:szCs w:val="30"/>
              </w:rPr>
              <w:t>006</w:t>
            </w:r>
          </w:p>
        </w:tc>
      </w:tr>
    </w:tbl>
    <w:p w14:paraId="4744A7C1" w14:textId="77777777" w:rsidR="00225FD3" w:rsidRPr="003C4518" w:rsidRDefault="00225FD3" w:rsidP="00225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79" w:type="dxa"/>
        <w:tblInd w:w="450" w:type="dxa"/>
        <w:tblLook w:val="01E0" w:firstRow="1" w:lastRow="1" w:firstColumn="1" w:lastColumn="1" w:noHBand="0" w:noVBand="0"/>
      </w:tblPr>
      <w:tblGrid>
        <w:gridCol w:w="3420"/>
        <w:gridCol w:w="1260"/>
        <w:gridCol w:w="269"/>
        <w:gridCol w:w="1261"/>
        <w:gridCol w:w="270"/>
        <w:gridCol w:w="1345"/>
        <w:gridCol w:w="270"/>
        <w:gridCol w:w="1184"/>
      </w:tblGrid>
      <w:tr w:rsidR="00225FD3" w:rsidRPr="003C4518" w14:paraId="2CDB923D" w14:textId="77777777" w:rsidTr="008A4CE3">
        <w:trPr>
          <w:tblHeader/>
        </w:trPr>
        <w:tc>
          <w:tcPr>
            <w:tcW w:w="3420" w:type="dxa"/>
            <w:shd w:val="clear" w:color="auto" w:fill="auto"/>
          </w:tcPr>
          <w:p w14:paraId="2FE48110" w14:textId="77777777" w:rsidR="00225FD3" w:rsidRPr="003C4518" w:rsidRDefault="00225FD3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bookmarkStart w:id="1" w:name="_Hlk80228446"/>
            <w:r w:rsidRPr="003C45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</w:t>
            </w:r>
            <w:r w:rsidRPr="003C45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bookmarkEnd w:id="1"/>
          </w:p>
        </w:tc>
        <w:tc>
          <w:tcPr>
            <w:tcW w:w="2789" w:type="dxa"/>
            <w:gridSpan w:val="3"/>
            <w:shd w:val="clear" w:color="auto" w:fill="auto"/>
          </w:tcPr>
          <w:p w14:paraId="6C381681" w14:textId="77777777" w:rsidR="00225FD3" w:rsidRPr="003C4518" w:rsidRDefault="00225FD3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C451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EC44EF2" w14:textId="77777777" w:rsidR="00225FD3" w:rsidRPr="003C4518" w:rsidRDefault="00225FD3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9" w:type="dxa"/>
            <w:gridSpan w:val="3"/>
            <w:shd w:val="clear" w:color="auto" w:fill="auto"/>
          </w:tcPr>
          <w:p w14:paraId="0C156BF7" w14:textId="77777777" w:rsidR="00225FD3" w:rsidRPr="003C4518" w:rsidRDefault="00225FD3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C451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5FD3" w:rsidRPr="003C4518" w14:paraId="3B721244" w14:textId="77777777" w:rsidTr="008A4CE3">
        <w:trPr>
          <w:tblHeader/>
        </w:trPr>
        <w:tc>
          <w:tcPr>
            <w:tcW w:w="3420" w:type="dxa"/>
          </w:tcPr>
          <w:p w14:paraId="7E85E7C7" w14:textId="2141E9E5" w:rsidR="00225FD3" w:rsidRPr="003C4518" w:rsidRDefault="00225FD3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5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F77D1" w:rsidRPr="007F77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3C45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3C45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และ </w:t>
            </w:r>
            <w:r w:rsidR="007F77D1" w:rsidRPr="007F77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3C45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C45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219B147" w14:textId="7202E94E" w:rsidR="00225FD3" w:rsidRPr="003C4518" w:rsidRDefault="007F77D1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5EB2F7E3" w14:textId="77777777" w:rsidR="00225FD3" w:rsidRPr="003C4518" w:rsidRDefault="00225FD3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12DCAC7D" w14:textId="1ADB6B19" w:rsidR="00225FD3" w:rsidRPr="003C4518" w:rsidRDefault="007F77D1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36D1F5E7" w14:textId="77777777" w:rsidR="00225FD3" w:rsidRPr="003C4518" w:rsidRDefault="00225FD3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FD36521" w14:textId="31F4174D" w:rsidR="00225FD3" w:rsidRPr="003C4518" w:rsidRDefault="007F77D1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BDB5E08" w14:textId="77777777" w:rsidR="00225FD3" w:rsidRPr="003C4518" w:rsidRDefault="00225FD3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vAlign w:val="center"/>
          </w:tcPr>
          <w:p w14:paraId="09B337D8" w14:textId="27DC88ED" w:rsidR="00225FD3" w:rsidRPr="003C4518" w:rsidRDefault="007F77D1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25FD3" w:rsidRPr="003C4518" w14:paraId="0724CABA" w14:textId="77777777" w:rsidTr="008A4CE3">
        <w:trPr>
          <w:tblHeader/>
        </w:trPr>
        <w:tc>
          <w:tcPr>
            <w:tcW w:w="3420" w:type="dxa"/>
          </w:tcPr>
          <w:p w14:paraId="22338868" w14:textId="77777777" w:rsidR="00225FD3" w:rsidRPr="003C4518" w:rsidRDefault="00225FD3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858" w:type="dxa"/>
            <w:gridSpan w:val="7"/>
          </w:tcPr>
          <w:p w14:paraId="2E04BF1F" w14:textId="77777777" w:rsidR="00225FD3" w:rsidRPr="003C4518" w:rsidRDefault="00225FD3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C451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3C451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3C451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25FD3" w:rsidRPr="003C4518" w14:paraId="6D1E77B1" w14:textId="77777777" w:rsidTr="008A4CE3">
        <w:tc>
          <w:tcPr>
            <w:tcW w:w="3420" w:type="dxa"/>
          </w:tcPr>
          <w:p w14:paraId="2981F978" w14:textId="77777777" w:rsidR="00225FD3" w:rsidRPr="003C4518" w:rsidRDefault="00225FD3" w:rsidP="00225FD3">
            <w:pPr>
              <w:ind w:left="167" w:hanging="16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เงินฝากสถาบันการเงิน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ที่มีข้อจำกัดในการใช้</w:t>
            </w:r>
          </w:p>
        </w:tc>
        <w:tc>
          <w:tcPr>
            <w:tcW w:w="1260" w:type="dxa"/>
            <w:vAlign w:val="center"/>
          </w:tcPr>
          <w:p w14:paraId="1F934321" w14:textId="77777777" w:rsidR="00225FD3" w:rsidRDefault="00225FD3" w:rsidP="00154C3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14:paraId="58F636D8" w14:textId="5E861F56" w:rsidR="00154C30" w:rsidRPr="00D03B47" w:rsidRDefault="007F77D1" w:rsidP="005162A2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7F77D1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  <w:r w:rsidR="002473B8" w:rsidRPr="002473B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  <w:lang w:val="en-US" w:bidi="th-TH"/>
              </w:rPr>
              <w:t>045</w:t>
            </w:r>
          </w:p>
        </w:tc>
        <w:tc>
          <w:tcPr>
            <w:tcW w:w="269" w:type="dxa"/>
            <w:vAlign w:val="center"/>
          </w:tcPr>
          <w:p w14:paraId="78A2E0CB" w14:textId="77777777" w:rsidR="00225FD3" w:rsidRPr="003C4518" w:rsidRDefault="00225FD3" w:rsidP="0022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0353DA98" w14:textId="77777777" w:rsidR="00225FD3" w:rsidRPr="00225FD3" w:rsidRDefault="00225FD3" w:rsidP="00225FD3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  <w:p w14:paraId="045A0CBF" w14:textId="358B5D25" w:rsidR="00225FD3" w:rsidRPr="00053BAE" w:rsidRDefault="007F77D1" w:rsidP="00225FD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225FD3" w:rsidRPr="00920293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  <w:lang w:val="en-US"/>
              </w:rPr>
              <w:t>970</w:t>
            </w:r>
          </w:p>
        </w:tc>
        <w:tc>
          <w:tcPr>
            <w:tcW w:w="270" w:type="dxa"/>
            <w:vAlign w:val="center"/>
          </w:tcPr>
          <w:p w14:paraId="0DA7BF46" w14:textId="77777777" w:rsidR="00225FD3" w:rsidRPr="003C4518" w:rsidRDefault="00225FD3" w:rsidP="0022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5" w:type="dxa"/>
            <w:vAlign w:val="center"/>
          </w:tcPr>
          <w:p w14:paraId="0EB4B790" w14:textId="77777777" w:rsidR="00225FD3" w:rsidRDefault="00225FD3" w:rsidP="00225FD3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  <w:p w14:paraId="78B59772" w14:textId="72BF398C" w:rsidR="00154C30" w:rsidRPr="003C4518" w:rsidRDefault="007F77D1" w:rsidP="00225FD3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F77D1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9F36B1" w:rsidRPr="009F36B1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  <w:lang w:val="en-US"/>
              </w:rPr>
              <w:t>757</w:t>
            </w:r>
          </w:p>
        </w:tc>
        <w:tc>
          <w:tcPr>
            <w:tcW w:w="270" w:type="dxa"/>
            <w:vAlign w:val="center"/>
          </w:tcPr>
          <w:p w14:paraId="697FEA52" w14:textId="77777777" w:rsidR="00225FD3" w:rsidRPr="003C4518" w:rsidRDefault="00225FD3" w:rsidP="0022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4" w:type="dxa"/>
            <w:vAlign w:val="center"/>
          </w:tcPr>
          <w:p w14:paraId="7481170B" w14:textId="77777777" w:rsidR="00225FD3" w:rsidRDefault="00225FD3" w:rsidP="00225FD3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  <w:p w14:paraId="0CB73FFD" w14:textId="600D7FB6" w:rsidR="00225FD3" w:rsidRPr="00053BAE" w:rsidRDefault="007F77D1" w:rsidP="00225FD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225FD3" w:rsidRPr="00722C70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  <w:lang w:val="en-US"/>
              </w:rPr>
              <w:t>683</w:t>
            </w:r>
          </w:p>
        </w:tc>
      </w:tr>
      <w:tr w:rsidR="00225FD3" w:rsidRPr="003C4518" w14:paraId="424B3F75" w14:textId="77777777" w:rsidTr="008A4CE3">
        <w:tc>
          <w:tcPr>
            <w:tcW w:w="3420" w:type="dxa"/>
          </w:tcPr>
          <w:p w14:paraId="44E2B6A3" w14:textId="77777777" w:rsidR="00225FD3" w:rsidRPr="003C4518" w:rsidRDefault="00225FD3" w:rsidP="00225FD3">
            <w:pPr>
              <w:rPr>
                <w:rFonts w:ascii="Angsana New" w:hAnsi="Angsana New"/>
                <w:sz w:val="30"/>
                <w:szCs w:val="30"/>
              </w:rPr>
            </w:pPr>
            <w:r w:rsidRPr="003C4518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vAlign w:val="center"/>
          </w:tcPr>
          <w:p w14:paraId="48857670" w14:textId="7924BC81" w:rsidR="00225FD3" w:rsidRPr="002F2267" w:rsidRDefault="007F77D1" w:rsidP="00225FD3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F77D1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  <w:r w:rsidR="00641CE3" w:rsidRPr="009F36B1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  <w:lang w:val="en-US"/>
              </w:rPr>
              <w:t>828</w:t>
            </w:r>
          </w:p>
        </w:tc>
        <w:tc>
          <w:tcPr>
            <w:tcW w:w="269" w:type="dxa"/>
            <w:vAlign w:val="center"/>
          </w:tcPr>
          <w:p w14:paraId="431D7DC1" w14:textId="77777777" w:rsidR="00225FD3" w:rsidRPr="003C4518" w:rsidRDefault="00225FD3" w:rsidP="0022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5D6E3180" w14:textId="35B453E3" w:rsidR="00225FD3" w:rsidRPr="003C4518" w:rsidRDefault="007F77D1" w:rsidP="00225FD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="00225FD3" w:rsidRPr="00BB17FB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  <w:lang w:val="en-US"/>
              </w:rPr>
              <w:t>024</w:t>
            </w:r>
          </w:p>
        </w:tc>
        <w:tc>
          <w:tcPr>
            <w:tcW w:w="270" w:type="dxa"/>
            <w:vAlign w:val="center"/>
          </w:tcPr>
          <w:p w14:paraId="676DD3EA" w14:textId="77777777" w:rsidR="00225FD3" w:rsidRPr="003C4518" w:rsidRDefault="00225FD3" w:rsidP="0022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5" w:type="dxa"/>
            <w:vAlign w:val="center"/>
          </w:tcPr>
          <w:p w14:paraId="7B679EBB" w14:textId="3FD4002B" w:rsidR="00225FD3" w:rsidRPr="003C4518" w:rsidRDefault="007F77D1" w:rsidP="00225FD3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  <w:r w:rsidR="009F36B1" w:rsidRPr="009F36B1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  <w:lang w:val="en-US"/>
              </w:rPr>
              <w:t>828</w:t>
            </w:r>
          </w:p>
        </w:tc>
        <w:tc>
          <w:tcPr>
            <w:tcW w:w="270" w:type="dxa"/>
            <w:vAlign w:val="center"/>
          </w:tcPr>
          <w:p w14:paraId="51416D42" w14:textId="77777777" w:rsidR="00225FD3" w:rsidRPr="003C4518" w:rsidRDefault="00225FD3" w:rsidP="0022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4" w:type="dxa"/>
            <w:vAlign w:val="center"/>
          </w:tcPr>
          <w:p w14:paraId="56096A98" w14:textId="24F5C0CB" w:rsidR="00225FD3" w:rsidRPr="003C4518" w:rsidRDefault="007F77D1" w:rsidP="00225FD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="00225FD3" w:rsidRPr="00722C70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  <w:lang w:val="en-US"/>
              </w:rPr>
              <w:t>024</w:t>
            </w:r>
          </w:p>
        </w:tc>
      </w:tr>
      <w:tr w:rsidR="00225FD3" w:rsidRPr="003C4518" w14:paraId="63EC132E" w14:textId="77777777" w:rsidTr="008A4CE3">
        <w:tc>
          <w:tcPr>
            <w:tcW w:w="3420" w:type="dxa"/>
          </w:tcPr>
          <w:p w14:paraId="5BCE371B" w14:textId="77777777" w:rsidR="00225FD3" w:rsidRPr="003C4518" w:rsidRDefault="00225FD3" w:rsidP="0022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5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24EB37" w14:textId="46D9D8A7" w:rsidR="00225FD3" w:rsidRPr="002F2267" w:rsidRDefault="007F77D1" w:rsidP="00225FD3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7F77D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130</w:t>
            </w:r>
            <w:r w:rsidR="005162A2" w:rsidRPr="005162A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F77D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873</w:t>
            </w:r>
          </w:p>
        </w:tc>
        <w:tc>
          <w:tcPr>
            <w:tcW w:w="269" w:type="dxa"/>
            <w:vAlign w:val="center"/>
          </w:tcPr>
          <w:p w14:paraId="50605FBE" w14:textId="77777777" w:rsidR="00225FD3" w:rsidRPr="003C4518" w:rsidRDefault="00225FD3" w:rsidP="0022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45CFCC" w14:textId="483D200F" w:rsidR="00225FD3" w:rsidRPr="003C4518" w:rsidRDefault="007F77D1" w:rsidP="00225FD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77D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131</w:t>
            </w:r>
            <w:r w:rsidR="00225FD3" w:rsidRPr="009202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F77D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994</w:t>
            </w:r>
          </w:p>
        </w:tc>
        <w:tc>
          <w:tcPr>
            <w:tcW w:w="270" w:type="dxa"/>
            <w:vAlign w:val="center"/>
          </w:tcPr>
          <w:p w14:paraId="3D417B6F" w14:textId="77777777" w:rsidR="00225FD3" w:rsidRPr="003C4518" w:rsidRDefault="00225FD3" w:rsidP="0022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291F41" w14:textId="6383F01A" w:rsidR="00225FD3" w:rsidRPr="003C4518" w:rsidRDefault="007F77D1" w:rsidP="00225FD3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77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119</w:t>
            </w:r>
            <w:r w:rsidR="009F36B1" w:rsidRPr="009F36B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585</w:t>
            </w:r>
          </w:p>
        </w:tc>
        <w:tc>
          <w:tcPr>
            <w:tcW w:w="270" w:type="dxa"/>
            <w:vAlign w:val="center"/>
          </w:tcPr>
          <w:p w14:paraId="08A0B07F" w14:textId="77777777" w:rsidR="00225FD3" w:rsidRPr="003C4518" w:rsidRDefault="00225FD3" w:rsidP="0022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9FAE3D" w14:textId="4EE62E2E" w:rsidR="00225FD3" w:rsidRPr="003C4518" w:rsidRDefault="007F77D1" w:rsidP="00225FD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77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120</w:t>
            </w:r>
            <w:r w:rsidR="00225FD3" w:rsidRPr="00722C7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707</w:t>
            </w:r>
          </w:p>
        </w:tc>
      </w:tr>
    </w:tbl>
    <w:p w14:paraId="74A87E10" w14:textId="7EF9202C" w:rsidR="00225FD3" w:rsidRDefault="00225FD3" w:rsidP="00521F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7A630E5" w14:textId="77777777" w:rsidR="006B39A1" w:rsidRPr="009721F5" w:rsidRDefault="006B39A1" w:rsidP="000A6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="Angsana New" w:hAnsi="Angsana New"/>
          <w:i/>
          <w:iCs/>
          <w:sz w:val="30"/>
          <w:szCs w:val="30"/>
        </w:rPr>
      </w:pPr>
      <w:r w:rsidRPr="009721F5">
        <w:rPr>
          <w:rFonts w:ascii="Angsana New" w:hAnsi="Angsana New" w:hint="cs"/>
          <w:i/>
          <w:iCs/>
          <w:sz w:val="30"/>
          <w:szCs w:val="30"/>
          <w:cs/>
        </w:rPr>
        <w:t>เงินเบิกเกินบัญชีธนาคาร</w:t>
      </w:r>
    </w:p>
    <w:p w14:paraId="3DAEACF0" w14:textId="77777777" w:rsidR="006B39A1" w:rsidRPr="009721F5" w:rsidRDefault="006B39A1" w:rsidP="006B39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12D54D1" w14:textId="0AF1EB4B" w:rsidR="006B39A1" w:rsidRPr="009721F5" w:rsidRDefault="006B39A1" w:rsidP="008B57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9721F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7F77D1" w:rsidRPr="007F77D1">
        <w:rPr>
          <w:rFonts w:ascii="Angsana New" w:hAnsi="Angsana New" w:hint="cs"/>
          <w:sz w:val="30"/>
          <w:szCs w:val="30"/>
        </w:rPr>
        <w:t>30</w:t>
      </w:r>
      <w:r w:rsidR="00225FD3">
        <w:rPr>
          <w:rFonts w:ascii="Angsana New" w:hAnsi="Angsana New" w:hint="cs"/>
          <w:sz w:val="30"/>
          <w:szCs w:val="30"/>
        </w:rPr>
        <w:t xml:space="preserve"> </w:t>
      </w:r>
      <w:r w:rsidR="00225FD3">
        <w:rPr>
          <w:rFonts w:ascii="Angsana New" w:hAnsi="Angsana New" w:hint="cs"/>
          <w:sz w:val="30"/>
          <w:szCs w:val="30"/>
          <w:cs/>
        </w:rPr>
        <w:t>กันยายน</w:t>
      </w:r>
      <w:r w:rsidR="00521FD2"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7F77D1" w:rsidRPr="007F77D1">
        <w:rPr>
          <w:rFonts w:ascii="Angsana New" w:hAnsi="Angsana New" w:hint="cs"/>
          <w:sz w:val="30"/>
          <w:szCs w:val="30"/>
        </w:rPr>
        <w:t>2566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="00486978" w:rsidRPr="009721F5">
        <w:rPr>
          <w:rFonts w:ascii="Angsana New" w:hAnsi="Angsana New" w:hint="cs"/>
          <w:sz w:val="30"/>
          <w:szCs w:val="30"/>
          <w:cs/>
        </w:rPr>
        <w:t>กลุ่ม</w:t>
      </w:r>
      <w:r w:rsidRPr="009721F5">
        <w:rPr>
          <w:rFonts w:ascii="Angsana New" w:hAnsi="Angsana New" w:hint="cs"/>
          <w:sz w:val="30"/>
          <w:szCs w:val="30"/>
          <w:cs/>
        </w:rPr>
        <w:t>บริษัทมีเงินเบิกเกินบัญชีธนาคาร จำนวนเงินรวม</w:t>
      </w:r>
      <w:r w:rsidR="00133949"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7F77D1" w:rsidRPr="007F77D1">
        <w:rPr>
          <w:rFonts w:ascii="Angsana New" w:hAnsi="Angsana New"/>
          <w:sz w:val="30"/>
          <w:szCs w:val="30"/>
        </w:rPr>
        <w:t>31</w:t>
      </w:r>
      <w:r w:rsidR="008B5774">
        <w:rPr>
          <w:rFonts w:ascii="Angsana New" w:hAnsi="Angsana New"/>
          <w:sz w:val="30"/>
          <w:szCs w:val="30"/>
        </w:rPr>
        <w:t>.</w:t>
      </w:r>
      <w:r w:rsidR="007F77D1" w:rsidRPr="007F77D1">
        <w:rPr>
          <w:rFonts w:ascii="Angsana New" w:hAnsi="Angsana New"/>
          <w:sz w:val="30"/>
          <w:szCs w:val="30"/>
        </w:rPr>
        <w:t>6</w:t>
      </w:r>
      <w:r w:rsidR="008B5774">
        <w:rPr>
          <w:rFonts w:ascii="Angsana New" w:hAnsi="Angsana New"/>
          <w:sz w:val="30"/>
          <w:szCs w:val="30"/>
        </w:rPr>
        <w:t xml:space="preserve"> </w:t>
      </w:r>
      <w:r w:rsidR="0063576F" w:rsidRPr="008A4FC4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8A4FC4">
        <w:rPr>
          <w:rFonts w:ascii="Angsana New" w:hAnsi="Angsana New" w:hint="cs"/>
          <w:i/>
          <w:iCs/>
          <w:sz w:val="30"/>
          <w:szCs w:val="30"/>
        </w:rPr>
        <w:t>(</w:t>
      </w:r>
      <w:r w:rsidR="007F77D1" w:rsidRPr="007F77D1">
        <w:rPr>
          <w:rFonts w:ascii="Angsana New" w:hAnsi="Angsana New" w:hint="cs"/>
          <w:i/>
          <w:iCs/>
          <w:sz w:val="30"/>
          <w:szCs w:val="30"/>
        </w:rPr>
        <w:t>31</w:t>
      </w:r>
      <w:r w:rsidR="00737136" w:rsidRPr="008A4FC4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="007F77D1" w:rsidRPr="007F77D1">
        <w:rPr>
          <w:rFonts w:ascii="Angsana New" w:hAnsi="Angsana New" w:hint="cs"/>
          <w:i/>
          <w:iCs/>
          <w:sz w:val="30"/>
          <w:szCs w:val="30"/>
        </w:rPr>
        <w:t>2565</w:t>
      </w:r>
      <w:r w:rsidR="00737136" w:rsidRPr="008A4FC4">
        <w:rPr>
          <w:rFonts w:ascii="Angsana New" w:hAnsi="Angsana New" w:hint="cs"/>
          <w:i/>
          <w:iCs/>
          <w:sz w:val="30"/>
          <w:szCs w:val="30"/>
        </w:rPr>
        <w:t>:</w:t>
      </w:r>
      <w:r w:rsidR="007E7F68">
        <w:rPr>
          <w:rFonts w:ascii="Angsana New" w:hAnsi="Angsana New"/>
          <w:i/>
          <w:iCs/>
          <w:sz w:val="30"/>
          <w:szCs w:val="30"/>
        </w:rPr>
        <w:t xml:space="preserve"> </w:t>
      </w:r>
      <w:r w:rsidR="007E7F68">
        <w:rPr>
          <w:rFonts w:ascii="Angsana New" w:hAnsi="Angsana New" w:hint="cs"/>
          <w:i/>
          <w:iCs/>
          <w:sz w:val="30"/>
          <w:szCs w:val="30"/>
          <w:cs/>
        </w:rPr>
        <w:t>กลุ่มบริษัทและบริษัทมีเงินเบิกเกินบัญชีธนาคาร จำนวนเงินรวม</w:t>
      </w:r>
      <w:r w:rsidR="00737136" w:rsidRPr="008A4FC4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F77D1" w:rsidRPr="007F77D1">
        <w:rPr>
          <w:rFonts w:ascii="Angsana New" w:hAnsi="Angsana New" w:hint="cs"/>
          <w:i/>
          <w:iCs/>
          <w:sz w:val="30"/>
          <w:szCs w:val="30"/>
        </w:rPr>
        <w:t>169</w:t>
      </w:r>
      <w:r w:rsidR="00521FD2" w:rsidRPr="008A4FC4">
        <w:rPr>
          <w:rFonts w:ascii="Angsana New" w:hAnsi="Angsana New" w:hint="cs"/>
          <w:i/>
          <w:iCs/>
          <w:sz w:val="30"/>
          <w:szCs w:val="30"/>
        </w:rPr>
        <w:t>.</w:t>
      </w:r>
      <w:r w:rsidR="007F77D1" w:rsidRPr="007F77D1">
        <w:rPr>
          <w:rFonts w:ascii="Angsana New" w:hAnsi="Angsana New" w:hint="cs"/>
          <w:i/>
          <w:iCs/>
          <w:sz w:val="30"/>
          <w:szCs w:val="30"/>
        </w:rPr>
        <w:t>3</w:t>
      </w:r>
      <w:r w:rsidR="00737136" w:rsidRPr="008A4FC4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37136" w:rsidRPr="008A4FC4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ล้านบาทและ </w:t>
      </w:r>
      <w:r w:rsidR="007F77D1" w:rsidRPr="007F77D1">
        <w:rPr>
          <w:rFonts w:ascii="Angsana New" w:hAnsi="Angsana New" w:hint="cs"/>
          <w:i/>
          <w:iCs/>
          <w:sz w:val="30"/>
          <w:szCs w:val="30"/>
        </w:rPr>
        <w:t>56</w:t>
      </w:r>
      <w:r w:rsidR="00521FD2" w:rsidRPr="008A4FC4">
        <w:rPr>
          <w:rFonts w:ascii="Angsana New" w:hAnsi="Angsana New" w:hint="cs"/>
          <w:i/>
          <w:iCs/>
          <w:sz w:val="30"/>
          <w:szCs w:val="30"/>
        </w:rPr>
        <w:t>.</w:t>
      </w:r>
      <w:r w:rsidR="007F77D1" w:rsidRPr="007F77D1">
        <w:rPr>
          <w:rFonts w:ascii="Angsana New" w:hAnsi="Angsana New" w:hint="cs"/>
          <w:i/>
          <w:iCs/>
          <w:sz w:val="30"/>
          <w:szCs w:val="30"/>
        </w:rPr>
        <w:t>0</w:t>
      </w:r>
      <w:r w:rsidR="00737136" w:rsidRPr="008A4FC4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37136" w:rsidRPr="008A4FC4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Pr="008A4FC4">
        <w:rPr>
          <w:rFonts w:ascii="Angsana New" w:hAnsi="Angsana New" w:hint="cs"/>
          <w:i/>
          <w:iCs/>
          <w:sz w:val="30"/>
          <w:szCs w:val="30"/>
        </w:rPr>
        <w:t>)</w:t>
      </w:r>
      <w:r w:rsidRPr="008A4FC4">
        <w:rPr>
          <w:rFonts w:ascii="Angsana New" w:hAnsi="Angsana New" w:hint="cs"/>
          <w:sz w:val="30"/>
          <w:szCs w:val="30"/>
        </w:rPr>
        <w:t xml:space="preserve"> </w:t>
      </w:r>
      <w:r w:rsidRPr="008A4FC4">
        <w:rPr>
          <w:rFonts w:ascii="Angsana New" w:hAnsi="Angsana New" w:hint="cs"/>
          <w:sz w:val="30"/>
          <w:szCs w:val="30"/>
          <w:cs/>
        </w:rPr>
        <w:t>ซึ่งเงินเบิกเกินบัญชีธน</w:t>
      </w:r>
      <w:r w:rsidRPr="009721F5">
        <w:rPr>
          <w:rFonts w:ascii="Angsana New" w:hAnsi="Angsana New" w:hint="cs"/>
          <w:sz w:val="30"/>
          <w:szCs w:val="30"/>
          <w:cs/>
        </w:rPr>
        <w:t>าคารบางแห่งค้ำประกันโดย</w:t>
      </w:r>
      <w:r w:rsidR="00FE61F8" w:rsidRPr="009721F5">
        <w:rPr>
          <w:rFonts w:ascii="Angsana New" w:hAnsi="Angsana New" w:hint="cs"/>
          <w:sz w:val="30"/>
          <w:szCs w:val="30"/>
          <w:cs/>
        </w:rPr>
        <w:t xml:space="preserve">ที่ดิน </w:t>
      </w:r>
      <w:r w:rsidR="006F0B59" w:rsidRPr="009721F5">
        <w:rPr>
          <w:rFonts w:ascii="Angsana New" w:hAnsi="Angsana New" w:hint="cs"/>
          <w:sz w:val="30"/>
          <w:szCs w:val="30"/>
          <w:cs/>
        </w:rPr>
        <w:t>เ</w:t>
      </w:r>
      <w:r w:rsidR="00FE61F8" w:rsidRPr="009721F5">
        <w:rPr>
          <w:rFonts w:ascii="Angsana New" w:hAnsi="Angsana New" w:hint="cs"/>
          <w:sz w:val="30"/>
          <w:szCs w:val="30"/>
          <w:cs/>
        </w:rPr>
        <w:t>ครื่องจักรและอุปกรณ์</w:t>
      </w:r>
      <w:r w:rsidR="00C85E67" w:rsidRPr="009721F5">
        <w:rPr>
          <w:rFonts w:ascii="Angsana New" w:hAnsi="Angsana New" w:hint="cs"/>
          <w:sz w:val="30"/>
          <w:szCs w:val="30"/>
          <w:cs/>
        </w:rPr>
        <w:t>บางส่วน</w:t>
      </w:r>
      <w:r w:rsidR="00FE61F8" w:rsidRPr="009721F5">
        <w:rPr>
          <w:rFonts w:ascii="Angsana New" w:hAnsi="Angsana New" w:hint="cs"/>
          <w:sz w:val="30"/>
          <w:szCs w:val="30"/>
        </w:rPr>
        <w:t>,</w:t>
      </w:r>
      <w:r w:rsidR="00FE61F8" w:rsidRPr="009721F5">
        <w:rPr>
          <w:rFonts w:ascii="Angsana New" w:hAnsi="Angsana New" w:hint="cs"/>
          <w:sz w:val="30"/>
          <w:szCs w:val="30"/>
          <w:cs/>
        </w:rPr>
        <w:t xml:space="preserve"> บัญชีเงินฝากประจำที่มีระยะเวลาครบกำหนด</w:t>
      </w:r>
      <w:r w:rsidR="005800EA" w:rsidRPr="009721F5">
        <w:rPr>
          <w:rFonts w:ascii="Angsana New" w:hAnsi="Angsana New" w:hint="cs"/>
          <w:sz w:val="30"/>
          <w:szCs w:val="30"/>
          <w:cs/>
        </w:rPr>
        <w:t>ตั้งแต่</w:t>
      </w:r>
      <w:r w:rsidR="00FE61F8"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7F77D1" w:rsidRPr="007F77D1">
        <w:rPr>
          <w:rFonts w:ascii="Angsana New" w:hAnsi="Angsana New" w:hint="cs"/>
          <w:sz w:val="30"/>
          <w:szCs w:val="30"/>
        </w:rPr>
        <w:t>3</w:t>
      </w:r>
      <w:r w:rsidR="00FE61F8" w:rsidRPr="009721F5">
        <w:rPr>
          <w:rFonts w:ascii="Angsana New" w:hAnsi="Angsana New" w:hint="cs"/>
          <w:sz w:val="30"/>
          <w:szCs w:val="30"/>
          <w:cs/>
        </w:rPr>
        <w:t xml:space="preserve"> เดือน</w:t>
      </w:r>
      <w:r w:rsidR="005800EA" w:rsidRPr="009721F5">
        <w:rPr>
          <w:rFonts w:ascii="Angsana New" w:hAnsi="Angsana New" w:hint="cs"/>
          <w:sz w:val="30"/>
          <w:szCs w:val="30"/>
          <w:cs/>
        </w:rPr>
        <w:t>ขึ้นไป</w:t>
      </w:r>
      <w:r w:rsidR="006F19E7" w:rsidRPr="009721F5">
        <w:rPr>
          <w:rFonts w:ascii="Angsana New" w:hAnsi="Angsana New" w:hint="cs"/>
          <w:sz w:val="30"/>
          <w:szCs w:val="30"/>
        </w:rPr>
        <w:t>,</w:t>
      </w:r>
      <w:r w:rsidR="00FE61F8" w:rsidRPr="009721F5">
        <w:rPr>
          <w:rFonts w:ascii="Angsana New" w:hAnsi="Angsana New" w:hint="cs"/>
          <w:sz w:val="30"/>
          <w:szCs w:val="30"/>
          <w:cs/>
        </w:rPr>
        <w:t xml:space="preserve"> บริษัท บางกอก ดรัก จำกัด</w:t>
      </w:r>
      <w:r w:rsidR="00FE61F8" w:rsidRPr="009721F5">
        <w:rPr>
          <w:rFonts w:ascii="Angsana New" w:hAnsi="Angsana New" w:hint="cs"/>
          <w:sz w:val="30"/>
          <w:szCs w:val="30"/>
        </w:rPr>
        <w:t>,</w:t>
      </w:r>
      <w:r w:rsidR="00FE61F8" w:rsidRPr="009721F5">
        <w:rPr>
          <w:rFonts w:ascii="Angsana New" w:hAnsi="Angsana New" w:hint="cs"/>
          <w:sz w:val="30"/>
          <w:szCs w:val="30"/>
          <w:cs/>
        </w:rPr>
        <w:t xml:space="preserve"> บริษัท บางกอก เมดิก้า จำกัด</w:t>
      </w:r>
      <w:r w:rsidR="00A0668A">
        <w:rPr>
          <w:rFonts w:ascii="Angsana New" w:hAnsi="Angsana New" w:hint="cs"/>
          <w:sz w:val="30"/>
          <w:szCs w:val="30"/>
          <w:cs/>
        </w:rPr>
        <w:t xml:space="preserve"> </w:t>
      </w:r>
      <w:r w:rsidR="00A0668A">
        <w:rPr>
          <w:rFonts w:ascii="Angsana New" w:hAnsi="Angsana New"/>
          <w:sz w:val="30"/>
          <w:szCs w:val="30"/>
          <w:cs/>
        </w:rPr>
        <w:br/>
      </w:r>
      <w:r w:rsidR="00A0668A">
        <w:rPr>
          <w:rFonts w:ascii="Angsana New" w:hAnsi="Angsana New" w:hint="cs"/>
          <w:sz w:val="30"/>
          <w:szCs w:val="30"/>
          <w:cs/>
        </w:rPr>
        <w:t>และ</w:t>
      </w:r>
      <w:r w:rsidR="00FE61F8" w:rsidRPr="009721F5">
        <w:rPr>
          <w:rFonts w:ascii="Angsana New" w:hAnsi="Angsana New" w:hint="cs"/>
          <w:sz w:val="30"/>
          <w:szCs w:val="30"/>
          <w:cs/>
        </w:rPr>
        <w:t>บริษัท ฟาร์ม่า อัลลิอันซ์ จำกั</w:t>
      </w:r>
      <w:r w:rsidR="00A0668A">
        <w:rPr>
          <w:rFonts w:ascii="Angsana New" w:hAnsi="Angsana New" w:hint="cs"/>
          <w:sz w:val="30"/>
          <w:szCs w:val="30"/>
          <w:cs/>
        </w:rPr>
        <w:t>ด</w:t>
      </w:r>
      <w:r w:rsidR="00795A20">
        <w:rPr>
          <w:rFonts w:ascii="Angsana New" w:hAnsi="Angsana New"/>
          <w:sz w:val="30"/>
          <w:szCs w:val="30"/>
        </w:rPr>
        <w:t xml:space="preserve"> </w:t>
      </w:r>
      <w:r w:rsidR="00C85E67" w:rsidRPr="009721F5">
        <w:rPr>
          <w:rFonts w:ascii="Angsana New" w:hAnsi="Angsana New" w:hint="cs"/>
          <w:sz w:val="30"/>
          <w:szCs w:val="30"/>
          <w:cs/>
        </w:rPr>
        <w:t>เงินเบิกเกินบัญชีธนาคาร</w:t>
      </w:r>
      <w:r w:rsidRPr="009721F5">
        <w:rPr>
          <w:rFonts w:ascii="Angsana New" w:hAnsi="Angsana New" w:hint="cs"/>
          <w:sz w:val="30"/>
          <w:szCs w:val="30"/>
          <w:cs/>
        </w:rPr>
        <w:t>มีอัตราดอกเบี้ยร้อยละ</w:t>
      </w:r>
      <w:r w:rsidR="00A14178" w:rsidRPr="009721F5">
        <w:rPr>
          <w:rFonts w:ascii="Angsana New" w:hAnsi="Angsana New" w:hint="cs"/>
          <w:sz w:val="30"/>
          <w:szCs w:val="30"/>
        </w:rPr>
        <w:t xml:space="preserve"> </w:t>
      </w:r>
      <w:r w:rsidR="007F77D1" w:rsidRPr="007F77D1">
        <w:rPr>
          <w:rFonts w:ascii="Angsana New" w:hAnsi="Angsana New"/>
          <w:sz w:val="30"/>
          <w:szCs w:val="30"/>
        </w:rPr>
        <w:t>6</w:t>
      </w:r>
      <w:r w:rsidR="00BF03CA">
        <w:rPr>
          <w:rFonts w:ascii="Angsana New" w:hAnsi="Angsana New"/>
          <w:sz w:val="30"/>
          <w:szCs w:val="30"/>
        </w:rPr>
        <w:t>.</w:t>
      </w:r>
      <w:r w:rsidR="007F77D1" w:rsidRPr="007F77D1">
        <w:rPr>
          <w:rFonts w:ascii="Angsana New" w:hAnsi="Angsana New"/>
          <w:sz w:val="30"/>
          <w:szCs w:val="30"/>
        </w:rPr>
        <w:t>1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ถึงร้อยละ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="007F77D1" w:rsidRPr="007F77D1">
        <w:rPr>
          <w:rFonts w:ascii="Angsana New" w:hAnsi="Angsana New"/>
          <w:sz w:val="30"/>
          <w:szCs w:val="30"/>
        </w:rPr>
        <w:t>7</w:t>
      </w:r>
      <w:r w:rsidR="00BF03CA">
        <w:rPr>
          <w:rFonts w:ascii="Angsana New" w:hAnsi="Angsana New"/>
          <w:sz w:val="30"/>
          <w:szCs w:val="30"/>
        </w:rPr>
        <w:t>.</w:t>
      </w:r>
      <w:r w:rsidR="007F77D1" w:rsidRPr="007F77D1">
        <w:rPr>
          <w:rFonts w:ascii="Angsana New" w:hAnsi="Angsana New"/>
          <w:sz w:val="30"/>
          <w:szCs w:val="30"/>
        </w:rPr>
        <w:t>6</w:t>
      </w:r>
      <w:r w:rsidR="00170231"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ต่อปี</w:t>
      </w:r>
      <w:r w:rsidR="00B92F5E" w:rsidRPr="009721F5">
        <w:rPr>
          <w:rFonts w:ascii="Angsana New" w:hAnsi="Angsana New" w:hint="cs"/>
          <w:sz w:val="30"/>
          <w:szCs w:val="30"/>
        </w:rPr>
        <w:t xml:space="preserve"> </w:t>
      </w:r>
      <w:r w:rsidR="007E7F68">
        <w:rPr>
          <w:rFonts w:ascii="Angsana New" w:hAnsi="Angsana New"/>
          <w:sz w:val="30"/>
          <w:szCs w:val="30"/>
        </w:rPr>
        <w:br/>
      </w:r>
      <w:r w:rsidR="00B92F5E" w:rsidRPr="009721F5">
        <w:rPr>
          <w:rFonts w:ascii="Angsana New" w:hAnsi="Angsana New" w:hint="cs"/>
          <w:i/>
          <w:iCs/>
          <w:sz w:val="30"/>
          <w:szCs w:val="30"/>
        </w:rPr>
        <w:t>(</w:t>
      </w:r>
      <w:r w:rsidR="007F77D1" w:rsidRPr="007F77D1">
        <w:rPr>
          <w:rFonts w:ascii="Angsana New" w:hAnsi="Angsana New" w:hint="cs"/>
          <w:i/>
          <w:iCs/>
          <w:sz w:val="30"/>
          <w:szCs w:val="30"/>
        </w:rPr>
        <w:t>31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37136" w:rsidRPr="009721F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7F77D1" w:rsidRPr="007F77D1">
        <w:rPr>
          <w:rFonts w:ascii="Angsana New" w:hAnsi="Angsana New" w:hint="cs"/>
          <w:i/>
          <w:iCs/>
          <w:sz w:val="30"/>
          <w:szCs w:val="30"/>
        </w:rPr>
        <w:t>2565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737136" w:rsidRPr="009721F5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="00EC70AE">
        <w:rPr>
          <w:rFonts w:ascii="Angsana New" w:hAnsi="Angsana New"/>
          <w:i/>
          <w:iCs/>
          <w:sz w:val="30"/>
          <w:szCs w:val="30"/>
        </w:rPr>
        <w:t xml:space="preserve"> </w:t>
      </w:r>
      <w:r w:rsidR="007F77D1" w:rsidRPr="007F77D1">
        <w:rPr>
          <w:rFonts w:ascii="Angsana New" w:hAnsi="Angsana New" w:hint="cs"/>
          <w:i/>
          <w:iCs/>
          <w:sz w:val="30"/>
          <w:szCs w:val="30"/>
        </w:rPr>
        <w:t>5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>.</w:t>
      </w:r>
      <w:r w:rsidR="007F77D1" w:rsidRPr="007F77D1">
        <w:rPr>
          <w:rFonts w:ascii="Angsana New" w:hAnsi="Angsana New" w:hint="cs"/>
          <w:i/>
          <w:iCs/>
          <w:sz w:val="30"/>
          <w:szCs w:val="30"/>
        </w:rPr>
        <w:t>1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37136" w:rsidRPr="009721F5">
        <w:rPr>
          <w:rFonts w:ascii="Angsana New" w:hAnsi="Angsana New" w:hint="cs"/>
          <w:i/>
          <w:iCs/>
          <w:sz w:val="30"/>
          <w:szCs w:val="30"/>
          <w:cs/>
        </w:rPr>
        <w:t>ถึง</w:t>
      </w:r>
      <w:r w:rsidR="00EC70AE">
        <w:rPr>
          <w:rFonts w:ascii="Angsana New" w:hAnsi="Angsana New"/>
          <w:i/>
          <w:iCs/>
          <w:sz w:val="30"/>
          <w:szCs w:val="30"/>
        </w:rPr>
        <w:t xml:space="preserve"> </w:t>
      </w:r>
      <w:r w:rsidR="00737136" w:rsidRPr="009721F5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7F77D1" w:rsidRPr="007F77D1">
        <w:rPr>
          <w:rFonts w:ascii="Angsana New" w:hAnsi="Angsana New" w:hint="cs"/>
          <w:i/>
          <w:iCs/>
          <w:sz w:val="30"/>
          <w:szCs w:val="30"/>
        </w:rPr>
        <w:t>6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>.</w:t>
      </w:r>
      <w:r w:rsidR="007F77D1" w:rsidRPr="007F77D1">
        <w:rPr>
          <w:rFonts w:ascii="Angsana New" w:hAnsi="Angsana New" w:hint="cs"/>
          <w:i/>
          <w:iCs/>
          <w:sz w:val="30"/>
          <w:szCs w:val="30"/>
        </w:rPr>
        <w:t>6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37136" w:rsidRPr="009721F5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="00B92F5E" w:rsidRPr="009721F5">
        <w:rPr>
          <w:rFonts w:ascii="Angsana New" w:hAnsi="Angsana New" w:hint="cs"/>
          <w:i/>
          <w:iCs/>
          <w:sz w:val="30"/>
          <w:szCs w:val="30"/>
        </w:rPr>
        <w:t>)</w:t>
      </w:r>
    </w:p>
    <w:p w14:paraId="731BC9C3" w14:textId="77777777" w:rsidR="006B39A1" w:rsidRPr="009721F5" w:rsidRDefault="006B39A1" w:rsidP="00B85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08"/>
        <w:jc w:val="both"/>
        <w:rPr>
          <w:rFonts w:ascii="Angsana New" w:hAnsi="Angsana New"/>
          <w:sz w:val="2"/>
          <w:szCs w:val="2"/>
        </w:rPr>
      </w:pPr>
    </w:p>
    <w:p w14:paraId="66FF95B1" w14:textId="18EE22E6" w:rsidR="00E60372" w:rsidRPr="00100C78" w:rsidRDefault="00E603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22079DB5" w14:textId="77777777" w:rsidR="000D598F" w:rsidRDefault="000D5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80889A5" w14:textId="1DB774C6" w:rsidR="00B85E18" w:rsidRPr="009721F5" w:rsidRDefault="00746775" w:rsidP="005A3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9721F5">
        <w:rPr>
          <w:rFonts w:ascii="Angsana New" w:hAnsi="Angsana New" w:hint="cs"/>
          <w:i/>
          <w:iCs/>
          <w:sz w:val="30"/>
          <w:szCs w:val="30"/>
          <w:cs/>
        </w:rPr>
        <w:lastRenderedPageBreak/>
        <w:t>เงินกู้ยืมระยะสั้นจากสถาบันการเงิน</w:t>
      </w:r>
    </w:p>
    <w:p w14:paraId="1A953471" w14:textId="77777777" w:rsidR="00746775" w:rsidRPr="009721F5" w:rsidRDefault="00746775" w:rsidP="00F57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6909A10D" w14:textId="2AB5602E" w:rsidR="00746775" w:rsidRPr="009721F5" w:rsidRDefault="00746775" w:rsidP="006345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7F77D1" w:rsidRPr="007F77D1">
        <w:rPr>
          <w:rFonts w:ascii="Angsana New" w:hAnsi="Angsana New" w:hint="cs"/>
          <w:sz w:val="30"/>
          <w:szCs w:val="30"/>
        </w:rPr>
        <w:t>30</w:t>
      </w:r>
      <w:r w:rsidR="00225FD3">
        <w:rPr>
          <w:rFonts w:ascii="Angsana New" w:hAnsi="Angsana New" w:hint="cs"/>
          <w:sz w:val="30"/>
          <w:szCs w:val="30"/>
        </w:rPr>
        <w:t xml:space="preserve"> </w:t>
      </w:r>
      <w:r w:rsidR="00225FD3">
        <w:rPr>
          <w:rFonts w:ascii="Angsana New" w:hAnsi="Angsana New" w:hint="cs"/>
          <w:sz w:val="30"/>
          <w:szCs w:val="30"/>
          <w:cs/>
        </w:rPr>
        <w:t>กันยายน</w:t>
      </w:r>
      <w:r w:rsidR="00583C0C"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7F77D1" w:rsidRPr="007F77D1">
        <w:rPr>
          <w:rFonts w:ascii="Angsana New" w:hAnsi="Angsana New" w:hint="cs"/>
          <w:sz w:val="30"/>
          <w:szCs w:val="30"/>
        </w:rPr>
        <w:t>2566</w:t>
      </w:r>
      <w:r w:rsidR="00583C0C" w:rsidRPr="009721F5">
        <w:rPr>
          <w:rFonts w:ascii="Angsana New" w:hAnsi="Angsana New" w:hint="cs"/>
          <w:sz w:val="30"/>
          <w:szCs w:val="30"/>
        </w:rPr>
        <w:t xml:space="preserve"> </w:t>
      </w:r>
      <w:r w:rsidR="00486978" w:rsidRPr="009721F5">
        <w:rPr>
          <w:rFonts w:ascii="Angsana New" w:hAnsi="Angsana New" w:hint="cs"/>
          <w:sz w:val="30"/>
          <w:szCs w:val="30"/>
          <w:cs/>
        </w:rPr>
        <w:t>กลุ่ม</w:t>
      </w:r>
      <w:r w:rsidRPr="009721F5">
        <w:rPr>
          <w:rFonts w:ascii="Angsana New" w:hAnsi="Angsana New" w:hint="cs"/>
          <w:sz w:val="30"/>
          <w:szCs w:val="30"/>
          <w:cs/>
        </w:rPr>
        <w:t>บริษัท</w:t>
      </w:r>
      <w:r w:rsidR="0063576F" w:rsidRPr="009721F5">
        <w:rPr>
          <w:rFonts w:ascii="Angsana New" w:hAnsi="Angsana New" w:hint="cs"/>
          <w:sz w:val="30"/>
          <w:szCs w:val="30"/>
          <w:cs/>
        </w:rPr>
        <w:t>และบริษัท</w:t>
      </w:r>
      <w:r w:rsidRPr="009721F5">
        <w:rPr>
          <w:rFonts w:ascii="Angsana New" w:hAnsi="Angsana New" w:hint="cs"/>
          <w:sz w:val="30"/>
          <w:szCs w:val="30"/>
          <w:cs/>
        </w:rPr>
        <w:t>มีตั๋วสัญญาใช้เงิน</w:t>
      </w:r>
      <w:r w:rsidR="00A703F7" w:rsidRPr="009721F5">
        <w:rPr>
          <w:rFonts w:ascii="Angsana New" w:hAnsi="Angsana New" w:hint="cs"/>
          <w:sz w:val="30"/>
          <w:szCs w:val="30"/>
          <w:cs/>
        </w:rPr>
        <w:t>และสินเชื่อเพื่อการนำเข้า</w:t>
      </w:r>
      <w:r w:rsidRPr="009721F5">
        <w:rPr>
          <w:rFonts w:ascii="Angsana New" w:hAnsi="Angsana New" w:hint="cs"/>
          <w:sz w:val="30"/>
          <w:szCs w:val="30"/>
          <w:cs/>
        </w:rPr>
        <w:t>จากสถาบันการเงิน</w:t>
      </w:r>
      <w:r w:rsidR="00A703F7" w:rsidRPr="009721F5">
        <w:rPr>
          <w:rFonts w:ascii="Angsana New" w:hAnsi="Angsana New" w:hint="cs"/>
          <w:sz w:val="30"/>
          <w:szCs w:val="30"/>
          <w:cs/>
        </w:rPr>
        <w:t>หลายแห่ง</w:t>
      </w:r>
      <w:r w:rsidRPr="009721F5">
        <w:rPr>
          <w:rFonts w:ascii="Angsana New" w:hAnsi="Angsana New" w:hint="cs"/>
          <w:sz w:val="30"/>
          <w:szCs w:val="30"/>
          <w:cs/>
        </w:rPr>
        <w:t xml:space="preserve"> จำนวนเงิน</w:t>
      </w:r>
      <w:r w:rsidR="00A703F7"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7F77D1" w:rsidRPr="007F77D1">
        <w:rPr>
          <w:rFonts w:ascii="Angsana New" w:hAnsi="Angsana New"/>
          <w:sz w:val="30"/>
          <w:szCs w:val="30"/>
        </w:rPr>
        <w:t>113</w:t>
      </w:r>
      <w:r w:rsidR="00B4235E">
        <w:rPr>
          <w:rFonts w:ascii="Angsana New" w:hAnsi="Angsana New"/>
          <w:sz w:val="30"/>
          <w:szCs w:val="30"/>
        </w:rPr>
        <w:t>.</w:t>
      </w:r>
      <w:r w:rsidR="007F77D1" w:rsidRPr="007F77D1">
        <w:rPr>
          <w:rFonts w:ascii="Angsana New" w:hAnsi="Angsana New"/>
          <w:sz w:val="30"/>
          <w:szCs w:val="30"/>
        </w:rPr>
        <w:t>4</w:t>
      </w:r>
      <w:r w:rsidR="0063576F" w:rsidRPr="009721F5">
        <w:rPr>
          <w:rFonts w:ascii="Angsana New" w:hAnsi="Angsana New" w:hint="cs"/>
          <w:sz w:val="30"/>
          <w:szCs w:val="30"/>
        </w:rPr>
        <w:t xml:space="preserve"> </w:t>
      </w:r>
      <w:r w:rsidR="0063576F" w:rsidRPr="009721F5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7F77D1" w:rsidRPr="007F77D1">
        <w:rPr>
          <w:rFonts w:ascii="Angsana New" w:hAnsi="Angsana New"/>
          <w:sz w:val="30"/>
          <w:szCs w:val="30"/>
        </w:rPr>
        <w:t>98</w:t>
      </w:r>
      <w:r w:rsidR="00B4235E">
        <w:rPr>
          <w:rFonts w:ascii="Angsana New" w:hAnsi="Angsana New"/>
          <w:sz w:val="30"/>
          <w:szCs w:val="30"/>
        </w:rPr>
        <w:t>.</w:t>
      </w:r>
      <w:r w:rsidR="007F77D1" w:rsidRPr="007F77D1">
        <w:rPr>
          <w:rFonts w:ascii="Angsana New" w:hAnsi="Angsana New"/>
          <w:sz w:val="30"/>
          <w:szCs w:val="30"/>
        </w:rPr>
        <w:t>5</w:t>
      </w:r>
      <w:r w:rsidR="00FC3091"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ล้านบาท</w:t>
      </w:r>
      <w:r w:rsidR="0063576F" w:rsidRPr="009721F5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A703F7" w:rsidRPr="009721F5">
        <w:rPr>
          <w:rFonts w:ascii="Angsana New" w:hAnsi="Angsana New" w:hint="cs"/>
          <w:i/>
          <w:iCs/>
          <w:sz w:val="30"/>
          <w:szCs w:val="30"/>
        </w:rPr>
        <w:t>(</w:t>
      </w:r>
      <w:r w:rsidR="007F77D1" w:rsidRPr="007F77D1">
        <w:rPr>
          <w:rFonts w:ascii="Angsana New" w:hAnsi="Angsana New" w:hint="cs"/>
          <w:i/>
          <w:iCs/>
          <w:sz w:val="30"/>
          <w:szCs w:val="30"/>
        </w:rPr>
        <w:t>31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37136" w:rsidRPr="009721F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7F77D1" w:rsidRPr="007F77D1">
        <w:rPr>
          <w:rFonts w:ascii="Angsana New" w:hAnsi="Angsana New" w:hint="cs"/>
          <w:i/>
          <w:iCs/>
          <w:sz w:val="30"/>
          <w:szCs w:val="30"/>
        </w:rPr>
        <w:t>2565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7F77D1" w:rsidRPr="007F77D1">
        <w:rPr>
          <w:rFonts w:ascii="Angsana New" w:hAnsi="Angsana New" w:hint="cs"/>
          <w:i/>
          <w:iCs/>
          <w:sz w:val="30"/>
          <w:szCs w:val="30"/>
        </w:rPr>
        <w:t>209</w:t>
      </w:r>
      <w:r w:rsidR="00583C0C" w:rsidRPr="009721F5">
        <w:rPr>
          <w:rFonts w:ascii="Angsana New" w:hAnsi="Angsana New" w:hint="cs"/>
          <w:i/>
          <w:iCs/>
          <w:sz w:val="30"/>
          <w:szCs w:val="30"/>
        </w:rPr>
        <w:t>.</w:t>
      </w:r>
      <w:r w:rsidR="007F77D1" w:rsidRPr="007F77D1">
        <w:rPr>
          <w:rFonts w:ascii="Angsana New" w:hAnsi="Angsana New" w:hint="cs"/>
          <w:i/>
          <w:iCs/>
          <w:sz w:val="30"/>
          <w:szCs w:val="30"/>
        </w:rPr>
        <w:t>5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37136" w:rsidRPr="009721F5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ล้านบาทและ </w:t>
      </w:r>
      <w:r w:rsidR="007F77D1" w:rsidRPr="007F77D1">
        <w:rPr>
          <w:rFonts w:ascii="Angsana New" w:hAnsi="Angsana New" w:hint="cs"/>
          <w:i/>
          <w:iCs/>
          <w:sz w:val="30"/>
          <w:szCs w:val="30"/>
        </w:rPr>
        <w:t>194</w:t>
      </w:r>
      <w:r w:rsidR="00583C0C" w:rsidRPr="009721F5">
        <w:rPr>
          <w:rFonts w:ascii="Angsana New" w:hAnsi="Angsana New" w:hint="cs"/>
          <w:i/>
          <w:iCs/>
          <w:sz w:val="30"/>
          <w:szCs w:val="30"/>
        </w:rPr>
        <w:t>.</w:t>
      </w:r>
      <w:r w:rsidR="007F77D1" w:rsidRPr="007F77D1">
        <w:rPr>
          <w:rFonts w:ascii="Angsana New" w:hAnsi="Angsana New" w:hint="cs"/>
          <w:i/>
          <w:iCs/>
          <w:sz w:val="30"/>
          <w:szCs w:val="30"/>
        </w:rPr>
        <w:t>5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37136" w:rsidRPr="009721F5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Pr="009721F5">
        <w:rPr>
          <w:rFonts w:ascii="Angsana New" w:hAnsi="Angsana New" w:hint="cs"/>
          <w:i/>
          <w:iCs/>
          <w:sz w:val="30"/>
          <w:szCs w:val="30"/>
        </w:rPr>
        <w:t>)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ซึ่ง</w:t>
      </w:r>
      <w:r w:rsidR="00CE68E6" w:rsidRPr="009721F5">
        <w:rPr>
          <w:rFonts w:ascii="Angsana New" w:hAnsi="Angsana New" w:hint="cs"/>
          <w:sz w:val="30"/>
          <w:szCs w:val="30"/>
          <w:cs/>
        </w:rPr>
        <w:t>เงินกู้ยืมระยะสั้นจากสถาบันการเงินบางส่วน</w:t>
      </w:r>
      <w:r w:rsidRPr="009721F5">
        <w:rPr>
          <w:rFonts w:ascii="Angsana New" w:hAnsi="Angsana New" w:hint="cs"/>
          <w:sz w:val="30"/>
          <w:szCs w:val="30"/>
          <w:cs/>
        </w:rPr>
        <w:t>ค้ำประกันโดย</w:t>
      </w:r>
      <w:r w:rsidR="00CE68E6" w:rsidRPr="009721F5">
        <w:rPr>
          <w:rFonts w:ascii="Angsana New" w:hAnsi="Angsana New" w:hint="cs"/>
          <w:sz w:val="30"/>
          <w:szCs w:val="30"/>
          <w:cs/>
        </w:rPr>
        <w:t>ที่ดิน เครื่องจักรและอุปกรณ์</w:t>
      </w:r>
      <w:r w:rsidR="003E222F" w:rsidRPr="009721F5">
        <w:rPr>
          <w:rFonts w:ascii="Angsana New" w:hAnsi="Angsana New" w:hint="cs"/>
          <w:sz w:val="30"/>
          <w:szCs w:val="30"/>
          <w:cs/>
        </w:rPr>
        <w:t>บางส่วน</w:t>
      </w:r>
      <w:r w:rsidR="00CE68E6" w:rsidRPr="009721F5">
        <w:rPr>
          <w:rFonts w:ascii="Angsana New" w:hAnsi="Angsana New" w:hint="cs"/>
          <w:sz w:val="30"/>
          <w:szCs w:val="30"/>
        </w:rPr>
        <w:t>,</w:t>
      </w:r>
      <w:r w:rsidR="00CE68E6" w:rsidRPr="009721F5">
        <w:rPr>
          <w:rFonts w:ascii="Angsana New" w:hAnsi="Angsana New" w:hint="cs"/>
          <w:sz w:val="30"/>
          <w:szCs w:val="30"/>
          <w:cs/>
        </w:rPr>
        <w:t xml:space="preserve"> บริษัท บางกอก ดรัก จำกัด</w:t>
      </w:r>
      <w:r w:rsidR="00A0668A">
        <w:rPr>
          <w:rFonts w:ascii="Angsana New" w:hAnsi="Angsana New" w:hint="cs"/>
          <w:sz w:val="30"/>
          <w:szCs w:val="30"/>
          <w:cs/>
        </w:rPr>
        <w:t xml:space="preserve"> และ</w:t>
      </w:r>
      <w:r w:rsidR="00CE68E6" w:rsidRPr="009721F5">
        <w:rPr>
          <w:rFonts w:ascii="Angsana New" w:hAnsi="Angsana New" w:hint="cs"/>
          <w:sz w:val="30"/>
          <w:szCs w:val="30"/>
          <w:cs/>
        </w:rPr>
        <w:t>บริษัท ฟาร์ม่า อัลลิอันซ์ จำกัด</w:t>
      </w:r>
      <w:r w:rsidR="00CE68E6" w:rsidRPr="009721F5">
        <w:rPr>
          <w:rFonts w:ascii="Angsana New" w:hAnsi="Angsana New" w:hint="cs"/>
          <w:sz w:val="30"/>
          <w:szCs w:val="30"/>
        </w:rPr>
        <w:t xml:space="preserve"> </w:t>
      </w:r>
      <w:r w:rsidR="00C85E67" w:rsidRPr="009721F5">
        <w:rPr>
          <w:rFonts w:ascii="Angsana New" w:hAnsi="Angsana New" w:hint="cs"/>
          <w:sz w:val="30"/>
          <w:szCs w:val="30"/>
          <w:cs/>
        </w:rPr>
        <w:t>เงินกู้ยืมระยะสั้นจากสถาบันการเงิน</w:t>
      </w:r>
      <w:r w:rsidRPr="009721F5">
        <w:rPr>
          <w:rFonts w:ascii="Angsana New" w:hAnsi="Angsana New" w:hint="cs"/>
          <w:sz w:val="30"/>
          <w:szCs w:val="30"/>
          <w:cs/>
        </w:rPr>
        <w:t xml:space="preserve">มีอัตราดอกเบี้ยร้อยละ </w:t>
      </w:r>
      <w:r w:rsidR="00FC09ED">
        <w:rPr>
          <w:rFonts w:ascii="Angsana New" w:hAnsi="Angsana New"/>
          <w:sz w:val="30"/>
          <w:szCs w:val="30"/>
        </w:rPr>
        <w:t>4.3</w:t>
      </w:r>
      <w:r w:rsidR="001B2C72"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ถึงร้อยละ</w:t>
      </w:r>
      <w:r w:rsidR="00B376CE" w:rsidRPr="009721F5">
        <w:rPr>
          <w:rFonts w:ascii="Angsana New" w:hAnsi="Angsana New" w:hint="cs"/>
          <w:sz w:val="30"/>
          <w:szCs w:val="30"/>
        </w:rPr>
        <w:t xml:space="preserve"> </w:t>
      </w:r>
      <w:r w:rsidR="007F77D1" w:rsidRPr="007F77D1">
        <w:rPr>
          <w:rFonts w:ascii="Angsana New" w:hAnsi="Angsana New"/>
          <w:sz w:val="30"/>
          <w:szCs w:val="30"/>
        </w:rPr>
        <w:t>7</w:t>
      </w:r>
      <w:r w:rsidR="00B4235E">
        <w:rPr>
          <w:rFonts w:ascii="Angsana New" w:hAnsi="Angsana New"/>
          <w:sz w:val="30"/>
          <w:szCs w:val="30"/>
        </w:rPr>
        <w:t>.</w:t>
      </w:r>
      <w:r w:rsidR="007F77D1" w:rsidRPr="007F77D1">
        <w:rPr>
          <w:rFonts w:ascii="Angsana New" w:hAnsi="Angsana New"/>
          <w:sz w:val="30"/>
          <w:szCs w:val="30"/>
        </w:rPr>
        <w:t>0</w:t>
      </w:r>
      <w:r w:rsidR="00170231"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ต่อปี</w:t>
      </w:r>
      <w:r w:rsidR="00B92F5E" w:rsidRPr="009721F5">
        <w:rPr>
          <w:rFonts w:ascii="Angsana New" w:hAnsi="Angsana New" w:hint="cs"/>
          <w:sz w:val="30"/>
          <w:szCs w:val="30"/>
        </w:rPr>
        <w:t xml:space="preserve"> </w:t>
      </w:r>
      <w:r w:rsidR="00B92F5E" w:rsidRPr="009721F5">
        <w:rPr>
          <w:rFonts w:ascii="Angsana New" w:hAnsi="Angsana New" w:hint="cs"/>
          <w:i/>
          <w:iCs/>
          <w:sz w:val="30"/>
          <w:szCs w:val="30"/>
        </w:rPr>
        <w:t>(</w:t>
      </w:r>
      <w:r w:rsidR="007F77D1" w:rsidRPr="007F77D1">
        <w:rPr>
          <w:rFonts w:ascii="Angsana New" w:hAnsi="Angsana New" w:hint="cs"/>
          <w:i/>
          <w:iCs/>
          <w:sz w:val="30"/>
          <w:szCs w:val="30"/>
        </w:rPr>
        <w:t>31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37136" w:rsidRPr="009721F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7F77D1" w:rsidRPr="007F77D1">
        <w:rPr>
          <w:rFonts w:ascii="Angsana New" w:hAnsi="Angsana New" w:hint="cs"/>
          <w:i/>
          <w:iCs/>
          <w:sz w:val="30"/>
          <w:szCs w:val="30"/>
        </w:rPr>
        <w:t>2565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737136" w:rsidRPr="009721F5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7F77D1" w:rsidRPr="007F77D1">
        <w:rPr>
          <w:rFonts w:ascii="Angsana New" w:hAnsi="Angsana New" w:hint="cs"/>
          <w:i/>
          <w:iCs/>
          <w:sz w:val="30"/>
          <w:szCs w:val="30"/>
        </w:rPr>
        <w:t>4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>.</w:t>
      </w:r>
      <w:r w:rsidR="007F77D1" w:rsidRPr="007F77D1">
        <w:rPr>
          <w:rFonts w:ascii="Angsana New" w:hAnsi="Angsana New" w:hint="cs"/>
          <w:i/>
          <w:iCs/>
          <w:sz w:val="30"/>
          <w:szCs w:val="30"/>
        </w:rPr>
        <w:t>0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37136" w:rsidRPr="009721F5">
        <w:rPr>
          <w:rFonts w:ascii="Angsana New" w:hAnsi="Angsana New" w:hint="cs"/>
          <w:i/>
          <w:iCs/>
          <w:sz w:val="30"/>
          <w:szCs w:val="30"/>
          <w:cs/>
        </w:rPr>
        <w:t>ถึงร้อยละ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F77D1" w:rsidRPr="007F77D1">
        <w:rPr>
          <w:rFonts w:ascii="Angsana New" w:hAnsi="Angsana New" w:hint="cs"/>
          <w:i/>
          <w:iCs/>
          <w:sz w:val="30"/>
          <w:szCs w:val="30"/>
        </w:rPr>
        <w:t>6</w:t>
      </w:r>
      <w:r w:rsidR="00583C0C" w:rsidRPr="009721F5">
        <w:rPr>
          <w:rFonts w:ascii="Angsana New" w:hAnsi="Angsana New" w:hint="cs"/>
          <w:i/>
          <w:iCs/>
          <w:sz w:val="30"/>
          <w:szCs w:val="30"/>
        </w:rPr>
        <w:t>.</w:t>
      </w:r>
      <w:r w:rsidR="007F77D1" w:rsidRPr="007F77D1">
        <w:rPr>
          <w:rFonts w:ascii="Angsana New" w:hAnsi="Angsana New" w:hint="cs"/>
          <w:i/>
          <w:iCs/>
          <w:sz w:val="30"/>
          <w:szCs w:val="30"/>
        </w:rPr>
        <w:t>7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37136" w:rsidRPr="009721F5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="00B92F5E" w:rsidRPr="009721F5">
        <w:rPr>
          <w:rFonts w:ascii="Angsana New" w:hAnsi="Angsana New" w:hint="cs"/>
          <w:i/>
          <w:iCs/>
          <w:sz w:val="30"/>
          <w:szCs w:val="30"/>
        </w:rPr>
        <w:t>)</w:t>
      </w:r>
    </w:p>
    <w:p w14:paraId="31744CEF" w14:textId="00B16C2B" w:rsidR="00BC1902" w:rsidRPr="009721F5" w:rsidRDefault="00BC1902" w:rsidP="00F57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18F637F" w14:textId="78EFCF1F" w:rsidR="00332813" w:rsidRPr="009721F5" w:rsidRDefault="00332813" w:rsidP="005A35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721F5">
        <w:rPr>
          <w:rFonts w:ascii="Angsana New" w:hAnsi="Angsana New" w:hint="cs"/>
          <w:sz w:val="30"/>
          <w:szCs w:val="30"/>
          <w:cs/>
        </w:rPr>
        <w:t>สัญญาเงินกู้ยืมระยะสั้นจากสถาบันการเงินบางฉบับ กำหนดให้บริษัทต้องปฏิบัติตามเงื่อนไขในสัญญาดังกล่าว เช่น การดำรงอัตราส่วนทางการเงิน และข้อกำหนดในการจ่ายเงินปันผล เป็นต้น</w:t>
      </w:r>
    </w:p>
    <w:p w14:paraId="518B8681" w14:textId="4CC7A0EE" w:rsidR="00332813" w:rsidRPr="009721F5" w:rsidRDefault="00332813" w:rsidP="005A35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FCAF1C9" w14:textId="02BD85C9" w:rsidR="008431C3" w:rsidRPr="009721F5" w:rsidRDefault="008431C3" w:rsidP="00843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9721F5">
        <w:rPr>
          <w:rFonts w:ascii="Angsana New" w:hAnsi="Angsana New" w:hint="cs"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6BEFAAEB" w14:textId="77777777" w:rsidR="008431C3" w:rsidRPr="009721F5" w:rsidRDefault="008431C3" w:rsidP="005A35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5C29C13" w14:textId="1B2B45C0" w:rsidR="0052056B" w:rsidRPr="009721F5" w:rsidRDefault="00B25C68" w:rsidP="000E07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7F77D1" w:rsidRPr="007F77D1">
        <w:rPr>
          <w:rFonts w:ascii="Angsana New" w:hAnsi="Angsana New" w:hint="cs"/>
          <w:sz w:val="30"/>
          <w:szCs w:val="30"/>
        </w:rPr>
        <w:t>30</w:t>
      </w:r>
      <w:r w:rsidR="00225FD3">
        <w:rPr>
          <w:rFonts w:ascii="Angsana New" w:hAnsi="Angsana New" w:hint="cs"/>
          <w:sz w:val="30"/>
          <w:szCs w:val="30"/>
        </w:rPr>
        <w:t xml:space="preserve"> </w:t>
      </w:r>
      <w:r w:rsidR="00225FD3">
        <w:rPr>
          <w:rFonts w:ascii="Angsana New" w:hAnsi="Angsana New" w:hint="cs"/>
          <w:sz w:val="30"/>
          <w:szCs w:val="30"/>
          <w:cs/>
        </w:rPr>
        <w:t>กันยายน</w:t>
      </w:r>
      <w:r w:rsidR="00583C0C"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7F77D1" w:rsidRPr="007F77D1">
        <w:rPr>
          <w:rFonts w:ascii="Angsana New" w:hAnsi="Angsana New" w:hint="cs"/>
          <w:sz w:val="30"/>
          <w:szCs w:val="30"/>
        </w:rPr>
        <w:t>2566</w:t>
      </w:r>
      <w:r w:rsidR="00583C0C"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กลุ่มบริษัทและบริษัทมี</w:t>
      </w:r>
      <w:r w:rsidR="008F491D" w:rsidRPr="009721F5">
        <w:rPr>
          <w:rFonts w:ascii="Angsana New" w:hAnsi="Angsana New" w:hint="cs"/>
          <w:sz w:val="30"/>
          <w:szCs w:val="30"/>
          <w:cs/>
        </w:rPr>
        <w:t>สัญญาเงินกู้</w:t>
      </w:r>
      <w:r w:rsidR="00332813" w:rsidRPr="009721F5">
        <w:rPr>
          <w:rFonts w:ascii="Angsana New" w:hAnsi="Angsana New" w:hint="cs"/>
          <w:sz w:val="30"/>
          <w:szCs w:val="30"/>
          <w:cs/>
        </w:rPr>
        <w:t>ยืม</w:t>
      </w:r>
      <w:r w:rsidR="008F491D" w:rsidRPr="009721F5">
        <w:rPr>
          <w:rFonts w:ascii="Angsana New" w:hAnsi="Angsana New" w:hint="cs"/>
          <w:sz w:val="30"/>
          <w:szCs w:val="30"/>
          <w:cs/>
        </w:rPr>
        <w:t>ระยะยาวจากสถ</w:t>
      </w:r>
      <w:r w:rsidR="00D91543" w:rsidRPr="009721F5">
        <w:rPr>
          <w:rFonts w:ascii="Angsana New" w:hAnsi="Angsana New" w:hint="cs"/>
          <w:sz w:val="30"/>
          <w:szCs w:val="30"/>
          <w:cs/>
        </w:rPr>
        <w:t>าบันการเงิน</w:t>
      </w:r>
      <w:r w:rsidRPr="009721F5">
        <w:rPr>
          <w:rFonts w:ascii="Angsana New" w:hAnsi="Angsana New" w:hint="cs"/>
          <w:sz w:val="30"/>
          <w:szCs w:val="30"/>
          <w:cs/>
        </w:rPr>
        <w:t>หลายฉบับ</w:t>
      </w:r>
      <w:r w:rsidR="00002AD3" w:rsidRPr="009721F5">
        <w:rPr>
          <w:rFonts w:ascii="Angsana New" w:hAnsi="Angsana New" w:hint="cs"/>
          <w:sz w:val="30"/>
          <w:szCs w:val="30"/>
          <w:cs/>
        </w:rPr>
        <w:br/>
      </w:r>
      <w:r w:rsidRPr="009721F5">
        <w:rPr>
          <w:rFonts w:ascii="Angsana New" w:hAnsi="Angsana New" w:hint="cs"/>
          <w:spacing w:val="-2"/>
          <w:sz w:val="30"/>
          <w:szCs w:val="30"/>
          <w:cs/>
        </w:rPr>
        <w:t xml:space="preserve">รวมมูลค่าทั้งสิ้น </w:t>
      </w:r>
      <w:r w:rsidR="007F77D1" w:rsidRPr="007F77D1">
        <w:rPr>
          <w:rFonts w:ascii="Angsana New" w:hAnsi="Angsana New"/>
          <w:spacing w:val="-2"/>
          <w:sz w:val="30"/>
          <w:szCs w:val="30"/>
        </w:rPr>
        <w:t>80</w:t>
      </w:r>
      <w:r w:rsidR="0081169D">
        <w:rPr>
          <w:rFonts w:ascii="Angsana New" w:hAnsi="Angsana New"/>
          <w:spacing w:val="-2"/>
          <w:sz w:val="30"/>
          <w:szCs w:val="30"/>
        </w:rPr>
        <w:t>.</w:t>
      </w:r>
      <w:r w:rsidR="007F77D1" w:rsidRPr="007F77D1">
        <w:rPr>
          <w:rFonts w:ascii="Angsana New" w:hAnsi="Angsana New"/>
          <w:spacing w:val="-2"/>
          <w:sz w:val="30"/>
          <w:szCs w:val="30"/>
        </w:rPr>
        <w:t>5</w:t>
      </w:r>
      <w:r w:rsidR="00603016" w:rsidRPr="009721F5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9721F5">
        <w:rPr>
          <w:rFonts w:ascii="Angsana New" w:hAnsi="Angsana New" w:hint="cs"/>
          <w:spacing w:val="-2"/>
          <w:sz w:val="30"/>
          <w:szCs w:val="30"/>
          <w:cs/>
        </w:rPr>
        <w:t>ล้านบาทและ</w:t>
      </w:r>
      <w:r w:rsidRPr="009721F5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7F77D1" w:rsidRPr="007F77D1">
        <w:rPr>
          <w:rFonts w:ascii="Angsana New" w:hAnsi="Angsana New"/>
          <w:spacing w:val="-2"/>
          <w:sz w:val="30"/>
          <w:szCs w:val="30"/>
        </w:rPr>
        <w:t>36</w:t>
      </w:r>
      <w:r w:rsidR="0081169D">
        <w:rPr>
          <w:rFonts w:ascii="Angsana New" w:hAnsi="Angsana New"/>
          <w:spacing w:val="-2"/>
          <w:sz w:val="30"/>
          <w:szCs w:val="30"/>
        </w:rPr>
        <w:t>.</w:t>
      </w:r>
      <w:r w:rsidR="007F77D1" w:rsidRPr="007F77D1">
        <w:rPr>
          <w:rFonts w:ascii="Angsana New" w:hAnsi="Angsana New"/>
          <w:spacing w:val="-2"/>
          <w:sz w:val="30"/>
          <w:szCs w:val="30"/>
        </w:rPr>
        <w:t>2</w:t>
      </w:r>
      <w:r w:rsidR="0044771A" w:rsidRPr="009721F5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9721F5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ตามลำดับ </w:t>
      </w:r>
      <w:r w:rsidRPr="009721F5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="007F77D1" w:rsidRPr="007F77D1">
        <w:rPr>
          <w:rFonts w:ascii="Angsana New" w:hAnsi="Angsana New" w:hint="cs"/>
          <w:i/>
          <w:iCs/>
          <w:spacing w:val="-2"/>
          <w:sz w:val="30"/>
          <w:szCs w:val="30"/>
        </w:rPr>
        <w:t>31</w:t>
      </w:r>
      <w:r w:rsidRPr="009721F5">
        <w:rPr>
          <w:rFonts w:ascii="Angsana New" w:hAnsi="Angsana New" w:hint="cs"/>
          <w:i/>
          <w:iCs/>
          <w:spacing w:val="-2"/>
          <w:sz w:val="30"/>
          <w:szCs w:val="30"/>
        </w:rPr>
        <w:t xml:space="preserve"> </w:t>
      </w:r>
      <w:r w:rsidRPr="009721F5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ธันวาคม </w:t>
      </w:r>
      <w:r w:rsidR="007F77D1" w:rsidRPr="007F77D1">
        <w:rPr>
          <w:rFonts w:ascii="Angsana New" w:hAnsi="Angsana New" w:hint="cs"/>
          <w:i/>
          <w:iCs/>
          <w:spacing w:val="-2"/>
          <w:sz w:val="30"/>
          <w:szCs w:val="30"/>
        </w:rPr>
        <w:t>2565</w:t>
      </w:r>
      <w:r w:rsidRPr="009721F5">
        <w:rPr>
          <w:rFonts w:ascii="Angsana New" w:hAnsi="Angsana New" w:hint="cs"/>
          <w:i/>
          <w:iCs/>
          <w:spacing w:val="-2"/>
          <w:sz w:val="30"/>
          <w:szCs w:val="30"/>
        </w:rPr>
        <w:t xml:space="preserve">: </w:t>
      </w:r>
      <w:r w:rsidR="007F77D1" w:rsidRPr="007F77D1">
        <w:rPr>
          <w:rFonts w:ascii="Angsana New" w:hAnsi="Angsana New" w:hint="cs"/>
          <w:i/>
          <w:iCs/>
          <w:spacing w:val="-2"/>
          <w:sz w:val="30"/>
          <w:szCs w:val="30"/>
        </w:rPr>
        <w:t>101</w:t>
      </w:r>
      <w:r w:rsidR="00DD1BFB" w:rsidRPr="009721F5">
        <w:rPr>
          <w:rFonts w:ascii="Angsana New" w:hAnsi="Angsana New" w:hint="cs"/>
          <w:i/>
          <w:iCs/>
          <w:spacing w:val="-2"/>
          <w:sz w:val="30"/>
          <w:szCs w:val="30"/>
        </w:rPr>
        <w:t>.</w:t>
      </w:r>
      <w:r w:rsidR="007F77D1" w:rsidRPr="007F77D1">
        <w:rPr>
          <w:rFonts w:ascii="Angsana New" w:hAnsi="Angsana New" w:hint="cs"/>
          <w:i/>
          <w:iCs/>
          <w:spacing w:val="-2"/>
          <w:sz w:val="30"/>
          <w:szCs w:val="30"/>
        </w:rPr>
        <w:t>1</w:t>
      </w:r>
      <w:r w:rsidRPr="009721F5">
        <w:rPr>
          <w:rFonts w:ascii="Angsana New" w:hAnsi="Angsana New" w:hint="cs"/>
          <w:i/>
          <w:iCs/>
          <w:spacing w:val="-2"/>
          <w:sz w:val="30"/>
          <w:szCs w:val="30"/>
        </w:rPr>
        <w:t xml:space="preserve"> </w:t>
      </w:r>
      <w:r w:rsidRPr="009721F5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ล้านบาทและ</w:t>
      </w:r>
      <w:r w:rsidR="00D02BB4" w:rsidRPr="009721F5">
        <w:rPr>
          <w:rFonts w:ascii="Angsana New" w:hAnsi="Angsana New" w:hint="cs"/>
          <w:i/>
          <w:iCs/>
          <w:spacing w:val="-2"/>
          <w:sz w:val="30"/>
          <w:szCs w:val="30"/>
        </w:rPr>
        <w:t xml:space="preserve"> </w:t>
      </w:r>
      <w:r w:rsidR="007F77D1" w:rsidRPr="007F77D1">
        <w:rPr>
          <w:rFonts w:ascii="Angsana New" w:hAnsi="Angsana New" w:hint="cs"/>
          <w:i/>
          <w:iCs/>
          <w:spacing w:val="-2"/>
          <w:sz w:val="30"/>
          <w:szCs w:val="30"/>
        </w:rPr>
        <w:t>55</w:t>
      </w:r>
      <w:r w:rsidR="00DD1BFB" w:rsidRPr="009721F5">
        <w:rPr>
          <w:rFonts w:ascii="Angsana New" w:hAnsi="Angsana New" w:hint="cs"/>
          <w:i/>
          <w:iCs/>
          <w:spacing w:val="-2"/>
          <w:sz w:val="30"/>
          <w:szCs w:val="30"/>
        </w:rPr>
        <w:t>.</w:t>
      </w:r>
      <w:r w:rsidR="007F77D1" w:rsidRPr="007F77D1">
        <w:rPr>
          <w:rFonts w:ascii="Angsana New" w:hAnsi="Angsana New" w:hint="cs"/>
          <w:i/>
          <w:iCs/>
          <w:spacing w:val="-2"/>
          <w:sz w:val="30"/>
          <w:szCs w:val="30"/>
        </w:rPr>
        <w:t>5</w:t>
      </w:r>
      <w:r w:rsidRPr="009721F5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ล้านบาท</w:t>
      </w:r>
      <w:r w:rsidRPr="009721F5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ตามลำดับ)</w:t>
      </w:r>
      <w:r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D02BB4" w:rsidRPr="009721F5">
        <w:rPr>
          <w:rFonts w:ascii="Angsana New" w:hAnsi="Angsana New" w:hint="cs"/>
          <w:sz w:val="30"/>
          <w:szCs w:val="30"/>
          <w:cs/>
        </w:rPr>
        <w:t>ซึ่งเงินกู้ยืมระยะยาว</w:t>
      </w:r>
      <w:r w:rsidR="00D91543" w:rsidRPr="009721F5">
        <w:rPr>
          <w:rFonts w:ascii="Angsana New" w:hAnsi="Angsana New" w:hint="cs"/>
          <w:sz w:val="30"/>
          <w:szCs w:val="30"/>
          <w:cs/>
        </w:rPr>
        <w:t>ดังกล่าวค้ำประกันโดยที่ดิน</w:t>
      </w:r>
      <w:r w:rsidR="00703AF7" w:rsidRPr="009721F5">
        <w:rPr>
          <w:rFonts w:ascii="Angsana New" w:hAnsi="Angsana New" w:hint="cs"/>
          <w:sz w:val="30"/>
          <w:szCs w:val="30"/>
        </w:rPr>
        <w:t xml:space="preserve"> </w:t>
      </w:r>
      <w:r w:rsidR="00D91543" w:rsidRPr="009721F5">
        <w:rPr>
          <w:rFonts w:ascii="Angsana New" w:hAnsi="Angsana New" w:hint="cs"/>
          <w:sz w:val="30"/>
          <w:szCs w:val="30"/>
          <w:cs/>
        </w:rPr>
        <w:t>เครื่องจักรและอุปกรณ์</w:t>
      </w:r>
      <w:r w:rsidR="005372F8" w:rsidRPr="009721F5">
        <w:rPr>
          <w:rFonts w:ascii="Angsana New" w:hAnsi="Angsana New" w:hint="cs"/>
          <w:sz w:val="30"/>
          <w:szCs w:val="30"/>
          <w:cs/>
        </w:rPr>
        <w:t>บางส่วน</w:t>
      </w:r>
      <w:r w:rsidR="00D91543" w:rsidRPr="009721F5">
        <w:rPr>
          <w:rFonts w:ascii="Angsana New" w:hAnsi="Angsana New" w:hint="cs"/>
          <w:sz w:val="30"/>
          <w:szCs w:val="30"/>
        </w:rPr>
        <w:t>,</w:t>
      </w:r>
      <w:r w:rsidR="00D91543"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763CF8" w:rsidRPr="009721F5">
        <w:rPr>
          <w:rFonts w:ascii="Angsana New" w:hAnsi="Angsana New" w:hint="cs"/>
          <w:sz w:val="30"/>
          <w:szCs w:val="30"/>
          <w:cs/>
        </w:rPr>
        <w:t>บัญชีเงินฝากประจำ</w:t>
      </w:r>
      <w:r w:rsidR="00096AAA" w:rsidRPr="009721F5">
        <w:rPr>
          <w:rFonts w:ascii="Angsana New" w:hAnsi="Angsana New" w:hint="cs"/>
          <w:sz w:val="30"/>
          <w:szCs w:val="30"/>
          <w:cs/>
        </w:rPr>
        <w:t>ที่มีระยะเวลาครบกำหนด</w:t>
      </w:r>
      <w:r w:rsidR="00906560" w:rsidRPr="009721F5">
        <w:rPr>
          <w:rFonts w:ascii="Angsana New" w:hAnsi="Angsana New" w:hint="cs"/>
          <w:sz w:val="30"/>
          <w:szCs w:val="30"/>
          <w:cs/>
        </w:rPr>
        <w:t>ตั้งแต่</w:t>
      </w:r>
      <w:r w:rsidR="00096AAA"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7F77D1" w:rsidRPr="007F77D1">
        <w:rPr>
          <w:rFonts w:ascii="Angsana New" w:hAnsi="Angsana New" w:hint="cs"/>
          <w:sz w:val="30"/>
          <w:szCs w:val="30"/>
        </w:rPr>
        <w:t>3</w:t>
      </w:r>
      <w:r w:rsidR="00096AAA" w:rsidRPr="009721F5">
        <w:rPr>
          <w:rFonts w:ascii="Angsana New" w:hAnsi="Angsana New" w:hint="cs"/>
          <w:sz w:val="30"/>
          <w:szCs w:val="30"/>
          <w:cs/>
        </w:rPr>
        <w:t xml:space="preserve"> เดือน</w:t>
      </w:r>
      <w:r w:rsidR="00906560" w:rsidRPr="009721F5">
        <w:rPr>
          <w:rFonts w:ascii="Angsana New" w:hAnsi="Angsana New" w:hint="cs"/>
          <w:sz w:val="30"/>
          <w:szCs w:val="30"/>
          <w:cs/>
        </w:rPr>
        <w:t>ขึ้นไป</w:t>
      </w:r>
      <w:r w:rsidR="00D91543" w:rsidRPr="009721F5">
        <w:rPr>
          <w:rFonts w:ascii="Angsana New" w:hAnsi="Angsana New" w:hint="cs"/>
          <w:sz w:val="30"/>
          <w:szCs w:val="30"/>
        </w:rPr>
        <w:t>,</w:t>
      </w:r>
      <w:r w:rsidR="00763CF8" w:rsidRPr="009721F5">
        <w:rPr>
          <w:rFonts w:ascii="Angsana New" w:hAnsi="Angsana New" w:hint="cs"/>
          <w:sz w:val="30"/>
          <w:szCs w:val="30"/>
          <w:cs/>
        </w:rPr>
        <w:t xml:space="preserve"> บริษัท บางกอก ดรัก จำกัด</w:t>
      </w:r>
      <w:r w:rsidR="00D91543" w:rsidRPr="009721F5">
        <w:rPr>
          <w:rFonts w:ascii="Angsana New" w:hAnsi="Angsana New" w:hint="cs"/>
          <w:sz w:val="30"/>
          <w:szCs w:val="30"/>
        </w:rPr>
        <w:t>,</w:t>
      </w:r>
      <w:r w:rsidR="00763CF8" w:rsidRPr="009721F5">
        <w:rPr>
          <w:rFonts w:ascii="Angsana New" w:hAnsi="Angsana New" w:hint="cs"/>
          <w:sz w:val="30"/>
          <w:szCs w:val="30"/>
          <w:cs/>
        </w:rPr>
        <w:t xml:space="preserve"> บริษัท บางกอก เมดิก้า จำกัด</w:t>
      </w:r>
      <w:r w:rsidR="000E07FC">
        <w:rPr>
          <w:rFonts w:ascii="Angsana New" w:hAnsi="Angsana New" w:hint="cs"/>
          <w:sz w:val="30"/>
          <w:szCs w:val="30"/>
          <w:cs/>
        </w:rPr>
        <w:t xml:space="preserve"> และ</w:t>
      </w:r>
      <w:r w:rsidR="00763CF8" w:rsidRPr="009721F5">
        <w:rPr>
          <w:rFonts w:ascii="Angsana New" w:hAnsi="Angsana New" w:hint="cs"/>
          <w:sz w:val="30"/>
          <w:szCs w:val="30"/>
          <w:cs/>
        </w:rPr>
        <w:t>บริษัท ฟาร์ม่า อัลลิอันซ์ จำกัด</w:t>
      </w:r>
      <w:r w:rsidR="00096AAA" w:rsidRPr="009721F5">
        <w:rPr>
          <w:rFonts w:ascii="Angsana New" w:hAnsi="Angsana New" w:hint="cs"/>
          <w:sz w:val="30"/>
          <w:szCs w:val="30"/>
        </w:rPr>
        <w:t xml:space="preserve"> </w:t>
      </w:r>
      <w:r w:rsidR="005372F8" w:rsidRPr="009721F5">
        <w:rPr>
          <w:rFonts w:ascii="Angsana New" w:hAnsi="Angsana New" w:hint="cs"/>
          <w:sz w:val="30"/>
          <w:szCs w:val="30"/>
          <w:cs/>
        </w:rPr>
        <w:t>ภายใต้ข้อกำหนดของสัญญา</w:t>
      </w:r>
      <w:r w:rsidR="00AE4F6F" w:rsidRPr="009721F5">
        <w:rPr>
          <w:rFonts w:ascii="Angsana New" w:hAnsi="Angsana New" w:hint="cs"/>
          <w:sz w:val="30"/>
          <w:szCs w:val="30"/>
          <w:cs/>
        </w:rPr>
        <w:t>ดังกล่าวข้างต้น</w:t>
      </w:r>
      <w:r w:rsidR="00015AEB" w:rsidRPr="009721F5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="00AE4F6F" w:rsidRPr="009721F5">
        <w:rPr>
          <w:rFonts w:ascii="Angsana New" w:hAnsi="Angsana New" w:hint="cs"/>
          <w:sz w:val="30"/>
          <w:szCs w:val="30"/>
          <w:cs/>
        </w:rPr>
        <w:t>ต้องปฏิบัติตาม</w:t>
      </w:r>
      <w:r w:rsidR="005372F8" w:rsidRPr="009721F5">
        <w:rPr>
          <w:rFonts w:ascii="Angsana New" w:hAnsi="Angsana New" w:hint="cs"/>
          <w:sz w:val="30"/>
          <w:szCs w:val="30"/>
          <w:cs/>
        </w:rPr>
        <w:t>เงื่อนไขใน</w:t>
      </w:r>
      <w:r w:rsidR="00AE4F6F" w:rsidRPr="009721F5">
        <w:rPr>
          <w:rFonts w:ascii="Angsana New" w:hAnsi="Angsana New" w:hint="cs"/>
          <w:sz w:val="30"/>
          <w:szCs w:val="30"/>
          <w:cs/>
        </w:rPr>
        <w:t xml:space="preserve">สัญญาดังกล่าว เช่น </w:t>
      </w:r>
      <w:r w:rsidR="005372F8" w:rsidRPr="009721F5">
        <w:rPr>
          <w:rFonts w:ascii="Angsana New" w:hAnsi="Angsana New" w:hint="cs"/>
          <w:sz w:val="30"/>
          <w:szCs w:val="30"/>
          <w:cs/>
        </w:rPr>
        <w:t>ข้อกำหนดเกี่ยวกับ</w:t>
      </w:r>
      <w:r w:rsidR="00AE4F6F" w:rsidRPr="009721F5">
        <w:rPr>
          <w:rFonts w:ascii="Angsana New" w:hAnsi="Angsana New" w:hint="cs"/>
          <w:sz w:val="30"/>
          <w:szCs w:val="30"/>
          <w:cs/>
        </w:rPr>
        <w:t>การผิดนัดชำระ การให้ข้อมูลทางการเงิน</w:t>
      </w:r>
      <w:r w:rsidR="005A5438" w:rsidRPr="009721F5">
        <w:rPr>
          <w:rFonts w:ascii="Angsana New" w:hAnsi="Angsana New" w:hint="cs"/>
          <w:sz w:val="30"/>
          <w:szCs w:val="30"/>
          <w:cs/>
        </w:rPr>
        <w:t>และการดำรงอัตราส่วนทางการเงิน</w:t>
      </w:r>
      <w:r w:rsidR="00AE4F6F" w:rsidRPr="009721F5">
        <w:rPr>
          <w:rFonts w:ascii="Angsana New" w:hAnsi="Angsana New" w:hint="cs"/>
          <w:sz w:val="30"/>
          <w:szCs w:val="30"/>
          <w:cs/>
        </w:rPr>
        <w:t xml:space="preserve"> เป็นต้น</w:t>
      </w:r>
      <w:r w:rsidR="00193116"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0E07FC">
        <w:rPr>
          <w:rFonts w:ascii="Angsana New" w:hAnsi="Angsana New"/>
          <w:sz w:val="30"/>
          <w:szCs w:val="30"/>
          <w:cs/>
        </w:rPr>
        <w:br/>
      </w:r>
      <w:r w:rsidR="00193116" w:rsidRPr="009721F5">
        <w:rPr>
          <w:rFonts w:ascii="Angsana New" w:hAnsi="Angsana New" w:hint="cs"/>
          <w:sz w:val="30"/>
          <w:szCs w:val="30"/>
          <w:cs/>
        </w:rPr>
        <w:t xml:space="preserve">เงินกู้ยืมระยะยาวจากสถาบันการเงินมีอัตราดอกเบี้ยร้อยละ </w:t>
      </w:r>
      <w:r w:rsidR="007F77D1" w:rsidRPr="007F77D1">
        <w:rPr>
          <w:rFonts w:ascii="Angsana New" w:hAnsi="Angsana New"/>
          <w:sz w:val="30"/>
          <w:szCs w:val="30"/>
        </w:rPr>
        <w:t>3</w:t>
      </w:r>
      <w:r w:rsidR="0081169D">
        <w:rPr>
          <w:rFonts w:ascii="Angsana New" w:hAnsi="Angsana New"/>
          <w:sz w:val="30"/>
          <w:szCs w:val="30"/>
        </w:rPr>
        <w:t>.</w:t>
      </w:r>
      <w:r w:rsidR="007F77D1" w:rsidRPr="007F77D1">
        <w:rPr>
          <w:rFonts w:ascii="Angsana New" w:hAnsi="Angsana New"/>
          <w:sz w:val="30"/>
          <w:szCs w:val="30"/>
        </w:rPr>
        <w:t>3</w:t>
      </w:r>
      <w:r w:rsidR="00193116" w:rsidRPr="009721F5">
        <w:rPr>
          <w:rFonts w:ascii="Angsana New" w:hAnsi="Angsana New" w:hint="cs"/>
          <w:sz w:val="30"/>
          <w:szCs w:val="30"/>
        </w:rPr>
        <w:t xml:space="preserve"> </w:t>
      </w:r>
      <w:r w:rsidR="00193116" w:rsidRPr="009721F5">
        <w:rPr>
          <w:rFonts w:ascii="Angsana New" w:hAnsi="Angsana New" w:hint="cs"/>
          <w:sz w:val="30"/>
          <w:szCs w:val="30"/>
          <w:cs/>
        </w:rPr>
        <w:t xml:space="preserve">ถึงร้อยละ </w:t>
      </w:r>
      <w:r w:rsidR="007F77D1" w:rsidRPr="007F77D1">
        <w:rPr>
          <w:rFonts w:ascii="Angsana New" w:hAnsi="Angsana New"/>
          <w:sz w:val="30"/>
          <w:szCs w:val="30"/>
        </w:rPr>
        <w:t>8</w:t>
      </w:r>
      <w:r w:rsidR="0081169D">
        <w:rPr>
          <w:rFonts w:ascii="Angsana New" w:hAnsi="Angsana New"/>
          <w:sz w:val="30"/>
          <w:szCs w:val="30"/>
        </w:rPr>
        <w:t>.</w:t>
      </w:r>
      <w:r w:rsidR="007F77D1" w:rsidRPr="007F77D1">
        <w:rPr>
          <w:rFonts w:ascii="Angsana New" w:hAnsi="Angsana New"/>
          <w:sz w:val="30"/>
          <w:szCs w:val="30"/>
        </w:rPr>
        <w:t>0</w:t>
      </w:r>
      <w:r w:rsidR="00193116" w:rsidRPr="009721F5">
        <w:rPr>
          <w:rFonts w:ascii="Angsana New" w:hAnsi="Angsana New" w:hint="cs"/>
          <w:sz w:val="30"/>
          <w:szCs w:val="30"/>
        </w:rPr>
        <w:t xml:space="preserve"> </w:t>
      </w:r>
      <w:r w:rsidR="00193116" w:rsidRPr="009721F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7F77D1" w:rsidRPr="007F77D1">
        <w:rPr>
          <w:rFonts w:ascii="Angsana New" w:hAnsi="Angsana New" w:hint="cs"/>
          <w:i/>
          <w:iCs/>
          <w:sz w:val="30"/>
          <w:szCs w:val="30"/>
        </w:rPr>
        <w:t>31</w:t>
      </w:r>
      <w:r w:rsidR="00193116" w:rsidRPr="009721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193116" w:rsidRPr="009721F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7F77D1" w:rsidRPr="007F77D1">
        <w:rPr>
          <w:rFonts w:ascii="Angsana New" w:hAnsi="Angsana New" w:hint="cs"/>
          <w:i/>
          <w:iCs/>
          <w:sz w:val="30"/>
          <w:szCs w:val="30"/>
        </w:rPr>
        <w:t>2565</w:t>
      </w:r>
      <w:r w:rsidR="00193116" w:rsidRPr="009721F5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193116" w:rsidRPr="009721F5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7F77D1" w:rsidRPr="007F77D1">
        <w:rPr>
          <w:rFonts w:ascii="Angsana New" w:hAnsi="Angsana New" w:hint="cs"/>
          <w:i/>
          <w:iCs/>
          <w:sz w:val="30"/>
          <w:szCs w:val="30"/>
        </w:rPr>
        <w:t>3</w:t>
      </w:r>
      <w:r w:rsidR="00FD0752" w:rsidRPr="009721F5">
        <w:rPr>
          <w:rFonts w:ascii="Angsana New" w:hAnsi="Angsana New" w:hint="cs"/>
          <w:i/>
          <w:iCs/>
          <w:sz w:val="30"/>
          <w:szCs w:val="30"/>
        </w:rPr>
        <w:t>.</w:t>
      </w:r>
      <w:r w:rsidR="007F77D1" w:rsidRPr="007F77D1">
        <w:rPr>
          <w:rFonts w:ascii="Angsana New" w:hAnsi="Angsana New" w:hint="cs"/>
          <w:i/>
          <w:iCs/>
          <w:sz w:val="30"/>
          <w:szCs w:val="30"/>
        </w:rPr>
        <w:t>3</w:t>
      </w:r>
      <w:r w:rsidR="00193116" w:rsidRPr="009721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0E07FC">
        <w:rPr>
          <w:rFonts w:ascii="Angsana New" w:hAnsi="Angsana New"/>
          <w:i/>
          <w:iCs/>
          <w:sz w:val="30"/>
          <w:szCs w:val="30"/>
          <w:cs/>
        </w:rPr>
        <w:br/>
      </w:r>
      <w:r w:rsidR="00193116" w:rsidRPr="009721F5">
        <w:rPr>
          <w:rFonts w:ascii="Angsana New" w:hAnsi="Angsana New" w:hint="cs"/>
          <w:i/>
          <w:iCs/>
          <w:sz w:val="30"/>
          <w:szCs w:val="30"/>
          <w:cs/>
        </w:rPr>
        <w:t xml:space="preserve">ถึงร้อยละ </w:t>
      </w:r>
      <w:r w:rsidR="007F77D1" w:rsidRPr="007F77D1">
        <w:rPr>
          <w:rFonts w:ascii="Angsana New" w:hAnsi="Angsana New" w:hint="cs"/>
          <w:i/>
          <w:iCs/>
          <w:sz w:val="30"/>
          <w:szCs w:val="30"/>
        </w:rPr>
        <w:t>7</w:t>
      </w:r>
      <w:r w:rsidR="00FD0752" w:rsidRPr="009721F5">
        <w:rPr>
          <w:rFonts w:ascii="Angsana New" w:hAnsi="Angsana New" w:hint="cs"/>
          <w:i/>
          <w:iCs/>
          <w:sz w:val="30"/>
          <w:szCs w:val="30"/>
        </w:rPr>
        <w:t>.</w:t>
      </w:r>
      <w:r w:rsidR="007F77D1" w:rsidRPr="007F77D1">
        <w:rPr>
          <w:rFonts w:ascii="Angsana New" w:hAnsi="Angsana New" w:hint="cs"/>
          <w:i/>
          <w:iCs/>
          <w:sz w:val="30"/>
          <w:szCs w:val="30"/>
        </w:rPr>
        <w:t>0</w:t>
      </w:r>
      <w:r w:rsidR="00193116" w:rsidRPr="009721F5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193116" w:rsidRPr="009721F5">
        <w:rPr>
          <w:rFonts w:ascii="Angsana New" w:hAnsi="Angsana New" w:hint="cs"/>
          <w:sz w:val="30"/>
          <w:szCs w:val="30"/>
        </w:rPr>
        <w:t xml:space="preserve"> </w:t>
      </w:r>
    </w:p>
    <w:p w14:paraId="6C905A1E" w14:textId="78DE112E" w:rsidR="00664A71" w:rsidRPr="009721F5" w:rsidRDefault="00664A71" w:rsidP="00002A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2898884" w14:textId="77777777" w:rsidR="00664A71" w:rsidRPr="009721F5" w:rsidRDefault="00664A71" w:rsidP="00664A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9721F5">
        <w:rPr>
          <w:rFonts w:ascii="Angsana New" w:hAnsi="Angsana New" w:hint="cs"/>
          <w:i/>
          <w:iCs/>
          <w:sz w:val="30"/>
          <w:szCs w:val="30"/>
          <w:cs/>
        </w:rPr>
        <w:t>เงินกู้ยืมระยะยาวจากสถาบันการเงินของบริษัทย่อย</w:t>
      </w:r>
    </w:p>
    <w:p w14:paraId="7146D3B1" w14:textId="77777777" w:rsidR="00664A71" w:rsidRPr="009721F5" w:rsidRDefault="00664A71" w:rsidP="00664A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="Angsana New" w:hAnsi="Angsana New"/>
          <w:i/>
          <w:iCs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080"/>
        <w:gridCol w:w="1260"/>
        <w:gridCol w:w="1530"/>
        <w:gridCol w:w="3780"/>
      </w:tblGrid>
      <w:tr w:rsidR="00664A71" w:rsidRPr="009721F5" w14:paraId="03B8EEFD" w14:textId="77777777" w:rsidTr="00FD3C47">
        <w:trPr>
          <w:tblHeader/>
        </w:trPr>
        <w:tc>
          <w:tcPr>
            <w:tcW w:w="1800" w:type="dxa"/>
          </w:tcPr>
          <w:p w14:paraId="45341FCB" w14:textId="77777777" w:rsidR="00664A71" w:rsidRPr="009721F5" w:rsidRDefault="00664A71" w:rsidP="00FD3C47">
            <w:pPr>
              <w:spacing w:line="240" w:lineRule="auto"/>
              <w:ind w:left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วันที่ทำสัญญา</w:t>
            </w:r>
          </w:p>
        </w:tc>
        <w:tc>
          <w:tcPr>
            <w:tcW w:w="1080" w:type="dxa"/>
          </w:tcPr>
          <w:p w14:paraId="7BB48E47" w14:textId="77777777" w:rsidR="00664A71" w:rsidRPr="009721F5" w:rsidRDefault="00664A71" w:rsidP="00F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ผู้ให้กู้</w:t>
            </w:r>
          </w:p>
        </w:tc>
        <w:tc>
          <w:tcPr>
            <w:tcW w:w="1260" w:type="dxa"/>
            <w:vAlign w:val="bottom"/>
          </w:tcPr>
          <w:p w14:paraId="58C32A56" w14:textId="77777777" w:rsidR="00664A71" w:rsidRPr="009721F5" w:rsidRDefault="00664A71" w:rsidP="00F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530" w:type="dxa"/>
          </w:tcPr>
          <w:p w14:paraId="523BF87D" w14:textId="77777777" w:rsidR="00664A71" w:rsidRPr="009721F5" w:rsidRDefault="00664A71" w:rsidP="00F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3780" w:type="dxa"/>
          </w:tcPr>
          <w:p w14:paraId="61B8A5AE" w14:textId="77777777" w:rsidR="00664A71" w:rsidRPr="009721F5" w:rsidRDefault="00664A71" w:rsidP="00F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การชำระเงินคืน</w:t>
            </w:r>
          </w:p>
        </w:tc>
      </w:tr>
      <w:tr w:rsidR="00664A71" w:rsidRPr="009721F5" w14:paraId="1E5DEA6D" w14:textId="77777777" w:rsidTr="00FD3C47">
        <w:trPr>
          <w:tblHeader/>
        </w:trPr>
        <w:tc>
          <w:tcPr>
            <w:tcW w:w="1800" w:type="dxa"/>
          </w:tcPr>
          <w:p w14:paraId="68B50D2A" w14:textId="77777777" w:rsidR="00664A71" w:rsidRPr="009721F5" w:rsidRDefault="00664A71" w:rsidP="00FD3C4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4C6F960" w14:textId="77777777" w:rsidR="00664A71" w:rsidRPr="009721F5" w:rsidRDefault="00664A71" w:rsidP="00F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05987AD" w14:textId="77777777" w:rsidR="00664A71" w:rsidRPr="009721F5" w:rsidRDefault="00664A71" w:rsidP="00F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530" w:type="dxa"/>
          </w:tcPr>
          <w:p w14:paraId="65B6F3B4" w14:textId="77777777" w:rsidR="00664A71" w:rsidRPr="009721F5" w:rsidRDefault="00664A71" w:rsidP="00F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ต่อปี</w:t>
            </w: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3780" w:type="dxa"/>
          </w:tcPr>
          <w:p w14:paraId="36B023E5" w14:textId="77777777" w:rsidR="00664A71" w:rsidRPr="009721F5" w:rsidRDefault="00664A71" w:rsidP="00F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4A71" w:rsidRPr="009721F5" w14:paraId="733934CF" w14:textId="77777777" w:rsidTr="00FD3C47">
        <w:tc>
          <w:tcPr>
            <w:tcW w:w="1800" w:type="dxa"/>
          </w:tcPr>
          <w:p w14:paraId="13F71019" w14:textId="65FC2B98" w:rsidR="00664A71" w:rsidRPr="009721F5" w:rsidRDefault="007F77D1" w:rsidP="0020275F">
            <w:pPr>
              <w:spacing w:line="240" w:lineRule="auto"/>
              <w:ind w:left="162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 w:hint="cs"/>
                <w:sz w:val="30"/>
                <w:szCs w:val="30"/>
              </w:rPr>
              <w:t>3</w:t>
            </w:r>
            <w:r w:rsidR="00664A71"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64A71"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7F77D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080" w:type="dxa"/>
          </w:tcPr>
          <w:p w14:paraId="083140EA" w14:textId="77777777" w:rsidR="00664A71" w:rsidRPr="009721F5" w:rsidRDefault="00664A71" w:rsidP="00F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สาขาของธนาคารในประเทศ</w:t>
            </w:r>
          </w:p>
        </w:tc>
        <w:tc>
          <w:tcPr>
            <w:tcW w:w="1260" w:type="dxa"/>
          </w:tcPr>
          <w:p w14:paraId="6493FC77" w14:textId="08B43408" w:rsidR="00664A71" w:rsidRPr="009721F5" w:rsidRDefault="007F77D1" w:rsidP="00F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 w:hint="cs"/>
                <w:sz w:val="30"/>
                <w:szCs w:val="30"/>
              </w:rPr>
              <w:t>7</w:t>
            </w:r>
            <w:r w:rsidR="00664A71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77D1">
              <w:rPr>
                <w:rFonts w:ascii="Angsana New" w:hAnsi="Angsana New" w:hint="cs"/>
                <w:sz w:val="30"/>
                <w:szCs w:val="30"/>
              </w:rPr>
              <w:t>000</w:t>
            </w:r>
          </w:p>
          <w:p w14:paraId="1C49488F" w14:textId="77777777" w:rsidR="00664A71" w:rsidRPr="009721F5" w:rsidRDefault="00664A71" w:rsidP="00F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42715BEF" w14:textId="77777777" w:rsidR="00664A71" w:rsidRPr="009721F5" w:rsidRDefault="00664A71" w:rsidP="00F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1E0AC54" w14:textId="54AAC242" w:rsidR="00664A71" w:rsidRPr="009721F5" w:rsidRDefault="00664A71" w:rsidP="00F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MLR+</w:t>
            </w:r>
            <w:r w:rsidR="007F77D1" w:rsidRPr="007F77D1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>.</w:t>
            </w:r>
            <w:r w:rsidR="007F77D1" w:rsidRPr="007F77D1">
              <w:rPr>
                <w:rFonts w:ascii="Angsana New" w:hAnsi="Angsana New" w:hint="cs"/>
                <w:sz w:val="30"/>
                <w:szCs w:val="30"/>
              </w:rPr>
              <w:t>00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>%</w:t>
            </w:r>
          </w:p>
        </w:tc>
        <w:tc>
          <w:tcPr>
            <w:tcW w:w="3780" w:type="dxa"/>
          </w:tcPr>
          <w:p w14:paraId="733FD772" w14:textId="2DB6860C" w:rsidR="00664A71" w:rsidRPr="009721F5" w:rsidRDefault="00664A71" w:rsidP="00F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ชำระคืน </w:t>
            </w:r>
            <w:r w:rsidR="007F77D1" w:rsidRPr="007F77D1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>.</w:t>
            </w:r>
            <w:r w:rsidR="007F77D1" w:rsidRPr="007F77D1">
              <w:rPr>
                <w:rFonts w:ascii="Angsana New" w:hAnsi="Angsana New" w:hint="cs"/>
                <w:sz w:val="30"/>
                <w:szCs w:val="30"/>
              </w:rPr>
              <w:t>11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ล้านบาท ทุกเดือน เริ่มเดือน</w:t>
            </w:r>
            <w:r w:rsidR="004A5F62" w:rsidRPr="009721F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7F77D1" w:rsidRPr="007F77D1">
              <w:rPr>
                <w:rFonts w:ascii="Angsana New" w:hAnsi="Angsana New" w:hint="cs"/>
                <w:sz w:val="30"/>
                <w:szCs w:val="30"/>
              </w:rPr>
              <w:t>2566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 w:rsidR="004A5F62" w:rsidRPr="009721F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7F77D1" w:rsidRPr="007F77D1">
              <w:rPr>
                <w:rFonts w:ascii="Angsana New" w:hAnsi="Angsana New" w:hint="cs"/>
                <w:sz w:val="30"/>
                <w:szCs w:val="30"/>
              </w:rPr>
              <w:t>2573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และในงวดสุดท้ายตกลงชำระเท่ากับจำนวนเงินต้นและดอกเบี้ยคงเหลือ</w:t>
            </w:r>
          </w:p>
        </w:tc>
      </w:tr>
    </w:tbl>
    <w:p w14:paraId="30E95248" w14:textId="38BE3D6E" w:rsidR="00AA4E50" w:rsidRPr="009721F5" w:rsidRDefault="00AA4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0F1D319" w14:textId="1C37AE12" w:rsidR="00D906C0" w:rsidRPr="009721F5" w:rsidRDefault="0052056B" w:rsidP="00E571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D0C5B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 w:rsidR="007F77D1" w:rsidRPr="007F77D1">
        <w:rPr>
          <w:rFonts w:ascii="Angsana New" w:hAnsi="Angsana New" w:hint="cs"/>
          <w:sz w:val="30"/>
          <w:szCs w:val="30"/>
        </w:rPr>
        <w:t>30</w:t>
      </w:r>
      <w:r w:rsidR="00225FD3" w:rsidRPr="006D0C5B">
        <w:rPr>
          <w:rFonts w:ascii="Angsana New" w:hAnsi="Angsana New" w:hint="cs"/>
          <w:sz w:val="30"/>
          <w:szCs w:val="30"/>
        </w:rPr>
        <w:t xml:space="preserve"> </w:t>
      </w:r>
      <w:r w:rsidR="00225FD3" w:rsidRPr="006D0C5B">
        <w:rPr>
          <w:rFonts w:ascii="Angsana New" w:hAnsi="Angsana New" w:hint="cs"/>
          <w:sz w:val="30"/>
          <w:szCs w:val="30"/>
          <w:cs/>
        </w:rPr>
        <w:t>กันยายน</w:t>
      </w:r>
      <w:r w:rsidR="003557AE" w:rsidRPr="006D0C5B">
        <w:rPr>
          <w:rFonts w:ascii="Angsana New" w:hAnsi="Angsana New" w:hint="cs"/>
          <w:sz w:val="30"/>
          <w:szCs w:val="30"/>
          <w:cs/>
        </w:rPr>
        <w:t xml:space="preserve"> </w:t>
      </w:r>
      <w:r w:rsidR="007F77D1" w:rsidRPr="007F77D1">
        <w:rPr>
          <w:rFonts w:ascii="Angsana New" w:hAnsi="Angsana New" w:hint="cs"/>
          <w:sz w:val="30"/>
          <w:szCs w:val="30"/>
        </w:rPr>
        <w:t>2566</w:t>
      </w:r>
      <w:r w:rsidR="003557AE" w:rsidRPr="006D0C5B">
        <w:rPr>
          <w:rFonts w:ascii="Angsana New" w:hAnsi="Angsana New" w:hint="cs"/>
          <w:sz w:val="30"/>
          <w:szCs w:val="30"/>
        </w:rPr>
        <w:t xml:space="preserve"> </w:t>
      </w:r>
      <w:r w:rsidR="00F02656" w:rsidRPr="006D0C5B">
        <w:rPr>
          <w:rFonts w:ascii="Angsana New" w:hAnsi="Angsana New" w:hint="cs"/>
          <w:sz w:val="30"/>
          <w:szCs w:val="30"/>
          <w:cs/>
        </w:rPr>
        <w:t>กลุ่ม</w:t>
      </w:r>
      <w:r w:rsidRPr="006D0C5B">
        <w:rPr>
          <w:rFonts w:ascii="Angsana New" w:hAnsi="Angsana New" w:hint="cs"/>
          <w:sz w:val="30"/>
          <w:szCs w:val="30"/>
          <w:cs/>
        </w:rPr>
        <w:t>บริษัท</w:t>
      </w:r>
      <w:r w:rsidR="00F02656" w:rsidRPr="006D0C5B">
        <w:rPr>
          <w:rFonts w:ascii="Angsana New" w:hAnsi="Angsana New" w:hint="cs"/>
          <w:sz w:val="30"/>
          <w:szCs w:val="30"/>
          <w:cs/>
        </w:rPr>
        <w:t>และบริษัท</w:t>
      </w:r>
      <w:r w:rsidRPr="006D0C5B">
        <w:rPr>
          <w:rFonts w:ascii="Angsana New" w:hAnsi="Angsana New" w:hint="cs"/>
          <w:sz w:val="30"/>
          <w:szCs w:val="30"/>
          <w:cs/>
        </w:rPr>
        <w:t>มีวงเงินสินเชื่อที่ยัง</w:t>
      </w:r>
      <w:r w:rsidR="00F02656" w:rsidRPr="006D0C5B">
        <w:rPr>
          <w:rFonts w:ascii="Angsana New" w:hAnsi="Angsana New" w:hint="cs"/>
          <w:sz w:val="30"/>
          <w:szCs w:val="30"/>
          <w:cs/>
        </w:rPr>
        <w:t>มิ</w:t>
      </w:r>
      <w:r w:rsidRPr="006D0C5B">
        <w:rPr>
          <w:rFonts w:ascii="Angsana New" w:hAnsi="Angsana New" w:hint="cs"/>
          <w:sz w:val="30"/>
          <w:szCs w:val="30"/>
          <w:cs/>
        </w:rPr>
        <w:t>ได้</w:t>
      </w:r>
      <w:r w:rsidR="00F02656" w:rsidRPr="006D0C5B">
        <w:rPr>
          <w:rFonts w:ascii="Angsana New" w:hAnsi="Angsana New" w:hint="cs"/>
          <w:sz w:val="30"/>
          <w:szCs w:val="30"/>
          <w:cs/>
        </w:rPr>
        <w:t>เบิก</w:t>
      </w:r>
      <w:r w:rsidRPr="006D0C5B">
        <w:rPr>
          <w:rFonts w:ascii="Angsana New" w:hAnsi="Angsana New" w:hint="cs"/>
          <w:sz w:val="30"/>
          <w:szCs w:val="30"/>
          <w:cs/>
        </w:rPr>
        <w:t>ใช้เป็นจำนวนเงินรวม</w:t>
      </w:r>
      <w:r w:rsidR="00FD7DA0" w:rsidRPr="006D0C5B">
        <w:rPr>
          <w:rFonts w:ascii="Angsana New" w:hAnsi="Angsana New" w:hint="cs"/>
          <w:sz w:val="30"/>
          <w:szCs w:val="30"/>
          <w:cs/>
        </w:rPr>
        <w:t xml:space="preserve"> </w:t>
      </w:r>
      <w:r w:rsidR="007F77D1" w:rsidRPr="007F77D1">
        <w:rPr>
          <w:rFonts w:ascii="Angsana New" w:hAnsi="Angsana New"/>
          <w:sz w:val="30"/>
          <w:szCs w:val="30"/>
        </w:rPr>
        <w:t>277</w:t>
      </w:r>
      <w:r w:rsidR="00875B27">
        <w:rPr>
          <w:rFonts w:ascii="Angsana New" w:hAnsi="Angsana New"/>
          <w:sz w:val="30"/>
          <w:szCs w:val="30"/>
        </w:rPr>
        <w:t>.</w:t>
      </w:r>
      <w:r w:rsidR="007F77D1" w:rsidRPr="007F77D1">
        <w:rPr>
          <w:rFonts w:ascii="Angsana New" w:hAnsi="Angsana New"/>
          <w:sz w:val="30"/>
          <w:szCs w:val="30"/>
        </w:rPr>
        <w:t>3</w:t>
      </w:r>
      <w:r w:rsidR="00170231" w:rsidRPr="006D0C5B">
        <w:rPr>
          <w:rFonts w:ascii="Angsana New" w:hAnsi="Angsana New" w:hint="cs"/>
          <w:sz w:val="30"/>
          <w:szCs w:val="30"/>
        </w:rPr>
        <w:t xml:space="preserve"> </w:t>
      </w:r>
      <w:r w:rsidRPr="006D0C5B">
        <w:rPr>
          <w:rFonts w:ascii="Angsana New" w:hAnsi="Angsana New" w:hint="cs"/>
          <w:sz w:val="30"/>
          <w:szCs w:val="30"/>
          <w:cs/>
        </w:rPr>
        <w:t>ล้านบาท</w:t>
      </w:r>
      <w:r w:rsidR="00F02656" w:rsidRPr="006D0C5B">
        <w:rPr>
          <w:rFonts w:ascii="Angsana New" w:hAnsi="Angsana New" w:hint="cs"/>
          <w:sz w:val="30"/>
          <w:szCs w:val="30"/>
          <w:cs/>
        </w:rPr>
        <w:t xml:space="preserve">และ </w:t>
      </w:r>
      <w:r w:rsidR="007F77D1" w:rsidRPr="007F77D1">
        <w:rPr>
          <w:rFonts w:ascii="Angsana New" w:hAnsi="Angsana New"/>
          <w:sz w:val="30"/>
          <w:szCs w:val="30"/>
        </w:rPr>
        <w:t>167</w:t>
      </w:r>
      <w:r w:rsidR="00875B27">
        <w:rPr>
          <w:rFonts w:ascii="Angsana New" w:hAnsi="Angsana New"/>
          <w:sz w:val="30"/>
          <w:szCs w:val="30"/>
        </w:rPr>
        <w:t>.</w:t>
      </w:r>
      <w:r w:rsidR="007F77D1" w:rsidRPr="007F77D1">
        <w:rPr>
          <w:rFonts w:ascii="Angsana New" w:hAnsi="Angsana New"/>
          <w:sz w:val="30"/>
          <w:szCs w:val="30"/>
        </w:rPr>
        <w:t>3</w:t>
      </w:r>
      <w:r w:rsidR="00F02656" w:rsidRPr="006D0C5B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F02656" w:rsidRPr="00DF13DF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7F77D1" w:rsidRPr="007F77D1">
        <w:rPr>
          <w:rFonts w:ascii="Angsana New" w:hAnsi="Angsana New" w:hint="cs"/>
          <w:i/>
          <w:iCs/>
          <w:sz w:val="30"/>
          <w:szCs w:val="30"/>
        </w:rPr>
        <w:t>31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37136" w:rsidRPr="009721F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7F77D1" w:rsidRPr="007F77D1">
        <w:rPr>
          <w:rFonts w:ascii="Angsana New" w:hAnsi="Angsana New" w:hint="cs"/>
          <w:i/>
          <w:iCs/>
          <w:sz w:val="30"/>
          <w:szCs w:val="30"/>
        </w:rPr>
        <w:t>2565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7F77D1" w:rsidRPr="007F77D1">
        <w:rPr>
          <w:rFonts w:ascii="Angsana New" w:hAnsi="Angsana New" w:hint="cs"/>
          <w:i/>
          <w:iCs/>
          <w:sz w:val="30"/>
          <w:szCs w:val="30"/>
        </w:rPr>
        <w:t>56</w:t>
      </w:r>
      <w:r w:rsidR="00DD1BFB" w:rsidRPr="009721F5">
        <w:rPr>
          <w:rFonts w:ascii="Angsana New" w:hAnsi="Angsana New" w:hint="cs"/>
          <w:i/>
          <w:iCs/>
          <w:sz w:val="30"/>
          <w:szCs w:val="30"/>
        </w:rPr>
        <w:t>.</w:t>
      </w:r>
      <w:r w:rsidR="007F77D1" w:rsidRPr="007F77D1">
        <w:rPr>
          <w:rFonts w:ascii="Angsana New" w:hAnsi="Angsana New" w:hint="cs"/>
          <w:i/>
          <w:iCs/>
          <w:sz w:val="30"/>
          <w:szCs w:val="30"/>
        </w:rPr>
        <w:t>1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37136" w:rsidRPr="009721F5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ล้านบาทและ </w:t>
      </w:r>
      <w:r w:rsidR="007F77D1" w:rsidRPr="007F77D1">
        <w:rPr>
          <w:rFonts w:ascii="Angsana New" w:hAnsi="Angsana New" w:hint="cs"/>
          <w:i/>
          <w:iCs/>
          <w:sz w:val="30"/>
          <w:szCs w:val="30"/>
        </w:rPr>
        <w:t>26</w:t>
      </w:r>
      <w:r w:rsidR="00DD1BFB" w:rsidRPr="009721F5">
        <w:rPr>
          <w:rFonts w:ascii="Angsana New" w:hAnsi="Angsana New" w:hint="cs"/>
          <w:i/>
          <w:iCs/>
          <w:sz w:val="30"/>
          <w:szCs w:val="30"/>
        </w:rPr>
        <w:t>.</w:t>
      </w:r>
      <w:r w:rsidR="007F77D1" w:rsidRPr="007F77D1">
        <w:rPr>
          <w:rFonts w:ascii="Angsana New" w:hAnsi="Angsana New" w:hint="cs"/>
          <w:i/>
          <w:iCs/>
          <w:sz w:val="30"/>
          <w:szCs w:val="30"/>
        </w:rPr>
        <w:t>6</w:t>
      </w:r>
      <w:r w:rsidR="00737136" w:rsidRPr="009721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37136" w:rsidRPr="009721F5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Pr="009721F5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16BEC0C7" w14:textId="0D5B7E1C" w:rsidR="0091421D" w:rsidRPr="009721F5" w:rsidRDefault="00914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30"/>
          <w:szCs w:val="30"/>
          <w:cs/>
        </w:rPr>
      </w:pPr>
    </w:p>
    <w:p w14:paraId="1BF2A8C0" w14:textId="3951A612" w:rsidR="007113FF" w:rsidRPr="009721F5" w:rsidRDefault="007113FF" w:rsidP="007113FF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cs="Angsana New" w:hint="cs"/>
          <w:cs/>
        </w:rPr>
        <w:t>ทุนเรือนหุ้น</w:t>
      </w:r>
    </w:p>
    <w:p w14:paraId="47409202" w14:textId="220A3761" w:rsidR="007113FF" w:rsidRDefault="007113FF" w:rsidP="007113FF">
      <w:pPr>
        <w:rPr>
          <w:rFonts w:ascii="Angsana New" w:hAnsi="Angsana New"/>
          <w:sz w:val="30"/>
          <w:szCs w:val="30"/>
        </w:rPr>
      </w:pPr>
    </w:p>
    <w:tbl>
      <w:tblPr>
        <w:tblW w:w="9277" w:type="dxa"/>
        <w:tblInd w:w="450" w:type="dxa"/>
        <w:tblLook w:val="01E0" w:firstRow="1" w:lastRow="1" w:firstColumn="1" w:lastColumn="1" w:noHBand="0" w:noVBand="0"/>
      </w:tblPr>
      <w:tblGrid>
        <w:gridCol w:w="3420"/>
        <w:gridCol w:w="865"/>
        <w:gridCol w:w="276"/>
        <w:gridCol w:w="1002"/>
        <w:gridCol w:w="235"/>
        <w:gridCol w:w="1001"/>
        <w:gridCol w:w="234"/>
        <w:gridCol w:w="1014"/>
        <w:gridCol w:w="265"/>
        <w:gridCol w:w="965"/>
      </w:tblGrid>
      <w:tr w:rsidR="00C05AF4" w:rsidRPr="00483355" w14:paraId="28F061E5" w14:textId="77777777" w:rsidTr="0024674B">
        <w:trPr>
          <w:tblHeader/>
        </w:trPr>
        <w:tc>
          <w:tcPr>
            <w:tcW w:w="3420" w:type="dxa"/>
          </w:tcPr>
          <w:p w14:paraId="33200381" w14:textId="77777777" w:rsidR="00C05AF4" w:rsidRPr="00A610EA" w:rsidRDefault="00C05AF4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5" w:type="dxa"/>
          </w:tcPr>
          <w:p w14:paraId="6E332CAC" w14:textId="77777777" w:rsidR="00C05AF4" w:rsidRPr="00483355" w:rsidRDefault="00C05AF4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833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6" w:type="dxa"/>
          </w:tcPr>
          <w:p w14:paraId="3C45C742" w14:textId="77777777" w:rsidR="00C05AF4" w:rsidRPr="00483355" w:rsidRDefault="00C05AF4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38" w:type="dxa"/>
            <w:gridSpan w:val="3"/>
            <w:tcBorders>
              <w:bottom w:val="single" w:sz="4" w:space="0" w:color="auto"/>
            </w:tcBorders>
          </w:tcPr>
          <w:p w14:paraId="5BFA03B8" w14:textId="2BC49372" w:rsidR="00C05AF4" w:rsidRPr="00483355" w:rsidRDefault="007F77D1" w:rsidP="007A5ED9">
            <w:pPr>
              <w:pStyle w:val="30"/>
              <w:tabs>
                <w:tab w:val="clear" w:pos="360"/>
                <w:tab w:val="clear" w:pos="720"/>
              </w:tabs>
              <w:ind w:left="-72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4" w:type="dxa"/>
          </w:tcPr>
          <w:p w14:paraId="216D9465" w14:textId="77777777" w:rsidR="00C05AF4" w:rsidRPr="00483355" w:rsidRDefault="00C05AF4" w:rsidP="007A5ED9">
            <w:pPr>
              <w:pStyle w:val="30"/>
              <w:tabs>
                <w:tab w:val="clear" w:pos="360"/>
                <w:tab w:val="clear" w:pos="720"/>
              </w:tabs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44" w:type="dxa"/>
            <w:gridSpan w:val="3"/>
            <w:tcBorders>
              <w:bottom w:val="single" w:sz="4" w:space="0" w:color="auto"/>
            </w:tcBorders>
          </w:tcPr>
          <w:p w14:paraId="03E2A569" w14:textId="0F7D223D" w:rsidR="00C05AF4" w:rsidRPr="00483355" w:rsidRDefault="007F77D1" w:rsidP="007A5ED9">
            <w:pPr>
              <w:pStyle w:val="30"/>
              <w:tabs>
                <w:tab w:val="clear" w:pos="360"/>
                <w:tab w:val="clear" w:pos="720"/>
              </w:tabs>
              <w:ind w:right="11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2565</w:t>
            </w:r>
          </w:p>
        </w:tc>
      </w:tr>
      <w:tr w:rsidR="00C05AF4" w:rsidRPr="00483355" w14:paraId="404D5ACC" w14:textId="77777777" w:rsidTr="0024674B">
        <w:trPr>
          <w:tblHeader/>
        </w:trPr>
        <w:tc>
          <w:tcPr>
            <w:tcW w:w="3420" w:type="dxa"/>
          </w:tcPr>
          <w:p w14:paraId="28E8633D" w14:textId="77777777" w:rsidR="00C05AF4" w:rsidRPr="00483355" w:rsidRDefault="00C05AF4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5" w:type="dxa"/>
          </w:tcPr>
          <w:p w14:paraId="7633D4DA" w14:textId="77777777" w:rsidR="00C05AF4" w:rsidRPr="00483355" w:rsidRDefault="00C05AF4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833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6" w:type="dxa"/>
          </w:tcPr>
          <w:p w14:paraId="3D79AA27" w14:textId="77777777" w:rsidR="00C05AF4" w:rsidRPr="00483355" w:rsidRDefault="00C05AF4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7F8176DA" w14:textId="77777777" w:rsidR="00C05AF4" w:rsidRPr="00483355" w:rsidRDefault="00C05AF4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833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24B97D7C" w14:textId="77777777" w:rsidR="00C05AF4" w:rsidRPr="00483355" w:rsidRDefault="00C05AF4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7B0FD449" w14:textId="77777777" w:rsidR="00C05AF4" w:rsidRPr="00483355" w:rsidRDefault="00C05AF4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833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4" w:type="dxa"/>
          </w:tcPr>
          <w:p w14:paraId="294FF759" w14:textId="77777777" w:rsidR="00C05AF4" w:rsidRPr="00483355" w:rsidRDefault="00C05AF4" w:rsidP="007A5ED9">
            <w:pPr>
              <w:pStyle w:val="30"/>
              <w:tabs>
                <w:tab w:val="clear" w:pos="360"/>
                <w:tab w:val="clear" w:pos="720"/>
              </w:tabs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7BD0CA80" w14:textId="77777777" w:rsidR="00C05AF4" w:rsidRPr="00483355" w:rsidRDefault="00C05AF4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833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13F5810C" w14:textId="77777777" w:rsidR="00C05AF4" w:rsidRPr="00483355" w:rsidRDefault="00C05AF4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4C64563E" w14:textId="77777777" w:rsidR="00C05AF4" w:rsidRPr="00483355" w:rsidRDefault="00C05AF4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833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C05AF4" w:rsidRPr="00483355" w14:paraId="2119EB8E" w14:textId="77777777" w:rsidTr="0024674B">
        <w:trPr>
          <w:tblHeader/>
        </w:trPr>
        <w:tc>
          <w:tcPr>
            <w:tcW w:w="3420" w:type="dxa"/>
          </w:tcPr>
          <w:p w14:paraId="72A10884" w14:textId="77777777" w:rsidR="00C05AF4" w:rsidRPr="00483355" w:rsidRDefault="00C05AF4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5" w:type="dxa"/>
          </w:tcPr>
          <w:p w14:paraId="26D0A9F0" w14:textId="77777777" w:rsidR="00C05AF4" w:rsidRPr="00483355" w:rsidRDefault="00C05AF4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8335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6" w:type="dxa"/>
          </w:tcPr>
          <w:p w14:paraId="2E142AF0" w14:textId="77777777" w:rsidR="00C05AF4" w:rsidRPr="00483355" w:rsidRDefault="00C05AF4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716" w:type="dxa"/>
            <w:gridSpan w:val="7"/>
          </w:tcPr>
          <w:p w14:paraId="56C00F5B" w14:textId="77777777" w:rsidR="00C05AF4" w:rsidRPr="00483355" w:rsidRDefault="00C05AF4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8335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48335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48335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05AF4" w:rsidRPr="00483355" w14:paraId="37242422" w14:textId="77777777" w:rsidTr="0024674B">
        <w:tc>
          <w:tcPr>
            <w:tcW w:w="3420" w:type="dxa"/>
          </w:tcPr>
          <w:p w14:paraId="7A6E63B9" w14:textId="77777777" w:rsidR="00C05AF4" w:rsidRPr="00483355" w:rsidRDefault="00C05AF4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33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65" w:type="dxa"/>
          </w:tcPr>
          <w:p w14:paraId="77F4B8CC" w14:textId="77777777" w:rsidR="00C05AF4" w:rsidRPr="00483355" w:rsidRDefault="00C05AF4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6" w:type="dxa"/>
          </w:tcPr>
          <w:p w14:paraId="02626F69" w14:textId="77777777" w:rsidR="00C05AF4" w:rsidRPr="00483355" w:rsidRDefault="00C05AF4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2" w:type="dxa"/>
          </w:tcPr>
          <w:p w14:paraId="1558C805" w14:textId="77777777" w:rsidR="00C05AF4" w:rsidRPr="00483355" w:rsidRDefault="00C05AF4" w:rsidP="007A5ED9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14:paraId="09FE1621" w14:textId="77777777" w:rsidR="00C05AF4" w:rsidRPr="00483355" w:rsidRDefault="00C05AF4" w:rsidP="007A5ED9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</w:tcPr>
          <w:p w14:paraId="73A39DD7" w14:textId="77777777" w:rsidR="00C05AF4" w:rsidRPr="00483355" w:rsidRDefault="00C05AF4" w:rsidP="007A5ED9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14:paraId="66EB479A" w14:textId="77777777" w:rsidR="00C05AF4" w:rsidRPr="00483355" w:rsidRDefault="00C05AF4" w:rsidP="007A5ED9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</w:tcPr>
          <w:p w14:paraId="6B26BA95" w14:textId="77777777" w:rsidR="00C05AF4" w:rsidRPr="00483355" w:rsidRDefault="00C05AF4" w:rsidP="007A5ED9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47D0C596" w14:textId="77777777" w:rsidR="00C05AF4" w:rsidRPr="00483355" w:rsidRDefault="00C05AF4" w:rsidP="007A5ED9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65" w:type="dxa"/>
          </w:tcPr>
          <w:p w14:paraId="2F38F538" w14:textId="77777777" w:rsidR="00C05AF4" w:rsidRPr="00483355" w:rsidRDefault="00C05AF4" w:rsidP="007A5ED9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  <w:tr w:rsidR="00C05AF4" w:rsidRPr="00483355" w14:paraId="11C8011A" w14:textId="77777777" w:rsidTr="0024674B">
        <w:tc>
          <w:tcPr>
            <w:tcW w:w="3420" w:type="dxa"/>
          </w:tcPr>
          <w:p w14:paraId="008B0E70" w14:textId="174D8E34" w:rsidR="00C05AF4" w:rsidRPr="00483355" w:rsidRDefault="00C05AF4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3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7F77D1" w:rsidRPr="007F77D1">
              <w:rPr>
                <w:rFonts w:asciiTheme="majorBidi" w:hAnsiTheme="majorBidi"/>
                <w:sz w:val="30"/>
                <w:szCs w:val="30"/>
              </w:rPr>
              <w:t>1</w:t>
            </w:r>
            <w:r w:rsidRPr="004833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833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865" w:type="dxa"/>
          </w:tcPr>
          <w:p w14:paraId="71B5893E" w14:textId="77777777" w:rsidR="00C05AF4" w:rsidRPr="00483355" w:rsidRDefault="00C05AF4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5C5F1652" w14:textId="77777777" w:rsidR="00C05AF4" w:rsidRPr="00483355" w:rsidRDefault="00C05AF4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46E8247A" w14:textId="77777777" w:rsidR="00C05AF4" w:rsidRPr="00483355" w:rsidRDefault="00C05AF4" w:rsidP="007A5ED9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14:paraId="52CC2A3F" w14:textId="77777777" w:rsidR="00C05AF4" w:rsidRPr="00483355" w:rsidRDefault="00C05AF4" w:rsidP="007A5ED9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</w:tcPr>
          <w:p w14:paraId="7D7D8920" w14:textId="77777777" w:rsidR="00C05AF4" w:rsidRPr="00483355" w:rsidRDefault="00C05AF4" w:rsidP="007A5ED9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14:paraId="54029373" w14:textId="77777777" w:rsidR="00C05AF4" w:rsidRPr="00483355" w:rsidRDefault="00C05AF4" w:rsidP="007A5ED9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</w:tcPr>
          <w:p w14:paraId="01DF8251" w14:textId="77777777" w:rsidR="00C05AF4" w:rsidRPr="00483355" w:rsidRDefault="00C05AF4" w:rsidP="007A5ED9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7697013D" w14:textId="77777777" w:rsidR="00C05AF4" w:rsidRPr="00483355" w:rsidRDefault="00C05AF4" w:rsidP="007A5ED9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65" w:type="dxa"/>
          </w:tcPr>
          <w:p w14:paraId="1A177AA0" w14:textId="77777777" w:rsidR="00C05AF4" w:rsidRPr="00483355" w:rsidRDefault="00C05AF4" w:rsidP="007A5ED9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05AF4" w:rsidRPr="00483355" w14:paraId="3FC4ECF4" w14:textId="77777777" w:rsidTr="0024674B">
        <w:tc>
          <w:tcPr>
            <w:tcW w:w="3420" w:type="dxa"/>
          </w:tcPr>
          <w:p w14:paraId="40DF0608" w14:textId="77777777" w:rsidR="00C05AF4" w:rsidRPr="00483355" w:rsidRDefault="00C05AF4" w:rsidP="00C05AF4">
            <w:pPr>
              <w:pStyle w:val="BodyText"/>
              <w:numPr>
                <w:ilvl w:val="2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355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65" w:type="dxa"/>
          </w:tcPr>
          <w:p w14:paraId="46F7349A" w14:textId="7F25C759" w:rsidR="00C05AF4" w:rsidRPr="00483355" w:rsidRDefault="007F77D1" w:rsidP="00C05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100</w:t>
            </w:r>
          </w:p>
        </w:tc>
        <w:tc>
          <w:tcPr>
            <w:tcW w:w="276" w:type="dxa"/>
          </w:tcPr>
          <w:p w14:paraId="14A9CDAB" w14:textId="77777777" w:rsidR="00C05AF4" w:rsidRPr="00483355" w:rsidRDefault="00C05AF4" w:rsidP="00C05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5143C4CE" w14:textId="5AD03D99" w:rsidR="00C05AF4" w:rsidRPr="00483355" w:rsidRDefault="00B03D67" w:rsidP="00B03D67">
            <w:pPr>
              <w:pStyle w:val="30"/>
              <w:tabs>
                <w:tab w:val="clear" w:pos="360"/>
                <w:tab w:val="clear" w:pos="720"/>
                <w:tab w:val="decimal" w:pos="486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14:paraId="2FE1E8B4" w14:textId="77777777" w:rsidR="00C05AF4" w:rsidRPr="00483355" w:rsidRDefault="00C05AF4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</w:tcPr>
          <w:p w14:paraId="08A92161" w14:textId="01D80BD9" w:rsidR="00C05AF4" w:rsidRPr="00483355" w:rsidRDefault="00B03D67" w:rsidP="00B03D67">
            <w:pPr>
              <w:pStyle w:val="30"/>
              <w:tabs>
                <w:tab w:val="clear" w:pos="360"/>
                <w:tab w:val="clear" w:pos="720"/>
                <w:tab w:val="decimal" w:pos="486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</w:tcPr>
          <w:p w14:paraId="5B722D80" w14:textId="77777777" w:rsidR="00C05AF4" w:rsidRPr="00483355" w:rsidRDefault="00C05AF4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</w:tcPr>
          <w:p w14:paraId="4648683B" w14:textId="3038F919" w:rsidR="00C05AF4" w:rsidRPr="00483355" w:rsidRDefault="007F77D1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="00C05A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5" w:type="dxa"/>
          </w:tcPr>
          <w:p w14:paraId="62D38C61" w14:textId="77777777" w:rsidR="00C05AF4" w:rsidRPr="00483355" w:rsidRDefault="00C05AF4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65" w:type="dxa"/>
          </w:tcPr>
          <w:p w14:paraId="68BD431F" w14:textId="1ABC8F62" w:rsidR="00C05AF4" w:rsidRPr="00483355" w:rsidRDefault="007F77D1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200</w:t>
            </w:r>
            <w:r w:rsidR="00C05A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</w:tr>
      <w:tr w:rsidR="009B460B" w:rsidRPr="00483355" w14:paraId="7CFE0C9E" w14:textId="77777777" w:rsidTr="0024674B">
        <w:tc>
          <w:tcPr>
            <w:tcW w:w="3420" w:type="dxa"/>
          </w:tcPr>
          <w:p w14:paraId="3FDFB18C" w14:textId="0C700D9D" w:rsidR="009B460B" w:rsidRPr="00483355" w:rsidRDefault="009B460B" w:rsidP="00C05AF4">
            <w:pPr>
              <w:pStyle w:val="BodyText"/>
              <w:numPr>
                <w:ilvl w:val="2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355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65" w:type="dxa"/>
          </w:tcPr>
          <w:p w14:paraId="03AB16EA" w14:textId="51F3ED06" w:rsidR="009B460B" w:rsidRPr="006433D1" w:rsidRDefault="007F77D1" w:rsidP="00C05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0</w:t>
            </w:r>
            <w:r w:rsidR="009B460B">
              <w:rPr>
                <w:rFonts w:asciiTheme="majorBidi" w:hAnsiTheme="majorBidi"/>
                <w:sz w:val="30"/>
                <w:szCs w:val="30"/>
              </w:rPr>
              <w:t>.</w:t>
            </w:r>
            <w:r w:rsidRPr="007F77D1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276" w:type="dxa"/>
          </w:tcPr>
          <w:p w14:paraId="559AB452" w14:textId="77777777" w:rsidR="009B460B" w:rsidRPr="00483355" w:rsidRDefault="009B460B" w:rsidP="00C05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2B04992A" w14:textId="1B96F206" w:rsidR="009B460B" w:rsidRPr="00483355" w:rsidRDefault="007F77D1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600</w:t>
            </w:r>
            <w:r w:rsidR="00B03D67" w:rsidRPr="00B03D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5" w:type="dxa"/>
          </w:tcPr>
          <w:p w14:paraId="6A749EE5" w14:textId="77777777" w:rsidR="009B460B" w:rsidRPr="00483355" w:rsidRDefault="009B460B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</w:tcPr>
          <w:p w14:paraId="1700B1B4" w14:textId="328BFF54" w:rsidR="009B460B" w:rsidRPr="00483355" w:rsidRDefault="007F77D1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300</w:t>
            </w:r>
            <w:r w:rsidR="00B03D67" w:rsidRPr="00B03D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4" w:type="dxa"/>
          </w:tcPr>
          <w:p w14:paraId="10ADF932" w14:textId="77777777" w:rsidR="009B460B" w:rsidRPr="00483355" w:rsidRDefault="009B460B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</w:tcPr>
          <w:p w14:paraId="7D3DAC7B" w14:textId="60CDDD76" w:rsidR="009B460B" w:rsidRPr="006433D1" w:rsidRDefault="00B03D67" w:rsidP="00B03D67">
            <w:pPr>
              <w:pStyle w:val="30"/>
              <w:tabs>
                <w:tab w:val="clear" w:pos="360"/>
                <w:tab w:val="clear" w:pos="720"/>
                <w:tab w:val="decimal" w:pos="486"/>
              </w:tabs>
              <w:ind w:left="-121" w:right="-131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</w:tcPr>
          <w:p w14:paraId="420EE92A" w14:textId="77777777" w:rsidR="009B460B" w:rsidRPr="00483355" w:rsidRDefault="009B460B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65" w:type="dxa"/>
          </w:tcPr>
          <w:p w14:paraId="5113BB1C" w14:textId="54B5F1B3" w:rsidR="009B460B" w:rsidRPr="006433D1" w:rsidRDefault="00B03D67" w:rsidP="00B03D67">
            <w:pPr>
              <w:pStyle w:val="30"/>
              <w:tabs>
                <w:tab w:val="clear" w:pos="360"/>
                <w:tab w:val="clear" w:pos="720"/>
                <w:tab w:val="decimal" w:pos="486"/>
              </w:tabs>
              <w:ind w:left="-121" w:right="-131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</w:tr>
      <w:tr w:rsidR="00C05AF4" w:rsidRPr="00483355" w14:paraId="3AF14E44" w14:textId="77777777" w:rsidTr="0024674B">
        <w:tc>
          <w:tcPr>
            <w:tcW w:w="3420" w:type="dxa"/>
          </w:tcPr>
          <w:p w14:paraId="00C32DAD" w14:textId="77777777" w:rsidR="00C05AF4" w:rsidRPr="00483355" w:rsidRDefault="00C05AF4" w:rsidP="00C05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355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65" w:type="dxa"/>
          </w:tcPr>
          <w:p w14:paraId="5ABC01F0" w14:textId="0C4A6AB2" w:rsidR="00C05AF4" w:rsidRPr="00483355" w:rsidRDefault="007F77D1" w:rsidP="00C05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100</w:t>
            </w:r>
          </w:p>
        </w:tc>
        <w:tc>
          <w:tcPr>
            <w:tcW w:w="276" w:type="dxa"/>
          </w:tcPr>
          <w:p w14:paraId="79A347F3" w14:textId="77777777" w:rsidR="00C05AF4" w:rsidRPr="00483355" w:rsidRDefault="00C05AF4" w:rsidP="00C05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080C32F0" w14:textId="584B4192" w:rsidR="00C05AF4" w:rsidRPr="00483355" w:rsidRDefault="00B03D67" w:rsidP="00B03D67">
            <w:pPr>
              <w:pStyle w:val="30"/>
              <w:tabs>
                <w:tab w:val="clear" w:pos="360"/>
                <w:tab w:val="clear" w:pos="720"/>
                <w:tab w:val="decimal" w:pos="486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14:paraId="570AC5D4" w14:textId="77777777" w:rsidR="00C05AF4" w:rsidRPr="00483355" w:rsidRDefault="00C05AF4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</w:tcPr>
          <w:p w14:paraId="53542909" w14:textId="1AB2DEA2" w:rsidR="00C05AF4" w:rsidRPr="00483355" w:rsidRDefault="00B03D67" w:rsidP="00B03D67">
            <w:pPr>
              <w:pStyle w:val="30"/>
              <w:tabs>
                <w:tab w:val="clear" w:pos="360"/>
                <w:tab w:val="clear" w:pos="720"/>
                <w:tab w:val="decimal" w:pos="486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</w:tcPr>
          <w:p w14:paraId="5EB721FF" w14:textId="77777777" w:rsidR="00C05AF4" w:rsidRPr="00483355" w:rsidRDefault="00C05AF4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</w:tcPr>
          <w:p w14:paraId="32A02AC6" w14:textId="2A024EEF" w:rsidR="00C05AF4" w:rsidRPr="00483355" w:rsidRDefault="007F77D1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400</w:t>
            </w:r>
          </w:p>
        </w:tc>
        <w:tc>
          <w:tcPr>
            <w:tcW w:w="265" w:type="dxa"/>
          </w:tcPr>
          <w:p w14:paraId="4595C06D" w14:textId="77777777" w:rsidR="00C05AF4" w:rsidRPr="00483355" w:rsidRDefault="00C05AF4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65" w:type="dxa"/>
          </w:tcPr>
          <w:p w14:paraId="1D03EEEA" w14:textId="146A22F8" w:rsidR="00C05AF4" w:rsidRPr="00483355" w:rsidRDefault="007F77D1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40</w:t>
            </w:r>
            <w:r w:rsidR="00C05A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</w:tr>
      <w:tr w:rsidR="009B460B" w:rsidRPr="00483355" w14:paraId="46BA3980" w14:textId="77777777" w:rsidTr="0024674B">
        <w:tc>
          <w:tcPr>
            <w:tcW w:w="3420" w:type="dxa"/>
          </w:tcPr>
          <w:p w14:paraId="385FEB17" w14:textId="00548D50" w:rsidR="009B460B" w:rsidRPr="00483355" w:rsidRDefault="009B460B" w:rsidP="009B4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865" w:type="dxa"/>
          </w:tcPr>
          <w:p w14:paraId="52CAB622" w14:textId="7CE4F588" w:rsidR="009B460B" w:rsidRPr="006433D1" w:rsidRDefault="007F77D1" w:rsidP="009B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100</w:t>
            </w:r>
          </w:p>
        </w:tc>
        <w:tc>
          <w:tcPr>
            <w:tcW w:w="276" w:type="dxa"/>
          </w:tcPr>
          <w:p w14:paraId="45BA1BF4" w14:textId="77777777" w:rsidR="009B460B" w:rsidRPr="00483355" w:rsidRDefault="009B460B" w:rsidP="009B4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0FCF452C" w14:textId="5A1F71A8" w:rsidR="009B460B" w:rsidRPr="00483355" w:rsidRDefault="00B03D67" w:rsidP="00B03D67">
            <w:pPr>
              <w:pStyle w:val="30"/>
              <w:tabs>
                <w:tab w:val="clear" w:pos="360"/>
                <w:tab w:val="clear" w:pos="720"/>
                <w:tab w:val="decimal" w:pos="486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14:paraId="1D9D612F" w14:textId="77777777" w:rsidR="009B460B" w:rsidRPr="00483355" w:rsidRDefault="009B460B" w:rsidP="009B460B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</w:tcPr>
          <w:p w14:paraId="39A60464" w14:textId="6923BA67" w:rsidR="009B460B" w:rsidRPr="00483355" w:rsidRDefault="00B03D67" w:rsidP="00B03D67">
            <w:pPr>
              <w:pStyle w:val="30"/>
              <w:tabs>
                <w:tab w:val="clear" w:pos="360"/>
                <w:tab w:val="clear" w:pos="720"/>
                <w:tab w:val="decimal" w:pos="486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</w:tcPr>
          <w:p w14:paraId="310352A3" w14:textId="77777777" w:rsidR="009B460B" w:rsidRPr="00483355" w:rsidRDefault="009B460B" w:rsidP="009B460B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</w:tcPr>
          <w:p w14:paraId="6785F6AD" w14:textId="26960A05" w:rsidR="009B460B" w:rsidRPr="006433D1" w:rsidRDefault="00B03D67" w:rsidP="009B460B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B03D67">
              <w:rPr>
                <w:rFonts w:asciiTheme="majorBidi" w:hAnsiTheme="majorBidi"/>
                <w:sz w:val="30"/>
                <w:szCs w:val="30"/>
                <w:lang w:val="en-US"/>
              </w:rPr>
              <w:t>(</w:t>
            </w:r>
            <w:r w:rsidR="007F77D1" w:rsidRPr="007F77D1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Pr="00B03D67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="007F77D1" w:rsidRPr="007F77D1">
              <w:rPr>
                <w:rFonts w:asciiTheme="majorBidi" w:hAnsiTheme="majorBidi"/>
                <w:sz w:val="30"/>
                <w:szCs w:val="30"/>
                <w:lang w:val="en-US"/>
              </w:rPr>
              <w:t>400</w:t>
            </w:r>
            <w:r w:rsidRPr="00B03D67">
              <w:rPr>
                <w:rFonts w:asciiTheme="majorBidi" w:hAnsi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5" w:type="dxa"/>
          </w:tcPr>
          <w:p w14:paraId="19554548" w14:textId="77777777" w:rsidR="009B460B" w:rsidRPr="00483355" w:rsidRDefault="009B460B" w:rsidP="009B460B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65" w:type="dxa"/>
          </w:tcPr>
          <w:p w14:paraId="774FAD59" w14:textId="7FC55930" w:rsidR="009B460B" w:rsidRPr="006433D1" w:rsidRDefault="00B03D67" w:rsidP="00B03D67">
            <w:pPr>
              <w:pStyle w:val="30"/>
              <w:tabs>
                <w:tab w:val="clear" w:pos="360"/>
                <w:tab w:val="clear" w:pos="720"/>
                <w:tab w:val="decimal" w:pos="486"/>
              </w:tabs>
              <w:ind w:left="-121" w:right="-131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</w:tr>
      <w:tr w:rsidR="009B460B" w:rsidRPr="00483355" w14:paraId="39787131" w14:textId="77777777" w:rsidTr="0024674B">
        <w:tc>
          <w:tcPr>
            <w:tcW w:w="3420" w:type="dxa"/>
          </w:tcPr>
          <w:p w14:paraId="7A764B7F" w14:textId="46BDE8A4" w:rsidR="009B460B" w:rsidRPr="00483355" w:rsidRDefault="009B460B" w:rsidP="009B4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865" w:type="dxa"/>
          </w:tcPr>
          <w:p w14:paraId="273B51E8" w14:textId="3BB11EFD" w:rsidR="009B460B" w:rsidRPr="006433D1" w:rsidRDefault="007F77D1" w:rsidP="009B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0</w:t>
            </w:r>
            <w:r w:rsidR="009B460B">
              <w:rPr>
                <w:rFonts w:asciiTheme="majorBidi" w:hAnsiTheme="majorBidi"/>
                <w:sz w:val="30"/>
                <w:szCs w:val="30"/>
              </w:rPr>
              <w:t>.</w:t>
            </w:r>
            <w:r w:rsidRPr="007F77D1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276" w:type="dxa"/>
          </w:tcPr>
          <w:p w14:paraId="29C1F40B" w14:textId="77777777" w:rsidR="009B460B" w:rsidRPr="00483355" w:rsidRDefault="009B460B" w:rsidP="009B4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10BC1DC5" w14:textId="03580EEE" w:rsidR="009B460B" w:rsidRPr="00483355" w:rsidRDefault="00B03D67" w:rsidP="00B03D67">
            <w:pPr>
              <w:pStyle w:val="30"/>
              <w:tabs>
                <w:tab w:val="clear" w:pos="360"/>
                <w:tab w:val="clear" w:pos="720"/>
                <w:tab w:val="decimal" w:pos="486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14:paraId="1BCEC4E4" w14:textId="77777777" w:rsidR="009B460B" w:rsidRPr="00483355" w:rsidRDefault="009B460B" w:rsidP="009B460B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</w:tcPr>
          <w:p w14:paraId="66642CC0" w14:textId="318C2993" w:rsidR="009B460B" w:rsidRPr="00483355" w:rsidRDefault="00B03D67" w:rsidP="00B03D67">
            <w:pPr>
              <w:pStyle w:val="30"/>
              <w:tabs>
                <w:tab w:val="clear" w:pos="360"/>
                <w:tab w:val="clear" w:pos="720"/>
                <w:tab w:val="decimal" w:pos="486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</w:tcPr>
          <w:p w14:paraId="2C15BE5B" w14:textId="77777777" w:rsidR="009B460B" w:rsidRPr="00483355" w:rsidRDefault="009B460B" w:rsidP="009B460B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</w:tcPr>
          <w:p w14:paraId="59348585" w14:textId="64B0119A" w:rsidR="009B460B" w:rsidRPr="006433D1" w:rsidRDefault="007F77D1" w:rsidP="009B460B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480</w:t>
            </w:r>
            <w:r w:rsidR="00B03D67" w:rsidRPr="00B03D67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5" w:type="dxa"/>
          </w:tcPr>
          <w:p w14:paraId="4EF31EB3" w14:textId="77777777" w:rsidR="009B460B" w:rsidRPr="00483355" w:rsidRDefault="009B460B" w:rsidP="009B460B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65" w:type="dxa"/>
          </w:tcPr>
          <w:p w14:paraId="5FED9BA2" w14:textId="50FB9014" w:rsidR="009B460B" w:rsidRPr="006433D1" w:rsidRDefault="00B03D67" w:rsidP="00B03D67">
            <w:pPr>
              <w:pStyle w:val="30"/>
              <w:tabs>
                <w:tab w:val="clear" w:pos="360"/>
                <w:tab w:val="clear" w:pos="720"/>
                <w:tab w:val="decimal" w:pos="486"/>
              </w:tabs>
              <w:ind w:left="-121" w:right="-131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</w:tr>
      <w:tr w:rsidR="009B460B" w:rsidRPr="00483355" w14:paraId="098C3547" w14:textId="77777777" w:rsidTr="0024674B">
        <w:tc>
          <w:tcPr>
            <w:tcW w:w="3420" w:type="dxa"/>
          </w:tcPr>
          <w:p w14:paraId="70341840" w14:textId="7E92A65B" w:rsidR="009B460B" w:rsidRPr="00483355" w:rsidRDefault="009B460B" w:rsidP="009B4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65" w:type="dxa"/>
          </w:tcPr>
          <w:p w14:paraId="199343D7" w14:textId="075E8C76" w:rsidR="009B460B" w:rsidRPr="006433D1" w:rsidRDefault="007F77D1" w:rsidP="009B4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0</w:t>
            </w:r>
            <w:r w:rsidR="009B460B">
              <w:rPr>
                <w:rFonts w:asciiTheme="majorBidi" w:hAnsiTheme="majorBidi"/>
                <w:sz w:val="30"/>
                <w:szCs w:val="30"/>
              </w:rPr>
              <w:t>.</w:t>
            </w:r>
            <w:r w:rsidRPr="007F77D1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276" w:type="dxa"/>
          </w:tcPr>
          <w:p w14:paraId="419E5ADC" w14:textId="77777777" w:rsidR="009B460B" w:rsidRPr="00483355" w:rsidRDefault="009B460B" w:rsidP="009B4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731075E5" w14:textId="64416C38" w:rsidR="009B460B" w:rsidRPr="00483355" w:rsidRDefault="00B03D67" w:rsidP="00B03D67">
            <w:pPr>
              <w:pStyle w:val="30"/>
              <w:tabs>
                <w:tab w:val="clear" w:pos="360"/>
                <w:tab w:val="clear" w:pos="720"/>
                <w:tab w:val="decimal" w:pos="486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14:paraId="5987D970" w14:textId="77777777" w:rsidR="009B460B" w:rsidRPr="00483355" w:rsidRDefault="009B460B" w:rsidP="009B460B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</w:tcPr>
          <w:p w14:paraId="4BAD7248" w14:textId="3CE17D2E" w:rsidR="009B460B" w:rsidRPr="00483355" w:rsidRDefault="00B03D67" w:rsidP="00B03D67">
            <w:pPr>
              <w:pStyle w:val="30"/>
              <w:tabs>
                <w:tab w:val="clear" w:pos="360"/>
                <w:tab w:val="clear" w:pos="720"/>
                <w:tab w:val="decimal" w:pos="486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</w:tcPr>
          <w:p w14:paraId="580610C4" w14:textId="77777777" w:rsidR="009B460B" w:rsidRPr="00483355" w:rsidRDefault="009B460B" w:rsidP="009B460B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</w:tcPr>
          <w:p w14:paraId="7BBE1C85" w14:textId="34BCE171" w:rsidR="009B460B" w:rsidRPr="006433D1" w:rsidRDefault="007F77D1" w:rsidP="009B460B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120</w:t>
            </w:r>
            <w:r w:rsidR="00B03D67" w:rsidRPr="00B03D67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5" w:type="dxa"/>
          </w:tcPr>
          <w:p w14:paraId="47591B0B" w14:textId="77777777" w:rsidR="009B460B" w:rsidRPr="00483355" w:rsidRDefault="009B460B" w:rsidP="009B460B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65" w:type="dxa"/>
          </w:tcPr>
          <w:p w14:paraId="406F513C" w14:textId="1EE03457" w:rsidR="009B460B" w:rsidRPr="006433D1" w:rsidRDefault="007F77D1" w:rsidP="009B460B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60</w:t>
            </w:r>
            <w:r w:rsidR="00B03D67" w:rsidRPr="00B03D67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</w:tr>
      <w:tr w:rsidR="00C05AF4" w:rsidRPr="00483355" w14:paraId="355E8568" w14:textId="77777777" w:rsidTr="0024674B">
        <w:tc>
          <w:tcPr>
            <w:tcW w:w="3420" w:type="dxa"/>
          </w:tcPr>
          <w:p w14:paraId="56545693" w14:textId="41E4DF4F" w:rsidR="00C05AF4" w:rsidRPr="00483355" w:rsidRDefault="00C05AF4" w:rsidP="00C05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F77D1"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กันยายน และ </w:t>
            </w:r>
            <w:r w:rsidR="007F77D1" w:rsidRPr="007F77D1">
              <w:rPr>
                <w:rFonts w:asciiTheme="majorBidi" w:hAnsiTheme="majorBidi"/>
                <w:b/>
                <w:sz w:val="30"/>
                <w:szCs w:val="30"/>
              </w:rPr>
              <w:t>31</w:t>
            </w:r>
            <w:r w:rsidRPr="004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5" w:type="dxa"/>
          </w:tcPr>
          <w:p w14:paraId="7C8A375D" w14:textId="77777777" w:rsidR="00C05AF4" w:rsidRPr="00483355" w:rsidRDefault="00C05AF4" w:rsidP="00C05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5D7AF58D" w14:textId="77777777" w:rsidR="00C05AF4" w:rsidRPr="00483355" w:rsidRDefault="00C05AF4" w:rsidP="00C05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512B0B59" w14:textId="77777777" w:rsidR="00C05AF4" w:rsidRPr="00483355" w:rsidRDefault="00C05AF4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14:paraId="7B5F2919" w14:textId="77777777" w:rsidR="00C05AF4" w:rsidRPr="00483355" w:rsidRDefault="00C05AF4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0CB8A723" w14:textId="77777777" w:rsidR="00C05AF4" w:rsidRPr="00483355" w:rsidRDefault="00C05AF4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14:paraId="22F0915B" w14:textId="77777777" w:rsidR="00C05AF4" w:rsidRPr="00483355" w:rsidRDefault="00C05AF4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020506E9" w14:textId="77777777" w:rsidR="00C05AF4" w:rsidRPr="00483355" w:rsidRDefault="00C05AF4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15E6CAA0" w14:textId="77777777" w:rsidR="00C05AF4" w:rsidRPr="00483355" w:rsidRDefault="00C05AF4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51F81586" w14:textId="77777777" w:rsidR="00C05AF4" w:rsidRPr="00483355" w:rsidRDefault="00C05AF4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05AF4" w:rsidRPr="00483355" w14:paraId="21795E9D" w14:textId="77777777" w:rsidTr="0024674B">
        <w:tc>
          <w:tcPr>
            <w:tcW w:w="3420" w:type="dxa"/>
          </w:tcPr>
          <w:p w14:paraId="0630A473" w14:textId="77777777" w:rsidR="00C05AF4" w:rsidRPr="00483355" w:rsidRDefault="00C05AF4" w:rsidP="00C05AF4">
            <w:pPr>
              <w:pStyle w:val="BodyText"/>
              <w:numPr>
                <w:ilvl w:val="2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65" w:type="dxa"/>
          </w:tcPr>
          <w:p w14:paraId="13219610" w14:textId="040DB336" w:rsidR="00C05AF4" w:rsidRPr="00483355" w:rsidRDefault="007F77D1" w:rsidP="00C05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0</w:t>
            </w:r>
            <w:r w:rsidR="009B460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F77D1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276" w:type="dxa"/>
          </w:tcPr>
          <w:p w14:paraId="0A86A5D4" w14:textId="77777777" w:rsidR="00C05AF4" w:rsidRPr="00483355" w:rsidRDefault="00C05AF4" w:rsidP="00C05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</w:tcPr>
          <w:p w14:paraId="6A946A77" w14:textId="5776E232" w:rsidR="00C05AF4" w:rsidRPr="00086CDA" w:rsidRDefault="007F77D1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7F77D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600</w:t>
            </w:r>
            <w:r w:rsidR="00B03D67" w:rsidRPr="00B03D67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5" w:type="dxa"/>
          </w:tcPr>
          <w:p w14:paraId="5AC536C3" w14:textId="77777777" w:rsidR="00C05AF4" w:rsidRPr="00086CDA" w:rsidRDefault="00C05AF4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</w:tcPr>
          <w:p w14:paraId="5AD2C761" w14:textId="33252B97" w:rsidR="00C05AF4" w:rsidRPr="00086CDA" w:rsidRDefault="007F77D1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7F77D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300</w:t>
            </w:r>
            <w:r w:rsidR="00B03D67" w:rsidRPr="00B03D67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4" w:type="dxa"/>
          </w:tcPr>
          <w:p w14:paraId="6337CDB2" w14:textId="77777777" w:rsidR="00C05AF4" w:rsidRPr="00086CDA" w:rsidRDefault="00C05AF4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</w:tcPr>
          <w:p w14:paraId="6EDB105C" w14:textId="0567A567" w:rsidR="00C05AF4" w:rsidRPr="00483355" w:rsidRDefault="007F77D1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F77D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600</w:t>
            </w:r>
            <w:r w:rsidR="00B03D67" w:rsidRPr="00B03D67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5" w:type="dxa"/>
          </w:tcPr>
          <w:p w14:paraId="650F8C6F" w14:textId="77777777" w:rsidR="00C05AF4" w:rsidRPr="00483355" w:rsidRDefault="00C05AF4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65" w:type="dxa"/>
            <w:tcBorders>
              <w:bottom w:val="double" w:sz="4" w:space="0" w:color="auto"/>
            </w:tcBorders>
          </w:tcPr>
          <w:p w14:paraId="208B77A3" w14:textId="68DDF5CA" w:rsidR="00C05AF4" w:rsidRPr="00483355" w:rsidRDefault="007F77D1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F77D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300</w:t>
            </w:r>
            <w:r w:rsidR="00B03D67" w:rsidRPr="00B03D67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C05AF4" w:rsidRPr="00483355" w14:paraId="32379A83" w14:textId="77777777" w:rsidTr="0024674B">
        <w:tc>
          <w:tcPr>
            <w:tcW w:w="3420" w:type="dxa"/>
          </w:tcPr>
          <w:p w14:paraId="482F81EE" w14:textId="77777777" w:rsidR="00C05AF4" w:rsidRPr="00483355" w:rsidRDefault="00C05AF4" w:rsidP="00C05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5" w:type="dxa"/>
          </w:tcPr>
          <w:p w14:paraId="61985995" w14:textId="77777777" w:rsidR="00C05AF4" w:rsidRPr="00483355" w:rsidRDefault="00C05AF4" w:rsidP="00C05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2CB185F7" w14:textId="77777777" w:rsidR="00C05AF4" w:rsidRPr="00483355" w:rsidRDefault="00C05AF4" w:rsidP="00C05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2" w:type="dxa"/>
          </w:tcPr>
          <w:p w14:paraId="316D3098" w14:textId="77777777" w:rsidR="00C05AF4" w:rsidRPr="00483355" w:rsidRDefault="00C05AF4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14:paraId="44EE0538" w14:textId="77777777" w:rsidR="00C05AF4" w:rsidRPr="00B16073" w:rsidRDefault="00C05AF4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</w:tcPr>
          <w:p w14:paraId="7A4B128D" w14:textId="77777777" w:rsidR="00C05AF4" w:rsidRPr="00483355" w:rsidRDefault="00C05AF4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14:paraId="2D13A9EE" w14:textId="77777777" w:rsidR="00C05AF4" w:rsidRPr="00483355" w:rsidRDefault="00C05AF4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</w:tcPr>
          <w:p w14:paraId="666AC8EE" w14:textId="77777777" w:rsidR="00C05AF4" w:rsidRPr="00483355" w:rsidRDefault="00C05AF4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29AB3884" w14:textId="77777777" w:rsidR="00C05AF4" w:rsidRPr="00483355" w:rsidRDefault="00C05AF4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65" w:type="dxa"/>
          </w:tcPr>
          <w:p w14:paraId="28A3E291" w14:textId="77777777" w:rsidR="00C05AF4" w:rsidRPr="00483355" w:rsidRDefault="00C05AF4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05AF4" w:rsidRPr="00483355" w14:paraId="5E5EAC34" w14:textId="77777777" w:rsidTr="0024674B">
        <w:tc>
          <w:tcPr>
            <w:tcW w:w="3420" w:type="dxa"/>
          </w:tcPr>
          <w:p w14:paraId="360F4EC4" w14:textId="77777777" w:rsidR="00C05AF4" w:rsidRPr="00483355" w:rsidRDefault="00C05AF4" w:rsidP="00C05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33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65" w:type="dxa"/>
          </w:tcPr>
          <w:p w14:paraId="044D7977" w14:textId="77777777" w:rsidR="00C05AF4" w:rsidRPr="00483355" w:rsidRDefault="00C05AF4" w:rsidP="00C05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2B398FEA" w14:textId="77777777" w:rsidR="00C05AF4" w:rsidRPr="00483355" w:rsidRDefault="00C05AF4" w:rsidP="00C05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2" w:type="dxa"/>
          </w:tcPr>
          <w:p w14:paraId="5A52DB00" w14:textId="77777777" w:rsidR="00C05AF4" w:rsidRPr="00483355" w:rsidRDefault="00C05AF4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14:paraId="37A8646B" w14:textId="77777777" w:rsidR="00C05AF4" w:rsidRPr="00B16073" w:rsidRDefault="00C05AF4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</w:tcPr>
          <w:p w14:paraId="52213968" w14:textId="77777777" w:rsidR="00C05AF4" w:rsidRPr="00483355" w:rsidRDefault="00C05AF4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14:paraId="5FA43122" w14:textId="77777777" w:rsidR="00C05AF4" w:rsidRPr="00483355" w:rsidRDefault="00C05AF4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</w:tcPr>
          <w:p w14:paraId="38FDC3D6" w14:textId="77777777" w:rsidR="00C05AF4" w:rsidRPr="00483355" w:rsidRDefault="00C05AF4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7A4EC474" w14:textId="77777777" w:rsidR="00C05AF4" w:rsidRPr="00483355" w:rsidRDefault="00C05AF4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65" w:type="dxa"/>
          </w:tcPr>
          <w:p w14:paraId="3AD37C91" w14:textId="77777777" w:rsidR="00C05AF4" w:rsidRPr="00483355" w:rsidRDefault="00C05AF4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05AF4" w:rsidRPr="00483355" w14:paraId="58E29276" w14:textId="77777777" w:rsidTr="0024674B">
        <w:tc>
          <w:tcPr>
            <w:tcW w:w="3420" w:type="dxa"/>
          </w:tcPr>
          <w:p w14:paraId="71012573" w14:textId="191B2869" w:rsidR="00C05AF4" w:rsidRPr="00483355" w:rsidRDefault="00C05AF4" w:rsidP="00C05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3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7F77D1" w:rsidRPr="007F77D1">
              <w:rPr>
                <w:rFonts w:asciiTheme="majorBidi" w:hAnsiTheme="majorBidi"/>
                <w:sz w:val="30"/>
                <w:szCs w:val="30"/>
              </w:rPr>
              <w:t>1</w:t>
            </w:r>
            <w:r w:rsidRPr="004833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833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865" w:type="dxa"/>
            <w:shd w:val="clear" w:color="auto" w:fill="auto"/>
          </w:tcPr>
          <w:p w14:paraId="54068F75" w14:textId="77777777" w:rsidR="00C05AF4" w:rsidRPr="00483355" w:rsidRDefault="00C05AF4" w:rsidP="00C05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1ABA5DE3" w14:textId="77777777" w:rsidR="00C05AF4" w:rsidRPr="00483355" w:rsidRDefault="00C05AF4" w:rsidP="00C05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7AB093E5" w14:textId="77777777" w:rsidR="00C05AF4" w:rsidRPr="00483355" w:rsidRDefault="00C05AF4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14:paraId="6326AE80" w14:textId="77777777" w:rsidR="00C05AF4" w:rsidRPr="00483355" w:rsidRDefault="00C05AF4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1" w:type="dxa"/>
            <w:shd w:val="clear" w:color="auto" w:fill="auto"/>
          </w:tcPr>
          <w:p w14:paraId="5E015D82" w14:textId="77777777" w:rsidR="00C05AF4" w:rsidRPr="00483355" w:rsidRDefault="00C05AF4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shd w:val="clear" w:color="auto" w:fill="auto"/>
          </w:tcPr>
          <w:p w14:paraId="756D2B7A" w14:textId="77777777" w:rsidR="00C05AF4" w:rsidRPr="00483355" w:rsidRDefault="00C05AF4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  <w:shd w:val="clear" w:color="auto" w:fill="auto"/>
          </w:tcPr>
          <w:p w14:paraId="7829CCB2" w14:textId="77777777" w:rsidR="00C05AF4" w:rsidRPr="00483355" w:rsidRDefault="00C05AF4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769EBFB9" w14:textId="77777777" w:rsidR="00C05AF4" w:rsidRPr="00483355" w:rsidRDefault="00C05AF4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65" w:type="dxa"/>
            <w:shd w:val="clear" w:color="auto" w:fill="auto"/>
          </w:tcPr>
          <w:p w14:paraId="432E0E2C" w14:textId="77777777" w:rsidR="00C05AF4" w:rsidRPr="00483355" w:rsidRDefault="00C05AF4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05AF4" w:rsidRPr="00483355" w14:paraId="1B8BE2BF" w14:textId="77777777" w:rsidTr="0024674B">
        <w:tc>
          <w:tcPr>
            <w:tcW w:w="3420" w:type="dxa"/>
          </w:tcPr>
          <w:p w14:paraId="0719A8F7" w14:textId="77777777" w:rsidR="00C05AF4" w:rsidRPr="00483355" w:rsidRDefault="00C05AF4" w:rsidP="00C05AF4">
            <w:pPr>
              <w:pStyle w:val="BodyText"/>
              <w:numPr>
                <w:ilvl w:val="2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355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65" w:type="dxa"/>
            <w:shd w:val="clear" w:color="auto" w:fill="auto"/>
          </w:tcPr>
          <w:p w14:paraId="7E73B503" w14:textId="48BED592" w:rsidR="00C05AF4" w:rsidRPr="00483355" w:rsidRDefault="007F77D1" w:rsidP="00C05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100</w:t>
            </w:r>
          </w:p>
        </w:tc>
        <w:tc>
          <w:tcPr>
            <w:tcW w:w="276" w:type="dxa"/>
            <w:shd w:val="clear" w:color="auto" w:fill="auto"/>
          </w:tcPr>
          <w:p w14:paraId="37F43784" w14:textId="77777777" w:rsidR="00C05AF4" w:rsidRPr="00483355" w:rsidRDefault="00C05AF4" w:rsidP="00C05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2F028D82" w14:textId="6054791F" w:rsidR="00C05AF4" w:rsidRPr="00483355" w:rsidRDefault="006D483C" w:rsidP="006D483C">
            <w:pPr>
              <w:pStyle w:val="30"/>
              <w:tabs>
                <w:tab w:val="clear" w:pos="360"/>
                <w:tab w:val="clear" w:pos="720"/>
                <w:tab w:val="decimal" w:pos="486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0FFB83CE" w14:textId="77777777" w:rsidR="00C05AF4" w:rsidRPr="00483355" w:rsidRDefault="00C05AF4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</w:tcPr>
          <w:p w14:paraId="3EFC2591" w14:textId="23B78004" w:rsidR="00C05AF4" w:rsidRPr="00483355" w:rsidRDefault="006D483C" w:rsidP="006D483C">
            <w:pPr>
              <w:pStyle w:val="30"/>
              <w:tabs>
                <w:tab w:val="clear" w:pos="360"/>
                <w:tab w:val="clear" w:pos="720"/>
                <w:tab w:val="decimal" w:pos="486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6A39FA33" w14:textId="77777777" w:rsidR="00C05AF4" w:rsidRPr="00483355" w:rsidRDefault="00C05AF4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  <w:shd w:val="clear" w:color="auto" w:fill="auto"/>
          </w:tcPr>
          <w:p w14:paraId="4D405E27" w14:textId="18B5DD8A" w:rsidR="00C05AF4" w:rsidRPr="00483355" w:rsidRDefault="007F77D1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="00C05A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5" w:type="dxa"/>
            <w:shd w:val="clear" w:color="auto" w:fill="auto"/>
          </w:tcPr>
          <w:p w14:paraId="3968E006" w14:textId="77777777" w:rsidR="00C05AF4" w:rsidRPr="00483355" w:rsidRDefault="00C05AF4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65" w:type="dxa"/>
            <w:shd w:val="clear" w:color="auto" w:fill="auto"/>
          </w:tcPr>
          <w:p w14:paraId="07672890" w14:textId="7A641FE8" w:rsidR="00C05AF4" w:rsidRPr="00483355" w:rsidRDefault="007F77D1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200</w:t>
            </w:r>
            <w:r w:rsidR="00C05A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</w:tr>
      <w:tr w:rsidR="007E645A" w:rsidRPr="00483355" w14:paraId="14489776" w14:textId="77777777" w:rsidTr="0024674B">
        <w:tc>
          <w:tcPr>
            <w:tcW w:w="3420" w:type="dxa"/>
          </w:tcPr>
          <w:p w14:paraId="07929E9A" w14:textId="36CA49EF" w:rsidR="007E645A" w:rsidRPr="00483355" w:rsidRDefault="007E645A" w:rsidP="00C05AF4">
            <w:pPr>
              <w:pStyle w:val="BodyText"/>
              <w:numPr>
                <w:ilvl w:val="2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355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65" w:type="dxa"/>
            <w:shd w:val="clear" w:color="auto" w:fill="auto"/>
          </w:tcPr>
          <w:p w14:paraId="1EDB2422" w14:textId="60BFB35B" w:rsidR="007E645A" w:rsidRPr="006433D1" w:rsidRDefault="007F77D1" w:rsidP="00C05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0</w:t>
            </w:r>
            <w:r w:rsidR="007E645A">
              <w:rPr>
                <w:rFonts w:asciiTheme="majorBidi" w:hAnsiTheme="majorBidi"/>
                <w:sz w:val="30"/>
                <w:szCs w:val="30"/>
              </w:rPr>
              <w:t>.</w:t>
            </w:r>
            <w:r w:rsidRPr="007F77D1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276" w:type="dxa"/>
            <w:shd w:val="clear" w:color="auto" w:fill="auto"/>
          </w:tcPr>
          <w:p w14:paraId="5805E9F1" w14:textId="77777777" w:rsidR="007E645A" w:rsidRPr="00483355" w:rsidRDefault="007E645A" w:rsidP="00C05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75ECA83A" w14:textId="06B49CBF" w:rsidR="007E645A" w:rsidRPr="00483355" w:rsidRDefault="007F77D1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480</w:t>
            </w:r>
            <w:r w:rsidR="006D483C" w:rsidRPr="006D4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5" w:type="dxa"/>
            <w:shd w:val="clear" w:color="auto" w:fill="auto"/>
          </w:tcPr>
          <w:p w14:paraId="12FEA592" w14:textId="77777777" w:rsidR="007E645A" w:rsidRPr="00483355" w:rsidRDefault="007E645A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</w:tcPr>
          <w:p w14:paraId="4E22861D" w14:textId="3403A30D" w:rsidR="007E645A" w:rsidRPr="00483355" w:rsidRDefault="007F77D1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240</w:t>
            </w:r>
            <w:r w:rsidR="006D483C" w:rsidRPr="006D4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4" w:type="dxa"/>
            <w:shd w:val="clear" w:color="auto" w:fill="auto"/>
          </w:tcPr>
          <w:p w14:paraId="1D7FE998" w14:textId="77777777" w:rsidR="007E645A" w:rsidRPr="00483355" w:rsidRDefault="007E645A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  <w:shd w:val="clear" w:color="auto" w:fill="auto"/>
          </w:tcPr>
          <w:p w14:paraId="4F3124A4" w14:textId="48AAEBB4" w:rsidR="007E645A" w:rsidRPr="006433D1" w:rsidRDefault="006D483C" w:rsidP="006D483C">
            <w:pPr>
              <w:pStyle w:val="30"/>
              <w:tabs>
                <w:tab w:val="clear" w:pos="360"/>
                <w:tab w:val="clear" w:pos="720"/>
                <w:tab w:val="decimal" w:pos="486"/>
              </w:tabs>
              <w:ind w:left="-121" w:right="-131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2B5778CD" w14:textId="77777777" w:rsidR="007E645A" w:rsidRPr="00483355" w:rsidRDefault="007E645A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65" w:type="dxa"/>
            <w:shd w:val="clear" w:color="auto" w:fill="auto"/>
          </w:tcPr>
          <w:p w14:paraId="55C2266A" w14:textId="602138E6" w:rsidR="007E645A" w:rsidRPr="006433D1" w:rsidRDefault="006D483C" w:rsidP="006D483C">
            <w:pPr>
              <w:pStyle w:val="30"/>
              <w:tabs>
                <w:tab w:val="clear" w:pos="360"/>
                <w:tab w:val="clear" w:pos="720"/>
                <w:tab w:val="decimal" w:pos="486"/>
              </w:tabs>
              <w:ind w:left="-121" w:right="-131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</w:tr>
      <w:tr w:rsidR="00C05AF4" w:rsidRPr="00483355" w14:paraId="5B8EB6AF" w14:textId="77777777" w:rsidTr="0024674B">
        <w:tc>
          <w:tcPr>
            <w:tcW w:w="3420" w:type="dxa"/>
          </w:tcPr>
          <w:p w14:paraId="60868955" w14:textId="77777777" w:rsidR="00C05AF4" w:rsidRPr="00483355" w:rsidRDefault="00C05AF4" w:rsidP="00C05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355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65" w:type="dxa"/>
            <w:shd w:val="clear" w:color="auto" w:fill="auto"/>
          </w:tcPr>
          <w:p w14:paraId="244F7AD1" w14:textId="0A4A9ABE" w:rsidR="00C05AF4" w:rsidRPr="00483355" w:rsidRDefault="007F77D1" w:rsidP="00C05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100</w:t>
            </w:r>
          </w:p>
        </w:tc>
        <w:tc>
          <w:tcPr>
            <w:tcW w:w="276" w:type="dxa"/>
            <w:shd w:val="clear" w:color="auto" w:fill="auto"/>
          </w:tcPr>
          <w:p w14:paraId="18275DD9" w14:textId="77777777" w:rsidR="00C05AF4" w:rsidRPr="00483355" w:rsidRDefault="00C05AF4" w:rsidP="00C05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394810F8" w14:textId="51B6E68E" w:rsidR="00C05AF4" w:rsidRPr="00475306" w:rsidRDefault="006D483C" w:rsidP="006D483C">
            <w:pPr>
              <w:pStyle w:val="30"/>
              <w:tabs>
                <w:tab w:val="clear" w:pos="360"/>
                <w:tab w:val="clear" w:pos="720"/>
                <w:tab w:val="decimal" w:pos="486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1CBFCA58" w14:textId="77777777" w:rsidR="00C05AF4" w:rsidRPr="00475306" w:rsidRDefault="00C05AF4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</w:tcPr>
          <w:p w14:paraId="04C25A0E" w14:textId="70B7ABE7" w:rsidR="00C05AF4" w:rsidRPr="00475306" w:rsidRDefault="006D483C" w:rsidP="006D483C">
            <w:pPr>
              <w:pStyle w:val="30"/>
              <w:tabs>
                <w:tab w:val="clear" w:pos="360"/>
                <w:tab w:val="clear" w:pos="720"/>
                <w:tab w:val="decimal" w:pos="486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2F057486" w14:textId="77777777" w:rsidR="00C05AF4" w:rsidRPr="00475306" w:rsidRDefault="00C05AF4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  <w:shd w:val="clear" w:color="auto" w:fill="auto"/>
          </w:tcPr>
          <w:p w14:paraId="7F53FD4F" w14:textId="4336516B" w:rsidR="00C05AF4" w:rsidRPr="00483355" w:rsidRDefault="007F77D1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400</w:t>
            </w:r>
          </w:p>
        </w:tc>
        <w:tc>
          <w:tcPr>
            <w:tcW w:w="265" w:type="dxa"/>
            <w:shd w:val="clear" w:color="auto" w:fill="auto"/>
          </w:tcPr>
          <w:p w14:paraId="5429CE96" w14:textId="77777777" w:rsidR="00C05AF4" w:rsidRPr="00483355" w:rsidRDefault="00C05AF4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65" w:type="dxa"/>
            <w:shd w:val="clear" w:color="auto" w:fill="auto"/>
          </w:tcPr>
          <w:p w14:paraId="62E73951" w14:textId="0C6B4D61" w:rsidR="00C05AF4" w:rsidRPr="00483355" w:rsidRDefault="007F77D1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40</w:t>
            </w:r>
            <w:r w:rsidR="00C05A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</w:tr>
      <w:tr w:rsidR="007E645A" w:rsidRPr="00483355" w14:paraId="32039179" w14:textId="77777777" w:rsidTr="0024674B">
        <w:tc>
          <w:tcPr>
            <w:tcW w:w="3420" w:type="dxa"/>
          </w:tcPr>
          <w:p w14:paraId="2580CA99" w14:textId="220DC515" w:rsidR="007E645A" w:rsidRPr="00483355" w:rsidRDefault="007E645A" w:rsidP="007E6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865" w:type="dxa"/>
            <w:shd w:val="clear" w:color="auto" w:fill="auto"/>
          </w:tcPr>
          <w:p w14:paraId="58E92693" w14:textId="236EEB59" w:rsidR="007E645A" w:rsidRPr="006433D1" w:rsidRDefault="007F77D1" w:rsidP="007E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100</w:t>
            </w:r>
          </w:p>
        </w:tc>
        <w:tc>
          <w:tcPr>
            <w:tcW w:w="276" w:type="dxa"/>
            <w:shd w:val="clear" w:color="auto" w:fill="auto"/>
          </w:tcPr>
          <w:p w14:paraId="0379AAD3" w14:textId="77777777" w:rsidR="007E645A" w:rsidRPr="00483355" w:rsidRDefault="007E645A" w:rsidP="007E6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6D9B16D3" w14:textId="514AA059" w:rsidR="007E645A" w:rsidRPr="00475306" w:rsidRDefault="006D483C" w:rsidP="006D483C">
            <w:pPr>
              <w:pStyle w:val="30"/>
              <w:tabs>
                <w:tab w:val="clear" w:pos="360"/>
                <w:tab w:val="clear" w:pos="720"/>
                <w:tab w:val="decimal" w:pos="486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71C78300" w14:textId="77777777" w:rsidR="007E645A" w:rsidRPr="00475306" w:rsidRDefault="007E645A" w:rsidP="007E645A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</w:tcPr>
          <w:p w14:paraId="0DF99C00" w14:textId="59BE4A00" w:rsidR="007E645A" w:rsidRPr="00475306" w:rsidRDefault="006D483C" w:rsidP="006D483C">
            <w:pPr>
              <w:pStyle w:val="30"/>
              <w:tabs>
                <w:tab w:val="clear" w:pos="360"/>
                <w:tab w:val="clear" w:pos="720"/>
                <w:tab w:val="decimal" w:pos="486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3BE26F5C" w14:textId="77777777" w:rsidR="007E645A" w:rsidRPr="00475306" w:rsidRDefault="007E645A" w:rsidP="007E645A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  <w:shd w:val="clear" w:color="auto" w:fill="auto"/>
          </w:tcPr>
          <w:p w14:paraId="78D70192" w14:textId="6AD6B619" w:rsidR="007E645A" w:rsidRPr="006433D1" w:rsidRDefault="006D483C" w:rsidP="007E645A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6D483C">
              <w:rPr>
                <w:rFonts w:asciiTheme="majorBidi" w:hAnsiTheme="majorBidi"/>
                <w:sz w:val="30"/>
                <w:szCs w:val="30"/>
                <w:lang w:val="en-US"/>
              </w:rPr>
              <w:t>(</w:t>
            </w:r>
            <w:r w:rsidR="007F77D1" w:rsidRPr="007F77D1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Pr="006D483C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="007F77D1" w:rsidRPr="007F77D1">
              <w:rPr>
                <w:rFonts w:asciiTheme="majorBidi" w:hAnsiTheme="majorBidi"/>
                <w:sz w:val="30"/>
                <w:szCs w:val="30"/>
                <w:lang w:val="en-US"/>
              </w:rPr>
              <w:t>400</w:t>
            </w:r>
            <w:r w:rsidRPr="006D483C">
              <w:rPr>
                <w:rFonts w:asciiTheme="majorBidi" w:hAnsi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6B64467B" w14:textId="77777777" w:rsidR="007E645A" w:rsidRPr="00483355" w:rsidRDefault="007E645A" w:rsidP="007E645A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65" w:type="dxa"/>
            <w:shd w:val="clear" w:color="auto" w:fill="auto"/>
          </w:tcPr>
          <w:p w14:paraId="00F0D40C" w14:textId="24417C74" w:rsidR="007E645A" w:rsidRPr="006433D1" w:rsidRDefault="006D483C" w:rsidP="006D483C">
            <w:pPr>
              <w:pStyle w:val="30"/>
              <w:tabs>
                <w:tab w:val="clear" w:pos="360"/>
                <w:tab w:val="clear" w:pos="720"/>
                <w:tab w:val="decimal" w:pos="486"/>
              </w:tabs>
              <w:ind w:left="-121" w:right="-131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</w:tr>
      <w:tr w:rsidR="007E645A" w:rsidRPr="00483355" w14:paraId="1B05664E" w14:textId="77777777" w:rsidTr="0024674B">
        <w:tc>
          <w:tcPr>
            <w:tcW w:w="3420" w:type="dxa"/>
          </w:tcPr>
          <w:p w14:paraId="0EA9F646" w14:textId="054E780C" w:rsidR="007E645A" w:rsidRPr="00483355" w:rsidRDefault="007E645A" w:rsidP="007E6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865" w:type="dxa"/>
            <w:shd w:val="clear" w:color="auto" w:fill="auto"/>
          </w:tcPr>
          <w:p w14:paraId="2959926E" w14:textId="6D9E97B0" w:rsidR="007E645A" w:rsidRPr="006433D1" w:rsidRDefault="007F77D1" w:rsidP="007E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0</w:t>
            </w:r>
            <w:r w:rsidR="007E645A">
              <w:rPr>
                <w:rFonts w:asciiTheme="majorBidi" w:hAnsiTheme="majorBidi"/>
                <w:sz w:val="30"/>
                <w:szCs w:val="30"/>
              </w:rPr>
              <w:t>.</w:t>
            </w:r>
            <w:r w:rsidRPr="007F77D1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276" w:type="dxa"/>
            <w:shd w:val="clear" w:color="auto" w:fill="auto"/>
          </w:tcPr>
          <w:p w14:paraId="6C5345DF" w14:textId="77777777" w:rsidR="007E645A" w:rsidRPr="00483355" w:rsidRDefault="007E645A" w:rsidP="007E6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51AC79E4" w14:textId="36F651AC" w:rsidR="007E645A" w:rsidRPr="00475306" w:rsidRDefault="006D483C" w:rsidP="006D483C">
            <w:pPr>
              <w:pStyle w:val="30"/>
              <w:tabs>
                <w:tab w:val="clear" w:pos="360"/>
                <w:tab w:val="clear" w:pos="720"/>
                <w:tab w:val="decimal" w:pos="486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60CCFFA9" w14:textId="77777777" w:rsidR="007E645A" w:rsidRPr="00475306" w:rsidRDefault="007E645A" w:rsidP="007E645A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</w:tcPr>
          <w:p w14:paraId="3378DC73" w14:textId="3DD97084" w:rsidR="007E645A" w:rsidRPr="00475306" w:rsidRDefault="006D483C" w:rsidP="006D483C">
            <w:pPr>
              <w:pStyle w:val="30"/>
              <w:tabs>
                <w:tab w:val="clear" w:pos="360"/>
                <w:tab w:val="clear" w:pos="720"/>
                <w:tab w:val="decimal" w:pos="486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3EADEA64" w14:textId="77777777" w:rsidR="007E645A" w:rsidRPr="00475306" w:rsidRDefault="007E645A" w:rsidP="007E645A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  <w:shd w:val="clear" w:color="auto" w:fill="auto"/>
          </w:tcPr>
          <w:p w14:paraId="3105C42A" w14:textId="1A9C32DB" w:rsidR="007E645A" w:rsidRPr="006433D1" w:rsidRDefault="007F77D1" w:rsidP="007E645A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480</w:t>
            </w:r>
            <w:r w:rsidR="006D483C" w:rsidRPr="006D483C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5" w:type="dxa"/>
            <w:shd w:val="clear" w:color="auto" w:fill="auto"/>
          </w:tcPr>
          <w:p w14:paraId="45433DD3" w14:textId="77777777" w:rsidR="007E645A" w:rsidRPr="00483355" w:rsidRDefault="007E645A" w:rsidP="007E645A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65" w:type="dxa"/>
            <w:shd w:val="clear" w:color="auto" w:fill="auto"/>
          </w:tcPr>
          <w:p w14:paraId="3FA794D4" w14:textId="7F503159" w:rsidR="007E645A" w:rsidRPr="006433D1" w:rsidRDefault="006D483C" w:rsidP="006D483C">
            <w:pPr>
              <w:pStyle w:val="30"/>
              <w:tabs>
                <w:tab w:val="clear" w:pos="360"/>
                <w:tab w:val="clear" w:pos="720"/>
                <w:tab w:val="decimal" w:pos="486"/>
              </w:tabs>
              <w:ind w:left="-121" w:right="-131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</w:tr>
      <w:tr w:rsidR="007E645A" w:rsidRPr="00483355" w14:paraId="5E3AD8AF" w14:textId="77777777" w:rsidTr="0024674B">
        <w:tc>
          <w:tcPr>
            <w:tcW w:w="3420" w:type="dxa"/>
          </w:tcPr>
          <w:p w14:paraId="74CB9B64" w14:textId="2E60076D" w:rsidR="007E645A" w:rsidRPr="00483355" w:rsidRDefault="007E645A" w:rsidP="007E6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65" w:type="dxa"/>
            <w:shd w:val="clear" w:color="auto" w:fill="auto"/>
          </w:tcPr>
          <w:p w14:paraId="42153547" w14:textId="200A2C8D" w:rsidR="007E645A" w:rsidRPr="006433D1" w:rsidRDefault="007F77D1" w:rsidP="007E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0</w:t>
            </w:r>
            <w:r w:rsidR="007E645A">
              <w:rPr>
                <w:rFonts w:asciiTheme="majorBidi" w:hAnsiTheme="majorBidi"/>
                <w:sz w:val="30"/>
                <w:szCs w:val="30"/>
              </w:rPr>
              <w:t>.</w:t>
            </w:r>
            <w:r w:rsidRPr="007F77D1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276" w:type="dxa"/>
            <w:shd w:val="clear" w:color="auto" w:fill="auto"/>
          </w:tcPr>
          <w:p w14:paraId="42A9B8A3" w14:textId="77777777" w:rsidR="007E645A" w:rsidRPr="00483355" w:rsidRDefault="007E645A" w:rsidP="007E6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041D28E0" w14:textId="5A3E31A0" w:rsidR="007E645A" w:rsidRPr="00475306" w:rsidRDefault="007F77D1" w:rsidP="007E645A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120</w:t>
            </w:r>
            <w:r w:rsidR="006D483C" w:rsidRPr="006D4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5" w:type="dxa"/>
            <w:shd w:val="clear" w:color="auto" w:fill="auto"/>
          </w:tcPr>
          <w:p w14:paraId="6DB5BCD0" w14:textId="77777777" w:rsidR="007E645A" w:rsidRPr="00475306" w:rsidRDefault="007E645A" w:rsidP="007E645A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</w:tcPr>
          <w:p w14:paraId="7019748A" w14:textId="7E631858" w:rsidR="007E645A" w:rsidRPr="00475306" w:rsidRDefault="007F77D1" w:rsidP="007E645A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60</w:t>
            </w:r>
            <w:r w:rsidR="006D483C" w:rsidRPr="006D4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4" w:type="dxa"/>
            <w:shd w:val="clear" w:color="auto" w:fill="auto"/>
          </w:tcPr>
          <w:p w14:paraId="1B98D170" w14:textId="77777777" w:rsidR="007E645A" w:rsidRPr="00475306" w:rsidRDefault="007E645A" w:rsidP="007E645A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  <w:shd w:val="clear" w:color="auto" w:fill="auto"/>
          </w:tcPr>
          <w:p w14:paraId="50A7808A" w14:textId="6CF59427" w:rsidR="007E645A" w:rsidRPr="006433D1" w:rsidRDefault="006D483C" w:rsidP="006D483C">
            <w:pPr>
              <w:pStyle w:val="30"/>
              <w:tabs>
                <w:tab w:val="clear" w:pos="360"/>
                <w:tab w:val="clear" w:pos="720"/>
                <w:tab w:val="decimal" w:pos="486"/>
              </w:tabs>
              <w:ind w:left="-121" w:right="-131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44FB1994" w14:textId="77777777" w:rsidR="007E645A" w:rsidRPr="00483355" w:rsidRDefault="007E645A" w:rsidP="007E645A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65" w:type="dxa"/>
            <w:shd w:val="clear" w:color="auto" w:fill="auto"/>
          </w:tcPr>
          <w:p w14:paraId="70112EBC" w14:textId="428220E9" w:rsidR="007E645A" w:rsidRPr="006433D1" w:rsidRDefault="006D483C" w:rsidP="006D483C">
            <w:pPr>
              <w:pStyle w:val="30"/>
              <w:tabs>
                <w:tab w:val="clear" w:pos="360"/>
                <w:tab w:val="clear" w:pos="720"/>
                <w:tab w:val="decimal" w:pos="486"/>
              </w:tabs>
              <w:ind w:left="-121" w:right="-131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</w:tr>
      <w:tr w:rsidR="00C05AF4" w:rsidRPr="00483355" w14:paraId="4FB3615B" w14:textId="77777777" w:rsidTr="0024674B">
        <w:tc>
          <w:tcPr>
            <w:tcW w:w="3420" w:type="dxa"/>
          </w:tcPr>
          <w:p w14:paraId="0D0344C0" w14:textId="4B457F92" w:rsidR="00C05AF4" w:rsidRPr="00483355" w:rsidRDefault="00C05AF4" w:rsidP="00C05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F77D1"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กันยายน และ </w:t>
            </w:r>
            <w:r w:rsidR="007F77D1" w:rsidRPr="007F77D1">
              <w:rPr>
                <w:rFonts w:asciiTheme="majorBidi" w:hAnsiTheme="majorBidi"/>
                <w:b/>
                <w:sz w:val="30"/>
                <w:szCs w:val="30"/>
              </w:rPr>
              <w:t>31</w:t>
            </w:r>
            <w:r w:rsidRPr="004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5" w:type="dxa"/>
            <w:shd w:val="clear" w:color="auto" w:fill="auto"/>
          </w:tcPr>
          <w:p w14:paraId="51711FD0" w14:textId="77777777" w:rsidR="00C05AF4" w:rsidRPr="00483355" w:rsidRDefault="00C05AF4" w:rsidP="00C05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6" w:type="dxa"/>
            <w:shd w:val="clear" w:color="auto" w:fill="auto"/>
          </w:tcPr>
          <w:p w14:paraId="7BDE52E3" w14:textId="77777777" w:rsidR="00C05AF4" w:rsidRPr="00483355" w:rsidRDefault="00C05AF4" w:rsidP="00C05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</w:tcPr>
          <w:p w14:paraId="1B1ED6FD" w14:textId="77777777" w:rsidR="00C05AF4" w:rsidRPr="00475306" w:rsidRDefault="00C05AF4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14:paraId="092A5997" w14:textId="77777777" w:rsidR="00C05AF4" w:rsidRPr="00475306" w:rsidRDefault="00C05AF4" w:rsidP="00C05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</w:tcPr>
          <w:p w14:paraId="38BBB9BE" w14:textId="77777777" w:rsidR="00C05AF4" w:rsidRPr="00475306" w:rsidRDefault="00C05AF4" w:rsidP="00C05AF4">
            <w:pPr>
              <w:pStyle w:val="30"/>
              <w:tabs>
                <w:tab w:val="clear" w:pos="360"/>
                <w:tab w:val="clear" w:pos="720"/>
                <w:tab w:val="decimal" w:pos="51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shd w:val="clear" w:color="auto" w:fill="auto"/>
          </w:tcPr>
          <w:p w14:paraId="14D1773B" w14:textId="77777777" w:rsidR="00C05AF4" w:rsidRPr="00475306" w:rsidRDefault="00C05AF4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</w:tcPr>
          <w:p w14:paraId="42D7D7AB" w14:textId="77777777" w:rsidR="00C05AF4" w:rsidRPr="00483355" w:rsidRDefault="00C05AF4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6D798EAA" w14:textId="77777777" w:rsidR="00C05AF4" w:rsidRPr="00483355" w:rsidRDefault="00C05AF4" w:rsidP="00C05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14:paraId="6B62FDE6" w14:textId="77777777" w:rsidR="00C05AF4" w:rsidRPr="00483355" w:rsidRDefault="00C05AF4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05AF4" w:rsidRPr="00483355" w14:paraId="3F8DF8EF" w14:textId="77777777" w:rsidTr="0024674B">
        <w:trPr>
          <w:trHeight w:val="389"/>
        </w:trPr>
        <w:tc>
          <w:tcPr>
            <w:tcW w:w="3420" w:type="dxa"/>
          </w:tcPr>
          <w:p w14:paraId="2FAAC331" w14:textId="77777777" w:rsidR="00C05AF4" w:rsidRPr="00483355" w:rsidRDefault="00C05AF4" w:rsidP="00C05AF4">
            <w:pPr>
              <w:pStyle w:val="BodyText"/>
              <w:numPr>
                <w:ilvl w:val="2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65" w:type="dxa"/>
            <w:shd w:val="clear" w:color="auto" w:fill="auto"/>
          </w:tcPr>
          <w:p w14:paraId="450EEE31" w14:textId="7EBD8284" w:rsidR="00C05AF4" w:rsidRPr="00483355" w:rsidRDefault="007F77D1" w:rsidP="00C05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0</w:t>
            </w:r>
            <w:r w:rsidR="007E645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F77D1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276" w:type="dxa"/>
            <w:shd w:val="clear" w:color="auto" w:fill="auto"/>
          </w:tcPr>
          <w:p w14:paraId="68D49AE6" w14:textId="77777777" w:rsidR="00C05AF4" w:rsidRPr="00483355" w:rsidRDefault="00C05AF4" w:rsidP="00C05A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  <w:shd w:val="clear" w:color="auto" w:fill="auto"/>
          </w:tcPr>
          <w:p w14:paraId="3F47663C" w14:textId="235F302E" w:rsidR="00C05AF4" w:rsidRPr="00086CDA" w:rsidRDefault="007F77D1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7F77D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600</w:t>
            </w:r>
            <w:r w:rsidR="006D483C" w:rsidRPr="006D483C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5" w:type="dxa"/>
            <w:shd w:val="clear" w:color="auto" w:fill="auto"/>
          </w:tcPr>
          <w:p w14:paraId="3129EF3A" w14:textId="77777777" w:rsidR="00C05AF4" w:rsidRPr="00086CDA" w:rsidRDefault="00C05AF4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  <w:shd w:val="clear" w:color="auto" w:fill="auto"/>
          </w:tcPr>
          <w:p w14:paraId="30CB5F56" w14:textId="49346178" w:rsidR="00C05AF4" w:rsidRPr="00086CDA" w:rsidRDefault="007F77D1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7F77D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300</w:t>
            </w:r>
            <w:r w:rsidR="006D483C" w:rsidRPr="006D483C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4" w:type="dxa"/>
            <w:shd w:val="clear" w:color="auto" w:fill="auto"/>
          </w:tcPr>
          <w:p w14:paraId="051522DD" w14:textId="77777777" w:rsidR="00C05AF4" w:rsidRPr="00475306" w:rsidRDefault="00C05AF4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  <w:shd w:val="clear" w:color="auto" w:fill="auto"/>
          </w:tcPr>
          <w:p w14:paraId="16E729BE" w14:textId="423E62C8" w:rsidR="00C05AF4" w:rsidRPr="00483355" w:rsidRDefault="007F77D1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F77D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480</w:t>
            </w:r>
            <w:r w:rsidR="006D483C" w:rsidRPr="006D483C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5" w:type="dxa"/>
            <w:shd w:val="clear" w:color="auto" w:fill="auto"/>
          </w:tcPr>
          <w:p w14:paraId="3D390D01" w14:textId="77777777" w:rsidR="00C05AF4" w:rsidRPr="00483355" w:rsidRDefault="00C05AF4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65" w:type="dxa"/>
            <w:tcBorders>
              <w:bottom w:val="double" w:sz="4" w:space="0" w:color="auto"/>
            </w:tcBorders>
            <w:shd w:val="clear" w:color="auto" w:fill="auto"/>
          </w:tcPr>
          <w:p w14:paraId="50B4B4EE" w14:textId="4FC62E67" w:rsidR="00C05AF4" w:rsidRPr="00483355" w:rsidRDefault="007F77D1" w:rsidP="00C05AF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F77D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240</w:t>
            </w:r>
            <w:r w:rsidR="006D483C" w:rsidRPr="006D483C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7CFB4CFE" w14:textId="4FC5946C" w:rsidR="00C05AF4" w:rsidRDefault="00C05AF4" w:rsidP="007113FF">
      <w:pPr>
        <w:rPr>
          <w:rFonts w:ascii="Angsana New" w:hAnsi="Angsana New"/>
          <w:sz w:val="30"/>
          <w:szCs w:val="30"/>
        </w:rPr>
      </w:pPr>
    </w:p>
    <w:p w14:paraId="69DBDFA7" w14:textId="77777777" w:rsidR="00C05AF4" w:rsidRPr="001E18AC" w:rsidRDefault="00C05AF4" w:rsidP="007113FF">
      <w:pPr>
        <w:rPr>
          <w:rFonts w:ascii="Angsana New" w:hAnsi="Angsana New"/>
          <w:sz w:val="30"/>
          <w:szCs w:val="30"/>
        </w:rPr>
      </w:pPr>
    </w:p>
    <w:p w14:paraId="6F6349B7" w14:textId="77777777" w:rsidR="007113FF" w:rsidRPr="00A10A42" w:rsidRDefault="007113FF" w:rsidP="007113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A10A42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การเสนอขายหุ้นใหม่ต่อประชาชนทั่วไปเป็นครั้งแรก</w:t>
      </w:r>
    </w:p>
    <w:p w14:paraId="4F0FE23F" w14:textId="77777777" w:rsidR="007113FF" w:rsidRPr="009721F5" w:rsidRDefault="007113FF" w:rsidP="007113FF">
      <w:pPr>
        <w:pStyle w:val="NormalWeb"/>
        <w:spacing w:before="0" w:beforeAutospacing="0" w:after="0" w:afterAutospacing="0"/>
        <w:rPr>
          <w:rFonts w:ascii="Angsana New" w:hAnsi="Angsana New" w:cs="Angsana New"/>
          <w:sz w:val="30"/>
          <w:szCs w:val="30"/>
          <w:cs/>
        </w:rPr>
      </w:pPr>
      <w:r w:rsidRPr="009721F5">
        <w:rPr>
          <w:rFonts w:ascii="Angsana New" w:hAnsi="Angsana New" w:cs="Angsana New" w:hint="cs"/>
          <w:sz w:val="30"/>
          <w:szCs w:val="30"/>
        </w:rPr>
        <w:t> </w:t>
      </w:r>
    </w:p>
    <w:p w14:paraId="0F03B2E5" w14:textId="3897899D" w:rsidR="007113FF" w:rsidRDefault="007113FF" w:rsidP="007113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A67F3">
        <w:rPr>
          <w:rFonts w:ascii="Angsana New" w:hAnsi="Angsana New" w:hint="cs"/>
          <w:spacing w:val="-2"/>
          <w:sz w:val="30"/>
          <w:szCs w:val="30"/>
          <w:cs/>
        </w:rPr>
        <w:t xml:space="preserve">ในเดือนมิถุนายน </w:t>
      </w:r>
      <w:r w:rsidR="007F77D1" w:rsidRPr="007F77D1">
        <w:rPr>
          <w:rFonts w:ascii="Angsana New" w:hAnsi="Angsana New" w:hint="cs"/>
          <w:spacing w:val="-2"/>
          <w:sz w:val="30"/>
          <w:szCs w:val="30"/>
        </w:rPr>
        <w:t>2566</w:t>
      </w:r>
      <w:r w:rsidRPr="00AA67F3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AA67F3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บริษัทได้เสนอขายหุ้นสามัญเพิ่มทุนใหม่ต่อประชาชนทั่วไปเป็นครั้งแรกจำนวน </w:t>
      </w:r>
      <w:r w:rsidR="007F77D1" w:rsidRPr="007F77D1">
        <w:rPr>
          <w:rFonts w:ascii="Angsana New" w:hAnsi="Angsana New" w:hint="cs"/>
          <w:spacing w:val="-2"/>
          <w:sz w:val="30"/>
          <w:szCs w:val="30"/>
        </w:rPr>
        <w:t>120</w:t>
      </w:r>
      <w:r w:rsidRPr="00AA67F3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AA67F3">
        <w:rPr>
          <w:rFonts w:ascii="Angsana New" w:hAnsi="Angsana New" w:hint="cs"/>
          <w:spacing w:val="-2"/>
          <w:sz w:val="30"/>
          <w:szCs w:val="30"/>
          <w:cs/>
        </w:rPr>
        <w:t>ล้านหุ้น</w:t>
      </w:r>
      <w:r>
        <w:rPr>
          <w:rFonts w:ascii="Angsana New" w:hAnsi="Angsana New"/>
          <w:sz w:val="30"/>
          <w:szCs w:val="30"/>
        </w:rPr>
        <w:br/>
      </w:r>
      <w:r w:rsidRPr="009721F5">
        <w:rPr>
          <w:rFonts w:ascii="Angsana New" w:hAnsi="Angsana New" w:hint="cs"/>
          <w:sz w:val="30"/>
          <w:szCs w:val="30"/>
          <w:cs/>
        </w:rPr>
        <w:t xml:space="preserve">ในราคาหุ้นละ </w:t>
      </w:r>
      <w:r w:rsidR="007F77D1" w:rsidRPr="007F77D1">
        <w:rPr>
          <w:rFonts w:ascii="Angsana New" w:hAnsi="Angsana New" w:hint="cs"/>
          <w:sz w:val="30"/>
          <w:szCs w:val="30"/>
        </w:rPr>
        <w:t>10</w:t>
      </w:r>
      <w:r w:rsidRPr="009721F5">
        <w:rPr>
          <w:rFonts w:ascii="Angsana New" w:hAnsi="Angsana New" w:hint="cs"/>
          <w:sz w:val="30"/>
          <w:szCs w:val="30"/>
          <w:cs/>
        </w:rPr>
        <w:t>.</w:t>
      </w:r>
      <w:r w:rsidR="007F77D1" w:rsidRPr="007F77D1">
        <w:rPr>
          <w:rFonts w:ascii="Angsana New" w:hAnsi="Angsana New" w:hint="cs"/>
          <w:sz w:val="30"/>
          <w:szCs w:val="30"/>
        </w:rPr>
        <w:t>5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บาท (มูลค่าที่ตราไว้ </w:t>
      </w:r>
      <w:r w:rsidR="007F77D1" w:rsidRPr="007F77D1">
        <w:rPr>
          <w:rFonts w:ascii="Angsana New" w:hAnsi="Angsana New" w:hint="cs"/>
          <w:sz w:val="30"/>
          <w:szCs w:val="30"/>
        </w:rPr>
        <w:t>0</w:t>
      </w:r>
      <w:r w:rsidRPr="009721F5">
        <w:rPr>
          <w:rFonts w:ascii="Angsana New" w:hAnsi="Angsana New" w:hint="cs"/>
          <w:sz w:val="30"/>
          <w:szCs w:val="30"/>
          <w:cs/>
        </w:rPr>
        <w:t>.</w:t>
      </w:r>
      <w:r w:rsidR="007F77D1" w:rsidRPr="007F77D1">
        <w:rPr>
          <w:rFonts w:ascii="Angsana New" w:hAnsi="Angsana New" w:hint="cs"/>
          <w:sz w:val="30"/>
          <w:szCs w:val="30"/>
        </w:rPr>
        <w:t>5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บาท และส่วนเกินมูลค่าหุ้นสามัญ </w:t>
      </w:r>
      <w:r w:rsidR="007F77D1" w:rsidRPr="007F77D1">
        <w:rPr>
          <w:rFonts w:ascii="Angsana New" w:hAnsi="Angsana New" w:hint="cs"/>
          <w:sz w:val="30"/>
          <w:szCs w:val="30"/>
        </w:rPr>
        <w:t>10</w:t>
      </w:r>
      <w:r w:rsidR="0098258F">
        <w:rPr>
          <w:rFonts w:ascii="Angsana New" w:hAnsi="Angsana New"/>
          <w:sz w:val="30"/>
          <w:szCs w:val="30"/>
        </w:rPr>
        <w:t>.</w:t>
      </w:r>
      <w:r w:rsidR="007F77D1" w:rsidRPr="007F77D1">
        <w:rPr>
          <w:rFonts w:ascii="Angsana New" w:hAnsi="Angsana New"/>
          <w:sz w:val="30"/>
          <w:szCs w:val="30"/>
        </w:rPr>
        <w:t>0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บาท) บริษัทได้รับเงินจากการขายหุ้นสามัญดังกล่าวจำนวน </w:t>
      </w:r>
      <w:r w:rsidR="007F77D1" w:rsidRPr="007F77D1">
        <w:rPr>
          <w:rFonts w:ascii="Angsana New" w:hAnsi="Angsana New" w:hint="cs"/>
          <w:sz w:val="30"/>
          <w:szCs w:val="30"/>
        </w:rPr>
        <w:t>1</w:t>
      </w:r>
      <w:r w:rsidRPr="009721F5">
        <w:rPr>
          <w:rFonts w:ascii="Angsana New" w:hAnsi="Angsana New" w:hint="cs"/>
          <w:sz w:val="30"/>
          <w:szCs w:val="30"/>
        </w:rPr>
        <w:t>,</w:t>
      </w:r>
      <w:r w:rsidR="007F77D1" w:rsidRPr="007F77D1">
        <w:rPr>
          <w:rFonts w:ascii="Angsana New" w:hAnsi="Angsana New" w:hint="cs"/>
          <w:sz w:val="30"/>
          <w:szCs w:val="30"/>
        </w:rPr>
        <w:t>260</w:t>
      </w:r>
      <w:r w:rsidR="0098258F">
        <w:rPr>
          <w:rFonts w:ascii="Angsana New" w:hAnsi="Angsana New"/>
          <w:sz w:val="30"/>
          <w:szCs w:val="30"/>
        </w:rPr>
        <w:t>.</w:t>
      </w:r>
      <w:r w:rsidR="007F77D1" w:rsidRPr="007F77D1">
        <w:rPr>
          <w:rFonts w:ascii="Angsana New" w:hAnsi="Angsana New"/>
          <w:sz w:val="30"/>
          <w:szCs w:val="30"/>
        </w:rPr>
        <w:t>0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ล้านบาท โดยบริษัทดำเนินการจดทะเบียนรับชำระค่าหุ้นกับกระทรวงพาณิชย์เมื่อวันที่ </w:t>
      </w:r>
      <w:r w:rsidR="007F77D1" w:rsidRPr="007F77D1">
        <w:rPr>
          <w:rFonts w:ascii="Angsana New" w:hAnsi="Angsana New" w:hint="cs"/>
          <w:sz w:val="30"/>
          <w:szCs w:val="30"/>
        </w:rPr>
        <w:t>19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7F77D1" w:rsidRPr="007F77D1">
        <w:rPr>
          <w:rFonts w:ascii="Angsana New" w:hAnsi="Angsana New" w:hint="cs"/>
          <w:sz w:val="30"/>
          <w:szCs w:val="30"/>
        </w:rPr>
        <w:t>2566</w:t>
      </w:r>
      <w:r w:rsidRPr="009721F5">
        <w:rPr>
          <w:rFonts w:ascii="Angsana New" w:hAnsi="Angsana New" w:hint="cs"/>
          <w:sz w:val="30"/>
          <w:szCs w:val="30"/>
          <w:cs/>
        </w:rPr>
        <w:t xml:space="preserve"> และหุ้นของบริษัทเริ่มการซื้อขายในตลาดหลักทรัพย์แห่งประเทศไทยเมื่อวันที่ </w:t>
      </w:r>
      <w:r w:rsidR="00A8222F">
        <w:rPr>
          <w:rFonts w:ascii="Angsana New" w:hAnsi="Angsana New"/>
          <w:sz w:val="30"/>
          <w:szCs w:val="30"/>
        </w:rPr>
        <w:br/>
      </w:r>
      <w:r w:rsidR="007F77D1" w:rsidRPr="007F77D1">
        <w:rPr>
          <w:rFonts w:ascii="Angsana New" w:hAnsi="Angsana New" w:hint="cs"/>
          <w:sz w:val="30"/>
          <w:szCs w:val="30"/>
        </w:rPr>
        <w:t>21</w:t>
      </w:r>
      <w:r w:rsidRPr="009721F5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7F77D1" w:rsidRPr="007F77D1">
        <w:rPr>
          <w:rFonts w:ascii="Angsana New" w:hAnsi="Angsana New" w:hint="cs"/>
          <w:sz w:val="30"/>
          <w:szCs w:val="30"/>
        </w:rPr>
        <w:t>2566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ทั้งนี้ บริษัทมีค่าใช้จ่ายในการออกหุ้นสามัญเพิ่มทุนดังกล่าวสุทธิจากภาษีเงินได้จำนวน </w:t>
      </w:r>
      <w:r w:rsidR="007F77D1" w:rsidRPr="007F77D1">
        <w:rPr>
          <w:rFonts w:ascii="Angsana New" w:hAnsi="Angsana New" w:hint="cs"/>
          <w:sz w:val="30"/>
          <w:szCs w:val="30"/>
        </w:rPr>
        <w:t>52</w:t>
      </w:r>
      <w:r w:rsidRPr="009721F5">
        <w:rPr>
          <w:rFonts w:ascii="Angsana New" w:hAnsi="Angsana New" w:hint="cs"/>
          <w:sz w:val="30"/>
          <w:szCs w:val="30"/>
        </w:rPr>
        <w:t>.</w:t>
      </w:r>
      <w:r w:rsidR="007F77D1" w:rsidRPr="007F77D1">
        <w:rPr>
          <w:rFonts w:ascii="Angsana New" w:hAnsi="Angsana New" w:hint="cs"/>
          <w:sz w:val="30"/>
          <w:szCs w:val="30"/>
        </w:rPr>
        <w:t>4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ล้านบาท บริษัทรับรู้ส่วนเกินมูลค่าหุ้นสุทธิจำนวน </w:t>
      </w:r>
      <w:r w:rsidR="007F77D1" w:rsidRPr="007F77D1">
        <w:rPr>
          <w:rFonts w:ascii="Angsana New" w:hAnsi="Angsana New" w:hint="cs"/>
          <w:sz w:val="30"/>
          <w:szCs w:val="30"/>
        </w:rPr>
        <w:t>1</w:t>
      </w:r>
      <w:r w:rsidRPr="009721F5">
        <w:rPr>
          <w:rFonts w:ascii="Angsana New" w:hAnsi="Angsana New" w:hint="cs"/>
          <w:sz w:val="30"/>
          <w:szCs w:val="30"/>
        </w:rPr>
        <w:t>,</w:t>
      </w:r>
      <w:r w:rsidR="007F77D1" w:rsidRPr="007F77D1">
        <w:rPr>
          <w:rFonts w:ascii="Angsana New" w:hAnsi="Angsana New" w:hint="cs"/>
          <w:sz w:val="30"/>
          <w:szCs w:val="30"/>
        </w:rPr>
        <w:t>148</w:t>
      </w:r>
      <w:r w:rsidR="0098258F">
        <w:rPr>
          <w:rFonts w:ascii="Angsana New" w:hAnsi="Angsana New"/>
          <w:sz w:val="30"/>
          <w:szCs w:val="30"/>
        </w:rPr>
        <w:t>.</w:t>
      </w:r>
      <w:r w:rsidR="007F77D1" w:rsidRPr="007F77D1">
        <w:rPr>
          <w:rFonts w:ascii="Angsana New" w:hAnsi="Angsana New"/>
          <w:sz w:val="30"/>
          <w:szCs w:val="30"/>
        </w:rPr>
        <w:t>0</w:t>
      </w:r>
      <w:r w:rsidRPr="009721F5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77956507" w14:textId="77777777" w:rsidR="007113FF" w:rsidRPr="007113FF" w:rsidRDefault="007113FF" w:rsidP="007113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FD6A855" w14:textId="2EF52E73" w:rsidR="006244D7" w:rsidRPr="009721F5" w:rsidRDefault="006244D7" w:rsidP="006244D7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cs="Angsana New" w:hint="cs"/>
          <w:cs/>
        </w:rPr>
        <w:t>ส่วนงานดำเนินงานและการจำแนกรายได้</w:t>
      </w:r>
    </w:p>
    <w:p w14:paraId="29048E9C" w14:textId="0C3A0E3B" w:rsidR="00C2559D" w:rsidRPr="009721F5" w:rsidRDefault="00C2559D" w:rsidP="00C25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sz w:val="30"/>
          <w:szCs w:val="30"/>
        </w:rPr>
      </w:pPr>
    </w:p>
    <w:p w14:paraId="2A40AE9F" w14:textId="0578E981" w:rsidR="00D445F1" w:rsidRPr="009721F5" w:rsidRDefault="00D445F1" w:rsidP="000242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288B9ACF" w14:textId="77777777" w:rsidR="00D445F1" w:rsidRPr="009721F5" w:rsidRDefault="00D445F1" w:rsidP="00C25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sz w:val="30"/>
          <w:szCs w:val="30"/>
        </w:rPr>
      </w:pPr>
    </w:p>
    <w:p w14:paraId="2EDFC652" w14:textId="02E7A0FF" w:rsidR="00C2559D" w:rsidRPr="009721F5" w:rsidRDefault="00C2559D" w:rsidP="000242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>ผู้บริหารพิจารณาว่า</w:t>
      </w:r>
      <w:r w:rsidR="00524B91" w:rsidRPr="009721F5">
        <w:rPr>
          <w:rFonts w:ascii="Angsana New" w:hAnsi="Angsana New" w:hint="cs"/>
          <w:sz w:val="30"/>
          <w:szCs w:val="30"/>
          <w:cs/>
        </w:rPr>
        <w:t>กลุ่ม</w:t>
      </w:r>
      <w:r w:rsidRPr="009721F5">
        <w:rPr>
          <w:rFonts w:ascii="Angsana New" w:hAnsi="Angsana New" w:hint="cs"/>
          <w:sz w:val="30"/>
          <w:szCs w:val="30"/>
          <w:cs/>
        </w:rPr>
        <w:t xml:space="preserve">บริษัทดำเนินกิจการในส่วนงานเดียวคือธุรกิจยาและเวชภัณฑ์ ดังนั้นจึงมีส่วนงานที่รายงานเพียงส่วนงานเดียว </w:t>
      </w:r>
    </w:p>
    <w:p w14:paraId="0B1807F1" w14:textId="77777777" w:rsidR="00193116" w:rsidRPr="009721F5" w:rsidRDefault="00193116" w:rsidP="000242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D4B999" w14:textId="018306E4" w:rsidR="009F28FC" w:rsidRPr="009721F5" w:rsidRDefault="00C2559D" w:rsidP="000242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>การดำเนินงานและรายได้หลักของ</w:t>
      </w:r>
      <w:r w:rsidR="00524B91" w:rsidRPr="009721F5">
        <w:rPr>
          <w:rFonts w:ascii="Angsana New" w:hAnsi="Angsana New" w:hint="cs"/>
          <w:sz w:val="30"/>
          <w:szCs w:val="30"/>
          <w:cs/>
        </w:rPr>
        <w:t>กลุ่ม</w:t>
      </w:r>
      <w:r w:rsidRPr="009721F5">
        <w:rPr>
          <w:rFonts w:ascii="Angsana New" w:hAnsi="Angsana New" w:hint="cs"/>
          <w:sz w:val="30"/>
          <w:szCs w:val="30"/>
          <w:cs/>
        </w:rPr>
        <w:t>บริษัทคือรายได้จากการขายสินค้า</w:t>
      </w:r>
      <w:r w:rsidR="00E0096C" w:rsidRPr="009721F5">
        <w:rPr>
          <w:rFonts w:ascii="Angsana New" w:hAnsi="Angsana New" w:hint="cs"/>
          <w:sz w:val="30"/>
          <w:szCs w:val="30"/>
          <w:cs/>
        </w:rPr>
        <w:t>และการให้บริการ</w:t>
      </w:r>
      <w:r w:rsidRPr="009721F5">
        <w:rPr>
          <w:rFonts w:ascii="Angsana New" w:hAnsi="Angsana New" w:hint="cs"/>
          <w:sz w:val="30"/>
          <w:szCs w:val="30"/>
          <w:cs/>
        </w:rPr>
        <w:t xml:space="preserve"> รายได้หลักของ</w:t>
      </w:r>
      <w:r w:rsidR="00524B91" w:rsidRPr="009721F5">
        <w:rPr>
          <w:rFonts w:ascii="Angsana New" w:hAnsi="Angsana New" w:hint="cs"/>
          <w:sz w:val="30"/>
          <w:szCs w:val="30"/>
          <w:cs/>
        </w:rPr>
        <w:t>กลุ่ม</w:t>
      </w:r>
      <w:r w:rsidRPr="009721F5">
        <w:rPr>
          <w:rFonts w:ascii="Angsana New" w:hAnsi="Angsana New" w:hint="cs"/>
          <w:sz w:val="30"/>
          <w:szCs w:val="30"/>
          <w:cs/>
        </w:rPr>
        <w:t>บริษัทได้มาจากสัญญาที่ทำกับลูกค้า</w:t>
      </w:r>
    </w:p>
    <w:p w14:paraId="0D4C3FC7" w14:textId="77777777" w:rsidR="00C05AF4" w:rsidRPr="001D4CCD" w:rsidRDefault="00C05AF4" w:rsidP="00C05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270"/>
        <w:gridCol w:w="1530"/>
      </w:tblGrid>
      <w:tr w:rsidR="00C05AF4" w:rsidRPr="001D4CCD" w14:paraId="7EE16256" w14:textId="77777777" w:rsidTr="000A3FF9">
        <w:trPr>
          <w:cantSplit/>
        </w:trPr>
        <w:tc>
          <w:tcPr>
            <w:tcW w:w="5850" w:type="dxa"/>
          </w:tcPr>
          <w:p w14:paraId="41375B35" w14:textId="77777777" w:rsidR="00C05AF4" w:rsidRPr="001D4CCD" w:rsidRDefault="00C05AF4" w:rsidP="007A5ED9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03B2D6A6" w14:textId="77777777" w:rsidR="00C05AF4" w:rsidRPr="00F124A3" w:rsidRDefault="00C05AF4" w:rsidP="007A5ED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4C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05AF4" w:rsidRPr="001D4CCD" w14:paraId="2D8D5D81" w14:textId="77777777" w:rsidTr="000A3FF9">
        <w:trPr>
          <w:cantSplit/>
        </w:trPr>
        <w:tc>
          <w:tcPr>
            <w:tcW w:w="5850" w:type="dxa"/>
          </w:tcPr>
          <w:p w14:paraId="27867AC0" w14:textId="0D30638F" w:rsidR="00C05AF4" w:rsidRPr="001D4CCD" w:rsidRDefault="00C05AF4" w:rsidP="007A5ED9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1D4CC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1D4CC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7F77D1" w:rsidRPr="007F77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1D4CC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620" w:type="dxa"/>
          </w:tcPr>
          <w:p w14:paraId="6D1FD4D0" w14:textId="552EB6F3" w:rsidR="00C05AF4" w:rsidRPr="001D4CCD" w:rsidRDefault="007F77D1" w:rsidP="007A5ED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934312F" w14:textId="77777777" w:rsidR="00C05AF4" w:rsidRPr="001D4CCD" w:rsidRDefault="00C05AF4" w:rsidP="007A5ED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24FE191" w14:textId="7387512A" w:rsidR="00C05AF4" w:rsidRPr="001D4CCD" w:rsidRDefault="007F77D1" w:rsidP="007A5ED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</w:tr>
      <w:tr w:rsidR="00C05AF4" w:rsidRPr="001D4CCD" w14:paraId="111D13A0" w14:textId="77777777" w:rsidTr="000A3FF9">
        <w:trPr>
          <w:cantSplit/>
          <w:trHeight w:val="245"/>
        </w:trPr>
        <w:tc>
          <w:tcPr>
            <w:tcW w:w="5850" w:type="dxa"/>
            <w:vAlign w:val="bottom"/>
          </w:tcPr>
          <w:p w14:paraId="2348F1EF" w14:textId="77777777" w:rsidR="00C05AF4" w:rsidRPr="001D4CCD" w:rsidRDefault="00C05AF4" w:rsidP="007A5ED9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40763005" w14:textId="77777777" w:rsidR="00C05AF4" w:rsidRPr="001D4CCD" w:rsidRDefault="00C05AF4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2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D4C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5AF4" w:rsidRPr="001D4CCD" w14:paraId="5DA8E7F6" w14:textId="77777777" w:rsidTr="000A3FF9">
        <w:trPr>
          <w:cantSplit/>
          <w:trHeight w:val="245"/>
        </w:trPr>
        <w:tc>
          <w:tcPr>
            <w:tcW w:w="5850" w:type="dxa"/>
            <w:vAlign w:val="bottom"/>
          </w:tcPr>
          <w:p w14:paraId="23869281" w14:textId="77777777" w:rsidR="00C05AF4" w:rsidRPr="001D4CCD" w:rsidRDefault="00C05AF4" w:rsidP="007A5ED9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D4C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620" w:type="dxa"/>
            <w:vAlign w:val="bottom"/>
          </w:tcPr>
          <w:p w14:paraId="7CAF2D3C" w14:textId="77777777" w:rsidR="00C05AF4" w:rsidRPr="001D4CCD" w:rsidRDefault="00C05AF4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hanging="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76756D9" w14:textId="77777777" w:rsidR="00C05AF4" w:rsidRPr="001D4CCD" w:rsidRDefault="00C05AF4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27BAD02" w14:textId="77777777" w:rsidR="00C05AF4" w:rsidRPr="001D4CCD" w:rsidRDefault="00C05AF4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hanging="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C05AF4" w:rsidRPr="001D4CCD" w14:paraId="12BCE4F7" w14:textId="77777777" w:rsidTr="000A3FF9">
        <w:trPr>
          <w:cantSplit/>
        </w:trPr>
        <w:tc>
          <w:tcPr>
            <w:tcW w:w="5850" w:type="dxa"/>
            <w:vAlign w:val="bottom"/>
          </w:tcPr>
          <w:p w14:paraId="33D7B817" w14:textId="77777777" w:rsidR="00C05AF4" w:rsidRPr="001D4CCD" w:rsidRDefault="00C05AF4" w:rsidP="00C05AF4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D4CC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14:paraId="75BE0E2A" w14:textId="651DC487" w:rsidR="00C05AF4" w:rsidRPr="001D4CCD" w:rsidRDefault="007F77D1" w:rsidP="00C05AF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154C30" w:rsidRPr="00154C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011</w:t>
            </w:r>
            <w:r w:rsidR="00154C30" w:rsidRPr="00154C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039</w:t>
            </w:r>
          </w:p>
        </w:tc>
        <w:tc>
          <w:tcPr>
            <w:tcW w:w="270" w:type="dxa"/>
            <w:vAlign w:val="bottom"/>
          </w:tcPr>
          <w:p w14:paraId="173249DC" w14:textId="77777777" w:rsidR="00C05AF4" w:rsidRPr="001D4CCD" w:rsidRDefault="00C05AF4" w:rsidP="00C05AF4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7F484646" w14:textId="79CD914E" w:rsidR="00C05AF4" w:rsidRPr="009949D8" w:rsidRDefault="007F77D1" w:rsidP="00C05AF4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892</w:t>
            </w:r>
            <w:r w:rsidR="00154C30" w:rsidRPr="00154C30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308</w:t>
            </w:r>
          </w:p>
        </w:tc>
      </w:tr>
      <w:tr w:rsidR="00C05AF4" w:rsidRPr="001D4CCD" w14:paraId="7BAA51D3" w14:textId="77777777" w:rsidTr="000A3FF9">
        <w:trPr>
          <w:cantSplit/>
        </w:trPr>
        <w:tc>
          <w:tcPr>
            <w:tcW w:w="5850" w:type="dxa"/>
            <w:vAlign w:val="bottom"/>
          </w:tcPr>
          <w:p w14:paraId="73A8A32E" w14:textId="470130C2" w:rsidR="00C05AF4" w:rsidRPr="001D4CCD" w:rsidRDefault="00C05AF4" w:rsidP="00C05AF4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4CC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รายได้จากภายใน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789188B" w14:textId="56407BCA" w:rsidR="00C05AF4" w:rsidRPr="001D4CCD" w:rsidRDefault="007F77D1" w:rsidP="00C05AF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614</w:t>
            </w:r>
            <w:r w:rsidR="00154C30" w:rsidRPr="00154C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143</w:t>
            </w:r>
          </w:p>
        </w:tc>
        <w:tc>
          <w:tcPr>
            <w:tcW w:w="270" w:type="dxa"/>
            <w:vAlign w:val="bottom"/>
          </w:tcPr>
          <w:p w14:paraId="517F57A6" w14:textId="77777777" w:rsidR="00C05AF4" w:rsidRPr="001D4CCD" w:rsidRDefault="00C05AF4" w:rsidP="00C05AF4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D525C44" w14:textId="521965B8" w:rsidR="00C05AF4" w:rsidRPr="001D19DA" w:rsidRDefault="007F77D1" w:rsidP="00C05AF4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557</w:t>
            </w:r>
            <w:r w:rsidR="00C05AF4" w:rsidRPr="004941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058</w:t>
            </w:r>
          </w:p>
        </w:tc>
      </w:tr>
      <w:tr w:rsidR="00C05AF4" w:rsidRPr="001D4CCD" w14:paraId="52F7B788" w14:textId="77777777" w:rsidTr="000A3FF9">
        <w:trPr>
          <w:cantSplit/>
        </w:trPr>
        <w:tc>
          <w:tcPr>
            <w:tcW w:w="5850" w:type="dxa"/>
            <w:vAlign w:val="bottom"/>
          </w:tcPr>
          <w:p w14:paraId="50120389" w14:textId="77777777" w:rsidR="00C05AF4" w:rsidRPr="001D4CCD" w:rsidRDefault="00C05AF4" w:rsidP="00C05AF4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4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620" w:type="dxa"/>
          </w:tcPr>
          <w:p w14:paraId="5E1E9096" w14:textId="0A56C921" w:rsidR="00C05AF4" w:rsidRPr="001D4CCD" w:rsidRDefault="007F77D1" w:rsidP="00C05AF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F77D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="00154C30" w:rsidRPr="009463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625</w:t>
            </w:r>
            <w:r w:rsidR="00154C30" w:rsidRPr="009463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182</w:t>
            </w:r>
          </w:p>
        </w:tc>
        <w:tc>
          <w:tcPr>
            <w:tcW w:w="270" w:type="dxa"/>
            <w:vAlign w:val="bottom"/>
          </w:tcPr>
          <w:p w14:paraId="559DA0F5" w14:textId="77777777" w:rsidR="00C05AF4" w:rsidRPr="001D4CCD" w:rsidRDefault="00C05AF4" w:rsidP="00C05AF4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1B34C85F" w14:textId="3079E23B" w:rsidR="00C05AF4" w:rsidRPr="001D19DA" w:rsidRDefault="007F77D1" w:rsidP="00C05AF4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F77D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="00154C30" w:rsidRPr="00154C30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449</w:t>
            </w:r>
            <w:r w:rsidR="00154C30" w:rsidRPr="00154C30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366</w:t>
            </w:r>
          </w:p>
        </w:tc>
      </w:tr>
      <w:tr w:rsidR="00C05AF4" w:rsidRPr="001D4CCD" w14:paraId="1B565DC9" w14:textId="77777777" w:rsidTr="000A3FF9">
        <w:trPr>
          <w:cantSplit/>
        </w:trPr>
        <w:tc>
          <w:tcPr>
            <w:tcW w:w="5850" w:type="dxa"/>
            <w:vAlign w:val="bottom"/>
          </w:tcPr>
          <w:p w14:paraId="0448C024" w14:textId="77777777" w:rsidR="00C05AF4" w:rsidRPr="001D4CCD" w:rsidRDefault="00C05AF4" w:rsidP="00C05AF4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1D4CCD">
              <w:rPr>
                <w:rFonts w:asciiTheme="majorBidi" w:hAnsiTheme="majorBidi"/>
                <w:sz w:val="30"/>
                <w:szCs w:val="30"/>
                <w:cs/>
              </w:rPr>
              <w:t>ตัดรายการรายได้จากภายใน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5FFCF7C" w14:textId="5CA7184D" w:rsidR="00C05AF4" w:rsidRPr="001D4CCD" w:rsidRDefault="00154C30" w:rsidP="00C05AF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4C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F77D1" w:rsidRPr="007F77D1">
              <w:rPr>
                <w:rFonts w:asciiTheme="majorBidi" w:hAnsiTheme="majorBidi"/>
                <w:sz w:val="30"/>
                <w:szCs w:val="30"/>
                <w:lang w:val="en-US"/>
              </w:rPr>
              <w:t>614</w:t>
            </w:r>
            <w:r w:rsidRPr="00154C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F77D1" w:rsidRPr="007F77D1">
              <w:rPr>
                <w:rFonts w:asciiTheme="majorBidi" w:hAnsiTheme="majorBidi"/>
                <w:sz w:val="30"/>
                <w:szCs w:val="30"/>
                <w:lang w:val="en-US"/>
              </w:rPr>
              <w:t>143</w:t>
            </w:r>
            <w:r w:rsidRPr="00154C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71C7C0E7" w14:textId="77777777" w:rsidR="00C05AF4" w:rsidRPr="001D4CCD" w:rsidRDefault="00C05AF4" w:rsidP="00C05AF4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7405DAC" w14:textId="351E7975" w:rsidR="00C05AF4" w:rsidRPr="001D19DA" w:rsidRDefault="00C05AF4" w:rsidP="00C05AF4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41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F77D1" w:rsidRPr="007F77D1">
              <w:rPr>
                <w:rFonts w:asciiTheme="majorBidi" w:hAnsiTheme="majorBidi"/>
                <w:sz w:val="30"/>
                <w:szCs w:val="30"/>
                <w:lang w:val="en-US"/>
              </w:rPr>
              <w:t>557</w:t>
            </w:r>
            <w:r w:rsidRPr="004941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F77D1" w:rsidRPr="007F77D1">
              <w:rPr>
                <w:rFonts w:asciiTheme="majorBidi" w:hAnsiTheme="majorBidi"/>
                <w:sz w:val="30"/>
                <w:szCs w:val="30"/>
                <w:lang w:val="en-US"/>
              </w:rPr>
              <w:t>058</w:t>
            </w:r>
            <w:r w:rsidRPr="004941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C05AF4" w:rsidRPr="001D4CCD" w14:paraId="3D9FEAFF" w14:textId="77777777" w:rsidTr="000A3FF9">
        <w:trPr>
          <w:cantSplit/>
        </w:trPr>
        <w:tc>
          <w:tcPr>
            <w:tcW w:w="5850" w:type="dxa"/>
            <w:vAlign w:val="bottom"/>
          </w:tcPr>
          <w:p w14:paraId="5B58BABD" w14:textId="77777777" w:rsidR="00C05AF4" w:rsidRPr="001D4CCD" w:rsidRDefault="00C05AF4" w:rsidP="00C05AF4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B5752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รายได้จากการขายและให้บริการ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600D2E0" w14:textId="4F55E171" w:rsidR="00C05AF4" w:rsidRPr="001D4CCD" w:rsidRDefault="007F77D1" w:rsidP="00C05AF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F77D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="00154C30" w:rsidRPr="00154C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011</w:t>
            </w:r>
            <w:r w:rsidR="00154C30" w:rsidRPr="00154C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039</w:t>
            </w:r>
          </w:p>
        </w:tc>
        <w:tc>
          <w:tcPr>
            <w:tcW w:w="270" w:type="dxa"/>
            <w:vAlign w:val="bottom"/>
          </w:tcPr>
          <w:p w14:paraId="18A6E2FF" w14:textId="77777777" w:rsidR="00C05AF4" w:rsidRPr="001D4CCD" w:rsidRDefault="00C05AF4" w:rsidP="00C05AF4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55F21C8" w14:textId="74E18377" w:rsidR="00C05AF4" w:rsidRPr="001D19DA" w:rsidRDefault="007F77D1" w:rsidP="00C05AF4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F77D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892</w:t>
            </w:r>
            <w:r w:rsidR="00154C30" w:rsidRPr="00154C30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308</w:t>
            </w:r>
          </w:p>
        </w:tc>
      </w:tr>
      <w:tr w:rsidR="00302DA2" w:rsidRPr="001D4CCD" w14:paraId="589C3C3E" w14:textId="77777777" w:rsidTr="000A3FF9">
        <w:trPr>
          <w:cantSplit/>
        </w:trPr>
        <w:tc>
          <w:tcPr>
            <w:tcW w:w="5850" w:type="dxa"/>
            <w:vAlign w:val="bottom"/>
          </w:tcPr>
          <w:p w14:paraId="3B06FD59" w14:textId="147276E5" w:rsidR="00302DA2" w:rsidRPr="001D4CCD" w:rsidRDefault="00302DA2" w:rsidP="00302DA2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6320877" w14:textId="0925CB1B" w:rsidR="00302DA2" w:rsidRPr="00705CBC" w:rsidRDefault="00154C30" w:rsidP="00302DA2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4C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F77D1" w:rsidRPr="007F77D1">
              <w:rPr>
                <w:rFonts w:asciiTheme="majorBidi" w:hAnsiTheme="majorBidi"/>
                <w:sz w:val="30"/>
                <w:szCs w:val="30"/>
                <w:lang w:val="en-US"/>
              </w:rPr>
              <w:t>441</w:t>
            </w:r>
            <w:r w:rsidRPr="00154C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F77D1" w:rsidRPr="007F77D1">
              <w:rPr>
                <w:rFonts w:asciiTheme="majorBidi" w:hAnsiTheme="majorBidi"/>
                <w:sz w:val="30"/>
                <w:szCs w:val="30"/>
                <w:lang w:val="en-US"/>
              </w:rPr>
              <w:t>923</w:t>
            </w:r>
            <w:r w:rsidRPr="00154C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187B7B80" w14:textId="77777777" w:rsidR="00302DA2" w:rsidRPr="001D4CCD" w:rsidRDefault="00302DA2" w:rsidP="00302DA2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43D8ECD" w14:textId="78011D74" w:rsidR="00302DA2" w:rsidRPr="001D19DA" w:rsidRDefault="002B1869" w:rsidP="00302DA2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18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F77D1" w:rsidRPr="007F77D1">
              <w:rPr>
                <w:rFonts w:asciiTheme="majorBidi" w:hAnsiTheme="majorBidi"/>
                <w:sz w:val="30"/>
                <w:szCs w:val="30"/>
                <w:lang w:val="en-US"/>
              </w:rPr>
              <w:t>395</w:t>
            </w:r>
            <w:r w:rsidRPr="002B18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F77D1" w:rsidRPr="007F77D1">
              <w:rPr>
                <w:rFonts w:asciiTheme="majorBidi" w:hAnsiTheme="majorBidi"/>
                <w:sz w:val="30"/>
                <w:szCs w:val="30"/>
                <w:lang w:val="en-US"/>
              </w:rPr>
              <w:t>014</w:t>
            </w:r>
            <w:r w:rsidRPr="002B18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302DA2" w:rsidRPr="001D4CCD" w14:paraId="7272D604" w14:textId="77777777" w:rsidTr="000A3FF9">
        <w:trPr>
          <w:cantSplit/>
        </w:trPr>
        <w:tc>
          <w:tcPr>
            <w:tcW w:w="5850" w:type="dxa"/>
            <w:vAlign w:val="bottom"/>
          </w:tcPr>
          <w:p w14:paraId="7CBFF455" w14:textId="5333A4A8" w:rsidR="00302DA2" w:rsidRPr="001D4CCD" w:rsidRDefault="00302DA2" w:rsidP="00302DA2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22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</w:t>
            </w:r>
            <w:r w:rsidR="00CE77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ำ</w:t>
            </w: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ไรขั้นต้นรวม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B0D4A9A" w14:textId="2662BBDB" w:rsidR="00302DA2" w:rsidRPr="00705CBC" w:rsidRDefault="007F77D1" w:rsidP="00302DA2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F77D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569</w:t>
            </w:r>
            <w:r w:rsidR="00154C30" w:rsidRPr="00154C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116</w:t>
            </w:r>
          </w:p>
        </w:tc>
        <w:tc>
          <w:tcPr>
            <w:tcW w:w="270" w:type="dxa"/>
            <w:vAlign w:val="bottom"/>
          </w:tcPr>
          <w:p w14:paraId="77F3DB2C" w14:textId="77777777" w:rsidR="00302DA2" w:rsidRPr="001D4CCD" w:rsidRDefault="00302DA2" w:rsidP="00302DA2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12C101B" w14:textId="1FF92104" w:rsidR="00302DA2" w:rsidRPr="001D19DA" w:rsidRDefault="007F77D1" w:rsidP="00302DA2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F77D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497</w:t>
            </w:r>
            <w:r w:rsidR="002B1869" w:rsidRPr="002B1869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294</w:t>
            </w:r>
          </w:p>
        </w:tc>
      </w:tr>
    </w:tbl>
    <w:p w14:paraId="3A893B1C" w14:textId="77777777" w:rsidR="00C05AF4" w:rsidRDefault="00C05AF4" w:rsidP="00C05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270"/>
        <w:gridCol w:w="1530"/>
      </w:tblGrid>
      <w:tr w:rsidR="00C05AF4" w:rsidRPr="001D4CCD" w14:paraId="5AC8A868" w14:textId="77777777" w:rsidTr="00A22355">
        <w:trPr>
          <w:cantSplit/>
        </w:trPr>
        <w:tc>
          <w:tcPr>
            <w:tcW w:w="5850" w:type="dxa"/>
          </w:tcPr>
          <w:p w14:paraId="3DAD6B20" w14:textId="77777777" w:rsidR="00C05AF4" w:rsidRPr="001D4CCD" w:rsidRDefault="00C05AF4" w:rsidP="007A5ED9">
            <w:pPr>
              <w:pStyle w:val="Index5"/>
              <w:ind w:left="24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40F38F2E" w14:textId="77777777" w:rsidR="00C05AF4" w:rsidRPr="001D4CCD" w:rsidRDefault="00C05AF4" w:rsidP="007A5ED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05AF4" w:rsidRPr="001D4CCD" w14:paraId="45ABBDB2" w14:textId="77777777" w:rsidTr="00A22355">
        <w:trPr>
          <w:cantSplit/>
        </w:trPr>
        <w:tc>
          <w:tcPr>
            <w:tcW w:w="5850" w:type="dxa"/>
          </w:tcPr>
          <w:p w14:paraId="5EF18FAC" w14:textId="03E2B8BE" w:rsidR="00C05AF4" w:rsidRPr="001D4CCD" w:rsidRDefault="00C05AF4" w:rsidP="007A5ED9">
            <w:pPr>
              <w:pStyle w:val="Index5"/>
              <w:ind w:left="246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4C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1D4C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7F77D1" w:rsidRPr="007F77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1D4C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620" w:type="dxa"/>
          </w:tcPr>
          <w:p w14:paraId="742196EB" w14:textId="5CDF543C" w:rsidR="00C05AF4" w:rsidRPr="001D4CCD" w:rsidRDefault="007F77D1" w:rsidP="007A5ED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7A7A29E" w14:textId="77777777" w:rsidR="00C05AF4" w:rsidRPr="001D4CCD" w:rsidRDefault="00C05AF4" w:rsidP="007A5ED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5165AF3" w14:textId="2BA2A820" w:rsidR="00C05AF4" w:rsidRPr="001D4CCD" w:rsidRDefault="007F77D1" w:rsidP="007A5ED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05AF4" w:rsidRPr="001D4CCD" w14:paraId="1A129181" w14:textId="77777777" w:rsidTr="00A22355">
        <w:trPr>
          <w:cantSplit/>
        </w:trPr>
        <w:tc>
          <w:tcPr>
            <w:tcW w:w="5850" w:type="dxa"/>
          </w:tcPr>
          <w:p w14:paraId="68992FF3" w14:textId="77777777" w:rsidR="00C05AF4" w:rsidRPr="001D4CCD" w:rsidRDefault="00C05AF4" w:rsidP="007A5ED9">
            <w:pPr>
              <w:pStyle w:val="Index5"/>
              <w:ind w:left="24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57D178C2" w14:textId="77777777" w:rsidR="00C05AF4" w:rsidRPr="009931AA" w:rsidRDefault="00C05AF4" w:rsidP="007A5ED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C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5AF4" w:rsidRPr="001D4CCD" w14:paraId="6007EF9A" w14:textId="77777777" w:rsidTr="00A22355">
        <w:trPr>
          <w:cantSplit/>
        </w:trPr>
        <w:tc>
          <w:tcPr>
            <w:tcW w:w="5850" w:type="dxa"/>
          </w:tcPr>
          <w:p w14:paraId="5564D256" w14:textId="77777777" w:rsidR="00C05AF4" w:rsidRPr="001D4CCD" w:rsidRDefault="00C05AF4" w:rsidP="007A5ED9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C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ประเภทของสินค้าหลัก</w:t>
            </w:r>
          </w:p>
        </w:tc>
        <w:tc>
          <w:tcPr>
            <w:tcW w:w="1620" w:type="dxa"/>
          </w:tcPr>
          <w:p w14:paraId="17E60A3B" w14:textId="77777777" w:rsidR="00C05AF4" w:rsidRPr="001D4CCD" w:rsidRDefault="00C05AF4" w:rsidP="007A5ED9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233CDE" w14:textId="77777777" w:rsidR="00C05AF4" w:rsidRPr="001D4CCD" w:rsidRDefault="00C05AF4" w:rsidP="007A5ED9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35E2FCC5" w14:textId="77777777" w:rsidR="00C05AF4" w:rsidRPr="001D4CCD" w:rsidRDefault="00C05AF4" w:rsidP="007A5ED9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44F99" w:rsidRPr="001D4CCD" w14:paraId="549FE70C" w14:textId="77777777" w:rsidTr="00A22355">
        <w:trPr>
          <w:cantSplit/>
        </w:trPr>
        <w:tc>
          <w:tcPr>
            <w:tcW w:w="5850" w:type="dxa"/>
          </w:tcPr>
          <w:p w14:paraId="2B7FBF36" w14:textId="10BCF285" w:rsidR="00C44F99" w:rsidRPr="00BF50E7" w:rsidRDefault="00C44F99" w:rsidP="00C44F99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เวชภัณฑ์ยาแผนปัจจุบัน ประเภทยาสามัญและยาสามัญใหม่</w:t>
            </w:r>
          </w:p>
        </w:tc>
        <w:tc>
          <w:tcPr>
            <w:tcW w:w="1620" w:type="dxa"/>
          </w:tcPr>
          <w:p w14:paraId="5ED75368" w14:textId="0F36A1C8" w:rsidR="00C44F99" w:rsidRPr="00E516A0" w:rsidRDefault="007F77D1" w:rsidP="00C44F99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775</w:t>
            </w:r>
            <w:r w:rsidR="00E96BEB" w:rsidRPr="00E96B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927</w:t>
            </w:r>
          </w:p>
        </w:tc>
        <w:tc>
          <w:tcPr>
            <w:tcW w:w="270" w:type="dxa"/>
          </w:tcPr>
          <w:p w14:paraId="05A79FFD" w14:textId="77777777" w:rsidR="00C44F99" w:rsidRPr="001D4CCD" w:rsidRDefault="00C44F99" w:rsidP="00C44F99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0AB17345" w14:textId="3C4517B5" w:rsidR="00C44F99" w:rsidRPr="009949D8" w:rsidRDefault="007F77D1" w:rsidP="00C44F99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655</w:t>
            </w:r>
            <w:r w:rsidR="00EC471F" w:rsidRPr="00EC47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715</w:t>
            </w:r>
          </w:p>
        </w:tc>
      </w:tr>
      <w:tr w:rsidR="00C44F99" w:rsidRPr="001D4CCD" w14:paraId="7554E8B4" w14:textId="77777777" w:rsidTr="00A22355">
        <w:trPr>
          <w:cantSplit/>
        </w:trPr>
        <w:tc>
          <w:tcPr>
            <w:tcW w:w="5850" w:type="dxa"/>
          </w:tcPr>
          <w:p w14:paraId="156F8E0E" w14:textId="00120F5C" w:rsidR="00C44F99" w:rsidRPr="00BF50E7" w:rsidRDefault="00C44F99" w:rsidP="00C44F99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เครื่องสำอาง</w:t>
            </w:r>
          </w:p>
        </w:tc>
        <w:tc>
          <w:tcPr>
            <w:tcW w:w="1620" w:type="dxa"/>
          </w:tcPr>
          <w:p w14:paraId="73A968A1" w14:textId="508EE15D" w:rsidR="00C44F99" w:rsidRPr="00E516A0" w:rsidRDefault="007F77D1" w:rsidP="00C44F99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108</w:t>
            </w:r>
            <w:r w:rsidR="002A1CBB" w:rsidRPr="002A1C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763</w:t>
            </w:r>
          </w:p>
        </w:tc>
        <w:tc>
          <w:tcPr>
            <w:tcW w:w="270" w:type="dxa"/>
          </w:tcPr>
          <w:p w14:paraId="451FD582" w14:textId="77777777" w:rsidR="00C44F99" w:rsidRPr="001D4CCD" w:rsidRDefault="00C44F99" w:rsidP="00C44F99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714EC127" w14:textId="37E10C3C" w:rsidR="00C44F99" w:rsidRPr="009949D8" w:rsidRDefault="007F77D1" w:rsidP="00C44F99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122</w:t>
            </w:r>
            <w:r w:rsidR="00EC471F" w:rsidRPr="00EC47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972</w:t>
            </w:r>
          </w:p>
        </w:tc>
      </w:tr>
      <w:tr w:rsidR="00C44F99" w:rsidRPr="001D4CCD" w14:paraId="0BD2B5B6" w14:textId="77777777" w:rsidTr="00A22355">
        <w:trPr>
          <w:cantSplit/>
        </w:trPr>
        <w:tc>
          <w:tcPr>
            <w:tcW w:w="5850" w:type="dxa"/>
          </w:tcPr>
          <w:p w14:paraId="55704530" w14:textId="7743330B" w:rsidR="00C44F99" w:rsidRPr="00BF50E7" w:rsidRDefault="00C44F99" w:rsidP="00C44F99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ยาสมุนไพร</w:t>
            </w:r>
          </w:p>
        </w:tc>
        <w:tc>
          <w:tcPr>
            <w:tcW w:w="1620" w:type="dxa"/>
          </w:tcPr>
          <w:p w14:paraId="4F1B2FC2" w14:textId="50CA4055" w:rsidR="00C44F99" w:rsidRPr="009949D8" w:rsidRDefault="007F77D1" w:rsidP="00C44F99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73</w:t>
            </w:r>
            <w:r w:rsidR="00EC471F" w:rsidRPr="00EC47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700</w:t>
            </w:r>
          </w:p>
        </w:tc>
        <w:tc>
          <w:tcPr>
            <w:tcW w:w="270" w:type="dxa"/>
          </w:tcPr>
          <w:p w14:paraId="6103FFD7" w14:textId="77777777" w:rsidR="00C44F99" w:rsidRPr="001D4CCD" w:rsidRDefault="00C44F99" w:rsidP="00C44F99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717AB731" w14:textId="0B8B1C93" w:rsidR="00C44F99" w:rsidRPr="009949D8" w:rsidRDefault="007F77D1" w:rsidP="00C44F99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63</w:t>
            </w:r>
            <w:r w:rsidR="00EC471F" w:rsidRPr="00EC47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082</w:t>
            </w:r>
          </w:p>
        </w:tc>
      </w:tr>
      <w:tr w:rsidR="00C44F99" w:rsidRPr="001D4CCD" w14:paraId="39FBD883" w14:textId="77777777" w:rsidTr="00A22355">
        <w:trPr>
          <w:cantSplit/>
        </w:trPr>
        <w:tc>
          <w:tcPr>
            <w:tcW w:w="5850" w:type="dxa"/>
          </w:tcPr>
          <w:p w14:paraId="2D91B19A" w14:textId="67D40219" w:rsidR="00C44F99" w:rsidRPr="00BF50E7" w:rsidRDefault="00C44F99" w:rsidP="00C44F99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ผลิตภัณฑ์เสริมอาหาร</w:t>
            </w:r>
          </w:p>
        </w:tc>
        <w:tc>
          <w:tcPr>
            <w:tcW w:w="1620" w:type="dxa"/>
          </w:tcPr>
          <w:p w14:paraId="49573A69" w14:textId="100AE7BB" w:rsidR="00C44F99" w:rsidRPr="009949D8" w:rsidRDefault="007F77D1" w:rsidP="00C44F99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32</w:t>
            </w:r>
            <w:r w:rsidR="00EC471F" w:rsidRPr="00EC47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808</w:t>
            </w:r>
          </w:p>
        </w:tc>
        <w:tc>
          <w:tcPr>
            <w:tcW w:w="270" w:type="dxa"/>
          </w:tcPr>
          <w:p w14:paraId="3268A357" w14:textId="77777777" w:rsidR="00C44F99" w:rsidRPr="001D4CCD" w:rsidRDefault="00C44F99" w:rsidP="00C44F99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734F083C" w14:textId="7237EC9B" w:rsidR="00C44F99" w:rsidRPr="009949D8" w:rsidRDefault="007F77D1" w:rsidP="00C44F99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23</w:t>
            </w:r>
            <w:r w:rsidR="00EC471F" w:rsidRPr="00EC47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330</w:t>
            </w:r>
          </w:p>
        </w:tc>
      </w:tr>
      <w:tr w:rsidR="00C44F99" w:rsidRPr="001D4CCD" w14:paraId="7B31AF36" w14:textId="77777777" w:rsidTr="00A22355">
        <w:trPr>
          <w:cantSplit/>
        </w:trPr>
        <w:tc>
          <w:tcPr>
            <w:tcW w:w="5850" w:type="dxa"/>
          </w:tcPr>
          <w:p w14:paraId="0DADF707" w14:textId="750C5BF9" w:rsidR="00C44F99" w:rsidRPr="00BF50E7" w:rsidRDefault="00C44F99" w:rsidP="00C44F99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เวชภัณฑ์ยาสำหรับสัตว์</w:t>
            </w:r>
          </w:p>
        </w:tc>
        <w:tc>
          <w:tcPr>
            <w:tcW w:w="1620" w:type="dxa"/>
          </w:tcPr>
          <w:p w14:paraId="65EA8E6C" w14:textId="3DF55756" w:rsidR="00C44F99" w:rsidRPr="009949D8" w:rsidRDefault="007F77D1" w:rsidP="00C44F99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4</w:t>
            </w:r>
            <w:r w:rsidR="00EC471F" w:rsidRPr="00EC47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762</w:t>
            </w:r>
          </w:p>
        </w:tc>
        <w:tc>
          <w:tcPr>
            <w:tcW w:w="270" w:type="dxa"/>
          </w:tcPr>
          <w:p w14:paraId="7266BEFD" w14:textId="77777777" w:rsidR="00C44F99" w:rsidRPr="001D4CCD" w:rsidRDefault="00C44F99" w:rsidP="00C44F99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AB9F67B" w14:textId="5A8819B0" w:rsidR="00C44F99" w:rsidRPr="009949D8" w:rsidRDefault="007F77D1" w:rsidP="00C44F99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17</w:t>
            </w:r>
            <w:r w:rsidR="00EC471F" w:rsidRPr="00EC47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067</w:t>
            </w:r>
          </w:p>
        </w:tc>
      </w:tr>
      <w:tr w:rsidR="00C05AF4" w:rsidRPr="001D4CCD" w14:paraId="6AA0789C" w14:textId="77777777" w:rsidTr="00A22355">
        <w:trPr>
          <w:cantSplit/>
        </w:trPr>
        <w:tc>
          <w:tcPr>
            <w:tcW w:w="5850" w:type="dxa"/>
          </w:tcPr>
          <w:p w14:paraId="3C1BA55A" w14:textId="77777777" w:rsidR="00C05AF4" w:rsidRPr="00BF50E7" w:rsidRDefault="00C05AF4" w:rsidP="00C05AF4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50E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BA3358E" w14:textId="2A13DFCF" w:rsidR="00C05AF4" w:rsidRPr="009949D8" w:rsidRDefault="007F77D1" w:rsidP="00C05AF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15</w:t>
            </w:r>
            <w:r w:rsidR="00EC471F" w:rsidRPr="00EC47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079</w:t>
            </w:r>
          </w:p>
        </w:tc>
        <w:tc>
          <w:tcPr>
            <w:tcW w:w="270" w:type="dxa"/>
          </w:tcPr>
          <w:p w14:paraId="0F4A437C" w14:textId="77777777" w:rsidR="00C05AF4" w:rsidRPr="001D4CCD" w:rsidRDefault="00C05AF4" w:rsidP="00C05AF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F0B96AF" w14:textId="3A44A9C4" w:rsidR="00C05AF4" w:rsidRPr="009949D8" w:rsidRDefault="007F77D1" w:rsidP="00C05AF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10</w:t>
            </w:r>
            <w:r w:rsidR="00EC471F" w:rsidRPr="00EC47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142</w:t>
            </w:r>
          </w:p>
        </w:tc>
      </w:tr>
      <w:tr w:rsidR="00C05AF4" w:rsidRPr="001D4CCD" w14:paraId="229FEA1C" w14:textId="77777777" w:rsidTr="00A22355">
        <w:trPr>
          <w:cantSplit/>
        </w:trPr>
        <w:tc>
          <w:tcPr>
            <w:tcW w:w="5850" w:type="dxa"/>
          </w:tcPr>
          <w:p w14:paraId="293FEBFD" w14:textId="77777777" w:rsidR="00C05AF4" w:rsidRPr="00BF50E7" w:rsidRDefault="00C05AF4" w:rsidP="00C05AF4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B5752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รายได้จากการขายและให้บริการ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44D114B" w14:textId="12FC4F51" w:rsidR="00C05AF4" w:rsidRPr="001D4CCD" w:rsidRDefault="007F77D1" w:rsidP="00C05AF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F77D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="00EC471F" w:rsidRPr="00EC47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011</w:t>
            </w:r>
            <w:r w:rsidR="00EC471F" w:rsidRPr="00EC47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039</w:t>
            </w:r>
          </w:p>
        </w:tc>
        <w:tc>
          <w:tcPr>
            <w:tcW w:w="270" w:type="dxa"/>
          </w:tcPr>
          <w:p w14:paraId="6B9D2F8D" w14:textId="77777777" w:rsidR="00C05AF4" w:rsidRPr="001D4CCD" w:rsidRDefault="00C05AF4" w:rsidP="00C05AF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836351A" w14:textId="443ABF83" w:rsidR="00C05AF4" w:rsidRPr="001D19DA" w:rsidRDefault="007F77D1" w:rsidP="00C05AF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F77D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892</w:t>
            </w:r>
            <w:r w:rsidR="00EC471F" w:rsidRPr="00EC47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308</w:t>
            </w:r>
          </w:p>
        </w:tc>
      </w:tr>
      <w:tr w:rsidR="00C05AF4" w:rsidRPr="001D4CCD" w14:paraId="5E58E22B" w14:textId="77777777" w:rsidTr="00A22355">
        <w:trPr>
          <w:cantSplit/>
        </w:trPr>
        <w:tc>
          <w:tcPr>
            <w:tcW w:w="5850" w:type="dxa"/>
          </w:tcPr>
          <w:p w14:paraId="6BE4E878" w14:textId="77777777" w:rsidR="00C05AF4" w:rsidRPr="00BF50E7" w:rsidRDefault="00C05AF4" w:rsidP="00C05AF4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7B73B8E" w14:textId="77777777" w:rsidR="00C05AF4" w:rsidRPr="001D4CCD" w:rsidRDefault="00C05AF4" w:rsidP="00C05AF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B748915" w14:textId="77777777" w:rsidR="00C05AF4" w:rsidRPr="001D4CCD" w:rsidRDefault="00C05AF4" w:rsidP="00C05AF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0BBC3F2" w14:textId="77777777" w:rsidR="00C05AF4" w:rsidRPr="001D19DA" w:rsidRDefault="00C05AF4" w:rsidP="00C05AF4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44F99" w:rsidRPr="001D4CCD" w14:paraId="429176E2" w14:textId="77777777" w:rsidTr="00A22355">
        <w:trPr>
          <w:cantSplit/>
        </w:trPr>
        <w:tc>
          <w:tcPr>
            <w:tcW w:w="5850" w:type="dxa"/>
          </w:tcPr>
          <w:p w14:paraId="12E981DC" w14:textId="57025861" w:rsidR="00C44F99" w:rsidRPr="00BF50E7" w:rsidRDefault="00C44F99" w:rsidP="00C44F99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620" w:type="dxa"/>
          </w:tcPr>
          <w:p w14:paraId="2327A087" w14:textId="77777777" w:rsidR="00C44F99" w:rsidRPr="001D4CCD" w:rsidRDefault="00C44F99" w:rsidP="00C44F99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2461915" w14:textId="77777777" w:rsidR="00C44F99" w:rsidRPr="001D4CCD" w:rsidRDefault="00C44F99" w:rsidP="00C44F99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163D23C2" w14:textId="77777777" w:rsidR="00C44F99" w:rsidRPr="001D19DA" w:rsidRDefault="00C44F99" w:rsidP="00C44F99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44F99" w:rsidRPr="001D4CCD" w14:paraId="4F4CA779" w14:textId="77777777" w:rsidTr="00A22355">
        <w:trPr>
          <w:cantSplit/>
        </w:trPr>
        <w:tc>
          <w:tcPr>
            <w:tcW w:w="5850" w:type="dxa"/>
          </w:tcPr>
          <w:p w14:paraId="618A98C9" w14:textId="3B60DEF6" w:rsidR="00C44F99" w:rsidRPr="00BF50E7" w:rsidRDefault="00C44F99" w:rsidP="00C44F99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620" w:type="dxa"/>
          </w:tcPr>
          <w:p w14:paraId="1D144B50" w14:textId="1C964453" w:rsidR="00C44F99" w:rsidRPr="001D4CCD" w:rsidRDefault="007F77D1" w:rsidP="00C44F99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B07E68" w:rsidRPr="004C65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010</w:t>
            </w:r>
            <w:r w:rsidR="00B07E68" w:rsidRPr="004C65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847</w:t>
            </w:r>
          </w:p>
        </w:tc>
        <w:tc>
          <w:tcPr>
            <w:tcW w:w="270" w:type="dxa"/>
          </w:tcPr>
          <w:p w14:paraId="2E99EBF1" w14:textId="77777777" w:rsidR="00C44F99" w:rsidRPr="001D4CCD" w:rsidRDefault="00C44F99" w:rsidP="00C44F99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1FD5903" w14:textId="37525609" w:rsidR="00C44F99" w:rsidRPr="001D19DA" w:rsidRDefault="007F77D1" w:rsidP="00C44F99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892</w:t>
            </w:r>
            <w:r w:rsidR="00BD0300" w:rsidRPr="005F6FDE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308</w:t>
            </w:r>
          </w:p>
        </w:tc>
      </w:tr>
      <w:tr w:rsidR="00C44F99" w:rsidRPr="001D4CCD" w14:paraId="3C68F6A1" w14:textId="77777777" w:rsidTr="00A22355">
        <w:trPr>
          <w:cantSplit/>
        </w:trPr>
        <w:tc>
          <w:tcPr>
            <w:tcW w:w="5850" w:type="dxa"/>
          </w:tcPr>
          <w:p w14:paraId="57AF1EF3" w14:textId="0E564DB3" w:rsidR="00C44F99" w:rsidRPr="00BF50E7" w:rsidRDefault="00C44F99" w:rsidP="00C44F99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443276B" w14:textId="6B6B2DCF" w:rsidR="00C44F99" w:rsidRPr="00641435" w:rsidRDefault="007F77D1" w:rsidP="00C44F99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192</w:t>
            </w:r>
          </w:p>
        </w:tc>
        <w:tc>
          <w:tcPr>
            <w:tcW w:w="270" w:type="dxa"/>
          </w:tcPr>
          <w:p w14:paraId="4F4C173A" w14:textId="77777777" w:rsidR="00C44F99" w:rsidRPr="001D4CCD" w:rsidRDefault="00C44F99" w:rsidP="00C44F99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523E084" w14:textId="44F13B36" w:rsidR="00C44F99" w:rsidRPr="00946325" w:rsidRDefault="00BD0300" w:rsidP="00946325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463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44F99" w:rsidRPr="001D4CCD" w14:paraId="4995D089" w14:textId="77777777" w:rsidTr="00A22355">
        <w:trPr>
          <w:cantSplit/>
        </w:trPr>
        <w:tc>
          <w:tcPr>
            <w:tcW w:w="5850" w:type="dxa"/>
          </w:tcPr>
          <w:p w14:paraId="7DD760A2" w14:textId="1FEF86B3" w:rsidR="00C44F99" w:rsidRPr="00BF50E7" w:rsidRDefault="00C44F99" w:rsidP="00C44F99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รวมรายได้จากการขายและให้บริการ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AA31A64" w14:textId="0D87E38C" w:rsidR="00C44F99" w:rsidRPr="001D4CCD" w:rsidRDefault="007F77D1" w:rsidP="00C44F99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F77D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="005F4784" w:rsidRPr="002F17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011</w:t>
            </w:r>
            <w:r w:rsidR="005F4784" w:rsidRPr="002F17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039</w:t>
            </w:r>
          </w:p>
        </w:tc>
        <w:tc>
          <w:tcPr>
            <w:tcW w:w="270" w:type="dxa"/>
          </w:tcPr>
          <w:p w14:paraId="6E384BC3" w14:textId="77777777" w:rsidR="00C44F99" w:rsidRPr="001D4CCD" w:rsidRDefault="00C44F99" w:rsidP="00C44F99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0BF6517" w14:textId="4660BB2E" w:rsidR="00C44F99" w:rsidRPr="001D19DA" w:rsidRDefault="007F77D1" w:rsidP="00C44F99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F77D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892</w:t>
            </w:r>
            <w:r w:rsidR="00946325" w:rsidRPr="009463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308</w:t>
            </w:r>
          </w:p>
        </w:tc>
      </w:tr>
    </w:tbl>
    <w:p w14:paraId="4AC1AF90" w14:textId="77777777" w:rsidR="00C05AF4" w:rsidRPr="001D4CCD" w:rsidRDefault="00C05AF4" w:rsidP="00C05AF4">
      <w:pPr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687D3BAA" w14:textId="2766DE79" w:rsidR="00C05AF4" w:rsidRDefault="00C05AF4" w:rsidP="000242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0718925" w14:textId="0EA72B55" w:rsidR="00C05AF4" w:rsidRDefault="00C05AF4" w:rsidP="000242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BB0EEEE" w14:textId="77CF3FF4" w:rsidR="000D598F" w:rsidRPr="004052F4" w:rsidRDefault="000D5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p w14:paraId="350E3CF3" w14:textId="77777777" w:rsidR="004052F4" w:rsidRDefault="00405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722D3CC7" w14:textId="484C6011" w:rsidR="00C2559D" w:rsidRPr="004052F4" w:rsidRDefault="00C2559D" w:rsidP="00C2559D">
      <w:pPr>
        <w:ind w:left="518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4052F4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ส่วนงานภูมิศาสตร์</w:t>
      </w:r>
    </w:p>
    <w:p w14:paraId="4C819475" w14:textId="77777777" w:rsidR="00C2559D" w:rsidRPr="004052F4" w:rsidRDefault="00C2559D" w:rsidP="00C2559D">
      <w:pPr>
        <w:ind w:left="518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22291CC1" w14:textId="09164006" w:rsidR="00C2559D" w:rsidRPr="004052F4" w:rsidRDefault="00F5430D" w:rsidP="000501FA">
      <w:pPr>
        <w:ind w:left="518"/>
        <w:jc w:val="thaiDistribute"/>
        <w:rPr>
          <w:rFonts w:ascii="Angsana New" w:hAnsi="Angsana New"/>
          <w:color w:val="000000"/>
          <w:sz w:val="30"/>
          <w:szCs w:val="30"/>
        </w:rPr>
      </w:pPr>
      <w:r w:rsidRPr="004052F4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C2559D" w:rsidRPr="004052F4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0501FA" w:rsidRPr="004052F4">
        <w:rPr>
          <w:rFonts w:ascii="Angsana New" w:hAnsi="Angsana New" w:hint="cs"/>
          <w:color w:val="000000"/>
          <w:sz w:val="30"/>
          <w:szCs w:val="30"/>
          <w:cs/>
        </w:rPr>
        <w:t>ดำเนินธุรกิจเฉพาะในประเทศเท่านั้น ไม่มีสินทรัพย์ในต่างประเทศที่มีสาระสำคัญ</w:t>
      </w:r>
      <w:r w:rsidR="005510C4" w:rsidRPr="004052F4">
        <w:rPr>
          <w:rFonts w:ascii="Angsana New" w:hAnsi="Angsana New" w:hint="cs"/>
          <w:color w:val="000000"/>
          <w:sz w:val="30"/>
          <w:szCs w:val="30"/>
        </w:rPr>
        <w:t xml:space="preserve"> </w:t>
      </w:r>
    </w:p>
    <w:p w14:paraId="0EE57CCE" w14:textId="2DBFF2E8" w:rsidR="00BF48D4" w:rsidRPr="004052F4" w:rsidRDefault="00BF4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p w14:paraId="3E211808" w14:textId="4F7D2446" w:rsidR="005510C4" w:rsidRPr="004052F4" w:rsidRDefault="005510C4" w:rsidP="00133949">
      <w:pPr>
        <w:ind w:left="518"/>
        <w:rPr>
          <w:rFonts w:ascii="Angsana New" w:hAnsi="Angsana New"/>
          <w:color w:val="000000"/>
          <w:sz w:val="30"/>
          <w:szCs w:val="30"/>
        </w:rPr>
      </w:pPr>
      <w:r w:rsidRPr="004052F4">
        <w:rPr>
          <w:rFonts w:ascii="Angsana New" w:hAnsi="Angsana New" w:hint="cs"/>
          <w:color w:val="000000"/>
          <w:sz w:val="30"/>
          <w:szCs w:val="30"/>
          <w:cs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</w:t>
      </w:r>
    </w:p>
    <w:p w14:paraId="6013E873" w14:textId="76089A68" w:rsidR="006F21A4" w:rsidRDefault="006F21A4" w:rsidP="008240FC">
      <w:pPr>
        <w:ind w:left="51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440"/>
        <w:gridCol w:w="236"/>
        <w:gridCol w:w="1474"/>
      </w:tblGrid>
      <w:tr w:rsidR="00C05AF4" w:rsidRPr="00233203" w14:paraId="0B4F9208" w14:textId="77777777" w:rsidTr="007A5ED9">
        <w:trPr>
          <w:tblHeader/>
        </w:trPr>
        <w:tc>
          <w:tcPr>
            <w:tcW w:w="6030" w:type="dxa"/>
          </w:tcPr>
          <w:p w14:paraId="1B8529FE" w14:textId="77777777" w:rsidR="00C05AF4" w:rsidRPr="00233203" w:rsidRDefault="00C05AF4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5EA8C30C" w14:textId="77777777" w:rsidR="00C05AF4" w:rsidRPr="00233203" w:rsidRDefault="00C05AF4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33203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05AF4" w:rsidRPr="00233203" w14:paraId="52729DF7" w14:textId="77777777" w:rsidTr="007A5ED9">
        <w:trPr>
          <w:tblHeader/>
        </w:trPr>
        <w:tc>
          <w:tcPr>
            <w:tcW w:w="6030" w:type="dxa"/>
          </w:tcPr>
          <w:p w14:paraId="06A1FB40" w14:textId="77777777" w:rsidR="00C05AF4" w:rsidRPr="00233203" w:rsidRDefault="00C05AF4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332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3150" w:type="dxa"/>
            <w:gridSpan w:val="3"/>
          </w:tcPr>
          <w:p w14:paraId="0F307E86" w14:textId="77777777" w:rsidR="00C05AF4" w:rsidRPr="00233203" w:rsidRDefault="00C05AF4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3320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รายได้</w:t>
            </w:r>
          </w:p>
        </w:tc>
      </w:tr>
      <w:tr w:rsidR="008D2C79" w:rsidRPr="00233203" w14:paraId="6A03D3F6" w14:textId="77777777" w:rsidTr="00B23FB0">
        <w:trPr>
          <w:tblHeader/>
        </w:trPr>
        <w:tc>
          <w:tcPr>
            <w:tcW w:w="6030" w:type="dxa"/>
          </w:tcPr>
          <w:p w14:paraId="4D94BD53" w14:textId="7B5ACAB3" w:rsidR="008D2C79" w:rsidRPr="00233203" w:rsidRDefault="008D2C79" w:rsidP="00B23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3713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73713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7F77D1" w:rsidRPr="007F77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73713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0" w:type="dxa"/>
            <w:vAlign w:val="center"/>
          </w:tcPr>
          <w:p w14:paraId="5E2FF670" w14:textId="36D13CCB" w:rsidR="008D2C79" w:rsidRPr="00233203" w:rsidRDefault="007F77D1" w:rsidP="00B23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center"/>
          </w:tcPr>
          <w:p w14:paraId="710E05FE" w14:textId="77777777" w:rsidR="008D2C79" w:rsidRPr="00233203" w:rsidRDefault="008D2C79" w:rsidP="00B23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center"/>
          </w:tcPr>
          <w:p w14:paraId="4208E346" w14:textId="2E8DAF14" w:rsidR="008D2C79" w:rsidRPr="00233203" w:rsidRDefault="007F77D1" w:rsidP="00B23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05AF4" w:rsidRPr="00233203" w14:paraId="34575D2B" w14:textId="77777777" w:rsidTr="007A5ED9">
        <w:trPr>
          <w:tblHeader/>
        </w:trPr>
        <w:tc>
          <w:tcPr>
            <w:tcW w:w="6030" w:type="dxa"/>
          </w:tcPr>
          <w:p w14:paraId="1222EAEB" w14:textId="77777777" w:rsidR="00C05AF4" w:rsidRPr="00233203" w:rsidRDefault="00C05AF4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609AF935" w14:textId="77777777" w:rsidR="00C05AF4" w:rsidRPr="00233203" w:rsidRDefault="00C05AF4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233203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5AF4" w:rsidRPr="00233203" w14:paraId="0EBC85F9" w14:textId="77777777" w:rsidTr="007A5ED9">
        <w:tc>
          <w:tcPr>
            <w:tcW w:w="6030" w:type="dxa"/>
          </w:tcPr>
          <w:p w14:paraId="2459E664" w14:textId="77777777" w:rsidR="00C05AF4" w:rsidRPr="00233203" w:rsidRDefault="00C05AF4" w:rsidP="00C05AF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3203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440" w:type="dxa"/>
            <w:shd w:val="clear" w:color="auto" w:fill="auto"/>
          </w:tcPr>
          <w:p w14:paraId="27E8576E" w14:textId="5492D814" w:rsidR="00C05AF4" w:rsidRPr="00F327F2" w:rsidRDefault="007F77D1" w:rsidP="00C05AF4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949</w:t>
            </w:r>
            <w:r w:rsidR="00E67742" w:rsidRPr="00E677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891</w:t>
            </w:r>
          </w:p>
        </w:tc>
        <w:tc>
          <w:tcPr>
            <w:tcW w:w="236" w:type="dxa"/>
          </w:tcPr>
          <w:p w14:paraId="176EED48" w14:textId="77777777" w:rsidR="00C05AF4" w:rsidRPr="00233203" w:rsidRDefault="00C05AF4" w:rsidP="00C05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1591A03A" w14:textId="60004850" w:rsidR="00C05AF4" w:rsidRPr="00233203" w:rsidRDefault="007F77D1" w:rsidP="00C05AF4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838</w:t>
            </w:r>
            <w:r w:rsidR="00E67742" w:rsidRPr="00E67742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313</w:t>
            </w:r>
          </w:p>
        </w:tc>
      </w:tr>
      <w:tr w:rsidR="00C05AF4" w:rsidRPr="00233203" w14:paraId="75F871FC" w14:textId="77777777" w:rsidTr="007A5ED9">
        <w:tc>
          <w:tcPr>
            <w:tcW w:w="6030" w:type="dxa"/>
          </w:tcPr>
          <w:p w14:paraId="716C5E12" w14:textId="77777777" w:rsidR="00C05AF4" w:rsidRPr="00233203" w:rsidRDefault="00C05AF4" w:rsidP="00C05AF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3203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ลาว</w:t>
            </w:r>
          </w:p>
        </w:tc>
        <w:tc>
          <w:tcPr>
            <w:tcW w:w="1440" w:type="dxa"/>
            <w:shd w:val="clear" w:color="auto" w:fill="auto"/>
          </w:tcPr>
          <w:p w14:paraId="6561D6B7" w14:textId="30402CA5" w:rsidR="00C05AF4" w:rsidRPr="00F327F2" w:rsidRDefault="007F77D1" w:rsidP="00C05AF4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20</w:t>
            </w:r>
            <w:r w:rsidR="00E67742" w:rsidRPr="00E677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447</w:t>
            </w:r>
          </w:p>
        </w:tc>
        <w:tc>
          <w:tcPr>
            <w:tcW w:w="236" w:type="dxa"/>
          </w:tcPr>
          <w:p w14:paraId="7577262F" w14:textId="77777777" w:rsidR="00C05AF4" w:rsidRPr="00233203" w:rsidRDefault="00C05AF4" w:rsidP="00C05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7700D501" w14:textId="42BDEB21" w:rsidR="00C05AF4" w:rsidRPr="00233203" w:rsidRDefault="007F77D1" w:rsidP="00C05AF4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19</w:t>
            </w:r>
            <w:r w:rsidR="00E67742" w:rsidRPr="00E67742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865</w:t>
            </w:r>
          </w:p>
        </w:tc>
      </w:tr>
      <w:tr w:rsidR="00C05AF4" w:rsidRPr="00233203" w14:paraId="246FD4C3" w14:textId="77777777" w:rsidTr="007A5ED9">
        <w:tc>
          <w:tcPr>
            <w:tcW w:w="6030" w:type="dxa"/>
          </w:tcPr>
          <w:p w14:paraId="5739BCAB" w14:textId="77777777" w:rsidR="00C05AF4" w:rsidRPr="00233203" w:rsidRDefault="00C05AF4" w:rsidP="00C05AF4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233203">
              <w:rPr>
                <w:rFonts w:asciiTheme="majorBidi" w:hAnsiTheme="majorBidi" w:cstheme="majorBidi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กัมพูชา</w:t>
            </w:r>
          </w:p>
        </w:tc>
        <w:tc>
          <w:tcPr>
            <w:tcW w:w="1440" w:type="dxa"/>
            <w:shd w:val="clear" w:color="auto" w:fill="auto"/>
          </w:tcPr>
          <w:p w14:paraId="5D07CA28" w14:textId="59A99078" w:rsidR="00C05AF4" w:rsidRPr="00F327F2" w:rsidRDefault="007F77D1" w:rsidP="00C05AF4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13</w:t>
            </w:r>
            <w:r w:rsidR="00E67742" w:rsidRPr="00E677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099</w:t>
            </w:r>
          </w:p>
        </w:tc>
        <w:tc>
          <w:tcPr>
            <w:tcW w:w="236" w:type="dxa"/>
          </w:tcPr>
          <w:p w14:paraId="0EE338CD" w14:textId="77777777" w:rsidR="00C05AF4" w:rsidRPr="00233203" w:rsidRDefault="00C05AF4" w:rsidP="00C05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3E06C2E6" w14:textId="3A01D916" w:rsidR="00C05AF4" w:rsidRPr="00233203" w:rsidRDefault="007F77D1" w:rsidP="00C05AF4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14</w:t>
            </w:r>
            <w:r w:rsidR="00E67742" w:rsidRPr="00E67742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113</w:t>
            </w:r>
          </w:p>
        </w:tc>
      </w:tr>
      <w:tr w:rsidR="00C05AF4" w:rsidRPr="00233203" w14:paraId="4C5AEC98" w14:textId="77777777" w:rsidTr="007A5ED9">
        <w:tc>
          <w:tcPr>
            <w:tcW w:w="6030" w:type="dxa"/>
          </w:tcPr>
          <w:p w14:paraId="71420332" w14:textId="77777777" w:rsidR="00C05AF4" w:rsidRPr="00233203" w:rsidRDefault="00C05AF4" w:rsidP="00C05AF4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233203">
              <w:rPr>
                <w:rFonts w:asciiTheme="majorBidi" w:hAnsiTheme="majorBidi" w:cstheme="majorBidi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ฮ่องกง</w:t>
            </w:r>
          </w:p>
        </w:tc>
        <w:tc>
          <w:tcPr>
            <w:tcW w:w="1440" w:type="dxa"/>
            <w:shd w:val="clear" w:color="auto" w:fill="auto"/>
          </w:tcPr>
          <w:p w14:paraId="0C818483" w14:textId="5A8B8365" w:rsidR="00C05AF4" w:rsidRPr="00F327F2" w:rsidRDefault="007F77D1" w:rsidP="00C05AF4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12</w:t>
            </w:r>
            <w:r w:rsidR="00E67742" w:rsidRPr="00E677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884</w:t>
            </w:r>
          </w:p>
        </w:tc>
        <w:tc>
          <w:tcPr>
            <w:tcW w:w="236" w:type="dxa"/>
          </w:tcPr>
          <w:p w14:paraId="5FC54611" w14:textId="77777777" w:rsidR="00C05AF4" w:rsidRPr="00233203" w:rsidRDefault="00C05AF4" w:rsidP="00C05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2E1DE806" w14:textId="1923F87C" w:rsidR="00C05AF4" w:rsidRPr="00233203" w:rsidRDefault="007F77D1" w:rsidP="00C05AF4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5</w:t>
            </w:r>
            <w:r w:rsidR="00E67742" w:rsidRPr="00E67742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909</w:t>
            </w:r>
          </w:p>
        </w:tc>
      </w:tr>
      <w:tr w:rsidR="00C05AF4" w:rsidRPr="00233203" w14:paraId="1DB865E1" w14:textId="77777777" w:rsidTr="007A5ED9">
        <w:tc>
          <w:tcPr>
            <w:tcW w:w="6030" w:type="dxa"/>
          </w:tcPr>
          <w:p w14:paraId="573368D2" w14:textId="77777777" w:rsidR="00C05AF4" w:rsidRPr="00233203" w:rsidRDefault="00C05AF4" w:rsidP="00C05AF4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233203">
              <w:rPr>
                <w:rFonts w:asciiTheme="majorBidi" w:hAnsiTheme="majorBidi" w:cstheme="majorBidi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เวียดนาม</w:t>
            </w:r>
          </w:p>
        </w:tc>
        <w:tc>
          <w:tcPr>
            <w:tcW w:w="1440" w:type="dxa"/>
            <w:shd w:val="clear" w:color="auto" w:fill="auto"/>
          </w:tcPr>
          <w:p w14:paraId="6A4925D1" w14:textId="4A809EBF" w:rsidR="00C05AF4" w:rsidRPr="00F327F2" w:rsidRDefault="007F77D1" w:rsidP="00C05AF4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5</w:t>
            </w:r>
            <w:r w:rsidR="00E67742" w:rsidRPr="00E677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333</w:t>
            </w:r>
          </w:p>
        </w:tc>
        <w:tc>
          <w:tcPr>
            <w:tcW w:w="236" w:type="dxa"/>
          </w:tcPr>
          <w:p w14:paraId="133CA17D" w14:textId="77777777" w:rsidR="00C05AF4" w:rsidRPr="00233203" w:rsidRDefault="00C05AF4" w:rsidP="00C05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180BF4BB" w14:textId="75AD7206" w:rsidR="00C05AF4" w:rsidRPr="00233203" w:rsidRDefault="007F77D1" w:rsidP="00C05AF4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5</w:t>
            </w:r>
            <w:r w:rsidR="00E67742" w:rsidRPr="00E67742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043</w:t>
            </w:r>
          </w:p>
        </w:tc>
      </w:tr>
      <w:tr w:rsidR="00C05AF4" w:rsidRPr="00233203" w14:paraId="612513A3" w14:textId="77777777" w:rsidTr="007A5ED9">
        <w:tc>
          <w:tcPr>
            <w:tcW w:w="6030" w:type="dxa"/>
          </w:tcPr>
          <w:p w14:paraId="46292834" w14:textId="77777777" w:rsidR="00C05AF4" w:rsidRPr="00233203" w:rsidRDefault="00C05AF4" w:rsidP="00C05AF4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233203">
              <w:rPr>
                <w:rFonts w:asciiTheme="majorBidi" w:hAnsiTheme="majorBidi" w:cstheme="majorBidi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อื่นๆ</w:t>
            </w:r>
          </w:p>
        </w:tc>
        <w:tc>
          <w:tcPr>
            <w:tcW w:w="1440" w:type="dxa"/>
            <w:shd w:val="clear" w:color="auto" w:fill="auto"/>
          </w:tcPr>
          <w:p w14:paraId="33F826F6" w14:textId="704406AA" w:rsidR="00C05AF4" w:rsidRPr="00F327F2" w:rsidRDefault="007F77D1" w:rsidP="00C05AF4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9</w:t>
            </w:r>
            <w:r w:rsidR="00E67742" w:rsidRPr="00E677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385</w:t>
            </w:r>
          </w:p>
        </w:tc>
        <w:tc>
          <w:tcPr>
            <w:tcW w:w="236" w:type="dxa"/>
          </w:tcPr>
          <w:p w14:paraId="51FB7D90" w14:textId="77777777" w:rsidR="00C05AF4" w:rsidRPr="00233203" w:rsidRDefault="00C05AF4" w:rsidP="00C05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380CE11E" w14:textId="0412900D" w:rsidR="00C05AF4" w:rsidRPr="00233203" w:rsidRDefault="007F77D1" w:rsidP="00C05AF4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9</w:t>
            </w:r>
            <w:r w:rsidR="00E67742" w:rsidRPr="00E67742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065</w:t>
            </w:r>
          </w:p>
        </w:tc>
      </w:tr>
      <w:tr w:rsidR="00C05AF4" w:rsidRPr="00233203" w14:paraId="60EE8F98" w14:textId="77777777" w:rsidTr="007A5ED9">
        <w:tc>
          <w:tcPr>
            <w:tcW w:w="6030" w:type="dxa"/>
          </w:tcPr>
          <w:p w14:paraId="666F48F3" w14:textId="77777777" w:rsidR="00C05AF4" w:rsidRPr="00233203" w:rsidRDefault="00C05AF4" w:rsidP="00C05A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32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รวมรายได้จากการขายและให้บริการ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4E9254" w14:textId="701974C9" w:rsidR="00C05AF4" w:rsidRPr="00233203" w:rsidRDefault="007F77D1" w:rsidP="00C05AF4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F77D1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E67742" w:rsidRPr="00E6774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011</w:t>
            </w:r>
            <w:r w:rsidR="00E67742" w:rsidRPr="00E6774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039</w:t>
            </w:r>
          </w:p>
        </w:tc>
        <w:tc>
          <w:tcPr>
            <w:tcW w:w="236" w:type="dxa"/>
          </w:tcPr>
          <w:p w14:paraId="1F508A9E" w14:textId="77777777" w:rsidR="00C05AF4" w:rsidRPr="00233203" w:rsidRDefault="00C05AF4" w:rsidP="00C05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6FE28AAA" w14:textId="3B4FEF93" w:rsidR="00C05AF4" w:rsidRPr="00233203" w:rsidRDefault="007F77D1" w:rsidP="00C05AF4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77D1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892</w:t>
            </w:r>
            <w:r w:rsidR="00E67742" w:rsidRPr="00E67742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308</w:t>
            </w:r>
          </w:p>
        </w:tc>
      </w:tr>
    </w:tbl>
    <w:p w14:paraId="43186FC8" w14:textId="77777777" w:rsidR="00C05AF4" w:rsidRPr="004052F4" w:rsidRDefault="00C05AF4" w:rsidP="008240FC">
      <w:pPr>
        <w:ind w:left="51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3D283C7B" w14:textId="011B7FE3" w:rsidR="00060D67" w:rsidRDefault="0082279F" w:rsidP="00822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2279F">
        <w:rPr>
          <w:rFonts w:ascii="Angsana New" w:hAnsi="Angsana New"/>
          <w:sz w:val="30"/>
          <w:szCs w:val="30"/>
          <w:cs/>
        </w:rPr>
        <w:t>รายได้จากลูกค้ารายหนึ่งจากส่วนงานธุรกิจยาและเวชภัณฑ์ของกลุ่มบริษัทเป็นเงินประมาณ</w:t>
      </w:r>
      <w:r>
        <w:rPr>
          <w:rFonts w:ascii="Angsana New" w:hAnsi="Angsana New"/>
          <w:sz w:val="30"/>
          <w:szCs w:val="30"/>
        </w:rPr>
        <w:t xml:space="preserve"> </w:t>
      </w:r>
      <w:r w:rsidR="007F77D1" w:rsidRPr="007F77D1">
        <w:rPr>
          <w:rFonts w:ascii="Angsana New" w:hAnsi="Angsana New"/>
          <w:sz w:val="30"/>
          <w:szCs w:val="30"/>
        </w:rPr>
        <w:t>333</w:t>
      </w:r>
      <w:r w:rsidR="00253237">
        <w:rPr>
          <w:rFonts w:ascii="Angsana New" w:hAnsi="Angsana New"/>
          <w:sz w:val="30"/>
          <w:szCs w:val="30"/>
        </w:rPr>
        <w:t>.</w:t>
      </w:r>
      <w:r w:rsidR="007F77D1" w:rsidRPr="007F77D1">
        <w:rPr>
          <w:rFonts w:ascii="Angsana New" w:hAnsi="Angsana New"/>
          <w:sz w:val="30"/>
          <w:szCs w:val="30"/>
        </w:rPr>
        <w:t>0</w:t>
      </w:r>
      <w:r w:rsidR="004E00DD" w:rsidRPr="004E00DD">
        <w:rPr>
          <w:rFonts w:ascii="Angsana New" w:hAnsi="Angsana New"/>
          <w:sz w:val="30"/>
          <w:szCs w:val="30"/>
        </w:rPr>
        <w:t xml:space="preserve"> </w:t>
      </w:r>
      <w:r w:rsidR="004E00DD" w:rsidRPr="004E00DD">
        <w:rPr>
          <w:rFonts w:ascii="Angsana New" w:hAnsi="Angsana New"/>
          <w:sz w:val="30"/>
          <w:szCs w:val="30"/>
          <w:cs/>
        </w:rPr>
        <w:t>ล้านบาท</w:t>
      </w:r>
      <w:r w:rsidR="007336FD">
        <w:rPr>
          <w:rFonts w:ascii="Angsana New" w:hAnsi="Angsana New"/>
          <w:sz w:val="30"/>
          <w:szCs w:val="30"/>
        </w:rPr>
        <w:t xml:space="preserve"> </w:t>
      </w:r>
      <w:r w:rsidR="008C4B1A">
        <w:rPr>
          <w:rFonts w:ascii="Angsana New" w:hAnsi="Angsana New"/>
          <w:sz w:val="30"/>
          <w:szCs w:val="30"/>
        </w:rPr>
        <w:br/>
      </w:r>
      <w:r w:rsidR="007336FD" w:rsidRPr="008C4B1A">
        <w:rPr>
          <w:rFonts w:ascii="Angsana New" w:hAnsi="Angsana New"/>
          <w:i/>
          <w:iCs/>
          <w:sz w:val="30"/>
          <w:szCs w:val="30"/>
        </w:rPr>
        <w:t>(</w:t>
      </w:r>
      <w:r w:rsidR="007F77D1" w:rsidRPr="007F77D1">
        <w:rPr>
          <w:rFonts w:ascii="Angsana New" w:hAnsi="Angsana New"/>
          <w:i/>
          <w:iCs/>
          <w:sz w:val="30"/>
          <w:szCs w:val="30"/>
        </w:rPr>
        <w:t>2565</w:t>
      </w:r>
      <w:r w:rsidR="007336FD" w:rsidRPr="008C4B1A">
        <w:rPr>
          <w:rFonts w:ascii="Angsana New" w:hAnsi="Angsana New"/>
          <w:i/>
          <w:iCs/>
          <w:sz w:val="30"/>
          <w:szCs w:val="30"/>
        </w:rPr>
        <w:t xml:space="preserve">: </w:t>
      </w:r>
      <w:r w:rsidR="007336FD" w:rsidRPr="008C4B1A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="007336FD" w:rsidRPr="008C4B1A">
        <w:rPr>
          <w:rFonts w:ascii="Angsana New" w:hAnsi="Angsana New"/>
          <w:i/>
          <w:iCs/>
          <w:sz w:val="30"/>
          <w:szCs w:val="30"/>
        </w:rPr>
        <w:t>)</w:t>
      </w:r>
      <w:r w:rsidR="007336FD">
        <w:rPr>
          <w:rFonts w:ascii="Angsana New" w:hAnsi="Angsana New"/>
          <w:sz w:val="30"/>
          <w:szCs w:val="30"/>
        </w:rPr>
        <w:t xml:space="preserve"> </w:t>
      </w:r>
      <w:r w:rsidR="004E00DD" w:rsidRPr="004E00DD">
        <w:rPr>
          <w:rFonts w:ascii="Angsana New" w:hAnsi="Angsana New"/>
          <w:sz w:val="30"/>
          <w:szCs w:val="30"/>
          <w:cs/>
        </w:rPr>
        <w:t>จากรายได้รวมของกลุ่มบริษัท</w:t>
      </w:r>
    </w:p>
    <w:p w14:paraId="0CFE1B46" w14:textId="77777777" w:rsidR="004E00DD" w:rsidRPr="004052F4" w:rsidRDefault="004E00DD" w:rsidP="00E51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14:paraId="684E7B55" w14:textId="6D0392EB" w:rsidR="001168AA" w:rsidRPr="009721F5" w:rsidRDefault="001168AA" w:rsidP="001168AA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cs="Angsana New" w:hint="cs"/>
          <w:cs/>
        </w:rPr>
        <w:t>ภาษีเงินได้</w:t>
      </w:r>
    </w:p>
    <w:p w14:paraId="25DE554E" w14:textId="77777777" w:rsidR="001168AA" w:rsidRPr="000C17D4" w:rsidRDefault="001168AA" w:rsidP="00116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8536CA0" w14:textId="21A4674A" w:rsidR="00E10BF1" w:rsidRPr="000C17D4" w:rsidRDefault="00D40839" w:rsidP="000C17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17D4">
        <w:rPr>
          <w:rFonts w:ascii="Angsana New" w:hAnsi="Angsana New" w:hint="cs"/>
          <w:sz w:val="30"/>
          <w:szCs w:val="30"/>
          <w:cs/>
        </w:rPr>
        <w:t>อัตราภาษีเงินได้ที่แท้จริงของกลุ่มบริษัทและบริษัทในการดำเนินงานต่อเนื่องเป็นระยะเวลา</w:t>
      </w:r>
      <w:r w:rsidR="00225FD3">
        <w:rPr>
          <w:rFonts w:ascii="Angsana New" w:hAnsi="Angsana New" w:hint="cs"/>
          <w:sz w:val="30"/>
          <w:szCs w:val="30"/>
          <w:cs/>
        </w:rPr>
        <w:t>เก้าเดือน</w:t>
      </w:r>
      <w:r w:rsidRPr="000C17D4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0C17D4">
        <w:rPr>
          <w:rFonts w:ascii="Angsana New" w:hAnsi="Angsana New"/>
          <w:sz w:val="30"/>
          <w:szCs w:val="30"/>
        </w:rPr>
        <w:t xml:space="preserve"> </w:t>
      </w:r>
      <w:r w:rsidR="000C17D4">
        <w:rPr>
          <w:rFonts w:ascii="Angsana New" w:hAnsi="Angsana New"/>
          <w:sz w:val="30"/>
          <w:szCs w:val="30"/>
        </w:rPr>
        <w:br/>
      </w:r>
      <w:r w:rsidR="007F77D1" w:rsidRPr="007F77D1">
        <w:rPr>
          <w:rFonts w:ascii="Angsana New" w:hAnsi="Angsana New" w:hint="cs"/>
          <w:spacing w:val="-4"/>
          <w:sz w:val="30"/>
          <w:szCs w:val="30"/>
        </w:rPr>
        <w:t>30</w:t>
      </w:r>
      <w:r w:rsidR="00225FD3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="00225FD3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AA67F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7F77D1" w:rsidRPr="007F77D1">
        <w:rPr>
          <w:rFonts w:ascii="Angsana New" w:hAnsi="Angsana New" w:hint="cs"/>
          <w:spacing w:val="-4"/>
          <w:sz w:val="30"/>
          <w:szCs w:val="30"/>
        </w:rPr>
        <w:t>2566</w:t>
      </w:r>
      <w:r w:rsidRPr="00AA67F3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AA67F3">
        <w:rPr>
          <w:rFonts w:ascii="Angsana New" w:hAnsi="Angsana New" w:hint="cs"/>
          <w:spacing w:val="-4"/>
          <w:sz w:val="30"/>
          <w:szCs w:val="30"/>
          <w:cs/>
        </w:rPr>
        <w:t>คือร้อ</w:t>
      </w:r>
      <w:r w:rsidRPr="00815A87">
        <w:rPr>
          <w:rFonts w:ascii="Angsana New" w:hAnsi="Angsana New" w:hint="cs"/>
          <w:spacing w:val="-4"/>
          <w:sz w:val="30"/>
          <w:szCs w:val="30"/>
          <w:cs/>
        </w:rPr>
        <w:t xml:space="preserve">ยละ </w:t>
      </w:r>
      <w:r w:rsidR="007F77D1" w:rsidRPr="007F77D1">
        <w:rPr>
          <w:rFonts w:ascii="Angsana New" w:hAnsi="Angsana New"/>
          <w:spacing w:val="-4"/>
          <w:sz w:val="30"/>
          <w:szCs w:val="30"/>
        </w:rPr>
        <w:t>10</w:t>
      </w:r>
      <w:r w:rsidR="00815A87">
        <w:rPr>
          <w:rFonts w:ascii="Angsana New" w:hAnsi="Angsana New"/>
          <w:spacing w:val="-4"/>
          <w:sz w:val="30"/>
          <w:szCs w:val="30"/>
        </w:rPr>
        <w:t>.</w:t>
      </w:r>
      <w:r w:rsidR="007F77D1" w:rsidRPr="007F77D1">
        <w:rPr>
          <w:rFonts w:ascii="Angsana New" w:hAnsi="Angsana New"/>
          <w:spacing w:val="-4"/>
          <w:sz w:val="30"/>
          <w:szCs w:val="30"/>
        </w:rPr>
        <w:t>6</w:t>
      </w:r>
      <w:r w:rsidRPr="00AA67F3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AA67F3">
        <w:rPr>
          <w:rFonts w:ascii="Angsana New" w:hAnsi="Angsana New" w:hint="cs"/>
          <w:spacing w:val="-4"/>
          <w:sz w:val="30"/>
          <w:szCs w:val="30"/>
          <w:cs/>
        </w:rPr>
        <w:t xml:space="preserve">และร้อยละ </w:t>
      </w:r>
      <w:r w:rsidR="001A61D8" w:rsidRPr="00815A87">
        <w:rPr>
          <w:rFonts w:ascii="Angsana New" w:hAnsi="Angsana New" w:hint="cs"/>
          <w:spacing w:val="-4"/>
          <w:sz w:val="30"/>
          <w:szCs w:val="30"/>
        </w:rPr>
        <w:t>(</w:t>
      </w:r>
      <w:r w:rsidR="007F77D1" w:rsidRPr="007F77D1">
        <w:rPr>
          <w:rFonts w:ascii="Angsana New" w:hAnsi="Angsana New"/>
          <w:spacing w:val="-4"/>
          <w:sz w:val="30"/>
          <w:szCs w:val="30"/>
        </w:rPr>
        <w:t>4</w:t>
      </w:r>
      <w:r w:rsidR="00815A87" w:rsidRPr="00815A87">
        <w:rPr>
          <w:rFonts w:ascii="Angsana New" w:hAnsi="Angsana New"/>
          <w:spacing w:val="-4"/>
          <w:sz w:val="30"/>
          <w:szCs w:val="30"/>
        </w:rPr>
        <w:t>.</w:t>
      </w:r>
      <w:r w:rsidR="007F77D1" w:rsidRPr="007F77D1">
        <w:rPr>
          <w:rFonts w:ascii="Angsana New" w:hAnsi="Angsana New"/>
          <w:spacing w:val="-4"/>
          <w:sz w:val="30"/>
          <w:szCs w:val="30"/>
        </w:rPr>
        <w:t>5</w:t>
      </w:r>
      <w:r w:rsidR="001A61D8" w:rsidRPr="00815A87">
        <w:rPr>
          <w:rFonts w:ascii="Angsana New" w:hAnsi="Angsana New" w:hint="cs"/>
          <w:spacing w:val="-4"/>
          <w:sz w:val="30"/>
          <w:szCs w:val="30"/>
        </w:rPr>
        <w:t>)</w:t>
      </w:r>
      <w:r w:rsidRPr="00AA67F3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AA67F3">
        <w:rPr>
          <w:rFonts w:ascii="Angsana New" w:hAnsi="Angsana New" w:hint="cs"/>
          <w:spacing w:val="-4"/>
          <w:sz w:val="30"/>
          <w:szCs w:val="30"/>
          <w:cs/>
        </w:rPr>
        <w:t>ตามลำดับ</w:t>
      </w:r>
      <w:r w:rsidRPr="00AA67F3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AA67F3">
        <w:rPr>
          <w:rFonts w:ascii="Angsana New" w:hAnsi="Angsana New" w:hint="cs"/>
          <w:i/>
          <w:iCs/>
          <w:spacing w:val="-4"/>
          <w:sz w:val="30"/>
          <w:szCs w:val="30"/>
        </w:rPr>
        <w:t>(</w:t>
      </w:r>
      <w:r w:rsidR="007F77D1" w:rsidRPr="007F77D1">
        <w:rPr>
          <w:rFonts w:ascii="Angsana New" w:hAnsi="Angsana New" w:hint="cs"/>
          <w:i/>
          <w:iCs/>
          <w:spacing w:val="-4"/>
          <w:sz w:val="30"/>
          <w:szCs w:val="30"/>
        </w:rPr>
        <w:t>2565</w:t>
      </w:r>
      <w:r w:rsidRPr="00AA67F3">
        <w:rPr>
          <w:rFonts w:ascii="Angsana New" w:hAnsi="Angsana New" w:hint="cs"/>
          <w:i/>
          <w:iCs/>
          <w:spacing w:val="-4"/>
          <w:sz w:val="30"/>
          <w:szCs w:val="30"/>
        </w:rPr>
        <w:t>:</w:t>
      </w:r>
      <w:r w:rsidRPr="00AA67F3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ร้อย</w:t>
      </w:r>
      <w:r w:rsidRPr="005A09C0">
        <w:rPr>
          <w:rFonts w:ascii="Angsana New" w:hAnsi="Angsana New" w:hint="cs"/>
          <w:i/>
          <w:iCs/>
          <w:spacing w:val="-4"/>
          <w:sz w:val="30"/>
          <w:szCs w:val="30"/>
          <w:cs/>
        </w:rPr>
        <w:t>ละ</w:t>
      </w:r>
      <w:r w:rsidR="00202830" w:rsidRPr="005A09C0">
        <w:rPr>
          <w:rFonts w:ascii="Angsana New" w:hAnsi="Angsana New" w:hint="cs"/>
          <w:i/>
          <w:iCs/>
          <w:spacing w:val="-4"/>
          <w:sz w:val="30"/>
          <w:szCs w:val="30"/>
        </w:rPr>
        <w:t xml:space="preserve"> </w:t>
      </w:r>
      <w:r w:rsidR="007F77D1" w:rsidRPr="007F77D1">
        <w:rPr>
          <w:rFonts w:ascii="Angsana New" w:hAnsi="Angsana New"/>
          <w:i/>
          <w:iCs/>
          <w:spacing w:val="-4"/>
          <w:sz w:val="30"/>
          <w:szCs w:val="30"/>
        </w:rPr>
        <w:t>5</w:t>
      </w:r>
      <w:r w:rsidR="0006096C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7F77D1" w:rsidRPr="007F77D1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Pr="005A09C0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และ</w:t>
      </w:r>
      <w:r w:rsidR="0006096C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34081A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ร้อยละ </w:t>
      </w:r>
      <w:r w:rsidR="0006096C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="007F77D1" w:rsidRPr="007F77D1">
        <w:rPr>
          <w:rFonts w:ascii="Angsana New" w:hAnsi="Angsana New"/>
          <w:i/>
          <w:iCs/>
          <w:spacing w:val="-4"/>
          <w:sz w:val="30"/>
          <w:szCs w:val="30"/>
        </w:rPr>
        <w:t>7</w:t>
      </w:r>
      <w:r w:rsidR="0006096C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7F77D1" w:rsidRPr="007F77D1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="0006096C">
        <w:rPr>
          <w:rFonts w:ascii="Angsana New" w:hAnsi="Angsana New"/>
          <w:i/>
          <w:iCs/>
          <w:spacing w:val="-4"/>
          <w:sz w:val="30"/>
          <w:szCs w:val="30"/>
        </w:rPr>
        <w:t>)</w:t>
      </w:r>
      <w:r w:rsidRPr="00AA67F3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ตามลำดับ)</w:t>
      </w:r>
      <w:r w:rsidR="000C17D4" w:rsidRPr="00AA67F3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AA67F3">
        <w:rPr>
          <w:rFonts w:ascii="Angsana New" w:hAnsi="Angsana New" w:hint="cs"/>
          <w:spacing w:val="-4"/>
          <w:sz w:val="30"/>
          <w:szCs w:val="30"/>
          <w:cs/>
        </w:rPr>
        <w:t>การเปลี่ยนแปลง</w:t>
      </w:r>
      <w:r w:rsidRPr="000C17D4">
        <w:rPr>
          <w:rFonts w:ascii="Angsana New" w:hAnsi="Angsana New" w:hint="cs"/>
          <w:sz w:val="30"/>
          <w:szCs w:val="30"/>
          <w:cs/>
        </w:rPr>
        <w:t>ในอัตราภาษีเงินได้ที่แท้จริง</w:t>
      </w:r>
      <w:r w:rsidR="008D61A9" w:rsidRPr="000C17D4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="008F3DD2" w:rsidRPr="000C17D4">
        <w:rPr>
          <w:rFonts w:ascii="Angsana New" w:hAnsi="Angsana New" w:hint="cs"/>
          <w:sz w:val="30"/>
          <w:szCs w:val="30"/>
          <w:cs/>
        </w:rPr>
        <w:t>และบริษัท</w:t>
      </w:r>
      <w:r w:rsidRPr="000C17D4">
        <w:rPr>
          <w:rFonts w:ascii="Angsana New" w:hAnsi="Angsana New" w:hint="cs"/>
          <w:sz w:val="30"/>
          <w:szCs w:val="30"/>
          <w:cs/>
        </w:rPr>
        <w:t>มีสาเหตุหลัก</w:t>
      </w:r>
      <w:r w:rsidR="0034081A">
        <w:rPr>
          <w:rFonts w:ascii="Angsana New" w:hAnsi="Angsana New" w:hint="cs"/>
          <w:sz w:val="30"/>
          <w:szCs w:val="30"/>
          <w:cs/>
        </w:rPr>
        <w:t>มา</w:t>
      </w:r>
      <w:r w:rsidRPr="000C17D4">
        <w:rPr>
          <w:rFonts w:ascii="Angsana New" w:hAnsi="Angsana New" w:hint="cs"/>
          <w:sz w:val="30"/>
          <w:szCs w:val="30"/>
          <w:cs/>
        </w:rPr>
        <w:t>จาก</w:t>
      </w:r>
      <w:r w:rsidR="00AE7C5F" w:rsidRPr="000C17D4">
        <w:rPr>
          <w:rFonts w:ascii="Angsana New" w:hAnsi="Angsana New" w:hint="cs"/>
          <w:sz w:val="30"/>
          <w:szCs w:val="30"/>
          <w:cs/>
        </w:rPr>
        <w:t>เงินปันผลรับจากบริษัทย่อย</w:t>
      </w:r>
      <w:r w:rsidRPr="000C17D4">
        <w:rPr>
          <w:rFonts w:ascii="Angsana New" w:hAnsi="Angsana New" w:hint="cs"/>
          <w:sz w:val="30"/>
          <w:szCs w:val="30"/>
          <w:cs/>
        </w:rPr>
        <w:t>ที่ไม่ต้องเสียภาษี</w:t>
      </w:r>
      <w:r w:rsidR="001A61D8" w:rsidRPr="000C17D4">
        <w:rPr>
          <w:rFonts w:ascii="Angsana New" w:hAnsi="Angsana New" w:hint="cs"/>
          <w:sz w:val="30"/>
          <w:szCs w:val="30"/>
        </w:rPr>
        <w:t xml:space="preserve"> </w:t>
      </w:r>
      <w:r w:rsidR="001A61D8" w:rsidRPr="000C17D4">
        <w:rPr>
          <w:rFonts w:ascii="Angsana New" w:hAnsi="Angsana New" w:hint="cs"/>
          <w:sz w:val="30"/>
          <w:szCs w:val="30"/>
          <w:cs/>
        </w:rPr>
        <w:t>และค่าใช้จ่าย</w:t>
      </w:r>
      <w:r w:rsidR="009E2C72" w:rsidRPr="000C17D4">
        <w:rPr>
          <w:rFonts w:ascii="Angsana New" w:hAnsi="Angsana New" w:hint="cs"/>
          <w:sz w:val="30"/>
          <w:szCs w:val="30"/>
          <w:cs/>
        </w:rPr>
        <w:t>ในการออกหุ้นสามัญเพิ่มทุน</w:t>
      </w:r>
      <w:r w:rsidR="00214F2A">
        <w:rPr>
          <w:rFonts w:ascii="Angsana New" w:hAnsi="Angsana New" w:hint="cs"/>
          <w:sz w:val="30"/>
          <w:szCs w:val="30"/>
          <w:cs/>
        </w:rPr>
        <w:t>ที่</w:t>
      </w:r>
      <w:r w:rsidR="00A10A42">
        <w:rPr>
          <w:rFonts w:ascii="Angsana New" w:hAnsi="Angsana New" w:hint="cs"/>
          <w:sz w:val="30"/>
          <w:szCs w:val="30"/>
          <w:cs/>
        </w:rPr>
        <w:t>หักได้เพิ่มทางภาษี</w:t>
      </w:r>
      <w:r w:rsidR="00AA0CB1" w:rsidRPr="000C17D4">
        <w:rPr>
          <w:rFonts w:ascii="Angsana New" w:hAnsi="Angsana New" w:hint="cs"/>
          <w:sz w:val="30"/>
          <w:szCs w:val="30"/>
          <w:cs/>
        </w:rPr>
        <w:t xml:space="preserve"> </w:t>
      </w:r>
      <w:r w:rsidR="00AA0CB1" w:rsidRPr="000C17D4">
        <w:rPr>
          <w:rFonts w:ascii="Angsana New" w:hAnsi="Angsana New" w:hint="cs"/>
          <w:i/>
          <w:iCs/>
          <w:sz w:val="30"/>
          <w:szCs w:val="30"/>
        </w:rPr>
        <w:t>(</w:t>
      </w:r>
      <w:r w:rsidR="007F77D1" w:rsidRPr="007F77D1">
        <w:rPr>
          <w:rFonts w:ascii="Angsana New" w:hAnsi="Angsana New" w:hint="cs"/>
          <w:i/>
          <w:iCs/>
          <w:sz w:val="30"/>
          <w:szCs w:val="30"/>
        </w:rPr>
        <w:t>2565</w:t>
      </w:r>
      <w:r w:rsidR="00AA0CB1" w:rsidRPr="000C17D4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AA0CB1" w:rsidRPr="000C17D4">
        <w:rPr>
          <w:rFonts w:ascii="Angsana New" w:hAnsi="Angsana New" w:hint="cs"/>
          <w:i/>
          <w:iCs/>
          <w:sz w:val="30"/>
          <w:szCs w:val="30"/>
          <w:cs/>
        </w:rPr>
        <w:t>รายได้ที่ไม่ต้องเสียภาษีตามสิทธิประโยชน์จากการส่งเสริมการลงทุนและการกลับรายการภาษีเงินได้รอตัดบัญชีที่บันทึกไว้</w:t>
      </w:r>
      <w:r w:rsidR="00AA0CB1" w:rsidRPr="000C17D4">
        <w:rPr>
          <w:rFonts w:ascii="Angsana New" w:hAnsi="Angsana New" w:hint="cs"/>
          <w:i/>
          <w:iCs/>
          <w:sz w:val="30"/>
          <w:szCs w:val="30"/>
        </w:rPr>
        <w:t>)</w:t>
      </w:r>
    </w:p>
    <w:p w14:paraId="0E567EB1" w14:textId="20188A77" w:rsidR="00CD55DD" w:rsidRPr="004052F4" w:rsidRDefault="00CD55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</w:p>
    <w:p w14:paraId="2301538C" w14:textId="77777777" w:rsidR="00A25BFF" w:rsidRDefault="00A25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30"/>
          <w:szCs w:val="30"/>
          <w:cs/>
        </w:rPr>
      </w:pPr>
      <w:r>
        <w:rPr>
          <w:rFonts w:ascii="Angsana New" w:hAnsi="Angsana New"/>
          <w:cs/>
        </w:rPr>
        <w:br w:type="page"/>
      </w:r>
    </w:p>
    <w:p w14:paraId="7334A06B" w14:textId="2CC880C8" w:rsidR="001168AA" w:rsidRPr="009721F5" w:rsidRDefault="001168AA" w:rsidP="001168AA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cs="Angsana New" w:hint="cs"/>
          <w:cs/>
        </w:rPr>
        <w:lastRenderedPageBreak/>
        <w:t>กำไรต่อหุ้น</w:t>
      </w:r>
    </w:p>
    <w:p w14:paraId="44FB1538" w14:textId="1BC4BDB3" w:rsidR="001168AA" w:rsidRPr="009721F5" w:rsidRDefault="001168AA" w:rsidP="00556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5AE447B" w14:textId="7D19A6F8" w:rsidR="005569ED" w:rsidRPr="009721F5" w:rsidRDefault="005569ED" w:rsidP="00556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>กำไรต่อหุ้นขั้นพื้นฐานสำหรับงวด</w:t>
      </w:r>
      <w:r w:rsidR="00225FD3">
        <w:rPr>
          <w:rFonts w:ascii="Angsana New" w:hAnsi="Angsana New" w:hint="cs"/>
          <w:sz w:val="30"/>
          <w:szCs w:val="30"/>
          <w:cs/>
        </w:rPr>
        <w:t>เก้าเดือน</w:t>
      </w:r>
      <w:r w:rsidR="00722C8B">
        <w:rPr>
          <w:rFonts w:ascii="Angsana New" w:hAnsi="Angsana New" w:hint="cs"/>
          <w:sz w:val="30"/>
          <w:szCs w:val="30"/>
          <w:cs/>
        </w:rPr>
        <w:t>และสามเดือน</w:t>
      </w:r>
      <w:r w:rsidRPr="009721F5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7F77D1" w:rsidRPr="007F77D1">
        <w:rPr>
          <w:rFonts w:ascii="Angsana New" w:hAnsi="Angsana New" w:hint="cs"/>
          <w:sz w:val="30"/>
          <w:szCs w:val="30"/>
        </w:rPr>
        <w:t>30</w:t>
      </w:r>
      <w:r w:rsidR="00225FD3">
        <w:rPr>
          <w:rFonts w:ascii="Angsana New" w:hAnsi="Angsana New" w:hint="cs"/>
          <w:sz w:val="30"/>
          <w:szCs w:val="30"/>
        </w:rPr>
        <w:t xml:space="preserve"> </w:t>
      </w:r>
      <w:r w:rsidR="00225FD3">
        <w:rPr>
          <w:rFonts w:ascii="Angsana New" w:hAnsi="Angsana New" w:hint="cs"/>
          <w:sz w:val="30"/>
          <w:szCs w:val="30"/>
          <w:cs/>
        </w:rPr>
        <w:t>กันยายน</w:t>
      </w:r>
      <w:r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7F77D1" w:rsidRPr="007F77D1">
        <w:rPr>
          <w:rFonts w:ascii="Angsana New" w:hAnsi="Angsana New" w:hint="cs"/>
          <w:sz w:val="30"/>
          <w:szCs w:val="30"/>
        </w:rPr>
        <w:t>2566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และ </w:t>
      </w:r>
      <w:r w:rsidR="007F77D1" w:rsidRPr="007F77D1">
        <w:rPr>
          <w:rFonts w:ascii="Angsana New" w:hAnsi="Angsana New" w:hint="cs"/>
          <w:sz w:val="30"/>
          <w:szCs w:val="30"/>
        </w:rPr>
        <w:t>2565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คำนวณจากกำไรสำหรับงวดที่เป็นส่วนของผู้ถือหุ้นสามัญของบริษัทที่ออกจำหน่ายแล้วระหว่างงวด โดยได้ปรับผลกระทบจำนวนหุ้นสามัญที่เกิดจาก</w:t>
      </w:r>
      <w:r w:rsidR="006E2858" w:rsidRPr="009721F5">
        <w:rPr>
          <w:rFonts w:ascii="Angsana New" w:hAnsi="Angsana New" w:hint="cs"/>
          <w:sz w:val="30"/>
          <w:szCs w:val="30"/>
          <w:cs/>
        </w:rPr>
        <w:t>การ</w:t>
      </w:r>
      <w:r w:rsidRPr="009721F5">
        <w:rPr>
          <w:rFonts w:ascii="Angsana New" w:hAnsi="Angsana New" w:hint="cs"/>
          <w:sz w:val="30"/>
          <w:szCs w:val="30"/>
          <w:cs/>
        </w:rPr>
        <w:t xml:space="preserve">เปลี่ยนแปลงมูลค่าหุ้นสามัญของบริษัทที่ตราไว้จากเดิมหุ้นละ </w:t>
      </w:r>
      <w:r w:rsidR="007F77D1" w:rsidRPr="007F77D1">
        <w:rPr>
          <w:rFonts w:ascii="Angsana New" w:hAnsi="Angsana New" w:hint="cs"/>
          <w:sz w:val="30"/>
          <w:szCs w:val="30"/>
        </w:rPr>
        <w:t>100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บาทเป็นหุ้นละ </w:t>
      </w:r>
      <w:r w:rsidR="007F77D1" w:rsidRPr="007F77D1">
        <w:rPr>
          <w:rFonts w:ascii="Angsana New" w:hAnsi="Angsana New" w:hint="cs"/>
          <w:sz w:val="30"/>
          <w:szCs w:val="30"/>
        </w:rPr>
        <w:t>0</w:t>
      </w:r>
      <w:r w:rsidRPr="009721F5">
        <w:rPr>
          <w:rFonts w:ascii="Angsana New" w:hAnsi="Angsana New" w:hint="cs"/>
          <w:sz w:val="30"/>
          <w:szCs w:val="30"/>
        </w:rPr>
        <w:t>.</w:t>
      </w:r>
      <w:r w:rsidR="007F77D1" w:rsidRPr="007F77D1">
        <w:rPr>
          <w:rFonts w:ascii="Angsana New" w:hAnsi="Angsana New" w:hint="cs"/>
          <w:sz w:val="30"/>
          <w:szCs w:val="30"/>
        </w:rPr>
        <w:t>5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บาท โดยกำไรต่อหุ้นขั้นพื้นฐานของงวดได้ถูกคำนวณใหม่โดยถือเสมือนว่าการเปลี่ยนแปลงมูลค่าหุ้นได้เกิดขึ้นตั้งแต่วันเริ่มของงวดแรกที่เสนอรายงาน โดยแสดงการคำนวณดังนี้</w:t>
      </w:r>
    </w:p>
    <w:p w14:paraId="5EFDB9BA" w14:textId="77777777" w:rsidR="00923A0E" w:rsidRPr="0085372A" w:rsidRDefault="00923A0E" w:rsidP="00923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88"/>
        <w:gridCol w:w="1152"/>
      </w:tblGrid>
      <w:tr w:rsidR="00923A0E" w:rsidRPr="0085372A" w14:paraId="63500155" w14:textId="77777777" w:rsidTr="007A5ED9">
        <w:tc>
          <w:tcPr>
            <w:tcW w:w="3780" w:type="dxa"/>
          </w:tcPr>
          <w:p w14:paraId="46CAF41B" w14:textId="77777777" w:rsidR="00923A0E" w:rsidRPr="0085372A" w:rsidRDefault="00923A0E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30379FC" w14:textId="77777777" w:rsidR="00923A0E" w:rsidRPr="0085372A" w:rsidRDefault="00923A0E" w:rsidP="007A5ED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37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76BB201" w14:textId="77777777" w:rsidR="00923A0E" w:rsidRPr="0085372A" w:rsidRDefault="00923A0E" w:rsidP="007A5ED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998BB23" w14:textId="77777777" w:rsidR="00923A0E" w:rsidRPr="0085372A" w:rsidRDefault="00923A0E" w:rsidP="007A5ED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37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3A0E" w:rsidRPr="0085372A" w14:paraId="2C05098E" w14:textId="77777777" w:rsidTr="007A5ED9">
        <w:tc>
          <w:tcPr>
            <w:tcW w:w="3780" w:type="dxa"/>
            <w:vAlign w:val="bottom"/>
          </w:tcPr>
          <w:p w14:paraId="0F500EFF" w14:textId="59916E5F" w:rsidR="00923A0E" w:rsidRPr="0085372A" w:rsidRDefault="00923A0E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37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85372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งวดเก้าเดือน</w:t>
            </w:r>
            <w:r w:rsidRPr="008537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7F77D1" w:rsidRPr="007F77D1">
              <w:rPr>
                <w:rFonts w:ascii="Angsana New" w:hAnsi="Angsana New"/>
                <w:b/>
                <w:i/>
                <w:sz w:val="30"/>
                <w:szCs w:val="30"/>
              </w:rPr>
              <w:t>30</w:t>
            </w:r>
            <w:r w:rsidRPr="008537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5372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14:paraId="0D5BFC72" w14:textId="696E37ED" w:rsidR="00923A0E" w:rsidRPr="0085372A" w:rsidRDefault="007F77D1" w:rsidP="007A5ED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CF0508C" w14:textId="77777777" w:rsidR="00923A0E" w:rsidRPr="0085372A" w:rsidRDefault="00923A0E" w:rsidP="007A5ED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4EC800" w14:textId="5B7AC0EA" w:rsidR="00923A0E" w:rsidRPr="0085372A" w:rsidRDefault="007F77D1" w:rsidP="007A5ED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B5B8A3B" w14:textId="77777777" w:rsidR="00923A0E" w:rsidRPr="0085372A" w:rsidRDefault="00923A0E" w:rsidP="007A5ED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D2D84C" w14:textId="1D5D1916" w:rsidR="00923A0E" w:rsidRPr="0085372A" w:rsidRDefault="007F77D1" w:rsidP="007A5ED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288" w:type="dxa"/>
          </w:tcPr>
          <w:p w14:paraId="60C08D6F" w14:textId="77777777" w:rsidR="00923A0E" w:rsidRPr="0085372A" w:rsidRDefault="00923A0E" w:rsidP="007A5ED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5FED382" w14:textId="41BD611A" w:rsidR="00923A0E" w:rsidRPr="0085372A" w:rsidRDefault="007F77D1" w:rsidP="007A5ED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</w:tr>
      <w:tr w:rsidR="00923A0E" w:rsidRPr="0085372A" w14:paraId="76DED46D" w14:textId="77777777" w:rsidTr="007A5ED9">
        <w:tc>
          <w:tcPr>
            <w:tcW w:w="3780" w:type="dxa"/>
          </w:tcPr>
          <w:p w14:paraId="584C5291" w14:textId="77777777" w:rsidR="00923A0E" w:rsidRPr="0085372A" w:rsidRDefault="00923A0E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0308778B" w14:textId="77777777" w:rsidR="00923A0E" w:rsidRPr="0085372A" w:rsidRDefault="00923A0E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37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85372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85372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พันหุ้น</w:t>
            </w:r>
            <w:r w:rsidRPr="0085372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23A0E" w:rsidRPr="0085372A" w14:paraId="17576537" w14:textId="77777777" w:rsidTr="007A5ED9">
        <w:tc>
          <w:tcPr>
            <w:tcW w:w="3780" w:type="dxa"/>
            <w:vAlign w:val="bottom"/>
          </w:tcPr>
          <w:p w14:paraId="5D885DFF" w14:textId="77777777" w:rsidR="00923A0E" w:rsidRPr="0085372A" w:rsidRDefault="00923A0E" w:rsidP="0092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37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8537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537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8AEEE8" w14:textId="0A0FE3B1" w:rsidR="00923A0E" w:rsidRPr="0085372A" w:rsidRDefault="007F77D1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96</w:t>
            </w:r>
            <w:r w:rsidR="00064273" w:rsidRPr="000642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412</w:t>
            </w:r>
          </w:p>
        </w:tc>
        <w:tc>
          <w:tcPr>
            <w:tcW w:w="270" w:type="dxa"/>
            <w:vAlign w:val="bottom"/>
          </w:tcPr>
          <w:p w14:paraId="13FC0A02" w14:textId="77777777" w:rsidR="00923A0E" w:rsidRPr="0085372A" w:rsidRDefault="00923A0E" w:rsidP="00923A0E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718AC64" w14:textId="6A0018C5" w:rsidR="00923A0E" w:rsidRPr="0085372A" w:rsidRDefault="007F77D1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85</w:t>
            </w:r>
            <w:r w:rsidR="00923A0E" w:rsidRPr="008537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215</w:t>
            </w:r>
          </w:p>
        </w:tc>
        <w:tc>
          <w:tcPr>
            <w:tcW w:w="270" w:type="dxa"/>
          </w:tcPr>
          <w:p w14:paraId="189A64FA" w14:textId="77777777" w:rsidR="00923A0E" w:rsidRPr="0085372A" w:rsidRDefault="00923A0E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0FB06D2" w14:textId="77777777" w:rsidR="00923A0E" w:rsidRDefault="00923A0E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59C7A231" w14:textId="484CBB56" w:rsidR="00064273" w:rsidRPr="0085372A" w:rsidRDefault="007F77D1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67</w:t>
            </w:r>
            <w:r w:rsidR="00064273" w:rsidRPr="00064273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569</w:t>
            </w:r>
          </w:p>
        </w:tc>
        <w:tc>
          <w:tcPr>
            <w:tcW w:w="288" w:type="dxa"/>
          </w:tcPr>
          <w:p w14:paraId="5AA61155" w14:textId="77777777" w:rsidR="00923A0E" w:rsidRPr="0085372A" w:rsidRDefault="00923A0E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18F6AE70" w14:textId="77777777" w:rsidR="00923A0E" w:rsidRPr="0085372A" w:rsidRDefault="00923A0E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390F3455" w14:textId="35694BEE" w:rsidR="00923A0E" w:rsidRPr="0085372A" w:rsidRDefault="007F77D1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86</w:t>
            </w:r>
            <w:r w:rsidR="00923A0E" w:rsidRPr="0085372A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494</w:t>
            </w:r>
          </w:p>
        </w:tc>
      </w:tr>
      <w:tr w:rsidR="00923A0E" w:rsidRPr="0085372A" w14:paraId="19332406" w14:textId="77777777" w:rsidTr="007A5ED9">
        <w:tc>
          <w:tcPr>
            <w:tcW w:w="3780" w:type="dxa"/>
            <w:vAlign w:val="bottom"/>
          </w:tcPr>
          <w:p w14:paraId="0ED2BBA3" w14:textId="77777777" w:rsidR="00923A0E" w:rsidRPr="0085372A" w:rsidRDefault="00923A0E" w:rsidP="0092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57508B9" w14:textId="77777777" w:rsidR="00923A0E" w:rsidRPr="0085372A" w:rsidRDefault="00923A0E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5DC7700" w14:textId="77777777" w:rsidR="00923A0E" w:rsidRPr="0085372A" w:rsidRDefault="00923A0E" w:rsidP="00923A0E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5CE1403" w14:textId="77777777" w:rsidR="00923A0E" w:rsidRPr="0085372A" w:rsidRDefault="00923A0E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E2AF34" w14:textId="77777777" w:rsidR="00923A0E" w:rsidRPr="0085372A" w:rsidRDefault="00923A0E" w:rsidP="00923A0E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ind w:right="47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C6817E2" w14:textId="77777777" w:rsidR="00923A0E" w:rsidRPr="0085372A" w:rsidRDefault="00923A0E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70692991" w14:textId="77777777" w:rsidR="00923A0E" w:rsidRPr="0085372A" w:rsidRDefault="00923A0E" w:rsidP="00923A0E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ind w:right="47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0D6C923F" w14:textId="77777777" w:rsidR="00923A0E" w:rsidRPr="0085372A" w:rsidRDefault="00923A0E" w:rsidP="00923A0E">
            <w:pPr>
              <w:pStyle w:val="30"/>
              <w:tabs>
                <w:tab w:val="clear" w:pos="360"/>
                <w:tab w:val="clear" w:pos="720"/>
                <w:tab w:val="decimal" w:pos="880"/>
              </w:tabs>
              <w:ind w:right="47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923A0E" w:rsidRPr="0085372A" w14:paraId="03E5F67C" w14:textId="77777777" w:rsidTr="007A5ED9">
        <w:tc>
          <w:tcPr>
            <w:tcW w:w="3780" w:type="dxa"/>
          </w:tcPr>
          <w:p w14:paraId="59F9C94D" w14:textId="77777777" w:rsidR="00923A0E" w:rsidRPr="0085372A" w:rsidRDefault="00923A0E" w:rsidP="0092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37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shd w:val="clear" w:color="auto" w:fill="auto"/>
          </w:tcPr>
          <w:p w14:paraId="5EAC87FB" w14:textId="77777777" w:rsidR="00923A0E" w:rsidRPr="0085372A" w:rsidRDefault="00923A0E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BE98F70" w14:textId="77777777" w:rsidR="00923A0E" w:rsidRPr="0085372A" w:rsidRDefault="00923A0E" w:rsidP="00923A0E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A307AB3" w14:textId="77777777" w:rsidR="00923A0E" w:rsidRPr="0085372A" w:rsidRDefault="00923A0E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01C03" w14:textId="77777777" w:rsidR="00923A0E" w:rsidRPr="0085372A" w:rsidRDefault="00923A0E" w:rsidP="00923A0E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ind w:right="47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09F8A04" w14:textId="77777777" w:rsidR="00923A0E" w:rsidRPr="0085372A" w:rsidRDefault="00923A0E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537E76A5" w14:textId="77777777" w:rsidR="00923A0E" w:rsidRPr="0085372A" w:rsidRDefault="00923A0E" w:rsidP="00923A0E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ind w:right="47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359A84D0" w14:textId="77777777" w:rsidR="00923A0E" w:rsidRPr="0085372A" w:rsidRDefault="00923A0E" w:rsidP="00923A0E">
            <w:pPr>
              <w:pStyle w:val="30"/>
              <w:tabs>
                <w:tab w:val="clear" w:pos="360"/>
                <w:tab w:val="clear" w:pos="720"/>
                <w:tab w:val="decimal" w:pos="880"/>
              </w:tabs>
              <w:ind w:right="47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923A0E" w:rsidRPr="0085372A" w14:paraId="2DB637B4" w14:textId="77777777" w:rsidTr="007A5ED9">
        <w:tc>
          <w:tcPr>
            <w:tcW w:w="3780" w:type="dxa"/>
            <w:vAlign w:val="bottom"/>
          </w:tcPr>
          <w:p w14:paraId="282D9B23" w14:textId="6058B38A" w:rsidR="00923A0E" w:rsidRPr="0085372A" w:rsidRDefault="00923A0E" w:rsidP="0092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8537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7F77D1" w:rsidRPr="007F77D1">
              <w:rPr>
                <w:rFonts w:ascii="Angsana New" w:hAnsi="Angsana New"/>
                <w:sz w:val="30"/>
                <w:szCs w:val="30"/>
              </w:rPr>
              <w:t>1</w:t>
            </w:r>
            <w:r w:rsidRPr="008537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  <w:shd w:val="clear" w:color="auto" w:fill="auto"/>
          </w:tcPr>
          <w:p w14:paraId="78A54802" w14:textId="1E4BE112" w:rsidR="00923A0E" w:rsidRPr="0085372A" w:rsidRDefault="007F77D1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480</w:t>
            </w:r>
            <w:r w:rsidR="003C28AB" w:rsidRPr="003C28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7C85AB3" w14:textId="77777777" w:rsidR="00923A0E" w:rsidRPr="0085372A" w:rsidRDefault="00923A0E" w:rsidP="00923A0E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C4C8D78" w14:textId="3B8BD3F0" w:rsidR="00923A0E" w:rsidRPr="0085372A" w:rsidRDefault="007F77D1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2</w:t>
            </w:r>
            <w:r w:rsidR="00923A0E" w:rsidRPr="0085372A">
              <w:rPr>
                <w:rFonts w:asciiTheme="majorBidi" w:hAnsiTheme="majorBidi"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7FDC2BF3" w14:textId="77777777" w:rsidR="00923A0E" w:rsidRPr="0085372A" w:rsidRDefault="00923A0E" w:rsidP="00923A0E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C8F170B" w14:textId="66D33E1D" w:rsidR="00923A0E" w:rsidRPr="0085372A" w:rsidRDefault="007F77D1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480</w:t>
            </w:r>
            <w:r w:rsidR="003C28AB" w:rsidRPr="003C28AB">
              <w:rPr>
                <w:rFonts w:asciiTheme="majorBidi" w:hAnsiTheme="majorBidi"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288" w:type="dxa"/>
            <w:shd w:val="clear" w:color="auto" w:fill="auto"/>
          </w:tcPr>
          <w:p w14:paraId="5873CDF2" w14:textId="77777777" w:rsidR="00923A0E" w:rsidRPr="0085372A" w:rsidRDefault="00923A0E" w:rsidP="00923A0E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DB0ABA8" w14:textId="24EF043E" w:rsidR="00923A0E" w:rsidRPr="0085372A" w:rsidRDefault="007F77D1" w:rsidP="00923A0E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="00923A0E" w:rsidRPr="0085372A">
              <w:rPr>
                <w:rFonts w:asciiTheme="majorBidi" w:hAnsiTheme="majorBidi"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</w:tr>
      <w:tr w:rsidR="00923A0E" w:rsidRPr="0085372A" w14:paraId="733E78BC" w14:textId="77777777" w:rsidTr="007A5ED9">
        <w:tc>
          <w:tcPr>
            <w:tcW w:w="3780" w:type="dxa"/>
            <w:vAlign w:val="bottom"/>
          </w:tcPr>
          <w:p w14:paraId="4283CEFB" w14:textId="14532581" w:rsidR="00923A0E" w:rsidRPr="0085372A" w:rsidRDefault="00923A0E" w:rsidP="0092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85372A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ผลกระทบจากหุ้นที่ออกจำหน่าย</w:t>
            </w:r>
            <w:r w:rsidRPr="008537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372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5372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="007F77D1" w:rsidRPr="007F77D1">
              <w:rPr>
                <w:rFonts w:asciiTheme="majorBidi" w:hAnsiTheme="majorBidi"/>
                <w:sz w:val="30"/>
                <w:szCs w:val="30"/>
              </w:rPr>
              <w:t>31</w:t>
            </w:r>
            <w:r w:rsidRPr="008537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372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="007F77D1" w:rsidRPr="007F77D1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2095FA25" w14:textId="77777777" w:rsidR="00923A0E" w:rsidRPr="003C28AB" w:rsidRDefault="00923A0E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582B1B" w14:textId="34AA10C5" w:rsidR="003C28AB" w:rsidRPr="003C28AB" w:rsidRDefault="003C28AB" w:rsidP="003C28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3C28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7A7CC7" w14:textId="77777777" w:rsidR="00923A0E" w:rsidRPr="0085372A" w:rsidRDefault="00923A0E" w:rsidP="00923A0E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831C711" w14:textId="77777777" w:rsidR="00923A0E" w:rsidRPr="0085372A" w:rsidRDefault="00923A0E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  <w:p w14:paraId="37EDD2C4" w14:textId="7430C0F6" w:rsidR="00923A0E" w:rsidRPr="0085372A" w:rsidRDefault="007F77D1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180</w:t>
            </w:r>
          </w:p>
        </w:tc>
        <w:tc>
          <w:tcPr>
            <w:tcW w:w="270" w:type="dxa"/>
            <w:shd w:val="clear" w:color="auto" w:fill="auto"/>
          </w:tcPr>
          <w:p w14:paraId="39BB7D6C" w14:textId="77777777" w:rsidR="00923A0E" w:rsidRPr="0085372A" w:rsidRDefault="00923A0E" w:rsidP="00923A0E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7A1809B" w14:textId="77777777" w:rsidR="00923A0E" w:rsidRDefault="00923A0E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</w:p>
          <w:p w14:paraId="476189B6" w14:textId="29CF87DC" w:rsidR="003C28AB" w:rsidRPr="0085372A" w:rsidRDefault="003C28AB" w:rsidP="003C28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03ECE39D" w14:textId="77777777" w:rsidR="00923A0E" w:rsidRPr="0085372A" w:rsidRDefault="00923A0E" w:rsidP="00923A0E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671E590" w14:textId="77777777" w:rsidR="00923A0E" w:rsidRPr="0085372A" w:rsidRDefault="00923A0E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  <w:p w14:paraId="2AB4C035" w14:textId="59DB69F5" w:rsidR="00923A0E" w:rsidRPr="0085372A" w:rsidRDefault="007F77D1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180</w:t>
            </w:r>
          </w:p>
        </w:tc>
      </w:tr>
      <w:tr w:rsidR="00923A0E" w:rsidRPr="0085372A" w14:paraId="33FB7BEB" w14:textId="77777777" w:rsidTr="007A5ED9">
        <w:tc>
          <w:tcPr>
            <w:tcW w:w="3780" w:type="dxa"/>
            <w:vAlign w:val="bottom"/>
          </w:tcPr>
          <w:p w14:paraId="3EAAA913" w14:textId="77777777" w:rsidR="00923A0E" w:rsidRPr="0085372A" w:rsidRDefault="00923A0E" w:rsidP="0092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372A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1170" w:type="dxa"/>
            <w:shd w:val="clear" w:color="auto" w:fill="auto"/>
          </w:tcPr>
          <w:p w14:paraId="34252395" w14:textId="199BDCB0" w:rsidR="00923A0E" w:rsidRPr="003C28AB" w:rsidRDefault="003C28AB" w:rsidP="003C28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28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D2D144" w14:textId="77777777" w:rsidR="00923A0E" w:rsidRPr="0085372A" w:rsidRDefault="00923A0E" w:rsidP="00923A0E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5B2D1C8" w14:textId="38B20D22" w:rsidR="00923A0E" w:rsidRPr="0085372A" w:rsidRDefault="007F77D1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433</w:t>
            </w:r>
            <w:r w:rsidR="00923A0E" w:rsidRPr="008537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</w:rPr>
              <w:t>864</w:t>
            </w:r>
          </w:p>
        </w:tc>
        <w:tc>
          <w:tcPr>
            <w:tcW w:w="270" w:type="dxa"/>
            <w:shd w:val="clear" w:color="auto" w:fill="auto"/>
          </w:tcPr>
          <w:p w14:paraId="5826A259" w14:textId="77777777" w:rsidR="00923A0E" w:rsidRPr="0085372A" w:rsidRDefault="00923A0E" w:rsidP="00923A0E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D2F0F1D" w14:textId="0B6E16A5" w:rsidR="00923A0E" w:rsidRPr="0085372A" w:rsidRDefault="003C28AB" w:rsidP="003C28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7163C31E" w14:textId="77777777" w:rsidR="00923A0E" w:rsidRPr="0085372A" w:rsidRDefault="00923A0E" w:rsidP="00923A0E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B415235" w14:textId="42F33F1B" w:rsidR="00923A0E" w:rsidRPr="0085372A" w:rsidRDefault="007F77D1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433</w:t>
            </w:r>
            <w:r w:rsidR="00923A0E" w:rsidRPr="008537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</w:rPr>
              <w:t>864</w:t>
            </w:r>
          </w:p>
        </w:tc>
      </w:tr>
      <w:tr w:rsidR="006B2DCA" w:rsidRPr="0085372A" w14:paraId="574D32E9" w14:textId="77777777" w:rsidTr="007A5ED9">
        <w:tc>
          <w:tcPr>
            <w:tcW w:w="3780" w:type="dxa"/>
            <w:vAlign w:val="bottom"/>
          </w:tcPr>
          <w:p w14:paraId="3445A473" w14:textId="07D263F2" w:rsidR="006B2DCA" w:rsidRPr="0085372A" w:rsidRDefault="006B2DCA" w:rsidP="006B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ผลกระทบการหุ้นที่ออกจำหน่าย</w:t>
            </w:r>
          </w:p>
        </w:tc>
        <w:tc>
          <w:tcPr>
            <w:tcW w:w="1170" w:type="dxa"/>
            <w:shd w:val="clear" w:color="auto" w:fill="auto"/>
          </w:tcPr>
          <w:p w14:paraId="6EC29C20" w14:textId="77777777" w:rsidR="006B2DCA" w:rsidRPr="0085372A" w:rsidRDefault="006B2DCA" w:rsidP="006B2DC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</w:tcPr>
          <w:p w14:paraId="3AEC7B59" w14:textId="77777777" w:rsidR="006B2DCA" w:rsidRPr="0085372A" w:rsidRDefault="006B2DCA" w:rsidP="006B2DCA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D44EBC3" w14:textId="77777777" w:rsidR="006B2DCA" w:rsidRPr="006433D1" w:rsidRDefault="006B2DCA" w:rsidP="006B2DC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81556ED" w14:textId="77777777" w:rsidR="006B2DCA" w:rsidRPr="0085372A" w:rsidRDefault="006B2DCA" w:rsidP="006B2DCA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5B4C00D" w14:textId="77777777" w:rsidR="006B2DCA" w:rsidRPr="0085372A" w:rsidRDefault="006B2DCA" w:rsidP="006B2DC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62389999" w14:textId="77777777" w:rsidR="006B2DCA" w:rsidRPr="0085372A" w:rsidRDefault="006B2DCA" w:rsidP="006B2DCA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0696B7C" w14:textId="77777777" w:rsidR="006B2DCA" w:rsidRPr="006433D1" w:rsidRDefault="006B2DCA" w:rsidP="006B2DC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2DCA" w:rsidRPr="0085372A" w14:paraId="61EE813C" w14:textId="77777777" w:rsidTr="007A5ED9">
        <w:tc>
          <w:tcPr>
            <w:tcW w:w="3780" w:type="dxa"/>
            <w:vAlign w:val="bottom"/>
          </w:tcPr>
          <w:p w14:paraId="5D382E8C" w14:textId="4F94DB91" w:rsidR="006B2DCA" w:rsidRPr="0085372A" w:rsidRDefault="006B2DCA" w:rsidP="006B2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B2DC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="007F77D1" w:rsidRPr="007F77D1">
              <w:rPr>
                <w:rFonts w:asciiTheme="majorBidi" w:hAnsiTheme="majorBidi" w:hint="cs"/>
                <w:sz w:val="30"/>
                <w:szCs w:val="30"/>
              </w:rPr>
              <w:t>19</w:t>
            </w:r>
            <w:r w:rsidRPr="006B2DC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6B2DC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="007F77D1" w:rsidRPr="007F77D1">
              <w:rPr>
                <w:rFonts w:asciiTheme="majorBidi" w:hAnsiTheme="majorBidi" w:hint="cs"/>
                <w:sz w:val="30"/>
                <w:szCs w:val="30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4F5E9D6E" w14:textId="40DED15D" w:rsidR="006B2DCA" w:rsidRPr="0085372A" w:rsidRDefault="007F77D1" w:rsidP="006B2DC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45</w:t>
            </w:r>
            <w:r w:rsidR="00064273" w:rsidRPr="00064273">
              <w:rPr>
                <w:rFonts w:asciiTheme="majorBidi" w:hAnsiTheme="majorBidi"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</w:rPr>
              <w:t>714</w:t>
            </w:r>
          </w:p>
        </w:tc>
        <w:tc>
          <w:tcPr>
            <w:tcW w:w="270" w:type="dxa"/>
          </w:tcPr>
          <w:p w14:paraId="7BCA665D" w14:textId="77777777" w:rsidR="006B2DCA" w:rsidRPr="0085372A" w:rsidRDefault="006B2DCA" w:rsidP="006B2DCA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EC60316" w14:textId="6AD204A2" w:rsidR="006B2DCA" w:rsidRPr="006433D1" w:rsidRDefault="003C28AB" w:rsidP="003C28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711BDD" w14:textId="77777777" w:rsidR="006B2DCA" w:rsidRPr="0085372A" w:rsidRDefault="006B2DCA" w:rsidP="006B2DCA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746C1F4" w14:textId="4E64ADBC" w:rsidR="006B2DCA" w:rsidRPr="0085372A" w:rsidRDefault="007F77D1" w:rsidP="006B2DC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45</w:t>
            </w:r>
            <w:r w:rsidR="00064273" w:rsidRPr="00064273">
              <w:rPr>
                <w:rFonts w:asciiTheme="majorBidi" w:hAnsiTheme="majorBidi"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</w:rPr>
              <w:t>714</w:t>
            </w:r>
          </w:p>
        </w:tc>
        <w:tc>
          <w:tcPr>
            <w:tcW w:w="288" w:type="dxa"/>
            <w:shd w:val="clear" w:color="auto" w:fill="auto"/>
          </w:tcPr>
          <w:p w14:paraId="208B9139" w14:textId="77777777" w:rsidR="006B2DCA" w:rsidRPr="0085372A" w:rsidRDefault="006B2DCA" w:rsidP="006B2DCA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54EFA8C" w14:textId="1608A2DB" w:rsidR="006B2DCA" w:rsidRPr="006433D1" w:rsidRDefault="003C28AB" w:rsidP="003C28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3A0E" w:rsidRPr="0085372A" w14:paraId="35347AFC" w14:textId="77777777" w:rsidTr="007A5ED9">
        <w:tc>
          <w:tcPr>
            <w:tcW w:w="3780" w:type="dxa"/>
            <w:vAlign w:val="bottom"/>
          </w:tcPr>
          <w:p w14:paraId="51CDB6D8" w14:textId="1763D6D0" w:rsidR="00923A0E" w:rsidRPr="0085372A" w:rsidRDefault="00923A0E" w:rsidP="0092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37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85372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  <w:r w:rsidRPr="008537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8537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8537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ขั้นพื้นฐาน) ณ วันที่ </w:t>
            </w:r>
            <w:r w:rsidR="007F77D1" w:rsidRPr="007F77D1">
              <w:rPr>
                <w:rFonts w:ascii="Angsana New" w:hAnsi="Angsana New"/>
                <w:b/>
                <w:sz w:val="30"/>
                <w:szCs w:val="30"/>
              </w:rPr>
              <w:t>30</w:t>
            </w:r>
            <w:r w:rsidRPr="008537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85372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8D2D1E" w14:textId="77777777" w:rsidR="00923A0E" w:rsidRDefault="00923A0E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530A0F1" w14:textId="01C7C8BB" w:rsidR="00064273" w:rsidRPr="0085372A" w:rsidRDefault="007F77D1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525</w:t>
            </w:r>
            <w:r w:rsidR="00064273" w:rsidRPr="000642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714</w:t>
            </w:r>
          </w:p>
        </w:tc>
        <w:tc>
          <w:tcPr>
            <w:tcW w:w="270" w:type="dxa"/>
          </w:tcPr>
          <w:p w14:paraId="059B0350" w14:textId="77777777" w:rsidR="00923A0E" w:rsidRPr="0085372A" w:rsidRDefault="00923A0E" w:rsidP="00923A0E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299267" w14:textId="77777777" w:rsidR="00923A0E" w:rsidRPr="0085372A" w:rsidRDefault="00923A0E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2C3E3B1" w14:textId="43515D16" w:rsidR="00923A0E" w:rsidRPr="0085372A" w:rsidRDefault="007F77D1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436</w:t>
            </w:r>
            <w:r w:rsidR="00923A0E" w:rsidRPr="0085372A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044</w:t>
            </w:r>
          </w:p>
        </w:tc>
        <w:tc>
          <w:tcPr>
            <w:tcW w:w="270" w:type="dxa"/>
            <w:shd w:val="clear" w:color="auto" w:fill="auto"/>
          </w:tcPr>
          <w:p w14:paraId="2002DA37" w14:textId="77777777" w:rsidR="00923A0E" w:rsidRPr="0085372A" w:rsidRDefault="00923A0E" w:rsidP="00923A0E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F3E78" w14:textId="77777777" w:rsidR="00923A0E" w:rsidRDefault="00923A0E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720801A7" w14:textId="1F3B3DD5" w:rsidR="00064273" w:rsidRPr="0085372A" w:rsidRDefault="007F77D1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525</w:t>
            </w:r>
            <w:r w:rsidR="00064273" w:rsidRPr="00064273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714</w:t>
            </w:r>
          </w:p>
        </w:tc>
        <w:tc>
          <w:tcPr>
            <w:tcW w:w="288" w:type="dxa"/>
            <w:shd w:val="clear" w:color="auto" w:fill="auto"/>
          </w:tcPr>
          <w:p w14:paraId="3834679E" w14:textId="77777777" w:rsidR="00923A0E" w:rsidRPr="0085372A" w:rsidRDefault="00923A0E" w:rsidP="00923A0E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75958A" w14:textId="77777777" w:rsidR="00923A0E" w:rsidRPr="0085372A" w:rsidRDefault="00923A0E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0CD7285F" w14:textId="2210D5B6" w:rsidR="00923A0E" w:rsidRPr="0085372A" w:rsidRDefault="007F77D1" w:rsidP="00923A0E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7F77D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436</w:t>
            </w:r>
            <w:r w:rsidR="00923A0E" w:rsidRPr="0085372A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044</w:t>
            </w:r>
          </w:p>
        </w:tc>
      </w:tr>
      <w:tr w:rsidR="00923A0E" w:rsidRPr="0085372A" w14:paraId="6B8AB6A1" w14:textId="77777777" w:rsidTr="007A5ED9">
        <w:tc>
          <w:tcPr>
            <w:tcW w:w="3780" w:type="dxa"/>
            <w:vAlign w:val="bottom"/>
          </w:tcPr>
          <w:p w14:paraId="395EF169" w14:textId="77777777" w:rsidR="00923A0E" w:rsidRPr="0085372A" w:rsidRDefault="00923A0E" w:rsidP="0092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A601726" w14:textId="77777777" w:rsidR="00923A0E" w:rsidRPr="0085372A" w:rsidRDefault="00923A0E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364C3A7" w14:textId="77777777" w:rsidR="00923A0E" w:rsidRPr="0085372A" w:rsidRDefault="00923A0E" w:rsidP="00923A0E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BB2B602" w14:textId="77777777" w:rsidR="00923A0E" w:rsidRPr="0085372A" w:rsidRDefault="00923A0E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FD4A7C" w14:textId="77777777" w:rsidR="00923A0E" w:rsidRPr="0085372A" w:rsidRDefault="00923A0E" w:rsidP="00923A0E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D1F5648" w14:textId="77777777" w:rsidR="00923A0E" w:rsidRPr="0085372A" w:rsidRDefault="00923A0E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263DDCD4" w14:textId="77777777" w:rsidR="00923A0E" w:rsidRPr="0085372A" w:rsidRDefault="00923A0E" w:rsidP="00923A0E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</w:tcPr>
          <w:p w14:paraId="2E4D6E3C" w14:textId="77777777" w:rsidR="00923A0E" w:rsidRPr="0085372A" w:rsidRDefault="00923A0E" w:rsidP="00923A0E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23A0E" w:rsidRPr="0085372A" w14:paraId="40B7FC3D" w14:textId="77777777" w:rsidTr="007A5ED9">
        <w:tc>
          <w:tcPr>
            <w:tcW w:w="3780" w:type="dxa"/>
            <w:vAlign w:val="bottom"/>
          </w:tcPr>
          <w:p w14:paraId="438D3F97" w14:textId="77777777" w:rsidR="00923A0E" w:rsidRPr="0085372A" w:rsidRDefault="00923A0E" w:rsidP="0092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37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 (ขั้นพื้นฐาน)</w:t>
            </w:r>
            <w:r w:rsidRPr="008537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CD5C80" w14:textId="188D0813" w:rsidR="00923A0E" w:rsidRPr="0085372A" w:rsidRDefault="007F77D1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  <w:r w:rsidR="00064273" w:rsidRPr="0006427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70" w:type="dxa"/>
            <w:vAlign w:val="bottom"/>
          </w:tcPr>
          <w:p w14:paraId="0D624969" w14:textId="77777777" w:rsidR="00923A0E" w:rsidRPr="0085372A" w:rsidRDefault="00923A0E" w:rsidP="0092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  <w:tab w:val="decimal" w:pos="75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A6E962" w14:textId="7F5661AA" w:rsidR="00923A0E" w:rsidRPr="0085372A" w:rsidRDefault="007F77D1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  <w:r w:rsidR="00923A0E" w:rsidRPr="0085372A">
              <w:rPr>
                <w:rFonts w:asciiTheme="majorBidi" w:hAnsiTheme="majorBidi"/>
                <w:b/>
                <w:bCs/>
                <w:sz w:val="30"/>
                <w:szCs w:val="30"/>
              </w:rPr>
              <w:t>.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34541CD5" w14:textId="77777777" w:rsidR="00923A0E" w:rsidRPr="0085372A" w:rsidRDefault="00923A0E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9E2F51E" w14:textId="5EA4350F" w:rsidR="00923A0E" w:rsidRPr="0085372A" w:rsidRDefault="007F77D1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  <w:r w:rsidR="00064273" w:rsidRPr="0006427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88" w:type="dxa"/>
            <w:shd w:val="clear" w:color="auto" w:fill="auto"/>
          </w:tcPr>
          <w:p w14:paraId="32E23C4B" w14:textId="77777777" w:rsidR="00923A0E" w:rsidRPr="0085372A" w:rsidRDefault="00923A0E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14:paraId="2C2FCC29" w14:textId="4CECF48F" w:rsidR="00923A0E" w:rsidRPr="0085372A" w:rsidRDefault="007F77D1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  <w:r w:rsidR="00923A0E" w:rsidRPr="0085372A">
              <w:rPr>
                <w:rFonts w:asciiTheme="majorBidi" w:hAnsiTheme="majorBidi"/>
                <w:b/>
                <w:bCs/>
                <w:sz w:val="30"/>
                <w:szCs w:val="30"/>
              </w:rPr>
              <w:t>.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20</w:t>
            </w:r>
          </w:p>
        </w:tc>
      </w:tr>
    </w:tbl>
    <w:p w14:paraId="6D54849A" w14:textId="77777777" w:rsidR="00923A0E" w:rsidRPr="0085372A" w:rsidRDefault="00923A0E" w:rsidP="00923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C1043B6" w14:textId="77777777" w:rsidR="008240FC" w:rsidRPr="009721F5" w:rsidRDefault="008240FC">
      <w:pPr>
        <w:rPr>
          <w:rFonts w:ascii="Angsana New" w:hAnsi="Angsana New"/>
        </w:rPr>
      </w:pPr>
      <w:r w:rsidRPr="009721F5">
        <w:rPr>
          <w:rFonts w:ascii="Angsana New" w:hAnsi="Angsana New" w:hint="cs"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88"/>
        <w:gridCol w:w="1152"/>
      </w:tblGrid>
      <w:tr w:rsidR="00923A0E" w:rsidRPr="00D65676" w14:paraId="72083EB1" w14:textId="77777777" w:rsidTr="007A5ED9">
        <w:tc>
          <w:tcPr>
            <w:tcW w:w="3780" w:type="dxa"/>
          </w:tcPr>
          <w:p w14:paraId="6A0D98C0" w14:textId="77777777" w:rsidR="00923A0E" w:rsidRPr="00D65676" w:rsidRDefault="00923A0E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6A9F124" w14:textId="77777777" w:rsidR="00923A0E" w:rsidRPr="00D65676" w:rsidRDefault="00923A0E" w:rsidP="007A5ED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56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094C16D" w14:textId="77777777" w:rsidR="00923A0E" w:rsidRPr="00D65676" w:rsidRDefault="00923A0E" w:rsidP="007A5ED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5CD5A26" w14:textId="77777777" w:rsidR="00923A0E" w:rsidRPr="00D65676" w:rsidRDefault="00923A0E" w:rsidP="007A5ED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56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3A0E" w:rsidRPr="00D65676" w14:paraId="559A94E6" w14:textId="77777777" w:rsidTr="007A5ED9">
        <w:tc>
          <w:tcPr>
            <w:tcW w:w="3780" w:type="dxa"/>
            <w:vAlign w:val="bottom"/>
          </w:tcPr>
          <w:p w14:paraId="4159F2CE" w14:textId="4466A2E3" w:rsidR="00923A0E" w:rsidRPr="00D65676" w:rsidRDefault="00923A0E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56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D6567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D6567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D656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7F77D1" w:rsidRPr="007F77D1">
              <w:rPr>
                <w:rFonts w:ascii="Angsana New" w:hAnsi="Angsana New"/>
                <w:b/>
                <w:i/>
                <w:sz w:val="30"/>
                <w:szCs w:val="30"/>
              </w:rPr>
              <w:t>30</w:t>
            </w:r>
            <w:r w:rsidRPr="00D656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14:paraId="32C48EE5" w14:textId="47517145" w:rsidR="00923A0E" w:rsidRPr="00D65676" w:rsidRDefault="007F77D1" w:rsidP="007A5ED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9AABAAA" w14:textId="77777777" w:rsidR="00923A0E" w:rsidRPr="00D65676" w:rsidRDefault="00923A0E" w:rsidP="007A5ED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C7CC92" w14:textId="52AA787C" w:rsidR="00923A0E" w:rsidRPr="00D65676" w:rsidRDefault="007F77D1" w:rsidP="007A5ED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CFFDB73" w14:textId="77777777" w:rsidR="00923A0E" w:rsidRPr="00D65676" w:rsidRDefault="00923A0E" w:rsidP="007A5ED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929F86" w14:textId="1B3175ED" w:rsidR="00923A0E" w:rsidRPr="00D65676" w:rsidRDefault="007F77D1" w:rsidP="007A5ED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288" w:type="dxa"/>
          </w:tcPr>
          <w:p w14:paraId="19FE9BDE" w14:textId="77777777" w:rsidR="00923A0E" w:rsidRPr="00D65676" w:rsidRDefault="00923A0E" w:rsidP="007A5ED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7AE525D" w14:textId="4F6DA9E3" w:rsidR="00923A0E" w:rsidRPr="00D65676" w:rsidRDefault="007F77D1" w:rsidP="007A5ED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</w:tr>
      <w:tr w:rsidR="00923A0E" w:rsidRPr="00D65676" w14:paraId="2A78712C" w14:textId="77777777" w:rsidTr="007A5ED9">
        <w:tc>
          <w:tcPr>
            <w:tcW w:w="3780" w:type="dxa"/>
          </w:tcPr>
          <w:p w14:paraId="264F109A" w14:textId="77777777" w:rsidR="00923A0E" w:rsidRPr="00D65676" w:rsidRDefault="00923A0E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423C9DA4" w14:textId="77777777" w:rsidR="00923A0E" w:rsidRPr="00D65676" w:rsidRDefault="00923A0E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656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D656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D6567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พันหุ้น</w:t>
            </w:r>
            <w:r w:rsidRPr="00D656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23A0E" w:rsidRPr="0085372A" w14:paraId="5C2E67B1" w14:textId="77777777" w:rsidTr="007A5ED9">
        <w:tc>
          <w:tcPr>
            <w:tcW w:w="3780" w:type="dxa"/>
            <w:vAlign w:val="bottom"/>
          </w:tcPr>
          <w:p w14:paraId="699A8198" w14:textId="77777777" w:rsidR="00923A0E" w:rsidRPr="0085372A" w:rsidRDefault="00923A0E" w:rsidP="0092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37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8537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537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6A9189" w14:textId="202EB0BE" w:rsidR="00923A0E" w:rsidRPr="0085372A" w:rsidRDefault="007F77D1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35</w:t>
            </w:r>
            <w:r w:rsidR="00C55841" w:rsidRPr="00C558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318</w:t>
            </w:r>
          </w:p>
        </w:tc>
        <w:tc>
          <w:tcPr>
            <w:tcW w:w="270" w:type="dxa"/>
            <w:vAlign w:val="bottom"/>
          </w:tcPr>
          <w:p w14:paraId="7E5E357E" w14:textId="77777777" w:rsidR="00923A0E" w:rsidRPr="0085372A" w:rsidRDefault="00923A0E" w:rsidP="00923A0E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F372538" w14:textId="6184961D" w:rsidR="00923A0E" w:rsidRPr="0085372A" w:rsidRDefault="007F77D1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39</w:t>
            </w:r>
            <w:r w:rsidR="00923A0E" w:rsidRPr="008537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527</w:t>
            </w:r>
          </w:p>
        </w:tc>
        <w:tc>
          <w:tcPr>
            <w:tcW w:w="270" w:type="dxa"/>
          </w:tcPr>
          <w:p w14:paraId="019BDEB1" w14:textId="77777777" w:rsidR="00923A0E" w:rsidRPr="0085372A" w:rsidRDefault="00923A0E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49F8BCA" w14:textId="77777777" w:rsidR="00923A0E" w:rsidRDefault="00923A0E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2DCEA54" w14:textId="25E401C1" w:rsidR="00C55841" w:rsidRPr="0085372A" w:rsidRDefault="007F77D1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23</w:t>
            </w:r>
            <w:r w:rsidR="00C55841" w:rsidRPr="00C558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382</w:t>
            </w:r>
          </w:p>
        </w:tc>
        <w:tc>
          <w:tcPr>
            <w:tcW w:w="288" w:type="dxa"/>
          </w:tcPr>
          <w:p w14:paraId="3016756E" w14:textId="77777777" w:rsidR="00923A0E" w:rsidRPr="0085372A" w:rsidRDefault="00923A0E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55F7FE28" w14:textId="77777777" w:rsidR="00923A0E" w:rsidRPr="0085372A" w:rsidRDefault="00923A0E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C0D7AD6" w14:textId="5B6D46BE" w:rsidR="00923A0E" w:rsidRPr="0085372A" w:rsidRDefault="007F77D1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57</w:t>
            </w:r>
            <w:r w:rsidR="00923A0E" w:rsidRPr="0085372A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369</w:t>
            </w:r>
          </w:p>
        </w:tc>
      </w:tr>
      <w:tr w:rsidR="00923A0E" w:rsidRPr="0085372A" w14:paraId="36C46396" w14:textId="77777777" w:rsidTr="007A5ED9">
        <w:tc>
          <w:tcPr>
            <w:tcW w:w="3780" w:type="dxa"/>
            <w:vAlign w:val="bottom"/>
          </w:tcPr>
          <w:p w14:paraId="7B4CC631" w14:textId="77777777" w:rsidR="00923A0E" w:rsidRPr="0085372A" w:rsidRDefault="00923A0E" w:rsidP="0092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B5C3E49" w14:textId="77777777" w:rsidR="00923A0E" w:rsidRPr="0085372A" w:rsidRDefault="00923A0E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CCE535B" w14:textId="77777777" w:rsidR="00923A0E" w:rsidRPr="0085372A" w:rsidRDefault="00923A0E" w:rsidP="00923A0E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260A5ED" w14:textId="77777777" w:rsidR="00923A0E" w:rsidRPr="0085372A" w:rsidRDefault="00923A0E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CA1CBC" w14:textId="77777777" w:rsidR="00923A0E" w:rsidRPr="0085372A" w:rsidRDefault="00923A0E" w:rsidP="00923A0E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4BD3582" w14:textId="77777777" w:rsidR="00923A0E" w:rsidRPr="0085372A" w:rsidRDefault="00923A0E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19BAAB93" w14:textId="77777777" w:rsidR="00923A0E" w:rsidRPr="0085372A" w:rsidRDefault="00923A0E" w:rsidP="00923A0E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2954D6E2" w14:textId="77777777" w:rsidR="00923A0E" w:rsidRPr="0085372A" w:rsidRDefault="00923A0E" w:rsidP="00923A0E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23A0E" w:rsidRPr="0085372A" w14:paraId="6FD352E0" w14:textId="77777777" w:rsidTr="007A5ED9">
        <w:tc>
          <w:tcPr>
            <w:tcW w:w="3780" w:type="dxa"/>
          </w:tcPr>
          <w:p w14:paraId="272D2FE9" w14:textId="77777777" w:rsidR="00923A0E" w:rsidRPr="0085372A" w:rsidRDefault="00923A0E" w:rsidP="0092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37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shd w:val="clear" w:color="auto" w:fill="auto"/>
          </w:tcPr>
          <w:p w14:paraId="0B93BCE3" w14:textId="77777777" w:rsidR="00923A0E" w:rsidRPr="0085372A" w:rsidRDefault="00923A0E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DC20FA1" w14:textId="77777777" w:rsidR="00923A0E" w:rsidRPr="0085372A" w:rsidRDefault="00923A0E" w:rsidP="00923A0E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8DE720C" w14:textId="77777777" w:rsidR="00923A0E" w:rsidRPr="0085372A" w:rsidRDefault="00923A0E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CA190A" w14:textId="77777777" w:rsidR="00923A0E" w:rsidRPr="0085372A" w:rsidRDefault="00923A0E" w:rsidP="00923A0E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ind w:right="47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C2F76F1" w14:textId="77777777" w:rsidR="00923A0E" w:rsidRPr="0085372A" w:rsidRDefault="00923A0E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33F2BB04" w14:textId="77777777" w:rsidR="00923A0E" w:rsidRPr="0085372A" w:rsidRDefault="00923A0E" w:rsidP="00923A0E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ind w:right="47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01FD5C87" w14:textId="77777777" w:rsidR="00923A0E" w:rsidRPr="0085372A" w:rsidRDefault="00923A0E" w:rsidP="00923A0E">
            <w:pPr>
              <w:pStyle w:val="30"/>
              <w:tabs>
                <w:tab w:val="clear" w:pos="360"/>
                <w:tab w:val="clear" w:pos="720"/>
                <w:tab w:val="decimal" w:pos="880"/>
              </w:tabs>
              <w:ind w:right="47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923A0E" w:rsidRPr="0085372A" w14:paraId="2FD01372" w14:textId="77777777" w:rsidTr="007A5ED9">
        <w:tc>
          <w:tcPr>
            <w:tcW w:w="3780" w:type="dxa"/>
            <w:vAlign w:val="bottom"/>
          </w:tcPr>
          <w:p w14:paraId="191F3F2F" w14:textId="78D815E0" w:rsidR="00923A0E" w:rsidRPr="0085372A" w:rsidRDefault="00923A0E" w:rsidP="0092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37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7F77D1" w:rsidRPr="007F77D1">
              <w:rPr>
                <w:rFonts w:ascii="Angsana New" w:hAnsi="Angsana New"/>
                <w:sz w:val="30"/>
                <w:szCs w:val="30"/>
              </w:rPr>
              <w:t>1</w:t>
            </w:r>
            <w:r w:rsidRPr="008537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170" w:type="dxa"/>
            <w:shd w:val="clear" w:color="auto" w:fill="auto"/>
          </w:tcPr>
          <w:p w14:paraId="5EC7B687" w14:textId="5BA6F9BF" w:rsidR="00923A0E" w:rsidRPr="0085372A" w:rsidRDefault="007F77D1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600</w:t>
            </w:r>
            <w:r w:rsidR="00C55841" w:rsidRPr="00C558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2EB24BAF" w14:textId="77777777" w:rsidR="00923A0E" w:rsidRPr="0085372A" w:rsidRDefault="00923A0E" w:rsidP="00923A0E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90E4EF8" w14:textId="02765A74" w:rsidR="00923A0E" w:rsidRPr="0085372A" w:rsidRDefault="007F77D1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2</w:t>
            </w:r>
            <w:r w:rsidR="00923A0E">
              <w:rPr>
                <w:rFonts w:asciiTheme="majorBidi" w:hAnsiTheme="majorBidi"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</w:rPr>
              <w:t>400</w:t>
            </w:r>
          </w:p>
        </w:tc>
        <w:tc>
          <w:tcPr>
            <w:tcW w:w="270" w:type="dxa"/>
            <w:shd w:val="clear" w:color="auto" w:fill="auto"/>
          </w:tcPr>
          <w:p w14:paraId="04F84422" w14:textId="77777777" w:rsidR="00923A0E" w:rsidRPr="0085372A" w:rsidRDefault="00923A0E" w:rsidP="00923A0E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35A7D21" w14:textId="23EB5A2B" w:rsidR="00923A0E" w:rsidRPr="0085372A" w:rsidRDefault="007F77D1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600</w:t>
            </w:r>
            <w:r w:rsidR="00C55841" w:rsidRPr="00C55841">
              <w:rPr>
                <w:rFonts w:asciiTheme="majorBidi" w:hAnsiTheme="majorBidi"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288" w:type="dxa"/>
            <w:shd w:val="clear" w:color="auto" w:fill="auto"/>
          </w:tcPr>
          <w:p w14:paraId="017F3E59" w14:textId="77777777" w:rsidR="00923A0E" w:rsidRPr="0085372A" w:rsidRDefault="00923A0E" w:rsidP="00923A0E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9878A44" w14:textId="6288DED2" w:rsidR="00923A0E" w:rsidRPr="0085372A" w:rsidRDefault="007F77D1" w:rsidP="00923A0E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="00923A0E">
              <w:rPr>
                <w:rFonts w:asciiTheme="majorBidi" w:hAnsiTheme="majorBidi"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  <w:lang w:val="en-US"/>
              </w:rPr>
              <w:t>400</w:t>
            </w:r>
          </w:p>
        </w:tc>
      </w:tr>
      <w:tr w:rsidR="00923A0E" w:rsidRPr="0085372A" w14:paraId="5E9C2A69" w14:textId="77777777" w:rsidTr="007A5ED9">
        <w:tc>
          <w:tcPr>
            <w:tcW w:w="3780" w:type="dxa"/>
            <w:vAlign w:val="bottom"/>
          </w:tcPr>
          <w:p w14:paraId="5C86B8FE" w14:textId="77777777" w:rsidR="00923A0E" w:rsidRPr="0085372A" w:rsidRDefault="00923A0E" w:rsidP="0092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372A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773CFCA" w14:textId="06367D3C" w:rsidR="00923A0E" w:rsidRPr="0085372A" w:rsidRDefault="00E516A0" w:rsidP="00E516A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E516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F73C91" w14:textId="77777777" w:rsidR="00923A0E" w:rsidRPr="0085372A" w:rsidRDefault="00923A0E" w:rsidP="00923A0E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DB6BC1" w14:textId="10B93275" w:rsidR="00923A0E" w:rsidRPr="0085372A" w:rsidRDefault="007F77D1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477</w:t>
            </w:r>
            <w:r w:rsidR="00923A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17C1A64E" w14:textId="77777777" w:rsidR="00923A0E" w:rsidRPr="0085372A" w:rsidRDefault="00923A0E" w:rsidP="00923A0E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B15B3FB" w14:textId="736F0A03" w:rsidR="00923A0E" w:rsidRPr="0085372A" w:rsidRDefault="00E516A0" w:rsidP="00E516A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0AA6A67D" w14:textId="77777777" w:rsidR="00923A0E" w:rsidRPr="0085372A" w:rsidRDefault="00923A0E" w:rsidP="00923A0E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64DB817" w14:textId="68B8668D" w:rsidR="00923A0E" w:rsidRPr="0085372A" w:rsidRDefault="007F77D1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477</w:t>
            </w:r>
            <w:r w:rsidR="00923A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</w:rPr>
              <w:t>600</w:t>
            </w:r>
          </w:p>
        </w:tc>
      </w:tr>
      <w:tr w:rsidR="00923A0E" w:rsidRPr="0085372A" w14:paraId="044F3DA5" w14:textId="77777777" w:rsidTr="007A5ED9">
        <w:tc>
          <w:tcPr>
            <w:tcW w:w="3780" w:type="dxa"/>
            <w:vAlign w:val="bottom"/>
          </w:tcPr>
          <w:p w14:paraId="2813F91B" w14:textId="63FDA2C9" w:rsidR="00923A0E" w:rsidRPr="0085372A" w:rsidRDefault="00923A0E" w:rsidP="0092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37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 </w:t>
            </w:r>
            <w:r w:rsidRPr="008537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8537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ขั้นพื้นฐาน) </w:t>
            </w:r>
            <w:r w:rsidRPr="008537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 xml:space="preserve">ณ วันที่ </w:t>
            </w:r>
            <w:r w:rsidR="007F77D1" w:rsidRPr="007F77D1">
              <w:rPr>
                <w:rFonts w:ascii="Angsana New" w:hAnsi="Angsana New"/>
                <w:b/>
                <w:sz w:val="30"/>
                <w:szCs w:val="30"/>
              </w:rPr>
              <w:t>30</w:t>
            </w:r>
            <w:r w:rsidRPr="008537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85372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C90626" w14:textId="77777777" w:rsidR="00923A0E" w:rsidRDefault="00923A0E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A750167" w14:textId="252E3029" w:rsidR="00C55841" w:rsidRPr="0085372A" w:rsidRDefault="007F77D1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600</w:t>
            </w:r>
            <w:r w:rsidR="00C55841" w:rsidRPr="00C558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25C3CD26" w14:textId="77777777" w:rsidR="00923A0E" w:rsidRPr="0085372A" w:rsidRDefault="00923A0E" w:rsidP="00923A0E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237D04" w14:textId="77777777" w:rsidR="00923A0E" w:rsidRPr="0085372A" w:rsidRDefault="00923A0E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542F7DF3" w14:textId="7EF38C9B" w:rsidR="00923A0E" w:rsidRPr="0085372A" w:rsidRDefault="007F77D1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480</w:t>
            </w:r>
            <w:r w:rsidR="00923A0E" w:rsidRPr="0085372A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3CFFA420" w14:textId="77777777" w:rsidR="00923A0E" w:rsidRPr="0085372A" w:rsidRDefault="00923A0E" w:rsidP="00923A0E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663084" w14:textId="77777777" w:rsidR="00923A0E" w:rsidRDefault="00923A0E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BC2FC8D" w14:textId="5C4C016B" w:rsidR="00C55841" w:rsidRPr="0085372A" w:rsidRDefault="007F77D1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600</w:t>
            </w:r>
            <w:r w:rsidR="00C55841" w:rsidRPr="00C558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88" w:type="dxa"/>
            <w:shd w:val="clear" w:color="auto" w:fill="auto"/>
          </w:tcPr>
          <w:p w14:paraId="525F74DA" w14:textId="77777777" w:rsidR="00923A0E" w:rsidRPr="0085372A" w:rsidRDefault="00923A0E" w:rsidP="00923A0E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29D4E7" w14:textId="77777777" w:rsidR="00923A0E" w:rsidRPr="0085372A" w:rsidRDefault="00923A0E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71A5E501" w14:textId="44BD10E4" w:rsidR="00923A0E" w:rsidRPr="0085372A" w:rsidRDefault="007F77D1" w:rsidP="00923A0E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F77D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480</w:t>
            </w:r>
            <w:r w:rsidR="00923A0E" w:rsidRPr="0085372A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923A0E" w:rsidRPr="0085372A" w14:paraId="0E245AD7" w14:textId="77777777" w:rsidTr="007A5ED9">
        <w:tc>
          <w:tcPr>
            <w:tcW w:w="3780" w:type="dxa"/>
            <w:vAlign w:val="bottom"/>
          </w:tcPr>
          <w:p w14:paraId="6EFC942B" w14:textId="77777777" w:rsidR="00923A0E" w:rsidRPr="0085372A" w:rsidRDefault="00923A0E" w:rsidP="0092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ACD1C6C" w14:textId="77777777" w:rsidR="00923A0E" w:rsidRPr="0085372A" w:rsidRDefault="00923A0E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C83D2A" w14:textId="77777777" w:rsidR="00923A0E" w:rsidRPr="0085372A" w:rsidRDefault="00923A0E" w:rsidP="00923A0E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1DF5DAE" w14:textId="77777777" w:rsidR="00923A0E" w:rsidRPr="0085372A" w:rsidRDefault="00923A0E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19CBDB" w14:textId="77777777" w:rsidR="00923A0E" w:rsidRPr="0085372A" w:rsidRDefault="00923A0E" w:rsidP="00923A0E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5AE5CE8" w14:textId="77777777" w:rsidR="00923A0E" w:rsidRPr="0085372A" w:rsidRDefault="00923A0E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3D2F3401" w14:textId="77777777" w:rsidR="00923A0E" w:rsidRPr="0085372A" w:rsidRDefault="00923A0E" w:rsidP="00923A0E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</w:tcPr>
          <w:p w14:paraId="56EAF0CA" w14:textId="77777777" w:rsidR="00923A0E" w:rsidRPr="0085372A" w:rsidRDefault="00923A0E" w:rsidP="00923A0E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23A0E" w:rsidRPr="00A610EA" w14:paraId="6B6C57EF" w14:textId="77777777" w:rsidTr="007A5ED9">
        <w:tc>
          <w:tcPr>
            <w:tcW w:w="3780" w:type="dxa"/>
            <w:vAlign w:val="bottom"/>
          </w:tcPr>
          <w:p w14:paraId="23BD9B56" w14:textId="77777777" w:rsidR="00923A0E" w:rsidRPr="00D65676" w:rsidRDefault="00923A0E" w:rsidP="0092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56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 (ขั้นพื้นฐาน)</w:t>
            </w:r>
            <w:r w:rsidRPr="00D656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FCF2AE" w14:textId="128D6FEE" w:rsidR="00923A0E" w:rsidRPr="00A01E65" w:rsidRDefault="007F77D1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  <w:r w:rsidR="00C55841" w:rsidRPr="00C5584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06</w:t>
            </w:r>
          </w:p>
        </w:tc>
        <w:tc>
          <w:tcPr>
            <w:tcW w:w="270" w:type="dxa"/>
            <w:vAlign w:val="bottom"/>
          </w:tcPr>
          <w:p w14:paraId="71F6DF24" w14:textId="77777777" w:rsidR="00923A0E" w:rsidRPr="00D65676" w:rsidRDefault="00923A0E" w:rsidP="0092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  <w:tab w:val="decimal" w:pos="75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DB516E" w14:textId="7544FC92" w:rsidR="00923A0E" w:rsidRPr="00D65676" w:rsidRDefault="007F77D1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  <w:r w:rsidR="00923A0E">
              <w:rPr>
                <w:rFonts w:asciiTheme="majorBidi" w:hAnsiTheme="majorBidi"/>
                <w:b/>
                <w:bCs/>
                <w:sz w:val="30"/>
                <w:szCs w:val="30"/>
              </w:rPr>
              <w:t>.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08</w:t>
            </w:r>
          </w:p>
        </w:tc>
        <w:tc>
          <w:tcPr>
            <w:tcW w:w="270" w:type="dxa"/>
            <w:shd w:val="clear" w:color="auto" w:fill="auto"/>
          </w:tcPr>
          <w:p w14:paraId="46CFAB6C" w14:textId="77777777" w:rsidR="00923A0E" w:rsidRPr="00D65676" w:rsidRDefault="00923A0E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7F02C7F" w14:textId="422D06E9" w:rsidR="00923A0E" w:rsidRPr="00D65676" w:rsidRDefault="007F77D1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  <w:r w:rsidR="00C55841" w:rsidRPr="00C5584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04</w:t>
            </w:r>
          </w:p>
        </w:tc>
        <w:tc>
          <w:tcPr>
            <w:tcW w:w="288" w:type="dxa"/>
            <w:shd w:val="clear" w:color="auto" w:fill="auto"/>
          </w:tcPr>
          <w:p w14:paraId="43E7CAF2" w14:textId="77777777" w:rsidR="00923A0E" w:rsidRPr="00D65676" w:rsidRDefault="00923A0E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14:paraId="2E617258" w14:textId="03DB5842" w:rsidR="00923A0E" w:rsidRPr="003467D9" w:rsidRDefault="007F77D1" w:rsidP="00923A0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  <w:r w:rsidR="00923A0E">
              <w:rPr>
                <w:rFonts w:asciiTheme="majorBidi" w:hAnsiTheme="majorBidi"/>
                <w:b/>
                <w:bCs/>
                <w:sz w:val="30"/>
                <w:szCs w:val="30"/>
              </w:rPr>
              <w:t>.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12</w:t>
            </w:r>
          </w:p>
        </w:tc>
      </w:tr>
    </w:tbl>
    <w:p w14:paraId="7F0859BC" w14:textId="2D8E9972" w:rsidR="00D87A8F" w:rsidRDefault="00D87A8F" w:rsidP="00D87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E53BE01" w14:textId="4E1D81F5" w:rsidR="00BA6E5D" w:rsidRPr="009721F5" w:rsidRDefault="00BA6E5D" w:rsidP="00BA6E5D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cs="Angsana New" w:hint="cs"/>
          <w:cs/>
        </w:rPr>
        <w:t>เงินปันผล</w:t>
      </w:r>
    </w:p>
    <w:p w14:paraId="6DAD381A" w14:textId="77777777" w:rsidR="00BA6E5D" w:rsidRPr="00803BF9" w:rsidRDefault="00BA6E5D" w:rsidP="00BA6E5D">
      <w:pPr>
        <w:rPr>
          <w:rFonts w:ascii="Angsana New" w:hAnsi="Angsana New"/>
          <w:sz w:val="30"/>
          <w:szCs w:val="30"/>
        </w:rPr>
      </w:pPr>
    </w:p>
    <w:p w14:paraId="294E3482" w14:textId="77777777" w:rsidR="00BA6E5D" w:rsidRPr="009721F5" w:rsidRDefault="00BA6E5D" w:rsidP="00BA6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>ผู้ถือหุ้นของกลุ่มบริษัทและบริษัทได้อนุมัติเงินปันผลดังต่อไปนี้</w:t>
      </w:r>
    </w:p>
    <w:p w14:paraId="38412AD4" w14:textId="77777777" w:rsidR="00BA6E5D" w:rsidRPr="00803BF9" w:rsidRDefault="00BA6E5D" w:rsidP="00BA6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890"/>
        <w:gridCol w:w="1890"/>
        <w:gridCol w:w="1530"/>
        <w:gridCol w:w="236"/>
        <w:gridCol w:w="1294"/>
      </w:tblGrid>
      <w:tr w:rsidR="00BA6E5D" w:rsidRPr="009721F5" w14:paraId="4C329326" w14:textId="77777777" w:rsidTr="00D026A8">
        <w:trPr>
          <w:tblHeader/>
        </w:trPr>
        <w:tc>
          <w:tcPr>
            <w:tcW w:w="2520" w:type="dxa"/>
            <w:vAlign w:val="bottom"/>
          </w:tcPr>
          <w:p w14:paraId="3714EB6C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89850FF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46681A68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22C9E478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vAlign w:val="bottom"/>
          </w:tcPr>
          <w:p w14:paraId="364E9D85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</w:t>
            </w:r>
          </w:p>
          <w:p w14:paraId="00FDCD90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</w:tcPr>
          <w:p w14:paraId="23C3C36A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282C7288" w14:textId="77777777" w:rsidR="00BA6E5D" w:rsidRPr="009721F5" w:rsidDel="00D43E7A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BA6E5D" w:rsidRPr="009721F5" w14:paraId="067FAD1A" w14:textId="77777777" w:rsidTr="00D026A8">
        <w:trPr>
          <w:tblHeader/>
        </w:trPr>
        <w:tc>
          <w:tcPr>
            <w:tcW w:w="2520" w:type="dxa"/>
          </w:tcPr>
          <w:p w14:paraId="4B4402CA" w14:textId="77777777" w:rsidR="00BA6E5D" w:rsidRPr="00803BF9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0B2BE9C9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EB474CD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BF19977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5E993E86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80081C8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6E5D" w:rsidRPr="009721F5" w14:paraId="04BCFDA8" w14:textId="77777777" w:rsidTr="00D026A8">
        <w:tc>
          <w:tcPr>
            <w:tcW w:w="2520" w:type="dxa"/>
          </w:tcPr>
          <w:p w14:paraId="6B2070F2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เงินปันผลของบริษัทใหญ่</w:t>
            </w:r>
          </w:p>
        </w:tc>
        <w:tc>
          <w:tcPr>
            <w:tcW w:w="1890" w:type="dxa"/>
          </w:tcPr>
          <w:p w14:paraId="5699DE16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67E9DAAA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176A273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F42BE77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E91A6E9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A6E5D" w:rsidRPr="009721F5" w14:paraId="2D212CF5" w14:textId="77777777" w:rsidTr="00D026A8">
        <w:tc>
          <w:tcPr>
            <w:tcW w:w="2520" w:type="dxa"/>
          </w:tcPr>
          <w:p w14:paraId="615BD4AB" w14:textId="0CAE2D1F" w:rsidR="00BA6E5D" w:rsidRPr="00763230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632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7F77D1" w:rsidRPr="007F77D1">
              <w:rPr>
                <w:rFonts w:ascii="Angsana New" w:hAnsi="Angsana New" w:hint="cs"/>
                <w:b/>
                <w:bCs/>
                <w:i/>
                <w:sz w:val="30"/>
                <w:szCs w:val="30"/>
              </w:rPr>
              <w:t>2566</w:t>
            </w:r>
          </w:p>
        </w:tc>
        <w:tc>
          <w:tcPr>
            <w:tcW w:w="1890" w:type="dxa"/>
          </w:tcPr>
          <w:p w14:paraId="1AFA9EA2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890" w:type="dxa"/>
          </w:tcPr>
          <w:p w14:paraId="1BA45FA8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</w:tcPr>
          <w:p w14:paraId="0BF6695B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73479D1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</w:tcPr>
          <w:p w14:paraId="0331EB6B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DC68F2" w:rsidRPr="00D026A8" w14:paraId="733EB348" w14:textId="77777777" w:rsidTr="0013445F">
        <w:tc>
          <w:tcPr>
            <w:tcW w:w="2520" w:type="dxa"/>
          </w:tcPr>
          <w:p w14:paraId="6CC6789D" w14:textId="24213E95" w:rsidR="00DC68F2" w:rsidRPr="00D026A8" w:rsidRDefault="00DC68F2" w:rsidP="00DC6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D026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="007F77D1" w:rsidRPr="007F77D1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890" w:type="dxa"/>
          </w:tcPr>
          <w:p w14:paraId="150E0611" w14:textId="7B23956D" w:rsidR="00DC68F2" w:rsidRPr="00D026A8" w:rsidRDefault="007F77D1" w:rsidP="00DC6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27</w:t>
            </w:r>
            <w:r w:rsidR="00DC68F2" w:rsidRPr="00D026A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C68F2" w:rsidRPr="00D026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7F77D1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890" w:type="dxa"/>
          </w:tcPr>
          <w:p w14:paraId="560B645C" w14:textId="34CC26E6" w:rsidR="00DC68F2" w:rsidRPr="00D026A8" w:rsidRDefault="00DC68F2" w:rsidP="00DC6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26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7F77D1" w:rsidRPr="007F77D1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0E160161" w14:textId="7ED66434" w:rsidR="00DC68F2" w:rsidRPr="00D026A8" w:rsidRDefault="007F77D1" w:rsidP="00DC6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0</w:t>
            </w:r>
            <w:r w:rsidR="00DC68F2" w:rsidRPr="00D026A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F77D1">
              <w:rPr>
                <w:rFonts w:asciiTheme="majorBidi" w:hAnsiTheme="majorBidi"/>
                <w:sz w:val="30"/>
                <w:szCs w:val="30"/>
              </w:rPr>
              <w:t>05</w:t>
            </w:r>
          </w:p>
        </w:tc>
        <w:tc>
          <w:tcPr>
            <w:tcW w:w="236" w:type="dxa"/>
          </w:tcPr>
          <w:p w14:paraId="7D3FA58D" w14:textId="77777777" w:rsidR="00DC68F2" w:rsidRPr="00D026A8" w:rsidRDefault="00DC68F2" w:rsidP="00DC6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DBEFEB9" w14:textId="3E3F9D65" w:rsidR="00DC68F2" w:rsidRPr="00D026A8" w:rsidRDefault="007F77D1" w:rsidP="00DC68F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24</w:t>
            </w:r>
            <w:r w:rsidR="00DC68F2" w:rsidRPr="00D026A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</w:tr>
      <w:tr w:rsidR="00D026A8" w:rsidRPr="00D026A8" w14:paraId="0A5E8321" w14:textId="77777777" w:rsidTr="0013445F">
        <w:tc>
          <w:tcPr>
            <w:tcW w:w="2520" w:type="dxa"/>
          </w:tcPr>
          <w:p w14:paraId="6DB056D3" w14:textId="263B31E7" w:rsidR="00D026A8" w:rsidRPr="00D026A8" w:rsidRDefault="00D026A8" w:rsidP="00D0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26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7F77D1" w:rsidRPr="007F77D1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890" w:type="dxa"/>
          </w:tcPr>
          <w:p w14:paraId="20FFCFBF" w14:textId="2703D70E" w:rsidR="00D026A8" w:rsidRPr="00D026A8" w:rsidRDefault="007F77D1" w:rsidP="00D0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14</w:t>
            </w:r>
            <w:r w:rsidR="00D026A8" w:rsidRPr="00D026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สิงหาคม </w:t>
            </w:r>
            <w:r w:rsidRPr="007F77D1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890" w:type="dxa"/>
          </w:tcPr>
          <w:p w14:paraId="10D185DE" w14:textId="51722D31" w:rsidR="00D026A8" w:rsidRPr="00D026A8" w:rsidRDefault="00D026A8" w:rsidP="00D0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26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7F77D1" w:rsidRPr="007F77D1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510940F5" w14:textId="7DD07723" w:rsidR="00D026A8" w:rsidRPr="00D026A8" w:rsidRDefault="007F77D1" w:rsidP="00D0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0</w:t>
            </w:r>
            <w:r w:rsidR="00D026A8" w:rsidRPr="00D026A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F77D1">
              <w:rPr>
                <w:rFonts w:asciiTheme="majorBidi" w:hAnsiTheme="majorBidi"/>
                <w:sz w:val="30"/>
                <w:szCs w:val="30"/>
              </w:rPr>
              <w:t>03</w:t>
            </w:r>
          </w:p>
        </w:tc>
        <w:tc>
          <w:tcPr>
            <w:tcW w:w="236" w:type="dxa"/>
          </w:tcPr>
          <w:p w14:paraId="6B0DD064" w14:textId="77777777" w:rsidR="00D026A8" w:rsidRPr="00D026A8" w:rsidRDefault="00D026A8" w:rsidP="00D0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C0080EC" w14:textId="299A127B" w:rsidR="00D026A8" w:rsidRPr="00D026A8" w:rsidRDefault="007F77D1" w:rsidP="00D026A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7F77D1">
              <w:rPr>
                <w:rFonts w:asciiTheme="majorBidi" w:hAnsiTheme="majorBidi"/>
                <w:sz w:val="30"/>
                <w:szCs w:val="30"/>
              </w:rPr>
              <w:t>18</w:t>
            </w:r>
            <w:r w:rsidR="00D026A8" w:rsidRPr="00D026A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</w:tr>
      <w:tr w:rsidR="0013445F" w:rsidRPr="00D026A8" w14:paraId="11A12434" w14:textId="77777777" w:rsidTr="0013445F">
        <w:tc>
          <w:tcPr>
            <w:tcW w:w="2520" w:type="dxa"/>
          </w:tcPr>
          <w:p w14:paraId="452BD9D7" w14:textId="77777777" w:rsidR="0013445F" w:rsidRPr="00D026A8" w:rsidRDefault="0013445F" w:rsidP="00D0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3E50DACE" w14:textId="77777777" w:rsidR="0013445F" w:rsidRPr="00E327A2" w:rsidRDefault="0013445F" w:rsidP="00D0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EE6F889" w14:textId="77777777" w:rsidR="0013445F" w:rsidRPr="00D026A8" w:rsidRDefault="0013445F" w:rsidP="00D0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DD98898" w14:textId="77777777" w:rsidR="0013445F" w:rsidRPr="00E327A2" w:rsidRDefault="0013445F" w:rsidP="00D0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5A0D7A" w14:textId="77777777" w:rsidR="0013445F" w:rsidRPr="00D026A8" w:rsidRDefault="0013445F" w:rsidP="00D0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62C3EE7D" w14:textId="1747E4F9" w:rsidR="0013445F" w:rsidRPr="003D0524" w:rsidRDefault="007F77D1" w:rsidP="00D026A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42</w:t>
            </w:r>
            <w:r w:rsidR="0013445F" w:rsidRPr="003D0524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7F77D1">
              <w:rPr>
                <w:rFonts w:asciiTheme="majorBidi" w:hAnsiTheme="majorBidi"/>
                <w:b/>
                <w:bCs/>
                <w:sz w:val="30"/>
                <w:szCs w:val="30"/>
              </w:rPr>
              <w:t>000</w:t>
            </w:r>
          </w:p>
        </w:tc>
      </w:tr>
      <w:tr w:rsidR="00BA6E5D" w:rsidRPr="00D026A8" w14:paraId="6F02C3F5" w14:textId="77777777" w:rsidTr="0013445F">
        <w:tc>
          <w:tcPr>
            <w:tcW w:w="2520" w:type="dxa"/>
          </w:tcPr>
          <w:p w14:paraId="4770B436" w14:textId="77777777" w:rsidR="00BA6E5D" w:rsidRPr="00D026A8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49BE5A8D" w14:textId="77777777" w:rsidR="00BA6E5D" w:rsidRPr="00D026A8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6A4B262" w14:textId="77777777" w:rsidR="00BA6E5D" w:rsidRPr="00D026A8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75C274E" w14:textId="77777777" w:rsidR="00BA6E5D" w:rsidRPr="00D026A8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5C9CAC" w14:textId="77777777" w:rsidR="00BA6E5D" w:rsidRPr="00D026A8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0CF35B50" w14:textId="77777777" w:rsidR="00BA6E5D" w:rsidRPr="00D026A8" w:rsidRDefault="00BA6E5D" w:rsidP="00DB13E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6E5D" w:rsidRPr="009721F5" w14:paraId="424E56D6" w14:textId="77777777" w:rsidTr="00D026A8">
        <w:tc>
          <w:tcPr>
            <w:tcW w:w="2520" w:type="dxa"/>
          </w:tcPr>
          <w:p w14:paraId="58247B2C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เงินปันผลของบริษัทย่อย</w:t>
            </w:r>
          </w:p>
        </w:tc>
        <w:tc>
          <w:tcPr>
            <w:tcW w:w="1890" w:type="dxa"/>
          </w:tcPr>
          <w:p w14:paraId="0A9639DA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40362521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83B4105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43A5B73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DD2FD5B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A6E5D" w:rsidRPr="009721F5" w14:paraId="5581BDBA" w14:textId="77777777" w:rsidTr="00D026A8">
        <w:tc>
          <w:tcPr>
            <w:tcW w:w="2520" w:type="dxa"/>
          </w:tcPr>
          <w:p w14:paraId="52663438" w14:textId="2FC976E3" w:rsidR="00BA6E5D" w:rsidRPr="00763230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632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7F77D1" w:rsidRPr="007F77D1">
              <w:rPr>
                <w:rFonts w:ascii="Angsana New" w:hAnsi="Angsana New" w:hint="cs"/>
                <w:b/>
                <w:bCs/>
                <w:i/>
                <w:sz w:val="30"/>
                <w:szCs w:val="30"/>
              </w:rPr>
              <w:t>2566</w:t>
            </w:r>
          </w:p>
        </w:tc>
        <w:tc>
          <w:tcPr>
            <w:tcW w:w="1890" w:type="dxa"/>
          </w:tcPr>
          <w:p w14:paraId="35EE3870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890" w:type="dxa"/>
          </w:tcPr>
          <w:p w14:paraId="0EF7F057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</w:tcPr>
          <w:p w14:paraId="58CBF04D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2CEAABE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</w:tcPr>
          <w:p w14:paraId="6D78FCA8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DC68F2" w:rsidRPr="009721F5" w14:paraId="430D29CF" w14:textId="77777777" w:rsidTr="00D026A8">
        <w:tc>
          <w:tcPr>
            <w:tcW w:w="2520" w:type="dxa"/>
          </w:tcPr>
          <w:p w14:paraId="6D587CC8" w14:textId="3AAC9607" w:rsidR="00DC68F2" w:rsidRPr="009721F5" w:rsidRDefault="00DC68F2" w:rsidP="00DC6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="007F77D1" w:rsidRPr="007F77D1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890" w:type="dxa"/>
          </w:tcPr>
          <w:p w14:paraId="76B7FA4A" w14:textId="79CD5D03" w:rsidR="00DC68F2" w:rsidRPr="009721F5" w:rsidRDefault="007F77D1" w:rsidP="00DC6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 w:hint="cs"/>
                <w:sz w:val="30"/>
                <w:szCs w:val="30"/>
              </w:rPr>
              <w:t>31</w:t>
            </w:r>
            <w:r w:rsidR="00DC68F2"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DC68F2"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7F77D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890" w:type="dxa"/>
          </w:tcPr>
          <w:p w14:paraId="0B09EFFB" w14:textId="11877B2E" w:rsidR="00DC68F2" w:rsidRPr="009721F5" w:rsidRDefault="00DC68F2" w:rsidP="00DC6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7F77D1" w:rsidRPr="007F77D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174836D8" w14:textId="6FE941F0" w:rsidR="00DC68F2" w:rsidRPr="009721F5" w:rsidRDefault="007F77D1" w:rsidP="00DC6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77D1">
              <w:rPr>
                <w:rFonts w:ascii="Angsana New" w:hAnsi="Angsana New" w:hint="cs"/>
                <w:sz w:val="30"/>
                <w:szCs w:val="30"/>
              </w:rPr>
              <w:t>180</w:t>
            </w:r>
          </w:p>
        </w:tc>
        <w:tc>
          <w:tcPr>
            <w:tcW w:w="236" w:type="dxa"/>
          </w:tcPr>
          <w:p w14:paraId="486CBAF5" w14:textId="77777777" w:rsidR="00DC68F2" w:rsidRPr="009721F5" w:rsidRDefault="00DC68F2" w:rsidP="00DC6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E4D3594" w14:textId="4DCCC996" w:rsidR="00DC68F2" w:rsidRPr="009721F5" w:rsidRDefault="007F77D1" w:rsidP="00DC68F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cs/>
              </w:rPr>
            </w:pPr>
            <w:r w:rsidRPr="007F77D1">
              <w:rPr>
                <w:rFonts w:ascii="Angsana New" w:hAnsi="Angsana New" w:hint="cs"/>
                <w:sz w:val="30"/>
                <w:szCs w:val="30"/>
              </w:rPr>
              <w:t>17</w:t>
            </w:r>
            <w:r w:rsidR="00DC68F2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77D1">
              <w:rPr>
                <w:rFonts w:ascii="Angsana New" w:hAnsi="Angsana New" w:hint="cs"/>
                <w:sz w:val="30"/>
                <w:szCs w:val="30"/>
              </w:rPr>
              <w:t>999</w:t>
            </w:r>
          </w:p>
        </w:tc>
      </w:tr>
    </w:tbl>
    <w:p w14:paraId="052003AA" w14:textId="38393240" w:rsidR="00923A0E" w:rsidRDefault="00923A0E"/>
    <w:p w14:paraId="0549A283" w14:textId="74EC2639" w:rsidR="00923A0E" w:rsidRDefault="00923A0E"/>
    <w:p w14:paraId="250A7483" w14:textId="5C08E4A8" w:rsidR="00737136" w:rsidRPr="009721F5" w:rsidRDefault="00737136" w:rsidP="00B67F67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cs="Angsana New" w:hint="cs"/>
          <w:cs/>
        </w:rPr>
        <w:lastRenderedPageBreak/>
        <w:t>เครื่องมือทางการเงิน</w:t>
      </w:r>
    </w:p>
    <w:p w14:paraId="71D86D2B" w14:textId="77777777" w:rsidR="005104BB" w:rsidRPr="009721F5" w:rsidRDefault="005104BB" w:rsidP="005104BB">
      <w:pPr>
        <w:pStyle w:val="block"/>
        <w:spacing w:after="0" w:line="240" w:lineRule="auto"/>
        <w:ind w:right="-7"/>
        <w:jc w:val="both"/>
        <w:rPr>
          <w:rFonts w:ascii="Angsana New" w:hAnsi="Angsana New"/>
          <w:sz w:val="30"/>
          <w:szCs w:val="30"/>
          <w:cs/>
          <w:lang w:val="en-US" w:bidi="th-TH"/>
        </w:rPr>
      </w:pPr>
    </w:p>
    <w:p w14:paraId="54705706" w14:textId="77777777" w:rsidR="00B12FAA" w:rsidRPr="009721F5" w:rsidRDefault="00B12FAA" w:rsidP="00B12FAA">
      <w:pPr>
        <w:pStyle w:val="block"/>
        <w:spacing w:after="0" w:line="240" w:lineRule="auto"/>
        <w:ind w:right="-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9721F5">
        <w:rPr>
          <w:rFonts w:ascii="Angsana New" w:hAnsi="Angsana New" w:hint="cs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74C75ED6" w14:textId="77777777" w:rsidR="00B12FAA" w:rsidRPr="009721F5" w:rsidRDefault="00B12FAA" w:rsidP="00B12FAA">
      <w:pPr>
        <w:pStyle w:val="block"/>
        <w:spacing w:after="0" w:line="240" w:lineRule="auto"/>
        <w:ind w:right="-7"/>
        <w:jc w:val="both"/>
        <w:rPr>
          <w:rFonts w:ascii="Angsana New" w:hAnsi="Angsana New"/>
          <w:sz w:val="30"/>
          <w:szCs w:val="30"/>
          <w:cs/>
          <w:lang w:val="en-US" w:bidi="th-TH"/>
        </w:rPr>
      </w:pPr>
    </w:p>
    <w:p w14:paraId="1F8E39E5" w14:textId="120BCBC6" w:rsidR="00B12FAA" w:rsidRPr="009721F5" w:rsidRDefault="00B12FAA" w:rsidP="00B12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ตารางดังต่อไปนี้แสดงมูลค่าตามบัญชีและมูลค่ายุติธรรมของหนี้สินทางการเงิน รวมถึงลำดับชั้นมูลค่ายุติธรรมสำหรับเครื่องมือทางการเงิน แต่ไม่รวมถึงการแสดงข้อมูลมูลค่ายุติธรรมสำหรับ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4C1A6C9" w14:textId="081613CC" w:rsidR="00D44179" w:rsidRPr="009721F5" w:rsidRDefault="00D44179" w:rsidP="00AE076B">
      <w:pPr>
        <w:pStyle w:val="block"/>
        <w:spacing w:after="0" w:line="240" w:lineRule="auto"/>
        <w:ind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236"/>
        <w:gridCol w:w="1474"/>
      </w:tblGrid>
      <w:tr w:rsidR="00B12FAA" w:rsidRPr="009721F5" w14:paraId="72D48910" w14:textId="77777777" w:rsidTr="000F77AF">
        <w:trPr>
          <w:trHeight w:val="261"/>
          <w:tblHeader/>
        </w:trPr>
        <w:tc>
          <w:tcPr>
            <w:tcW w:w="5760" w:type="dxa"/>
            <w:vAlign w:val="bottom"/>
          </w:tcPr>
          <w:p w14:paraId="4683C4E9" w14:textId="6F540145" w:rsidR="00B12FAA" w:rsidRPr="009721F5" w:rsidRDefault="00B12FAA" w:rsidP="00B12FA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4825F27D" w14:textId="77777777" w:rsidR="00B12FAA" w:rsidRPr="009721F5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12FAA" w:rsidRPr="009721F5" w14:paraId="06A95034" w14:textId="77777777" w:rsidTr="000F77AF">
        <w:trPr>
          <w:trHeight w:val="261"/>
          <w:tblHeader/>
        </w:trPr>
        <w:tc>
          <w:tcPr>
            <w:tcW w:w="5760" w:type="dxa"/>
            <w:vAlign w:val="bottom"/>
          </w:tcPr>
          <w:p w14:paraId="5E9B1AFB" w14:textId="77777777" w:rsidR="00B12FAA" w:rsidRPr="009721F5" w:rsidRDefault="00B12FAA" w:rsidP="00B12FA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7F66E5DF" w14:textId="77777777" w:rsidR="00B12FAA" w:rsidRPr="009721F5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98DA249" w14:textId="77777777" w:rsidR="00B12FAA" w:rsidRPr="009721F5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3997912D" w14:textId="77777777" w:rsidR="00B12FAA" w:rsidRPr="009721F5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12FAA" w:rsidRPr="009721F5" w14:paraId="042CF60B" w14:textId="77777777" w:rsidTr="000F77AF">
        <w:trPr>
          <w:trHeight w:val="261"/>
          <w:tblHeader/>
        </w:trPr>
        <w:tc>
          <w:tcPr>
            <w:tcW w:w="5760" w:type="dxa"/>
            <w:hideMark/>
          </w:tcPr>
          <w:p w14:paraId="2876A11A" w14:textId="77777777" w:rsidR="00B12FAA" w:rsidRPr="009721F5" w:rsidRDefault="00B12FAA" w:rsidP="00B12FA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A0F1D7D" w14:textId="77777777" w:rsidR="00B12FAA" w:rsidRPr="009721F5" w:rsidRDefault="00B12FAA" w:rsidP="00B12FA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0EB2358" w14:textId="74CB641A" w:rsidR="00B12FAA" w:rsidRPr="009721F5" w:rsidRDefault="00B12FAA" w:rsidP="00B12FA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37B7C621" w14:textId="77777777" w:rsidR="00B12FAA" w:rsidRPr="009721F5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9721F5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2038ADB1" w14:textId="77777777" w:rsidR="00B12FAA" w:rsidRPr="009721F5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396C20A4" w14:textId="2A89EF8E" w:rsidR="00B12FAA" w:rsidRPr="009721F5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ระดับ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7F77D1" w:rsidRPr="007F77D1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</w:tr>
      <w:tr w:rsidR="00B12FAA" w:rsidRPr="009721F5" w14:paraId="2BB9576E" w14:textId="77777777" w:rsidTr="000F77AF">
        <w:trPr>
          <w:trHeight w:val="261"/>
          <w:tblHeader/>
        </w:trPr>
        <w:tc>
          <w:tcPr>
            <w:tcW w:w="5760" w:type="dxa"/>
          </w:tcPr>
          <w:p w14:paraId="4BE7BBE4" w14:textId="5C7250FC" w:rsidR="00B12FAA" w:rsidRPr="009721F5" w:rsidRDefault="00B12FAA" w:rsidP="00B12FA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14200700" w14:textId="77777777" w:rsidR="00B12FAA" w:rsidRPr="009721F5" w:rsidRDefault="00B12FAA" w:rsidP="00B12F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6CE9" w:rsidRPr="009721F5" w14:paraId="2122F649" w14:textId="77777777" w:rsidTr="000F77AF">
        <w:trPr>
          <w:trHeight w:val="261"/>
        </w:trPr>
        <w:tc>
          <w:tcPr>
            <w:tcW w:w="5760" w:type="dxa"/>
          </w:tcPr>
          <w:p w14:paraId="64C2C68C" w14:textId="0A055EC4" w:rsidR="00026CE9" w:rsidRPr="009721F5" w:rsidRDefault="00026CE9" w:rsidP="00B12FA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F77D1" w:rsidRPr="007F77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="00225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25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3557AE"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F77D1" w:rsidRPr="007F77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3420" w:type="dxa"/>
            <w:gridSpan w:val="3"/>
          </w:tcPr>
          <w:p w14:paraId="1F47D0D3" w14:textId="77777777" w:rsidR="00026CE9" w:rsidRPr="009721F5" w:rsidRDefault="00026CE9" w:rsidP="00B12F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12FAA" w:rsidRPr="009721F5" w14:paraId="3A4B1D16" w14:textId="77777777" w:rsidTr="000F77AF">
        <w:trPr>
          <w:trHeight w:val="261"/>
        </w:trPr>
        <w:tc>
          <w:tcPr>
            <w:tcW w:w="5760" w:type="dxa"/>
          </w:tcPr>
          <w:p w14:paraId="18E77D20" w14:textId="77777777" w:rsidR="00B12FAA" w:rsidRPr="009721F5" w:rsidRDefault="00B12FAA" w:rsidP="00B12FA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03B7FD29" w14:textId="77777777" w:rsidR="00B12FAA" w:rsidRPr="009721F5" w:rsidRDefault="00B12FAA" w:rsidP="00B12FA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477BAC7" w14:textId="77777777" w:rsidR="00B12FAA" w:rsidRPr="009721F5" w:rsidRDefault="00B12FAA" w:rsidP="00B12FA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0453691" w14:textId="77777777" w:rsidR="00B12FAA" w:rsidRPr="009721F5" w:rsidRDefault="00B12FAA" w:rsidP="00B12FA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2FAA" w:rsidRPr="009721F5" w14:paraId="73D253DB" w14:textId="77777777" w:rsidTr="000F77AF">
        <w:trPr>
          <w:trHeight w:val="261"/>
        </w:trPr>
        <w:tc>
          <w:tcPr>
            <w:tcW w:w="5760" w:type="dxa"/>
            <w:hideMark/>
          </w:tcPr>
          <w:p w14:paraId="6EA7A89C" w14:textId="77777777" w:rsidR="00B12FAA" w:rsidRPr="009721F5" w:rsidRDefault="00B12FAA" w:rsidP="00B12FAA">
            <w:pPr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0FC5DC9" w14:textId="611454BA" w:rsidR="00B12FAA" w:rsidRPr="009721F5" w:rsidRDefault="007F77D1" w:rsidP="00B12FAA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F77D1">
              <w:rPr>
                <w:rFonts w:ascii="Angsana New" w:hAnsi="Angsana New"/>
                <w:sz w:val="30"/>
                <w:szCs w:val="30"/>
                <w:lang w:val="en-US"/>
              </w:rPr>
              <w:t>225</w:t>
            </w:r>
            <w:r w:rsidR="00EC48DB" w:rsidRPr="00EC48DB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  <w:lang w:val="en-US"/>
              </w:rPr>
              <w:t>530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A6BE43" w14:textId="77777777" w:rsidR="00B12FAA" w:rsidRPr="009721F5" w:rsidRDefault="00B12FAA" w:rsidP="00B12FA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3DDECCE" w14:textId="6BA55352" w:rsidR="00B12FAA" w:rsidRPr="009721F5" w:rsidRDefault="007F77D1" w:rsidP="00B12FAA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="Angsana New" w:hAnsi="Angsana New"/>
                <w:sz w:val="30"/>
                <w:szCs w:val="30"/>
                <w:highlight w:val="yellow"/>
                <w:cs/>
                <w:lang w:val="en-US" w:bidi="th-TH"/>
              </w:rPr>
            </w:pPr>
            <w:r w:rsidRPr="007F77D1">
              <w:rPr>
                <w:rFonts w:ascii="Angsana New" w:hAnsi="Angsana New"/>
                <w:sz w:val="30"/>
                <w:szCs w:val="30"/>
                <w:lang w:val="en-US" w:bidi="th-TH"/>
              </w:rPr>
              <w:t>225</w:t>
            </w:r>
            <w:r w:rsidR="00464EB8" w:rsidRPr="00D651E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  <w:lang w:val="en-US" w:bidi="th-TH"/>
              </w:rPr>
              <w:t>404</w:t>
            </w:r>
          </w:p>
        </w:tc>
      </w:tr>
      <w:tr w:rsidR="00060D67" w:rsidRPr="009721F5" w14:paraId="566FE1E1" w14:textId="77777777" w:rsidTr="000F77AF">
        <w:trPr>
          <w:trHeight w:val="261"/>
        </w:trPr>
        <w:tc>
          <w:tcPr>
            <w:tcW w:w="5760" w:type="dxa"/>
          </w:tcPr>
          <w:p w14:paraId="5CC420DE" w14:textId="77777777" w:rsidR="00060D67" w:rsidRPr="009721F5" w:rsidRDefault="00060D67" w:rsidP="0000098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6B2DC873" w14:textId="77777777" w:rsidR="00060D67" w:rsidRPr="009721F5" w:rsidRDefault="00060D67" w:rsidP="0000098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22293E" w:rsidRPr="009721F5" w14:paraId="51D6D9D3" w14:textId="77777777" w:rsidTr="000F77AF">
        <w:trPr>
          <w:trHeight w:val="261"/>
        </w:trPr>
        <w:tc>
          <w:tcPr>
            <w:tcW w:w="5760" w:type="dxa"/>
          </w:tcPr>
          <w:p w14:paraId="05B3BE9F" w14:textId="31981BC7" w:rsidR="0022293E" w:rsidRPr="009721F5" w:rsidRDefault="00F301C0" w:rsidP="0000098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F77D1" w:rsidRPr="007F77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7F77D1" w:rsidRPr="007F77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3420" w:type="dxa"/>
            <w:gridSpan w:val="3"/>
          </w:tcPr>
          <w:p w14:paraId="5BA486DE" w14:textId="098F591C" w:rsidR="0022293E" w:rsidRPr="009721F5" w:rsidRDefault="0022293E" w:rsidP="0000098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22293E" w:rsidRPr="009721F5" w14:paraId="70739625" w14:textId="77777777" w:rsidTr="000F77AF">
        <w:trPr>
          <w:trHeight w:val="261"/>
        </w:trPr>
        <w:tc>
          <w:tcPr>
            <w:tcW w:w="5760" w:type="dxa"/>
          </w:tcPr>
          <w:p w14:paraId="3A6F5210" w14:textId="77777777" w:rsidR="0022293E" w:rsidRPr="009721F5" w:rsidRDefault="0022293E" w:rsidP="0000098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5BAC048E" w14:textId="77777777" w:rsidR="0022293E" w:rsidRPr="009721F5" w:rsidRDefault="0022293E" w:rsidP="0000098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137A622" w14:textId="77777777" w:rsidR="0022293E" w:rsidRPr="009721F5" w:rsidRDefault="0022293E" w:rsidP="0000098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7EED4B6D" w14:textId="77777777" w:rsidR="0022293E" w:rsidRPr="009721F5" w:rsidRDefault="0022293E" w:rsidP="0000098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57AE" w:rsidRPr="009721F5" w14:paraId="2B171EAE" w14:textId="77777777" w:rsidTr="000F77AF">
        <w:trPr>
          <w:trHeight w:val="261"/>
        </w:trPr>
        <w:tc>
          <w:tcPr>
            <w:tcW w:w="5760" w:type="dxa"/>
            <w:hideMark/>
          </w:tcPr>
          <w:p w14:paraId="1D540BE5" w14:textId="77777777" w:rsidR="003557AE" w:rsidRPr="009721F5" w:rsidRDefault="003557AE" w:rsidP="003557AE">
            <w:pPr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vAlign w:val="bottom"/>
          </w:tcPr>
          <w:p w14:paraId="3C590CCF" w14:textId="50606CB7" w:rsidR="003557AE" w:rsidRPr="009721F5" w:rsidRDefault="007F77D1" w:rsidP="003557AE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 w:hint="cs"/>
                <w:sz w:val="30"/>
                <w:szCs w:val="30"/>
                <w:lang w:val="en-US"/>
              </w:rPr>
              <w:t>480</w:t>
            </w:r>
            <w:r w:rsidR="003557AE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7F77D1">
              <w:rPr>
                <w:rFonts w:ascii="Angsana New" w:hAnsi="Angsana New" w:hint="cs"/>
                <w:sz w:val="30"/>
                <w:szCs w:val="30"/>
                <w:lang w:val="en-US"/>
              </w:rPr>
              <w:t>012</w:t>
            </w:r>
          </w:p>
        </w:tc>
        <w:tc>
          <w:tcPr>
            <w:tcW w:w="236" w:type="dxa"/>
            <w:vAlign w:val="bottom"/>
          </w:tcPr>
          <w:p w14:paraId="3F4D3904" w14:textId="77777777" w:rsidR="003557AE" w:rsidRPr="009721F5" w:rsidRDefault="003557AE" w:rsidP="003557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109123CD" w14:textId="75B7DF77" w:rsidR="003557AE" w:rsidRPr="009721F5" w:rsidRDefault="007F77D1" w:rsidP="003557A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 w:hint="cs"/>
                <w:sz w:val="30"/>
                <w:szCs w:val="30"/>
                <w:lang w:val="en-US"/>
              </w:rPr>
              <w:t>479</w:t>
            </w:r>
            <w:r w:rsidR="003557AE"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7F77D1">
              <w:rPr>
                <w:rFonts w:ascii="Angsana New" w:hAnsi="Angsana New" w:hint="cs"/>
                <w:sz w:val="30"/>
                <w:szCs w:val="30"/>
                <w:lang w:val="en-US"/>
              </w:rPr>
              <w:t>573</w:t>
            </w:r>
          </w:p>
        </w:tc>
      </w:tr>
    </w:tbl>
    <w:p w14:paraId="11587E37" w14:textId="0AEEB61C" w:rsidR="0022293E" w:rsidRPr="009721F5" w:rsidRDefault="0022293E" w:rsidP="00B12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E9326E1" w14:textId="77777777" w:rsidR="00060D67" w:rsidRPr="009721F5" w:rsidRDefault="00060D67">
      <w:pPr>
        <w:rPr>
          <w:rFonts w:ascii="Angsana New" w:hAnsi="Angsana New"/>
        </w:rPr>
      </w:pPr>
      <w:r w:rsidRPr="009721F5">
        <w:rPr>
          <w:rFonts w:ascii="Angsana New" w:hAnsi="Angsana New" w:hint="cs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236"/>
        <w:gridCol w:w="1474"/>
      </w:tblGrid>
      <w:tr w:rsidR="00B12FAA" w:rsidRPr="009721F5" w14:paraId="38739540" w14:textId="77777777" w:rsidTr="000F77AF">
        <w:trPr>
          <w:trHeight w:val="261"/>
          <w:tblHeader/>
        </w:trPr>
        <w:tc>
          <w:tcPr>
            <w:tcW w:w="5760" w:type="dxa"/>
            <w:vAlign w:val="bottom"/>
          </w:tcPr>
          <w:p w14:paraId="735C3013" w14:textId="1D39698E" w:rsidR="00B12FAA" w:rsidRPr="009721F5" w:rsidRDefault="0022293E" w:rsidP="00B12FA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</w:rPr>
              <w:lastRenderedPageBreak/>
              <w:br w:type="page"/>
            </w:r>
          </w:p>
        </w:tc>
        <w:tc>
          <w:tcPr>
            <w:tcW w:w="3420" w:type="dxa"/>
            <w:gridSpan w:val="3"/>
          </w:tcPr>
          <w:p w14:paraId="32AD2BBC" w14:textId="77777777" w:rsidR="00B12FAA" w:rsidRPr="009721F5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12FAA" w:rsidRPr="009721F5" w14:paraId="39CC223E" w14:textId="77777777" w:rsidTr="000F77AF">
        <w:trPr>
          <w:trHeight w:val="261"/>
          <w:tblHeader/>
        </w:trPr>
        <w:tc>
          <w:tcPr>
            <w:tcW w:w="5760" w:type="dxa"/>
            <w:vAlign w:val="bottom"/>
          </w:tcPr>
          <w:p w14:paraId="45319CCE" w14:textId="77777777" w:rsidR="00B12FAA" w:rsidRPr="009721F5" w:rsidRDefault="00B12FAA" w:rsidP="00B12FA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1B595B89" w14:textId="77777777" w:rsidR="00B12FAA" w:rsidRPr="009721F5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E19624C" w14:textId="77777777" w:rsidR="00B12FAA" w:rsidRPr="009721F5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3EDCDB0C" w14:textId="77777777" w:rsidR="00B12FAA" w:rsidRPr="009721F5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12FAA" w:rsidRPr="009721F5" w14:paraId="0EAD15B3" w14:textId="77777777" w:rsidTr="000F77AF">
        <w:trPr>
          <w:trHeight w:val="261"/>
          <w:tblHeader/>
        </w:trPr>
        <w:tc>
          <w:tcPr>
            <w:tcW w:w="5760" w:type="dxa"/>
            <w:hideMark/>
          </w:tcPr>
          <w:p w14:paraId="2EA99DD9" w14:textId="77777777" w:rsidR="00B12FAA" w:rsidRPr="009721F5" w:rsidRDefault="00B12FAA" w:rsidP="00B12FA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C1950AB" w14:textId="77777777" w:rsidR="00B12FAA" w:rsidRPr="009721F5" w:rsidRDefault="00B12FAA" w:rsidP="00B12FA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B57DA4B" w14:textId="200223F5" w:rsidR="00B12FAA" w:rsidRPr="009721F5" w:rsidRDefault="00B12FAA" w:rsidP="00B12FA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745E69FA" w14:textId="77777777" w:rsidR="00B12FAA" w:rsidRPr="009721F5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9721F5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65148A0A" w14:textId="77777777" w:rsidR="00B12FAA" w:rsidRPr="009721F5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600082F7" w14:textId="5DE838E9" w:rsidR="00B12FAA" w:rsidRPr="009721F5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ระดับ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7F77D1" w:rsidRPr="007F77D1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</w:p>
        </w:tc>
      </w:tr>
      <w:tr w:rsidR="00B12FAA" w:rsidRPr="009721F5" w14:paraId="4CDAEC62" w14:textId="77777777" w:rsidTr="000F77AF">
        <w:trPr>
          <w:trHeight w:val="261"/>
          <w:tblHeader/>
        </w:trPr>
        <w:tc>
          <w:tcPr>
            <w:tcW w:w="5760" w:type="dxa"/>
          </w:tcPr>
          <w:p w14:paraId="212630F2" w14:textId="379CEB81" w:rsidR="00B12FAA" w:rsidRPr="009721F5" w:rsidRDefault="00B12FAA" w:rsidP="00B12FA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5130813D" w14:textId="77777777" w:rsidR="00B12FAA" w:rsidRPr="009721F5" w:rsidRDefault="00B12FAA" w:rsidP="00B12F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6CE9" w:rsidRPr="009721F5" w14:paraId="28EEB082" w14:textId="77777777" w:rsidTr="000F77AF">
        <w:trPr>
          <w:trHeight w:val="261"/>
        </w:trPr>
        <w:tc>
          <w:tcPr>
            <w:tcW w:w="5760" w:type="dxa"/>
          </w:tcPr>
          <w:p w14:paraId="5544424D" w14:textId="5C741E23" w:rsidR="00026CE9" w:rsidRPr="009721F5" w:rsidRDefault="003557AE" w:rsidP="00B12FA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F77D1" w:rsidRPr="007F77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="00225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25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F77D1" w:rsidRPr="007F77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3420" w:type="dxa"/>
            <w:gridSpan w:val="3"/>
          </w:tcPr>
          <w:p w14:paraId="36B06A67" w14:textId="77777777" w:rsidR="00026CE9" w:rsidRPr="009721F5" w:rsidRDefault="00026CE9" w:rsidP="00B12F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12FAA" w:rsidRPr="009721F5" w14:paraId="3379564D" w14:textId="77777777" w:rsidTr="000F77AF">
        <w:trPr>
          <w:trHeight w:val="261"/>
        </w:trPr>
        <w:tc>
          <w:tcPr>
            <w:tcW w:w="5760" w:type="dxa"/>
          </w:tcPr>
          <w:p w14:paraId="05AB42AC" w14:textId="77777777" w:rsidR="00B12FAA" w:rsidRPr="009721F5" w:rsidRDefault="00B12FAA" w:rsidP="00B12FA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16297683" w14:textId="77777777" w:rsidR="00B12FAA" w:rsidRPr="009721F5" w:rsidRDefault="00B12FAA" w:rsidP="00B12FA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FB431A4" w14:textId="77777777" w:rsidR="00B12FAA" w:rsidRPr="009721F5" w:rsidRDefault="00B12FAA" w:rsidP="00B12FA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EE1474E" w14:textId="77777777" w:rsidR="00B12FAA" w:rsidRPr="009721F5" w:rsidRDefault="00B12FAA" w:rsidP="00B12FA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2267" w:rsidRPr="009721F5" w14:paraId="2ED0C743" w14:textId="77777777" w:rsidTr="000F77AF">
        <w:trPr>
          <w:trHeight w:val="261"/>
        </w:trPr>
        <w:tc>
          <w:tcPr>
            <w:tcW w:w="5760" w:type="dxa"/>
            <w:hideMark/>
          </w:tcPr>
          <w:p w14:paraId="50F08F14" w14:textId="77777777" w:rsidR="002F2267" w:rsidRPr="009721F5" w:rsidRDefault="002F2267" w:rsidP="002F2267">
            <w:pPr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vAlign w:val="bottom"/>
          </w:tcPr>
          <w:p w14:paraId="37ADDA91" w14:textId="1709CAD6" w:rsidR="002F2267" w:rsidRPr="009721F5" w:rsidRDefault="007F77D1" w:rsidP="002F2267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F77D1">
              <w:rPr>
                <w:rFonts w:ascii="Angsana New" w:hAnsi="Angsana New"/>
                <w:sz w:val="30"/>
                <w:szCs w:val="30"/>
                <w:lang w:val="en-US" w:bidi="th-TH"/>
              </w:rPr>
              <w:t>134</w:t>
            </w:r>
            <w:r w:rsidR="00E111E3" w:rsidRPr="00E111E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  <w:lang w:val="en-US" w:bidi="th-TH"/>
              </w:rPr>
              <w:t>691</w:t>
            </w:r>
          </w:p>
        </w:tc>
        <w:tc>
          <w:tcPr>
            <w:tcW w:w="236" w:type="dxa"/>
            <w:vAlign w:val="bottom"/>
          </w:tcPr>
          <w:p w14:paraId="23A6C086" w14:textId="77777777" w:rsidR="002F2267" w:rsidRPr="009721F5" w:rsidRDefault="002F2267" w:rsidP="002F226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F3491F8" w14:textId="544721AC" w:rsidR="002F2267" w:rsidRPr="009721F5" w:rsidRDefault="007F77D1" w:rsidP="002F226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77D1"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  <w:r w:rsidR="00877D23" w:rsidRPr="00877D2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  <w:lang w:val="en-US"/>
              </w:rPr>
              <w:t>558</w:t>
            </w:r>
          </w:p>
        </w:tc>
      </w:tr>
      <w:tr w:rsidR="002F2267" w:rsidRPr="009721F5" w14:paraId="741AD389" w14:textId="77777777" w:rsidTr="000F77AF">
        <w:trPr>
          <w:trHeight w:val="261"/>
        </w:trPr>
        <w:tc>
          <w:tcPr>
            <w:tcW w:w="5760" w:type="dxa"/>
          </w:tcPr>
          <w:p w14:paraId="61E8A203" w14:textId="77777777" w:rsidR="002F2267" w:rsidRPr="009721F5" w:rsidRDefault="002F2267" w:rsidP="002F2267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349C2ECC" w14:textId="2F814BDD" w:rsidR="002F2267" w:rsidRPr="009721F5" w:rsidRDefault="002F2267" w:rsidP="002F2267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6BC1C8D" w14:textId="77777777" w:rsidR="002F2267" w:rsidRPr="009721F5" w:rsidRDefault="002F2267" w:rsidP="002F226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59A04242" w14:textId="2E45314E" w:rsidR="002F2267" w:rsidRPr="009721F5" w:rsidRDefault="002F2267" w:rsidP="002F226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557AE" w:rsidRPr="009721F5" w14:paraId="111C0FBA" w14:textId="77777777" w:rsidTr="000F77AF">
        <w:trPr>
          <w:trHeight w:val="261"/>
        </w:trPr>
        <w:tc>
          <w:tcPr>
            <w:tcW w:w="5760" w:type="dxa"/>
          </w:tcPr>
          <w:p w14:paraId="3D591506" w14:textId="61932B7D" w:rsidR="003557AE" w:rsidRPr="009721F5" w:rsidRDefault="003557AE" w:rsidP="003557AE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F77D1" w:rsidRPr="007F77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7F77D1" w:rsidRPr="007F77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3420" w:type="dxa"/>
            <w:gridSpan w:val="3"/>
          </w:tcPr>
          <w:p w14:paraId="1D884DC4" w14:textId="11F62B61" w:rsidR="003557AE" w:rsidRPr="009721F5" w:rsidRDefault="003557AE" w:rsidP="003557A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F2267" w:rsidRPr="009721F5" w14:paraId="1F0313EE" w14:textId="77777777" w:rsidTr="000F77AF">
        <w:trPr>
          <w:trHeight w:val="261"/>
        </w:trPr>
        <w:tc>
          <w:tcPr>
            <w:tcW w:w="5760" w:type="dxa"/>
          </w:tcPr>
          <w:p w14:paraId="7C941CE5" w14:textId="77777777" w:rsidR="002F2267" w:rsidRPr="009721F5" w:rsidRDefault="002F2267" w:rsidP="002F226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59258496" w14:textId="77777777" w:rsidR="002F2267" w:rsidRPr="009721F5" w:rsidRDefault="002F2267" w:rsidP="002F226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F5C5107" w14:textId="77777777" w:rsidR="002F2267" w:rsidRPr="009721F5" w:rsidRDefault="002F2267" w:rsidP="002F226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639D278C" w14:textId="77777777" w:rsidR="002F2267" w:rsidRPr="009721F5" w:rsidRDefault="002F2267" w:rsidP="002F226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57AE" w:rsidRPr="009721F5" w14:paraId="61747233" w14:textId="77777777" w:rsidTr="000F77AF">
        <w:trPr>
          <w:trHeight w:val="261"/>
        </w:trPr>
        <w:tc>
          <w:tcPr>
            <w:tcW w:w="5760" w:type="dxa"/>
            <w:hideMark/>
          </w:tcPr>
          <w:p w14:paraId="542064C8" w14:textId="77777777" w:rsidR="003557AE" w:rsidRPr="009721F5" w:rsidRDefault="003557AE" w:rsidP="003557AE">
            <w:pPr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vAlign w:val="bottom"/>
          </w:tcPr>
          <w:p w14:paraId="79C725E5" w14:textId="0544C63B" w:rsidR="003557AE" w:rsidRPr="009721F5" w:rsidRDefault="007F77D1" w:rsidP="003557AE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77D1">
              <w:rPr>
                <w:rFonts w:ascii="Angsana New" w:hAnsi="Angsana New" w:hint="cs"/>
                <w:sz w:val="30"/>
                <w:szCs w:val="30"/>
                <w:lang w:val="en-US"/>
              </w:rPr>
              <w:t>306</w:t>
            </w:r>
            <w:r w:rsidR="003557AE"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7F77D1">
              <w:rPr>
                <w:rFonts w:ascii="Angsana New" w:hAnsi="Angsana New" w:hint="cs"/>
                <w:sz w:val="30"/>
                <w:szCs w:val="30"/>
                <w:lang w:val="en-US"/>
              </w:rPr>
              <w:t>018</w:t>
            </w:r>
          </w:p>
        </w:tc>
        <w:tc>
          <w:tcPr>
            <w:tcW w:w="236" w:type="dxa"/>
            <w:vAlign w:val="bottom"/>
          </w:tcPr>
          <w:p w14:paraId="6805A8D7" w14:textId="77777777" w:rsidR="003557AE" w:rsidRPr="009721F5" w:rsidRDefault="003557AE" w:rsidP="003557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3C2B3A9D" w14:textId="54510674" w:rsidR="003557AE" w:rsidRPr="009721F5" w:rsidRDefault="007F77D1" w:rsidP="003557A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77D1">
              <w:rPr>
                <w:rFonts w:ascii="Angsana New" w:hAnsi="Angsana New" w:hint="cs"/>
                <w:sz w:val="30"/>
                <w:szCs w:val="30"/>
                <w:lang w:val="en-US"/>
              </w:rPr>
              <w:t>305</w:t>
            </w:r>
            <w:r w:rsidR="003557AE"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7F77D1">
              <w:rPr>
                <w:rFonts w:ascii="Angsana New" w:hAnsi="Angsana New" w:hint="cs"/>
                <w:sz w:val="30"/>
                <w:szCs w:val="30"/>
                <w:lang w:val="en-US"/>
              </w:rPr>
              <w:t>577</w:t>
            </w:r>
          </w:p>
        </w:tc>
      </w:tr>
    </w:tbl>
    <w:p w14:paraId="19FB5B76" w14:textId="222B5CCC" w:rsidR="008874BA" w:rsidRPr="009721F5" w:rsidRDefault="008874BA" w:rsidP="0039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493CE0E" w14:textId="4B312228" w:rsidR="003968C6" w:rsidRPr="009721F5" w:rsidRDefault="003968C6" w:rsidP="0039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721F5">
        <w:rPr>
          <w:rFonts w:ascii="Angsana New" w:hAnsi="Angsana New" w:hint="cs"/>
          <w:i/>
          <w:iCs/>
          <w:sz w:val="30"/>
          <w:szCs w:val="30"/>
          <w:cs/>
        </w:rPr>
        <w:t>เครื่องมือทางการเงินที่วัดมูลค่าด้วยราคาทุนตัดจำหน่าย</w:t>
      </w:r>
    </w:p>
    <w:p w14:paraId="34C8CF1B" w14:textId="77777777" w:rsidR="003968C6" w:rsidRPr="009721F5" w:rsidRDefault="003968C6" w:rsidP="0039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A682828" w14:textId="75465B98" w:rsidR="003968C6" w:rsidRPr="009721F5" w:rsidRDefault="003968C6" w:rsidP="0039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9721F5">
        <w:rPr>
          <w:rFonts w:ascii="Angsana New" w:hAnsi="Angsana New" w:hint="cs"/>
          <w:spacing w:val="-2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="007F77D1" w:rsidRPr="007F77D1">
        <w:rPr>
          <w:rFonts w:ascii="Angsana New" w:hAnsi="Angsana New" w:hint="cs"/>
          <w:spacing w:val="-2"/>
          <w:sz w:val="30"/>
          <w:szCs w:val="30"/>
        </w:rPr>
        <w:t>2</w:t>
      </w:r>
      <w:r w:rsidRPr="009721F5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9721F5">
        <w:rPr>
          <w:rFonts w:ascii="Angsana New" w:hAnsi="Angsana New" w:hint="cs"/>
          <w:spacing w:val="-2"/>
          <w:sz w:val="30"/>
          <w:szCs w:val="30"/>
          <w:cs/>
        </w:rPr>
        <w:t>สำหรับเงินกู้ยืมจากสถาบันการเงินโดยการคำนวณ</w:t>
      </w:r>
      <w:r w:rsidR="005C77C2">
        <w:rPr>
          <w:rFonts w:ascii="Angsana New" w:hAnsi="Angsana New" w:hint="cs"/>
          <w:spacing w:val="-2"/>
          <w:sz w:val="30"/>
          <w:szCs w:val="30"/>
          <w:cs/>
        </w:rPr>
        <w:t>โดยใช้วิธีคิดลดกระแสเงินสดด้วย</w:t>
      </w:r>
      <w:r w:rsidRPr="009721F5">
        <w:rPr>
          <w:rFonts w:ascii="Angsana New" w:hAnsi="Angsana New" w:hint="cs"/>
          <w:spacing w:val="-2"/>
          <w:sz w:val="30"/>
          <w:szCs w:val="30"/>
          <w:cs/>
        </w:rPr>
        <w:t>อัตราดอกเบี้ย</w:t>
      </w:r>
      <w:r w:rsidR="005C77C2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Pr="009721F5">
        <w:rPr>
          <w:rFonts w:ascii="Angsana New" w:hAnsi="Angsana New" w:hint="cs"/>
          <w:spacing w:val="-2"/>
          <w:sz w:val="30"/>
          <w:szCs w:val="30"/>
          <w:cs/>
        </w:rPr>
        <w:t>ตลาด</w:t>
      </w:r>
    </w:p>
    <w:p w14:paraId="11F4DB77" w14:textId="77777777" w:rsidR="00865BCC" w:rsidRPr="009721F5" w:rsidRDefault="00865BCC" w:rsidP="0039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7ED4BCF" w14:textId="10821E69" w:rsidR="005B6A13" w:rsidRPr="009721F5" w:rsidRDefault="005B6A13" w:rsidP="00B67F67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cs="Angsana New" w:hint="cs"/>
          <w:cs/>
        </w:rPr>
        <w:t>ภาระผูกพันกับบุคคลหรือกิจการที่ไม่เกี่ยวข้องกัน</w:t>
      </w:r>
    </w:p>
    <w:p w14:paraId="26CD0AA2" w14:textId="231DA266" w:rsidR="005B6A13" w:rsidRPr="009721F5" w:rsidRDefault="005B6A13" w:rsidP="005B6A13">
      <w:pPr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9"/>
        <w:gridCol w:w="1611"/>
      </w:tblGrid>
      <w:tr w:rsidR="005B6A13" w:rsidRPr="009721F5" w14:paraId="7170CEC2" w14:textId="77777777" w:rsidTr="000F77AF">
        <w:trPr>
          <w:tblHeader/>
        </w:trPr>
        <w:tc>
          <w:tcPr>
            <w:tcW w:w="5670" w:type="dxa"/>
          </w:tcPr>
          <w:p w14:paraId="20C9EE41" w14:textId="77777777" w:rsidR="005B6A13" w:rsidRPr="009721F5" w:rsidRDefault="005B6A13" w:rsidP="00C06C7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DC5F120" w14:textId="12AB40C8" w:rsidR="005B6A13" w:rsidRPr="009721F5" w:rsidRDefault="008240FC" w:rsidP="00C06C75">
            <w:pPr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F77D1" w:rsidRPr="007F77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="00225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25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F77D1" w:rsidRPr="007F77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2DC05DB3" w14:textId="77777777" w:rsidR="005B6A13" w:rsidRPr="009721F5" w:rsidRDefault="005B6A13" w:rsidP="00C0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7D76648" w14:textId="77777777" w:rsidR="005B6A13" w:rsidRPr="009721F5" w:rsidRDefault="005B6A13" w:rsidP="00C0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2D7BB239" w14:textId="77777777" w:rsidR="005B6A13" w:rsidRPr="009721F5" w:rsidRDefault="005B6A13" w:rsidP="00C0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7D70F4EB" w14:textId="77777777" w:rsidR="005B6A13" w:rsidRPr="009721F5" w:rsidRDefault="005B6A13" w:rsidP="00C0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5B6A13" w:rsidRPr="009721F5" w14:paraId="631EAAAB" w14:textId="77777777" w:rsidTr="000F77AF">
        <w:trPr>
          <w:tblHeader/>
        </w:trPr>
        <w:tc>
          <w:tcPr>
            <w:tcW w:w="5670" w:type="dxa"/>
          </w:tcPr>
          <w:p w14:paraId="0FB8DE31" w14:textId="77777777" w:rsidR="005B6A13" w:rsidRPr="009721F5" w:rsidRDefault="005B6A13" w:rsidP="00C06C7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4230BF10" w14:textId="77777777" w:rsidR="005B6A13" w:rsidRPr="009721F5" w:rsidRDefault="005B6A13" w:rsidP="00C0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6A13" w:rsidRPr="009721F5" w14:paraId="576E048B" w14:textId="77777777" w:rsidTr="000F77AF">
        <w:trPr>
          <w:trHeight w:val="335"/>
        </w:trPr>
        <w:tc>
          <w:tcPr>
            <w:tcW w:w="5670" w:type="dxa"/>
          </w:tcPr>
          <w:p w14:paraId="2A864481" w14:textId="77777777" w:rsidR="005B6A13" w:rsidRPr="009721F5" w:rsidRDefault="005B6A13" w:rsidP="00C06C7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</w:tcPr>
          <w:p w14:paraId="7BFECF4B" w14:textId="77777777" w:rsidR="005B6A13" w:rsidRPr="009721F5" w:rsidRDefault="005B6A13" w:rsidP="00C0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7963668E" w14:textId="77777777" w:rsidR="005B6A13" w:rsidRPr="009721F5" w:rsidRDefault="005B6A13" w:rsidP="00C0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1" w:type="dxa"/>
          </w:tcPr>
          <w:p w14:paraId="75624E98" w14:textId="77777777" w:rsidR="005B6A13" w:rsidRPr="009721F5" w:rsidRDefault="005B6A13" w:rsidP="00C0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217FC" w:rsidRPr="009721F5" w14:paraId="3952946C" w14:textId="77777777" w:rsidTr="000F77AF">
        <w:trPr>
          <w:trHeight w:val="440"/>
        </w:trPr>
        <w:tc>
          <w:tcPr>
            <w:tcW w:w="5670" w:type="dxa"/>
          </w:tcPr>
          <w:p w14:paraId="32B134EB" w14:textId="1CA9F89C" w:rsidR="002217FC" w:rsidRPr="009721F5" w:rsidRDefault="002217FC" w:rsidP="002217FC">
            <w:pPr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  <w:r w:rsidR="0045378F" w:rsidRPr="009721F5">
              <w:rPr>
                <w:rFonts w:ascii="Angsana New" w:hAnsi="Angsana New" w:hint="cs"/>
                <w:sz w:val="30"/>
                <w:szCs w:val="30"/>
                <w:cs/>
              </w:rPr>
              <w:t>และส่วนปรับปรุงอาคาร</w:t>
            </w:r>
          </w:p>
        </w:tc>
        <w:tc>
          <w:tcPr>
            <w:tcW w:w="1620" w:type="dxa"/>
          </w:tcPr>
          <w:p w14:paraId="5347EED7" w14:textId="33050D56" w:rsidR="002217FC" w:rsidRPr="009721F5" w:rsidRDefault="007F77D1" w:rsidP="00221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2</w:t>
            </w:r>
            <w:r w:rsidR="008076AE" w:rsidRPr="008076AE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</w:rPr>
              <w:t>415</w:t>
            </w:r>
          </w:p>
        </w:tc>
        <w:tc>
          <w:tcPr>
            <w:tcW w:w="279" w:type="dxa"/>
          </w:tcPr>
          <w:p w14:paraId="09A29549" w14:textId="77777777" w:rsidR="002217FC" w:rsidRPr="009721F5" w:rsidRDefault="002217FC" w:rsidP="00221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3D45C991" w14:textId="421074EA" w:rsidR="002217FC" w:rsidRPr="009721F5" w:rsidRDefault="007F77D1" w:rsidP="00221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2</w:t>
            </w:r>
            <w:r w:rsidR="008076AE" w:rsidRPr="008076AE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</w:rPr>
              <w:t>415</w:t>
            </w:r>
          </w:p>
        </w:tc>
      </w:tr>
      <w:tr w:rsidR="00B02DD8" w:rsidRPr="009721F5" w14:paraId="381F3E92" w14:textId="77777777" w:rsidTr="000F77AF">
        <w:trPr>
          <w:trHeight w:val="370"/>
        </w:trPr>
        <w:tc>
          <w:tcPr>
            <w:tcW w:w="5670" w:type="dxa"/>
          </w:tcPr>
          <w:p w14:paraId="3014B76C" w14:textId="77777777" w:rsidR="00B02DD8" w:rsidRPr="009721F5" w:rsidRDefault="00B02DD8" w:rsidP="00B02DD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5CD68F4" w14:textId="26F4E29F" w:rsidR="00B02DD8" w:rsidRPr="009721F5" w:rsidRDefault="007F77D1" w:rsidP="00B0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77D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076AE" w:rsidRPr="008076A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b/>
                <w:bCs/>
                <w:sz w:val="30"/>
                <w:szCs w:val="30"/>
              </w:rPr>
              <w:t>415</w:t>
            </w:r>
          </w:p>
        </w:tc>
        <w:tc>
          <w:tcPr>
            <w:tcW w:w="279" w:type="dxa"/>
          </w:tcPr>
          <w:p w14:paraId="54400D64" w14:textId="77777777" w:rsidR="00B02DD8" w:rsidRPr="009721F5" w:rsidRDefault="00B02DD8" w:rsidP="00B0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</w:tcPr>
          <w:p w14:paraId="384E8A5F" w14:textId="64927B2A" w:rsidR="00B02DD8" w:rsidRPr="009721F5" w:rsidRDefault="007F77D1" w:rsidP="00B0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77D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076AE" w:rsidRPr="008076A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b/>
                <w:bCs/>
                <w:sz w:val="30"/>
                <w:szCs w:val="30"/>
              </w:rPr>
              <w:t>415</w:t>
            </w:r>
          </w:p>
        </w:tc>
      </w:tr>
      <w:tr w:rsidR="00B02DD8" w:rsidRPr="009721F5" w14:paraId="5FF8F50F" w14:textId="77777777" w:rsidTr="000F77AF">
        <w:trPr>
          <w:trHeight w:val="370"/>
        </w:trPr>
        <w:tc>
          <w:tcPr>
            <w:tcW w:w="5670" w:type="dxa"/>
          </w:tcPr>
          <w:p w14:paraId="21B03BA3" w14:textId="77777777" w:rsidR="00B02DD8" w:rsidRPr="009721F5" w:rsidRDefault="00B02DD8" w:rsidP="00B02DD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0EC9278" w14:textId="351B2884" w:rsidR="00B02DD8" w:rsidRPr="009721F5" w:rsidRDefault="00B02DD8" w:rsidP="00B0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0EBBA631" w14:textId="77777777" w:rsidR="00B02DD8" w:rsidRPr="009721F5" w:rsidRDefault="00B02DD8" w:rsidP="00B0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</w:tcPr>
          <w:p w14:paraId="4FE359CD" w14:textId="77777777" w:rsidR="00B02DD8" w:rsidRPr="009721F5" w:rsidRDefault="00B02DD8" w:rsidP="00B0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72A9BB7A" w14:textId="748A39EB" w:rsidR="00060D67" w:rsidRPr="009721F5" w:rsidRDefault="00060D67">
      <w:pPr>
        <w:rPr>
          <w:rFonts w:ascii="Angsana New" w:hAnsi="Angsana New"/>
          <w:cs/>
        </w:rPr>
      </w:pPr>
      <w:r w:rsidRPr="009721F5">
        <w:rPr>
          <w:rFonts w:ascii="Angsana New" w:hAnsi="Angsana New" w:hint="cs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9"/>
        <w:gridCol w:w="1611"/>
      </w:tblGrid>
      <w:tr w:rsidR="00060D67" w:rsidRPr="009721F5" w14:paraId="363B323D" w14:textId="77777777" w:rsidTr="000F77AF">
        <w:trPr>
          <w:tblHeader/>
        </w:trPr>
        <w:tc>
          <w:tcPr>
            <w:tcW w:w="5670" w:type="dxa"/>
          </w:tcPr>
          <w:p w14:paraId="4D4FC1C3" w14:textId="77777777" w:rsidR="00060D67" w:rsidRPr="009721F5" w:rsidRDefault="00060D67" w:rsidP="00804BF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7C93860" w14:textId="21A5959D" w:rsidR="00060D67" w:rsidRPr="009721F5" w:rsidRDefault="00060D67" w:rsidP="00804BFF">
            <w:pPr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F77D1" w:rsidRPr="007F77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="00225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25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F77D1" w:rsidRPr="007F77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4D8468E1" w14:textId="77777777" w:rsidR="00060D67" w:rsidRPr="009721F5" w:rsidRDefault="00060D67" w:rsidP="00804B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BB86DCE" w14:textId="77777777" w:rsidR="00060D67" w:rsidRPr="009721F5" w:rsidRDefault="00060D67" w:rsidP="00804B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1D597186" w14:textId="77777777" w:rsidR="00060D67" w:rsidRPr="009721F5" w:rsidRDefault="00060D67" w:rsidP="00804B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0B64D48F" w14:textId="77777777" w:rsidR="00060D67" w:rsidRPr="009721F5" w:rsidRDefault="00060D67" w:rsidP="00804B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060D67" w:rsidRPr="009721F5" w14:paraId="4362B167" w14:textId="77777777" w:rsidTr="000F77AF">
        <w:trPr>
          <w:tblHeader/>
        </w:trPr>
        <w:tc>
          <w:tcPr>
            <w:tcW w:w="5670" w:type="dxa"/>
          </w:tcPr>
          <w:p w14:paraId="18032228" w14:textId="77777777" w:rsidR="00060D67" w:rsidRPr="009721F5" w:rsidRDefault="00060D67" w:rsidP="00804BF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4B4223C2" w14:textId="77777777" w:rsidR="00060D67" w:rsidRPr="009721F5" w:rsidRDefault="00060D67" w:rsidP="00804B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6A13" w:rsidRPr="009721F5" w14:paraId="5FECA4F9" w14:textId="77777777" w:rsidTr="000F77AF">
        <w:trPr>
          <w:trHeight w:val="197"/>
        </w:trPr>
        <w:tc>
          <w:tcPr>
            <w:tcW w:w="5670" w:type="dxa"/>
          </w:tcPr>
          <w:p w14:paraId="6CDE320A" w14:textId="232C3995" w:rsidR="005B6A13" w:rsidRPr="009721F5" w:rsidRDefault="005B6A13" w:rsidP="00C0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620" w:type="dxa"/>
            <w:shd w:val="clear" w:color="auto" w:fill="auto"/>
          </w:tcPr>
          <w:p w14:paraId="2332918F" w14:textId="550004AB" w:rsidR="005B6A13" w:rsidRPr="009721F5" w:rsidRDefault="005B6A13" w:rsidP="00C0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6606F263" w14:textId="77777777" w:rsidR="005B6A13" w:rsidRPr="009721F5" w:rsidRDefault="005B6A13" w:rsidP="00C0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1" w:type="dxa"/>
          </w:tcPr>
          <w:p w14:paraId="338DBF32" w14:textId="77777777" w:rsidR="005B6A13" w:rsidRPr="009721F5" w:rsidRDefault="005B6A13" w:rsidP="00C0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B6A13" w:rsidRPr="009721F5" w14:paraId="3B16FA70" w14:textId="77777777" w:rsidTr="000F77AF">
        <w:trPr>
          <w:trHeight w:val="197"/>
        </w:trPr>
        <w:tc>
          <w:tcPr>
            <w:tcW w:w="5670" w:type="dxa"/>
          </w:tcPr>
          <w:p w14:paraId="1481CD0F" w14:textId="103FDD43" w:rsidR="005B6A13" w:rsidRPr="009721F5" w:rsidRDefault="005B6A13" w:rsidP="00C0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6" w:right="-131" w:hanging="174"/>
              <w:rPr>
                <w:rFonts w:ascii="Angsana New" w:hAnsi="Angsana New"/>
                <w:sz w:val="30"/>
                <w:szCs w:val="30"/>
                <w:cs/>
              </w:rPr>
            </w:pPr>
            <w:bookmarkStart w:id="2" w:name="_Hlk80229103"/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  <w:bookmarkEnd w:id="2"/>
          </w:p>
        </w:tc>
        <w:tc>
          <w:tcPr>
            <w:tcW w:w="1620" w:type="dxa"/>
            <w:shd w:val="clear" w:color="auto" w:fill="auto"/>
          </w:tcPr>
          <w:p w14:paraId="52A481CE" w14:textId="74B0292D" w:rsidR="005B6A13" w:rsidRPr="008664A5" w:rsidRDefault="007F77D1" w:rsidP="00C0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47</w:t>
            </w:r>
            <w:r w:rsidR="004A266A" w:rsidRPr="008664A5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</w:rPr>
              <w:t>344</w:t>
            </w:r>
          </w:p>
        </w:tc>
        <w:tc>
          <w:tcPr>
            <w:tcW w:w="279" w:type="dxa"/>
          </w:tcPr>
          <w:p w14:paraId="0C148F03" w14:textId="77777777" w:rsidR="005B6A13" w:rsidRPr="008664A5" w:rsidRDefault="005B6A13" w:rsidP="00C0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0BBF0B08" w14:textId="2070C87E" w:rsidR="005B6A13" w:rsidRPr="008664A5" w:rsidRDefault="007F77D1" w:rsidP="00C0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47</w:t>
            </w:r>
            <w:r w:rsidR="00502AF0" w:rsidRPr="008664A5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</w:rPr>
              <w:t>344</w:t>
            </w:r>
          </w:p>
        </w:tc>
      </w:tr>
      <w:tr w:rsidR="002F2267" w:rsidRPr="009721F5" w14:paraId="0BF67DC2" w14:textId="77777777" w:rsidTr="000F77AF">
        <w:trPr>
          <w:trHeight w:val="197"/>
        </w:trPr>
        <w:tc>
          <w:tcPr>
            <w:tcW w:w="5670" w:type="dxa"/>
          </w:tcPr>
          <w:p w14:paraId="3F9963E5" w14:textId="4BC11AE1" w:rsidR="002F2267" w:rsidRPr="009721F5" w:rsidRDefault="002F2267" w:rsidP="002F2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bookmarkStart w:id="3" w:name="_Hlk80229111"/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สัญญาบริการให้คำปรึกษา</w:t>
            </w:r>
            <w:bookmarkEnd w:id="3"/>
          </w:p>
        </w:tc>
        <w:tc>
          <w:tcPr>
            <w:tcW w:w="1620" w:type="dxa"/>
            <w:shd w:val="clear" w:color="auto" w:fill="auto"/>
          </w:tcPr>
          <w:p w14:paraId="7A9A1357" w14:textId="454DCF9B" w:rsidR="002F2267" w:rsidRPr="009721F5" w:rsidRDefault="007F77D1" w:rsidP="002F2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687</w:t>
            </w:r>
          </w:p>
        </w:tc>
        <w:tc>
          <w:tcPr>
            <w:tcW w:w="279" w:type="dxa"/>
          </w:tcPr>
          <w:p w14:paraId="03E4F7EE" w14:textId="77777777" w:rsidR="002F2267" w:rsidRPr="009721F5" w:rsidRDefault="002F2267" w:rsidP="002F2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02081ABD" w14:textId="1D13855F" w:rsidR="002F2267" w:rsidRPr="009721F5" w:rsidRDefault="007F77D1" w:rsidP="002F2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687</w:t>
            </w:r>
          </w:p>
        </w:tc>
      </w:tr>
      <w:tr w:rsidR="002F2267" w:rsidRPr="009721F5" w14:paraId="016A8D3A" w14:textId="77777777" w:rsidTr="000F77AF">
        <w:trPr>
          <w:trHeight w:val="197"/>
        </w:trPr>
        <w:tc>
          <w:tcPr>
            <w:tcW w:w="5670" w:type="dxa"/>
          </w:tcPr>
          <w:p w14:paraId="7B926DEE" w14:textId="7511E29E" w:rsidR="002F2267" w:rsidRPr="009721F5" w:rsidRDefault="002F2267" w:rsidP="002F2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6" w:right="-131" w:hanging="174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620" w:type="dxa"/>
            <w:shd w:val="clear" w:color="auto" w:fill="auto"/>
          </w:tcPr>
          <w:p w14:paraId="3B903C19" w14:textId="2C1E558B" w:rsidR="002F2267" w:rsidRPr="009721F5" w:rsidRDefault="007F77D1" w:rsidP="002F2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4</w:t>
            </w:r>
            <w:r w:rsidR="004A266A" w:rsidRPr="004A266A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</w:rPr>
              <w:t>306</w:t>
            </w:r>
          </w:p>
        </w:tc>
        <w:tc>
          <w:tcPr>
            <w:tcW w:w="279" w:type="dxa"/>
          </w:tcPr>
          <w:p w14:paraId="275E4FA5" w14:textId="77777777" w:rsidR="002F2267" w:rsidRPr="009721F5" w:rsidRDefault="002F2267" w:rsidP="002F2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68222822" w14:textId="28D711CC" w:rsidR="002F2267" w:rsidRPr="009721F5" w:rsidRDefault="007F77D1" w:rsidP="002F2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1</w:t>
            </w:r>
            <w:r w:rsidR="00911F94" w:rsidRPr="00911F94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</w:rPr>
              <w:t>998</w:t>
            </w:r>
          </w:p>
        </w:tc>
      </w:tr>
      <w:tr w:rsidR="002F2267" w:rsidRPr="009721F5" w14:paraId="63B2F8DF" w14:textId="77777777" w:rsidTr="000F77AF">
        <w:trPr>
          <w:trHeight w:val="197"/>
        </w:trPr>
        <w:tc>
          <w:tcPr>
            <w:tcW w:w="5670" w:type="dxa"/>
          </w:tcPr>
          <w:p w14:paraId="77C0FDB0" w14:textId="77777777" w:rsidR="002F2267" w:rsidRPr="009721F5" w:rsidRDefault="002F2267" w:rsidP="002F226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D14B3D" w14:textId="14DF7147" w:rsidR="002F2267" w:rsidRPr="009721F5" w:rsidRDefault="007F77D1" w:rsidP="002F2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7F77D1"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  <w:r w:rsidR="004A266A" w:rsidRPr="004A266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b/>
                <w:bCs/>
                <w:sz w:val="30"/>
                <w:szCs w:val="30"/>
              </w:rPr>
              <w:t>337</w:t>
            </w:r>
          </w:p>
        </w:tc>
        <w:tc>
          <w:tcPr>
            <w:tcW w:w="279" w:type="dxa"/>
          </w:tcPr>
          <w:p w14:paraId="15403835" w14:textId="77777777" w:rsidR="002F2267" w:rsidRPr="009721F5" w:rsidRDefault="002F2267" w:rsidP="002F2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</w:tcPr>
          <w:p w14:paraId="5BB902F3" w14:textId="70799405" w:rsidR="002F2267" w:rsidRPr="009721F5" w:rsidRDefault="007F77D1" w:rsidP="002F2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77D1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="004A266A" w:rsidRPr="004A266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b/>
                <w:bCs/>
                <w:sz w:val="30"/>
                <w:szCs w:val="30"/>
              </w:rPr>
              <w:t>029</w:t>
            </w:r>
          </w:p>
        </w:tc>
      </w:tr>
    </w:tbl>
    <w:p w14:paraId="3A94567A" w14:textId="77777777" w:rsidR="005B6A13" w:rsidRPr="009721F5" w:rsidRDefault="005B6A13" w:rsidP="005B6A13">
      <w:pPr>
        <w:rPr>
          <w:rFonts w:ascii="Angsana New" w:hAnsi="Angsana New"/>
          <w:sz w:val="30"/>
          <w:szCs w:val="30"/>
        </w:rPr>
      </w:pPr>
    </w:p>
    <w:p w14:paraId="0D4E0156" w14:textId="7CAB0E02" w:rsidR="00CB6AC8" w:rsidRPr="009721F5" w:rsidRDefault="00CB6AC8" w:rsidP="004D4EBF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cs="Angsana New" w:hint="cs"/>
          <w:cs/>
        </w:rPr>
        <w:t>การจัดประเภทรายการใหม่</w:t>
      </w:r>
    </w:p>
    <w:p w14:paraId="49456267" w14:textId="05DCF70B" w:rsidR="00CB6AC8" w:rsidRPr="009721F5" w:rsidRDefault="00CB6AC8" w:rsidP="003F3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8FE0A83" w14:textId="28820AB8" w:rsidR="00CB6AC8" w:rsidRPr="009721F5" w:rsidRDefault="00CB6AC8" w:rsidP="00CB6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 xml:space="preserve">รายการบางรายการในงบการเงินปี </w:t>
      </w:r>
      <w:r w:rsidR="007F77D1" w:rsidRPr="007F77D1">
        <w:rPr>
          <w:rFonts w:ascii="Angsana New" w:hAnsi="Angsana New" w:hint="cs"/>
          <w:sz w:val="30"/>
          <w:szCs w:val="30"/>
        </w:rPr>
        <w:t>2565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="00DD1527">
        <w:rPr>
          <w:rFonts w:ascii="Angsana New" w:hAnsi="Angsana New"/>
          <w:sz w:val="30"/>
          <w:szCs w:val="30"/>
        </w:rPr>
        <w:br/>
      </w:r>
      <w:r w:rsidRPr="009721F5">
        <w:rPr>
          <w:rFonts w:ascii="Angsana New" w:hAnsi="Angsana New" w:hint="cs"/>
          <w:sz w:val="30"/>
          <w:szCs w:val="30"/>
          <w:cs/>
        </w:rPr>
        <w:t xml:space="preserve">งบการเงินปี </w:t>
      </w:r>
      <w:r w:rsidR="007F77D1" w:rsidRPr="007F77D1">
        <w:rPr>
          <w:rFonts w:ascii="Angsana New" w:hAnsi="Angsana New" w:hint="cs"/>
          <w:sz w:val="30"/>
          <w:szCs w:val="30"/>
        </w:rPr>
        <w:t>2566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ดังนี้</w:t>
      </w:r>
    </w:p>
    <w:p w14:paraId="71C4374B" w14:textId="0F8A1C0E" w:rsidR="00CB6AC8" w:rsidRPr="009721F5" w:rsidRDefault="00CB6AC8" w:rsidP="00CB6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890"/>
        <w:gridCol w:w="236"/>
        <w:gridCol w:w="1744"/>
        <w:gridCol w:w="242"/>
        <w:gridCol w:w="1918"/>
      </w:tblGrid>
      <w:tr w:rsidR="00CB6AC8" w:rsidRPr="009721F5" w14:paraId="09010FF7" w14:textId="77777777" w:rsidTr="00201DAE">
        <w:tc>
          <w:tcPr>
            <w:tcW w:w="3150" w:type="dxa"/>
          </w:tcPr>
          <w:p w14:paraId="23F342E5" w14:textId="77777777" w:rsidR="00CB6AC8" w:rsidRPr="009721F5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465A15BF" w14:textId="77777777" w:rsidR="00CB6AC8" w:rsidRPr="009721F5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67360" w:rsidRPr="009721F5" w14:paraId="4829B1AC" w14:textId="77777777" w:rsidTr="00201DAE">
        <w:tc>
          <w:tcPr>
            <w:tcW w:w="3150" w:type="dxa"/>
          </w:tcPr>
          <w:p w14:paraId="5E70E103" w14:textId="77777777" w:rsidR="00567360" w:rsidRPr="009721F5" w:rsidRDefault="00567360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2B75256E" w14:textId="3AD389DB" w:rsidR="00567360" w:rsidRDefault="007F77D1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B6AC8" w:rsidRPr="009721F5" w14:paraId="2704687D" w14:textId="77777777" w:rsidTr="00201DAE">
        <w:tc>
          <w:tcPr>
            <w:tcW w:w="3150" w:type="dxa"/>
          </w:tcPr>
          <w:p w14:paraId="33F4CC80" w14:textId="77777777" w:rsidR="00CB6AC8" w:rsidRPr="009721F5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15606AB" w14:textId="77777777" w:rsidR="00CB6AC8" w:rsidRPr="009721F5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</w:tcPr>
          <w:p w14:paraId="6C4AA27D" w14:textId="77777777" w:rsidR="00CB6AC8" w:rsidRPr="009721F5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</w:tcPr>
          <w:p w14:paraId="0648837C" w14:textId="77777777" w:rsidR="00CB6AC8" w:rsidRPr="009721F5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42" w:type="dxa"/>
          </w:tcPr>
          <w:p w14:paraId="26E8D915" w14:textId="77777777" w:rsidR="00CB6AC8" w:rsidRPr="009721F5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4DDCB479" w14:textId="77777777" w:rsidR="00CB6AC8" w:rsidRPr="009721F5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CB6AC8" w:rsidRPr="009721F5" w14:paraId="07D2D22F" w14:textId="77777777" w:rsidTr="00201DAE">
        <w:tc>
          <w:tcPr>
            <w:tcW w:w="3150" w:type="dxa"/>
          </w:tcPr>
          <w:p w14:paraId="6F2957C7" w14:textId="77777777" w:rsidR="00CB6AC8" w:rsidRPr="009721F5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20195B5D" w14:textId="77777777" w:rsidR="00CB6AC8" w:rsidRPr="009721F5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7360" w:rsidRPr="009721F5" w14:paraId="7BB3E7EC" w14:textId="77777777" w:rsidTr="00496CBD">
        <w:tc>
          <w:tcPr>
            <w:tcW w:w="9180" w:type="dxa"/>
            <w:gridSpan w:val="6"/>
          </w:tcPr>
          <w:p w14:paraId="647F1E22" w14:textId="588C12D1" w:rsidR="00567360" w:rsidRPr="00567360" w:rsidRDefault="00567360" w:rsidP="0056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6736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25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56736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7F77D1" w:rsidRPr="007F77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225F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25F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</w:tr>
      <w:tr w:rsidR="00CB6AC8" w:rsidRPr="009721F5" w14:paraId="44E4AF2E" w14:textId="77777777" w:rsidTr="00201DAE">
        <w:tc>
          <w:tcPr>
            <w:tcW w:w="3150" w:type="dxa"/>
          </w:tcPr>
          <w:p w14:paraId="772CCFEA" w14:textId="77777777" w:rsidR="00CB6AC8" w:rsidRPr="009721F5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890" w:type="dxa"/>
          </w:tcPr>
          <w:p w14:paraId="0D313A40" w14:textId="77777777" w:rsidR="00CB6AC8" w:rsidRPr="009721F5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944EA4" w14:textId="77777777" w:rsidR="00CB6AC8" w:rsidRPr="009721F5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</w:tcPr>
          <w:p w14:paraId="3899B58E" w14:textId="77777777" w:rsidR="00CB6AC8" w:rsidRPr="009721F5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7BD6E977" w14:textId="77777777" w:rsidR="00CB6AC8" w:rsidRPr="009721F5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7EC7751C" w14:textId="77777777" w:rsidR="00CB6AC8" w:rsidRPr="009721F5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3019" w:rsidRPr="009721F5" w14:paraId="33B470BE" w14:textId="77777777" w:rsidTr="00201DAE">
        <w:tc>
          <w:tcPr>
            <w:tcW w:w="3150" w:type="dxa"/>
          </w:tcPr>
          <w:p w14:paraId="142142DE" w14:textId="77777777" w:rsidR="00F83019" w:rsidRPr="009721F5" w:rsidRDefault="00F83019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รายได้จากการขายและให้บริการ</w:t>
            </w:r>
          </w:p>
        </w:tc>
        <w:tc>
          <w:tcPr>
            <w:tcW w:w="1890" w:type="dxa"/>
          </w:tcPr>
          <w:p w14:paraId="5B0EF93E" w14:textId="75235E22" w:rsidR="00F83019" w:rsidRPr="009721F5" w:rsidRDefault="00F83019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F77D1" w:rsidRPr="007F77D1">
              <w:rPr>
                <w:rFonts w:ascii="Angsana New" w:hAnsi="Angsana New"/>
                <w:sz w:val="30"/>
                <w:szCs w:val="30"/>
              </w:rPr>
              <w:t>938</w:t>
            </w:r>
            <w:r w:rsidRPr="00C243D1">
              <w:rPr>
                <w:rFonts w:ascii="Angsana New" w:hAnsi="Angsana New"/>
                <w:sz w:val="30"/>
                <w:szCs w:val="30"/>
              </w:rPr>
              <w:t>,</w:t>
            </w:r>
            <w:r w:rsidR="007F77D1" w:rsidRPr="007F77D1">
              <w:rPr>
                <w:rFonts w:ascii="Angsana New" w:hAnsi="Angsana New"/>
                <w:sz w:val="30"/>
                <w:szCs w:val="30"/>
              </w:rPr>
              <w:t>530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87C9B02" w14:textId="77777777" w:rsidR="00F83019" w:rsidRPr="009721F5" w:rsidRDefault="00F83019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</w:tcPr>
          <w:p w14:paraId="0F53939D" w14:textId="53B2DD59" w:rsidR="00F83019" w:rsidRPr="009721F5" w:rsidRDefault="007F77D1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46</w:t>
            </w:r>
            <w:r w:rsidR="00F83019" w:rsidRPr="00C243D1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</w:rPr>
              <w:t>222</w:t>
            </w:r>
          </w:p>
        </w:tc>
        <w:tc>
          <w:tcPr>
            <w:tcW w:w="242" w:type="dxa"/>
          </w:tcPr>
          <w:p w14:paraId="1452B97E" w14:textId="77777777" w:rsidR="00F83019" w:rsidRPr="009721F5" w:rsidRDefault="00F83019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44A2C6E1" w14:textId="5505B224" w:rsidR="00F83019" w:rsidRPr="009721F5" w:rsidRDefault="00F83019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F77D1" w:rsidRPr="007F77D1">
              <w:rPr>
                <w:rFonts w:ascii="Angsana New" w:hAnsi="Angsana New"/>
                <w:sz w:val="30"/>
                <w:szCs w:val="30"/>
              </w:rPr>
              <w:t>892</w:t>
            </w:r>
            <w:r w:rsidRPr="00C243D1">
              <w:rPr>
                <w:rFonts w:ascii="Angsana New" w:hAnsi="Angsana New"/>
                <w:sz w:val="30"/>
                <w:szCs w:val="30"/>
              </w:rPr>
              <w:t>,</w:t>
            </w:r>
            <w:r w:rsidR="007F77D1" w:rsidRPr="007F77D1">
              <w:rPr>
                <w:rFonts w:ascii="Angsana New" w:hAnsi="Angsana New"/>
                <w:sz w:val="30"/>
                <w:szCs w:val="30"/>
              </w:rPr>
              <w:t>308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83019" w:rsidRPr="009721F5" w14:paraId="419BF1EB" w14:textId="77777777" w:rsidTr="00201DAE">
        <w:tc>
          <w:tcPr>
            <w:tcW w:w="3150" w:type="dxa"/>
          </w:tcPr>
          <w:p w14:paraId="2C55FC0C" w14:textId="77777777" w:rsidR="00F83019" w:rsidRPr="009721F5" w:rsidRDefault="00F83019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1890" w:type="dxa"/>
          </w:tcPr>
          <w:p w14:paraId="79B315B9" w14:textId="68F54DF2" w:rsidR="00F83019" w:rsidRPr="009721F5" w:rsidRDefault="007F77D1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443</w:t>
            </w:r>
            <w:r w:rsidR="00F83019" w:rsidRPr="00C243D1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236" w:type="dxa"/>
          </w:tcPr>
          <w:p w14:paraId="66555157" w14:textId="77777777" w:rsidR="00F83019" w:rsidRPr="009721F5" w:rsidRDefault="00F83019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</w:tcPr>
          <w:p w14:paraId="721E6F9D" w14:textId="6A126F1A" w:rsidR="00F83019" w:rsidRPr="009721F5" w:rsidRDefault="00F83019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F77D1" w:rsidRPr="007F77D1">
              <w:rPr>
                <w:rFonts w:ascii="Angsana New" w:hAnsi="Angsana New"/>
                <w:sz w:val="30"/>
                <w:szCs w:val="30"/>
              </w:rPr>
              <w:t>48</w:t>
            </w:r>
            <w:r w:rsidRPr="00BF2EAC">
              <w:rPr>
                <w:rFonts w:ascii="Angsana New" w:hAnsi="Angsana New"/>
                <w:sz w:val="30"/>
                <w:szCs w:val="30"/>
              </w:rPr>
              <w:t>,</w:t>
            </w:r>
            <w:r w:rsidR="007F77D1" w:rsidRPr="007F77D1">
              <w:rPr>
                <w:rFonts w:ascii="Angsana New" w:hAnsi="Angsana New"/>
                <w:sz w:val="30"/>
                <w:szCs w:val="30"/>
              </w:rPr>
              <w:t>391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14ACC14A" w14:textId="77777777" w:rsidR="00F83019" w:rsidRPr="009721F5" w:rsidRDefault="00F83019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427FF30C" w14:textId="241E133C" w:rsidR="00F83019" w:rsidRPr="009721F5" w:rsidRDefault="007F77D1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395</w:t>
            </w:r>
            <w:r w:rsidR="00F83019" w:rsidRPr="00BF2EAC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</w:rPr>
              <w:t>014</w:t>
            </w:r>
          </w:p>
        </w:tc>
      </w:tr>
      <w:tr w:rsidR="00F83019" w:rsidRPr="009721F5" w14:paraId="1748EDBF" w14:textId="77777777" w:rsidTr="00201DAE">
        <w:tc>
          <w:tcPr>
            <w:tcW w:w="3150" w:type="dxa"/>
          </w:tcPr>
          <w:p w14:paraId="169CA70E" w14:textId="01D7F777" w:rsidR="00F83019" w:rsidRPr="009721F5" w:rsidRDefault="00F83019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890" w:type="dxa"/>
          </w:tcPr>
          <w:p w14:paraId="12C18008" w14:textId="03E8928F" w:rsidR="00F83019" w:rsidRPr="009721F5" w:rsidRDefault="007F77D1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229</w:t>
            </w:r>
            <w:r w:rsidR="00F83019" w:rsidRPr="00C243D1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</w:rPr>
              <w:t>399</w:t>
            </w:r>
          </w:p>
        </w:tc>
        <w:tc>
          <w:tcPr>
            <w:tcW w:w="236" w:type="dxa"/>
          </w:tcPr>
          <w:p w14:paraId="2459725F" w14:textId="77777777" w:rsidR="00F83019" w:rsidRPr="009721F5" w:rsidRDefault="00F83019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</w:tcPr>
          <w:p w14:paraId="16857A96" w14:textId="16DECEBD" w:rsidR="00F83019" w:rsidRPr="009721F5" w:rsidRDefault="00F83019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F77D1" w:rsidRPr="007F77D1">
              <w:rPr>
                <w:rFonts w:ascii="Angsana New" w:hAnsi="Angsana New"/>
                <w:sz w:val="30"/>
                <w:szCs w:val="30"/>
              </w:rPr>
              <w:t>4</w:t>
            </w:r>
            <w:r w:rsidRPr="00BF2EAC">
              <w:rPr>
                <w:rFonts w:ascii="Angsana New" w:hAnsi="Angsana New"/>
                <w:sz w:val="30"/>
                <w:szCs w:val="30"/>
              </w:rPr>
              <w:t>,</w:t>
            </w:r>
            <w:r w:rsidR="007F77D1" w:rsidRPr="007F77D1">
              <w:rPr>
                <w:rFonts w:ascii="Angsana New" w:hAnsi="Angsana New"/>
                <w:sz w:val="30"/>
                <w:szCs w:val="30"/>
              </w:rPr>
              <w:t>287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19BC7854" w14:textId="77777777" w:rsidR="00F83019" w:rsidRPr="009721F5" w:rsidRDefault="00F83019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6E60EBF4" w14:textId="52F3E52F" w:rsidR="00F83019" w:rsidRPr="009721F5" w:rsidRDefault="007F77D1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225</w:t>
            </w:r>
            <w:r w:rsidR="00F83019" w:rsidRPr="00BF2EAC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</w:rPr>
              <w:t>112</w:t>
            </w:r>
          </w:p>
        </w:tc>
      </w:tr>
      <w:tr w:rsidR="00F83019" w:rsidRPr="009721F5" w14:paraId="0E503862" w14:textId="77777777" w:rsidTr="00201DAE">
        <w:tc>
          <w:tcPr>
            <w:tcW w:w="3150" w:type="dxa"/>
          </w:tcPr>
          <w:p w14:paraId="63D586D6" w14:textId="77777777" w:rsidR="00F83019" w:rsidRPr="009721F5" w:rsidRDefault="00F83019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90" w:type="dxa"/>
          </w:tcPr>
          <w:p w14:paraId="11A2A067" w14:textId="00F00066" w:rsidR="00F83019" w:rsidRPr="009721F5" w:rsidRDefault="007F77D1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154</w:t>
            </w:r>
            <w:r w:rsidR="00F83019" w:rsidRPr="00BF2EAC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</w:rPr>
              <w:t>631</w:t>
            </w:r>
          </w:p>
        </w:tc>
        <w:tc>
          <w:tcPr>
            <w:tcW w:w="236" w:type="dxa"/>
          </w:tcPr>
          <w:p w14:paraId="26F04F09" w14:textId="77777777" w:rsidR="00F83019" w:rsidRPr="009721F5" w:rsidRDefault="00F83019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</w:tcPr>
          <w:p w14:paraId="6C14C7E9" w14:textId="1A1CD6FF" w:rsidR="00F83019" w:rsidRPr="009721F5" w:rsidRDefault="007F77D1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6</w:t>
            </w:r>
            <w:r w:rsidR="00F83019" w:rsidRPr="00BF2EAC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</w:rPr>
              <w:t>456</w:t>
            </w:r>
          </w:p>
        </w:tc>
        <w:tc>
          <w:tcPr>
            <w:tcW w:w="242" w:type="dxa"/>
          </w:tcPr>
          <w:p w14:paraId="744625F6" w14:textId="77777777" w:rsidR="00F83019" w:rsidRPr="009721F5" w:rsidRDefault="00F83019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422B32FF" w14:textId="37F0D936" w:rsidR="00F83019" w:rsidRPr="009721F5" w:rsidRDefault="007F77D1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161</w:t>
            </w:r>
            <w:r w:rsidR="00F83019" w:rsidRPr="00BF2EAC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</w:rPr>
              <w:t>087</w:t>
            </w:r>
          </w:p>
        </w:tc>
      </w:tr>
      <w:tr w:rsidR="00F83019" w:rsidRPr="009721F5" w14:paraId="59D9B591" w14:textId="77777777" w:rsidTr="00201DAE">
        <w:tc>
          <w:tcPr>
            <w:tcW w:w="3150" w:type="dxa"/>
          </w:tcPr>
          <w:p w14:paraId="368FAF9D" w14:textId="77777777" w:rsidR="00F83019" w:rsidRPr="009721F5" w:rsidRDefault="00F83019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4150F3B9" w14:textId="77777777" w:rsidR="00F83019" w:rsidRPr="009721F5" w:rsidRDefault="00F83019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9A2EA4E" w14:textId="77777777" w:rsidR="00F83019" w:rsidRPr="009721F5" w:rsidRDefault="00F83019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5A0393F7" w14:textId="4E8C0379" w:rsidR="00F83019" w:rsidRPr="009721F5" w:rsidRDefault="00F83019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56505E92" w14:textId="77777777" w:rsidR="00F83019" w:rsidRPr="009721F5" w:rsidRDefault="00F83019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6448D9D5" w14:textId="77777777" w:rsidR="00F83019" w:rsidRPr="009721F5" w:rsidRDefault="00F83019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9DA7831" w14:textId="338F850A" w:rsidR="00AB3EB3" w:rsidRDefault="00AB3EB3" w:rsidP="00CB6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23EFA7B4" w14:textId="77777777" w:rsidR="00AB3EB3" w:rsidRDefault="00AB3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/>
          <w:sz w:val="24"/>
          <w:szCs w:val="24"/>
          <w:cs/>
        </w:rPr>
        <w:br w:type="page"/>
      </w:r>
    </w:p>
    <w:p w14:paraId="2777A206" w14:textId="77777777" w:rsidR="00B474FB" w:rsidRPr="009721F5" w:rsidRDefault="00B474FB" w:rsidP="00CB6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890"/>
        <w:gridCol w:w="236"/>
        <w:gridCol w:w="1744"/>
        <w:gridCol w:w="242"/>
        <w:gridCol w:w="1918"/>
      </w:tblGrid>
      <w:tr w:rsidR="00AB3EB3" w:rsidRPr="009721F5" w14:paraId="4BC65EED" w14:textId="77777777" w:rsidTr="007F256B">
        <w:tc>
          <w:tcPr>
            <w:tcW w:w="3150" w:type="dxa"/>
          </w:tcPr>
          <w:p w14:paraId="36503C67" w14:textId="77777777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3F2A1076" w14:textId="77777777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B3EB3" w:rsidRPr="009721F5" w14:paraId="71475FF6" w14:textId="77777777" w:rsidTr="007F256B">
        <w:tc>
          <w:tcPr>
            <w:tcW w:w="3150" w:type="dxa"/>
          </w:tcPr>
          <w:p w14:paraId="14347EB2" w14:textId="77777777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3CED28EA" w14:textId="79C2349B" w:rsidR="00AB3EB3" w:rsidRPr="009721F5" w:rsidRDefault="007F77D1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F77D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B3EB3" w:rsidRPr="009721F5" w14:paraId="57679189" w14:textId="77777777" w:rsidTr="007F256B">
        <w:tc>
          <w:tcPr>
            <w:tcW w:w="3150" w:type="dxa"/>
          </w:tcPr>
          <w:p w14:paraId="50B733A7" w14:textId="77777777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F4567F5" w14:textId="77777777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</w:tcPr>
          <w:p w14:paraId="44B1F71F" w14:textId="77777777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</w:tcPr>
          <w:p w14:paraId="7A624749" w14:textId="77777777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42" w:type="dxa"/>
          </w:tcPr>
          <w:p w14:paraId="2755B25C" w14:textId="77777777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1DA82A32" w14:textId="77777777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AB3EB3" w:rsidRPr="009721F5" w14:paraId="01A79EB6" w14:textId="77777777" w:rsidTr="007F256B">
        <w:tc>
          <w:tcPr>
            <w:tcW w:w="3150" w:type="dxa"/>
          </w:tcPr>
          <w:p w14:paraId="3B4718A6" w14:textId="77777777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31897704" w14:textId="77777777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7360" w:rsidRPr="009721F5" w14:paraId="75F3B650" w14:textId="77777777" w:rsidTr="00BF3F78">
        <w:tc>
          <w:tcPr>
            <w:tcW w:w="9180" w:type="dxa"/>
            <w:gridSpan w:val="6"/>
          </w:tcPr>
          <w:p w14:paraId="208052C3" w14:textId="314EF1D6" w:rsidR="00567360" w:rsidRPr="00567360" w:rsidRDefault="00567360" w:rsidP="00BF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6736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56736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7F77D1" w:rsidRPr="007F77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225F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25F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</w:tr>
      <w:tr w:rsidR="00AB3EB3" w:rsidRPr="009721F5" w14:paraId="1F091998" w14:textId="77777777" w:rsidTr="007F256B">
        <w:tc>
          <w:tcPr>
            <w:tcW w:w="3150" w:type="dxa"/>
          </w:tcPr>
          <w:p w14:paraId="16805FD2" w14:textId="77777777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890" w:type="dxa"/>
          </w:tcPr>
          <w:p w14:paraId="55E8BB81" w14:textId="77777777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6E1C64" w14:textId="77777777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</w:tcPr>
          <w:p w14:paraId="0744064B" w14:textId="77777777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57B2162E" w14:textId="77777777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6609BF9F" w14:textId="77777777" w:rsidR="00AB3EB3" w:rsidRPr="009721F5" w:rsidRDefault="00AB3EB3" w:rsidP="007F2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3019" w:rsidRPr="009721F5" w14:paraId="466D88B4" w14:textId="77777777" w:rsidTr="007F256B">
        <w:tc>
          <w:tcPr>
            <w:tcW w:w="3150" w:type="dxa"/>
          </w:tcPr>
          <w:p w14:paraId="3B27A619" w14:textId="77777777" w:rsidR="00F83019" w:rsidRPr="009721F5" w:rsidRDefault="00F83019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รายได้จากการขายและให้บริการ</w:t>
            </w:r>
          </w:p>
        </w:tc>
        <w:tc>
          <w:tcPr>
            <w:tcW w:w="1890" w:type="dxa"/>
          </w:tcPr>
          <w:p w14:paraId="7B1BEAAA" w14:textId="1E00B68C" w:rsidR="00F83019" w:rsidRPr="009721F5" w:rsidRDefault="00F83019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F77D1" w:rsidRPr="007F77D1">
              <w:rPr>
                <w:rFonts w:ascii="Angsana New" w:hAnsi="Angsana New"/>
                <w:sz w:val="30"/>
                <w:szCs w:val="30"/>
              </w:rPr>
              <w:t>333</w:t>
            </w:r>
            <w:r w:rsidRPr="00974826">
              <w:rPr>
                <w:rFonts w:ascii="Angsana New" w:hAnsi="Angsana New"/>
                <w:sz w:val="30"/>
                <w:szCs w:val="30"/>
              </w:rPr>
              <w:t>,</w:t>
            </w:r>
            <w:r w:rsidR="007F77D1" w:rsidRPr="007F77D1">
              <w:rPr>
                <w:rFonts w:ascii="Angsana New" w:hAnsi="Angsana New"/>
                <w:sz w:val="30"/>
                <w:szCs w:val="30"/>
              </w:rPr>
              <w:t>161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90676F0" w14:textId="77777777" w:rsidR="00F83019" w:rsidRPr="009721F5" w:rsidRDefault="00F83019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</w:tcPr>
          <w:p w14:paraId="080DC6B5" w14:textId="2F81D72E" w:rsidR="00F83019" w:rsidRPr="009721F5" w:rsidRDefault="007F77D1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17</w:t>
            </w:r>
            <w:r w:rsidR="00F83019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</w:rPr>
              <w:t>428</w:t>
            </w:r>
          </w:p>
        </w:tc>
        <w:tc>
          <w:tcPr>
            <w:tcW w:w="242" w:type="dxa"/>
          </w:tcPr>
          <w:p w14:paraId="138CC86D" w14:textId="77777777" w:rsidR="00F83019" w:rsidRPr="009721F5" w:rsidRDefault="00F83019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1AF1B9B1" w14:textId="1292AFE3" w:rsidR="00F83019" w:rsidRPr="009721F5" w:rsidRDefault="00F83019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F77D1" w:rsidRPr="007F77D1">
              <w:rPr>
                <w:rFonts w:ascii="Angsana New" w:hAnsi="Angsana New"/>
                <w:sz w:val="30"/>
                <w:szCs w:val="30"/>
              </w:rPr>
              <w:t>315</w:t>
            </w:r>
            <w:r w:rsidRPr="00974826">
              <w:rPr>
                <w:rFonts w:ascii="Angsana New" w:hAnsi="Angsana New"/>
                <w:sz w:val="30"/>
                <w:szCs w:val="30"/>
              </w:rPr>
              <w:t>,</w:t>
            </w:r>
            <w:r w:rsidR="007F77D1" w:rsidRPr="007F77D1">
              <w:rPr>
                <w:rFonts w:ascii="Angsana New" w:hAnsi="Angsana New"/>
                <w:sz w:val="30"/>
                <w:szCs w:val="30"/>
              </w:rPr>
              <w:t>733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83019" w:rsidRPr="009721F5" w14:paraId="0A7F9045" w14:textId="77777777" w:rsidTr="007F256B">
        <w:tc>
          <w:tcPr>
            <w:tcW w:w="3150" w:type="dxa"/>
          </w:tcPr>
          <w:p w14:paraId="73222D37" w14:textId="77777777" w:rsidR="00F83019" w:rsidRPr="009721F5" w:rsidRDefault="00F83019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1890" w:type="dxa"/>
          </w:tcPr>
          <w:p w14:paraId="012D904B" w14:textId="6E042C5D" w:rsidR="00F83019" w:rsidRPr="009721F5" w:rsidRDefault="007F77D1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156</w:t>
            </w:r>
            <w:r w:rsidR="00F83019" w:rsidRPr="00974826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</w:rPr>
              <w:t>448</w:t>
            </w:r>
          </w:p>
        </w:tc>
        <w:tc>
          <w:tcPr>
            <w:tcW w:w="236" w:type="dxa"/>
          </w:tcPr>
          <w:p w14:paraId="4C0543B8" w14:textId="77777777" w:rsidR="00F83019" w:rsidRPr="009721F5" w:rsidRDefault="00F83019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</w:tcPr>
          <w:p w14:paraId="0103C5B6" w14:textId="39164A40" w:rsidR="00F83019" w:rsidRPr="009721F5" w:rsidRDefault="00F83019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F77D1" w:rsidRPr="007F77D1">
              <w:rPr>
                <w:rFonts w:ascii="Angsana New" w:hAnsi="Angsana New"/>
                <w:sz w:val="30"/>
                <w:szCs w:val="30"/>
              </w:rPr>
              <w:t>18</w:t>
            </w:r>
            <w:r w:rsidRPr="00D63FFC">
              <w:rPr>
                <w:rFonts w:ascii="Angsana New" w:hAnsi="Angsana New"/>
                <w:sz w:val="30"/>
                <w:szCs w:val="30"/>
              </w:rPr>
              <w:t>,</w:t>
            </w:r>
            <w:r w:rsidR="007F77D1" w:rsidRPr="007F77D1">
              <w:rPr>
                <w:rFonts w:ascii="Angsana New" w:hAnsi="Angsana New"/>
                <w:sz w:val="30"/>
                <w:szCs w:val="30"/>
              </w:rPr>
              <w:t>605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08C48A39" w14:textId="77777777" w:rsidR="00F83019" w:rsidRPr="009721F5" w:rsidRDefault="00F83019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76F75B89" w14:textId="42679ED0" w:rsidR="00F83019" w:rsidRPr="009721F5" w:rsidRDefault="007F77D1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137</w:t>
            </w:r>
            <w:r w:rsidR="00F83019" w:rsidRPr="00974826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</w:rPr>
              <w:t>843</w:t>
            </w:r>
          </w:p>
        </w:tc>
      </w:tr>
      <w:tr w:rsidR="00F83019" w:rsidRPr="009721F5" w14:paraId="330DD24B" w14:textId="77777777" w:rsidTr="007F256B">
        <w:tc>
          <w:tcPr>
            <w:tcW w:w="3150" w:type="dxa"/>
          </w:tcPr>
          <w:p w14:paraId="5ACE5BBD" w14:textId="77777777" w:rsidR="00F83019" w:rsidRPr="009721F5" w:rsidRDefault="00F83019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890" w:type="dxa"/>
          </w:tcPr>
          <w:p w14:paraId="39A25619" w14:textId="0A48E408" w:rsidR="00F83019" w:rsidRPr="009721F5" w:rsidRDefault="007F77D1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81</w:t>
            </w:r>
            <w:r w:rsidR="00F83019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</w:rPr>
              <w:t>233</w:t>
            </w:r>
          </w:p>
        </w:tc>
        <w:tc>
          <w:tcPr>
            <w:tcW w:w="236" w:type="dxa"/>
          </w:tcPr>
          <w:p w14:paraId="23CDE143" w14:textId="77777777" w:rsidR="00F83019" w:rsidRPr="009721F5" w:rsidRDefault="00F83019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</w:tcPr>
          <w:p w14:paraId="2C479B90" w14:textId="38AB7882" w:rsidR="00F83019" w:rsidRPr="009721F5" w:rsidRDefault="00F83019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F77D1" w:rsidRPr="007F77D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F77D1" w:rsidRPr="007F77D1">
              <w:rPr>
                <w:rFonts w:ascii="Angsana New" w:hAnsi="Angsana New"/>
                <w:sz w:val="30"/>
                <w:szCs w:val="30"/>
              </w:rPr>
              <w:t>223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52279D15" w14:textId="77777777" w:rsidR="00F83019" w:rsidRPr="009721F5" w:rsidRDefault="00F83019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54C20A31" w14:textId="7D00C89C" w:rsidR="00F83019" w:rsidRPr="009721F5" w:rsidRDefault="007F77D1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80</w:t>
            </w:r>
            <w:r w:rsidR="00F83019" w:rsidRPr="00974826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</w:rPr>
              <w:t>010</w:t>
            </w:r>
          </w:p>
        </w:tc>
      </w:tr>
      <w:tr w:rsidR="00F83019" w:rsidRPr="009721F5" w14:paraId="23E09DA7" w14:textId="77777777" w:rsidTr="007F256B">
        <w:tc>
          <w:tcPr>
            <w:tcW w:w="3150" w:type="dxa"/>
          </w:tcPr>
          <w:p w14:paraId="34494E94" w14:textId="77777777" w:rsidR="00F83019" w:rsidRPr="009721F5" w:rsidRDefault="00F83019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90" w:type="dxa"/>
          </w:tcPr>
          <w:p w14:paraId="7B585A9B" w14:textId="7BCBF4A5" w:rsidR="00F83019" w:rsidRPr="009721F5" w:rsidRDefault="007F77D1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51</w:t>
            </w:r>
            <w:r w:rsidR="00F83019" w:rsidRPr="00974826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</w:rPr>
              <w:t>257</w:t>
            </w:r>
          </w:p>
        </w:tc>
        <w:tc>
          <w:tcPr>
            <w:tcW w:w="236" w:type="dxa"/>
          </w:tcPr>
          <w:p w14:paraId="0798DA28" w14:textId="77777777" w:rsidR="00F83019" w:rsidRPr="009721F5" w:rsidRDefault="00F83019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</w:tcPr>
          <w:p w14:paraId="0DF5EF1A" w14:textId="49B5EF34" w:rsidR="00F83019" w:rsidRPr="009721F5" w:rsidRDefault="007F77D1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2</w:t>
            </w:r>
            <w:r w:rsidR="00F83019" w:rsidRPr="00D63FFC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242" w:type="dxa"/>
          </w:tcPr>
          <w:p w14:paraId="2EE25F42" w14:textId="77777777" w:rsidR="00F83019" w:rsidRPr="009721F5" w:rsidRDefault="00F83019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3D6D4443" w14:textId="6361A67F" w:rsidR="00F83019" w:rsidRPr="009721F5" w:rsidRDefault="007F77D1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7F77D1">
              <w:rPr>
                <w:rFonts w:ascii="Angsana New" w:hAnsi="Angsana New"/>
                <w:sz w:val="30"/>
                <w:szCs w:val="30"/>
              </w:rPr>
              <w:t>53</w:t>
            </w:r>
            <w:r w:rsidR="00F83019" w:rsidRPr="00974826">
              <w:rPr>
                <w:rFonts w:ascii="Angsana New" w:hAnsi="Angsana New"/>
                <w:sz w:val="30"/>
                <w:szCs w:val="30"/>
              </w:rPr>
              <w:t>,</w:t>
            </w:r>
            <w:r w:rsidRPr="007F77D1">
              <w:rPr>
                <w:rFonts w:ascii="Angsana New" w:hAnsi="Angsana New"/>
                <w:sz w:val="30"/>
                <w:szCs w:val="30"/>
              </w:rPr>
              <w:t>657</w:t>
            </w:r>
          </w:p>
        </w:tc>
      </w:tr>
      <w:tr w:rsidR="00F83019" w:rsidRPr="009721F5" w14:paraId="040CD94F" w14:textId="77777777" w:rsidTr="007F256B">
        <w:tc>
          <w:tcPr>
            <w:tcW w:w="3150" w:type="dxa"/>
          </w:tcPr>
          <w:p w14:paraId="7B0CC4F0" w14:textId="77777777" w:rsidR="00F83019" w:rsidRPr="009721F5" w:rsidRDefault="00F83019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33EC3103" w14:textId="77777777" w:rsidR="00F83019" w:rsidRPr="009721F5" w:rsidRDefault="00F83019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7210374" w14:textId="77777777" w:rsidR="00F83019" w:rsidRPr="009721F5" w:rsidRDefault="00F83019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188E37EF" w14:textId="19514897" w:rsidR="00F83019" w:rsidRPr="009721F5" w:rsidRDefault="00F83019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2304878B" w14:textId="77777777" w:rsidR="00F83019" w:rsidRPr="009721F5" w:rsidRDefault="00F83019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7FD0B06A" w14:textId="77777777" w:rsidR="00F83019" w:rsidRPr="009721F5" w:rsidRDefault="00F83019" w:rsidP="00F8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282FDD2" w14:textId="77777777" w:rsidR="00AB3EB3" w:rsidRDefault="00AB3EB3" w:rsidP="00CB6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062F677" w14:textId="105FB3D7" w:rsidR="00CB6AC8" w:rsidRPr="009721F5" w:rsidRDefault="00B474FB" w:rsidP="00CB6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เนื่องจากผู้บริหารเห็นว่ามีความเหมาะสมกับธุรกิจของกลุ่มกิจการมากกว่า</w:t>
      </w:r>
    </w:p>
    <w:p w14:paraId="72499B8E" w14:textId="77777777" w:rsidR="00060D67" w:rsidRPr="009721F5" w:rsidRDefault="00060D67" w:rsidP="00CB6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060D67" w:rsidRPr="009721F5" w:rsidSect="00857CEA">
      <w:headerReference w:type="default" r:id="rId8"/>
      <w:footerReference w:type="default" r:id="rId9"/>
      <w:pgSz w:w="11909" w:h="16834" w:code="9"/>
      <w:pgMar w:top="691" w:right="1152" w:bottom="576" w:left="1152" w:header="720" w:footer="720" w:gutter="0"/>
      <w:pgNumType w:start="1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7FAA3" w14:textId="77777777" w:rsidR="00A905F8" w:rsidRDefault="00A905F8" w:rsidP="004956B4">
      <w:r>
        <w:separator/>
      </w:r>
    </w:p>
  </w:endnote>
  <w:endnote w:type="continuationSeparator" w:id="0">
    <w:p w14:paraId="7D83D759" w14:textId="77777777" w:rsidR="00A905F8" w:rsidRDefault="00A905F8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UPC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677029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623ABCA8" w14:textId="7D4BE8AD" w:rsidR="00B12FAA" w:rsidRPr="00922DA7" w:rsidRDefault="00B12FA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22D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22DA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7F77D1" w:rsidRPr="007F77D1">
          <w:rPr>
            <w:rFonts w:ascii="Angsana New" w:hAnsi="Angsana New"/>
            <w:noProof/>
            <w:sz w:val="30"/>
            <w:szCs w:val="30"/>
          </w:rPr>
          <w:t>6</w: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19596" w14:textId="77777777" w:rsidR="00A905F8" w:rsidRDefault="00A905F8" w:rsidP="004956B4">
      <w:r>
        <w:separator/>
      </w:r>
    </w:p>
  </w:footnote>
  <w:footnote w:type="continuationSeparator" w:id="0">
    <w:p w14:paraId="1BDBFD83" w14:textId="77777777" w:rsidR="00A905F8" w:rsidRDefault="00A905F8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E9C06" w14:textId="5E5221D8" w:rsidR="00B12FAA" w:rsidRPr="00B66A7A" w:rsidRDefault="00B12FAA" w:rsidP="00775CD8">
    <w:pPr>
      <w:rPr>
        <w:rFonts w:asciiTheme="majorBidi" w:hAnsiTheme="majorBidi"/>
        <w:b/>
        <w:bCs/>
        <w:sz w:val="32"/>
        <w:szCs w:val="32"/>
      </w:rPr>
    </w:pPr>
    <w:r w:rsidRPr="00B66A7A">
      <w:rPr>
        <w:rFonts w:asciiTheme="majorBidi" w:hAnsiTheme="majorBidi"/>
        <w:b/>
        <w:bCs/>
        <w:sz w:val="32"/>
        <w:szCs w:val="32"/>
        <w:cs/>
      </w:rPr>
      <w:t>บริษัท บางกอกแล็ป แอนด์ คอสเมติค จำกัด</w:t>
    </w:r>
    <w:r w:rsidRPr="00B66A7A">
      <w:rPr>
        <w:rFonts w:asciiTheme="majorBidi" w:hAnsiTheme="majorBidi" w:hint="cs"/>
        <w:b/>
        <w:bCs/>
        <w:sz w:val="32"/>
        <w:szCs w:val="32"/>
        <w:cs/>
      </w:rPr>
      <w:t xml:space="preserve"> </w:t>
    </w:r>
    <w:r w:rsidR="002D4BC2" w:rsidRPr="00B66A7A">
      <w:rPr>
        <w:rFonts w:asciiTheme="majorBidi" w:hAnsiTheme="majorBidi"/>
        <w:b/>
        <w:bCs/>
        <w:sz w:val="32"/>
        <w:szCs w:val="32"/>
        <w:cs/>
      </w:rPr>
      <w:t>(มหาชน)</w:t>
    </w:r>
    <w:r w:rsidR="002D4BC2" w:rsidRPr="00B66A7A">
      <w:rPr>
        <w:rFonts w:asciiTheme="majorBidi" w:hAnsiTheme="majorBidi" w:hint="cs"/>
        <w:b/>
        <w:bCs/>
        <w:sz w:val="32"/>
        <w:szCs w:val="32"/>
        <w:cs/>
      </w:rPr>
      <w:t xml:space="preserve"> </w:t>
    </w:r>
    <w:r w:rsidRPr="00B66A7A">
      <w:rPr>
        <w:rFonts w:asciiTheme="majorBidi" w:hAnsiTheme="majorBidi" w:hint="cs"/>
        <w:b/>
        <w:bCs/>
        <w:sz w:val="32"/>
        <w:szCs w:val="32"/>
        <w:cs/>
      </w:rPr>
      <w:t>และบริษัทย่อย</w:t>
    </w:r>
  </w:p>
  <w:p w14:paraId="61043D1D" w14:textId="0A68E261" w:rsidR="00B12FAA" w:rsidRPr="00B66A7A" w:rsidRDefault="00B12FAA" w:rsidP="00775CD8">
    <w:pPr>
      <w:rPr>
        <w:rFonts w:asciiTheme="majorBidi" w:hAnsiTheme="majorBidi" w:cstheme="majorBidi"/>
        <w:b/>
        <w:bCs/>
        <w:sz w:val="32"/>
        <w:szCs w:val="32"/>
        <w:cs/>
      </w:rPr>
    </w:pPr>
    <w:r w:rsidRPr="00B66A7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 w:rsidRPr="00B66A7A"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ระหว่างกาลแบบย่อ</w:t>
    </w:r>
  </w:p>
  <w:p w14:paraId="3AE9DF6C" w14:textId="2BB0F3DB" w:rsidR="00AE2613" w:rsidRPr="00B66A7A" w:rsidRDefault="00AE2613" w:rsidP="00AE2613">
    <w:pPr>
      <w:rPr>
        <w:rFonts w:asciiTheme="majorBidi" w:hAnsiTheme="majorBidi" w:cstheme="majorBidi"/>
        <w:b/>
        <w:bCs/>
        <w:sz w:val="32"/>
        <w:szCs w:val="32"/>
      </w:rPr>
    </w:pPr>
    <w:r w:rsidRPr="00B66A7A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 w:rsidRPr="00B66A7A">
      <w:rPr>
        <w:rFonts w:asciiTheme="majorBidi" w:hAnsiTheme="majorBidi" w:cstheme="majorBidi" w:hint="cs"/>
        <w:b/>
        <w:bCs/>
        <w:sz w:val="32"/>
        <w:szCs w:val="32"/>
        <w:cs/>
      </w:rPr>
      <w:t>งวดสามเดือนและ</w:t>
    </w:r>
    <w:r w:rsidR="00225FD3" w:rsidRPr="00B66A7A">
      <w:rPr>
        <w:rFonts w:asciiTheme="majorBidi" w:hAnsiTheme="majorBidi" w:cstheme="majorBidi" w:hint="cs"/>
        <w:b/>
        <w:bCs/>
        <w:sz w:val="32"/>
        <w:szCs w:val="32"/>
        <w:cs/>
      </w:rPr>
      <w:t>เก้าเดือน</w:t>
    </w:r>
    <w:r w:rsidRPr="00B66A7A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="007F77D1" w:rsidRPr="007F77D1">
      <w:rPr>
        <w:rFonts w:ascii="Angsana New" w:hAnsi="Angsana New"/>
        <w:b/>
        <w:sz w:val="32"/>
        <w:szCs w:val="32"/>
      </w:rPr>
      <w:t>30</w:t>
    </w:r>
    <w:r w:rsidR="00225FD3" w:rsidRPr="00B66A7A">
      <w:rPr>
        <w:rFonts w:ascii="Angsana New" w:hAnsi="Angsana New"/>
        <w:b/>
        <w:sz w:val="32"/>
        <w:szCs w:val="32"/>
      </w:rPr>
      <w:t xml:space="preserve"> </w:t>
    </w:r>
    <w:r w:rsidR="00225FD3" w:rsidRPr="00B66A7A">
      <w:rPr>
        <w:rFonts w:ascii="Angsana New" w:hAnsi="Angsana New"/>
        <w:bCs/>
        <w:sz w:val="32"/>
        <w:szCs w:val="32"/>
        <w:cs/>
      </w:rPr>
      <w:t>กันยายน</w:t>
    </w:r>
    <w:r w:rsidRPr="00B66A7A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="007F77D1" w:rsidRPr="007F77D1">
      <w:rPr>
        <w:rFonts w:ascii="Angsana New" w:hAnsi="Angsana New"/>
        <w:b/>
        <w:sz w:val="32"/>
        <w:szCs w:val="32"/>
      </w:rPr>
      <w:t>2566</w:t>
    </w:r>
    <w:r w:rsidRPr="00B66A7A">
      <w:rPr>
        <w:rFonts w:asciiTheme="majorBidi" w:hAnsiTheme="majorBidi" w:hint="cs"/>
        <w:b/>
        <w:sz w:val="32"/>
        <w:szCs w:val="32"/>
        <w:cs/>
      </w:rPr>
      <w:t xml:space="preserve"> </w:t>
    </w:r>
    <w:r w:rsidRPr="00B66A7A">
      <w:rPr>
        <w:rFonts w:asciiTheme="majorBidi" w:hAnsiTheme="majorBidi" w:hint="cs"/>
        <w:bCs/>
        <w:sz w:val="32"/>
        <w:szCs w:val="32"/>
        <w:cs/>
      </w:rPr>
      <w:t>(ไม่ได้ตรวจสอบ)</w:t>
    </w:r>
  </w:p>
  <w:p w14:paraId="4E991E3E" w14:textId="77777777" w:rsidR="00B12FAA" w:rsidRDefault="00B12FAA" w:rsidP="00434D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92"/>
        <w:tab w:val="left" w:pos="1584"/>
        <w:tab w:val="left" w:pos="2376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494696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2E762D8"/>
    <w:multiLevelType w:val="multilevel"/>
    <w:tmpl w:val="1D30202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88C3062"/>
    <w:multiLevelType w:val="hybridMultilevel"/>
    <w:tmpl w:val="F628E1B0"/>
    <w:lvl w:ilvl="0" w:tplc="9E76804C">
      <w:start w:val="1"/>
      <w:numFmt w:val="thaiLetters"/>
      <w:pStyle w:val="Heading3"/>
      <w:lvlText w:val="(%1)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D30998"/>
    <w:multiLevelType w:val="multilevel"/>
    <w:tmpl w:val="2A1610AC"/>
    <w:lvl w:ilvl="0">
      <w:start w:val="1"/>
      <w:numFmt w:val="decimal"/>
      <w:pStyle w:val="Heading2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330A5009"/>
    <w:multiLevelType w:val="multilevel"/>
    <w:tmpl w:val="E1E8FF9A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i/>
        <w:iCs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76C65C30"/>
    <w:multiLevelType w:val="hybridMultilevel"/>
    <w:tmpl w:val="20304DDE"/>
    <w:lvl w:ilvl="0" w:tplc="9A285A4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9741B9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BCA48FD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55D8BF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A089A8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B6A45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E985F4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16CCE0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EA638E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402728466">
    <w:abstractNumId w:val="6"/>
  </w:num>
  <w:num w:numId="2" w16cid:durableId="397554690">
    <w:abstractNumId w:val="5"/>
  </w:num>
  <w:num w:numId="3" w16cid:durableId="661928518">
    <w:abstractNumId w:val="9"/>
  </w:num>
  <w:num w:numId="4" w16cid:durableId="156851607">
    <w:abstractNumId w:val="7"/>
  </w:num>
  <w:num w:numId="5" w16cid:durableId="2026127410">
    <w:abstractNumId w:val="8"/>
  </w:num>
  <w:num w:numId="6" w16cid:durableId="607274464">
    <w:abstractNumId w:val="3"/>
  </w:num>
  <w:num w:numId="7" w16cid:durableId="414713471">
    <w:abstractNumId w:val="2"/>
  </w:num>
  <w:num w:numId="8" w16cid:durableId="210271204">
    <w:abstractNumId w:val="0"/>
  </w:num>
  <w:num w:numId="9" w16cid:durableId="1851681100">
    <w:abstractNumId w:val="1"/>
  </w:num>
  <w:num w:numId="10" w16cid:durableId="1038243800">
    <w:abstractNumId w:val="4"/>
  </w:num>
  <w:num w:numId="11" w16cid:durableId="235629342">
    <w:abstractNumId w:val="15"/>
  </w:num>
  <w:num w:numId="12" w16cid:durableId="646398278">
    <w:abstractNumId w:val="11"/>
  </w:num>
  <w:num w:numId="13" w16cid:durableId="1550801884">
    <w:abstractNumId w:val="17"/>
  </w:num>
  <w:num w:numId="14" w16cid:durableId="32774152">
    <w:abstractNumId w:val="14"/>
  </w:num>
  <w:num w:numId="15" w16cid:durableId="587075752">
    <w:abstractNumId w:val="16"/>
  </w:num>
  <w:num w:numId="16" w16cid:durableId="1535775304">
    <w:abstractNumId w:val="18"/>
  </w:num>
  <w:num w:numId="17" w16cid:durableId="1667705277">
    <w:abstractNumId w:val="19"/>
  </w:num>
  <w:num w:numId="18" w16cid:durableId="1037000261">
    <w:abstractNumId w:val="12"/>
  </w:num>
  <w:num w:numId="19" w16cid:durableId="851410428">
    <w:abstractNumId w:val="10"/>
  </w:num>
  <w:num w:numId="20" w16cid:durableId="1183782345">
    <w:abstractNumId w:val="13"/>
  </w:num>
  <w:num w:numId="21" w16cid:durableId="1371221212">
    <w:abstractNumId w:val="5"/>
  </w:num>
  <w:num w:numId="22" w16cid:durableId="313534098">
    <w:abstractNumId w:val="5"/>
  </w:num>
  <w:num w:numId="23" w16cid:durableId="924848614">
    <w:abstractNumId w:val="5"/>
  </w:num>
  <w:num w:numId="24" w16cid:durableId="1678456352">
    <w:abstractNumId w:val="5"/>
  </w:num>
  <w:num w:numId="25" w16cid:durableId="1323853282">
    <w:abstractNumId w:val="5"/>
  </w:num>
  <w:num w:numId="26" w16cid:durableId="1078526789">
    <w:abstractNumId w:val="5"/>
  </w:num>
  <w:num w:numId="27" w16cid:durableId="1698386562">
    <w:abstractNumId w:val="5"/>
  </w:num>
  <w:num w:numId="28" w16cid:durableId="1491603711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9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98A"/>
    <w:rsid w:val="00000FA3"/>
    <w:rsid w:val="000011A8"/>
    <w:rsid w:val="00001857"/>
    <w:rsid w:val="000019C7"/>
    <w:rsid w:val="00002354"/>
    <w:rsid w:val="00002889"/>
    <w:rsid w:val="00002AD3"/>
    <w:rsid w:val="000035D9"/>
    <w:rsid w:val="000036B5"/>
    <w:rsid w:val="00004748"/>
    <w:rsid w:val="00004766"/>
    <w:rsid w:val="00004C30"/>
    <w:rsid w:val="00004F9D"/>
    <w:rsid w:val="0000511D"/>
    <w:rsid w:val="0000568B"/>
    <w:rsid w:val="00005D1E"/>
    <w:rsid w:val="00006AEA"/>
    <w:rsid w:val="00006FE4"/>
    <w:rsid w:val="00007339"/>
    <w:rsid w:val="000079C9"/>
    <w:rsid w:val="000102C2"/>
    <w:rsid w:val="000103DE"/>
    <w:rsid w:val="00011D4E"/>
    <w:rsid w:val="00011F0E"/>
    <w:rsid w:val="00012A97"/>
    <w:rsid w:val="0001397F"/>
    <w:rsid w:val="00013AEB"/>
    <w:rsid w:val="00013CDA"/>
    <w:rsid w:val="0001412A"/>
    <w:rsid w:val="00014731"/>
    <w:rsid w:val="0001497E"/>
    <w:rsid w:val="00015054"/>
    <w:rsid w:val="00015507"/>
    <w:rsid w:val="000157EC"/>
    <w:rsid w:val="00015AEB"/>
    <w:rsid w:val="00015D7E"/>
    <w:rsid w:val="000163B9"/>
    <w:rsid w:val="0001663D"/>
    <w:rsid w:val="0001669A"/>
    <w:rsid w:val="00016F44"/>
    <w:rsid w:val="0001738F"/>
    <w:rsid w:val="00017712"/>
    <w:rsid w:val="00020255"/>
    <w:rsid w:val="00021759"/>
    <w:rsid w:val="0002184C"/>
    <w:rsid w:val="00021AAB"/>
    <w:rsid w:val="0002239F"/>
    <w:rsid w:val="0002264D"/>
    <w:rsid w:val="000226D4"/>
    <w:rsid w:val="000229CB"/>
    <w:rsid w:val="00023DA4"/>
    <w:rsid w:val="00023E11"/>
    <w:rsid w:val="0002407F"/>
    <w:rsid w:val="000240B5"/>
    <w:rsid w:val="00024204"/>
    <w:rsid w:val="0002461E"/>
    <w:rsid w:val="00024AF0"/>
    <w:rsid w:val="00024B16"/>
    <w:rsid w:val="00024DB2"/>
    <w:rsid w:val="00024F6C"/>
    <w:rsid w:val="000250DE"/>
    <w:rsid w:val="000254AA"/>
    <w:rsid w:val="000259DD"/>
    <w:rsid w:val="000260E9"/>
    <w:rsid w:val="000265F5"/>
    <w:rsid w:val="00026B7F"/>
    <w:rsid w:val="00026C52"/>
    <w:rsid w:val="00026CE9"/>
    <w:rsid w:val="000302A3"/>
    <w:rsid w:val="00031D34"/>
    <w:rsid w:val="00031F2F"/>
    <w:rsid w:val="0003209B"/>
    <w:rsid w:val="00032A7C"/>
    <w:rsid w:val="00032F3B"/>
    <w:rsid w:val="00032F87"/>
    <w:rsid w:val="00033661"/>
    <w:rsid w:val="000338BC"/>
    <w:rsid w:val="000339B8"/>
    <w:rsid w:val="00033E24"/>
    <w:rsid w:val="00033FFE"/>
    <w:rsid w:val="00034185"/>
    <w:rsid w:val="000347EA"/>
    <w:rsid w:val="00034A33"/>
    <w:rsid w:val="00034E66"/>
    <w:rsid w:val="0003518D"/>
    <w:rsid w:val="00035AA5"/>
    <w:rsid w:val="00036644"/>
    <w:rsid w:val="00036BBA"/>
    <w:rsid w:val="00036E0D"/>
    <w:rsid w:val="000371C1"/>
    <w:rsid w:val="00037288"/>
    <w:rsid w:val="000374C8"/>
    <w:rsid w:val="00037659"/>
    <w:rsid w:val="00037B04"/>
    <w:rsid w:val="00037CA8"/>
    <w:rsid w:val="00037FB8"/>
    <w:rsid w:val="0004113B"/>
    <w:rsid w:val="0004157C"/>
    <w:rsid w:val="00042516"/>
    <w:rsid w:val="00042E76"/>
    <w:rsid w:val="00042F5F"/>
    <w:rsid w:val="00043520"/>
    <w:rsid w:val="000441CB"/>
    <w:rsid w:val="000442E1"/>
    <w:rsid w:val="000444A2"/>
    <w:rsid w:val="0004495D"/>
    <w:rsid w:val="00045180"/>
    <w:rsid w:val="00045E99"/>
    <w:rsid w:val="00047C68"/>
    <w:rsid w:val="00047D1B"/>
    <w:rsid w:val="000501FA"/>
    <w:rsid w:val="0005080B"/>
    <w:rsid w:val="00050C1A"/>
    <w:rsid w:val="00050DC3"/>
    <w:rsid w:val="00051665"/>
    <w:rsid w:val="000517DA"/>
    <w:rsid w:val="00051C83"/>
    <w:rsid w:val="00052358"/>
    <w:rsid w:val="0005238A"/>
    <w:rsid w:val="000529C0"/>
    <w:rsid w:val="00052B4D"/>
    <w:rsid w:val="00052C07"/>
    <w:rsid w:val="00053076"/>
    <w:rsid w:val="00053885"/>
    <w:rsid w:val="00053D5D"/>
    <w:rsid w:val="0005498A"/>
    <w:rsid w:val="00055960"/>
    <w:rsid w:val="00055ABE"/>
    <w:rsid w:val="00055D63"/>
    <w:rsid w:val="00056A32"/>
    <w:rsid w:val="0005724D"/>
    <w:rsid w:val="000574A8"/>
    <w:rsid w:val="000574DA"/>
    <w:rsid w:val="00057765"/>
    <w:rsid w:val="00057952"/>
    <w:rsid w:val="00057F85"/>
    <w:rsid w:val="000606BA"/>
    <w:rsid w:val="00060808"/>
    <w:rsid w:val="0006096C"/>
    <w:rsid w:val="00060CC4"/>
    <w:rsid w:val="00060D67"/>
    <w:rsid w:val="000614BA"/>
    <w:rsid w:val="00061F33"/>
    <w:rsid w:val="00061FB6"/>
    <w:rsid w:val="00062089"/>
    <w:rsid w:val="000622B0"/>
    <w:rsid w:val="0006355A"/>
    <w:rsid w:val="000638A9"/>
    <w:rsid w:val="00064273"/>
    <w:rsid w:val="000646A7"/>
    <w:rsid w:val="00064A91"/>
    <w:rsid w:val="000652AB"/>
    <w:rsid w:val="0006567D"/>
    <w:rsid w:val="000656E1"/>
    <w:rsid w:val="00065947"/>
    <w:rsid w:val="00065C80"/>
    <w:rsid w:val="00066494"/>
    <w:rsid w:val="000667AC"/>
    <w:rsid w:val="00067849"/>
    <w:rsid w:val="00067D22"/>
    <w:rsid w:val="00070444"/>
    <w:rsid w:val="000705BC"/>
    <w:rsid w:val="000708B2"/>
    <w:rsid w:val="00070B6A"/>
    <w:rsid w:val="00070D2B"/>
    <w:rsid w:val="00070EA0"/>
    <w:rsid w:val="00071746"/>
    <w:rsid w:val="0007195D"/>
    <w:rsid w:val="00072B4C"/>
    <w:rsid w:val="00072D76"/>
    <w:rsid w:val="00072EE8"/>
    <w:rsid w:val="000730CF"/>
    <w:rsid w:val="0007428E"/>
    <w:rsid w:val="000744FA"/>
    <w:rsid w:val="00075017"/>
    <w:rsid w:val="0007509B"/>
    <w:rsid w:val="000751B4"/>
    <w:rsid w:val="000754D3"/>
    <w:rsid w:val="000754E2"/>
    <w:rsid w:val="00075730"/>
    <w:rsid w:val="00075835"/>
    <w:rsid w:val="00076874"/>
    <w:rsid w:val="00076DB6"/>
    <w:rsid w:val="00076EC4"/>
    <w:rsid w:val="0007742C"/>
    <w:rsid w:val="00077526"/>
    <w:rsid w:val="000775F1"/>
    <w:rsid w:val="00077D3C"/>
    <w:rsid w:val="0008009C"/>
    <w:rsid w:val="000800C2"/>
    <w:rsid w:val="000803D5"/>
    <w:rsid w:val="00080402"/>
    <w:rsid w:val="00080E84"/>
    <w:rsid w:val="000820D5"/>
    <w:rsid w:val="00082161"/>
    <w:rsid w:val="000822B7"/>
    <w:rsid w:val="000822FB"/>
    <w:rsid w:val="00082BB0"/>
    <w:rsid w:val="00082F02"/>
    <w:rsid w:val="000834D1"/>
    <w:rsid w:val="00083554"/>
    <w:rsid w:val="0008356D"/>
    <w:rsid w:val="00083D09"/>
    <w:rsid w:val="00084228"/>
    <w:rsid w:val="000844F9"/>
    <w:rsid w:val="000848FB"/>
    <w:rsid w:val="00084D20"/>
    <w:rsid w:val="00085479"/>
    <w:rsid w:val="000855FE"/>
    <w:rsid w:val="00085CC3"/>
    <w:rsid w:val="00085DE9"/>
    <w:rsid w:val="00085DF1"/>
    <w:rsid w:val="000868B0"/>
    <w:rsid w:val="00086931"/>
    <w:rsid w:val="00086A38"/>
    <w:rsid w:val="00086B6C"/>
    <w:rsid w:val="00086CDA"/>
    <w:rsid w:val="00087C9A"/>
    <w:rsid w:val="00087D88"/>
    <w:rsid w:val="00090D45"/>
    <w:rsid w:val="0009207A"/>
    <w:rsid w:val="000921C9"/>
    <w:rsid w:val="0009298B"/>
    <w:rsid w:val="00092BFA"/>
    <w:rsid w:val="00093476"/>
    <w:rsid w:val="000935ED"/>
    <w:rsid w:val="000938A2"/>
    <w:rsid w:val="00093B31"/>
    <w:rsid w:val="00094F0F"/>
    <w:rsid w:val="0009599E"/>
    <w:rsid w:val="00095EED"/>
    <w:rsid w:val="00096205"/>
    <w:rsid w:val="0009669B"/>
    <w:rsid w:val="00096AAA"/>
    <w:rsid w:val="000973B6"/>
    <w:rsid w:val="0009756E"/>
    <w:rsid w:val="00097844"/>
    <w:rsid w:val="00097AD6"/>
    <w:rsid w:val="00097DED"/>
    <w:rsid w:val="000A00CC"/>
    <w:rsid w:val="000A019D"/>
    <w:rsid w:val="000A05E4"/>
    <w:rsid w:val="000A0A14"/>
    <w:rsid w:val="000A0ADC"/>
    <w:rsid w:val="000A0B4C"/>
    <w:rsid w:val="000A16C8"/>
    <w:rsid w:val="000A1984"/>
    <w:rsid w:val="000A1B19"/>
    <w:rsid w:val="000A22E6"/>
    <w:rsid w:val="000A24B0"/>
    <w:rsid w:val="000A2640"/>
    <w:rsid w:val="000A332E"/>
    <w:rsid w:val="000A34B2"/>
    <w:rsid w:val="000A3FF9"/>
    <w:rsid w:val="000A4EDC"/>
    <w:rsid w:val="000A50EA"/>
    <w:rsid w:val="000A53F1"/>
    <w:rsid w:val="000A5B9A"/>
    <w:rsid w:val="000A69AC"/>
    <w:rsid w:val="000A6C35"/>
    <w:rsid w:val="000A6D82"/>
    <w:rsid w:val="000A6F2B"/>
    <w:rsid w:val="000A701C"/>
    <w:rsid w:val="000A71F3"/>
    <w:rsid w:val="000A77AF"/>
    <w:rsid w:val="000B0471"/>
    <w:rsid w:val="000B0AC4"/>
    <w:rsid w:val="000B0E58"/>
    <w:rsid w:val="000B0E74"/>
    <w:rsid w:val="000B1318"/>
    <w:rsid w:val="000B1B44"/>
    <w:rsid w:val="000B1C5C"/>
    <w:rsid w:val="000B314D"/>
    <w:rsid w:val="000B34CD"/>
    <w:rsid w:val="000B36AE"/>
    <w:rsid w:val="000B3D7B"/>
    <w:rsid w:val="000B494A"/>
    <w:rsid w:val="000B4BFA"/>
    <w:rsid w:val="000B51B2"/>
    <w:rsid w:val="000B54E1"/>
    <w:rsid w:val="000B760B"/>
    <w:rsid w:val="000B78AD"/>
    <w:rsid w:val="000B7A4C"/>
    <w:rsid w:val="000B7A60"/>
    <w:rsid w:val="000B7F64"/>
    <w:rsid w:val="000C0376"/>
    <w:rsid w:val="000C04FC"/>
    <w:rsid w:val="000C0946"/>
    <w:rsid w:val="000C0A5D"/>
    <w:rsid w:val="000C17D4"/>
    <w:rsid w:val="000C19BF"/>
    <w:rsid w:val="000C19D6"/>
    <w:rsid w:val="000C1A31"/>
    <w:rsid w:val="000C2064"/>
    <w:rsid w:val="000C2198"/>
    <w:rsid w:val="000C26EB"/>
    <w:rsid w:val="000C27C0"/>
    <w:rsid w:val="000C282B"/>
    <w:rsid w:val="000C2B81"/>
    <w:rsid w:val="000C2D72"/>
    <w:rsid w:val="000C3B20"/>
    <w:rsid w:val="000C3B93"/>
    <w:rsid w:val="000C3D60"/>
    <w:rsid w:val="000C485D"/>
    <w:rsid w:val="000C52C6"/>
    <w:rsid w:val="000C5436"/>
    <w:rsid w:val="000C55A1"/>
    <w:rsid w:val="000C5BDF"/>
    <w:rsid w:val="000C63B0"/>
    <w:rsid w:val="000C659C"/>
    <w:rsid w:val="000C6857"/>
    <w:rsid w:val="000C6C3E"/>
    <w:rsid w:val="000C6CAF"/>
    <w:rsid w:val="000C6D34"/>
    <w:rsid w:val="000C6EAF"/>
    <w:rsid w:val="000C6EB5"/>
    <w:rsid w:val="000C7AF4"/>
    <w:rsid w:val="000D10D2"/>
    <w:rsid w:val="000D1685"/>
    <w:rsid w:val="000D19D2"/>
    <w:rsid w:val="000D1AB9"/>
    <w:rsid w:val="000D2609"/>
    <w:rsid w:val="000D263E"/>
    <w:rsid w:val="000D32D3"/>
    <w:rsid w:val="000D3338"/>
    <w:rsid w:val="000D3993"/>
    <w:rsid w:val="000D3B95"/>
    <w:rsid w:val="000D3C78"/>
    <w:rsid w:val="000D41FB"/>
    <w:rsid w:val="000D41FC"/>
    <w:rsid w:val="000D4238"/>
    <w:rsid w:val="000D598F"/>
    <w:rsid w:val="000D5B82"/>
    <w:rsid w:val="000D68E4"/>
    <w:rsid w:val="000D6996"/>
    <w:rsid w:val="000D79DC"/>
    <w:rsid w:val="000D7E35"/>
    <w:rsid w:val="000D7F56"/>
    <w:rsid w:val="000E01CC"/>
    <w:rsid w:val="000E0393"/>
    <w:rsid w:val="000E07FC"/>
    <w:rsid w:val="000E0B7C"/>
    <w:rsid w:val="000E2820"/>
    <w:rsid w:val="000E28BB"/>
    <w:rsid w:val="000E2C2C"/>
    <w:rsid w:val="000E3919"/>
    <w:rsid w:val="000E3D13"/>
    <w:rsid w:val="000E3EE3"/>
    <w:rsid w:val="000E469C"/>
    <w:rsid w:val="000E4768"/>
    <w:rsid w:val="000E58AD"/>
    <w:rsid w:val="000E5F92"/>
    <w:rsid w:val="000E6119"/>
    <w:rsid w:val="000E67D7"/>
    <w:rsid w:val="000E6C84"/>
    <w:rsid w:val="000E6CEA"/>
    <w:rsid w:val="000E72EC"/>
    <w:rsid w:val="000E74E0"/>
    <w:rsid w:val="000E76DA"/>
    <w:rsid w:val="000E780C"/>
    <w:rsid w:val="000E7E13"/>
    <w:rsid w:val="000F0197"/>
    <w:rsid w:val="000F0644"/>
    <w:rsid w:val="000F156B"/>
    <w:rsid w:val="000F1AC6"/>
    <w:rsid w:val="000F21D9"/>
    <w:rsid w:val="000F25D6"/>
    <w:rsid w:val="000F460E"/>
    <w:rsid w:val="000F4F7D"/>
    <w:rsid w:val="000F5654"/>
    <w:rsid w:val="000F59A0"/>
    <w:rsid w:val="000F5B5A"/>
    <w:rsid w:val="000F63A3"/>
    <w:rsid w:val="000F6FC8"/>
    <w:rsid w:val="000F717C"/>
    <w:rsid w:val="000F719F"/>
    <w:rsid w:val="000F71CF"/>
    <w:rsid w:val="000F766D"/>
    <w:rsid w:val="000F77AF"/>
    <w:rsid w:val="00100A04"/>
    <w:rsid w:val="00100A83"/>
    <w:rsid w:val="00100BFC"/>
    <w:rsid w:val="00100C78"/>
    <w:rsid w:val="00101294"/>
    <w:rsid w:val="00101860"/>
    <w:rsid w:val="0010202E"/>
    <w:rsid w:val="0010265A"/>
    <w:rsid w:val="0010279D"/>
    <w:rsid w:val="00102DF6"/>
    <w:rsid w:val="00103934"/>
    <w:rsid w:val="001039CA"/>
    <w:rsid w:val="00104ECF"/>
    <w:rsid w:val="00105453"/>
    <w:rsid w:val="001054E9"/>
    <w:rsid w:val="00105637"/>
    <w:rsid w:val="00105CB6"/>
    <w:rsid w:val="00105E85"/>
    <w:rsid w:val="00106726"/>
    <w:rsid w:val="001077AA"/>
    <w:rsid w:val="001077C4"/>
    <w:rsid w:val="00107C7E"/>
    <w:rsid w:val="00107D5C"/>
    <w:rsid w:val="00107E38"/>
    <w:rsid w:val="00107F71"/>
    <w:rsid w:val="0011002C"/>
    <w:rsid w:val="00110E2B"/>
    <w:rsid w:val="0011352C"/>
    <w:rsid w:val="00114C99"/>
    <w:rsid w:val="00114DFD"/>
    <w:rsid w:val="00115345"/>
    <w:rsid w:val="001155E9"/>
    <w:rsid w:val="00115AF2"/>
    <w:rsid w:val="00116508"/>
    <w:rsid w:val="001167FE"/>
    <w:rsid w:val="001168AA"/>
    <w:rsid w:val="00116DC2"/>
    <w:rsid w:val="00116ECB"/>
    <w:rsid w:val="001175AD"/>
    <w:rsid w:val="00120302"/>
    <w:rsid w:val="00120754"/>
    <w:rsid w:val="00120843"/>
    <w:rsid w:val="00120EA5"/>
    <w:rsid w:val="00121A25"/>
    <w:rsid w:val="00121E80"/>
    <w:rsid w:val="0012212B"/>
    <w:rsid w:val="0012270F"/>
    <w:rsid w:val="0012351B"/>
    <w:rsid w:val="001237F4"/>
    <w:rsid w:val="00123C72"/>
    <w:rsid w:val="0012455D"/>
    <w:rsid w:val="00124623"/>
    <w:rsid w:val="001247BB"/>
    <w:rsid w:val="001257C3"/>
    <w:rsid w:val="00125935"/>
    <w:rsid w:val="00125E60"/>
    <w:rsid w:val="00125F9A"/>
    <w:rsid w:val="00126215"/>
    <w:rsid w:val="00126A42"/>
    <w:rsid w:val="00126C10"/>
    <w:rsid w:val="00127299"/>
    <w:rsid w:val="00130E34"/>
    <w:rsid w:val="00131020"/>
    <w:rsid w:val="001312FC"/>
    <w:rsid w:val="0013149A"/>
    <w:rsid w:val="00131B51"/>
    <w:rsid w:val="00132190"/>
    <w:rsid w:val="00132A23"/>
    <w:rsid w:val="001330AB"/>
    <w:rsid w:val="00133949"/>
    <w:rsid w:val="001339A5"/>
    <w:rsid w:val="0013445F"/>
    <w:rsid w:val="00134555"/>
    <w:rsid w:val="00134DEE"/>
    <w:rsid w:val="00135461"/>
    <w:rsid w:val="00135561"/>
    <w:rsid w:val="0013577F"/>
    <w:rsid w:val="00135C65"/>
    <w:rsid w:val="00136683"/>
    <w:rsid w:val="0013709D"/>
    <w:rsid w:val="0013776A"/>
    <w:rsid w:val="0014032C"/>
    <w:rsid w:val="001409EB"/>
    <w:rsid w:val="00140FB7"/>
    <w:rsid w:val="00141EA5"/>
    <w:rsid w:val="001421BF"/>
    <w:rsid w:val="00142550"/>
    <w:rsid w:val="001431A7"/>
    <w:rsid w:val="00143735"/>
    <w:rsid w:val="00144287"/>
    <w:rsid w:val="00144704"/>
    <w:rsid w:val="00144BC0"/>
    <w:rsid w:val="001459C9"/>
    <w:rsid w:val="001462F8"/>
    <w:rsid w:val="00146429"/>
    <w:rsid w:val="001472BD"/>
    <w:rsid w:val="00147A0C"/>
    <w:rsid w:val="00147F33"/>
    <w:rsid w:val="0015018B"/>
    <w:rsid w:val="00150A2B"/>
    <w:rsid w:val="00151252"/>
    <w:rsid w:val="001515C9"/>
    <w:rsid w:val="00151622"/>
    <w:rsid w:val="00151A36"/>
    <w:rsid w:val="001522AE"/>
    <w:rsid w:val="00152B69"/>
    <w:rsid w:val="00152D09"/>
    <w:rsid w:val="00153A34"/>
    <w:rsid w:val="001549B6"/>
    <w:rsid w:val="00154C30"/>
    <w:rsid w:val="00155314"/>
    <w:rsid w:val="001559EA"/>
    <w:rsid w:val="00155C90"/>
    <w:rsid w:val="001561BD"/>
    <w:rsid w:val="0015675B"/>
    <w:rsid w:val="001569A2"/>
    <w:rsid w:val="00156FD3"/>
    <w:rsid w:val="0015711A"/>
    <w:rsid w:val="001576BD"/>
    <w:rsid w:val="00157A61"/>
    <w:rsid w:val="00157FB4"/>
    <w:rsid w:val="00160634"/>
    <w:rsid w:val="0016063B"/>
    <w:rsid w:val="001606AE"/>
    <w:rsid w:val="00160FCF"/>
    <w:rsid w:val="00161137"/>
    <w:rsid w:val="00161260"/>
    <w:rsid w:val="0016139F"/>
    <w:rsid w:val="00161CB0"/>
    <w:rsid w:val="001620C9"/>
    <w:rsid w:val="001621C6"/>
    <w:rsid w:val="00163200"/>
    <w:rsid w:val="00163365"/>
    <w:rsid w:val="00164B8D"/>
    <w:rsid w:val="00164BB8"/>
    <w:rsid w:val="00164DD2"/>
    <w:rsid w:val="00165028"/>
    <w:rsid w:val="00165B40"/>
    <w:rsid w:val="00165C6B"/>
    <w:rsid w:val="001663B8"/>
    <w:rsid w:val="00166BFF"/>
    <w:rsid w:val="0016711F"/>
    <w:rsid w:val="00167612"/>
    <w:rsid w:val="00167812"/>
    <w:rsid w:val="00167FCA"/>
    <w:rsid w:val="0017003E"/>
    <w:rsid w:val="00170231"/>
    <w:rsid w:val="001703FE"/>
    <w:rsid w:val="001706A6"/>
    <w:rsid w:val="00170BEA"/>
    <w:rsid w:val="00170CCA"/>
    <w:rsid w:val="0017118A"/>
    <w:rsid w:val="00171314"/>
    <w:rsid w:val="00171D05"/>
    <w:rsid w:val="00172417"/>
    <w:rsid w:val="00172656"/>
    <w:rsid w:val="0017353E"/>
    <w:rsid w:val="001736EC"/>
    <w:rsid w:val="00174C19"/>
    <w:rsid w:val="00174F12"/>
    <w:rsid w:val="001762F1"/>
    <w:rsid w:val="00176339"/>
    <w:rsid w:val="00176E54"/>
    <w:rsid w:val="00176ED2"/>
    <w:rsid w:val="00177A08"/>
    <w:rsid w:val="00177DEE"/>
    <w:rsid w:val="0018003E"/>
    <w:rsid w:val="00180315"/>
    <w:rsid w:val="0018073E"/>
    <w:rsid w:val="001808C6"/>
    <w:rsid w:val="00180B2F"/>
    <w:rsid w:val="00180D23"/>
    <w:rsid w:val="0018159A"/>
    <w:rsid w:val="00182643"/>
    <w:rsid w:val="001829C5"/>
    <w:rsid w:val="00182F32"/>
    <w:rsid w:val="00183146"/>
    <w:rsid w:val="001833E7"/>
    <w:rsid w:val="001833FE"/>
    <w:rsid w:val="00183EAD"/>
    <w:rsid w:val="00184878"/>
    <w:rsid w:val="00184E13"/>
    <w:rsid w:val="00185014"/>
    <w:rsid w:val="001853F3"/>
    <w:rsid w:val="0018549E"/>
    <w:rsid w:val="00185C49"/>
    <w:rsid w:val="001861BF"/>
    <w:rsid w:val="001869D7"/>
    <w:rsid w:val="00187EF3"/>
    <w:rsid w:val="00190731"/>
    <w:rsid w:val="00190BF3"/>
    <w:rsid w:val="00190F26"/>
    <w:rsid w:val="001915C6"/>
    <w:rsid w:val="001918A6"/>
    <w:rsid w:val="00191B63"/>
    <w:rsid w:val="00192018"/>
    <w:rsid w:val="001927EE"/>
    <w:rsid w:val="001929B0"/>
    <w:rsid w:val="00192B86"/>
    <w:rsid w:val="00192D25"/>
    <w:rsid w:val="00192E77"/>
    <w:rsid w:val="00192F51"/>
    <w:rsid w:val="00193116"/>
    <w:rsid w:val="00193708"/>
    <w:rsid w:val="00193763"/>
    <w:rsid w:val="00193C3A"/>
    <w:rsid w:val="00193F5D"/>
    <w:rsid w:val="001946B1"/>
    <w:rsid w:val="00194901"/>
    <w:rsid w:val="00194BD3"/>
    <w:rsid w:val="00194D84"/>
    <w:rsid w:val="00195930"/>
    <w:rsid w:val="001959CA"/>
    <w:rsid w:val="001968D2"/>
    <w:rsid w:val="00196E01"/>
    <w:rsid w:val="00197444"/>
    <w:rsid w:val="00197EC9"/>
    <w:rsid w:val="001A0AE4"/>
    <w:rsid w:val="001A10AC"/>
    <w:rsid w:val="001A1ADB"/>
    <w:rsid w:val="001A2363"/>
    <w:rsid w:val="001A28EB"/>
    <w:rsid w:val="001A3988"/>
    <w:rsid w:val="001A470A"/>
    <w:rsid w:val="001A4AF9"/>
    <w:rsid w:val="001A4E85"/>
    <w:rsid w:val="001A5113"/>
    <w:rsid w:val="001A57E3"/>
    <w:rsid w:val="001A58A8"/>
    <w:rsid w:val="001A5B3F"/>
    <w:rsid w:val="001A61D8"/>
    <w:rsid w:val="001A7551"/>
    <w:rsid w:val="001A7801"/>
    <w:rsid w:val="001B0271"/>
    <w:rsid w:val="001B03D7"/>
    <w:rsid w:val="001B10FE"/>
    <w:rsid w:val="001B1C98"/>
    <w:rsid w:val="001B1E7B"/>
    <w:rsid w:val="001B2C72"/>
    <w:rsid w:val="001B32CB"/>
    <w:rsid w:val="001B330F"/>
    <w:rsid w:val="001B364C"/>
    <w:rsid w:val="001B4EAC"/>
    <w:rsid w:val="001B58BD"/>
    <w:rsid w:val="001B593C"/>
    <w:rsid w:val="001B6335"/>
    <w:rsid w:val="001B651A"/>
    <w:rsid w:val="001B7A1A"/>
    <w:rsid w:val="001B7D62"/>
    <w:rsid w:val="001C0116"/>
    <w:rsid w:val="001C0711"/>
    <w:rsid w:val="001C07EB"/>
    <w:rsid w:val="001C155A"/>
    <w:rsid w:val="001C16DA"/>
    <w:rsid w:val="001C1ADE"/>
    <w:rsid w:val="001C1D16"/>
    <w:rsid w:val="001C1EC0"/>
    <w:rsid w:val="001C20A1"/>
    <w:rsid w:val="001C2217"/>
    <w:rsid w:val="001C247B"/>
    <w:rsid w:val="001C2AF1"/>
    <w:rsid w:val="001C2B0F"/>
    <w:rsid w:val="001C2C82"/>
    <w:rsid w:val="001C34D2"/>
    <w:rsid w:val="001C36FC"/>
    <w:rsid w:val="001C4512"/>
    <w:rsid w:val="001C4ABF"/>
    <w:rsid w:val="001C4CB6"/>
    <w:rsid w:val="001C5015"/>
    <w:rsid w:val="001C5043"/>
    <w:rsid w:val="001C55C6"/>
    <w:rsid w:val="001C57CD"/>
    <w:rsid w:val="001C65DB"/>
    <w:rsid w:val="001C6A2D"/>
    <w:rsid w:val="001C6F00"/>
    <w:rsid w:val="001C7140"/>
    <w:rsid w:val="001C7291"/>
    <w:rsid w:val="001C72A0"/>
    <w:rsid w:val="001D00C2"/>
    <w:rsid w:val="001D0406"/>
    <w:rsid w:val="001D0CE5"/>
    <w:rsid w:val="001D1027"/>
    <w:rsid w:val="001D1214"/>
    <w:rsid w:val="001D13A6"/>
    <w:rsid w:val="001D1DA3"/>
    <w:rsid w:val="001D27F6"/>
    <w:rsid w:val="001D38A2"/>
    <w:rsid w:val="001D392C"/>
    <w:rsid w:val="001D4216"/>
    <w:rsid w:val="001D4459"/>
    <w:rsid w:val="001D46AC"/>
    <w:rsid w:val="001D4968"/>
    <w:rsid w:val="001D5000"/>
    <w:rsid w:val="001D558F"/>
    <w:rsid w:val="001D59E8"/>
    <w:rsid w:val="001D5A5F"/>
    <w:rsid w:val="001D5B90"/>
    <w:rsid w:val="001D5DF0"/>
    <w:rsid w:val="001D6315"/>
    <w:rsid w:val="001D6434"/>
    <w:rsid w:val="001D6603"/>
    <w:rsid w:val="001D66FB"/>
    <w:rsid w:val="001D6BEE"/>
    <w:rsid w:val="001D7310"/>
    <w:rsid w:val="001D7728"/>
    <w:rsid w:val="001E04F0"/>
    <w:rsid w:val="001E078F"/>
    <w:rsid w:val="001E0DBD"/>
    <w:rsid w:val="001E1084"/>
    <w:rsid w:val="001E10E3"/>
    <w:rsid w:val="001E18AC"/>
    <w:rsid w:val="001E1C75"/>
    <w:rsid w:val="001E22CA"/>
    <w:rsid w:val="001E234B"/>
    <w:rsid w:val="001E24E4"/>
    <w:rsid w:val="001E25CC"/>
    <w:rsid w:val="001E29B0"/>
    <w:rsid w:val="001E2B5B"/>
    <w:rsid w:val="001E2EB2"/>
    <w:rsid w:val="001E33D9"/>
    <w:rsid w:val="001E3F13"/>
    <w:rsid w:val="001E68B7"/>
    <w:rsid w:val="001E77BB"/>
    <w:rsid w:val="001E789C"/>
    <w:rsid w:val="001E7E5E"/>
    <w:rsid w:val="001F0AFA"/>
    <w:rsid w:val="001F0C2E"/>
    <w:rsid w:val="001F18A7"/>
    <w:rsid w:val="001F18F5"/>
    <w:rsid w:val="001F1AE3"/>
    <w:rsid w:val="001F1D4C"/>
    <w:rsid w:val="001F25A1"/>
    <w:rsid w:val="001F2648"/>
    <w:rsid w:val="001F27A2"/>
    <w:rsid w:val="001F2F51"/>
    <w:rsid w:val="001F3196"/>
    <w:rsid w:val="001F38C2"/>
    <w:rsid w:val="001F39E6"/>
    <w:rsid w:val="001F3B83"/>
    <w:rsid w:val="001F557E"/>
    <w:rsid w:val="001F5A88"/>
    <w:rsid w:val="001F5C62"/>
    <w:rsid w:val="001F5CA6"/>
    <w:rsid w:val="001F6880"/>
    <w:rsid w:val="001F68B1"/>
    <w:rsid w:val="001F6E86"/>
    <w:rsid w:val="001F74F5"/>
    <w:rsid w:val="001F751D"/>
    <w:rsid w:val="001F7D51"/>
    <w:rsid w:val="002000C2"/>
    <w:rsid w:val="00200695"/>
    <w:rsid w:val="002006A9"/>
    <w:rsid w:val="00200870"/>
    <w:rsid w:val="00200E3E"/>
    <w:rsid w:val="002013BC"/>
    <w:rsid w:val="002014FE"/>
    <w:rsid w:val="0020178D"/>
    <w:rsid w:val="002019E5"/>
    <w:rsid w:val="00201DAE"/>
    <w:rsid w:val="0020241E"/>
    <w:rsid w:val="0020275F"/>
    <w:rsid w:val="00202830"/>
    <w:rsid w:val="00203384"/>
    <w:rsid w:val="00203470"/>
    <w:rsid w:val="0020358A"/>
    <w:rsid w:val="0020435D"/>
    <w:rsid w:val="00204B6D"/>
    <w:rsid w:val="00204B8E"/>
    <w:rsid w:val="00204D9D"/>
    <w:rsid w:val="00205348"/>
    <w:rsid w:val="002054D4"/>
    <w:rsid w:val="002055C1"/>
    <w:rsid w:val="002064F3"/>
    <w:rsid w:val="0020753C"/>
    <w:rsid w:val="00207BFB"/>
    <w:rsid w:val="002100D4"/>
    <w:rsid w:val="00210192"/>
    <w:rsid w:val="0021019A"/>
    <w:rsid w:val="0021056F"/>
    <w:rsid w:val="00210573"/>
    <w:rsid w:val="002109BC"/>
    <w:rsid w:val="00211981"/>
    <w:rsid w:val="00211A97"/>
    <w:rsid w:val="00211B0F"/>
    <w:rsid w:val="00211ECA"/>
    <w:rsid w:val="0021249A"/>
    <w:rsid w:val="0021375B"/>
    <w:rsid w:val="00213BF4"/>
    <w:rsid w:val="00214222"/>
    <w:rsid w:val="0021427F"/>
    <w:rsid w:val="0021438E"/>
    <w:rsid w:val="00214700"/>
    <w:rsid w:val="00214F2A"/>
    <w:rsid w:val="0021587F"/>
    <w:rsid w:val="00215B8D"/>
    <w:rsid w:val="00215D3F"/>
    <w:rsid w:val="0021658E"/>
    <w:rsid w:val="0021686A"/>
    <w:rsid w:val="00216A4C"/>
    <w:rsid w:val="002172C7"/>
    <w:rsid w:val="002177B5"/>
    <w:rsid w:val="002178F9"/>
    <w:rsid w:val="00217A89"/>
    <w:rsid w:val="00217E22"/>
    <w:rsid w:val="00220347"/>
    <w:rsid w:val="00220E32"/>
    <w:rsid w:val="00220EAB"/>
    <w:rsid w:val="00220FE0"/>
    <w:rsid w:val="002211C5"/>
    <w:rsid w:val="002217FC"/>
    <w:rsid w:val="00221929"/>
    <w:rsid w:val="002223AF"/>
    <w:rsid w:val="0022271C"/>
    <w:rsid w:val="0022293E"/>
    <w:rsid w:val="00222B19"/>
    <w:rsid w:val="00223638"/>
    <w:rsid w:val="0022512B"/>
    <w:rsid w:val="002255A6"/>
    <w:rsid w:val="00225865"/>
    <w:rsid w:val="002258CD"/>
    <w:rsid w:val="00225C9C"/>
    <w:rsid w:val="00225FD3"/>
    <w:rsid w:val="0022617A"/>
    <w:rsid w:val="002263E6"/>
    <w:rsid w:val="00226436"/>
    <w:rsid w:val="00226853"/>
    <w:rsid w:val="00226B54"/>
    <w:rsid w:val="002272EE"/>
    <w:rsid w:val="0022789D"/>
    <w:rsid w:val="002278B2"/>
    <w:rsid w:val="00230080"/>
    <w:rsid w:val="0023110B"/>
    <w:rsid w:val="0023114E"/>
    <w:rsid w:val="00231242"/>
    <w:rsid w:val="00231459"/>
    <w:rsid w:val="002315F4"/>
    <w:rsid w:val="00231AA1"/>
    <w:rsid w:val="002324BF"/>
    <w:rsid w:val="00233203"/>
    <w:rsid w:val="00233402"/>
    <w:rsid w:val="002334F9"/>
    <w:rsid w:val="0023350A"/>
    <w:rsid w:val="00233D34"/>
    <w:rsid w:val="002341AB"/>
    <w:rsid w:val="00234567"/>
    <w:rsid w:val="00234B73"/>
    <w:rsid w:val="00234F7B"/>
    <w:rsid w:val="00235A63"/>
    <w:rsid w:val="00235BDD"/>
    <w:rsid w:val="00236200"/>
    <w:rsid w:val="002363EB"/>
    <w:rsid w:val="00236473"/>
    <w:rsid w:val="002365AE"/>
    <w:rsid w:val="00236B55"/>
    <w:rsid w:val="00237758"/>
    <w:rsid w:val="00237CDA"/>
    <w:rsid w:val="00240217"/>
    <w:rsid w:val="002403E8"/>
    <w:rsid w:val="00240402"/>
    <w:rsid w:val="00241662"/>
    <w:rsid w:val="00241682"/>
    <w:rsid w:val="002417F3"/>
    <w:rsid w:val="00241AF8"/>
    <w:rsid w:val="0024263F"/>
    <w:rsid w:val="00242FA2"/>
    <w:rsid w:val="00243427"/>
    <w:rsid w:val="002435BA"/>
    <w:rsid w:val="00243C40"/>
    <w:rsid w:val="00243EBF"/>
    <w:rsid w:val="002441D2"/>
    <w:rsid w:val="00244C57"/>
    <w:rsid w:val="00244C95"/>
    <w:rsid w:val="0024554A"/>
    <w:rsid w:val="0024624C"/>
    <w:rsid w:val="0024674B"/>
    <w:rsid w:val="0024698C"/>
    <w:rsid w:val="00246BAC"/>
    <w:rsid w:val="00247140"/>
    <w:rsid w:val="002473B8"/>
    <w:rsid w:val="002479BF"/>
    <w:rsid w:val="00247EC9"/>
    <w:rsid w:val="00250852"/>
    <w:rsid w:val="00250A93"/>
    <w:rsid w:val="0025133F"/>
    <w:rsid w:val="002513F8"/>
    <w:rsid w:val="00251C60"/>
    <w:rsid w:val="002520CD"/>
    <w:rsid w:val="00252626"/>
    <w:rsid w:val="00252AAF"/>
    <w:rsid w:val="00253237"/>
    <w:rsid w:val="002533DB"/>
    <w:rsid w:val="00254C63"/>
    <w:rsid w:val="00254FEE"/>
    <w:rsid w:val="002550EF"/>
    <w:rsid w:val="00255E84"/>
    <w:rsid w:val="002560A2"/>
    <w:rsid w:val="00256B89"/>
    <w:rsid w:val="00256C49"/>
    <w:rsid w:val="00256E93"/>
    <w:rsid w:val="00257E2F"/>
    <w:rsid w:val="00257F1A"/>
    <w:rsid w:val="0026064A"/>
    <w:rsid w:val="00260ADE"/>
    <w:rsid w:val="00260B79"/>
    <w:rsid w:val="0026104F"/>
    <w:rsid w:val="00261D03"/>
    <w:rsid w:val="00261F1B"/>
    <w:rsid w:val="00262139"/>
    <w:rsid w:val="002631A0"/>
    <w:rsid w:val="0026365B"/>
    <w:rsid w:val="00263D16"/>
    <w:rsid w:val="00263FA4"/>
    <w:rsid w:val="0026582F"/>
    <w:rsid w:val="00265A63"/>
    <w:rsid w:val="00265AEA"/>
    <w:rsid w:val="002660C5"/>
    <w:rsid w:val="002669DC"/>
    <w:rsid w:val="00266BA6"/>
    <w:rsid w:val="002674B5"/>
    <w:rsid w:val="00270C87"/>
    <w:rsid w:val="00270CFF"/>
    <w:rsid w:val="0027163A"/>
    <w:rsid w:val="002724A9"/>
    <w:rsid w:val="00273067"/>
    <w:rsid w:val="00273184"/>
    <w:rsid w:val="0027387D"/>
    <w:rsid w:val="00273948"/>
    <w:rsid w:val="00273FE3"/>
    <w:rsid w:val="002740E8"/>
    <w:rsid w:val="00274246"/>
    <w:rsid w:val="0027432A"/>
    <w:rsid w:val="00275011"/>
    <w:rsid w:val="00275509"/>
    <w:rsid w:val="00275F65"/>
    <w:rsid w:val="0027688D"/>
    <w:rsid w:val="00277A2C"/>
    <w:rsid w:val="0028005C"/>
    <w:rsid w:val="00280E61"/>
    <w:rsid w:val="00280FB2"/>
    <w:rsid w:val="002824C2"/>
    <w:rsid w:val="0028367A"/>
    <w:rsid w:val="002841FB"/>
    <w:rsid w:val="00284543"/>
    <w:rsid w:val="002850DA"/>
    <w:rsid w:val="00285618"/>
    <w:rsid w:val="002857D8"/>
    <w:rsid w:val="00285DE1"/>
    <w:rsid w:val="0028633E"/>
    <w:rsid w:val="00286556"/>
    <w:rsid w:val="00287A41"/>
    <w:rsid w:val="00287F92"/>
    <w:rsid w:val="00287FD2"/>
    <w:rsid w:val="00290639"/>
    <w:rsid w:val="00290E05"/>
    <w:rsid w:val="002914F5"/>
    <w:rsid w:val="00291A59"/>
    <w:rsid w:val="00291AA8"/>
    <w:rsid w:val="00291FAC"/>
    <w:rsid w:val="00292225"/>
    <w:rsid w:val="0029355F"/>
    <w:rsid w:val="00293C74"/>
    <w:rsid w:val="002945F2"/>
    <w:rsid w:val="00294788"/>
    <w:rsid w:val="00294BB1"/>
    <w:rsid w:val="0029548D"/>
    <w:rsid w:val="00295593"/>
    <w:rsid w:val="0029584A"/>
    <w:rsid w:val="002959A6"/>
    <w:rsid w:val="002959FD"/>
    <w:rsid w:val="00296515"/>
    <w:rsid w:val="002969CA"/>
    <w:rsid w:val="00297599"/>
    <w:rsid w:val="002976EE"/>
    <w:rsid w:val="00297AA8"/>
    <w:rsid w:val="00297D2C"/>
    <w:rsid w:val="002A1931"/>
    <w:rsid w:val="002A1CBB"/>
    <w:rsid w:val="002A213D"/>
    <w:rsid w:val="002A3393"/>
    <w:rsid w:val="002A35CE"/>
    <w:rsid w:val="002A36E5"/>
    <w:rsid w:val="002A4903"/>
    <w:rsid w:val="002A4E1D"/>
    <w:rsid w:val="002A535A"/>
    <w:rsid w:val="002A585A"/>
    <w:rsid w:val="002A58B0"/>
    <w:rsid w:val="002A5D49"/>
    <w:rsid w:val="002A5F80"/>
    <w:rsid w:val="002A71E8"/>
    <w:rsid w:val="002A72EF"/>
    <w:rsid w:val="002A78E6"/>
    <w:rsid w:val="002A78F7"/>
    <w:rsid w:val="002B0A3F"/>
    <w:rsid w:val="002B0BAD"/>
    <w:rsid w:val="002B100C"/>
    <w:rsid w:val="002B1349"/>
    <w:rsid w:val="002B156B"/>
    <w:rsid w:val="002B1741"/>
    <w:rsid w:val="002B1761"/>
    <w:rsid w:val="002B1869"/>
    <w:rsid w:val="002B1B91"/>
    <w:rsid w:val="002B1F9B"/>
    <w:rsid w:val="002B227E"/>
    <w:rsid w:val="002B2A66"/>
    <w:rsid w:val="002B3A83"/>
    <w:rsid w:val="002B3AE1"/>
    <w:rsid w:val="002B3D30"/>
    <w:rsid w:val="002B4678"/>
    <w:rsid w:val="002B46F1"/>
    <w:rsid w:val="002B4C00"/>
    <w:rsid w:val="002B5647"/>
    <w:rsid w:val="002B56AF"/>
    <w:rsid w:val="002B5796"/>
    <w:rsid w:val="002B5CB8"/>
    <w:rsid w:val="002B6ACD"/>
    <w:rsid w:val="002B73E1"/>
    <w:rsid w:val="002B759A"/>
    <w:rsid w:val="002B7BCF"/>
    <w:rsid w:val="002C06F8"/>
    <w:rsid w:val="002C0C9C"/>
    <w:rsid w:val="002C0D86"/>
    <w:rsid w:val="002C1164"/>
    <w:rsid w:val="002C134B"/>
    <w:rsid w:val="002C13BE"/>
    <w:rsid w:val="002C19E1"/>
    <w:rsid w:val="002C2049"/>
    <w:rsid w:val="002C21F0"/>
    <w:rsid w:val="002C31B5"/>
    <w:rsid w:val="002C356C"/>
    <w:rsid w:val="002C3683"/>
    <w:rsid w:val="002C3F60"/>
    <w:rsid w:val="002C40ED"/>
    <w:rsid w:val="002C43A7"/>
    <w:rsid w:val="002C44EA"/>
    <w:rsid w:val="002C452B"/>
    <w:rsid w:val="002C4B7A"/>
    <w:rsid w:val="002C4CDA"/>
    <w:rsid w:val="002C4E90"/>
    <w:rsid w:val="002C5673"/>
    <w:rsid w:val="002C5A00"/>
    <w:rsid w:val="002C629A"/>
    <w:rsid w:val="002C6322"/>
    <w:rsid w:val="002C68D4"/>
    <w:rsid w:val="002C70A6"/>
    <w:rsid w:val="002C7281"/>
    <w:rsid w:val="002C78DC"/>
    <w:rsid w:val="002C7C4F"/>
    <w:rsid w:val="002D0469"/>
    <w:rsid w:val="002D0CA5"/>
    <w:rsid w:val="002D11CE"/>
    <w:rsid w:val="002D1665"/>
    <w:rsid w:val="002D1927"/>
    <w:rsid w:val="002D1AAF"/>
    <w:rsid w:val="002D1FE7"/>
    <w:rsid w:val="002D31DD"/>
    <w:rsid w:val="002D33D8"/>
    <w:rsid w:val="002D4368"/>
    <w:rsid w:val="002D4522"/>
    <w:rsid w:val="002D4B4A"/>
    <w:rsid w:val="002D4BC2"/>
    <w:rsid w:val="002D4ED5"/>
    <w:rsid w:val="002D5013"/>
    <w:rsid w:val="002D53C5"/>
    <w:rsid w:val="002D5404"/>
    <w:rsid w:val="002D5A7D"/>
    <w:rsid w:val="002D5B97"/>
    <w:rsid w:val="002D615A"/>
    <w:rsid w:val="002D642B"/>
    <w:rsid w:val="002D64E0"/>
    <w:rsid w:val="002D6525"/>
    <w:rsid w:val="002D681F"/>
    <w:rsid w:val="002D6FE3"/>
    <w:rsid w:val="002D75D2"/>
    <w:rsid w:val="002D7AD3"/>
    <w:rsid w:val="002E10D2"/>
    <w:rsid w:val="002E16B2"/>
    <w:rsid w:val="002E1A47"/>
    <w:rsid w:val="002E1D29"/>
    <w:rsid w:val="002E2301"/>
    <w:rsid w:val="002E2640"/>
    <w:rsid w:val="002E2783"/>
    <w:rsid w:val="002E2AE4"/>
    <w:rsid w:val="002E30E6"/>
    <w:rsid w:val="002E3B8D"/>
    <w:rsid w:val="002E3D55"/>
    <w:rsid w:val="002E4209"/>
    <w:rsid w:val="002E4240"/>
    <w:rsid w:val="002E449B"/>
    <w:rsid w:val="002E595B"/>
    <w:rsid w:val="002E6D2E"/>
    <w:rsid w:val="002E6FC7"/>
    <w:rsid w:val="002E7028"/>
    <w:rsid w:val="002E72EE"/>
    <w:rsid w:val="002E765B"/>
    <w:rsid w:val="002E7E21"/>
    <w:rsid w:val="002E7E73"/>
    <w:rsid w:val="002F1148"/>
    <w:rsid w:val="002F1287"/>
    <w:rsid w:val="002F1485"/>
    <w:rsid w:val="002F176A"/>
    <w:rsid w:val="002F1B11"/>
    <w:rsid w:val="002F1BCD"/>
    <w:rsid w:val="002F1CD1"/>
    <w:rsid w:val="002F2267"/>
    <w:rsid w:val="002F2BE2"/>
    <w:rsid w:val="002F3B73"/>
    <w:rsid w:val="002F5305"/>
    <w:rsid w:val="002F5435"/>
    <w:rsid w:val="002F60F6"/>
    <w:rsid w:val="002F62E6"/>
    <w:rsid w:val="002F6DF5"/>
    <w:rsid w:val="002F75EF"/>
    <w:rsid w:val="002F7A0D"/>
    <w:rsid w:val="002F7FDB"/>
    <w:rsid w:val="00300121"/>
    <w:rsid w:val="003008A2"/>
    <w:rsid w:val="003008D3"/>
    <w:rsid w:val="003008D8"/>
    <w:rsid w:val="003009B4"/>
    <w:rsid w:val="00300FE9"/>
    <w:rsid w:val="003013E0"/>
    <w:rsid w:val="00301ACB"/>
    <w:rsid w:val="00302038"/>
    <w:rsid w:val="0030208F"/>
    <w:rsid w:val="003023D4"/>
    <w:rsid w:val="00302DA2"/>
    <w:rsid w:val="00303449"/>
    <w:rsid w:val="003037A6"/>
    <w:rsid w:val="00303D88"/>
    <w:rsid w:val="003047D1"/>
    <w:rsid w:val="00305033"/>
    <w:rsid w:val="0030514E"/>
    <w:rsid w:val="003052A4"/>
    <w:rsid w:val="003057D6"/>
    <w:rsid w:val="00305961"/>
    <w:rsid w:val="00306CFA"/>
    <w:rsid w:val="00307155"/>
    <w:rsid w:val="00307592"/>
    <w:rsid w:val="003077D0"/>
    <w:rsid w:val="003103DC"/>
    <w:rsid w:val="003105D5"/>
    <w:rsid w:val="00310F95"/>
    <w:rsid w:val="00311115"/>
    <w:rsid w:val="00311423"/>
    <w:rsid w:val="0031176D"/>
    <w:rsid w:val="00311BF8"/>
    <w:rsid w:val="00311E62"/>
    <w:rsid w:val="003125BD"/>
    <w:rsid w:val="00312748"/>
    <w:rsid w:val="00312827"/>
    <w:rsid w:val="003128B8"/>
    <w:rsid w:val="00313005"/>
    <w:rsid w:val="00313AAC"/>
    <w:rsid w:val="00313C86"/>
    <w:rsid w:val="00313E27"/>
    <w:rsid w:val="0031425D"/>
    <w:rsid w:val="00314605"/>
    <w:rsid w:val="0031476F"/>
    <w:rsid w:val="00315544"/>
    <w:rsid w:val="0031588D"/>
    <w:rsid w:val="003158DC"/>
    <w:rsid w:val="003165A5"/>
    <w:rsid w:val="003167D9"/>
    <w:rsid w:val="003171E7"/>
    <w:rsid w:val="00317628"/>
    <w:rsid w:val="00317668"/>
    <w:rsid w:val="00320005"/>
    <w:rsid w:val="00320197"/>
    <w:rsid w:val="00320335"/>
    <w:rsid w:val="003204A5"/>
    <w:rsid w:val="00320D87"/>
    <w:rsid w:val="00322FCD"/>
    <w:rsid w:val="00323E8D"/>
    <w:rsid w:val="00324B4A"/>
    <w:rsid w:val="003261B9"/>
    <w:rsid w:val="0032679C"/>
    <w:rsid w:val="003271F2"/>
    <w:rsid w:val="0032733A"/>
    <w:rsid w:val="003279C6"/>
    <w:rsid w:val="00327EB8"/>
    <w:rsid w:val="00330556"/>
    <w:rsid w:val="003306BC"/>
    <w:rsid w:val="003311E3"/>
    <w:rsid w:val="003318DF"/>
    <w:rsid w:val="00331D8D"/>
    <w:rsid w:val="00332626"/>
    <w:rsid w:val="00332813"/>
    <w:rsid w:val="00332B1B"/>
    <w:rsid w:val="00332BA1"/>
    <w:rsid w:val="0033520C"/>
    <w:rsid w:val="0033529B"/>
    <w:rsid w:val="00335C55"/>
    <w:rsid w:val="00335C78"/>
    <w:rsid w:val="003363D0"/>
    <w:rsid w:val="00336924"/>
    <w:rsid w:val="00336A4B"/>
    <w:rsid w:val="003376F3"/>
    <w:rsid w:val="00337840"/>
    <w:rsid w:val="00337FD4"/>
    <w:rsid w:val="00340288"/>
    <w:rsid w:val="0034031F"/>
    <w:rsid w:val="003403CF"/>
    <w:rsid w:val="003405E4"/>
    <w:rsid w:val="00340701"/>
    <w:rsid w:val="0034081A"/>
    <w:rsid w:val="00341458"/>
    <w:rsid w:val="00341A8A"/>
    <w:rsid w:val="00341EC8"/>
    <w:rsid w:val="0034251E"/>
    <w:rsid w:val="00342A80"/>
    <w:rsid w:val="00342F29"/>
    <w:rsid w:val="0034328A"/>
    <w:rsid w:val="003433DC"/>
    <w:rsid w:val="00344016"/>
    <w:rsid w:val="0034409D"/>
    <w:rsid w:val="0034431D"/>
    <w:rsid w:val="00344735"/>
    <w:rsid w:val="00345206"/>
    <w:rsid w:val="0034523B"/>
    <w:rsid w:val="0034538F"/>
    <w:rsid w:val="0034589B"/>
    <w:rsid w:val="003466B4"/>
    <w:rsid w:val="003467D9"/>
    <w:rsid w:val="00346B19"/>
    <w:rsid w:val="00347023"/>
    <w:rsid w:val="003470F4"/>
    <w:rsid w:val="00347686"/>
    <w:rsid w:val="003502AC"/>
    <w:rsid w:val="00350BC9"/>
    <w:rsid w:val="003517E3"/>
    <w:rsid w:val="0035193A"/>
    <w:rsid w:val="00351C28"/>
    <w:rsid w:val="0035359B"/>
    <w:rsid w:val="0035389F"/>
    <w:rsid w:val="003539F8"/>
    <w:rsid w:val="00353ED7"/>
    <w:rsid w:val="00354B6F"/>
    <w:rsid w:val="00354EA3"/>
    <w:rsid w:val="003550DB"/>
    <w:rsid w:val="003557AE"/>
    <w:rsid w:val="00355F66"/>
    <w:rsid w:val="003566BB"/>
    <w:rsid w:val="00356781"/>
    <w:rsid w:val="00356906"/>
    <w:rsid w:val="00356992"/>
    <w:rsid w:val="00356A46"/>
    <w:rsid w:val="00356BB6"/>
    <w:rsid w:val="00356BF5"/>
    <w:rsid w:val="00357C07"/>
    <w:rsid w:val="003600F5"/>
    <w:rsid w:val="003606DC"/>
    <w:rsid w:val="0036085A"/>
    <w:rsid w:val="003615CA"/>
    <w:rsid w:val="0036197E"/>
    <w:rsid w:val="00361A8C"/>
    <w:rsid w:val="00361CF9"/>
    <w:rsid w:val="00362B33"/>
    <w:rsid w:val="00362D37"/>
    <w:rsid w:val="003631D9"/>
    <w:rsid w:val="003635B7"/>
    <w:rsid w:val="00363AA5"/>
    <w:rsid w:val="00363BA7"/>
    <w:rsid w:val="003642DF"/>
    <w:rsid w:val="00364755"/>
    <w:rsid w:val="00364D4F"/>
    <w:rsid w:val="00364ED8"/>
    <w:rsid w:val="00365796"/>
    <w:rsid w:val="003657CE"/>
    <w:rsid w:val="0036584A"/>
    <w:rsid w:val="003659E0"/>
    <w:rsid w:val="003663BE"/>
    <w:rsid w:val="00366780"/>
    <w:rsid w:val="00366B67"/>
    <w:rsid w:val="003702CD"/>
    <w:rsid w:val="0037092B"/>
    <w:rsid w:val="00370A28"/>
    <w:rsid w:val="00370AE7"/>
    <w:rsid w:val="003711E9"/>
    <w:rsid w:val="003712D0"/>
    <w:rsid w:val="00371E1C"/>
    <w:rsid w:val="00373D15"/>
    <w:rsid w:val="00374A94"/>
    <w:rsid w:val="00375CC1"/>
    <w:rsid w:val="00376684"/>
    <w:rsid w:val="00376D9B"/>
    <w:rsid w:val="00376F7A"/>
    <w:rsid w:val="003776D7"/>
    <w:rsid w:val="00377F73"/>
    <w:rsid w:val="0038021C"/>
    <w:rsid w:val="0038030A"/>
    <w:rsid w:val="003804AD"/>
    <w:rsid w:val="003804EB"/>
    <w:rsid w:val="00380E03"/>
    <w:rsid w:val="00381179"/>
    <w:rsid w:val="0038163B"/>
    <w:rsid w:val="00381C0D"/>
    <w:rsid w:val="003820C4"/>
    <w:rsid w:val="003821BA"/>
    <w:rsid w:val="0038280A"/>
    <w:rsid w:val="00382949"/>
    <w:rsid w:val="00382975"/>
    <w:rsid w:val="0038312A"/>
    <w:rsid w:val="003836E4"/>
    <w:rsid w:val="00384175"/>
    <w:rsid w:val="0038452F"/>
    <w:rsid w:val="00384884"/>
    <w:rsid w:val="00384A5C"/>
    <w:rsid w:val="0038504E"/>
    <w:rsid w:val="00385A3B"/>
    <w:rsid w:val="00385ADF"/>
    <w:rsid w:val="003860C0"/>
    <w:rsid w:val="003876B2"/>
    <w:rsid w:val="00387BDC"/>
    <w:rsid w:val="00387EF6"/>
    <w:rsid w:val="00390675"/>
    <w:rsid w:val="00390E3F"/>
    <w:rsid w:val="00391131"/>
    <w:rsid w:val="00391CFF"/>
    <w:rsid w:val="00391D76"/>
    <w:rsid w:val="00391DD2"/>
    <w:rsid w:val="00391FA3"/>
    <w:rsid w:val="00391FBA"/>
    <w:rsid w:val="0039323E"/>
    <w:rsid w:val="003937CB"/>
    <w:rsid w:val="0039415F"/>
    <w:rsid w:val="00394E13"/>
    <w:rsid w:val="00394E76"/>
    <w:rsid w:val="00394EA3"/>
    <w:rsid w:val="00395B6B"/>
    <w:rsid w:val="003968C6"/>
    <w:rsid w:val="003974D1"/>
    <w:rsid w:val="00397B46"/>
    <w:rsid w:val="00397E63"/>
    <w:rsid w:val="00397F91"/>
    <w:rsid w:val="003A04F3"/>
    <w:rsid w:val="003A0915"/>
    <w:rsid w:val="003A11C4"/>
    <w:rsid w:val="003A1EFB"/>
    <w:rsid w:val="003A2436"/>
    <w:rsid w:val="003A26E0"/>
    <w:rsid w:val="003A2A81"/>
    <w:rsid w:val="003A2B46"/>
    <w:rsid w:val="003A2C27"/>
    <w:rsid w:val="003A3BFC"/>
    <w:rsid w:val="003A3BFF"/>
    <w:rsid w:val="003A442E"/>
    <w:rsid w:val="003A44CA"/>
    <w:rsid w:val="003A456F"/>
    <w:rsid w:val="003A4D1C"/>
    <w:rsid w:val="003A54F3"/>
    <w:rsid w:val="003A60D9"/>
    <w:rsid w:val="003A61B6"/>
    <w:rsid w:val="003A6631"/>
    <w:rsid w:val="003A6F06"/>
    <w:rsid w:val="003A7034"/>
    <w:rsid w:val="003A72EA"/>
    <w:rsid w:val="003A7333"/>
    <w:rsid w:val="003A7E97"/>
    <w:rsid w:val="003A7F77"/>
    <w:rsid w:val="003B0B50"/>
    <w:rsid w:val="003B0E08"/>
    <w:rsid w:val="003B0E86"/>
    <w:rsid w:val="003B19D0"/>
    <w:rsid w:val="003B22FF"/>
    <w:rsid w:val="003B2307"/>
    <w:rsid w:val="003B2B1C"/>
    <w:rsid w:val="003B47C7"/>
    <w:rsid w:val="003B4A45"/>
    <w:rsid w:val="003B4E8C"/>
    <w:rsid w:val="003B5340"/>
    <w:rsid w:val="003B574B"/>
    <w:rsid w:val="003B6049"/>
    <w:rsid w:val="003B60F4"/>
    <w:rsid w:val="003B6EEA"/>
    <w:rsid w:val="003B709B"/>
    <w:rsid w:val="003B72CC"/>
    <w:rsid w:val="003B7A07"/>
    <w:rsid w:val="003C0146"/>
    <w:rsid w:val="003C0303"/>
    <w:rsid w:val="003C05F4"/>
    <w:rsid w:val="003C0BCF"/>
    <w:rsid w:val="003C109C"/>
    <w:rsid w:val="003C1319"/>
    <w:rsid w:val="003C15EF"/>
    <w:rsid w:val="003C1BAA"/>
    <w:rsid w:val="003C24B4"/>
    <w:rsid w:val="003C28AB"/>
    <w:rsid w:val="003C3239"/>
    <w:rsid w:val="003C356F"/>
    <w:rsid w:val="003C37E8"/>
    <w:rsid w:val="003C3E21"/>
    <w:rsid w:val="003C3E56"/>
    <w:rsid w:val="003C41C2"/>
    <w:rsid w:val="003C4314"/>
    <w:rsid w:val="003C4368"/>
    <w:rsid w:val="003C43B2"/>
    <w:rsid w:val="003C4CD3"/>
    <w:rsid w:val="003C50B0"/>
    <w:rsid w:val="003C5142"/>
    <w:rsid w:val="003C546F"/>
    <w:rsid w:val="003C5746"/>
    <w:rsid w:val="003C57E9"/>
    <w:rsid w:val="003C5ABC"/>
    <w:rsid w:val="003C5D6B"/>
    <w:rsid w:val="003C626D"/>
    <w:rsid w:val="003C6BD8"/>
    <w:rsid w:val="003C6CF8"/>
    <w:rsid w:val="003C744A"/>
    <w:rsid w:val="003C7FCB"/>
    <w:rsid w:val="003D01B7"/>
    <w:rsid w:val="003D0524"/>
    <w:rsid w:val="003D0D17"/>
    <w:rsid w:val="003D1211"/>
    <w:rsid w:val="003D20F5"/>
    <w:rsid w:val="003D24C5"/>
    <w:rsid w:val="003D3099"/>
    <w:rsid w:val="003D3B93"/>
    <w:rsid w:val="003D3EAA"/>
    <w:rsid w:val="003D3F09"/>
    <w:rsid w:val="003D4101"/>
    <w:rsid w:val="003D4355"/>
    <w:rsid w:val="003D443B"/>
    <w:rsid w:val="003D46B2"/>
    <w:rsid w:val="003D46C8"/>
    <w:rsid w:val="003D4A4B"/>
    <w:rsid w:val="003D5431"/>
    <w:rsid w:val="003D55CF"/>
    <w:rsid w:val="003D57BB"/>
    <w:rsid w:val="003D57E1"/>
    <w:rsid w:val="003D5F44"/>
    <w:rsid w:val="003D60AA"/>
    <w:rsid w:val="003D6545"/>
    <w:rsid w:val="003D6EFB"/>
    <w:rsid w:val="003D73C6"/>
    <w:rsid w:val="003D7909"/>
    <w:rsid w:val="003D7D4A"/>
    <w:rsid w:val="003E038C"/>
    <w:rsid w:val="003E0B8C"/>
    <w:rsid w:val="003E0E93"/>
    <w:rsid w:val="003E0EA6"/>
    <w:rsid w:val="003E16AD"/>
    <w:rsid w:val="003E18A1"/>
    <w:rsid w:val="003E1B1F"/>
    <w:rsid w:val="003E222F"/>
    <w:rsid w:val="003E232E"/>
    <w:rsid w:val="003E23B8"/>
    <w:rsid w:val="003E2473"/>
    <w:rsid w:val="003E2A8B"/>
    <w:rsid w:val="003E362B"/>
    <w:rsid w:val="003E36BC"/>
    <w:rsid w:val="003E44BE"/>
    <w:rsid w:val="003E44C2"/>
    <w:rsid w:val="003E50E4"/>
    <w:rsid w:val="003E5129"/>
    <w:rsid w:val="003E5F4F"/>
    <w:rsid w:val="003E6528"/>
    <w:rsid w:val="003E67BA"/>
    <w:rsid w:val="003E6D54"/>
    <w:rsid w:val="003E718B"/>
    <w:rsid w:val="003E7419"/>
    <w:rsid w:val="003E759E"/>
    <w:rsid w:val="003F0D2D"/>
    <w:rsid w:val="003F1020"/>
    <w:rsid w:val="003F1420"/>
    <w:rsid w:val="003F159B"/>
    <w:rsid w:val="003F1ED3"/>
    <w:rsid w:val="003F270C"/>
    <w:rsid w:val="003F279A"/>
    <w:rsid w:val="003F288C"/>
    <w:rsid w:val="003F3AC6"/>
    <w:rsid w:val="003F42B8"/>
    <w:rsid w:val="003F4385"/>
    <w:rsid w:val="003F4403"/>
    <w:rsid w:val="003F45BF"/>
    <w:rsid w:val="003F475A"/>
    <w:rsid w:val="003F5777"/>
    <w:rsid w:val="003F5991"/>
    <w:rsid w:val="003F5993"/>
    <w:rsid w:val="003F64D0"/>
    <w:rsid w:val="003F6EF4"/>
    <w:rsid w:val="004006F3"/>
    <w:rsid w:val="00400711"/>
    <w:rsid w:val="0040125D"/>
    <w:rsid w:val="0040143C"/>
    <w:rsid w:val="00401741"/>
    <w:rsid w:val="00401AFF"/>
    <w:rsid w:val="00401EE8"/>
    <w:rsid w:val="004021B4"/>
    <w:rsid w:val="004023B1"/>
    <w:rsid w:val="004023F9"/>
    <w:rsid w:val="00402663"/>
    <w:rsid w:val="00402AC1"/>
    <w:rsid w:val="00403422"/>
    <w:rsid w:val="0040353F"/>
    <w:rsid w:val="0040358A"/>
    <w:rsid w:val="00403A47"/>
    <w:rsid w:val="004041A8"/>
    <w:rsid w:val="00404921"/>
    <w:rsid w:val="00404D15"/>
    <w:rsid w:val="00404F58"/>
    <w:rsid w:val="0040500C"/>
    <w:rsid w:val="004052F4"/>
    <w:rsid w:val="00405441"/>
    <w:rsid w:val="00406076"/>
    <w:rsid w:val="00406938"/>
    <w:rsid w:val="004069E4"/>
    <w:rsid w:val="00406FBE"/>
    <w:rsid w:val="00407216"/>
    <w:rsid w:val="0040734F"/>
    <w:rsid w:val="00407388"/>
    <w:rsid w:val="00407622"/>
    <w:rsid w:val="00407749"/>
    <w:rsid w:val="0041081B"/>
    <w:rsid w:val="00410F0B"/>
    <w:rsid w:val="00411604"/>
    <w:rsid w:val="00411D3A"/>
    <w:rsid w:val="00412477"/>
    <w:rsid w:val="004124B7"/>
    <w:rsid w:val="004130C9"/>
    <w:rsid w:val="004136B8"/>
    <w:rsid w:val="00413849"/>
    <w:rsid w:val="00413A63"/>
    <w:rsid w:val="0041449A"/>
    <w:rsid w:val="00414679"/>
    <w:rsid w:val="00414946"/>
    <w:rsid w:val="004155F0"/>
    <w:rsid w:val="004157F2"/>
    <w:rsid w:val="00415B74"/>
    <w:rsid w:val="00416409"/>
    <w:rsid w:val="004169D0"/>
    <w:rsid w:val="004171D6"/>
    <w:rsid w:val="00417B1E"/>
    <w:rsid w:val="00417F0A"/>
    <w:rsid w:val="004209C5"/>
    <w:rsid w:val="004221DD"/>
    <w:rsid w:val="004232B0"/>
    <w:rsid w:val="0042343D"/>
    <w:rsid w:val="004243B2"/>
    <w:rsid w:val="00424E61"/>
    <w:rsid w:val="0042518D"/>
    <w:rsid w:val="0042537F"/>
    <w:rsid w:val="00426500"/>
    <w:rsid w:val="00427346"/>
    <w:rsid w:val="00427503"/>
    <w:rsid w:val="004275A4"/>
    <w:rsid w:val="004303B7"/>
    <w:rsid w:val="004303EB"/>
    <w:rsid w:val="004303EC"/>
    <w:rsid w:val="00430BB2"/>
    <w:rsid w:val="00430E43"/>
    <w:rsid w:val="004311D8"/>
    <w:rsid w:val="0043201B"/>
    <w:rsid w:val="004326E5"/>
    <w:rsid w:val="0043336E"/>
    <w:rsid w:val="004344D6"/>
    <w:rsid w:val="00434C49"/>
    <w:rsid w:val="00434DCB"/>
    <w:rsid w:val="004358F5"/>
    <w:rsid w:val="0043695E"/>
    <w:rsid w:val="00436EF7"/>
    <w:rsid w:val="0043778C"/>
    <w:rsid w:val="0043798F"/>
    <w:rsid w:val="00437B65"/>
    <w:rsid w:val="00437F4C"/>
    <w:rsid w:val="004407D8"/>
    <w:rsid w:val="0044081C"/>
    <w:rsid w:val="00440B0B"/>
    <w:rsid w:val="0044167D"/>
    <w:rsid w:val="00441ED5"/>
    <w:rsid w:val="00442447"/>
    <w:rsid w:val="004428B5"/>
    <w:rsid w:val="00442C17"/>
    <w:rsid w:val="00442CCC"/>
    <w:rsid w:val="00442E09"/>
    <w:rsid w:val="0044317E"/>
    <w:rsid w:val="00443305"/>
    <w:rsid w:val="004436D6"/>
    <w:rsid w:val="00444068"/>
    <w:rsid w:val="00445CF3"/>
    <w:rsid w:val="00445CFB"/>
    <w:rsid w:val="00446619"/>
    <w:rsid w:val="00446A66"/>
    <w:rsid w:val="00446FAC"/>
    <w:rsid w:val="0044771A"/>
    <w:rsid w:val="00447A03"/>
    <w:rsid w:val="00447A1F"/>
    <w:rsid w:val="00450141"/>
    <w:rsid w:val="00450C0D"/>
    <w:rsid w:val="004510DE"/>
    <w:rsid w:val="00451990"/>
    <w:rsid w:val="004519DF"/>
    <w:rsid w:val="00451CDE"/>
    <w:rsid w:val="00452AC9"/>
    <w:rsid w:val="00452F0E"/>
    <w:rsid w:val="00453473"/>
    <w:rsid w:val="0045378F"/>
    <w:rsid w:val="0045393F"/>
    <w:rsid w:val="00453DB5"/>
    <w:rsid w:val="00454B5E"/>
    <w:rsid w:val="004552C8"/>
    <w:rsid w:val="0045536C"/>
    <w:rsid w:val="004555CE"/>
    <w:rsid w:val="00455628"/>
    <w:rsid w:val="00456A87"/>
    <w:rsid w:val="00456C00"/>
    <w:rsid w:val="00456CC3"/>
    <w:rsid w:val="004575C8"/>
    <w:rsid w:val="00457991"/>
    <w:rsid w:val="00457D3E"/>
    <w:rsid w:val="00457EB3"/>
    <w:rsid w:val="00460009"/>
    <w:rsid w:val="00460C40"/>
    <w:rsid w:val="004613CD"/>
    <w:rsid w:val="00461EA1"/>
    <w:rsid w:val="00462282"/>
    <w:rsid w:val="0046237B"/>
    <w:rsid w:val="00462554"/>
    <w:rsid w:val="004637B6"/>
    <w:rsid w:val="004637C1"/>
    <w:rsid w:val="00463A0E"/>
    <w:rsid w:val="004642F9"/>
    <w:rsid w:val="00464EB8"/>
    <w:rsid w:val="0046545A"/>
    <w:rsid w:val="00465EC2"/>
    <w:rsid w:val="00465F9F"/>
    <w:rsid w:val="0046693C"/>
    <w:rsid w:val="00466A5B"/>
    <w:rsid w:val="004670FE"/>
    <w:rsid w:val="00467540"/>
    <w:rsid w:val="00467A2F"/>
    <w:rsid w:val="004701C1"/>
    <w:rsid w:val="004707B3"/>
    <w:rsid w:val="00470C6A"/>
    <w:rsid w:val="00471367"/>
    <w:rsid w:val="004717B5"/>
    <w:rsid w:val="00472100"/>
    <w:rsid w:val="00472274"/>
    <w:rsid w:val="00472443"/>
    <w:rsid w:val="0047268A"/>
    <w:rsid w:val="00472965"/>
    <w:rsid w:val="00473100"/>
    <w:rsid w:val="00473448"/>
    <w:rsid w:val="00473618"/>
    <w:rsid w:val="004736A8"/>
    <w:rsid w:val="00474A11"/>
    <w:rsid w:val="00474B18"/>
    <w:rsid w:val="00474B36"/>
    <w:rsid w:val="00475306"/>
    <w:rsid w:val="00476B97"/>
    <w:rsid w:val="00476C9F"/>
    <w:rsid w:val="0047737D"/>
    <w:rsid w:val="004774D2"/>
    <w:rsid w:val="00477501"/>
    <w:rsid w:val="00477B8A"/>
    <w:rsid w:val="004806E6"/>
    <w:rsid w:val="00480952"/>
    <w:rsid w:val="00480B7C"/>
    <w:rsid w:val="00480CBE"/>
    <w:rsid w:val="00480E51"/>
    <w:rsid w:val="00480F72"/>
    <w:rsid w:val="0048188B"/>
    <w:rsid w:val="00481934"/>
    <w:rsid w:val="00481C06"/>
    <w:rsid w:val="00481FDE"/>
    <w:rsid w:val="00482D28"/>
    <w:rsid w:val="00482F3E"/>
    <w:rsid w:val="00483350"/>
    <w:rsid w:val="00483355"/>
    <w:rsid w:val="0048336F"/>
    <w:rsid w:val="0048373B"/>
    <w:rsid w:val="004839F8"/>
    <w:rsid w:val="00483A4D"/>
    <w:rsid w:val="00483DFD"/>
    <w:rsid w:val="00484261"/>
    <w:rsid w:val="00484435"/>
    <w:rsid w:val="004844DA"/>
    <w:rsid w:val="004844FA"/>
    <w:rsid w:val="004847C4"/>
    <w:rsid w:val="004849A9"/>
    <w:rsid w:val="00484B36"/>
    <w:rsid w:val="00485243"/>
    <w:rsid w:val="004855C4"/>
    <w:rsid w:val="00485F25"/>
    <w:rsid w:val="00485F29"/>
    <w:rsid w:val="0048634E"/>
    <w:rsid w:val="004864AE"/>
    <w:rsid w:val="004864E7"/>
    <w:rsid w:val="00486595"/>
    <w:rsid w:val="00486978"/>
    <w:rsid w:val="00486AB7"/>
    <w:rsid w:val="00487061"/>
    <w:rsid w:val="00487679"/>
    <w:rsid w:val="00490216"/>
    <w:rsid w:val="004906D7"/>
    <w:rsid w:val="004906F0"/>
    <w:rsid w:val="00490E8E"/>
    <w:rsid w:val="004910CD"/>
    <w:rsid w:val="0049166C"/>
    <w:rsid w:val="00492082"/>
    <w:rsid w:val="004924B1"/>
    <w:rsid w:val="0049272B"/>
    <w:rsid w:val="00492BF1"/>
    <w:rsid w:val="004932B0"/>
    <w:rsid w:val="00493E31"/>
    <w:rsid w:val="0049413B"/>
    <w:rsid w:val="00494417"/>
    <w:rsid w:val="00494571"/>
    <w:rsid w:val="00494CAB"/>
    <w:rsid w:val="004956B4"/>
    <w:rsid w:val="00495AD8"/>
    <w:rsid w:val="00495E4E"/>
    <w:rsid w:val="0049653A"/>
    <w:rsid w:val="0049709D"/>
    <w:rsid w:val="004976F0"/>
    <w:rsid w:val="004A0953"/>
    <w:rsid w:val="004A117F"/>
    <w:rsid w:val="004A135C"/>
    <w:rsid w:val="004A1875"/>
    <w:rsid w:val="004A1C27"/>
    <w:rsid w:val="004A2205"/>
    <w:rsid w:val="004A228D"/>
    <w:rsid w:val="004A2648"/>
    <w:rsid w:val="004A2661"/>
    <w:rsid w:val="004A266A"/>
    <w:rsid w:val="004A2B86"/>
    <w:rsid w:val="004A2BC8"/>
    <w:rsid w:val="004A2D2F"/>
    <w:rsid w:val="004A3B60"/>
    <w:rsid w:val="004A3B8B"/>
    <w:rsid w:val="004A3E61"/>
    <w:rsid w:val="004A3FA2"/>
    <w:rsid w:val="004A455C"/>
    <w:rsid w:val="004A4701"/>
    <w:rsid w:val="004A49AA"/>
    <w:rsid w:val="004A5225"/>
    <w:rsid w:val="004A5722"/>
    <w:rsid w:val="004A5A18"/>
    <w:rsid w:val="004A5DD0"/>
    <w:rsid w:val="004A5F62"/>
    <w:rsid w:val="004A6A7D"/>
    <w:rsid w:val="004A7646"/>
    <w:rsid w:val="004A7693"/>
    <w:rsid w:val="004A7A37"/>
    <w:rsid w:val="004A7E5F"/>
    <w:rsid w:val="004B0853"/>
    <w:rsid w:val="004B0A64"/>
    <w:rsid w:val="004B0DAC"/>
    <w:rsid w:val="004B10F2"/>
    <w:rsid w:val="004B1403"/>
    <w:rsid w:val="004B1F38"/>
    <w:rsid w:val="004B2EA7"/>
    <w:rsid w:val="004B3521"/>
    <w:rsid w:val="004B36F4"/>
    <w:rsid w:val="004B3A7C"/>
    <w:rsid w:val="004B3F7C"/>
    <w:rsid w:val="004B421A"/>
    <w:rsid w:val="004B439F"/>
    <w:rsid w:val="004B4ABE"/>
    <w:rsid w:val="004B573C"/>
    <w:rsid w:val="004B591B"/>
    <w:rsid w:val="004B5E2A"/>
    <w:rsid w:val="004B60B8"/>
    <w:rsid w:val="004B619D"/>
    <w:rsid w:val="004B65AF"/>
    <w:rsid w:val="004B69EC"/>
    <w:rsid w:val="004B70D7"/>
    <w:rsid w:val="004B7290"/>
    <w:rsid w:val="004B72B4"/>
    <w:rsid w:val="004C042B"/>
    <w:rsid w:val="004C0B83"/>
    <w:rsid w:val="004C0D51"/>
    <w:rsid w:val="004C0FD3"/>
    <w:rsid w:val="004C1523"/>
    <w:rsid w:val="004C1BA3"/>
    <w:rsid w:val="004C1D17"/>
    <w:rsid w:val="004C28BC"/>
    <w:rsid w:val="004C30C7"/>
    <w:rsid w:val="004C32E7"/>
    <w:rsid w:val="004C3A4A"/>
    <w:rsid w:val="004C3D06"/>
    <w:rsid w:val="004C3EE2"/>
    <w:rsid w:val="004C4178"/>
    <w:rsid w:val="004C47F3"/>
    <w:rsid w:val="004C4CB7"/>
    <w:rsid w:val="004C59F3"/>
    <w:rsid w:val="004C5CCB"/>
    <w:rsid w:val="004C5DDE"/>
    <w:rsid w:val="004C5EAC"/>
    <w:rsid w:val="004C62C5"/>
    <w:rsid w:val="004C63D0"/>
    <w:rsid w:val="004C6641"/>
    <w:rsid w:val="004C6EC7"/>
    <w:rsid w:val="004C7217"/>
    <w:rsid w:val="004C7D83"/>
    <w:rsid w:val="004D01BE"/>
    <w:rsid w:val="004D1200"/>
    <w:rsid w:val="004D170F"/>
    <w:rsid w:val="004D1BCE"/>
    <w:rsid w:val="004D2146"/>
    <w:rsid w:val="004D2341"/>
    <w:rsid w:val="004D24AC"/>
    <w:rsid w:val="004D2E47"/>
    <w:rsid w:val="004D2FEF"/>
    <w:rsid w:val="004D3478"/>
    <w:rsid w:val="004D3B30"/>
    <w:rsid w:val="004D3F89"/>
    <w:rsid w:val="004D3FF9"/>
    <w:rsid w:val="004D4581"/>
    <w:rsid w:val="004D4877"/>
    <w:rsid w:val="004D4921"/>
    <w:rsid w:val="004D4D3C"/>
    <w:rsid w:val="004D5169"/>
    <w:rsid w:val="004D5259"/>
    <w:rsid w:val="004D5573"/>
    <w:rsid w:val="004D5C12"/>
    <w:rsid w:val="004D5C65"/>
    <w:rsid w:val="004D5FF6"/>
    <w:rsid w:val="004D6DE2"/>
    <w:rsid w:val="004D6F95"/>
    <w:rsid w:val="004E00DD"/>
    <w:rsid w:val="004E03DC"/>
    <w:rsid w:val="004E04AE"/>
    <w:rsid w:val="004E0DA8"/>
    <w:rsid w:val="004E0DF6"/>
    <w:rsid w:val="004E1564"/>
    <w:rsid w:val="004E16B7"/>
    <w:rsid w:val="004E17E1"/>
    <w:rsid w:val="004E19BE"/>
    <w:rsid w:val="004E1EE7"/>
    <w:rsid w:val="004E2633"/>
    <w:rsid w:val="004E27FA"/>
    <w:rsid w:val="004E2909"/>
    <w:rsid w:val="004E30A8"/>
    <w:rsid w:val="004E35FA"/>
    <w:rsid w:val="004E3D6A"/>
    <w:rsid w:val="004E3E5E"/>
    <w:rsid w:val="004E4AE8"/>
    <w:rsid w:val="004E5068"/>
    <w:rsid w:val="004E51E3"/>
    <w:rsid w:val="004E5950"/>
    <w:rsid w:val="004E5A31"/>
    <w:rsid w:val="004E5EF6"/>
    <w:rsid w:val="004E62D8"/>
    <w:rsid w:val="004E6843"/>
    <w:rsid w:val="004E7390"/>
    <w:rsid w:val="004E7409"/>
    <w:rsid w:val="004E74F7"/>
    <w:rsid w:val="004E7A32"/>
    <w:rsid w:val="004E7D83"/>
    <w:rsid w:val="004F020F"/>
    <w:rsid w:val="004F03FB"/>
    <w:rsid w:val="004F040D"/>
    <w:rsid w:val="004F09DF"/>
    <w:rsid w:val="004F0F2C"/>
    <w:rsid w:val="004F26F9"/>
    <w:rsid w:val="004F2A3C"/>
    <w:rsid w:val="004F2A59"/>
    <w:rsid w:val="004F2BD0"/>
    <w:rsid w:val="004F2F31"/>
    <w:rsid w:val="004F2F59"/>
    <w:rsid w:val="004F3083"/>
    <w:rsid w:val="004F3486"/>
    <w:rsid w:val="004F3582"/>
    <w:rsid w:val="004F3A98"/>
    <w:rsid w:val="004F3EC5"/>
    <w:rsid w:val="004F4656"/>
    <w:rsid w:val="004F5498"/>
    <w:rsid w:val="004F5886"/>
    <w:rsid w:val="004F6248"/>
    <w:rsid w:val="004F6727"/>
    <w:rsid w:val="004F775E"/>
    <w:rsid w:val="0050010E"/>
    <w:rsid w:val="005012F0"/>
    <w:rsid w:val="00501EEF"/>
    <w:rsid w:val="005022F9"/>
    <w:rsid w:val="005023E2"/>
    <w:rsid w:val="0050256B"/>
    <w:rsid w:val="00502632"/>
    <w:rsid w:val="00502AF0"/>
    <w:rsid w:val="00503991"/>
    <w:rsid w:val="00503C4D"/>
    <w:rsid w:val="00503D06"/>
    <w:rsid w:val="00503E19"/>
    <w:rsid w:val="005052A9"/>
    <w:rsid w:val="00505327"/>
    <w:rsid w:val="0050532F"/>
    <w:rsid w:val="00505699"/>
    <w:rsid w:val="00505F8E"/>
    <w:rsid w:val="005060F7"/>
    <w:rsid w:val="005064E1"/>
    <w:rsid w:val="005071A1"/>
    <w:rsid w:val="0050746A"/>
    <w:rsid w:val="00507DA3"/>
    <w:rsid w:val="005104BB"/>
    <w:rsid w:val="0051083D"/>
    <w:rsid w:val="00510C91"/>
    <w:rsid w:val="005111B6"/>
    <w:rsid w:val="0051129B"/>
    <w:rsid w:val="00511453"/>
    <w:rsid w:val="005116F8"/>
    <w:rsid w:val="00512060"/>
    <w:rsid w:val="005124AC"/>
    <w:rsid w:val="00512C84"/>
    <w:rsid w:val="00512CA6"/>
    <w:rsid w:val="00512DE0"/>
    <w:rsid w:val="00512FD6"/>
    <w:rsid w:val="00513B6A"/>
    <w:rsid w:val="00513B83"/>
    <w:rsid w:val="00513D06"/>
    <w:rsid w:val="00513E49"/>
    <w:rsid w:val="00513EE9"/>
    <w:rsid w:val="005143A0"/>
    <w:rsid w:val="00514776"/>
    <w:rsid w:val="00514857"/>
    <w:rsid w:val="00514A7A"/>
    <w:rsid w:val="00514B91"/>
    <w:rsid w:val="0051521B"/>
    <w:rsid w:val="0051575F"/>
    <w:rsid w:val="005159DE"/>
    <w:rsid w:val="005159F2"/>
    <w:rsid w:val="00515E2B"/>
    <w:rsid w:val="005162A2"/>
    <w:rsid w:val="00516B6D"/>
    <w:rsid w:val="00517DF4"/>
    <w:rsid w:val="0052035B"/>
    <w:rsid w:val="00520466"/>
    <w:rsid w:val="0052056B"/>
    <w:rsid w:val="00520C39"/>
    <w:rsid w:val="00520D51"/>
    <w:rsid w:val="00521A66"/>
    <w:rsid w:val="00521ECE"/>
    <w:rsid w:val="00521F43"/>
    <w:rsid w:val="00521FD2"/>
    <w:rsid w:val="0052201E"/>
    <w:rsid w:val="00522576"/>
    <w:rsid w:val="0052290B"/>
    <w:rsid w:val="00522FA9"/>
    <w:rsid w:val="0052319E"/>
    <w:rsid w:val="005238A2"/>
    <w:rsid w:val="00523B28"/>
    <w:rsid w:val="00523D5E"/>
    <w:rsid w:val="00523FA6"/>
    <w:rsid w:val="0052400F"/>
    <w:rsid w:val="00524AAD"/>
    <w:rsid w:val="00524B91"/>
    <w:rsid w:val="005255AF"/>
    <w:rsid w:val="005257FE"/>
    <w:rsid w:val="0052631D"/>
    <w:rsid w:val="00526354"/>
    <w:rsid w:val="00526A7B"/>
    <w:rsid w:val="00527822"/>
    <w:rsid w:val="00527C49"/>
    <w:rsid w:val="00530330"/>
    <w:rsid w:val="005303A8"/>
    <w:rsid w:val="00531001"/>
    <w:rsid w:val="005316C6"/>
    <w:rsid w:val="005329C5"/>
    <w:rsid w:val="00533A13"/>
    <w:rsid w:val="0053478C"/>
    <w:rsid w:val="0053491F"/>
    <w:rsid w:val="005349A5"/>
    <w:rsid w:val="005353A2"/>
    <w:rsid w:val="00535975"/>
    <w:rsid w:val="00535E28"/>
    <w:rsid w:val="0053640B"/>
    <w:rsid w:val="00536806"/>
    <w:rsid w:val="00536831"/>
    <w:rsid w:val="005368FE"/>
    <w:rsid w:val="00536B80"/>
    <w:rsid w:val="00536C27"/>
    <w:rsid w:val="0053711B"/>
    <w:rsid w:val="005372F8"/>
    <w:rsid w:val="0053747E"/>
    <w:rsid w:val="00537B8B"/>
    <w:rsid w:val="00537F5F"/>
    <w:rsid w:val="0054013D"/>
    <w:rsid w:val="0054046A"/>
    <w:rsid w:val="0054062A"/>
    <w:rsid w:val="00540D86"/>
    <w:rsid w:val="00541591"/>
    <w:rsid w:val="00541D9A"/>
    <w:rsid w:val="00541E6D"/>
    <w:rsid w:val="005422EE"/>
    <w:rsid w:val="005423E3"/>
    <w:rsid w:val="00542839"/>
    <w:rsid w:val="00542C81"/>
    <w:rsid w:val="00543995"/>
    <w:rsid w:val="00544049"/>
    <w:rsid w:val="00544977"/>
    <w:rsid w:val="00544979"/>
    <w:rsid w:val="00545CAE"/>
    <w:rsid w:val="00545F61"/>
    <w:rsid w:val="00546CF6"/>
    <w:rsid w:val="00546F31"/>
    <w:rsid w:val="00547001"/>
    <w:rsid w:val="0054798B"/>
    <w:rsid w:val="00547C38"/>
    <w:rsid w:val="00550147"/>
    <w:rsid w:val="00550218"/>
    <w:rsid w:val="0055026E"/>
    <w:rsid w:val="00550875"/>
    <w:rsid w:val="005508FF"/>
    <w:rsid w:val="005509C8"/>
    <w:rsid w:val="005510C4"/>
    <w:rsid w:val="005512C2"/>
    <w:rsid w:val="005518DA"/>
    <w:rsid w:val="0055237E"/>
    <w:rsid w:val="005528B2"/>
    <w:rsid w:val="0055299C"/>
    <w:rsid w:val="00553D54"/>
    <w:rsid w:val="005551DC"/>
    <w:rsid w:val="00555491"/>
    <w:rsid w:val="0055575E"/>
    <w:rsid w:val="0055592D"/>
    <w:rsid w:val="00555B8E"/>
    <w:rsid w:val="00555C98"/>
    <w:rsid w:val="005564A0"/>
    <w:rsid w:val="00556913"/>
    <w:rsid w:val="005569ED"/>
    <w:rsid w:val="00556AA3"/>
    <w:rsid w:val="00556FB8"/>
    <w:rsid w:val="005576E8"/>
    <w:rsid w:val="005577DF"/>
    <w:rsid w:val="00557DE7"/>
    <w:rsid w:val="00561301"/>
    <w:rsid w:val="005613D8"/>
    <w:rsid w:val="00561406"/>
    <w:rsid w:val="0056152C"/>
    <w:rsid w:val="005617F1"/>
    <w:rsid w:val="005618FB"/>
    <w:rsid w:val="00561949"/>
    <w:rsid w:val="00561B56"/>
    <w:rsid w:val="00561DD1"/>
    <w:rsid w:val="005620BE"/>
    <w:rsid w:val="005623CF"/>
    <w:rsid w:val="005628B5"/>
    <w:rsid w:val="00562DA4"/>
    <w:rsid w:val="00562DD3"/>
    <w:rsid w:val="00563341"/>
    <w:rsid w:val="00563626"/>
    <w:rsid w:val="0056392D"/>
    <w:rsid w:val="00563989"/>
    <w:rsid w:val="00563FE7"/>
    <w:rsid w:val="00564554"/>
    <w:rsid w:val="0056526A"/>
    <w:rsid w:val="0056600E"/>
    <w:rsid w:val="005665CE"/>
    <w:rsid w:val="00567048"/>
    <w:rsid w:val="00567360"/>
    <w:rsid w:val="0056790C"/>
    <w:rsid w:val="00570F0B"/>
    <w:rsid w:val="00570F48"/>
    <w:rsid w:val="00571AC4"/>
    <w:rsid w:val="0057236C"/>
    <w:rsid w:val="00572695"/>
    <w:rsid w:val="005726E6"/>
    <w:rsid w:val="005735F9"/>
    <w:rsid w:val="00573977"/>
    <w:rsid w:val="00573BB2"/>
    <w:rsid w:val="00573BD4"/>
    <w:rsid w:val="00573C96"/>
    <w:rsid w:val="005740FC"/>
    <w:rsid w:val="005741F8"/>
    <w:rsid w:val="00574288"/>
    <w:rsid w:val="0057467D"/>
    <w:rsid w:val="00574D2E"/>
    <w:rsid w:val="00574E75"/>
    <w:rsid w:val="0057517E"/>
    <w:rsid w:val="0057552F"/>
    <w:rsid w:val="00575A7F"/>
    <w:rsid w:val="005760E2"/>
    <w:rsid w:val="00576C17"/>
    <w:rsid w:val="00576CD3"/>
    <w:rsid w:val="00576E3A"/>
    <w:rsid w:val="0057739D"/>
    <w:rsid w:val="005775E3"/>
    <w:rsid w:val="00577639"/>
    <w:rsid w:val="00577B4B"/>
    <w:rsid w:val="0058000D"/>
    <w:rsid w:val="005800EA"/>
    <w:rsid w:val="00580902"/>
    <w:rsid w:val="00580A4D"/>
    <w:rsid w:val="00580CD7"/>
    <w:rsid w:val="00580DBD"/>
    <w:rsid w:val="00580E6C"/>
    <w:rsid w:val="00580F65"/>
    <w:rsid w:val="00581173"/>
    <w:rsid w:val="005814C7"/>
    <w:rsid w:val="00581DE0"/>
    <w:rsid w:val="005823D9"/>
    <w:rsid w:val="005826F4"/>
    <w:rsid w:val="00582B72"/>
    <w:rsid w:val="00583C0C"/>
    <w:rsid w:val="005843F2"/>
    <w:rsid w:val="005849EC"/>
    <w:rsid w:val="00585257"/>
    <w:rsid w:val="00585347"/>
    <w:rsid w:val="00585790"/>
    <w:rsid w:val="00585C30"/>
    <w:rsid w:val="00586594"/>
    <w:rsid w:val="00586B2E"/>
    <w:rsid w:val="00586D55"/>
    <w:rsid w:val="00586D64"/>
    <w:rsid w:val="00587BFD"/>
    <w:rsid w:val="005909F3"/>
    <w:rsid w:val="00591359"/>
    <w:rsid w:val="005925D9"/>
    <w:rsid w:val="005926FC"/>
    <w:rsid w:val="00592BAC"/>
    <w:rsid w:val="005932F9"/>
    <w:rsid w:val="00593338"/>
    <w:rsid w:val="00593651"/>
    <w:rsid w:val="00593961"/>
    <w:rsid w:val="00593AE6"/>
    <w:rsid w:val="00593AF3"/>
    <w:rsid w:val="00593D9D"/>
    <w:rsid w:val="0059410D"/>
    <w:rsid w:val="00594541"/>
    <w:rsid w:val="005947FA"/>
    <w:rsid w:val="00594AAE"/>
    <w:rsid w:val="00594B98"/>
    <w:rsid w:val="00595935"/>
    <w:rsid w:val="00595A42"/>
    <w:rsid w:val="00595B19"/>
    <w:rsid w:val="00595D2B"/>
    <w:rsid w:val="005979AC"/>
    <w:rsid w:val="00597B6B"/>
    <w:rsid w:val="00597E28"/>
    <w:rsid w:val="005A0070"/>
    <w:rsid w:val="005A01D2"/>
    <w:rsid w:val="005A03C7"/>
    <w:rsid w:val="005A05CD"/>
    <w:rsid w:val="005A09C0"/>
    <w:rsid w:val="005A0CE1"/>
    <w:rsid w:val="005A0D45"/>
    <w:rsid w:val="005A0F30"/>
    <w:rsid w:val="005A0F92"/>
    <w:rsid w:val="005A18C0"/>
    <w:rsid w:val="005A1AA4"/>
    <w:rsid w:val="005A1CE6"/>
    <w:rsid w:val="005A2044"/>
    <w:rsid w:val="005A2E47"/>
    <w:rsid w:val="005A33DF"/>
    <w:rsid w:val="005A34F1"/>
    <w:rsid w:val="005A3515"/>
    <w:rsid w:val="005A3537"/>
    <w:rsid w:val="005A394C"/>
    <w:rsid w:val="005A3CCA"/>
    <w:rsid w:val="005A3EDF"/>
    <w:rsid w:val="005A425E"/>
    <w:rsid w:val="005A4834"/>
    <w:rsid w:val="005A48BF"/>
    <w:rsid w:val="005A4BE2"/>
    <w:rsid w:val="005A4DF9"/>
    <w:rsid w:val="005A5438"/>
    <w:rsid w:val="005A57A3"/>
    <w:rsid w:val="005A5CE6"/>
    <w:rsid w:val="005A60D7"/>
    <w:rsid w:val="005A64AA"/>
    <w:rsid w:val="005A6C51"/>
    <w:rsid w:val="005A6C83"/>
    <w:rsid w:val="005A6E10"/>
    <w:rsid w:val="005A71DB"/>
    <w:rsid w:val="005A7713"/>
    <w:rsid w:val="005A7C5A"/>
    <w:rsid w:val="005B000F"/>
    <w:rsid w:val="005B0101"/>
    <w:rsid w:val="005B03E5"/>
    <w:rsid w:val="005B0456"/>
    <w:rsid w:val="005B053E"/>
    <w:rsid w:val="005B17E1"/>
    <w:rsid w:val="005B2C20"/>
    <w:rsid w:val="005B2FC7"/>
    <w:rsid w:val="005B32EE"/>
    <w:rsid w:val="005B3410"/>
    <w:rsid w:val="005B35A8"/>
    <w:rsid w:val="005B3945"/>
    <w:rsid w:val="005B444B"/>
    <w:rsid w:val="005B49C8"/>
    <w:rsid w:val="005B4A19"/>
    <w:rsid w:val="005B5109"/>
    <w:rsid w:val="005B5212"/>
    <w:rsid w:val="005B6A13"/>
    <w:rsid w:val="005B7882"/>
    <w:rsid w:val="005C060A"/>
    <w:rsid w:val="005C19B3"/>
    <w:rsid w:val="005C1BB2"/>
    <w:rsid w:val="005C1C8F"/>
    <w:rsid w:val="005C1D86"/>
    <w:rsid w:val="005C215A"/>
    <w:rsid w:val="005C21AE"/>
    <w:rsid w:val="005C31B6"/>
    <w:rsid w:val="005C471F"/>
    <w:rsid w:val="005C4AB7"/>
    <w:rsid w:val="005C4D15"/>
    <w:rsid w:val="005C4EAC"/>
    <w:rsid w:val="005C5090"/>
    <w:rsid w:val="005C5ADB"/>
    <w:rsid w:val="005C5B8B"/>
    <w:rsid w:val="005C5BF2"/>
    <w:rsid w:val="005C5EE4"/>
    <w:rsid w:val="005C5FCF"/>
    <w:rsid w:val="005C6145"/>
    <w:rsid w:val="005C630E"/>
    <w:rsid w:val="005C654C"/>
    <w:rsid w:val="005C6625"/>
    <w:rsid w:val="005C6C28"/>
    <w:rsid w:val="005C7303"/>
    <w:rsid w:val="005C7757"/>
    <w:rsid w:val="005C77C2"/>
    <w:rsid w:val="005C7D60"/>
    <w:rsid w:val="005C7FB4"/>
    <w:rsid w:val="005D00D0"/>
    <w:rsid w:val="005D011D"/>
    <w:rsid w:val="005D0E39"/>
    <w:rsid w:val="005D0F2F"/>
    <w:rsid w:val="005D216C"/>
    <w:rsid w:val="005D21F0"/>
    <w:rsid w:val="005D278E"/>
    <w:rsid w:val="005D2873"/>
    <w:rsid w:val="005D30CC"/>
    <w:rsid w:val="005D32E7"/>
    <w:rsid w:val="005D3689"/>
    <w:rsid w:val="005D3C61"/>
    <w:rsid w:val="005D418D"/>
    <w:rsid w:val="005D45C1"/>
    <w:rsid w:val="005D480D"/>
    <w:rsid w:val="005D4892"/>
    <w:rsid w:val="005D4F60"/>
    <w:rsid w:val="005D4F7F"/>
    <w:rsid w:val="005D4FD6"/>
    <w:rsid w:val="005D523F"/>
    <w:rsid w:val="005D5CB6"/>
    <w:rsid w:val="005D5D8A"/>
    <w:rsid w:val="005D5F55"/>
    <w:rsid w:val="005D61BA"/>
    <w:rsid w:val="005D6680"/>
    <w:rsid w:val="005D6843"/>
    <w:rsid w:val="005D6BE6"/>
    <w:rsid w:val="005D747E"/>
    <w:rsid w:val="005D7DC8"/>
    <w:rsid w:val="005E058B"/>
    <w:rsid w:val="005E05B9"/>
    <w:rsid w:val="005E08FB"/>
    <w:rsid w:val="005E1034"/>
    <w:rsid w:val="005E105A"/>
    <w:rsid w:val="005E1170"/>
    <w:rsid w:val="005E18C8"/>
    <w:rsid w:val="005E1A2B"/>
    <w:rsid w:val="005E20A6"/>
    <w:rsid w:val="005E2134"/>
    <w:rsid w:val="005E2410"/>
    <w:rsid w:val="005E2F87"/>
    <w:rsid w:val="005E3A51"/>
    <w:rsid w:val="005E4ADB"/>
    <w:rsid w:val="005E4CAA"/>
    <w:rsid w:val="005E4F4B"/>
    <w:rsid w:val="005E4F99"/>
    <w:rsid w:val="005E53E5"/>
    <w:rsid w:val="005E559F"/>
    <w:rsid w:val="005E569E"/>
    <w:rsid w:val="005E6366"/>
    <w:rsid w:val="005E63F7"/>
    <w:rsid w:val="005E6A54"/>
    <w:rsid w:val="005E77D6"/>
    <w:rsid w:val="005E78AA"/>
    <w:rsid w:val="005E7A89"/>
    <w:rsid w:val="005E7C1D"/>
    <w:rsid w:val="005E7CAA"/>
    <w:rsid w:val="005E7CD2"/>
    <w:rsid w:val="005F01E5"/>
    <w:rsid w:val="005F025E"/>
    <w:rsid w:val="005F0878"/>
    <w:rsid w:val="005F0EBD"/>
    <w:rsid w:val="005F187B"/>
    <w:rsid w:val="005F1BB8"/>
    <w:rsid w:val="005F1C5D"/>
    <w:rsid w:val="005F1C68"/>
    <w:rsid w:val="005F2790"/>
    <w:rsid w:val="005F3232"/>
    <w:rsid w:val="005F3363"/>
    <w:rsid w:val="005F36CF"/>
    <w:rsid w:val="005F3AF3"/>
    <w:rsid w:val="005F3AFE"/>
    <w:rsid w:val="005F3CBA"/>
    <w:rsid w:val="005F3D11"/>
    <w:rsid w:val="005F4356"/>
    <w:rsid w:val="005F460B"/>
    <w:rsid w:val="005F4784"/>
    <w:rsid w:val="005F4987"/>
    <w:rsid w:val="005F4CDA"/>
    <w:rsid w:val="005F5420"/>
    <w:rsid w:val="005F5819"/>
    <w:rsid w:val="005F5843"/>
    <w:rsid w:val="005F59E9"/>
    <w:rsid w:val="005F5B31"/>
    <w:rsid w:val="005F5BA4"/>
    <w:rsid w:val="005F5D83"/>
    <w:rsid w:val="005F60E6"/>
    <w:rsid w:val="005F6554"/>
    <w:rsid w:val="005F667F"/>
    <w:rsid w:val="005F680D"/>
    <w:rsid w:val="005F71FA"/>
    <w:rsid w:val="005F7C03"/>
    <w:rsid w:val="005F7E48"/>
    <w:rsid w:val="00600091"/>
    <w:rsid w:val="0060011D"/>
    <w:rsid w:val="00600225"/>
    <w:rsid w:val="00600517"/>
    <w:rsid w:val="00600552"/>
    <w:rsid w:val="00600671"/>
    <w:rsid w:val="00600703"/>
    <w:rsid w:val="006007A1"/>
    <w:rsid w:val="00600E67"/>
    <w:rsid w:val="00601E7C"/>
    <w:rsid w:val="00601F7E"/>
    <w:rsid w:val="00602251"/>
    <w:rsid w:val="006022C5"/>
    <w:rsid w:val="0060263E"/>
    <w:rsid w:val="00603016"/>
    <w:rsid w:val="006030D0"/>
    <w:rsid w:val="0060388B"/>
    <w:rsid w:val="00604214"/>
    <w:rsid w:val="00604444"/>
    <w:rsid w:val="00605C96"/>
    <w:rsid w:val="00605DE3"/>
    <w:rsid w:val="00605EB1"/>
    <w:rsid w:val="00605FBE"/>
    <w:rsid w:val="00605FD5"/>
    <w:rsid w:val="006102F5"/>
    <w:rsid w:val="006109BD"/>
    <w:rsid w:val="00610B8B"/>
    <w:rsid w:val="0061116C"/>
    <w:rsid w:val="006115B8"/>
    <w:rsid w:val="006125D4"/>
    <w:rsid w:val="0061283E"/>
    <w:rsid w:val="00613A15"/>
    <w:rsid w:val="00614189"/>
    <w:rsid w:val="00614A29"/>
    <w:rsid w:val="00614F92"/>
    <w:rsid w:val="00615591"/>
    <w:rsid w:val="00615637"/>
    <w:rsid w:val="00615D8E"/>
    <w:rsid w:val="00615F10"/>
    <w:rsid w:val="00616E7B"/>
    <w:rsid w:val="00616F06"/>
    <w:rsid w:val="006172DC"/>
    <w:rsid w:val="00617D28"/>
    <w:rsid w:val="00617E46"/>
    <w:rsid w:val="00620195"/>
    <w:rsid w:val="0062065E"/>
    <w:rsid w:val="0062080A"/>
    <w:rsid w:val="00620BFC"/>
    <w:rsid w:val="006210C2"/>
    <w:rsid w:val="006212A6"/>
    <w:rsid w:val="00621BA0"/>
    <w:rsid w:val="00621F01"/>
    <w:rsid w:val="00622EF5"/>
    <w:rsid w:val="00623A3B"/>
    <w:rsid w:val="00623EA9"/>
    <w:rsid w:val="006242FF"/>
    <w:rsid w:val="006244D7"/>
    <w:rsid w:val="0062482F"/>
    <w:rsid w:val="00624EA0"/>
    <w:rsid w:val="00625351"/>
    <w:rsid w:val="00625703"/>
    <w:rsid w:val="00626EB9"/>
    <w:rsid w:val="00626EFB"/>
    <w:rsid w:val="00627491"/>
    <w:rsid w:val="00630D59"/>
    <w:rsid w:val="00630FF9"/>
    <w:rsid w:val="006310BC"/>
    <w:rsid w:val="0063144D"/>
    <w:rsid w:val="00631472"/>
    <w:rsid w:val="006314A7"/>
    <w:rsid w:val="0063195A"/>
    <w:rsid w:val="00631FD5"/>
    <w:rsid w:val="00631FDD"/>
    <w:rsid w:val="00632650"/>
    <w:rsid w:val="006327A0"/>
    <w:rsid w:val="00632A77"/>
    <w:rsid w:val="00632AB1"/>
    <w:rsid w:val="00632AE5"/>
    <w:rsid w:val="00633A42"/>
    <w:rsid w:val="00633A69"/>
    <w:rsid w:val="00634298"/>
    <w:rsid w:val="00634363"/>
    <w:rsid w:val="00634550"/>
    <w:rsid w:val="00634947"/>
    <w:rsid w:val="00634970"/>
    <w:rsid w:val="00634B22"/>
    <w:rsid w:val="00634CAD"/>
    <w:rsid w:val="00635604"/>
    <w:rsid w:val="00635733"/>
    <w:rsid w:val="0063576F"/>
    <w:rsid w:val="00635ACB"/>
    <w:rsid w:val="00635B88"/>
    <w:rsid w:val="00635D45"/>
    <w:rsid w:val="00635F59"/>
    <w:rsid w:val="0063663D"/>
    <w:rsid w:val="00640226"/>
    <w:rsid w:val="00640D1C"/>
    <w:rsid w:val="0064136A"/>
    <w:rsid w:val="00641435"/>
    <w:rsid w:val="006414D3"/>
    <w:rsid w:val="006416A6"/>
    <w:rsid w:val="00641CE3"/>
    <w:rsid w:val="00641D33"/>
    <w:rsid w:val="00641DCF"/>
    <w:rsid w:val="006422CC"/>
    <w:rsid w:val="0064236D"/>
    <w:rsid w:val="00642380"/>
    <w:rsid w:val="006433D1"/>
    <w:rsid w:val="006437F7"/>
    <w:rsid w:val="00643C88"/>
    <w:rsid w:val="00643DAE"/>
    <w:rsid w:val="00644484"/>
    <w:rsid w:val="00644C11"/>
    <w:rsid w:val="00644EE3"/>
    <w:rsid w:val="006455C4"/>
    <w:rsid w:val="00645B72"/>
    <w:rsid w:val="006460CE"/>
    <w:rsid w:val="00647B2E"/>
    <w:rsid w:val="00650986"/>
    <w:rsid w:val="00650BCF"/>
    <w:rsid w:val="00651DA4"/>
    <w:rsid w:val="0065274D"/>
    <w:rsid w:val="00652AD9"/>
    <w:rsid w:val="00652DB6"/>
    <w:rsid w:val="00653669"/>
    <w:rsid w:val="006547FE"/>
    <w:rsid w:val="00656626"/>
    <w:rsid w:val="006568F6"/>
    <w:rsid w:val="00656A75"/>
    <w:rsid w:val="00656CED"/>
    <w:rsid w:val="006578CD"/>
    <w:rsid w:val="00657948"/>
    <w:rsid w:val="00657982"/>
    <w:rsid w:val="00657D6C"/>
    <w:rsid w:val="00660373"/>
    <w:rsid w:val="00660828"/>
    <w:rsid w:val="006611BA"/>
    <w:rsid w:val="00662B22"/>
    <w:rsid w:val="00662FD8"/>
    <w:rsid w:val="006631D6"/>
    <w:rsid w:val="00663A95"/>
    <w:rsid w:val="006641BF"/>
    <w:rsid w:val="00664999"/>
    <w:rsid w:val="00664A71"/>
    <w:rsid w:val="00665778"/>
    <w:rsid w:val="00665852"/>
    <w:rsid w:val="006659EC"/>
    <w:rsid w:val="00665BA1"/>
    <w:rsid w:val="00665C1D"/>
    <w:rsid w:val="00665CA6"/>
    <w:rsid w:val="00665D4D"/>
    <w:rsid w:val="00666312"/>
    <w:rsid w:val="006665C1"/>
    <w:rsid w:val="00666AE8"/>
    <w:rsid w:val="00666C44"/>
    <w:rsid w:val="00666D6B"/>
    <w:rsid w:val="00666FC0"/>
    <w:rsid w:val="006677ED"/>
    <w:rsid w:val="00667AEF"/>
    <w:rsid w:val="00667EEF"/>
    <w:rsid w:val="00667F3D"/>
    <w:rsid w:val="006704E3"/>
    <w:rsid w:val="0067066E"/>
    <w:rsid w:val="00670B20"/>
    <w:rsid w:val="00670BB1"/>
    <w:rsid w:val="0067103C"/>
    <w:rsid w:val="00671066"/>
    <w:rsid w:val="0067135C"/>
    <w:rsid w:val="00671428"/>
    <w:rsid w:val="00671474"/>
    <w:rsid w:val="006715C9"/>
    <w:rsid w:val="006716B8"/>
    <w:rsid w:val="00671716"/>
    <w:rsid w:val="0067190C"/>
    <w:rsid w:val="006719E6"/>
    <w:rsid w:val="00671BC7"/>
    <w:rsid w:val="00671E8F"/>
    <w:rsid w:val="00672197"/>
    <w:rsid w:val="006721FF"/>
    <w:rsid w:val="00672817"/>
    <w:rsid w:val="00674240"/>
    <w:rsid w:val="00675231"/>
    <w:rsid w:val="0067561D"/>
    <w:rsid w:val="00675DC5"/>
    <w:rsid w:val="006761E9"/>
    <w:rsid w:val="006762AD"/>
    <w:rsid w:val="00676529"/>
    <w:rsid w:val="00676884"/>
    <w:rsid w:val="00676A66"/>
    <w:rsid w:val="00676D13"/>
    <w:rsid w:val="00676D17"/>
    <w:rsid w:val="00677AFD"/>
    <w:rsid w:val="00677B65"/>
    <w:rsid w:val="006801A2"/>
    <w:rsid w:val="00680634"/>
    <w:rsid w:val="0068098E"/>
    <w:rsid w:val="006814D3"/>
    <w:rsid w:val="0068176E"/>
    <w:rsid w:val="00681A91"/>
    <w:rsid w:val="00681CA1"/>
    <w:rsid w:val="00683563"/>
    <w:rsid w:val="006844A5"/>
    <w:rsid w:val="00684CFE"/>
    <w:rsid w:val="006852C6"/>
    <w:rsid w:val="006852FA"/>
    <w:rsid w:val="00685353"/>
    <w:rsid w:val="00685444"/>
    <w:rsid w:val="0068555C"/>
    <w:rsid w:val="00685BB5"/>
    <w:rsid w:val="00685CA3"/>
    <w:rsid w:val="00686135"/>
    <w:rsid w:val="00686904"/>
    <w:rsid w:val="00687DE4"/>
    <w:rsid w:val="006900E4"/>
    <w:rsid w:val="0069013A"/>
    <w:rsid w:val="006903B7"/>
    <w:rsid w:val="00690595"/>
    <w:rsid w:val="00692143"/>
    <w:rsid w:val="006926DC"/>
    <w:rsid w:val="0069292F"/>
    <w:rsid w:val="00692A23"/>
    <w:rsid w:val="00692D82"/>
    <w:rsid w:val="00692EEF"/>
    <w:rsid w:val="00694C07"/>
    <w:rsid w:val="00695205"/>
    <w:rsid w:val="0069557D"/>
    <w:rsid w:val="0069570A"/>
    <w:rsid w:val="0069608E"/>
    <w:rsid w:val="006961E7"/>
    <w:rsid w:val="00696692"/>
    <w:rsid w:val="00696783"/>
    <w:rsid w:val="00697FD7"/>
    <w:rsid w:val="006A003F"/>
    <w:rsid w:val="006A0925"/>
    <w:rsid w:val="006A0AC6"/>
    <w:rsid w:val="006A1206"/>
    <w:rsid w:val="006A154A"/>
    <w:rsid w:val="006A2534"/>
    <w:rsid w:val="006A28B6"/>
    <w:rsid w:val="006A37E0"/>
    <w:rsid w:val="006A3CD8"/>
    <w:rsid w:val="006A45B1"/>
    <w:rsid w:val="006A4E47"/>
    <w:rsid w:val="006A5475"/>
    <w:rsid w:val="006A5D97"/>
    <w:rsid w:val="006A6C03"/>
    <w:rsid w:val="006A79C4"/>
    <w:rsid w:val="006A7C5A"/>
    <w:rsid w:val="006B0991"/>
    <w:rsid w:val="006B0DE4"/>
    <w:rsid w:val="006B0F81"/>
    <w:rsid w:val="006B1100"/>
    <w:rsid w:val="006B11ED"/>
    <w:rsid w:val="006B134B"/>
    <w:rsid w:val="006B144D"/>
    <w:rsid w:val="006B16D5"/>
    <w:rsid w:val="006B182A"/>
    <w:rsid w:val="006B1B97"/>
    <w:rsid w:val="006B2043"/>
    <w:rsid w:val="006B2918"/>
    <w:rsid w:val="006B2B83"/>
    <w:rsid w:val="006B2DCA"/>
    <w:rsid w:val="006B2E24"/>
    <w:rsid w:val="006B3221"/>
    <w:rsid w:val="006B359A"/>
    <w:rsid w:val="006B389F"/>
    <w:rsid w:val="006B39A1"/>
    <w:rsid w:val="006B4300"/>
    <w:rsid w:val="006B5A4D"/>
    <w:rsid w:val="006B66B0"/>
    <w:rsid w:val="006B6916"/>
    <w:rsid w:val="006B6BBC"/>
    <w:rsid w:val="006B731B"/>
    <w:rsid w:val="006B75D6"/>
    <w:rsid w:val="006B7F90"/>
    <w:rsid w:val="006C0D63"/>
    <w:rsid w:val="006C13EC"/>
    <w:rsid w:val="006C16C3"/>
    <w:rsid w:val="006C1926"/>
    <w:rsid w:val="006C1AD6"/>
    <w:rsid w:val="006C2056"/>
    <w:rsid w:val="006C24D9"/>
    <w:rsid w:val="006C2B63"/>
    <w:rsid w:val="006C3431"/>
    <w:rsid w:val="006C39A3"/>
    <w:rsid w:val="006C3F46"/>
    <w:rsid w:val="006C42D4"/>
    <w:rsid w:val="006C4C91"/>
    <w:rsid w:val="006C4FA3"/>
    <w:rsid w:val="006C5395"/>
    <w:rsid w:val="006C5746"/>
    <w:rsid w:val="006C5DBA"/>
    <w:rsid w:val="006C5EAE"/>
    <w:rsid w:val="006C6A23"/>
    <w:rsid w:val="006C7B6F"/>
    <w:rsid w:val="006C7CE8"/>
    <w:rsid w:val="006D003B"/>
    <w:rsid w:val="006D0340"/>
    <w:rsid w:val="006D0433"/>
    <w:rsid w:val="006D0C29"/>
    <w:rsid w:val="006D0C5B"/>
    <w:rsid w:val="006D0E0B"/>
    <w:rsid w:val="006D10CE"/>
    <w:rsid w:val="006D1B4B"/>
    <w:rsid w:val="006D1CA1"/>
    <w:rsid w:val="006D2A11"/>
    <w:rsid w:val="006D4488"/>
    <w:rsid w:val="006D44AA"/>
    <w:rsid w:val="006D483C"/>
    <w:rsid w:val="006D4988"/>
    <w:rsid w:val="006D49CC"/>
    <w:rsid w:val="006D5945"/>
    <w:rsid w:val="006D61DB"/>
    <w:rsid w:val="006D70CC"/>
    <w:rsid w:val="006D7262"/>
    <w:rsid w:val="006D7824"/>
    <w:rsid w:val="006D782B"/>
    <w:rsid w:val="006D7FE3"/>
    <w:rsid w:val="006E003C"/>
    <w:rsid w:val="006E0211"/>
    <w:rsid w:val="006E0514"/>
    <w:rsid w:val="006E0EF5"/>
    <w:rsid w:val="006E1406"/>
    <w:rsid w:val="006E1408"/>
    <w:rsid w:val="006E18F5"/>
    <w:rsid w:val="006E1900"/>
    <w:rsid w:val="006E2078"/>
    <w:rsid w:val="006E2168"/>
    <w:rsid w:val="006E2205"/>
    <w:rsid w:val="006E2211"/>
    <w:rsid w:val="006E2858"/>
    <w:rsid w:val="006E29F9"/>
    <w:rsid w:val="006E2E57"/>
    <w:rsid w:val="006E2F63"/>
    <w:rsid w:val="006E3176"/>
    <w:rsid w:val="006E32D6"/>
    <w:rsid w:val="006E3656"/>
    <w:rsid w:val="006E3789"/>
    <w:rsid w:val="006E4373"/>
    <w:rsid w:val="006E444F"/>
    <w:rsid w:val="006E4737"/>
    <w:rsid w:val="006E5131"/>
    <w:rsid w:val="006E536B"/>
    <w:rsid w:val="006E56B0"/>
    <w:rsid w:val="006E570B"/>
    <w:rsid w:val="006E595B"/>
    <w:rsid w:val="006E59EC"/>
    <w:rsid w:val="006E5F13"/>
    <w:rsid w:val="006E6E9B"/>
    <w:rsid w:val="006E6F8A"/>
    <w:rsid w:val="006E7356"/>
    <w:rsid w:val="006E78DE"/>
    <w:rsid w:val="006F09F8"/>
    <w:rsid w:val="006F0B59"/>
    <w:rsid w:val="006F18E9"/>
    <w:rsid w:val="006F19E7"/>
    <w:rsid w:val="006F2075"/>
    <w:rsid w:val="006F21A4"/>
    <w:rsid w:val="006F2735"/>
    <w:rsid w:val="006F287D"/>
    <w:rsid w:val="006F2C8A"/>
    <w:rsid w:val="006F2E9C"/>
    <w:rsid w:val="006F360D"/>
    <w:rsid w:val="006F3C30"/>
    <w:rsid w:val="006F4C95"/>
    <w:rsid w:val="006F4F25"/>
    <w:rsid w:val="006F57C7"/>
    <w:rsid w:val="006F57FF"/>
    <w:rsid w:val="006F5882"/>
    <w:rsid w:val="006F5A77"/>
    <w:rsid w:val="006F6359"/>
    <w:rsid w:val="006F6586"/>
    <w:rsid w:val="006F6746"/>
    <w:rsid w:val="006F67EB"/>
    <w:rsid w:val="006F6885"/>
    <w:rsid w:val="006F68CA"/>
    <w:rsid w:val="006F6F06"/>
    <w:rsid w:val="006F6F5D"/>
    <w:rsid w:val="006F6FE8"/>
    <w:rsid w:val="006F71AE"/>
    <w:rsid w:val="006F7B62"/>
    <w:rsid w:val="006F7B6C"/>
    <w:rsid w:val="006F7D1D"/>
    <w:rsid w:val="007003A6"/>
    <w:rsid w:val="00700964"/>
    <w:rsid w:val="0070114E"/>
    <w:rsid w:val="0070150F"/>
    <w:rsid w:val="00701771"/>
    <w:rsid w:val="00701E19"/>
    <w:rsid w:val="007024E1"/>
    <w:rsid w:val="00702B0F"/>
    <w:rsid w:val="00702C06"/>
    <w:rsid w:val="00702ED6"/>
    <w:rsid w:val="00703080"/>
    <w:rsid w:val="0070320A"/>
    <w:rsid w:val="0070328B"/>
    <w:rsid w:val="007034FE"/>
    <w:rsid w:val="00703843"/>
    <w:rsid w:val="00703AF7"/>
    <w:rsid w:val="00703D14"/>
    <w:rsid w:val="00704EDB"/>
    <w:rsid w:val="00704F56"/>
    <w:rsid w:val="00705109"/>
    <w:rsid w:val="00705356"/>
    <w:rsid w:val="0070574B"/>
    <w:rsid w:val="007060D9"/>
    <w:rsid w:val="007069E6"/>
    <w:rsid w:val="00706A82"/>
    <w:rsid w:val="00706DE5"/>
    <w:rsid w:val="00707324"/>
    <w:rsid w:val="007074C5"/>
    <w:rsid w:val="00707F9E"/>
    <w:rsid w:val="007102D5"/>
    <w:rsid w:val="00710587"/>
    <w:rsid w:val="00710A7B"/>
    <w:rsid w:val="00710AEA"/>
    <w:rsid w:val="00710EAC"/>
    <w:rsid w:val="007113FF"/>
    <w:rsid w:val="00711AC5"/>
    <w:rsid w:val="00711DF6"/>
    <w:rsid w:val="00712182"/>
    <w:rsid w:val="00712767"/>
    <w:rsid w:val="00713101"/>
    <w:rsid w:val="00713531"/>
    <w:rsid w:val="00713681"/>
    <w:rsid w:val="00713A3D"/>
    <w:rsid w:val="00713AE1"/>
    <w:rsid w:val="00713D77"/>
    <w:rsid w:val="007142C7"/>
    <w:rsid w:val="007147DD"/>
    <w:rsid w:val="007149F6"/>
    <w:rsid w:val="00714F25"/>
    <w:rsid w:val="007159DA"/>
    <w:rsid w:val="00715BDD"/>
    <w:rsid w:val="00715CDB"/>
    <w:rsid w:val="00716D54"/>
    <w:rsid w:val="00717001"/>
    <w:rsid w:val="007176AB"/>
    <w:rsid w:val="007176DD"/>
    <w:rsid w:val="00717E04"/>
    <w:rsid w:val="00720645"/>
    <w:rsid w:val="00720CBB"/>
    <w:rsid w:val="00721539"/>
    <w:rsid w:val="00721896"/>
    <w:rsid w:val="0072198C"/>
    <w:rsid w:val="00722194"/>
    <w:rsid w:val="007227EF"/>
    <w:rsid w:val="00722C70"/>
    <w:rsid w:val="00722C8B"/>
    <w:rsid w:val="00722CD1"/>
    <w:rsid w:val="00723233"/>
    <w:rsid w:val="00723C91"/>
    <w:rsid w:val="007241CF"/>
    <w:rsid w:val="007242C8"/>
    <w:rsid w:val="0072441D"/>
    <w:rsid w:val="00724690"/>
    <w:rsid w:val="00724849"/>
    <w:rsid w:val="00724BCE"/>
    <w:rsid w:val="00724E68"/>
    <w:rsid w:val="00724FD1"/>
    <w:rsid w:val="007251E0"/>
    <w:rsid w:val="0072527A"/>
    <w:rsid w:val="007255B8"/>
    <w:rsid w:val="007258A0"/>
    <w:rsid w:val="007258BE"/>
    <w:rsid w:val="007268DC"/>
    <w:rsid w:val="00726A97"/>
    <w:rsid w:val="00726DE9"/>
    <w:rsid w:val="007300B0"/>
    <w:rsid w:val="00730711"/>
    <w:rsid w:val="007307A8"/>
    <w:rsid w:val="0073125D"/>
    <w:rsid w:val="007312A6"/>
    <w:rsid w:val="007315DC"/>
    <w:rsid w:val="00731D02"/>
    <w:rsid w:val="007322C5"/>
    <w:rsid w:val="00732959"/>
    <w:rsid w:val="00732AB1"/>
    <w:rsid w:val="007336FD"/>
    <w:rsid w:val="007338F2"/>
    <w:rsid w:val="00733B21"/>
    <w:rsid w:val="0073401E"/>
    <w:rsid w:val="007340BD"/>
    <w:rsid w:val="00734361"/>
    <w:rsid w:val="00734476"/>
    <w:rsid w:val="0073454D"/>
    <w:rsid w:val="00734B75"/>
    <w:rsid w:val="00735875"/>
    <w:rsid w:val="007359AD"/>
    <w:rsid w:val="00735B4B"/>
    <w:rsid w:val="00736476"/>
    <w:rsid w:val="00736605"/>
    <w:rsid w:val="00737136"/>
    <w:rsid w:val="0073796E"/>
    <w:rsid w:val="00737F5E"/>
    <w:rsid w:val="007404C4"/>
    <w:rsid w:val="007408D1"/>
    <w:rsid w:val="00740948"/>
    <w:rsid w:val="00741012"/>
    <w:rsid w:val="007413EB"/>
    <w:rsid w:val="0074144D"/>
    <w:rsid w:val="007416D7"/>
    <w:rsid w:val="00741907"/>
    <w:rsid w:val="00741EC5"/>
    <w:rsid w:val="00742002"/>
    <w:rsid w:val="007425C8"/>
    <w:rsid w:val="007429FC"/>
    <w:rsid w:val="00742CCF"/>
    <w:rsid w:val="00742FDF"/>
    <w:rsid w:val="0074305A"/>
    <w:rsid w:val="00743109"/>
    <w:rsid w:val="0074357D"/>
    <w:rsid w:val="007439E2"/>
    <w:rsid w:val="00743E7F"/>
    <w:rsid w:val="007443E4"/>
    <w:rsid w:val="0074487E"/>
    <w:rsid w:val="00745D39"/>
    <w:rsid w:val="00746775"/>
    <w:rsid w:val="00746BE6"/>
    <w:rsid w:val="00746CE7"/>
    <w:rsid w:val="0074739B"/>
    <w:rsid w:val="00747B91"/>
    <w:rsid w:val="0075047A"/>
    <w:rsid w:val="00750D2C"/>
    <w:rsid w:val="00750F5A"/>
    <w:rsid w:val="007510F2"/>
    <w:rsid w:val="007510FB"/>
    <w:rsid w:val="007511D7"/>
    <w:rsid w:val="0075128C"/>
    <w:rsid w:val="00751946"/>
    <w:rsid w:val="00752097"/>
    <w:rsid w:val="00752D5F"/>
    <w:rsid w:val="00753578"/>
    <w:rsid w:val="00753AFE"/>
    <w:rsid w:val="00753EE3"/>
    <w:rsid w:val="00754675"/>
    <w:rsid w:val="0075469B"/>
    <w:rsid w:val="00754800"/>
    <w:rsid w:val="00755FCD"/>
    <w:rsid w:val="0075603B"/>
    <w:rsid w:val="00756484"/>
    <w:rsid w:val="0075698E"/>
    <w:rsid w:val="00756B3A"/>
    <w:rsid w:val="00756B44"/>
    <w:rsid w:val="00757696"/>
    <w:rsid w:val="0075787C"/>
    <w:rsid w:val="00760217"/>
    <w:rsid w:val="0076047E"/>
    <w:rsid w:val="0076089E"/>
    <w:rsid w:val="00760DA7"/>
    <w:rsid w:val="00761177"/>
    <w:rsid w:val="00762BCA"/>
    <w:rsid w:val="00763230"/>
    <w:rsid w:val="0076376E"/>
    <w:rsid w:val="00763935"/>
    <w:rsid w:val="00763CF8"/>
    <w:rsid w:val="00763F81"/>
    <w:rsid w:val="007647B7"/>
    <w:rsid w:val="00764BB2"/>
    <w:rsid w:val="00764F71"/>
    <w:rsid w:val="00765168"/>
    <w:rsid w:val="007665CB"/>
    <w:rsid w:val="007667AD"/>
    <w:rsid w:val="00766960"/>
    <w:rsid w:val="007669CD"/>
    <w:rsid w:val="0076751E"/>
    <w:rsid w:val="00767985"/>
    <w:rsid w:val="00767A9C"/>
    <w:rsid w:val="00770172"/>
    <w:rsid w:val="007712C2"/>
    <w:rsid w:val="00771CDE"/>
    <w:rsid w:val="007722A4"/>
    <w:rsid w:val="007726DC"/>
    <w:rsid w:val="00772F6B"/>
    <w:rsid w:val="00773126"/>
    <w:rsid w:val="00773229"/>
    <w:rsid w:val="00773623"/>
    <w:rsid w:val="0077369B"/>
    <w:rsid w:val="007743D7"/>
    <w:rsid w:val="007746F5"/>
    <w:rsid w:val="007749A2"/>
    <w:rsid w:val="00775369"/>
    <w:rsid w:val="0077585F"/>
    <w:rsid w:val="00775BA3"/>
    <w:rsid w:val="00775BF8"/>
    <w:rsid w:val="00775CD8"/>
    <w:rsid w:val="007763C0"/>
    <w:rsid w:val="00776652"/>
    <w:rsid w:val="0077759C"/>
    <w:rsid w:val="007802F9"/>
    <w:rsid w:val="00780321"/>
    <w:rsid w:val="007810C2"/>
    <w:rsid w:val="007811C5"/>
    <w:rsid w:val="00781BEE"/>
    <w:rsid w:val="00781CB6"/>
    <w:rsid w:val="00781E43"/>
    <w:rsid w:val="00782273"/>
    <w:rsid w:val="007829E1"/>
    <w:rsid w:val="00782A72"/>
    <w:rsid w:val="007834E0"/>
    <w:rsid w:val="007836D5"/>
    <w:rsid w:val="007836E5"/>
    <w:rsid w:val="007840C3"/>
    <w:rsid w:val="00784122"/>
    <w:rsid w:val="00784773"/>
    <w:rsid w:val="007848ED"/>
    <w:rsid w:val="007852E8"/>
    <w:rsid w:val="00785D87"/>
    <w:rsid w:val="00787FAD"/>
    <w:rsid w:val="007904D4"/>
    <w:rsid w:val="00790DBF"/>
    <w:rsid w:val="0079107F"/>
    <w:rsid w:val="007915C9"/>
    <w:rsid w:val="0079178F"/>
    <w:rsid w:val="00791B11"/>
    <w:rsid w:val="00791BF7"/>
    <w:rsid w:val="007927E5"/>
    <w:rsid w:val="00792A38"/>
    <w:rsid w:val="00793133"/>
    <w:rsid w:val="00793201"/>
    <w:rsid w:val="007932D7"/>
    <w:rsid w:val="0079415A"/>
    <w:rsid w:val="007944B8"/>
    <w:rsid w:val="00794A76"/>
    <w:rsid w:val="0079554C"/>
    <w:rsid w:val="00795701"/>
    <w:rsid w:val="0079585F"/>
    <w:rsid w:val="00795A20"/>
    <w:rsid w:val="00795B4C"/>
    <w:rsid w:val="00795CC3"/>
    <w:rsid w:val="00796006"/>
    <w:rsid w:val="007962B1"/>
    <w:rsid w:val="007962F8"/>
    <w:rsid w:val="007969A2"/>
    <w:rsid w:val="007971BB"/>
    <w:rsid w:val="007974CE"/>
    <w:rsid w:val="007979A3"/>
    <w:rsid w:val="00797AD6"/>
    <w:rsid w:val="00797CBF"/>
    <w:rsid w:val="007A0480"/>
    <w:rsid w:val="007A17B3"/>
    <w:rsid w:val="007A25B1"/>
    <w:rsid w:val="007A2AA3"/>
    <w:rsid w:val="007A2CEF"/>
    <w:rsid w:val="007A2D1A"/>
    <w:rsid w:val="007A2D7E"/>
    <w:rsid w:val="007A324F"/>
    <w:rsid w:val="007A3776"/>
    <w:rsid w:val="007A3FE8"/>
    <w:rsid w:val="007A40D5"/>
    <w:rsid w:val="007A4251"/>
    <w:rsid w:val="007A4525"/>
    <w:rsid w:val="007A4B77"/>
    <w:rsid w:val="007A4ECA"/>
    <w:rsid w:val="007A4FC1"/>
    <w:rsid w:val="007A54D2"/>
    <w:rsid w:val="007A5F2C"/>
    <w:rsid w:val="007A61DF"/>
    <w:rsid w:val="007A63B1"/>
    <w:rsid w:val="007A6E65"/>
    <w:rsid w:val="007A717C"/>
    <w:rsid w:val="007A72BE"/>
    <w:rsid w:val="007A74E1"/>
    <w:rsid w:val="007A7883"/>
    <w:rsid w:val="007A7C2B"/>
    <w:rsid w:val="007A7CA8"/>
    <w:rsid w:val="007A7D2F"/>
    <w:rsid w:val="007A7DDC"/>
    <w:rsid w:val="007A7E94"/>
    <w:rsid w:val="007B01E6"/>
    <w:rsid w:val="007B09EE"/>
    <w:rsid w:val="007B0ED0"/>
    <w:rsid w:val="007B103B"/>
    <w:rsid w:val="007B14A1"/>
    <w:rsid w:val="007B1693"/>
    <w:rsid w:val="007B1B1A"/>
    <w:rsid w:val="007B232E"/>
    <w:rsid w:val="007B2822"/>
    <w:rsid w:val="007B2AE2"/>
    <w:rsid w:val="007B2EB1"/>
    <w:rsid w:val="007B2FD8"/>
    <w:rsid w:val="007B3154"/>
    <w:rsid w:val="007B39A9"/>
    <w:rsid w:val="007B3B02"/>
    <w:rsid w:val="007B3CE9"/>
    <w:rsid w:val="007B4A2A"/>
    <w:rsid w:val="007B4D32"/>
    <w:rsid w:val="007B537F"/>
    <w:rsid w:val="007B53FE"/>
    <w:rsid w:val="007B5577"/>
    <w:rsid w:val="007B567A"/>
    <w:rsid w:val="007B5894"/>
    <w:rsid w:val="007B6258"/>
    <w:rsid w:val="007B63F4"/>
    <w:rsid w:val="007B64F1"/>
    <w:rsid w:val="007B7D4A"/>
    <w:rsid w:val="007B7ECB"/>
    <w:rsid w:val="007B7F92"/>
    <w:rsid w:val="007C0221"/>
    <w:rsid w:val="007C0235"/>
    <w:rsid w:val="007C089C"/>
    <w:rsid w:val="007C0B16"/>
    <w:rsid w:val="007C0BDB"/>
    <w:rsid w:val="007C0D0D"/>
    <w:rsid w:val="007C143F"/>
    <w:rsid w:val="007C2084"/>
    <w:rsid w:val="007C21BC"/>
    <w:rsid w:val="007C284A"/>
    <w:rsid w:val="007C2E4E"/>
    <w:rsid w:val="007C3158"/>
    <w:rsid w:val="007C3823"/>
    <w:rsid w:val="007C3B71"/>
    <w:rsid w:val="007C3FD8"/>
    <w:rsid w:val="007C42E5"/>
    <w:rsid w:val="007C47B8"/>
    <w:rsid w:val="007C49B5"/>
    <w:rsid w:val="007C4C62"/>
    <w:rsid w:val="007C4DD1"/>
    <w:rsid w:val="007C511D"/>
    <w:rsid w:val="007C5224"/>
    <w:rsid w:val="007C52CA"/>
    <w:rsid w:val="007C536A"/>
    <w:rsid w:val="007C58DB"/>
    <w:rsid w:val="007C59EC"/>
    <w:rsid w:val="007C61FE"/>
    <w:rsid w:val="007C6C66"/>
    <w:rsid w:val="007C776A"/>
    <w:rsid w:val="007C7E3C"/>
    <w:rsid w:val="007D0565"/>
    <w:rsid w:val="007D05C0"/>
    <w:rsid w:val="007D09C5"/>
    <w:rsid w:val="007D0B98"/>
    <w:rsid w:val="007D0E6D"/>
    <w:rsid w:val="007D11BC"/>
    <w:rsid w:val="007D17AB"/>
    <w:rsid w:val="007D186F"/>
    <w:rsid w:val="007D23D0"/>
    <w:rsid w:val="007D295B"/>
    <w:rsid w:val="007D3533"/>
    <w:rsid w:val="007D35DA"/>
    <w:rsid w:val="007D3BDD"/>
    <w:rsid w:val="007D3ED1"/>
    <w:rsid w:val="007D44C4"/>
    <w:rsid w:val="007D4735"/>
    <w:rsid w:val="007D4760"/>
    <w:rsid w:val="007D4810"/>
    <w:rsid w:val="007D4C4B"/>
    <w:rsid w:val="007D5000"/>
    <w:rsid w:val="007D52F9"/>
    <w:rsid w:val="007D5B8C"/>
    <w:rsid w:val="007D6592"/>
    <w:rsid w:val="007D687B"/>
    <w:rsid w:val="007D7344"/>
    <w:rsid w:val="007D79D3"/>
    <w:rsid w:val="007D7B5C"/>
    <w:rsid w:val="007D7ED3"/>
    <w:rsid w:val="007E0247"/>
    <w:rsid w:val="007E0331"/>
    <w:rsid w:val="007E0B08"/>
    <w:rsid w:val="007E0C7A"/>
    <w:rsid w:val="007E0D35"/>
    <w:rsid w:val="007E1240"/>
    <w:rsid w:val="007E1D63"/>
    <w:rsid w:val="007E23BC"/>
    <w:rsid w:val="007E26BF"/>
    <w:rsid w:val="007E2AAC"/>
    <w:rsid w:val="007E2AED"/>
    <w:rsid w:val="007E2B23"/>
    <w:rsid w:val="007E2C8C"/>
    <w:rsid w:val="007E33C1"/>
    <w:rsid w:val="007E39C4"/>
    <w:rsid w:val="007E5226"/>
    <w:rsid w:val="007E5DE3"/>
    <w:rsid w:val="007E645A"/>
    <w:rsid w:val="007E69B3"/>
    <w:rsid w:val="007E6F45"/>
    <w:rsid w:val="007E7321"/>
    <w:rsid w:val="007E7F68"/>
    <w:rsid w:val="007F0225"/>
    <w:rsid w:val="007F038F"/>
    <w:rsid w:val="007F0CBA"/>
    <w:rsid w:val="007F1063"/>
    <w:rsid w:val="007F11B5"/>
    <w:rsid w:val="007F2B56"/>
    <w:rsid w:val="007F3615"/>
    <w:rsid w:val="007F361A"/>
    <w:rsid w:val="007F364A"/>
    <w:rsid w:val="007F4BC8"/>
    <w:rsid w:val="007F4F8A"/>
    <w:rsid w:val="007F5616"/>
    <w:rsid w:val="007F6176"/>
    <w:rsid w:val="007F63D7"/>
    <w:rsid w:val="007F6C24"/>
    <w:rsid w:val="007F6CBE"/>
    <w:rsid w:val="007F7061"/>
    <w:rsid w:val="007F7285"/>
    <w:rsid w:val="007F7299"/>
    <w:rsid w:val="007F7396"/>
    <w:rsid w:val="007F75EB"/>
    <w:rsid w:val="007F767F"/>
    <w:rsid w:val="007F77D1"/>
    <w:rsid w:val="007F7828"/>
    <w:rsid w:val="007F7B05"/>
    <w:rsid w:val="00800081"/>
    <w:rsid w:val="00800293"/>
    <w:rsid w:val="00800DDB"/>
    <w:rsid w:val="00802ED5"/>
    <w:rsid w:val="00803BF9"/>
    <w:rsid w:val="00803FD8"/>
    <w:rsid w:val="00804118"/>
    <w:rsid w:val="008045BA"/>
    <w:rsid w:val="00804ABA"/>
    <w:rsid w:val="0080522B"/>
    <w:rsid w:val="008057C7"/>
    <w:rsid w:val="00805A04"/>
    <w:rsid w:val="00805A4C"/>
    <w:rsid w:val="008062D7"/>
    <w:rsid w:val="00806612"/>
    <w:rsid w:val="00806B36"/>
    <w:rsid w:val="00807011"/>
    <w:rsid w:val="00807200"/>
    <w:rsid w:val="008074E0"/>
    <w:rsid w:val="008076AE"/>
    <w:rsid w:val="00807A86"/>
    <w:rsid w:val="00807B40"/>
    <w:rsid w:val="00807BA1"/>
    <w:rsid w:val="00807C24"/>
    <w:rsid w:val="00810573"/>
    <w:rsid w:val="00810A38"/>
    <w:rsid w:val="00810F71"/>
    <w:rsid w:val="008112B4"/>
    <w:rsid w:val="00811333"/>
    <w:rsid w:val="0081136B"/>
    <w:rsid w:val="0081169D"/>
    <w:rsid w:val="00811FFD"/>
    <w:rsid w:val="00812904"/>
    <w:rsid w:val="00812B37"/>
    <w:rsid w:val="008135AA"/>
    <w:rsid w:val="008138B5"/>
    <w:rsid w:val="00814408"/>
    <w:rsid w:val="00814881"/>
    <w:rsid w:val="00814AEB"/>
    <w:rsid w:val="00815A87"/>
    <w:rsid w:val="0081609A"/>
    <w:rsid w:val="008168B8"/>
    <w:rsid w:val="008168D4"/>
    <w:rsid w:val="00816D5F"/>
    <w:rsid w:val="00817501"/>
    <w:rsid w:val="00820221"/>
    <w:rsid w:val="00820973"/>
    <w:rsid w:val="00820F2E"/>
    <w:rsid w:val="008212F0"/>
    <w:rsid w:val="00821432"/>
    <w:rsid w:val="00821567"/>
    <w:rsid w:val="00821878"/>
    <w:rsid w:val="0082279F"/>
    <w:rsid w:val="00822D16"/>
    <w:rsid w:val="008240FC"/>
    <w:rsid w:val="00824720"/>
    <w:rsid w:val="00825362"/>
    <w:rsid w:val="00825818"/>
    <w:rsid w:val="008258BE"/>
    <w:rsid w:val="00825CD2"/>
    <w:rsid w:val="00825DC6"/>
    <w:rsid w:val="0082658E"/>
    <w:rsid w:val="008300A4"/>
    <w:rsid w:val="00831C93"/>
    <w:rsid w:val="00831DC6"/>
    <w:rsid w:val="00831E40"/>
    <w:rsid w:val="00832303"/>
    <w:rsid w:val="0083246A"/>
    <w:rsid w:val="00832538"/>
    <w:rsid w:val="00832672"/>
    <w:rsid w:val="0083367A"/>
    <w:rsid w:val="00833B8C"/>
    <w:rsid w:val="00833BA3"/>
    <w:rsid w:val="00833CCF"/>
    <w:rsid w:val="00834205"/>
    <w:rsid w:val="0083461B"/>
    <w:rsid w:val="00834A41"/>
    <w:rsid w:val="00835ACB"/>
    <w:rsid w:val="008370A7"/>
    <w:rsid w:val="0084059F"/>
    <w:rsid w:val="00840695"/>
    <w:rsid w:val="0084076E"/>
    <w:rsid w:val="0084091D"/>
    <w:rsid w:val="0084167F"/>
    <w:rsid w:val="00841702"/>
    <w:rsid w:val="00842472"/>
    <w:rsid w:val="00842921"/>
    <w:rsid w:val="008431C3"/>
    <w:rsid w:val="00843724"/>
    <w:rsid w:val="00843948"/>
    <w:rsid w:val="00843C95"/>
    <w:rsid w:val="00843D4D"/>
    <w:rsid w:val="00843DEC"/>
    <w:rsid w:val="008443D9"/>
    <w:rsid w:val="0084483B"/>
    <w:rsid w:val="00844BA4"/>
    <w:rsid w:val="0084629A"/>
    <w:rsid w:val="008466F8"/>
    <w:rsid w:val="008469FC"/>
    <w:rsid w:val="008470C6"/>
    <w:rsid w:val="0084720B"/>
    <w:rsid w:val="008473F2"/>
    <w:rsid w:val="00847984"/>
    <w:rsid w:val="00847D80"/>
    <w:rsid w:val="00850ADE"/>
    <w:rsid w:val="00851788"/>
    <w:rsid w:val="00851C00"/>
    <w:rsid w:val="0085214B"/>
    <w:rsid w:val="0085218A"/>
    <w:rsid w:val="00852665"/>
    <w:rsid w:val="008527EA"/>
    <w:rsid w:val="00852E40"/>
    <w:rsid w:val="00852F1A"/>
    <w:rsid w:val="0085308E"/>
    <w:rsid w:val="00853114"/>
    <w:rsid w:val="0085336C"/>
    <w:rsid w:val="0085372A"/>
    <w:rsid w:val="00853783"/>
    <w:rsid w:val="00853DB3"/>
    <w:rsid w:val="00854216"/>
    <w:rsid w:val="00854543"/>
    <w:rsid w:val="0085460D"/>
    <w:rsid w:val="0085477F"/>
    <w:rsid w:val="00854E0B"/>
    <w:rsid w:val="00855666"/>
    <w:rsid w:val="00855B72"/>
    <w:rsid w:val="00855BF2"/>
    <w:rsid w:val="00855E5C"/>
    <w:rsid w:val="0085666D"/>
    <w:rsid w:val="00857CEA"/>
    <w:rsid w:val="00860AD4"/>
    <w:rsid w:val="00861553"/>
    <w:rsid w:val="00861C6D"/>
    <w:rsid w:val="00861DD4"/>
    <w:rsid w:val="00861F32"/>
    <w:rsid w:val="00862397"/>
    <w:rsid w:val="00862840"/>
    <w:rsid w:val="0086307B"/>
    <w:rsid w:val="008631C3"/>
    <w:rsid w:val="00863637"/>
    <w:rsid w:val="008637D4"/>
    <w:rsid w:val="00863C16"/>
    <w:rsid w:val="00863CCE"/>
    <w:rsid w:val="00863FFA"/>
    <w:rsid w:val="00864102"/>
    <w:rsid w:val="00864130"/>
    <w:rsid w:val="00864727"/>
    <w:rsid w:val="008647A0"/>
    <w:rsid w:val="00864A7E"/>
    <w:rsid w:val="00864D5D"/>
    <w:rsid w:val="00865081"/>
    <w:rsid w:val="008655A1"/>
    <w:rsid w:val="00865BCC"/>
    <w:rsid w:val="00865C38"/>
    <w:rsid w:val="00865C5F"/>
    <w:rsid w:val="00865DF8"/>
    <w:rsid w:val="00865EFC"/>
    <w:rsid w:val="00866130"/>
    <w:rsid w:val="008664A5"/>
    <w:rsid w:val="008664A7"/>
    <w:rsid w:val="008664EA"/>
    <w:rsid w:val="00866DBA"/>
    <w:rsid w:val="00866F3C"/>
    <w:rsid w:val="00867EDD"/>
    <w:rsid w:val="00867F49"/>
    <w:rsid w:val="0087060C"/>
    <w:rsid w:val="00870726"/>
    <w:rsid w:val="00870A8E"/>
    <w:rsid w:val="0087116F"/>
    <w:rsid w:val="008716ED"/>
    <w:rsid w:val="00871E4A"/>
    <w:rsid w:val="008722D7"/>
    <w:rsid w:val="00872D9C"/>
    <w:rsid w:val="00873726"/>
    <w:rsid w:val="00874EEF"/>
    <w:rsid w:val="00875229"/>
    <w:rsid w:val="00875ABB"/>
    <w:rsid w:val="00875AC9"/>
    <w:rsid w:val="00875B27"/>
    <w:rsid w:val="00875BA5"/>
    <w:rsid w:val="00876431"/>
    <w:rsid w:val="008778D6"/>
    <w:rsid w:val="00877D23"/>
    <w:rsid w:val="00877D5C"/>
    <w:rsid w:val="00880374"/>
    <w:rsid w:val="00880646"/>
    <w:rsid w:val="00880D0C"/>
    <w:rsid w:val="00881033"/>
    <w:rsid w:val="008816A2"/>
    <w:rsid w:val="0088201B"/>
    <w:rsid w:val="0088237C"/>
    <w:rsid w:val="00882DFE"/>
    <w:rsid w:val="00883358"/>
    <w:rsid w:val="008839AF"/>
    <w:rsid w:val="00883C29"/>
    <w:rsid w:val="00884557"/>
    <w:rsid w:val="008851F1"/>
    <w:rsid w:val="008859FF"/>
    <w:rsid w:val="00886730"/>
    <w:rsid w:val="008867FC"/>
    <w:rsid w:val="00886875"/>
    <w:rsid w:val="00886A1D"/>
    <w:rsid w:val="00886F72"/>
    <w:rsid w:val="008872DB"/>
    <w:rsid w:val="008874BA"/>
    <w:rsid w:val="008877E1"/>
    <w:rsid w:val="00887AFD"/>
    <w:rsid w:val="00887EF9"/>
    <w:rsid w:val="00890487"/>
    <w:rsid w:val="00891004"/>
    <w:rsid w:val="0089129A"/>
    <w:rsid w:val="0089152C"/>
    <w:rsid w:val="00891B3A"/>
    <w:rsid w:val="00891C05"/>
    <w:rsid w:val="00892752"/>
    <w:rsid w:val="00892859"/>
    <w:rsid w:val="00892876"/>
    <w:rsid w:val="00893970"/>
    <w:rsid w:val="0089398F"/>
    <w:rsid w:val="00894120"/>
    <w:rsid w:val="00894196"/>
    <w:rsid w:val="00894DD1"/>
    <w:rsid w:val="0089581F"/>
    <w:rsid w:val="00895882"/>
    <w:rsid w:val="008959C9"/>
    <w:rsid w:val="00895DBA"/>
    <w:rsid w:val="00895ED7"/>
    <w:rsid w:val="00896322"/>
    <w:rsid w:val="00896379"/>
    <w:rsid w:val="008967A4"/>
    <w:rsid w:val="008967A7"/>
    <w:rsid w:val="0089691D"/>
    <w:rsid w:val="008979C6"/>
    <w:rsid w:val="008979D9"/>
    <w:rsid w:val="00897F81"/>
    <w:rsid w:val="008A04E9"/>
    <w:rsid w:val="008A06C6"/>
    <w:rsid w:val="008A0C68"/>
    <w:rsid w:val="008A0D69"/>
    <w:rsid w:val="008A0F13"/>
    <w:rsid w:val="008A165C"/>
    <w:rsid w:val="008A1841"/>
    <w:rsid w:val="008A195A"/>
    <w:rsid w:val="008A1D3B"/>
    <w:rsid w:val="008A22A6"/>
    <w:rsid w:val="008A234D"/>
    <w:rsid w:val="008A27F3"/>
    <w:rsid w:val="008A2C3B"/>
    <w:rsid w:val="008A3674"/>
    <w:rsid w:val="008A3987"/>
    <w:rsid w:val="008A3A52"/>
    <w:rsid w:val="008A44D0"/>
    <w:rsid w:val="008A4C6A"/>
    <w:rsid w:val="008A4CE3"/>
    <w:rsid w:val="008A4FC4"/>
    <w:rsid w:val="008A5608"/>
    <w:rsid w:val="008A62A4"/>
    <w:rsid w:val="008A64BD"/>
    <w:rsid w:val="008A6716"/>
    <w:rsid w:val="008A69F5"/>
    <w:rsid w:val="008A6B50"/>
    <w:rsid w:val="008A72DC"/>
    <w:rsid w:val="008A73E6"/>
    <w:rsid w:val="008A75EC"/>
    <w:rsid w:val="008A7B96"/>
    <w:rsid w:val="008A7DE6"/>
    <w:rsid w:val="008B04B3"/>
    <w:rsid w:val="008B0BC8"/>
    <w:rsid w:val="008B0DF7"/>
    <w:rsid w:val="008B1295"/>
    <w:rsid w:val="008B2B44"/>
    <w:rsid w:val="008B35BD"/>
    <w:rsid w:val="008B4089"/>
    <w:rsid w:val="008B42B3"/>
    <w:rsid w:val="008B511E"/>
    <w:rsid w:val="008B5774"/>
    <w:rsid w:val="008B57C3"/>
    <w:rsid w:val="008B59AC"/>
    <w:rsid w:val="008B5D41"/>
    <w:rsid w:val="008B5D80"/>
    <w:rsid w:val="008B609A"/>
    <w:rsid w:val="008B649F"/>
    <w:rsid w:val="008B6C42"/>
    <w:rsid w:val="008B6D17"/>
    <w:rsid w:val="008B6E98"/>
    <w:rsid w:val="008B7CE1"/>
    <w:rsid w:val="008B7EF4"/>
    <w:rsid w:val="008C0331"/>
    <w:rsid w:val="008C06FF"/>
    <w:rsid w:val="008C0C91"/>
    <w:rsid w:val="008C1775"/>
    <w:rsid w:val="008C1A68"/>
    <w:rsid w:val="008C2B2E"/>
    <w:rsid w:val="008C2C19"/>
    <w:rsid w:val="008C3B54"/>
    <w:rsid w:val="008C3CA3"/>
    <w:rsid w:val="008C3D3F"/>
    <w:rsid w:val="008C43E0"/>
    <w:rsid w:val="008C4605"/>
    <w:rsid w:val="008C4B1A"/>
    <w:rsid w:val="008C4C73"/>
    <w:rsid w:val="008C58A2"/>
    <w:rsid w:val="008C58CD"/>
    <w:rsid w:val="008C5CC3"/>
    <w:rsid w:val="008C624E"/>
    <w:rsid w:val="008C62A6"/>
    <w:rsid w:val="008C65D9"/>
    <w:rsid w:val="008C6716"/>
    <w:rsid w:val="008C69C0"/>
    <w:rsid w:val="008C6C15"/>
    <w:rsid w:val="008C700D"/>
    <w:rsid w:val="008C7D54"/>
    <w:rsid w:val="008D03F9"/>
    <w:rsid w:val="008D06E2"/>
    <w:rsid w:val="008D0A79"/>
    <w:rsid w:val="008D243B"/>
    <w:rsid w:val="008D25D1"/>
    <w:rsid w:val="008D279F"/>
    <w:rsid w:val="008D288C"/>
    <w:rsid w:val="008D2C79"/>
    <w:rsid w:val="008D3692"/>
    <w:rsid w:val="008D38D6"/>
    <w:rsid w:val="008D39FE"/>
    <w:rsid w:val="008D3AAA"/>
    <w:rsid w:val="008D45B9"/>
    <w:rsid w:val="008D46D1"/>
    <w:rsid w:val="008D4B11"/>
    <w:rsid w:val="008D4EA0"/>
    <w:rsid w:val="008D4EF7"/>
    <w:rsid w:val="008D5E4E"/>
    <w:rsid w:val="008D60A1"/>
    <w:rsid w:val="008D61A9"/>
    <w:rsid w:val="008D6219"/>
    <w:rsid w:val="008D6C71"/>
    <w:rsid w:val="008D6FE4"/>
    <w:rsid w:val="008D74DA"/>
    <w:rsid w:val="008D79E4"/>
    <w:rsid w:val="008D7F68"/>
    <w:rsid w:val="008E0789"/>
    <w:rsid w:val="008E0D0E"/>
    <w:rsid w:val="008E0D7D"/>
    <w:rsid w:val="008E0F89"/>
    <w:rsid w:val="008E186F"/>
    <w:rsid w:val="008E1936"/>
    <w:rsid w:val="008E1D6E"/>
    <w:rsid w:val="008E2734"/>
    <w:rsid w:val="008E2759"/>
    <w:rsid w:val="008E2820"/>
    <w:rsid w:val="008E350F"/>
    <w:rsid w:val="008E35DA"/>
    <w:rsid w:val="008E3932"/>
    <w:rsid w:val="008E45D8"/>
    <w:rsid w:val="008E4826"/>
    <w:rsid w:val="008E487A"/>
    <w:rsid w:val="008E489D"/>
    <w:rsid w:val="008E4D8D"/>
    <w:rsid w:val="008E580F"/>
    <w:rsid w:val="008E5BE7"/>
    <w:rsid w:val="008E5F2A"/>
    <w:rsid w:val="008E60BE"/>
    <w:rsid w:val="008E66BA"/>
    <w:rsid w:val="008E735B"/>
    <w:rsid w:val="008E7659"/>
    <w:rsid w:val="008E7666"/>
    <w:rsid w:val="008E784D"/>
    <w:rsid w:val="008E7BF7"/>
    <w:rsid w:val="008F0085"/>
    <w:rsid w:val="008F27EF"/>
    <w:rsid w:val="008F2B69"/>
    <w:rsid w:val="008F2BE2"/>
    <w:rsid w:val="008F3335"/>
    <w:rsid w:val="008F3DD2"/>
    <w:rsid w:val="008F3DDF"/>
    <w:rsid w:val="008F4392"/>
    <w:rsid w:val="008F44AF"/>
    <w:rsid w:val="008F4676"/>
    <w:rsid w:val="008F491D"/>
    <w:rsid w:val="008F4A09"/>
    <w:rsid w:val="008F4F60"/>
    <w:rsid w:val="008F5240"/>
    <w:rsid w:val="008F5FA9"/>
    <w:rsid w:val="008F60F6"/>
    <w:rsid w:val="008F616A"/>
    <w:rsid w:val="008F62A3"/>
    <w:rsid w:val="008F705F"/>
    <w:rsid w:val="008F731A"/>
    <w:rsid w:val="008F7476"/>
    <w:rsid w:val="008F749E"/>
    <w:rsid w:val="008F74E4"/>
    <w:rsid w:val="008F752E"/>
    <w:rsid w:val="008F7781"/>
    <w:rsid w:val="008F7BD2"/>
    <w:rsid w:val="008F7DD6"/>
    <w:rsid w:val="00900157"/>
    <w:rsid w:val="009005F1"/>
    <w:rsid w:val="00900986"/>
    <w:rsid w:val="0090129E"/>
    <w:rsid w:val="00901D1B"/>
    <w:rsid w:val="00901F31"/>
    <w:rsid w:val="0090252E"/>
    <w:rsid w:val="00903836"/>
    <w:rsid w:val="00903BF2"/>
    <w:rsid w:val="00904023"/>
    <w:rsid w:val="00904A5B"/>
    <w:rsid w:val="00905357"/>
    <w:rsid w:val="00905A6C"/>
    <w:rsid w:val="00905E82"/>
    <w:rsid w:val="00906560"/>
    <w:rsid w:val="00906608"/>
    <w:rsid w:val="00906F38"/>
    <w:rsid w:val="009077EB"/>
    <w:rsid w:val="00907ED1"/>
    <w:rsid w:val="0091027C"/>
    <w:rsid w:val="00910A01"/>
    <w:rsid w:val="00910CA3"/>
    <w:rsid w:val="009116B0"/>
    <w:rsid w:val="00911950"/>
    <w:rsid w:val="00911C66"/>
    <w:rsid w:val="00911F32"/>
    <w:rsid w:val="00911F94"/>
    <w:rsid w:val="00912254"/>
    <w:rsid w:val="0091294D"/>
    <w:rsid w:val="00912B01"/>
    <w:rsid w:val="00913C4C"/>
    <w:rsid w:val="0091421D"/>
    <w:rsid w:val="0091421E"/>
    <w:rsid w:val="009142F1"/>
    <w:rsid w:val="0091496D"/>
    <w:rsid w:val="00914C2D"/>
    <w:rsid w:val="00914D33"/>
    <w:rsid w:val="009152DB"/>
    <w:rsid w:val="00915770"/>
    <w:rsid w:val="0091631A"/>
    <w:rsid w:val="00916A3D"/>
    <w:rsid w:val="00916AA0"/>
    <w:rsid w:val="00916C7B"/>
    <w:rsid w:val="00916DEE"/>
    <w:rsid w:val="00916FB1"/>
    <w:rsid w:val="0091741D"/>
    <w:rsid w:val="0091760A"/>
    <w:rsid w:val="00917EE5"/>
    <w:rsid w:val="00917F0E"/>
    <w:rsid w:val="00920293"/>
    <w:rsid w:val="0092035F"/>
    <w:rsid w:val="00920ADC"/>
    <w:rsid w:val="009210BB"/>
    <w:rsid w:val="009210CA"/>
    <w:rsid w:val="00921A74"/>
    <w:rsid w:val="0092223F"/>
    <w:rsid w:val="0092299C"/>
    <w:rsid w:val="00922DA7"/>
    <w:rsid w:val="00922DCB"/>
    <w:rsid w:val="00922F6E"/>
    <w:rsid w:val="00923452"/>
    <w:rsid w:val="00923A0E"/>
    <w:rsid w:val="00923EBC"/>
    <w:rsid w:val="009242CF"/>
    <w:rsid w:val="009249C1"/>
    <w:rsid w:val="00924B59"/>
    <w:rsid w:val="00925892"/>
    <w:rsid w:val="00925898"/>
    <w:rsid w:val="00925B82"/>
    <w:rsid w:val="00925BA4"/>
    <w:rsid w:val="00926B61"/>
    <w:rsid w:val="00926E1D"/>
    <w:rsid w:val="00927C35"/>
    <w:rsid w:val="00930ACA"/>
    <w:rsid w:val="00930ACF"/>
    <w:rsid w:val="009312EE"/>
    <w:rsid w:val="00931C3C"/>
    <w:rsid w:val="00932165"/>
    <w:rsid w:val="00933C26"/>
    <w:rsid w:val="00933E01"/>
    <w:rsid w:val="00933F1D"/>
    <w:rsid w:val="00934007"/>
    <w:rsid w:val="0093519D"/>
    <w:rsid w:val="009356B1"/>
    <w:rsid w:val="00935CE1"/>
    <w:rsid w:val="009369A2"/>
    <w:rsid w:val="0093724A"/>
    <w:rsid w:val="0093745A"/>
    <w:rsid w:val="00937665"/>
    <w:rsid w:val="00937BA3"/>
    <w:rsid w:val="00937C61"/>
    <w:rsid w:val="009404BC"/>
    <w:rsid w:val="009404BF"/>
    <w:rsid w:val="00940A37"/>
    <w:rsid w:val="00940A8F"/>
    <w:rsid w:val="00940AD3"/>
    <w:rsid w:val="00941855"/>
    <w:rsid w:val="009419E0"/>
    <w:rsid w:val="0094221A"/>
    <w:rsid w:val="009426BF"/>
    <w:rsid w:val="00942918"/>
    <w:rsid w:val="00942DC2"/>
    <w:rsid w:val="0094306B"/>
    <w:rsid w:val="00943311"/>
    <w:rsid w:val="00943FCE"/>
    <w:rsid w:val="009446A4"/>
    <w:rsid w:val="00944C99"/>
    <w:rsid w:val="00944DD7"/>
    <w:rsid w:val="009451C1"/>
    <w:rsid w:val="009462D5"/>
    <w:rsid w:val="00946325"/>
    <w:rsid w:val="009473DF"/>
    <w:rsid w:val="0094774F"/>
    <w:rsid w:val="00947AB9"/>
    <w:rsid w:val="00947ED6"/>
    <w:rsid w:val="0095006A"/>
    <w:rsid w:val="0095023A"/>
    <w:rsid w:val="00950471"/>
    <w:rsid w:val="009505F8"/>
    <w:rsid w:val="00950DC0"/>
    <w:rsid w:val="00950E3A"/>
    <w:rsid w:val="00952933"/>
    <w:rsid w:val="0095352C"/>
    <w:rsid w:val="00954AB5"/>
    <w:rsid w:val="00955135"/>
    <w:rsid w:val="0095520C"/>
    <w:rsid w:val="009554B7"/>
    <w:rsid w:val="00956543"/>
    <w:rsid w:val="0095655C"/>
    <w:rsid w:val="009565EC"/>
    <w:rsid w:val="00956E09"/>
    <w:rsid w:val="009573FC"/>
    <w:rsid w:val="00957582"/>
    <w:rsid w:val="0095758B"/>
    <w:rsid w:val="00960171"/>
    <w:rsid w:val="00960F14"/>
    <w:rsid w:val="00961205"/>
    <w:rsid w:val="009614D1"/>
    <w:rsid w:val="00961D52"/>
    <w:rsid w:val="009623CA"/>
    <w:rsid w:val="009623E4"/>
    <w:rsid w:val="00962537"/>
    <w:rsid w:val="00962C75"/>
    <w:rsid w:val="00962DC7"/>
    <w:rsid w:val="00962E5B"/>
    <w:rsid w:val="0096304D"/>
    <w:rsid w:val="0096393B"/>
    <w:rsid w:val="00964323"/>
    <w:rsid w:val="00964740"/>
    <w:rsid w:val="00965531"/>
    <w:rsid w:val="00965763"/>
    <w:rsid w:val="009658BF"/>
    <w:rsid w:val="00965A2C"/>
    <w:rsid w:val="00965A7B"/>
    <w:rsid w:val="00965B65"/>
    <w:rsid w:val="009677C5"/>
    <w:rsid w:val="0096781A"/>
    <w:rsid w:val="00967DF3"/>
    <w:rsid w:val="00971106"/>
    <w:rsid w:val="009712E8"/>
    <w:rsid w:val="0097144B"/>
    <w:rsid w:val="009717D8"/>
    <w:rsid w:val="00971805"/>
    <w:rsid w:val="00971B70"/>
    <w:rsid w:val="00971CF3"/>
    <w:rsid w:val="00971EC3"/>
    <w:rsid w:val="00971F0C"/>
    <w:rsid w:val="009721F5"/>
    <w:rsid w:val="00972865"/>
    <w:rsid w:val="00972C1E"/>
    <w:rsid w:val="00973148"/>
    <w:rsid w:val="00973B72"/>
    <w:rsid w:val="0097492D"/>
    <w:rsid w:val="00974FC5"/>
    <w:rsid w:val="0097701A"/>
    <w:rsid w:val="009773BD"/>
    <w:rsid w:val="0097781A"/>
    <w:rsid w:val="009805E5"/>
    <w:rsid w:val="00980ED6"/>
    <w:rsid w:val="00980FC4"/>
    <w:rsid w:val="009813A6"/>
    <w:rsid w:val="009817C3"/>
    <w:rsid w:val="0098203A"/>
    <w:rsid w:val="009822EB"/>
    <w:rsid w:val="0098258F"/>
    <w:rsid w:val="0098260C"/>
    <w:rsid w:val="0098314B"/>
    <w:rsid w:val="0098367B"/>
    <w:rsid w:val="00983E2E"/>
    <w:rsid w:val="0098457C"/>
    <w:rsid w:val="009845D4"/>
    <w:rsid w:val="00984CF0"/>
    <w:rsid w:val="00987018"/>
    <w:rsid w:val="00987E7B"/>
    <w:rsid w:val="00990CCD"/>
    <w:rsid w:val="00990E8B"/>
    <w:rsid w:val="00990F94"/>
    <w:rsid w:val="00991BF3"/>
    <w:rsid w:val="009928FD"/>
    <w:rsid w:val="00992BE3"/>
    <w:rsid w:val="0099413C"/>
    <w:rsid w:val="0099437D"/>
    <w:rsid w:val="0099495C"/>
    <w:rsid w:val="00994D38"/>
    <w:rsid w:val="009952E1"/>
    <w:rsid w:val="00996490"/>
    <w:rsid w:val="00996582"/>
    <w:rsid w:val="009969B2"/>
    <w:rsid w:val="00996AAD"/>
    <w:rsid w:val="00996F17"/>
    <w:rsid w:val="009971AC"/>
    <w:rsid w:val="009973A4"/>
    <w:rsid w:val="0099745B"/>
    <w:rsid w:val="00997545"/>
    <w:rsid w:val="009978CA"/>
    <w:rsid w:val="009A0A3D"/>
    <w:rsid w:val="009A0F7E"/>
    <w:rsid w:val="009A15D3"/>
    <w:rsid w:val="009A1ED0"/>
    <w:rsid w:val="009A2A5B"/>
    <w:rsid w:val="009A2C17"/>
    <w:rsid w:val="009A2FED"/>
    <w:rsid w:val="009A30FD"/>
    <w:rsid w:val="009A38A3"/>
    <w:rsid w:val="009A3A1B"/>
    <w:rsid w:val="009A3A73"/>
    <w:rsid w:val="009A4AE4"/>
    <w:rsid w:val="009A58AE"/>
    <w:rsid w:val="009A5CC1"/>
    <w:rsid w:val="009A65BB"/>
    <w:rsid w:val="009A6D32"/>
    <w:rsid w:val="009A7101"/>
    <w:rsid w:val="009A7988"/>
    <w:rsid w:val="009B0483"/>
    <w:rsid w:val="009B07AC"/>
    <w:rsid w:val="009B0D36"/>
    <w:rsid w:val="009B12E3"/>
    <w:rsid w:val="009B1424"/>
    <w:rsid w:val="009B283C"/>
    <w:rsid w:val="009B2A2B"/>
    <w:rsid w:val="009B2ECE"/>
    <w:rsid w:val="009B32A7"/>
    <w:rsid w:val="009B3A6D"/>
    <w:rsid w:val="009B3DC3"/>
    <w:rsid w:val="009B4010"/>
    <w:rsid w:val="009B42D6"/>
    <w:rsid w:val="009B445D"/>
    <w:rsid w:val="009B460B"/>
    <w:rsid w:val="009B471B"/>
    <w:rsid w:val="009B5395"/>
    <w:rsid w:val="009B58CB"/>
    <w:rsid w:val="009B65B8"/>
    <w:rsid w:val="009B7183"/>
    <w:rsid w:val="009B74AD"/>
    <w:rsid w:val="009B760B"/>
    <w:rsid w:val="009C0048"/>
    <w:rsid w:val="009C09F0"/>
    <w:rsid w:val="009C0BAB"/>
    <w:rsid w:val="009C0CBC"/>
    <w:rsid w:val="009C1092"/>
    <w:rsid w:val="009C1B92"/>
    <w:rsid w:val="009C24E0"/>
    <w:rsid w:val="009C29A3"/>
    <w:rsid w:val="009C2E99"/>
    <w:rsid w:val="009C2EF0"/>
    <w:rsid w:val="009C3438"/>
    <w:rsid w:val="009C34AB"/>
    <w:rsid w:val="009C370E"/>
    <w:rsid w:val="009C490F"/>
    <w:rsid w:val="009C5FDC"/>
    <w:rsid w:val="009C626D"/>
    <w:rsid w:val="009C6CF7"/>
    <w:rsid w:val="009C707C"/>
    <w:rsid w:val="009C707E"/>
    <w:rsid w:val="009C72E6"/>
    <w:rsid w:val="009D0511"/>
    <w:rsid w:val="009D1BB4"/>
    <w:rsid w:val="009D2C22"/>
    <w:rsid w:val="009D2EC4"/>
    <w:rsid w:val="009D2F84"/>
    <w:rsid w:val="009D4CA6"/>
    <w:rsid w:val="009D4CF5"/>
    <w:rsid w:val="009D4D60"/>
    <w:rsid w:val="009D4DFD"/>
    <w:rsid w:val="009D4FB7"/>
    <w:rsid w:val="009D506D"/>
    <w:rsid w:val="009D5A0B"/>
    <w:rsid w:val="009D5E41"/>
    <w:rsid w:val="009D6A58"/>
    <w:rsid w:val="009D6AC7"/>
    <w:rsid w:val="009D6D7C"/>
    <w:rsid w:val="009D79B0"/>
    <w:rsid w:val="009D7C7B"/>
    <w:rsid w:val="009E0684"/>
    <w:rsid w:val="009E0D14"/>
    <w:rsid w:val="009E21E6"/>
    <w:rsid w:val="009E231D"/>
    <w:rsid w:val="009E2C72"/>
    <w:rsid w:val="009E2EFA"/>
    <w:rsid w:val="009E4A04"/>
    <w:rsid w:val="009E4AE7"/>
    <w:rsid w:val="009E4BA1"/>
    <w:rsid w:val="009E4E34"/>
    <w:rsid w:val="009E559E"/>
    <w:rsid w:val="009E57DF"/>
    <w:rsid w:val="009E656D"/>
    <w:rsid w:val="009E6657"/>
    <w:rsid w:val="009E6EC0"/>
    <w:rsid w:val="009E7327"/>
    <w:rsid w:val="009E7B91"/>
    <w:rsid w:val="009F042A"/>
    <w:rsid w:val="009F082F"/>
    <w:rsid w:val="009F08D6"/>
    <w:rsid w:val="009F0B8B"/>
    <w:rsid w:val="009F26E6"/>
    <w:rsid w:val="009F28F3"/>
    <w:rsid w:val="009F28FC"/>
    <w:rsid w:val="009F290E"/>
    <w:rsid w:val="009F33CF"/>
    <w:rsid w:val="009F36B1"/>
    <w:rsid w:val="009F3A14"/>
    <w:rsid w:val="009F3A36"/>
    <w:rsid w:val="009F40E7"/>
    <w:rsid w:val="009F47A1"/>
    <w:rsid w:val="009F47CE"/>
    <w:rsid w:val="009F5177"/>
    <w:rsid w:val="009F537A"/>
    <w:rsid w:val="009F5B93"/>
    <w:rsid w:val="009F6007"/>
    <w:rsid w:val="009F61CE"/>
    <w:rsid w:val="009F6E53"/>
    <w:rsid w:val="009F6EEF"/>
    <w:rsid w:val="009F717D"/>
    <w:rsid w:val="009F7333"/>
    <w:rsid w:val="009F7B86"/>
    <w:rsid w:val="00A0000E"/>
    <w:rsid w:val="00A00332"/>
    <w:rsid w:val="00A00499"/>
    <w:rsid w:val="00A015A1"/>
    <w:rsid w:val="00A01678"/>
    <w:rsid w:val="00A01E65"/>
    <w:rsid w:val="00A0210F"/>
    <w:rsid w:val="00A0228B"/>
    <w:rsid w:val="00A02905"/>
    <w:rsid w:val="00A03123"/>
    <w:rsid w:val="00A03309"/>
    <w:rsid w:val="00A0354F"/>
    <w:rsid w:val="00A03C8D"/>
    <w:rsid w:val="00A03FCC"/>
    <w:rsid w:val="00A04BC4"/>
    <w:rsid w:val="00A04EA3"/>
    <w:rsid w:val="00A0668A"/>
    <w:rsid w:val="00A06804"/>
    <w:rsid w:val="00A068B0"/>
    <w:rsid w:val="00A06ED7"/>
    <w:rsid w:val="00A06FD3"/>
    <w:rsid w:val="00A073D3"/>
    <w:rsid w:val="00A07964"/>
    <w:rsid w:val="00A1047D"/>
    <w:rsid w:val="00A10525"/>
    <w:rsid w:val="00A10A42"/>
    <w:rsid w:val="00A10C51"/>
    <w:rsid w:val="00A10FDD"/>
    <w:rsid w:val="00A115FD"/>
    <w:rsid w:val="00A1189E"/>
    <w:rsid w:val="00A120E5"/>
    <w:rsid w:val="00A12AB4"/>
    <w:rsid w:val="00A13616"/>
    <w:rsid w:val="00A1371A"/>
    <w:rsid w:val="00A13F30"/>
    <w:rsid w:val="00A14178"/>
    <w:rsid w:val="00A14B99"/>
    <w:rsid w:val="00A14DE6"/>
    <w:rsid w:val="00A14DF5"/>
    <w:rsid w:val="00A15859"/>
    <w:rsid w:val="00A15924"/>
    <w:rsid w:val="00A167CD"/>
    <w:rsid w:val="00A169DE"/>
    <w:rsid w:val="00A16D17"/>
    <w:rsid w:val="00A171C5"/>
    <w:rsid w:val="00A17506"/>
    <w:rsid w:val="00A17876"/>
    <w:rsid w:val="00A17C99"/>
    <w:rsid w:val="00A20AA0"/>
    <w:rsid w:val="00A20B3A"/>
    <w:rsid w:val="00A20DA0"/>
    <w:rsid w:val="00A21251"/>
    <w:rsid w:val="00A21275"/>
    <w:rsid w:val="00A213F4"/>
    <w:rsid w:val="00A21CDC"/>
    <w:rsid w:val="00A22355"/>
    <w:rsid w:val="00A22929"/>
    <w:rsid w:val="00A22D61"/>
    <w:rsid w:val="00A23158"/>
    <w:rsid w:val="00A23307"/>
    <w:rsid w:val="00A238D8"/>
    <w:rsid w:val="00A23EFF"/>
    <w:rsid w:val="00A2405E"/>
    <w:rsid w:val="00A24166"/>
    <w:rsid w:val="00A2445C"/>
    <w:rsid w:val="00A25833"/>
    <w:rsid w:val="00A25B26"/>
    <w:rsid w:val="00A25BFF"/>
    <w:rsid w:val="00A270CC"/>
    <w:rsid w:val="00A273F0"/>
    <w:rsid w:val="00A27AFB"/>
    <w:rsid w:val="00A3029D"/>
    <w:rsid w:val="00A30533"/>
    <w:rsid w:val="00A31113"/>
    <w:rsid w:val="00A313EB"/>
    <w:rsid w:val="00A31869"/>
    <w:rsid w:val="00A31A62"/>
    <w:rsid w:val="00A31A9F"/>
    <w:rsid w:val="00A31C68"/>
    <w:rsid w:val="00A32A4A"/>
    <w:rsid w:val="00A32BD8"/>
    <w:rsid w:val="00A3314D"/>
    <w:rsid w:val="00A337FA"/>
    <w:rsid w:val="00A33801"/>
    <w:rsid w:val="00A339BC"/>
    <w:rsid w:val="00A34385"/>
    <w:rsid w:val="00A34446"/>
    <w:rsid w:val="00A34553"/>
    <w:rsid w:val="00A35088"/>
    <w:rsid w:val="00A35361"/>
    <w:rsid w:val="00A35CCE"/>
    <w:rsid w:val="00A35D3D"/>
    <w:rsid w:val="00A35DC8"/>
    <w:rsid w:val="00A35EFA"/>
    <w:rsid w:val="00A36083"/>
    <w:rsid w:val="00A3682E"/>
    <w:rsid w:val="00A36A4B"/>
    <w:rsid w:val="00A36BFA"/>
    <w:rsid w:val="00A36F6C"/>
    <w:rsid w:val="00A37052"/>
    <w:rsid w:val="00A375A2"/>
    <w:rsid w:val="00A4038F"/>
    <w:rsid w:val="00A403B0"/>
    <w:rsid w:val="00A40506"/>
    <w:rsid w:val="00A4071E"/>
    <w:rsid w:val="00A409A3"/>
    <w:rsid w:val="00A40E4D"/>
    <w:rsid w:val="00A4142B"/>
    <w:rsid w:val="00A41FD0"/>
    <w:rsid w:val="00A42AC8"/>
    <w:rsid w:val="00A43369"/>
    <w:rsid w:val="00A4388A"/>
    <w:rsid w:val="00A43E6D"/>
    <w:rsid w:val="00A44777"/>
    <w:rsid w:val="00A44884"/>
    <w:rsid w:val="00A44B5A"/>
    <w:rsid w:val="00A44EC6"/>
    <w:rsid w:val="00A451C7"/>
    <w:rsid w:val="00A45518"/>
    <w:rsid w:val="00A4567D"/>
    <w:rsid w:val="00A45EAD"/>
    <w:rsid w:val="00A4609F"/>
    <w:rsid w:val="00A461C0"/>
    <w:rsid w:val="00A46343"/>
    <w:rsid w:val="00A471BF"/>
    <w:rsid w:val="00A474D6"/>
    <w:rsid w:val="00A500FE"/>
    <w:rsid w:val="00A50A7D"/>
    <w:rsid w:val="00A514B4"/>
    <w:rsid w:val="00A51ABC"/>
    <w:rsid w:val="00A5280F"/>
    <w:rsid w:val="00A52E47"/>
    <w:rsid w:val="00A5322A"/>
    <w:rsid w:val="00A540C4"/>
    <w:rsid w:val="00A54DD5"/>
    <w:rsid w:val="00A54F45"/>
    <w:rsid w:val="00A55083"/>
    <w:rsid w:val="00A555A3"/>
    <w:rsid w:val="00A55C6B"/>
    <w:rsid w:val="00A563DC"/>
    <w:rsid w:val="00A565B8"/>
    <w:rsid w:val="00A56820"/>
    <w:rsid w:val="00A56BD8"/>
    <w:rsid w:val="00A57322"/>
    <w:rsid w:val="00A57475"/>
    <w:rsid w:val="00A57EA6"/>
    <w:rsid w:val="00A606DB"/>
    <w:rsid w:val="00A60A71"/>
    <w:rsid w:val="00A610EA"/>
    <w:rsid w:val="00A61B95"/>
    <w:rsid w:val="00A62669"/>
    <w:rsid w:val="00A62A33"/>
    <w:rsid w:val="00A63E5D"/>
    <w:rsid w:val="00A63E9D"/>
    <w:rsid w:val="00A641CF"/>
    <w:rsid w:val="00A64256"/>
    <w:rsid w:val="00A6433B"/>
    <w:rsid w:val="00A6442F"/>
    <w:rsid w:val="00A6445B"/>
    <w:rsid w:val="00A64BC7"/>
    <w:rsid w:val="00A64C5D"/>
    <w:rsid w:val="00A65224"/>
    <w:rsid w:val="00A6578F"/>
    <w:rsid w:val="00A6592A"/>
    <w:rsid w:val="00A6596A"/>
    <w:rsid w:val="00A66695"/>
    <w:rsid w:val="00A66B03"/>
    <w:rsid w:val="00A66F1B"/>
    <w:rsid w:val="00A674EC"/>
    <w:rsid w:val="00A6750E"/>
    <w:rsid w:val="00A675C4"/>
    <w:rsid w:val="00A67AD7"/>
    <w:rsid w:val="00A700E0"/>
    <w:rsid w:val="00A703F7"/>
    <w:rsid w:val="00A7153C"/>
    <w:rsid w:val="00A7163D"/>
    <w:rsid w:val="00A717D1"/>
    <w:rsid w:val="00A718BD"/>
    <w:rsid w:val="00A71BC3"/>
    <w:rsid w:val="00A71BFF"/>
    <w:rsid w:val="00A71E68"/>
    <w:rsid w:val="00A72061"/>
    <w:rsid w:val="00A72902"/>
    <w:rsid w:val="00A73B44"/>
    <w:rsid w:val="00A73F7C"/>
    <w:rsid w:val="00A742BE"/>
    <w:rsid w:val="00A74432"/>
    <w:rsid w:val="00A746EC"/>
    <w:rsid w:val="00A75471"/>
    <w:rsid w:val="00A76C8B"/>
    <w:rsid w:val="00A76FDB"/>
    <w:rsid w:val="00A772D8"/>
    <w:rsid w:val="00A774B5"/>
    <w:rsid w:val="00A77642"/>
    <w:rsid w:val="00A778E2"/>
    <w:rsid w:val="00A77C67"/>
    <w:rsid w:val="00A8001B"/>
    <w:rsid w:val="00A80FA7"/>
    <w:rsid w:val="00A80FC8"/>
    <w:rsid w:val="00A817E3"/>
    <w:rsid w:val="00A81CFE"/>
    <w:rsid w:val="00A82121"/>
    <w:rsid w:val="00A82134"/>
    <w:rsid w:val="00A8222F"/>
    <w:rsid w:val="00A83787"/>
    <w:rsid w:val="00A83944"/>
    <w:rsid w:val="00A84A2D"/>
    <w:rsid w:val="00A84C54"/>
    <w:rsid w:val="00A85705"/>
    <w:rsid w:val="00A85FB9"/>
    <w:rsid w:val="00A86526"/>
    <w:rsid w:val="00A87541"/>
    <w:rsid w:val="00A878F0"/>
    <w:rsid w:val="00A87EEF"/>
    <w:rsid w:val="00A90145"/>
    <w:rsid w:val="00A905F8"/>
    <w:rsid w:val="00A90C8F"/>
    <w:rsid w:val="00A91202"/>
    <w:rsid w:val="00A9149B"/>
    <w:rsid w:val="00A916C6"/>
    <w:rsid w:val="00A91931"/>
    <w:rsid w:val="00A91EEA"/>
    <w:rsid w:val="00A92777"/>
    <w:rsid w:val="00A92D5C"/>
    <w:rsid w:val="00A92F67"/>
    <w:rsid w:val="00A933A5"/>
    <w:rsid w:val="00A94838"/>
    <w:rsid w:val="00A952FB"/>
    <w:rsid w:val="00A95FC3"/>
    <w:rsid w:val="00A96026"/>
    <w:rsid w:val="00A961D4"/>
    <w:rsid w:val="00A963F7"/>
    <w:rsid w:val="00A96B80"/>
    <w:rsid w:val="00A970F6"/>
    <w:rsid w:val="00A971F1"/>
    <w:rsid w:val="00A97E4A"/>
    <w:rsid w:val="00AA0CB1"/>
    <w:rsid w:val="00AA0CBE"/>
    <w:rsid w:val="00AA0F72"/>
    <w:rsid w:val="00AA171F"/>
    <w:rsid w:val="00AA20C8"/>
    <w:rsid w:val="00AA2279"/>
    <w:rsid w:val="00AA3446"/>
    <w:rsid w:val="00AA37E7"/>
    <w:rsid w:val="00AA419C"/>
    <w:rsid w:val="00AA4E50"/>
    <w:rsid w:val="00AA4F49"/>
    <w:rsid w:val="00AA5312"/>
    <w:rsid w:val="00AA57B6"/>
    <w:rsid w:val="00AA5EEB"/>
    <w:rsid w:val="00AA67F3"/>
    <w:rsid w:val="00AA6D10"/>
    <w:rsid w:val="00AA7422"/>
    <w:rsid w:val="00AA79F3"/>
    <w:rsid w:val="00AA7CC6"/>
    <w:rsid w:val="00AA7E1B"/>
    <w:rsid w:val="00AB0137"/>
    <w:rsid w:val="00AB1102"/>
    <w:rsid w:val="00AB119A"/>
    <w:rsid w:val="00AB1565"/>
    <w:rsid w:val="00AB1B21"/>
    <w:rsid w:val="00AB1CC2"/>
    <w:rsid w:val="00AB2377"/>
    <w:rsid w:val="00AB251A"/>
    <w:rsid w:val="00AB2A6E"/>
    <w:rsid w:val="00AB2B5B"/>
    <w:rsid w:val="00AB3142"/>
    <w:rsid w:val="00AB3464"/>
    <w:rsid w:val="00AB3DA2"/>
    <w:rsid w:val="00AB3EB3"/>
    <w:rsid w:val="00AB3F43"/>
    <w:rsid w:val="00AB4097"/>
    <w:rsid w:val="00AB4465"/>
    <w:rsid w:val="00AB4719"/>
    <w:rsid w:val="00AB474C"/>
    <w:rsid w:val="00AB4FB4"/>
    <w:rsid w:val="00AB4FE1"/>
    <w:rsid w:val="00AB5471"/>
    <w:rsid w:val="00AB560F"/>
    <w:rsid w:val="00AB567E"/>
    <w:rsid w:val="00AB5D32"/>
    <w:rsid w:val="00AB62DC"/>
    <w:rsid w:val="00AB6CAE"/>
    <w:rsid w:val="00AB713D"/>
    <w:rsid w:val="00AB71BE"/>
    <w:rsid w:val="00AB78AA"/>
    <w:rsid w:val="00AB7B44"/>
    <w:rsid w:val="00AC19F7"/>
    <w:rsid w:val="00AC19FE"/>
    <w:rsid w:val="00AC1B49"/>
    <w:rsid w:val="00AC1E78"/>
    <w:rsid w:val="00AC2242"/>
    <w:rsid w:val="00AC2613"/>
    <w:rsid w:val="00AC28C3"/>
    <w:rsid w:val="00AC338F"/>
    <w:rsid w:val="00AC34E4"/>
    <w:rsid w:val="00AC422D"/>
    <w:rsid w:val="00AC4230"/>
    <w:rsid w:val="00AC44C3"/>
    <w:rsid w:val="00AC4D09"/>
    <w:rsid w:val="00AC55CC"/>
    <w:rsid w:val="00AC55FD"/>
    <w:rsid w:val="00AC5843"/>
    <w:rsid w:val="00AC58D0"/>
    <w:rsid w:val="00AC5A7F"/>
    <w:rsid w:val="00AC5FD1"/>
    <w:rsid w:val="00AC61BD"/>
    <w:rsid w:val="00AC6475"/>
    <w:rsid w:val="00AC7D12"/>
    <w:rsid w:val="00AC7E7B"/>
    <w:rsid w:val="00AC7F2B"/>
    <w:rsid w:val="00AD0CD0"/>
    <w:rsid w:val="00AD1BBE"/>
    <w:rsid w:val="00AD1D41"/>
    <w:rsid w:val="00AD25DF"/>
    <w:rsid w:val="00AD26E5"/>
    <w:rsid w:val="00AD2984"/>
    <w:rsid w:val="00AD2E72"/>
    <w:rsid w:val="00AD30BD"/>
    <w:rsid w:val="00AD32E6"/>
    <w:rsid w:val="00AD3B16"/>
    <w:rsid w:val="00AD3DC4"/>
    <w:rsid w:val="00AD3E1F"/>
    <w:rsid w:val="00AD4251"/>
    <w:rsid w:val="00AD450F"/>
    <w:rsid w:val="00AD4A36"/>
    <w:rsid w:val="00AD51D6"/>
    <w:rsid w:val="00AD56B8"/>
    <w:rsid w:val="00AD7FA6"/>
    <w:rsid w:val="00AE0268"/>
    <w:rsid w:val="00AE02A9"/>
    <w:rsid w:val="00AE076B"/>
    <w:rsid w:val="00AE0778"/>
    <w:rsid w:val="00AE0B8B"/>
    <w:rsid w:val="00AE16C1"/>
    <w:rsid w:val="00AE199A"/>
    <w:rsid w:val="00AE1F00"/>
    <w:rsid w:val="00AE2613"/>
    <w:rsid w:val="00AE277D"/>
    <w:rsid w:val="00AE2DFF"/>
    <w:rsid w:val="00AE37DC"/>
    <w:rsid w:val="00AE40FC"/>
    <w:rsid w:val="00AE445F"/>
    <w:rsid w:val="00AE493F"/>
    <w:rsid w:val="00AE49F5"/>
    <w:rsid w:val="00AE4F6F"/>
    <w:rsid w:val="00AE539A"/>
    <w:rsid w:val="00AE5F48"/>
    <w:rsid w:val="00AE5FCC"/>
    <w:rsid w:val="00AE60FD"/>
    <w:rsid w:val="00AE6ACA"/>
    <w:rsid w:val="00AE7B1A"/>
    <w:rsid w:val="00AE7C5F"/>
    <w:rsid w:val="00AE7E3E"/>
    <w:rsid w:val="00AE7E4E"/>
    <w:rsid w:val="00AF0084"/>
    <w:rsid w:val="00AF022B"/>
    <w:rsid w:val="00AF1F1D"/>
    <w:rsid w:val="00AF2E31"/>
    <w:rsid w:val="00AF32CA"/>
    <w:rsid w:val="00AF34FC"/>
    <w:rsid w:val="00AF48BF"/>
    <w:rsid w:val="00AF539E"/>
    <w:rsid w:val="00AF5EF1"/>
    <w:rsid w:val="00AF676A"/>
    <w:rsid w:val="00AF68D7"/>
    <w:rsid w:val="00AF70E1"/>
    <w:rsid w:val="00AF7E61"/>
    <w:rsid w:val="00B00B46"/>
    <w:rsid w:val="00B00B95"/>
    <w:rsid w:val="00B016BC"/>
    <w:rsid w:val="00B01828"/>
    <w:rsid w:val="00B0197F"/>
    <w:rsid w:val="00B01FEF"/>
    <w:rsid w:val="00B02D62"/>
    <w:rsid w:val="00B02DD8"/>
    <w:rsid w:val="00B0319D"/>
    <w:rsid w:val="00B03387"/>
    <w:rsid w:val="00B034D6"/>
    <w:rsid w:val="00B03C82"/>
    <w:rsid w:val="00B03D67"/>
    <w:rsid w:val="00B0410D"/>
    <w:rsid w:val="00B04FD9"/>
    <w:rsid w:val="00B051FF"/>
    <w:rsid w:val="00B059F8"/>
    <w:rsid w:val="00B06463"/>
    <w:rsid w:val="00B06762"/>
    <w:rsid w:val="00B06AD9"/>
    <w:rsid w:val="00B06F85"/>
    <w:rsid w:val="00B0763E"/>
    <w:rsid w:val="00B07860"/>
    <w:rsid w:val="00B07E68"/>
    <w:rsid w:val="00B1010F"/>
    <w:rsid w:val="00B10601"/>
    <w:rsid w:val="00B1101F"/>
    <w:rsid w:val="00B112E4"/>
    <w:rsid w:val="00B11A48"/>
    <w:rsid w:val="00B11C95"/>
    <w:rsid w:val="00B11DF5"/>
    <w:rsid w:val="00B122B3"/>
    <w:rsid w:val="00B12787"/>
    <w:rsid w:val="00B12B99"/>
    <w:rsid w:val="00B12EC2"/>
    <w:rsid w:val="00B12FAA"/>
    <w:rsid w:val="00B134AF"/>
    <w:rsid w:val="00B13C06"/>
    <w:rsid w:val="00B14142"/>
    <w:rsid w:val="00B14642"/>
    <w:rsid w:val="00B14A53"/>
    <w:rsid w:val="00B14E31"/>
    <w:rsid w:val="00B154C5"/>
    <w:rsid w:val="00B155A9"/>
    <w:rsid w:val="00B15783"/>
    <w:rsid w:val="00B15AC9"/>
    <w:rsid w:val="00B15E55"/>
    <w:rsid w:val="00B15F48"/>
    <w:rsid w:val="00B16073"/>
    <w:rsid w:val="00B161FE"/>
    <w:rsid w:val="00B1632D"/>
    <w:rsid w:val="00B16968"/>
    <w:rsid w:val="00B16B7A"/>
    <w:rsid w:val="00B201CA"/>
    <w:rsid w:val="00B202A1"/>
    <w:rsid w:val="00B205B2"/>
    <w:rsid w:val="00B20EBC"/>
    <w:rsid w:val="00B20F91"/>
    <w:rsid w:val="00B210EF"/>
    <w:rsid w:val="00B2127F"/>
    <w:rsid w:val="00B21585"/>
    <w:rsid w:val="00B217C3"/>
    <w:rsid w:val="00B21BBF"/>
    <w:rsid w:val="00B21DAF"/>
    <w:rsid w:val="00B21E37"/>
    <w:rsid w:val="00B222FA"/>
    <w:rsid w:val="00B22CA2"/>
    <w:rsid w:val="00B22D08"/>
    <w:rsid w:val="00B230BE"/>
    <w:rsid w:val="00B23336"/>
    <w:rsid w:val="00B2392F"/>
    <w:rsid w:val="00B23DD3"/>
    <w:rsid w:val="00B24673"/>
    <w:rsid w:val="00B25731"/>
    <w:rsid w:val="00B257D2"/>
    <w:rsid w:val="00B25C68"/>
    <w:rsid w:val="00B26930"/>
    <w:rsid w:val="00B26D10"/>
    <w:rsid w:val="00B27267"/>
    <w:rsid w:val="00B3027A"/>
    <w:rsid w:val="00B30AD0"/>
    <w:rsid w:val="00B31221"/>
    <w:rsid w:val="00B3151A"/>
    <w:rsid w:val="00B315BA"/>
    <w:rsid w:val="00B315DE"/>
    <w:rsid w:val="00B3171B"/>
    <w:rsid w:val="00B31981"/>
    <w:rsid w:val="00B31BDC"/>
    <w:rsid w:val="00B34264"/>
    <w:rsid w:val="00B34B24"/>
    <w:rsid w:val="00B350FC"/>
    <w:rsid w:val="00B355F8"/>
    <w:rsid w:val="00B35E74"/>
    <w:rsid w:val="00B36261"/>
    <w:rsid w:val="00B36948"/>
    <w:rsid w:val="00B36C8A"/>
    <w:rsid w:val="00B36F53"/>
    <w:rsid w:val="00B376CE"/>
    <w:rsid w:val="00B37B27"/>
    <w:rsid w:val="00B37C8E"/>
    <w:rsid w:val="00B401F0"/>
    <w:rsid w:val="00B40AD2"/>
    <w:rsid w:val="00B40C6E"/>
    <w:rsid w:val="00B4171A"/>
    <w:rsid w:val="00B417FA"/>
    <w:rsid w:val="00B41A01"/>
    <w:rsid w:val="00B41A35"/>
    <w:rsid w:val="00B41BF3"/>
    <w:rsid w:val="00B41D2F"/>
    <w:rsid w:val="00B42169"/>
    <w:rsid w:val="00B4235E"/>
    <w:rsid w:val="00B424A6"/>
    <w:rsid w:val="00B4262C"/>
    <w:rsid w:val="00B42948"/>
    <w:rsid w:val="00B429FB"/>
    <w:rsid w:val="00B42C90"/>
    <w:rsid w:val="00B42DDD"/>
    <w:rsid w:val="00B42F32"/>
    <w:rsid w:val="00B436A8"/>
    <w:rsid w:val="00B4388A"/>
    <w:rsid w:val="00B439AD"/>
    <w:rsid w:val="00B43E08"/>
    <w:rsid w:val="00B446C8"/>
    <w:rsid w:val="00B44DF5"/>
    <w:rsid w:val="00B455A6"/>
    <w:rsid w:val="00B460F9"/>
    <w:rsid w:val="00B471AB"/>
    <w:rsid w:val="00B47241"/>
    <w:rsid w:val="00B474FB"/>
    <w:rsid w:val="00B476B2"/>
    <w:rsid w:val="00B47A58"/>
    <w:rsid w:val="00B47F5A"/>
    <w:rsid w:val="00B50109"/>
    <w:rsid w:val="00B5021A"/>
    <w:rsid w:val="00B5037A"/>
    <w:rsid w:val="00B50835"/>
    <w:rsid w:val="00B50C3D"/>
    <w:rsid w:val="00B50DE3"/>
    <w:rsid w:val="00B51514"/>
    <w:rsid w:val="00B51E60"/>
    <w:rsid w:val="00B52B5D"/>
    <w:rsid w:val="00B532CC"/>
    <w:rsid w:val="00B5391B"/>
    <w:rsid w:val="00B541FC"/>
    <w:rsid w:val="00B5452B"/>
    <w:rsid w:val="00B54767"/>
    <w:rsid w:val="00B54982"/>
    <w:rsid w:val="00B54D0F"/>
    <w:rsid w:val="00B5531B"/>
    <w:rsid w:val="00B5560B"/>
    <w:rsid w:val="00B55947"/>
    <w:rsid w:val="00B55B27"/>
    <w:rsid w:val="00B55D33"/>
    <w:rsid w:val="00B56FAE"/>
    <w:rsid w:val="00B56FE7"/>
    <w:rsid w:val="00B57524"/>
    <w:rsid w:val="00B5788A"/>
    <w:rsid w:val="00B57A70"/>
    <w:rsid w:val="00B57A8C"/>
    <w:rsid w:val="00B602A2"/>
    <w:rsid w:val="00B60443"/>
    <w:rsid w:val="00B60A3B"/>
    <w:rsid w:val="00B60E37"/>
    <w:rsid w:val="00B612BA"/>
    <w:rsid w:val="00B617B1"/>
    <w:rsid w:val="00B618EF"/>
    <w:rsid w:val="00B61B50"/>
    <w:rsid w:val="00B61C7E"/>
    <w:rsid w:val="00B62B78"/>
    <w:rsid w:val="00B63A3C"/>
    <w:rsid w:val="00B6443A"/>
    <w:rsid w:val="00B64C9E"/>
    <w:rsid w:val="00B64D14"/>
    <w:rsid w:val="00B64F61"/>
    <w:rsid w:val="00B65156"/>
    <w:rsid w:val="00B65450"/>
    <w:rsid w:val="00B663A8"/>
    <w:rsid w:val="00B66753"/>
    <w:rsid w:val="00B66974"/>
    <w:rsid w:val="00B66A7A"/>
    <w:rsid w:val="00B675C0"/>
    <w:rsid w:val="00B67DE0"/>
    <w:rsid w:val="00B67F07"/>
    <w:rsid w:val="00B67F67"/>
    <w:rsid w:val="00B70953"/>
    <w:rsid w:val="00B710B7"/>
    <w:rsid w:val="00B716BA"/>
    <w:rsid w:val="00B71902"/>
    <w:rsid w:val="00B72126"/>
    <w:rsid w:val="00B72E1A"/>
    <w:rsid w:val="00B73662"/>
    <w:rsid w:val="00B7402B"/>
    <w:rsid w:val="00B74BEF"/>
    <w:rsid w:val="00B74C19"/>
    <w:rsid w:val="00B74F0A"/>
    <w:rsid w:val="00B75E0D"/>
    <w:rsid w:val="00B76E19"/>
    <w:rsid w:val="00B77A20"/>
    <w:rsid w:val="00B77BA8"/>
    <w:rsid w:val="00B77DA2"/>
    <w:rsid w:val="00B77FD4"/>
    <w:rsid w:val="00B804C7"/>
    <w:rsid w:val="00B80639"/>
    <w:rsid w:val="00B80723"/>
    <w:rsid w:val="00B80B8E"/>
    <w:rsid w:val="00B80CAC"/>
    <w:rsid w:val="00B81326"/>
    <w:rsid w:val="00B8139B"/>
    <w:rsid w:val="00B817A8"/>
    <w:rsid w:val="00B817B9"/>
    <w:rsid w:val="00B82847"/>
    <w:rsid w:val="00B82967"/>
    <w:rsid w:val="00B82B21"/>
    <w:rsid w:val="00B82DF9"/>
    <w:rsid w:val="00B8391D"/>
    <w:rsid w:val="00B83A66"/>
    <w:rsid w:val="00B846B2"/>
    <w:rsid w:val="00B858A4"/>
    <w:rsid w:val="00B858B0"/>
    <w:rsid w:val="00B85DDC"/>
    <w:rsid w:val="00B85E18"/>
    <w:rsid w:val="00B862F9"/>
    <w:rsid w:val="00B86470"/>
    <w:rsid w:val="00B86A3B"/>
    <w:rsid w:val="00B870A1"/>
    <w:rsid w:val="00B874AA"/>
    <w:rsid w:val="00B878C9"/>
    <w:rsid w:val="00B90209"/>
    <w:rsid w:val="00B91101"/>
    <w:rsid w:val="00B91A94"/>
    <w:rsid w:val="00B9214F"/>
    <w:rsid w:val="00B927DB"/>
    <w:rsid w:val="00B92979"/>
    <w:rsid w:val="00B92AD7"/>
    <w:rsid w:val="00B92B71"/>
    <w:rsid w:val="00B92D69"/>
    <w:rsid w:val="00B92F5E"/>
    <w:rsid w:val="00B931C1"/>
    <w:rsid w:val="00B93D95"/>
    <w:rsid w:val="00B940DD"/>
    <w:rsid w:val="00B94262"/>
    <w:rsid w:val="00B94717"/>
    <w:rsid w:val="00B94DFE"/>
    <w:rsid w:val="00B94F91"/>
    <w:rsid w:val="00B95E16"/>
    <w:rsid w:val="00B9606E"/>
    <w:rsid w:val="00B965B8"/>
    <w:rsid w:val="00B96613"/>
    <w:rsid w:val="00B9688F"/>
    <w:rsid w:val="00B9772A"/>
    <w:rsid w:val="00B97931"/>
    <w:rsid w:val="00BA03CE"/>
    <w:rsid w:val="00BA0DE0"/>
    <w:rsid w:val="00BA0EB0"/>
    <w:rsid w:val="00BA3558"/>
    <w:rsid w:val="00BA3B56"/>
    <w:rsid w:val="00BA451D"/>
    <w:rsid w:val="00BA4F99"/>
    <w:rsid w:val="00BA5138"/>
    <w:rsid w:val="00BA6E5D"/>
    <w:rsid w:val="00BA7328"/>
    <w:rsid w:val="00BA74AB"/>
    <w:rsid w:val="00BA765B"/>
    <w:rsid w:val="00BA7775"/>
    <w:rsid w:val="00BA7813"/>
    <w:rsid w:val="00BA7C07"/>
    <w:rsid w:val="00BB030B"/>
    <w:rsid w:val="00BB06B8"/>
    <w:rsid w:val="00BB0CDE"/>
    <w:rsid w:val="00BB16C5"/>
    <w:rsid w:val="00BB17FB"/>
    <w:rsid w:val="00BB1EC9"/>
    <w:rsid w:val="00BB2045"/>
    <w:rsid w:val="00BB2BA7"/>
    <w:rsid w:val="00BB313A"/>
    <w:rsid w:val="00BB346F"/>
    <w:rsid w:val="00BB3856"/>
    <w:rsid w:val="00BB3A3B"/>
    <w:rsid w:val="00BB3C68"/>
    <w:rsid w:val="00BB3D84"/>
    <w:rsid w:val="00BB3D90"/>
    <w:rsid w:val="00BB3DFF"/>
    <w:rsid w:val="00BB40EB"/>
    <w:rsid w:val="00BB412F"/>
    <w:rsid w:val="00BB4278"/>
    <w:rsid w:val="00BB4818"/>
    <w:rsid w:val="00BB4C4A"/>
    <w:rsid w:val="00BB4D3A"/>
    <w:rsid w:val="00BB5190"/>
    <w:rsid w:val="00BB63BC"/>
    <w:rsid w:val="00BB6FF8"/>
    <w:rsid w:val="00BB7231"/>
    <w:rsid w:val="00BB790E"/>
    <w:rsid w:val="00BC09A2"/>
    <w:rsid w:val="00BC1902"/>
    <w:rsid w:val="00BC2D4B"/>
    <w:rsid w:val="00BC33DE"/>
    <w:rsid w:val="00BC3596"/>
    <w:rsid w:val="00BC4387"/>
    <w:rsid w:val="00BC440F"/>
    <w:rsid w:val="00BC44FD"/>
    <w:rsid w:val="00BC47EA"/>
    <w:rsid w:val="00BC4EB2"/>
    <w:rsid w:val="00BC5696"/>
    <w:rsid w:val="00BC5D09"/>
    <w:rsid w:val="00BC61CA"/>
    <w:rsid w:val="00BC62CB"/>
    <w:rsid w:val="00BC62DE"/>
    <w:rsid w:val="00BC6524"/>
    <w:rsid w:val="00BC6715"/>
    <w:rsid w:val="00BC69DD"/>
    <w:rsid w:val="00BC715B"/>
    <w:rsid w:val="00BC7439"/>
    <w:rsid w:val="00BC7544"/>
    <w:rsid w:val="00BC7E3E"/>
    <w:rsid w:val="00BD0300"/>
    <w:rsid w:val="00BD075C"/>
    <w:rsid w:val="00BD0848"/>
    <w:rsid w:val="00BD0A1A"/>
    <w:rsid w:val="00BD0F41"/>
    <w:rsid w:val="00BD1770"/>
    <w:rsid w:val="00BD1EDC"/>
    <w:rsid w:val="00BD21F5"/>
    <w:rsid w:val="00BD26E1"/>
    <w:rsid w:val="00BD3FD3"/>
    <w:rsid w:val="00BD414C"/>
    <w:rsid w:val="00BD47C6"/>
    <w:rsid w:val="00BD4975"/>
    <w:rsid w:val="00BD54FC"/>
    <w:rsid w:val="00BD584A"/>
    <w:rsid w:val="00BD5B1A"/>
    <w:rsid w:val="00BD6992"/>
    <w:rsid w:val="00BD71C7"/>
    <w:rsid w:val="00BD722E"/>
    <w:rsid w:val="00BD7345"/>
    <w:rsid w:val="00BD7A60"/>
    <w:rsid w:val="00BD7D5A"/>
    <w:rsid w:val="00BD7D92"/>
    <w:rsid w:val="00BE0529"/>
    <w:rsid w:val="00BE0AE7"/>
    <w:rsid w:val="00BE1560"/>
    <w:rsid w:val="00BE1573"/>
    <w:rsid w:val="00BE1590"/>
    <w:rsid w:val="00BE1E1A"/>
    <w:rsid w:val="00BE1E6B"/>
    <w:rsid w:val="00BE21CD"/>
    <w:rsid w:val="00BE23D0"/>
    <w:rsid w:val="00BE30EA"/>
    <w:rsid w:val="00BE3279"/>
    <w:rsid w:val="00BE353F"/>
    <w:rsid w:val="00BE4729"/>
    <w:rsid w:val="00BE56AA"/>
    <w:rsid w:val="00BE689A"/>
    <w:rsid w:val="00BE6DC7"/>
    <w:rsid w:val="00BE7FC8"/>
    <w:rsid w:val="00BF03CA"/>
    <w:rsid w:val="00BF076B"/>
    <w:rsid w:val="00BF1F4A"/>
    <w:rsid w:val="00BF2557"/>
    <w:rsid w:val="00BF26AC"/>
    <w:rsid w:val="00BF28EC"/>
    <w:rsid w:val="00BF2A47"/>
    <w:rsid w:val="00BF32D1"/>
    <w:rsid w:val="00BF35D5"/>
    <w:rsid w:val="00BF397C"/>
    <w:rsid w:val="00BF39E3"/>
    <w:rsid w:val="00BF3EFF"/>
    <w:rsid w:val="00BF405E"/>
    <w:rsid w:val="00BF4068"/>
    <w:rsid w:val="00BF48D4"/>
    <w:rsid w:val="00BF5175"/>
    <w:rsid w:val="00BF51AB"/>
    <w:rsid w:val="00BF5756"/>
    <w:rsid w:val="00BF5C31"/>
    <w:rsid w:val="00BF5CA8"/>
    <w:rsid w:val="00BF5E2E"/>
    <w:rsid w:val="00BF63C8"/>
    <w:rsid w:val="00BF6623"/>
    <w:rsid w:val="00BF7254"/>
    <w:rsid w:val="00BF72BE"/>
    <w:rsid w:val="00BF7922"/>
    <w:rsid w:val="00BF7BED"/>
    <w:rsid w:val="00BF7C87"/>
    <w:rsid w:val="00C000F0"/>
    <w:rsid w:val="00C00C36"/>
    <w:rsid w:val="00C016D2"/>
    <w:rsid w:val="00C01AA8"/>
    <w:rsid w:val="00C01E4F"/>
    <w:rsid w:val="00C02A06"/>
    <w:rsid w:val="00C03215"/>
    <w:rsid w:val="00C03938"/>
    <w:rsid w:val="00C04011"/>
    <w:rsid w:val="00C0416A"/>
    <w:rsid w:val="00C0439B"/>
    <w:rsid w:val="00C04B64"/>
    <w:rsid w:val="00C04E40"/>
    <w:rsid w:val="00C0523B"/>
    <w:rsid w:val="00C054FF"/>
    <w:rsid w:val="00C05AF4"/>
    <w:rsid w:val="00C062B1"/>
    <w:rsid w:val="00C07D35"/>
    <w:rsid w:val="00C07DEA"/>
    <w:rsid w:val="00C10E62"/>
    <w:rsid w:val="00C111AA"/>
    <w:rsid w:val="00C1212B"/>
    <w:rsid w:val="00C12376"/>
    <w:rsid w:val="00C12909"/>
    <w:rsid w:val="00C12931"/>
    <w:rsid w:val="00C129AA"/>
    <w:rsid w:val="00C13C8B"/>
    <w:rsid w:val="00C15E2B"/>
    <w:rsid w:val="00C16AD9"/>
    <w:rsid w:val="00C16CEE"/>
    <w:rsid w:val="00C16E53"/>
    <w:rsid w:val="00C17526"/>
    <w:rsid w:val="00C175A9"/>
    <w:rsid w:val="00C17B86"/>
    <w:rsid w:val="00C2009D"/>
    <w:rsid w:val="00C2071D"/>
    <w:rsid w:val="00C2077E"/>
    <w:rsid w:val="00C213B4"/>
    <w:rsid w:val="00C21930"/>
    <w:rsid w:val="00C21EE4"/>
    <w:rsid w:val="00C221E1"/>
    <w:rsid w:val="00C227FC"/>
    <w:rsid w:val="00C22ECA"/>
    <w:rsid w:val="00C22FAC"/>
    <w:rsid w:val="00C237B7"/>
    <w:rsid w:val="00C23C8D"/>
    <w:rsid w:val="00C24085"/>
    <w:rsid w:val="00C242DE"/>
    <w:rsid w:val="00C24324"/>
    <w:rsid w:val="00C24D54"/>
    <w:rsid w:val="00C25490"/>
    <w:rsid w:val="00C2559D"/>
    <w:rsid w:val="00C26802"/>
    <w:rsid w:val="00C26F22"/>
    <w:rsid w:val="00C27993"/>
    <w:rsid w:val="00C30333"/>
    <w:rsid w:val="00C3063E"/>
    <w:rsid w:val="00C307A2"/>
    <w:rsid w:val="00C30809"/>
    <w:rsid w:val="00C30896"/>
    <w:rsid w:val="00C30A38"/>
    <w:rsid w:val="00C30D60"/>
    <w:rsid w:val="00C3109A"/>
    <w:rsid w:val="00C312F6"/>
    <w:rsid w:val="00C314B2"/>
    <w:rsid w:val="00C3174C"/>
    <w:rsid w:val="00C31C12"/>
    <w:rsid w:val="00C320E0"/>
    <w:rsid w:val="00C32311"/>
    <w:rsid w:val="00C32B21"/>
    <w:rsid w:val="00C32D54"/>
    <w:rsid w:val="00C33256"/>
    <w:rsid w:val="00C33A31"/>
    <w:rsid w:val="00C33FB6"/>
    <w:rsid w:val="00C34008"/>
    <w:rsid w:val="00C3423E"/>
    <w:rsid w:val="00C34A24"/>
    <w:rsid w:val="00C34CD0"/>
    <w:rsid w:val="00C36A46"/>
    <w:rsid w:val="00C36EF9"/>
    <w:rsid w:val="00C36F1F"/>
    <w:rsid w:val="00C36F74"/>
    <w:rsid w:val="00C3796C"/>
    <w:rsid w:val="00C37DCC"/>
    <w:rsid w:val="00C37F4A"/>
    <w:rsid w:val="00C40983"/>
    <w:rsid w:val="00C40B4F"/>
    <w:rsid w:val="00C410D6"/>
    <w:rsid w:val="00C41967"/>
    <w:rsid w:val="00C4212A"/>
    <w:rsid w:val="00C4241E"/>
    <w:rsid w:val="00C42FF3"/>
    <w:rsid w:val="00C433A1"/>
    <w:rsid w:val="00C438AF"/>
    <w:rsid w:val="00C44EA7"/>
    <w:rsid w:val="00C44F99"/>
    <w:rsid w:val="00C46539"/>
    <w:rsid w:val="00C46C00"/>
    <w:rsid w:val="00C4722F"/>
    <w:rsid w:val="00C476B0"/>
    <w:rsid w:val="00C479AA"/>
    <w:rsid w:val="00C50308"/>
    <w:rsid w:val="00C50EBE"/>
    <w:rsid w:val="00C51957"/>
    <w:rsid w:val="00C51AAC"/>
    <w:rsid w:val="00C51C0D"/>
    <w:rsid w:val="00C523AB"/>
    <w:rsid w:val="00C52F15"/>
    <w:rsid w:val="00C5325E"/>
    <w:rsid w:val="00C537FC"/>
    <w:rsid w:val="00C540D9"/>
    <w:rsid w:val="00C5435D"/>
    <w:rsid w:val="00C5526F"/>
    <w:rsid w:val="00C55841"/>
    <w:rsid w:val="00C55863"/>
    <w:rsid w:val="00C55F5A"/>
    <w:rsid w:val="00C5609C"/>
    <w:rsid w:val="00C5622B"/>
    <w:rsid w:val="00C563F6"/>
    <w:rsid w:val="00C56556"/>
    <w:rsid w:val="00C565B7"/>
    <w:rsid w:val="00C56917"/>
    <w:rsid w:val="00C56960"/>
    <w:rsid w:val="00C56B7C"/>
    <w:rsid w:val="00C5776D"/>
    <w:rsid w:val="00C5785F"/>
    <w:rsid w:val="00C57D93"/>
    <w:rsid w:val="00C57FC8"/>
    <w:rsid w:val="00C60A45"/>
    <w:rsid w:val="00C6109F"/>
    <w:rsid w:val="00C61199"/>
    <w:rsid w:val="00C616F2"/>
    <w:rsid w:val="00C61B84"/>
    <w:rsid w:val="00C61F4F"/>
    <w:rsid w:val="00C61F81"/>
    <w:rsid w:val="00C6259B"/>
    <w:rsid w:val="00C628CE"/>
    <w:rsid w:val="00C62B18"/>
    <w:rsid w:val="00C62BA4"/>
    <w:rsid w:val="00C63088"/>
    <w:rsid w:val="00C63371"/>
    <w:rsid w:val="00C635DE"/>
    <w:rsid w:val="00C63B72"/>
    <w:rsid w:val="00C63CCC"/>
    <w:rsid w:val="00C63D59"/>
    <w:rsid w:val="00C63E20"/>
    <w:rsid w:val="00C64900"/>
    <w:rsid w:val="00C64B3D"/>
    <w:rsid w:val="00C65480"/>
    <w:rsid w:val="00C654CA"/>
    <w:rsid w:val="00C6566B"/>
    <w:rsid w:val="00C65CF9"/>
    <w:rsid w:val="00C65D64"/>
    <w:rsid w:val="00C65F62"/>
    <w:rsid w:val="00C67143"/>
    <w:rsid w:val="00C671BE"/>
    <w:rsid w:val="00C6746B"/>
    <w:rsid w:val="00C67B63"/>
    <w:rsid w:val="00C67F0B"/>
    <w:rsid w:val="00C70C8A"/>
    <w:rsid w:val="00C7175B"/>
    <w:rsid w:val="00C7245A"/>
    <w:rsid w:val="00C72476"/>
    <w:rsid w:val="00C72E01"/>
    <w:rsid w:val="00C72F96"/>
    <w:rsid w:val="00C731B8"/>
    <w:rsid w:val="00C73269"/>
    <w:rsid w:val="00C73855"/>
    <w:rsid w:val="00C7400B"/>
    <w:rsid w:val="00C743C7"/>
    <w:rsid w:val="00C7552E"/>
    <w:rsid w:val="00C75808"/>
    <w:rsid w:val="00C75982"/>
    <w:rsid w:val="00C75F26"/>
    <w:rsid w:val="00C761F9"/>
    <w:rsid w:val="00C76DB6"/>
    <w:rsid w:val="00C77086"/>
    <w:rsid w:val="00C77298"/>
    <w:rsid w:val="00C774AC"/>
    <w:rsid w:val="00C77B35"/>
    <w:rsid w:val="00C77BBB"/>
    <w:rsid w:val="00C8011D"/>
    <w:rsid w:val="00C80ED9"/>
    <w:rsid w:val="00C81308"/>
    <w:rsid w:val="00C81518"/>
    <w:rsid w:val="00C81A5D"/>
    <w:rsid w:val="00C81BAE"/>
    <w:rsid w:val="00C81C56"/>
    <w:rsid w:val="00C82FA3"/>
    <w:rsid w:val="00C83084"/>
    <w:rsid w:val="00C830E4"/>
    <w:rsid w:val="00C839DB"/>
    <w:rsid w:val="00C83ED7"/>
    <w:rsid w:val="00C83FDD"/>
    <w:rsid w:val="00C84343"/>
    <w:rsid w:val="00C84478"/>
    <w:rsid w:val="00C85618"/>
    <w:rsid w:val="00C85669"/>
    <w:rsid w:val="00C856B3"/>
    <w:rsid w:val="00C85B18"/>
    <w:rsid w:val="00C85E67"/>
    <w:rsid w:val="00C86261"/>
    <w:rsid w:val="00C86B26"/>
    <w:rsid w:val="00C86BD5"/>
    <w:rsid w:val="00C86C0D"/>
    <w:rsid w:val="00C86CB5"/>
    <w:rsid w:val="00C871C5"/>
    <w:rsid w:val="00C87379"/>
    <w:rsid w:val="00C879C6"/>
    <w:rsid w:val="00C87E10"/>
    <w:rsid w:val="00C90167"/>
    <w:rsid w:val="00C90C88"/>
    <w:rsid w:val="00C919B9"/>
    <w:rsid w:val="00C91D65"/>
    <w:rsid w:val="00C91EC8"/>
    <w:rsid w:val="00C925A2"/>
    <w:rsid w:val="00C926DA"/>
    <w:rsid w:val="00C92D3B"/>
    <w:rsid w:val="00C92E69"/>
    <w:rsid w:val="00C92FFD"/>
    <w:rsid w:val="00C9332C"/>
    <w:rsid w:val="00C93772"/>
    <w:rsid w:val="00C94645"/>
    <w:rsid w:val="00C94689"/>
    <w:rsid w:val="00C9489A"/>
    <w:rsid w:val="00C96383"/>
    <w:rsid w:val="00C9690B"/>
    <w:rsid w:val="00C96E62"/>
    <w:rsid w:val="00C9761B"/>
    <w:rsid w:val="00C97851"/>
    <w:rsid w:val="00C97857"/>
    <w:rsid w:val="00CA020D"/>
    <w:rsid w:val="00CA07E8"/>
    <w:rsid w:val="00CA0DD3"/>
    <w:rsid w:val="00CA115C"/>
    <w:rsid w:val="00CA23D9"/>
    <w:rsid w:val="00CA2620"/>
    <w:rsid w:val="00CA2A04"/>
    <w:rsid w:val="00CA34FB"/>
    <w:rsid w:val="00CA3598"/>
    <w:rsid w:val="00CA3930"/>
    <w:rsid w:val="00CA449C"/>
    <w:rsid w:val="00CA516F"/>
    <w:rsid w:val="00CA57F6"/>
    <w:rsid w:val="00CA5850"/>
    <w:rsid w:val="00CA6592"/>
    <w:rsid w:val="00CA66E9"/>
    <w:rsid w:val="00CA762D"/>
    <w:rsid w:val="00CA7C70"/>
    <w:rsid w:val="00CA7F01"/>
    <w:rsid w:val="00CA7F5B"/>
    <w:rsid w:val="00CB15E2"/>
    <w:rsid w:val="00CB1B3F"/>
    <w:rsid w:val="00CB23DE"/>
    <w:rsid w:val="00CB2A9A"/>
    <w:rsid w:val="00CB2AAD"/>
    <w:rsid w:val="00CB2C1E"/>
    <w:rsid w:val="00CB3125"/>
    <w:rsid w:val="00CB3A49"/>
    <w:rsid w:val="00CB3C29"/>
    <w:rsid w:val="00CB3FA2"/>
    <w:rsid w:val="00CB4287"/>
    <w:rsid w:val="00CB4A54"/>
    <w:rsid w:val="00CB5040"/>
    <w:rsid w:val="00CB51A6"/>
    <w:rsid w:val="00CB5CCB"/>
    <w:rsid w:val="00CB5EFE"/>
    <w:rsid w:val="00CB5F87"/>
    <w:rsid w:val="00CB646A"/>
    <w:rsid w:val="00CB6591"/>
    <w:rsid w:val="00CB6AC8"/>
    <w:rsid w:val="00CB6F3B"/>
    <w:rsid w:val="00CB7B0C"/>
    <w:rsid w:val="00CB7B5F"/>
    <w:rsid w:val="00CC007E"/>
    <w:rsid w:val="00CC0431"/>
    <w:rsid w:val="00CC0C22"/>
    <w:rsid w:val="00CC0E82"/>
    <w:rsid w:val="00CC0F44"/>
    <w:rsid w:val="00CC1118"/>
    <w:rsid w:val="00CC11AE"/>
    <w:rsid w:val="00CC12EC"/>
    <w:rsid w:val="00CC1F9C"/>
    <w:rsid w:val="00CC272F"/>
    <w:rsid w:val="00CC29D4"/>
    <w:rsid w:val="00CC2A0F"/>
    <w:rsid w:val="00CC2BA5"/>
    <w:rsid w:val="00CC2F80"/>
    <w:rsid w:val="00CC3189"/>
    <w:rsid w:val="00CC4361"/>
    <w:rsid w:val="00CC44F6"/>
    <w:rsid w:val="00CC4D3B"/>
    <w:rsid w:val="00CC50CA"/>
    <w:rsid w:val="00CC5B5B"/>
    <w:rsid w:val="00CC5E7F"/>
    <w:rsid w:val="00CC6065"/>
    <w:rsid w:val="00CC72A9"/>
    <w:rsid w:val="00CC7970"/>
    <w:rsid w:val="00CD0203"/>
    <w:rsid w:val="00CD04A7"/>
    <w:rsid w:val="00CD05C1"/>
    <w:rsid w:val="00CD05E5"/>
    <w:rsid w:val="00CD1203"/>
    <w:rsid w:val="00CD141A"/>
    <w:rsid w:val="00CD16DF"/>
    <w:rsid w:val="00CD1B1A"/>
    <w:rsid w:val="00CD20E3"/>
    <w:rsid w:val="00CD2819"/>
    <w:rsid w:val="00CD2A05"/>
    <w:rsid w:val="00CD2B33"/>
    <w:rsid w:val="00CD31D0"/>
    <w:rsid w:val="00CD35B0"/>
    <w:rsid w:val="00CD37DF"/>
    <w:rsid w:val="00CD39B0"/>
    <w:rsid w:val="00CD3D31"/>
    <w:rsid w:val="00CD3F4E"/>
    <w:rsid w:val="00CD4718"/>
    <w:rsid w:val="00CD47AB"/>
    <w:rsid w:val="00CD5290"/>
    <w:rsid w:val="00CD5502"/>
    <w:rsid w:val="00CD5531"/>
    <w:rsid w:val="00CD55DD"/>
    <w:rsid w:val="00CD5CF3"/>
    <w:rsid w:val="00CD6A9B"/>
    <w:rsid w:val="00CD6BB0"/>
    <w:rsid w:val="00CD6DDE"/>
    <w:rsid w:val="00CD7122"/>
    <w:rsid w:val="00CD7154"/>
    <w:rsid w:val="00CD76FD"/>
    <w:rsid w:val="00CD7A86"/>
    <w:rsid w:val="00CD7C77"/>
    <w:rsid w:val="00CE0913"/>
    <w:rsid w:val="00CE0B24"/>
    <w:rsid w:val="00CE10BC"/>
    <w:rsid w:val="00CE1984"/>
    <w:rsid w:val="00CE1F1A"/>
    <w:rsid w:val="00CE2108"/>
    <w:rsid w:val="00CE2A81"/>
    <w:rsid w:val="00CE3772"/>
    <w:rsid w:val="00CE3F72"/>
    <w:rsid w:val="00CE404E"/>
    <w:rsid w:val="00CE417B"/>
    <w:rsid w:val="00CE4470"/>
    <w:rsid w:val="00CE4DB8"/>
    <w:rsid w:val="00CE52E4"/>
    <w:rsid w:val="00CE532E"/>
    <w:rsid w:val="00CE5956"/>
    <w:rsid w:val="00CE5FB5"/>
    <w:rsid w:val="00CE61BC"/>
    <w:rsid w:val="00CE6847"/>
    <w:rsid w:val="00CE68E6"/>
    <w:rsid w:val="00CE6EF3"/>
    <w:rsid w:val="00CE6F49"/>
    <w:rsid w:val="00CE7430"/>
    <w:rsid w:val="00CE7744"/>
    <w:rsid w:val="00CE7E18"/>
    <w:rsid w:val="00CF0254"/>
    <w:rsid w:val="00CF040F"/>
    <w:rsid w:val="00CF067F"/>
    <w:rsid w:val="00CF0BB9"/>
    <w:rsid w:val="00CF1B4D"/>
    <w:rsid w:val="00CF1F7E"/>
    <w:rsid w:val="00CF2863"/>
    <w:rsid w:val="00CF2E06"/>
    <w:rsid w:val="00CF3152"/>
    <w:rsid w:val="00CF320C"/>
    <w:rsid w:val="00CF4AB4"/>
    <w:rsid w:val="00CF4B20"/>
    <w:rsid w:val="00CF5017"/>
    <w:rsid w:val="00CF50E5"/>
    <w:rsid w:val="00CF53E4"/>
    <w:rsid w:val="00CF547C"/>
    <w:rsid w:val="00CF55DA"/>
    <w:rsid w:val="00CF5DFC"/>
    <w:rsid w:val="00CF5F30"/>
    <w:rsid w:val="00CF6757"/>
    <w:rsid w:val="00CF6F6E"/>
    <w:rsid w:val="00CF75F8"/>
    <w:rsid w:val="00D0089A"/>
    <w:rsid w:val="00D00C23"/>
    <w:rsid w:val="00D0166C"/>
    <w:rsid w:val="00D016F9"/>
    <w:rsid w:val="00D017A9"/>
    <w:rsid w:val="00D01AFD"/>
    <w:rsid w:val="00D01D46"/>
    <w:rsid w:val="00D01F9B"/>
    <w:rsid w:val="00D026A8"/>
    <w:rsid w:val="00D02BB4"/>
    <w:rsid w:val="00D02F38"/>
    <w:rsid w:val="00D03749"/>
    <w:rsid w:val="00D03760"/>
    <w:rsid w:val="00D03936"/>
    <w:rsid w:val="00D03B47"/>
    <w:rsid w:val="00D03F38"/>
    <w:rsid w:val="00D04111"/>
    <w:rsid w:val="00D04512"/>
    <w:rsid w:val="00D04AC7"/>
    <w:rsid w:val="00D04BA3"/>
    <w:rsid w:val="00D04D4C"/>
    <w:rsid w:val="00D04EAF"/>
    <w:rsid w:val="00D05997"/>
    <w:rsid w:val="00D05A65"/>
    <w:rsid w:val="00D05F85"/>
    <w:rsid w:val="00D06176"/>
    <w:rsid w:val="00D06B93"/>
    <w:rsid w:val="00D06EFA"/>
    <w:rsid w:val="00D07482"/>
    <w:rsid w:val="00D10606"/>
    <w:rsid w:val="00D10B9A"/>
    <w:rsid w:val="00D11215"/>
    <w:rsid w:val="00D1172A"/>
    <w:rsid w:val="00D12042"/>
    <w:rsid w:val="00D1220E"/>
    <w:rsid w:val="00D1225A"/>
    <w:rsid w:val="00D12CF7"/>
    <w:rsid w:val="00D135BC"/>
    <w:rsid w:val="00D13C24"/>
    <w:rsid w:val="00D14861"/>
    <w:rsid w:val="00D14A59"/>
    <w:rsid w:val="00D15600"/>
    <w:rsid w:val="00D156FD"/>
    <w:rsid w:val="00D1572D"/>
    <w:rsid w:val="00D1592D"/>
    <w:rsid w:val="00D159B1"/>
    <w:rsid w:val="00D1667E"/>
    <w:rsid w:val="00D16ED2"/>
    <w:rsid w:val="00D1715D"/>
    <w:rsid w:val="00D1724E"/>
    <w:rsid w:val="00D1795E"/>
    <w:rsid w:val="00D17FDC"/>
    <w:rsid w:val="00D203D4"/>
    <w:rsid w:val="00D2044F"/>
    <w:rsid w:val="00D204C3"/>
    <w:rsid w:val="00D20FB4"/>
    <w:rsid w:val="00D21AFD"/>
    <w:rsid w:val="00D21D69"/>
    <w:rsid w:val="00D21E17"/>
    <w:rsid w:val="00D22438"/>
    <w:rsid w:val="00D22679"/>
    <w:rsid w:val="00D22C04"/>
    <w:rsid w:val="00D230C3"/>
    <w:rsid w:val="00D23118"/>
    <w:rsid w:val="00D23728"/>
    <w:rsid w:val="00D23A40"/>
    <w:rsid w:val="00D24E62"/>
    <w:rsid w:val="00D24ECC"/>
    <w:rsid w:val="00D24F44"/>
    <w:rsid w:val="00D24FDE"/>
    <w:rsid w:val="00D2577D"/>
    <w:rsid w:val="00D25C43"/>
    <w:rsid w:val="00D26794"/>
    <w:rsid w:val="00D27269"/>
    <w:rsid w:val="00D27D5C"/>
    <w:rsid w:val="00D303F1"/>
    <w:rsid w:val="00D306C7"/>
    <w:rsid w:val="00D30EB3"/>
    <w:rsid w:val="00D30F1D"/>
    <w:rsid w:val="00D3133C"/>
    <w:rsid w:val="00D317E5"/>
    <w:rsid w:val="00D31DF8"/>
    <w:rsid w:val="00D31EE5"/>
    <w:rsid w:val="00D323B3"/>
    <w:rsid w:val="00D32B7B"/>
    <w:rsid w:val="00D32FE3"/>
    <w:rsid w:val="00D33529"/>
    <w:rsid w:val="00D33B38"/>
    <w:rsid w:val="00D343F9"/>
    <w:rsid w:val="00D3469B"/>
    <w:rsid w:val="00D34F37"/>
    <w:rsid w:val="00D358BD"/>
    <w:rsid w:val="00D35D54"/>
    <w:rsid w:val="00D36744"/>
    <w:rsid w:val="00D36DDC"/>
    <w:rsid w:val="00D37BAD"/>
    <w:rsid w:val="00D37D64"/>
    <w:rsid w:val="00D37DFD"/>
    <w:rsid w:val="00D37FEB"/>
    <w:rsid w:val="00D400F3"/>
    <w:rsid w:val="00D405FC"/>
    <w:rsid w:val="00D40839"/>
    <w:rsid w:val="00D409C1"/>
    <w:rsid w:val="00D40B82"/>
    <w:rsid w:val="00D40D63"/>
    <w:rsid w:val="00D4156E"/>
    <w:rsid w:val="00D4186B"/>
    <w:rsid w:val="00D41DDC"/>
    <w:rsid w:val="00D424B7"/>
    <w:rsid w:val="00D4255D"/>
    <w:rsid w:val="00D42B10"/>
    <w:rsid w:val="00D4378F"/>
    <w:rsid w:val="00D43EC1"/>
    <w:rsid w:val="00D44179"/>
    <w:rsid w:val="00D44433"/>
    <w:rsid w:val="00D445F1"/>
    <w:rsid w:val="00D44F1E"/>
    <w:rsid w:val="00D45070"/>
    <w:rsid w:val="00D45352"/>
    <w:rsid w:val="00D454A2"/>
    <w:rsid w:val="00D456D0"/>
    <w:rsid w:val="00D457FF"/>
    <w:rsid w:val="00D462A9"/>
    <w:rsid w:val="00D46336"/>
    <w:rsid w:val="00D466F0"/>
    <w:rsid w:val="00D46902"/>
    <w:rsid w:val="00D4691E"/>
    <w:rsid w:val="00D4755A"/>
    <w:rsid w:val="00D475D3"/>
    <w:rsid w:val="00D4771F"/>
    <w:rsid w:val="00D47C20"/>
    <w:rsid w:val="00D50470"/>
    <w:rsid w:val="00D50619"/>
    <w:rsid w:val="00D51045"/>
    <w:rsid w:val="00D5130F"/>
    <w:rsid w:val="00D52606"/>
    <w:rsid w:val="00D52B21"/>
    <w:rsid w:val="00D52D9C"/>
    <w:rsid w:val="00D52F92"/>
    <w:rsid w:val="00D53715"/>
    <w:rsid w:val="00D53B3F"/>
    <w:rsid w:val="00D55140"/>
    <w:rsid w:val="00D55994"/>
    <w:rsid w:val="00D55BD8"/>
    <w:rsid w:val="00D55D9C"/>
    <w:rsid w:val="00D560EE"/>
    <w:rsid w:val="00D56133"/>
    <w:rsid w:val="00D5616F"/>
    <w:rsid w:val="00D56650"/>
    <w:rsid w:val="00D5667A"/>
    <w:rsid w:val="00D56A9C"/>
    <w:rsid w:val="00D56D31"/>
    <w:rsid w:val="00D571C0"/>
    <w:rsid w:val="00D574A4"/>
    <w:rsid w:val="00D5760C"/>
    <w:rsid w:val="00D57683"/>
    <w:rsid w:val="00D57C0B"/>
    <w:rsid w:val="00D57F94"/>
    <w:rsid w:val="00D6035E"/>
    <w:rsid w:val="00D603E5"/>
    <w:rsid w:val="00D612E6"/>
    <w:rsid w:val="00D61975"/>
    <w:rsid w:val="00D61D7A"/>
    <w:rsid w:val="00D6215C"/>
    <w:rsid w:val="00D626F1"/>
    <w:rsid w:val="00D6270E"/>
    <w:rsid w:val="00D638BA"/>
    <w:rsid w:val="00D63928"/>
    <w:rsid w:val="00D64836"/>
    <w:rsid w:val="00D64952"/>
    <w:rsid w:val="00D64AFA"/>
    <w:rsid w:val="00D6502B"/>
    <w:rsid w:val="00D65407"/>
    <w:rsid w:val="00D65484"/>
    <w:rsid w:val="00D65676"/>
    <w:rsid w:val="00D665EC"/>
    <w:rsid w:val="00D66DEB"/>
    <w:rsid w:val="00D6757B"/>
    <w:rsid w:val="00D67B8F"/>
    <w:rsid w:val="00D70D07"/>
    <w:rsid w:val="00D71D97"/>
    <w:rsid w:val="00D7243E"/>
    <w:rsid w:val="00D72897"/>
    <w:rsid w:val="00D728F8"/>
    <w:rsid w:val="00D72B4B"/>
    <w:rsid w:val="00D73462"/>
    <w:rsid w:val="00D74023"/>
    <w:rsid w:val="00D74560"/>
    <w:rsid w:val="00D7476B"/>
    <w:rsid w:val="00D7527C"/>
    <w:rsid w:val="00D75405"/>
    <w:rsid w:val="00D75693"/>
    <w:rsid w:val="00D756EA"/>
    <w:rsid w:val="00D75AFB"/>
    <w:rsid w:val="00D75DBF"/>
    <w:rsid w:val="00D76890"/>
    <w:rsid w:val="00D76A36"/>
    <w:rsid w:val="00D76E14"/>
    <w:rsid w:val="00D7730D"/>
    <w:rsid w:val="00D779C1"/>
    <w:rsid w:val="00D77C35"/>
    <w:rsid w:val="00D77CCB"/>
    <w:rsid w:val="00D80026"/>
    <w:rsid w:val="00D80096"/>
    <w:rsid w:val="00D813EC"/>
    <w:rsid w:val="00D81643"/>
    <w:rsid w:val="00D8194F"/>
    <w:rsid w:val="00D81EEE"/>
    <w:rsid w:val="00D820AE"/>
    <w:rsid w:val="00D820EA"/>
    <w:rsid w:val="00D82568"/>
    <w:rsid w:val="00D82823"/>
    <w:rsid w:val="00D828CA"/>
    <w:rsid w:val="00D829B2"/>
    <w:rsid w:val="00D833AA"/>
    <w:rsid w:val="00D83FF5"/>
    <w:rsid w:val="00D85145"/>
    <w:rsid w:val="00D857DF"/>
    <w:rsid w:val="00D85ADD"/>
    <w:rsid w:val="00D8620C"/>
    <w:rsid w:val="00D86639"/>
    <w:rsid w:val="00D869EE"/>
    <w:rsid w:val="00D86A84"/>
    <w:rsid w:val="00D86AA2"/>
    <w:rsid w:val="00D86AE0"/>
    <w:rsid w:val="00D86F25"/>
    <w:rsid w:val="00D874E8"/>
    <w:rsid w:val="00D8770E"/>
    <w:rsid w:val="00D8773F"/>
    <w:rsid w:val="00D87A8F"/>
    <w:rsid w:val="00D87AC9"/>
    <w:rsid w:val="00D90055"/>
    <w:rsid w:val="00D906C0"/>
    <w:rsid w:val="00D91543"/>
    <w:rsid w:val="00D917BF"/>
    <w:rsid w:val="00D917EE"/>
    <w:rsid w:val="00D92819"/>
    <w:rsid w:val="00D92A11"/>
    <w:rsid w:val="00D92EBB"/>
    <w:rsid w:val="00D931A4"/>
    <w:rsid w:val="00D93208"/>
    <w:rsid w:val="00D9364F"/>
    <w:rsid w:val="00D938F6"/>
    <w:rsid w:val="00D93BFE"/>
    <w:rsid w:val="00D93C29"/>
    <w:rsid w:val="00D94273"/>
    <w:rsid w:val="00D945D0"/>
    <w:rsid w:val="00D94F61"/>
    <w:rsid w:val="00D95568"/>
    <w:rsid w:val="00D95598"/>
    <w:rsid w:val="00D95B5F"/>
    <w:rsid w:val="00D96302"/>
    <w:rsid w:val="00D96BF7"/>
    <w:rsid w:val="00D9725A"/>
    <w:rsid w:val="00D977A9"/>
    <w:rsid w:val="00D97BD5"/>
    <w:rsid w:val="00DA0E5B"/>
    <w:rsid w:val="00DA0FD1"/>
    <w:rsid w:val="00DA11A3"/>
    <w:rsid w:val="00DA25C9"/>
    <w:rsid w:val="00DA2927"/>
    <w:rsid w:val="00DA2B28"/>
    <w:rsid w:val="00DA3836"/>
    <w:rsid w:val="00DA41CD"/>
    <w:rsid w:val="00DA4C06"/>
    <w:rsid w:val="00DA548F"/>
    <w:rsid w:val="00DA58DC"/>
    <w:rsid w:val="00DA6DF7"/>
    <w:rsid w:val="00DA78C1"/>
    <w:rsid w:val="00DB004B"/>
    <w:rsid w:val="00DB06F2"/>
    <w:rsid w:val="00DB077B"/>
    <w:rsid w:val="00DB0C4A"/>
    <w:rsid w:val="00DB0EB9"/>
    <w:rsid w:val="00DB108E"/>
    <w:rsid w:val="00DB1506"/>
    <w:rsid w:val="00DB19C0"/>
    <w:rsid w:val="00DB1BC6"/>
    <w:rsid w:val="00DB1E70"/>
    <w:rsid w:val="00DB20D8"/>
    <w:rsid w:val="00DB291D"/>
    <w:rsid w:val="00DB2F87"/>
    <w:rsid w:val="00DB2FE9"/>
    <w:rsid w:val="00DB3363"/>
    <w:rsid w:val="00DB3CC2"/>
    <w:rsid w:val="00DB3F3B"/>
    <w:rsid w:val="00DB49DA"/>
    <w:rsid w:val="00DB4ED9"/>
    <w:rsid w:val="00DB5856"/>
    <w:rsid w:val="00DB636C"/>
    <w:rsid w:val="00DB63CE"/>
    <w:rsid w:val="00DB6585"/>
    <w:rsid w:val="00DB671E"/>
    <w:rsid w:val="00DC01A2"/>
    <w:rsid w:val="00DC06D2"/>
    <w:rsid w:val="00DC077A"/>
    <w:rsid w:val="00DC0C2A"/>
    <w:rsid w:val="00DC0CF7"/>
    <w:rsid w:val="00DC0F60"/>
    <w:rsid w:val="00DC154B"/>
    <w:rsid w:val="00DC1B2A"/>
    <w:rsid w:val="00DC1C75"/>
    <w:rsid w:val="00DC24CB"/>
    <w:rsid w:val="00DC2AE7"/>
    <w:rsid w:val="00DC2CCE"/>
    <w:rsid w:val="00DC30EB"/>
    <w:rsid w:val="00DC31D4"/>
    <w:rsid w:val="00DC3259"/>
    <w:rsid w:val="00DC32CE"/>
    <w:rsid w:val="00DC3392"/>
    <w:rsid w:val="00DC374F"/>
    <w:rsid w:val="00DC3AB6"/>
    <w:rsid w:val="00DC4E66"/>
    <w:rsid w:val="00DC4EA0"/>
    <w:rsid w:val="00DC5C4F"/>
    <w:rsid w:val="00DC68F2"/>
    <w:rsid w:val="00DC7240"/>
    <w:rsid w:val="00DC739B"/>
    <w:rsid w:val="00DC77C3"/>
    <w:rsid w:val="00DC7BBA"/>
    <w:rsid w:val="00DC7E4A"/>
    <w:rsid w:val="00DD009B"/>
    <w:rsid w:val="00DD06D0"/>
    <w:rsid w:val="00DD0C8C"/>
    <w:rsid w:val="00DD0D78"/>
    <w:rsid w:val="00DD1406"/>
    <w:rsid w:val="00DD1527"/>
    <w:rsid w:val="00DD166F"/>
    <w:rsid w:val="00DD18F8"/>
    <w:rsid w:val="00DD1A24"/>
    <w:rsid w:val="00DD1BFB"/>
    <w:rsid w:val="00DD2267"/>
    <w:rsid w:val="00DD34EA"/>
    <w:rsid w:val="00DD3A36"/>
    <w:rsid w:val="00DD42F3"/>
    <w:rsid w:val="00DD4F59"/>
    <w:rsid w:val="00DD571C"/>
    <w:rsid w:val="00DD59A6"/>
    <w:rsid w:val="00DD6E93"/>
    <w:rsid w:val="00DD71F7"/>
    <w:rsid w:val="00DD7354"/>
    <w:rsid w:val="00DE1144"/>
    <w:rsid w:val="00DE1549"/>
    <w:rsid w:val="00DE1FDE"/>
    <w:rsid w:val="00DE2314"/>
    <w:rsid w:val="00DE2683"/>
    <w:rsid w:val="00DE3102"/>
    <w:rsid w:val="00DE35EC"/>
    <w:rsid w:val="00DE3708"/>
    <w:rsid w:val="00DE3A37"/>
    <w:rsid w:val="00DE3FAB"/>
    <w:rsid w:val="00DE4556"/>
    <w:rsid w:val="00DE48F7"/>
    <w:rsid w:val="00DE4B22"/>
    <w:rsid w:val="00DE51C3"/>
    <w:rsid w:val="00DE51F1"/>
    <w:rsid w:val="00DE530F"/>
    <w:rsid w:val="00DE552C"/>
    <w:rsid w:val="00DE58B8"/>
    <w:rsid w:val="00DE5A15"/>
    <w:rsid w:val="00DE5AAF"/>
    <w:rsid w:val="00DE6511"/>
    <w:rsid w:val="00DE6C60"/>
    <w:rsid w:val="00DE70BC"/>
    <w:rsid w:val="00DE73C9"/>
    <w:rsid w:val="00DE7B00"/>
    <w:rsid w:val="00DF07A7"/>
    <w:rsid w:val="00DF095D"/>
    <w:rsid w:val="00DF0E5E"/>
    <w:rsid w:val="00DF0EEC"/>
    <w:rsid w:val="00DF13DF"/>
    <w:rsid w:val="00DF154B"/>
    <w:rsid w:val="00DF15C9"/>
    <w:rsid w:val="00DF1872"/>
    <w:rsid w:val="00DF19BE"/>
    <w:rsid w:val="00DF1B21"/>
    <w:rsid w:val="00DF1B99"/>
    <w:rsid w:val="00DF214B"/>
    <w:rsid w:val="00DF2C3D"/>
    <w:rsid w:val="00DF3EB7"/>
    <w:rsid w:val="00DF4057"/>
    <w:rsid w:val="00DF54D1"/>
    <w:rsid w:val="00DF6877"/>
    <w:rsid w:val="00DF6B33"/>
    <w:rsid w:val="00DF73E2"/>
    <w:rsid w:val="00DF7546"/>
    <w:rsid w:val="00E00749"/>
    <w:rsid w:val="00E0096C"/>
    <w:rsid w:val="00E011FA"/>
    <w:rsid w:val="00E01770"/>
    <w:rsid w:val="00E0197F"/>
    <w:rsid w:val="00E021C3"/>
    <w:rsid w:val="00E0310E"/>
    <w:rsid w:val="00E03627"/>
    <w:rsid w:val="00E03697"/>
    <w:rsid w:val="00E05A50"/>
    <w:rsid w:val="00E06A13"/>
    <w:rsid w:val="00E06B4A"/>
    <w:rsid w:val="00E07CD6"/>
    <w:rsid w:val="00E07DD3"/>
    <w:rsid w:val="00E10172"/>
    <w:rsid w:val="00E103D2"/>
    <w:rsid w:val="00E1065A"/>
    <w:rsid w:val="00E10BF1"/>
    <w:rsid w:val="00E10CA3"/>
    <w:rsid w:val="00E111E3"/>
    <w:rsid w:val="00E112A2"/>
    <w:rsid w:val="00E118EB"/>
    <w:rsid w:val="00E11BF8"/>
    <w:rsid w:val="00E11DE4"/>
    <w:rsid w:val="00E11E6F"/>
    <w:rsid w:val="00E12416"/>
    <w:rsid w:val="00E12488"/>
    <w:rsid w:val="00E125F7"/>
    <w:rsid w:val="00E12FD2"/>
    <w:rsid w:val="00E136B4"/>
    <w:rsid w:val="00E139EE"/>
    <w:rsid w:val="00E13AA2"/>
    <w:rsid w:val="00E14236"/>
    <w:rsid w:val="00E14534"/>
    <w:rsid w:val="00E15315"/>
    <w:rsid w:val="00E153F6"/>
    <w:rsid w:val="00E156E4"/>
    <w:rsid w:val="00E15907"/>
    <w:rsid w:val="00E15A23"/>
    <w:rsid w:val="00E16212"/>
    <w:rsid w:val="00E16ABF"/>
    <w:rsid w:val="00E16B4A"/>
    <w:rsid w:val="00E17C48"/>
    <w:rsid w:val="00E204BE"/>
    <w:rsid w:val="00E204C7"/>
    <w:rsid w:val="00E20A93"/>
    <w:rsid w:val="00E211BE"/>
    <w:rsid w:val="00E21406"/>
    <w:rsid w:val="00E2141E"/>
    <w:rsid w:val="00E21FD0"/>
    <w:rsid w:val="00E21FD6"/>
    <w:rsid w:val="00E221FB"/>
    <w:rsid w:val="00E22BFC"/>
    <w:rsid w:val="00E22DE3"/>
    <w:rsid w:val="00E23698"/>
    <w:rsid w:val="00E23E5E"/>
    <w:rsid w:val="00E240CD"/>
    <w:rsid w:val="00E24170"/>
    <w:rsid w:val="00E242EF"/>
    <w:rsid w:val="00E2477D"/>
    <w:rsid w:val="00E24F26"/>
    <w:rsid w:val="00E2539C"/>
    <w:rsid w:val="00E25749"/>
    <w:rsid w:val="00E26293"/>
    <w:rsid w:val="00E26CBA"/>
    <w:rsid w:val="00E26DB8"/>
    <w:rsid w:val="00E26E78"/>
    <w:rsid w:val="00E27899"/>
    <w:rsid w:val="00E27FDE"/>
    <w:rsid w:val="00E30D08"/>
    <w:rsid w:val="00E3121F"/>
    <w:rsid w:val="00E31BB6"/>
    <w:rsid w:val="00E31EF2"/>
    <w:rsid w:val="00E327A2"/>
    <w:rsid w:val="00E3289C"/>
    <w:rsid w:val="00E32975"/>
    <w:rsid w:val="00E32C9D"/>
    <w:rsid w:val="00E32E18"/>
    <w:rsid w:val="00E3353B"/>
    <w:rsid w:val="00E337D0"/>
    <w:rsid w:val="00E33953"/>
    <w:rsid w:val="00E33980"/>
    <w:rsid w:val="00E339E7"/>
    <w:rsid w:val="00E33C79"/>
    <w:rsid w:val="00E345C5"/>
    <w:rsid w:val="00E346BB"/>
    <w:rsid w:val="00E34761"/>
    <w:rsid w:val="00E3572A"/>
    <w:rsid w:val="00E35CCE"/>
    <w:rsid w:val="00E35CD0"/>
    <w:rsid w:val="00E35F10"/>
    <w:rsid w:val="00E3660F"/>
    <w:rsid w:val="00E37133"/>
    <w:rsid w:val="00E37B10"/>
    <w:rsid w:val="00E404FE"/>
    <w:rsid w:val="00E40A5D"/>
    <w:rsid w:val="00E415EA"/>
    <w:rsid w:val="00E41B4D"/>
    <w:rsid w:val="00E41C5B"/>
    <w:rsid w:val="00E42842"/>
    <w:rsid w:val="00E42E00"/>
    <w:rsid w:val="00E42E61"/>
    <w:rsid w:val="00E4307A"/>
    <w:rsid w:val="00E44046"/>
    <w:rsid w:val="00E44248"/>
    <w:rsid w:val="00E44BC7"/>
    <w:rsid w:val="00E44DBA"/>
    <w:rsid w:val="00E44DE8"/>
    <w:rsid w:val="00E4593E"/>
    <w:rsid w:val="00E46349"/>
    <w:rsid w:val="00E46464"/>
    <w:rsid w:val="00E4672F"/>
    <w:rsid w:val="00E46EB6"/>
    <w:rsid w:val="00E47137"/>
    <w:rsid w:val="00E47673"/>
    <w:rsid w:val="00E47D0A"/>
    <w:rsid w:val="00E47D21"/>
    <w:rsid w:val="00E47D91"/>
    <w:rsid w:val="00E50618"/>
    <w:rsid w:val="00E516A0"/>
    <w:rsid w:val="00E517B9"/>
    <w:rsid w:val="00E51C36"/>
    <w:rsid w:val="00E51D13"/>
    <w:rsid w:val="00E51FA8"/>
    <w:rsid w:val="00E52779"/>
    <w:rsid w:val="00E53251"/>
    <w:rsid w:val="00E53824"/>
    <w:rsid w:val="00E54D2E"/>
    <w:rsid w:val="00E54D97"/>
    <w:rsid w:val="00E55F1B"/>
    <w:rsid w:val="00E567B2"/>
    <w:rsid w:val="00E56B58"/>
    <w:rsid w:val="00E56BAA"/>
    <w:rsid w:val="00E5711E"/>
    <w:rsid w:val="00E571BC"/>
    <w:rsid w:val="00E573E3"/>
    <w:rsid w:val="00E57804"/>
    <w:rsid w:val="00E60372"/>
    <w:rsid w:val="00E6077C"/>
    <w:rsid w:val="00E60D7C"/>
    <w:rsid w:val="00E60D8D"/>
    <w:rsid w:val="00E6116B"/>
    <w:rsid w:val="00E616A1"/>
    <w:rsid w:val="00E619E9"/>
    <w:rsid w:val="00E61FB8"/>
    <w:rsid w:val="00E61FF8"/>
    <w:rsid w:val="00E62117"/>
    <w:rsid w:val="00E621F2"/>
    <w:rsid w:val="00E643B2"/>
    <w:rsid w:val="00E6465B"/>
    <w:rsid w:val="00E64767"/>
    <w:rsid w:val="00E64EA6"/>
    <w:rsid w:val="00E65236"/>
    <w:rsid w:val="00E65696"/>
    <w:rsid w:val="00E66DC3"/>
    <w:rsid w:val="00E67742"/>
    <w:rsid w:val="00E67ACB"/>
    <w:rsid w:val="00E67BC2"/>
    <w:rsid w:val="00E67F55"/>
    <w:rsid w:val="00E70416"/>
    <w:rsid w:val="00E70552"/>
    <w:rsid w:val="00E70710"/>
    <w:rsid w:val="00E708BD"/>
    <w:rsid w:val="00E70C0E"/>
    <w:rsid w:val="00E70F43"/>
    <w:rsid w:val="00E70FD1"/>
    <w:rsid w:val="00E71B72"/>
    <w:rsid w:val="00E7257B"/>
    <w:rsid w:val="00E745EA"/>
    <w:rsid w:val="00E74EF5"/>
    <w:rsid w:val="00E74EFE"/>
    <w:rsid w:val="00E75506"/>
    <w:rsid w:val="00E75C82"/>
    <w:rsid w:val="00E7634F"/>
    <w:rsid w:val="00E766F3"/>
    <w:rsid w:val="00E76A41"/>
    <w:rsid w:val="00E7744C"/>
    <w:rsid w:val="00E77A48"/>
    <w:rsid w:val="00E77BDC"/>
    <w:rsid w:val="00E77CD0"/>
    <w:rsid w:val="00E80278"/>
    <w:rsid w:val="00E80325"/>
    <w:rsid w:val="00E804BD"/>
    <w:rsid w:val="00E81176"/>
    <w:rsid w:val="00E811B5"/>
    <w:rsid w:val="00E81779"/>
    <w:rsid w:val="00E822B2"/>
    <w:rsid w:val="00E82637"/>
    <w:rsid w:val="00E8263F"/>
    <w:rsid w:val="00E82F13"/>
    <w:rsid w:val="00E83758"/>
    <w:rsid w:val="00E83C52"/>
    <w:rsid w:val="00E8410E"/>
    <w:rsid w:val="00E8453E"/>
    <w:rsid w:val="00E84C5D"/>
    <w:rsid w:val="00E852FF"/>
    <w:rsid w:val="00E8590C"/>
    <w:rsid w:val="00E86123"/>
    <w:rsid w:val="00E86183"/>
    <w:rsid w:val="00E87F0F"/>
    <w:rsid w:val="00E90203"/>
    <w:rsid w:val="00E90298"/>
    <w:rsid w:val="00E90477"/>
    <w:rsid w:val="00E905D6"/>
    <w:rsid w:val="00E90A43"/>
    <w:rsid w:val="00E90CB2"/>
    <w:rsid w:val="00E90D92"/>
    <w:rsid w:val="00E9114D"/>
    <w:rsid w:val="00E91873"/>
    <w:rsid w:val="00E91E2E"/>
    <w:rsid w:val="00E91EB4"/>
    <w:rsid w:val="00E91FE6"/>
    <w:rsid w:val="00E92061"/>
    <w:rsid w:val="00E92496"/>
    <w:rsid w:val="00E9249F"/>
    <w:rsid w:val="00E9253C"/>
    <w:rsid w:val="00E92552"/>
    <w:rsid w:val="00E93112"/>
    <w:rsid w:val="00E93399"/>
    <w:rsid w:val="00E935C8"/>
    <w:rsid w:val="00E936B6"/>
    <w:rsid w:val="00E947C9"/>
    <w:rsid w:val="00E95160"/>
    <w:rsid w:val="00E954B6"/>
    <w:rsid w:val="00E95A64"/>
    <w:rsid w:val="00E95DDE"/>
    <w:rsid w:val="00E95E4F"/>
    <w:rsid w:val="00E95FBE"/>
    <w:rsid w:val="00E96BEB"/>
    <w:rsid w:val="00E96C21"/>
    <w:rsid w:val="00E96C34"/>
    <w:rsid w:val="00E96F4E"/>
    <w:rsid w:val="00E97642"/>
    <w:rsid w:val="00E97EFD"/>
    <w:rsid w:val="00EA00F0"/>
    <w:rsid w:val="00EA1392"/>
    <w:rsid w:val="00EA14F4"/>
    <w:rsid w:val="00EA160A"/>
    <w:rsid w:val="00EA1DAA"/>
    <w:rsid w:val="00EA2CB1"/>
    <w:rsid w:val="00EA33C3"/>
    <w:rsid w:val="00EA49B6"/>
    <w:rsid w:val="00EA5460"/>
    <w:rsid w:val="00EA558A"/>
    <w:rsid w:val="00EA59A7"/>
    <w:rsid w:val="00EA5A3C"/>
    <w:rsid w:val="00EA5E45"/>
    <w:rsid w:val="00EA6A8C"/>
    <w:rsid w:val="00EA7B34"/>
    <w:rsid w:val="00EA7EC1"/>
    <w:rsid w:val="00EB00B4"/>
    <w:rsid w:val="00EB012F"/>
    <w:rsid w:val="00EB028A"/>
    <w:rsid w:val="00EB02C0"/>
    <w:rsid w:val="00EB1D6D"/>
    <w:rsid w:val="00EB1EA8"/>
    <w:rsid w:val="00EB2111"/>
    <w:rsid w:val="00EB2138"/>
    <w:rsid w:val="00EB2D77"/>
    <w:rsid w:val="00EB36AA"/>
    <w:rsid w:val="00EB36F1"/>
    <w:rsid w:val="00EB447E"/>
    <w:rsid w:val="00EB456C"/>
    <w:rsid w:val="00EB4594"/>
    <w:rsid w:val="00EB4E45"/>
    <w:rsid w:val="00EB4EDD"/>
    <w:rsid w:val="00EB5420"/>
    <w:rsid w:val="00EB574B"/>
    <w:rsid w:val="00EB5C28"/>
    <w:rsid w:val="00EB68D6"/>
    <w:rsid w:val="00EB7130"/>
    <w:rsid w:val="00EB7ACC"/>
    <w:rsid w:val="00EC05BA"/>
    <w:rsid w:val="00EC175B"/>
    <w:rsid w:val="00EC21FC"/>
    <w:rsid w:val="00EC23EC"/>
    <w:rsid w:val="00EC2A7F"/>
    <w:rsid w:val="00EC2C5F"/>
    <w:rsid w:val="00EC3020"/>
    <w:rsid w:val="00EC3215"/>
    <w:rsid w:val="00EC3523"/>
    <w:rsid w:val="00EC37C7"/>
    <w:rsid w:val="00EC3BCC"/>
    <w:rsid w:val="00EC43B9"/>
    <w:rsid w:val="00EC471F"/>
    <w:rsid w:val="00EC48DB"/>
    <w:rsid w:val="00EC5594"/>
    <w:rsid w:val="00EC55F5"/>
    <w:rsid w:val="00EC6864"/>
    <w:rsid w:val="00EC6936"/>
    <w:rsid w:val="00EC69CB"/>
    <w:rsid w:val="00EC7021"/>
    <w:rsid w:val="00EC70AE"/>
    <w:rsid w:val="00EC7852"/>
    <w:rsid w:val="00EC794A"/>
    <w:rsid w:val="00ED0016"/>
    <w:rsid w:val="00ED0847"/>
    <w:rsid w:val="00ED1987"/>
    <w:rsid w:val="00ED1B7F"/>
    <w:rsid w:val="00ED1BD1"/>
    <w:rsid w:val="00ED1BD8"/>
    <w:rsid w:val="00ED2358"/>
    <w:rsid w:val="00ED2401"/>
    <w:rsid w:val="00ED2928"/>
    <w:rsid w:val="00ED2AFF"/>
    <w:rsid w:val="00ED30C2"/>
    <w:rsid w:val="00ED47BD"/>
    <w:rsid w:val="00ED4F95"/>
    <w:rsid w:val="00ED50C3"/>
    <w:rsid w:val="00ED59A9"/>
    <w:rsid w:val="00ED65AC"/>
    <w:rsid w:val="00ED6AB3"/>
    <w:rsid w:val="00ED6E63"/>
    <w:rsid w:val="00ED7CC5"/>
    <w:rsid w:val="00EE0A01"/>
    <w:rsid w:val="00EE0B64"/>
    <w:rsid w:val="00EE0DDF"/>
    <w:rsid w:val="00EE1221"/>
    <w:rsid w:val="00EE2323"/>
    <w:rsid w:val="00EE2401"/>
    <w:rsid w:val="00EE244E"/>
    <w:rsid w:val="00EE39AB"/>
    <w:rsid w:val="00EE3B59"/>
    <w:rsid w:val="00EE3FC6"/>
    <w:rsid w:val="00EE421D"/>
    <w:rsid w:val="00EE43BE"/>
    <w:rsid w:val="00EE44C0"/>
    <w:rsid w:val="00EE44F9"/>
    <w:rsid w:val="00EE6698"/>
    <w:rsid w:val="00EE6868"/>
    <w:rsid w:val="00EE7285"/>
    <w:rsid w:val="00EE77C4"/>
    <w:rsid w:val="00EE7998"/>
    <w:rsid w:val="00EE7AD8"/>
    <w:rsid w:val="00EF00D2"/>
    <w:rsid w:val="00EF06FB"/>
    <w:rsid w:val="00EF09D4"/>
    <w:rsid w:val="00EF0AC4"/>
    <w:rsid w:val="00EF0C09"/>
    <w:rsid w:val="00EF17DE"/>
    <w:rsid w:val="00EF1991"/>
    <w:rsid w:val="00EF1CF4"/>
    <w:rsid w:val="00EF2307"/>
    <w:rsid w:val="00EF23BB"/>
    <w:rsid w:val="00EF3225"/>
    <w:rsid w:val="00EF3CAA"/>
    <w:rsid w:val="00EF41CC"/>
    <w:rsid w:val="00EF4656"/>
    <w:rsid w:val="00EF6A1D"/>
    <w:rsid w:val="00EF6AFA"/>
    <w:rsid w:val="00EF7135"/>
    <w:rsid w:val="00EF726B"/>
    <w:rsid w:val="00EF730E"/>
    <w:rsid w:val="00EF737C"/>
    <w:rsid w:val="00EF7AE0"/>
    <w:rsid w:val="00EF7B61"/>
    <w:rsid w:val="00F014E1"/>
    <w:rsid w:val="00F015B0"/>
    <w:rsid w:val="00F017B1"/>
    <w:rsid w:val="00F0234C"/>
    <w:rsid w:val="00F02656"/>
    <w:rsid w:val="00F03133"/>
    <w:rsid w:val="00F03298"/>
    <w:rsid w:val="00F032F6"/>
    <w:rsid w:val="00F03F67"/>
    <w:rsid w:val="00F03FE8"/>
    <w:rsid w:val="00F0403B"/>
    <w:rsid w:val="00F043B7"/>
    <w:rsid w:val="00F048AC"/>
    <w:rsid w:val="00F04ACF"/>
    <w:rsid w:val="00F04E15"/>
    <w:rsid w:val="00F04E27"/>
    <w:rsid w:val="00F0553A"/>
    <w:rsid w:val="00F05AE0"/>
    <w:rsid w:val="00F05D80"/>
    <w:rsid w:val="00F05EFD"/>
    <w:rsid w:val="00F06493"/>
    <w:rsid w:val="00F06552"/>
    <w:rsid w:val="00F067E2"/>
    <w:rsid w:val="00F06961"/>
    <w:rsid w:val="00F06C2F"/>
    <w:rsid w:val="00F0754E"/>
    <w:rsid w:val="00F0781A"/>
    <w:rsid w:val="00F078B2"/>
    <w:rsid w:val="00F07B9F"/>
    <w:rsid w:val="00F07C9F"/>
    <w:rsid w:val="00F07FA9"/>
    <w:rsid w:val="00F113A4"/>
    <w:rsid w:val="00F114E5"/>
    <w:rsid w:val="00F11C21"/>
    <w:rsid w:val="00F12987"/>
    <w:rsid w:val="00F1298B"/>
    <w:rsid w:val="00F13768"/>
    <w:rsid w:val="00F13AF1"/>
    <w:rsid w:val="00F13FBF"/>
    <w:rsid w:val="00F15C38"/>
    <w:rsid w:val="00F15C94"/>
    <w:rsid w:val="00F1630B"/>
    <w:rsid w:val="00F169EF"/>
    <w:rsid w:val="00F16A0F"/>
    <w:rsid w:val="00F1726F"/>
    <w:rsid w:val="00F17317"/>
    <w:rsid w:val="00F1766C"/>
    <w:rsid w:val="00F17985"/>
    <w:rsid w:val="00F200B8"/>
    <w:rsid w:val="00F20925"/>
    <w:rsid w:val="00F20BE5"/>
    <w:rsid w:val="00F20BF0"/>
    <w:rsid w:val="00F20CDB"/>
    <w:rsid w:val="00F20DAC"/>
    <w:rsid w:val="00F213EC"/>
    <w:rsid w:val="00F214B7"/>
    <w:rsid w:val="00F21672"/>
    <w:rsid w:val="00F21F46"/>
    <w:rsid w:val="00F22B83"/>
    <w:rsid w:val="00F232E8"/>
    <w:rsid w:val="00F2348B"/>
    <w:rsid w:val="00F239C7"/>
    <w:rsid w:val="00F239ED"/>
    <w:rsid w:val="00F240CA"/>
    <w:rsid w:val="00F243E9"/>
    <w:rsid w:val="00F24505"/>
    <w:rsid w:val="00F248D9"/>
    <w:rsid w:val="00F24E80"/>
    <w:rsid w:val="00F251F7"/>
    <w:rsid w:val="00F2550F"/>
    <w:rsid w:val="00F261DF"/>
    <w:rsid w:val="00F26C13"/>
    <w:rsid w:val="00F27492"/>
    <w:rsid w:val="00F2752A"/>
    <w:rsid w:val="00F2760E"/>
    <w:rsid w:val="00F27A02"/>
    <w:rsid w:val="00F27C1A"/>
    <w:rsid w:val="00F27CD0"/>
    <w:rsid w:val="00F300B0"/>
    <w:rsid w:val="00F30145"/>
    <w:rsid w:val="00F301C0"/>
    <w:rsid w:val="00F30339"/>
    <w:rsid w:val="00F30C47"/>
    <w:rsid w:val="00F31010"/>
    <w:rsid w:val="00F314B9"/>
    <w:rsid w:val="00F31A9E"/>
    <w:rsid w:val="00F327F2"/>
    <w:rsid w:val="00F327F4"/>
    <w:rsid w:val="00F3352B"/>
    <w:rsid w:val="00F33585"/>
    <w:rsid w:val="00F336A1"/>
    <w:rsid w:val="00F348F4"/>
    <w:rsid w:val="00F34BA8"/>
    <w:rsid w:val="00F34BAD"/>
    <w:rsid w:val="00F35E3B"/>
    <w:rsid w:val="00F364CA"/>
    <w:rsid w:val="00F37714"/>
    <w:rsid w:val="00F37EDB"/>
    <w:rsid w:val="00F4077F"/>
    <w:rsid w:val="00F40A57"/>
    <w:rsid w:val="00F40D8C"/>
    <w:rsid w:val="00F410AA"/>
    <w:rsid w:val="00F4167B"/>
    <w:rsid w:val="00F417F9"/>
    <w:rsid w:val="00F4200F"/>
    <w:rsid w:val="00F42566"/>
    <w:rsid w:val="00F439E2"/>
    <w:rsid w:val="00F43D03"/>
    <w:rsid w:val="00F441CE"/>
    <w:rsid w:val="00F4462C"/>
    <w:rsid w:val="00F44652"/>
    <w:rsid w:val="00F44DAA"/>
    <w:rsid w:val="00F44DC6"/>
    <w:rsid w:val="00F44FBF"/>
    <w:rsid w:val="00F45087"/>
    <w:rsid w:val="00F45BBC"/>
    <w:rsid w:val="00F45D52"/>
    <w:rsid w:val="00F46CFD"/>
    <w:rsid w:val="00F47607"/>
    <w:rsid w:val="00F47C4F"/>
    <w:rsid w:val="00F47C5D"/>
    <w:rsid w:val="00F47F70"/>
    <w:rsid w:val="00F500AB"/>
    <w:rsid w:val="00F502C0"/>
    <w:rsid w:val="00F50592"/>
    <w:rsid w:val="00F506CE"/>
    <w:rsid w:val="00F508E5"/>
    <w:rsid w:val="00F50A8A"/>
    <w:rsid w:val="00F50CD8"/>
    <w:rsid w:val="00F50DB1"/>
    <w:rsid w:val="00F520B8"/>
    <w:rsid w:val="00F5238B"/>
    <w:rsid w:val="00F52464"/>
    <w:rsid w:val="00F53035"/>
    <w:rsid w:val="00F537D6"/>
    <w:rsid w:val="00F5430D"/>
    <w:rsid w:val="00F553CA"/>
    <w:rsid w:val="00F558F1"/>
    <w:rsid w:val="00F55C60"/>
    <w:rsid w:val="00F55DA1"/>
    <w:rsid w:val="00F5601C"/>
    <w:rsid w:val="00F5618E"/>
    <w:rsid w:val="00F56CCB"/>
    <w:rsid w:val="00F5731B"/>
    <w:rsid w:val="00F574C3"/>
    <w:rsid w:val="00F57915"/>
    <w:rsid w:val="00F57B46"/>
    <w:rsid w:val="00F60728"/>
    <w:rsid w:val="00F60744"/>
    <w:rsid w:val="00F6129B"/>
    <w:rsid w:val="00F6138A"/>
    <w:rsid w:val="00F613C0"/>
    <w:rsid w:val="00F61983"/>
    <w:rsid w:val="00F6242D"/>
    <w:rsid w:val="00F62793"/>
    <w:rsid w:val="00F62AA7"/>
    <w:rsid w:val="00F62BCB"/>
    <w:rsid w:val="00F635FE"/>
    <w:rsid w:val="00F637EE"/>
    <w:rsid w:val="00F63A00"/>
    <w:rsid w:val="00F64198"/>
    <w:rsid w:val="00F649E7"/>
    <w:rsid w:val="00F64A1C"/>
    <w:rsid w:val="00F6535C"/>
    <w:rsid w:val="00F65D1F"/>
    <w:rsid w:val="00F6675A"/>
    <w:rsid w:val="00F66968"/>
    <w:rsid w:val="00F67E41"/>
    <w:rsid w:val="00F701A2"/>
    <w:rsid w:val="00F7026C"/>
    <w:rsid w:val="00F7088C"/>
    <w:rsid w:val="00F708A0"/>
    <w:rsid w:val="00F70E5B"/>
    <w:rsid w:val="00F71D38"/>
    <w:rsid w:val="00F725AC"/>
    <w:rsid w:val="00F72E71"/>
    <w:rsid w:val="00F73203"/>
    <w:rsid w:val="00F73F50"/>
    <w:rsid w:val="00F74B94"/>
    <w:rsid w:val="00F74EDD"/>
    <w:rsid w:val="00F759BA"/>
    <w:rsid w:val="00F7658B"/>
    <w:rsid w:val="00F769F1"/>
    <w:rsid w:val="00F76EE2"/>
    <w:rsid w:val="00F76F17"/>
    <w:rsid w:val="00F76F29"/>
    <w:rsid w:val="00F77160"/>
    <w:rsid w:val="00F77801"/>
    <w:rsid w:val="00F778E3"/>
    <w:rsid w:val="00F77A47"/>
    <w:rsid w:val="00F80E8C"/>
    <w:rsid w:val="00F80EBD"/>
    <w:rsid w:val="00F80EE6"/>
    <w:rsid w:val="00F81309"/>
    <w:rsid w:val="00F81DC7"/>
    <w:rsid w:val="00F8286B"/>
    <w:rsid w:val="00F83019"/>
    <w:rsid w:val="00F8303D"/>
    <w:rsid w:val="00F831EE"/>
    <w:rsid w:val="00F8351E"/>
    <w:rsid w:val="00F83A13"/>
    <w:rsid w:val="00F84299"/>
    <w:rsid w:val="00F84531"/>
    <w:rsid w:val="00F8490C"/>
    <w:rsid w:val="00F85AE8"/>
    <w:rsid w:val="00F85D5B"/>
    <w:rsid w:val="00F862CA"/>
    <w:rsid w:val="00F865EF"/>
    <w:rsid w:val="00F8751A"/>
    <w:rsid w:val="00F87870"/>
    <w:rsid w:val="00F901B8"/>
    <w:rsid w:val="00F9020A"/>
    <w:rsid w:val="00F9023F"/>
    <w:rsid w:val="00F9037C"/>
    <w:rsid w:val="00F905BA"/>
    <w:rsid w:val="00F90A7C"/>
    <w:rsid w:val="00F911E6"/>
    <w:rsid w:val="00F920C5"/>
    <w:rsid w:val="00F9270A"/>
    <w:rsid w:val="00F93528"/>
    <w:rsid w:val="00F935AD"/>
    <w:rsid w:val="00F94673"/>
    <w:rsid w:val="00F94EF1"/>
    <w:rsid w:val="00F95B8E"/>
    <w:rsid w:val="00F96054"/>
    <w:rsid w:val="00F960E8"/>
    <w:rsid w:val="00F961D7"/>
    <w:rsid w:val="00F962E1"/>
    <w:rsid w:val="00F963A8"/>
    <w:rsid w:val="00F965F1"/>
    <w:rsid w:val="00F9677F"/>
    <w:rsid w:val="00F971E2"/>
    <w:rsid w:val="00F97240"/>
    <w:rsid w:val="00F975C6"/>
    <w:rsid w:val="00F97A9C"/>
    <w:rsid w:val="00FA0969"/>
    <w:rsid w:val="00FA0C46"/>
    <w:rsid w:val="00FA129B"/>
    <w:rsid w:val="00FA141D"/>
    <w:rsid w:val="00FA28C4"/>
    <w:rsid w:val="00FA2C3E"/>
    <w:rsid w:val="00FA34B9"/>
    <w:rsid w:val="00FA3EC4"/>
    <w:rsid w:val="00FA3FE1"/>
    <w:rsid w:val="00FA4396"/>
    <w:rsid w:val="00FA4C9E"/>
    <w:rsid w:val="00FA4E3A"/>
    <w:rsid w:val="00FA5F9F"/>
    <w:rsid w:val="00FA639F"/>
    <w:rsid w:val="00FA6474"/>
    <w:rsid w:val="00FA653D"/>
    <w:rsid w:val="00FA7ACF"/>
    <w:rsid w:val="00FA7CEE"/>
    <w:rsid w:val="00FB0033"/>
    <w:rsid w:val="00FB0779"/>
    <w:rsid w:val="00FB07CB"/>
    <w:rsid w:val="00FB0A29"/>
    <w:rsid w:val="00FB0B0F"/>
    <w:rsid w:val="00FB0BDC"/>
    <w:rsid w:val="00FB0DB6"/>
    <w:rsid w:val="00FB100F"/>
    <w:rsid w:val="00FB1069"/>
    <w:rsid w:val="00FB1205"/>
    <w:rsid w:val="00FB1537"/>
    <w:rsid w:val="00FB2016"/>
    <w:rsid w:val="00FB24D7"/>
    <w:rsid w:val="00FB2B8B"/>
    <w:rsid w:val="00FB2DAC"/>
    <w:rsid w:val="00FB2EF5"/>
    <w:rsid w:val="00FB3158"/>
    <w:rsid w:val="00FB346C"/>
    <w:rsid w:val="00FB361C"/>
    <w:rsid w:val="00FB3A63"/>
    <w:rsid w:val="00FB4946"/>
    <w:rsid w:val="00FB4B64"/>
    <w:rsid w:val="00FB5947"/>
    <w:rsid w:val="00FB5B09"/>
    <w:rsid w:val="00FB5C71"/>
    <w:rsid w:val="00FB6265"/>
    <w:rsid w:val="00FB6A57"/>
    <w:rsid w:val="00FB6F17"/>
    <w:rsid w:val="00FB7462"/>
    <w:rsid w:val="00FB7534"/>
    <w:rsid w:val="00FB76BE"/>
    <w:rsid w:val="00FB773D"/>
    <w:rsid w:val="00FB7A1C"/>
    <w:rsid w:val="00FB7BCF"/>
    <w:rsid w:val="00FB7BE6"/>
    <w:rsid w:val="00FC03B2"/>
    <w:rsid w:val="00FC08FE"/>
    <w:rsid w:val="00FC09ED"/>
    <w:rsid w:val="00FC0E24"/>
    <w:rsid w:val="00FC1E21"/>
    <w:rsid w:val="00FC23D1"/>
    <w:rsid w:val="00FC2CAC"/>
    <w:rsid w:val="00FC3091"/>
    <w:rsid w:val="00FC54F3"/>
    <w:rsid w:val="00FC6745"/>
    <w:rsid w:val="00FC6868"/>
    <w:rsid w:val="00FC7690"/>
    <w:rsid w:val="00FC782E"/>
    <w:rsid w:val="00FC7831"/>
    <w:rsid w:val="00FC7D00"/>
    <w:rsid w:val="00FC7D2A"/>
    <w:rsid w:val="00FC7D6C"/>
    <w:rsid w:val="00FD0226"/>
    <w:rsid w:val="00FD0752"/>
    <w:rsid w:val="00FD096D"/>
    <w:rsid w:val="00FD0CBF"/>
    <w:rsid w:val="00FD1631"/>
    <w:rsid w:val="00FD1CC5"/>
    <w:rsid w:val="00FD1E1A"/>
    <w:rsid w:val="00FD25A7"/>
    <w:rsid w:val="00FD3471"/>
    <w:rsid w:val="00FD384C"/>
    <w:rsid w:val="00FD3C17"/>
    <w:rsid w:val="00FD3C87"/>
    <w:rsid w:val="00FD41BF"/>
    <w:rsid w:val="00FD53D8"/>
    <w:rsid w:val="00FD58E6"/>
    <w:rsid w:val="00FD5B8D"/>
    <w:rsid w:val="00FD6225"/>
    <w:rsid w:val="00FD657B"/>
    <w:rsid w:val="00FD6628"/>
    <w:rsid w:val="00FD6A37"/>
    <w:rsid w:val="00FD70B4"/>
    <w:rsid w:val="00FD72A6"/>
    <w:rsid w:val="00FD7891"/>
    <w:rsid w:val="00FD7DA0"/>
    <w:rsid w:val="00FE0174"/>
    <w:rsid w:val="00FE0327"/>
    <w:rsid w:val="00FE13FE"/>
    <w:rsid w:val="00FE15EA"/>
    <w:rsid w:val="00FE18DA"/>
    <w:rsid w:val="00FE2153"/>
    <w:rsid w:val="00FE2FF4"/>
    <w:rsid w:val="00FE36C0"/>
    <w:rsid w:val="00FE390E"/>
    <w:rsid w:val="00FE399A"/>
    <w:rsid w:val="00FE58DF"/>
    <w:rsid w:val="00FE61F8"/>
    <w:rsid w:val="00FE69AF"/>
    <w:rsid w:val="00FE6A52"/>
    <w:rsid w:val="00FE7592"/>
    <w:rsid w:val="00FE7A65"/>
    <w:rsid w:val="00FF010B"/>
    <w:rsid w:val="00FF0456"/>
    <w:rsid w:val="00FF0A7D"/>
    <w:rsid w:val="00FF1238"/>
    <w:rsid w:val="00FF19AF"/>
    <w:rsid w:val="00FF1CFB"/>
    <w:rsid w:val="00FF22EC"/>
    <w:rsid w:val="00FF2396"/>
    <w:rsid w:val="00FF28BF"/>
    <w:rsid w:val="00FF33EC"/>
    <w:rsid w:val="00FF38AA"/>
    <w:rsid w:val="00FF3D25"/>
    <w:rsid w:val="00FF3F7A"/>
    <w:rsid w:val="00FF437D"/>
    <w:rsid w:val="00FF4780"/>
    <w:rsid w:val="00FF48CE"/>
    <w:rsid w:val="00FF4E48"/>
    <w:rsid w:val="00FF5CD4"/>
    <w:rsid w:val="00FF60B3"/>
    <w:rsid w:val="00FF6DAB"/>
    <w:rsid w:val="00FF6EF7"/>
    <w:rsid w:val="00FF7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16E4209"/>
  <w15:docId w15:val="{6FB698B3-CFF7-4EA8-9EE7-8FFC5A0D6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29A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Title"/>
    <w:next w:val="Normal"/>
    <w:link w:val="Heading1Char"/>
    <w:qFormat/>
    <w:rsid w:val="00D85ADD"/>
    <w:pPr>
      <w:spacing w:before="0"/>
      <w:ind w:left="0" w:right="-25"/>
      <w:jc w:val="left"/>
      <w:outlineLvl w:val="0"/>
    </w:pPr>
    <w:rPr>
      <w:rFonts w:ascii="Angsana New" w:hAnsi="Angsana New" w:cs="Angsana New"/>
      <w:b/>
      <w:bCs/>
      <w:sz w:val="32"/>
      <w:szCs w:val="32"/>
      <w:u w:val="none"/>
    </w:rPr>
  </w:style>
  <w:style w:type="paragraph" w:styleId="Heading2">
    <w:name w:val="heading 2"/>
    <w:basedOn w:val="ListParagraph"/>
    <w:next w:val="Normal"/>
    <w:link w:val="Heading2Char"/>
    <w:uiPriority w:val="99"/>
    <w:qFormat/>
    <w:rsid w:val="007E6F45"/>
    <w:pPr>
      <w:numPr>
        <w:numId w:val="20"/>
      </w:numPr>
      <w:tabs>
        <w:tab w:val="left" w:pos="540"/>
      </w:tabs>
      <w:ind w:right="-25"/>
      <w:jc w:val="both"/>
      <w:outlineLvl w:val="1"/>
    </w:pPr>
    <w:rPr>
      <w:rFonts w:asciiTheme="majorBidi" w:hAnsiTheme="majorBidi" w:cstheme="majorBidi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0E476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5"/>
      <w:outlineLvl w:val="2"/>
    </w:pPr>
    <w:rPr>
      <w:rFonts w:asciiTheme="majorBidi" w:hAnsiTheme="majorBidi" w:cstheme="majorBidi"/>
      <w:b/>
      <w:bCs/>
      <w:i/>
      <w:iCs/>
      <w:sz w:val="30"/>
      <w:szCs w:val="30"/>
    </w:rPr>
  </w:style>
  <w:style w:type="paragraph" w:styleId="Heading4">
    <w:name w:val="heading 4"/>
    <w:basedOn w:val="Normal"/>
    <w:next w:val="Normal"/>
    <w:qFormat/>
    <w:rsid w:val="0021470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5ADD"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7E6F45"/>
    <w:rPr>
      <w:rFonts w:asciiTheme="majorBidi" w:eastAsia="Calibri" w:hAnsiTheme="majorBidi" w:cstheme="majorBidi"/>
      <w:b/>
      <w:bCs/>
      <w:sz w:val="30"/>
      <w:szCs w:val="30"/>
    </w:rPr>
  </w:style>
  <w:style w:type="character" w:customStyle="1" w:styleId="Heading3Char">
    <w:name w:val="Heading 3 Char"/>
    <w:basedOn w:val="BodyTextChar"/>
    <w:link w:val="Heading3"/>
    <w:rsid w:val="000E4768"/>
    <w:rPr>
      <w:rFonts w:asciiTheme="majorBidi" w:hAnsiTheme="majorBidi" w:cstheme="majorBidi"/>
      <w:b/>
      <w:bCs/>
      <w:i/>
      <w:i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 Char Char,Body Char Char Char1,Body Char Char1 Char,Body อักขระ อักขระ Char,Body อักขระ Char"/>
    <w:basedOn w:val="DefaultParagraphFont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ody Char Char,Body Char Char1,Body อักขระ อักขระ,Body อักขระ"/>
    <w:basedOn w:val="Normal"/>
    <w:link w:val="BodyTextChar"/>
    <w:uiPriority w:val="99"/>
    <w:rsid w:val="00214700"/>
    <w:pPr>
      <w:spacing w:after="120"/>
    </w:pPr>
  </w:style>
  <w:style w:type="paragraph" w:styleId="Header">
    <w:name w:val="header"/>
    <w:basedOn w:val="Normal"/>
    <w:link w:val="HeaderChar"/>
    <w:uiPriority w:val="99"/>
    <w:rsid w:val="00214700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14700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14700"/>
    <w:rPr>
      <w:rFonts w:cs="Times New Roman"/>
      <w:b/>
      <w:bCs/>
    </w:rPr>
  </w:style>
  <w:style w:type="paragraph" w:styleId="ListBullet">
    <w:name w:val="List Bullet"/>
    <w:basedOn w:val="Normal"/>
    <w:rsid w:val="00214700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14700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14700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14700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214700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14700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14700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14700"/>
    <w:pPr>
      <w:ind w:left="284"/>
    </w:pPr>
  </w:style>
  <w:style w:type="paragraph" w:customStyle="1" w:styleId="AAFrameAddress">
    <w:name w:val="AA Frame Address"/>
    <w:basedOn w:val="Heading1"/>
    <w:rsid w:val="00214700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214700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14700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1470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1470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1470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14700"/>
    <w:pPr>
      <w:ind w:left="851" w:hanging="284"/>
    </w:pPr>
  </w:style>
  <w:style w:type="paragraph" w:styleId="Index4">
    <w:name w:val="index 4"/>
    <w:basedOn w:val="Normal"/>
    <w:next w:val="Normal"/>
    <w:semiHidden/>
    <w:rsid w:val="00214700"/>
    <w:pPr>
      <w:ind w:left="1135" w:hanging="284"/>
    </w:pPr>
  </w:style>
  <w:style w:type="paragraph" w:styleId="Index6">
    <w:name w:val="index 6"/>
    <w:basedOn w:val="Normal"/>
    <w:next w:val="Normal"/>
    <w:semiHidden/>
    <w:rsid w:val="00214700"/>
    <w:pPr>
      <w:ind w:left="1702" w:hanging="284"/>
    </w:pPr>
  </w:style>
  <w:style w:type="paragraph" w:styleId="Index5">
    <w:name w:val="index 5"/>
    <w:basedOn w:val="Normal"/>
    <w:next w:val="Normal"/>
    <w:semiHidden/>
    <w:rsid w:val="00214700"/>
    <w:pPr>
      <w:ind w:left="1418" w:hanging="284"/>
    </w:pPr>
  </w:style>
  <w:style w:type="paragraph" w:styleId="Index7">
    <w:name w:val="index 7"/>
    <w:basedOn w:val="Normal"/>
    <w:next w:val="Normal"/>
    <w:semiHidden/>
    <w:rsid w:val="00214700"/>
    <w:pPr>
      <w:ind w:left="1985" w:hanging="284"/>
    </w:pPr>
  </w:style>
  <w:style w:type="paragraph" w:styleId="Index8">
    <w:name w:val="index 8"/>
    <w:basedOn w:val="Normal"/>
    <w:next w:val="Normal"/>
    <w:semiHidden/>
    <w:rsid w:val="00214700"/>
    <w:pPr>
      <w:ind w:left="2269" w:hanging="284"/>
    </w:pPr>
  </w:style>
  <w:style w:type="paragraph" w:styleId="Index9">
    <w:name w:val="index 9"/>
    <w:basedOn w:val="Normal"/>
    <w:next w:val="Normal"/>
    <w:semiHidden/>
    <w:rsid w:val="00214700"/>
    <w:pPr>
      <w:ind w:left="2552" w:hanging="284"/>
    </w:pPr>
  </w:style>
  <w:style w:type="paragraph" w:styleId="TOC2">
    <w:name w:val="toc 2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14700"/>
    <w:pPr>
      <w:ind w:left="851"/>
    </w:pPr>
  </w:style>
  <w:style w:type="paragraph" w:styleId="TOC5">
    <w:name w:val="toc 5"/>
    <w:basedOn w:val="Normal"/>
    <w:next w:val="Normal"/>
    <w:semiHidden/>
    <w:rsid w:val="00214700"/>
    <w:pPr>
      <w:ind w:left="1134"/>
    </w:pPr>
  </w:style>
  <w:style w:type="paragraph" w:styleId="TOC6">
    <w:name w:val="toc 6"/>
    <w:basedOn w:val="Normal"/>
    <w:next w:val="Normal"/>
    <w:semiHidden/>
    <w:rsid w:val="00214700"/>
    <w:pPr>
      <w:ind w:left="1418"/>
    </w:pPr>
  </w:style>
  <w:style w:type="paragraph" w:styleId="TOC7">
    <w:name w:val="toc 7"/>
    <w:basedOn w:val="Normal"/>
    <w:next w:val="Normal"/>
    <w:semiHidden/>
    <w:rsid w:val="00214700"/>
    <w:pPr>
      <w:ind w:left="1701"/>
    </w:pPr>
  </w:style>
  <w:style w:type="paragraph" w:styleId="TOC8">
    <w:name w:val="toc 8"/>
    <w:basedOn w:val="Normal"/>
    <w:next w:val="Normal"/>
    <w:semiHidden/>
    <w:rsid w:val="00214700"/>
    <w:pPr>
      <w:ind w:left="1985"/>
    </w:pPr>
  </w:style>
  <w:style w:type="paragraph" w:styleId="TOC9">
    <w:name w:val="toc 9"/>
    <w:basedOn w:val="Normal"/>
    <w:next w:val="Normal"/>
    <w:semiHidden/>
    <w:rsid w:val="00214700"/>
    <w:pPr>
      <w:ind w:left="2268"/>
    </w:pPr>
  </w:style>
  <w:style w:type="paragraph" w:styleId="TableofFigures">
    <w:name w:val="table of figures"/>
    <w:basedOn w:val="Normal"/>
    <w:next w:val="Normal"/>
    <w:semiHidden/>
    <w:rsid w:val="00214700"/>
    <w:pPr>
      <w:ind w:left="567" w:hanging="567"/>
    </w:pPr>
  </w:style>
  <w:style w:type="paragraph" w:styleId="ListBullet5">
    <w:name w:val="List Bullet 5"/>
    <w:basedOn w:val="Normal"/>
    <w:rsid w:val="00214700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214700"/>
    <w:pPr>
      <w:ind w:firstLine="284"/>
    </w:pPr>
  </w:style>
  <w:style w:type="paragraph" w:styleId="BodyTextIndent">
    <w:name w:val="Body Text Indent"/>
    <w:aliases w:val="i"/>
    <w:basedOn w:val="Normal"/>
    <w:rsid w:val="00214700"/>
    <w:pPr>
      <w:spacing w:after="120"/>
      <w:ind w:left="283"/>
    </w:pPr>
  </w:style>
  <w:style w:type="paragraph" w:styleId="BodyTextFirstIndent2">
    <w:name w:val="Body Text First Indent 2"/>
    <w:basedOn w:val="BodyTextIndent"/>
    <w:rsid w:val="00214700"/>
    <w:pPr>
      <w:ind w:left="284" w:firstLine="284"/>
    </w:pPr>
  </w:style>
  <w:style w:type="character" w:styleId="Strong">
    <w:name w:val="Strong"/>
    <w:basedOn w:val="DefaultParagraphFont"/>
    <w:qFormat/>
    <w:rsid w:val="0021470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14700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1470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1470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14700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14700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1470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14700"/>
    <w:pPr>
      <w:framePr w:h="1054" w:wrap="around" w:y="5920"/>
    </w:pPr>
  </w:style>
  <w:style w:type="paragraph" w:customStyle="1" w:styleId="ReportHeading3">
    <w:name w:val="ReportHeading3"/>
    <w:basedOn w:val="ReportHeading2"/>
    <w:rsid w:val="00214700"/>
    <w:pPr>
      <w:framePr w:h="443" w:wrap="around" w:y="8223"/>
    </w:pPr>
  </w:style>
  <w:style w:type="paragraph" w:customStyle="1" w:styleId="a">
    <w:name w:val="¢éÍ¤ÇÒ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14700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1470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1470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1470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1470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1470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214700"/>
  </w:style>
  <w:style w:type="paragraph" w:customStyle="1" w:styleId="ASSETS">
    <w:name w:val="ASSETS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F42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-25"/>
      <w:jc w:val="thaiDistribute"/>
    </w:pPr>
    <w:rPr>
      <w:rFonts w:asciiTheme="majorBidi" w:hAnsiTheme="majorBidi" w:cstheme="majorBidi"/>
      <w:sz w:val="24"/>
      <w:szCs w:val="24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rsid w:val="003F42B8"/>
    <w:rPr>
      <w:rFonts w:asciiTheme="majorBidi" w:hAnsiTheme="majorBidi" w:cstheme="majorBidi"/>
      <w:sz w:val="24"/>
      <w:szCs w:val="24"/>
      <w:lang w:val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576"/>
        <w:tab w:val="num" w:pos="0"/>
        <w:tab w:val="num" w:pos="34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styleId="Title">
    <w:name w:val="Title"/>
    <w:basedOn w:val="Normal"/>
    <w:qFormat/>
    <w:rsid w:val="004C04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 w:right="540"/>
      <w:jc w:val="center"/>
    </w:pPr>
    <w:rPr>
      <w:rFonts w:ascii="Cordia New" w:hAnsi="Cordia New" w:cs="Cordia New"/>
      <w:sz w:val="28"/>
      <w:szCs w:val="28"/>
      <w:u w:val="single"/>
    </w:rPr>
  </w:style>
  <w:style w:type="character" w:styleId="FootnoteReference">
    <w:name w:val="footnote reference"/>
    <w:basedOn w:val="DefaultParagraphFont"/>
    <w:uiPriority w:val="99"/>
    <w:semiHidden/>
    <w:rsid w:val="00B3171B"/>
    <w:rPr>
      <w:rFonts w:cs="New York"/>
      <w:vertAlign w:val="superscript"/>
    </w:rPr>
  </w:style>
  <w:style w:type="paragraph" w:styleId="BodyTextIndent3">
    <w:name w:val="Body Text Indent 3"/>
    <w:basedOn w:val="Normal"/>
    <w:rsid w:val="00753578"/>
    <w:pPr>
      <w:spacing w:after="120"/>
      <w:ind w:left="360"/>
    </w:pPr>
    <w:rPr>
      <w:sz w:val="16"/>
      <w:szCs w:val="16"/>
    </w:rPr>
  </w:style>
  <w:style w:type="paragraph" w:customStyle="1" w:styleId="zfaxdetails">
    <w:name w:val="zfax details"/>
    <w:basedOn w:val="Normal"/>
    <w:rsid w:val="007535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6"/>
      </w:tabs>
      <w:spacing w:line="260" w:lineRule="atLeast"/>
    </w:pPr>
    <w:rPr>
      <w:rFonts w:ascii="Univers 55" w:hAnsi="Univers 55"/>
      <w:lang w:val="en-GB"/>
    </w:rPr>
  </w:style>
  <w:style w:type="paragraph" w:customStyle="1" w:styleId="Enclosures">
    <w:name w:val="Enclosures"/>
    <w:basedOn w:val="Normal"/>
    <w:next w:val="Normal"/>
    <w:rsid w:val="00216A4C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20" w:line="240" w:lineRule="auto"/>
      <w:jc w:val="both"/>
    </w:pPr>
    <w:rPr>
      <w:rFonts w:ascii="Font2010" w:hAnsi="Font2010"/>
      <w:sz w:val="22"/>
      <w:szCs w:val="22"/>
      <w:lang w:val="th-TH"/>
    </w:rPr>
  </w:style>
  <w:style w:type="paragraph" w:customStyle="1" w:styleId="Documentname">
    <w:name w:val="Document name"/>
    <w:next w:val="Normal"/>
    <w:rsid w:val="000C0376"/>
    <w:pPr>
      <w:widowControl w:val="0"/>
      <w:spacing w:before="120"/>
      <w:jc w:val="right"/>
    </w:pPr>
    <w:rPr>
      <w:rFonts w:ascii="Arial" w:hAnsi="Arial"/>
      <w:noProof/>
      <w:sz w:val="24"/>
      <w:szCs w:val="24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124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Heading2Char1">
    <w:name w:val="Heading 2 Char1"/>
    <w:basedOn w:val="DefaultParagraphFont"/>
    <w:rsid w:val="00717E0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fault">
    <w:name w:val="Default"/>
    <w:rsid w:val="008D46D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35389F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63663D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57EA6"/>
    <w:rPr>
      <w:rFonts w:ascii="Arial" w:hAnsi="Arial"/>
      <w:sz w:val="18"/>
      <w:szCs w:val="18"/>
    </w:rPr>
  </w:style>
  <w:style w:type="character" w:customStyle="1" w:styleId="Heading8Char">
    <w:name w:val="Heading 8 Char"/>
    <w:basedOn w:val="DefaultParagraphFont"/>
    <w:link w:val="Heading8"/>
    <w:rsid w:val="009B1424"/>
    <w:rPr>
      <w:rFonts w:cs="EucrosiaUPC"/>
      <w:b/>
      <w:bCs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10DE"/>
    <w:rPr>
      <w:rFonts w:ascii="Book Antiqua" w:hAnsi="Book Antiqua"/>
      <w:sz w:val="22"/>
      <w:szCs w:val="22"/>
    </w:rPr>
  </w:style>
  <w:style w:type="paragraph" w:styleId="NormalWeb">
    <w:name w:val="Normal (Web)"/>
    <w:basedOn w:val="Normal"/>
    <w:uiPriority w:val="99"/>
    <w:unhideWhenUsed/>
    <w:rsid w:val="00FB0A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C0235"/>
    <w:rPr>
      <w:sz w:val="18"/>
      <w:lang w:val="en-GB" w:bidi="ar-SA"/>
    </w:rPr>
  </w:style>
  <w:style w:type="character" w:styleId="LineNumber">
    <w:name w:val="line number"/>
    <w:basedOn w:val="DefaultParagraphFont"/>
    <w:semiHidden/>
    <w:unhideWhenUsed/>
    <w:rsid w:val="00681CA1"/>
  </w:style>
  <w:style w:type="character" w:customStyle="1" w:styleId="apple-converted-space">
    <w:name w:val="apple-converted-space"/>
    <w:basedOn w:val="DefaultParagraphFont"/>
    <w:rsid w:val="00775CD8"/>
  </w:style>
  <w:style w:type="character" w:styleId="Emphasis">
    <w:name w:val="Emphasis"/>
    <w:basedOn w:val="DefaultParagraphFont"/>
    <w:uiPriority w:val="20"/>
    <w:qFormat/>
    <w:rsid w:val="00775CD8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rsid w:val="00804118"/>
    <w:rPr>
      <w:rFonts w:ascii="Arial" w:eastAsia="Times New Roman" w:hAnsi="Arial" w:cs="Angsana New"/>
      <w:szCs w:val="22"/>
      <w:lang w:val="x-none" w:eastAsia="x-none"/>
    </w:rPr>
  </w:style>
  <w:style w:type="paragraph" w:customStyle="1" w:styleId="FSContent">
    <w:name w:val="FS_Content"/>
    <w:basedOn w:val="Normal"/>
    <w:link w:val="FSContent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customStyle="1" w:styleId="FSBlank">
    <w:name w:val="FS_Blank"/>
    <w:basedOn w:val="Normal"/>
    <w:link w:val="FSBlank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20"/>
      <w:szCs w:val="20"/>
      <w:lang w:val="x-none" w:eastAsia="x-none"/>
    </w:rPr>
  </w:style>
  <w:style w:type="character" w:customStyle="1" w:styleId="FSContentChar">
    <w:name w:val="FS_Content Char"/>
    <w:link w:val="FSContent"/>
    <w:rsid w:val="00385A3B"/>
    <w:rPr>
      <w:rFonts w:ascii="Angsana New" w:hAnsi="Angsana New"/>
      <w:sz w:val="30"/>
      <w:szCs w:val="30"/>
      <w:lang w:val="x-none" w:eastAsia="x-none"/>
    </w:rPr>
  </w:style>
  <w:style w:type="character" w:customStyle="1" w:styleId="FSBlankChar">
    <w:name w:val="FS_Blank Char"/>
    <w:link w:val="FSBlank"/>
    <w:rsid w:val="00385A3B"/>
    <w:rPr>
      <w:rFonts w:ascii="Angsana New" w:hAnsi="Angsana New"/>
      <w:lang w:val="x-none" w:eastAsia="x-none"/>
    </w:rPr>
  </w:style>
  <w:style w:type="character" w:customStyle="1" w:styleId="Heading5Char1">
    <w:name w:val="Heading 5 Char1"/>
    <w:basedOn w:val="DefaultParagraphFont"/>
    <w:rsid w:val="007D5000"/>
    <w:rPr>
      <w:rFonts w:ascii="Times New Roman" w:eastAsia="Times New Roman" w:hAnsi="Times New Roman" w:cs="EucrosiaUPC"/>
      <w:b/>
      <w:bCs/>
      <w:sz w:val="32"/>
      <w:szCs w:val="32"/>
    </w:rPr>
  </w:style>
  <w:style w:type="character" w:styleId="CommentReference">
    <w:name w:val="annotation reference"/>
    <w:basedOn w:val="DefaultParagraphFont"/>
    <w:semiHidden/>
    <w:unhideWhenUsed/>
    <w:rsid w:val="001611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6113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16113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11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1137"/>
    <w:rPr>
      <w:rFonts w:ascii="Arial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B41D2F"/>
    <w:rPr>
      <w:rFonts w:ascii="Calibri" w:eastAsia="Calibri" w:hAnsi="Calibri"/>
      <w:sz w:val="22"/>
      <w:szCs w:val="22"/>
    </w:rPr>
  </w:style>
  <w:style w:type="character" w:customStyle="1" w:styleId="blockChar">
    <w:name w:val="block Char"/>
    <w:aliases w:val="b Char"/>
    <w:locked/>
    <w:rsid w:val="00B874AA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B874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B874A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20026-26EA-4220-B323-3E87BD6DF0B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18</Pages>
  <Words>2914</Words>
  <Characters>16615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Supakpen, Somudorn</cp:lastModifiedBy>
  <cp:revision>3</cp:revision>
  <cp:lastPrinted>2023-11-01T03:23:00Z</cp:lastPrinted>
  <dcterms:created xsi:type="dcterms:W3CDTF">2023-11-13T08:16:00Z</dcterms:created>
  <dcterms:modified xsi:type="dcterms:W3CDTF">2023-11-13T08:57:00Z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2022-08-05T11:59:11Z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cebebff7-649e-44de-85e4-56181428e014</vt:lpwstr>
  </property>
  <property fmtid="{D5CDD505-2E9C-101B-9397-08002B2CF9AE}" pid="9" name="MSIP_Label_4ed8881d-4062-46d6-b0ca-1cc939420954_ContentBits">
    <vt:lpwstr>0</vt:lpwstr>
  </property>
</Properties>
</file>