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71"/>
        <w:gridCol w:w="8009"/>
      </w:tblGrid>
      <w:tr w:rsidR="003F03D5" w:rsidRPr="001E1AC0" w14:paraId="672D373C" w14:textId="77777777" w:rsidTr="00710E44">
        <w:trPr>
          <w:trHeight w:val="360"/>
          <w:tblHeader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24" w:right="-1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1E1A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1E1AC0" w14:paraId="70D60DF6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  <w:tblHeader/>
        </w:trPr>
        <w:tc>
          <w:tcPr>
            <w:tcW w:w="1170" w:type="dxa"/>
            <w:shd w:val="clear" w:color="auto" w:fill="auto"/>
          </w:tcPr>
          <w:p w14:paraId="4CACD781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00" w:lineRule="exact"/>
              <w:ind w:left="51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0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778628BF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00" w:lineRule="exact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1E1AC0" w14:paraId="662B63DF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5EE289D5" w14:textId="52AB94E5" w:rsidR="00A1742E" w:rsidRPr="001E1AC0" w:rsidRDefault="00A1742E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15151DF8" w14:textId="6AEDE917" w:rsidR="00A1742E" w:rsidRPr="001E1AC0" w:rsidRDefault="003943D9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1E1A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  <w:r w:rsidR="004A07B6" w:rsidRPr="001E1A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และการปรับโครงสร้าง</w:t>
            </w:r>
            <w:r w:rsidR="000D227B" w:rsidRPr="001E1A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ธุรกิจ</w:t>
            </w:r>
            <w:bookmarkStart w:id="0" w:name="_GoBack"/>
            <w:bookmarkEnd w:id="0"/>
          </w:p>
        </w:tc>
      </w:tr>
      <w:tr w:rsidR="00A1742E" w:rsidRPr="001E1AC0" w14:paraId="5CA9809C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29A3455E" w14:textId="1B7C0583" w:rsidR="00A1742E" w:rsidRPr="001E1AC0" w:rsidRDefault="00A1742E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28C30527" w14:textId="7C80C0EA" w:rsidR="00A1742E" w:rsidRPr="001E1AC0" w:rsidRDefault="00A1742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 w:rsidRPr="001E1AC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1E1AC0" w14:paraId="7BF82EE8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40F56BAC" w14:textId="5BE95E91" w:rsidR="00D170A3" w:rsidRPr="001E1AC0" w:rsidRDefault="00D170A3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1E1AC0" w:rsidRDefault="00D170A3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3B886E31" w14:textId="6FE0FF62" w:rsidR="00D170A3" w:rsidRPr="001E1AC0" w:rsidRDefault="00D170A3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3C49" w:rsidRPr="001E1AC0" w14:paraId="1F7013C3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0DFB0433" w14:textId="77777777" w:rsidR="00E93C49" w:rsidRPr="001E1AC0" w:rsidRDefault="00E93C49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DCDFDB" w14:textId="77777777" w:rsidR="00E93C49" w:rsidRPr="001E1AC0" w:rsidRDefault="00E93C49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4184D1C4" w14:textId="219D7173" w:rsidR="00E93C49" w:rsidRPr="001E1AC0" w:rsidRDefault="00E93C49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เงินลงทุนในบริษัทย่อยและบริษัทร่วม</w:t>
            </w:r>
          </w:p>
        </w:tc>
      </w:tr>
      <w:tr w:rsidR="00F508AB" w:rsidRPr="001E1AC0" w14:paraId="394645B4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2C115783" w14:textId="77777777" w:rsidR="00F508AB" w:rsidRPr="001E1AC0" w:rsidRDefault="00F508AB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57044C" w14:textId="77777777" w:rsidR="00F508AB" w:rsidRPr="001E1AC0" w:rsidRDefault="00F508AB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154CAAEF" w14:textId="14EBB0B1" w:rsidR="00F508AB" w:rsidRPr="001E1AC0" w:rsidRDefault="002F662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64824" w:rsidRPr="001E1AC0" w14:paraId="5445608A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28C3D768" w14:textId="77777777" w:rsidR="00A64824" w:rsidRPr="001E1AC0" w:rsidRDefault="00A64824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2B738A" w14:textId="77777777" w:rsidR="00A64824" w:rsidRPr="001E1AC0" w:rsidRDefault="00A64824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29FC6F45" w14:textId="638B2DAE" w:rsidR="00A64824" w:rsidRPr="001E1AC0" w:rsidRDefault="00A64824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F6628" w:rsidRPr="001E1AC0" w14:paraId="20DC9BB9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0F5CF28E" w14:textId="77777777" w:rsidR="002F6628" w:rsidRPr="001E1AC0" w:rsidRDefault="002F6628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BD1EDD3" w14:textId="77777777" w:rsidR="002F6628" w:rsidRPr="001E1AC0" w:rsidRDefault="002F662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3F9DB95B" w14:textId="16237DC1" w:rsidR="002F6628" w:rsidRPr="001E1AC0" w:rsidRDefault="002F662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8B7096" w:rsidRPr="001E1AC0" w14:paraId="54C991C8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35C0A774" w14:textId="1E174FD6" w:rsidR="008B7096" w:rsidRPr="001E1AC0" w:rsidRDefault="008B7096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1E1AC0" w:rsidRDefault="008B7096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51"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77536153" w14:textId="5386A380" w:rsidR="008B7096" w:rsidRPr="001E1AC0" w:rsidRDefault="00B520E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E1AC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1E1AC0" w14:paraId="42CE5B5E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5878521C" w14:textId="3F61A518" w:rsidR="008B7096" w:rsidRPr="001E1AC0" w:rsidRDefault="008B7096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1E1AC0" w:rsidRDefault="008B7096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7081E8D6" w14:textId="031528F0" w:rsidR="008B7096" w:rsidRPr="001E1AC0" w:rsidRDefault="008B7096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4333D8" w:rsidRPr="001E1AC0" w14:paraId="3976D7EE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4D3E6EA9" w14:textId="77777777" w:rsidR="004333D8" w:rsidRPr="001E1AC0" w:rsidRDefault="004333D8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2839EF" w14:textId="77777777" w:rsidR="004333D8" w:rsidRPr="001E1AC0" w:rsidRDefault="004333D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51"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75437F48" w14:textId="36DE1F2D" w:rsidR="004333D8" w:rsidRPr="001E1AC0" w:rsidRDefault="004333D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BA581E" w:rsidRPr="001E1AC0" w14:paraId="6169D3A0" w14:textId="77777777" w:rsidTr="007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70" w:type="dxa"/>
            <w:shd w:val="clear" w:color="auto" w:fill="auto"/>
          </w:tcPr>
          <w:p w14:paraId="6EC3186D" w14:textId="77777777" w:rsidR="00BA581E" w:rsidRPr="001E1AC0" w:rsidRDefault="00BA581E" w:rsidP="00710E44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4"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8CF7EC" w14:textId="77777777" w:rsidR="00BA581E" w:rsidRPr="001E1AC0" w:rsidRDefault="00BA581E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51" w:right="-1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009" w:type="dxa"/>
            <w:shd w:val="clear" w:color="auto" w:fill="auto"/>
          </w:tcPr>
          <w:p w14:paraId="340FE8FC" w14:textId="0556E342" w:rsidR="00A13755" w:rsidRPr="001E1AC0" w:rsidRDefault="004333D8" w:rsidP="00710E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 w:right="-14"/>
              <w:contextualSpacing/>
              <w:jc w:val="thaiDistribute"/>
              <w:rPr>
                <w:cs/>
              </w:rPr>
            </w:pPr>
            <w:r w:rsidRPr="001E1AC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Pr="001E1AC0" w:rsidRDefault="00890E46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rPr>
          <w:rFonts w:asciiTheme="majorBidi" w:hAnsiTheme="majorBidi" w:cstheme="majorBidi"/>
          <w:sz w:val="30"/>
          <w:szCs w:val="30"/>
          <w:cs/>
        </w:rPr>
      </w:pPr>
      <w:r w:rsidRPr="001E1A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68DC075D" w:rsidR="00A1742E" w:rsidRPr="001E1AC0" w:rsidRDefault="00A1742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rPr>
          <w:rFonts w:asciiTheme="majorBidi" w:hAnsiTheme="majorBidi" w:cstheme="majorBidi"/>
          <w:sz w:val="30"/>
          <w:szCs w:val="30"/>
        </w:rPr>
      </w:pPr>
      <w:r w:rsidRPr="001E1AC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 w:rsidRPr="001E1AC0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E1AC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C1F3A16" w14:textId="77777777" w:rsidR="00A1742E" w:rsidRPr="001E1AC0" w:rsidRDefault="00A1742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043DC1" w14:textId="3ADE006D" w:rsidR="002B1411" w:rsidRPr="001E1AC0" w:rsidRDefault="002B1411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30"/>
          <w:cs/>
        </w:rPr>
      </w:pPr>
      <w:r w:rsidRPr="001E1AC0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</w:t>
      </w:r>
      <w:r w:rsidR="00850087" w:rsidRPr="001E1AC0">
        <w:rPr>
          <w:rFonts w:asciiTheme="majorBidi" w:hAnsiTheme="majorBidi" w:cstheme="majorBidi"/>
          <w:sz w:val="30"/>
          <w:szCs w:val="30"/>
          <w:cs/>
        </w:rPr>
        <w:t>ใช้ในประเทศ</w:t>
      </w:r>
      <w:r w:rsidR="00A62C3E" w:rsidRPr="001E1AC0">
        <w:rPr>
          <w:rFonts w:asciiTheme="majorBidi" w:hAnsiTheme="majorBidi"/>
          <w:sz w:val="30"/>
          <w:szCs w:val="30"/>
          <w:cs/>
        </w:rPr>
        <w:t xml:space="preserve"> </w:t>
      </w:r>
      <w:r w:rsidR="00850087" w:rsidRPr="001E1AC0">
        <w:rPr>
          <w:rFonts w:asciiTheme="majorBidi" w:hAnsiTheme="majorBidi" w:cstheme="majorBidi"/>
          <w:sz w:val="30"/>
          <w:szCs w:val="30"/>
          <w:cs/>
        </w:rPr>
        <w:t>โดย</w:t>
      </w:r>
      <w:r w:rsidR="000A0E86" w:rsidRPr="001E1AC0">
        <w:rPr>
          <w:rFonts w:asciiTheme="majorBidi" w:hAnsiTheme="majorBidi" w:cstheme="majorBidi"/>
          <w:sz w:val="30"/>
          <w:szCs w:val="30"/>
          <w:cs/>
        </w:rPr>
        <w:t>จัดทำเป็นภาษาไทยและ</w:t>
      </w:r>
      <w:r w:rsidRPr="001E1AC0">
        <w:rPr>
          <w:rFonts w:asciiTheme="majorBidi" w:hAnsiTheme="majorBidi" w:cstheme="majorBidi"/>
          <w:sz w:val="30"/>
          <w:szCs w:val="30"/>
          <w:cs/>
        </w:rPr>
        <w:t>ภาษาอังกฤษ</w:t>
      </w:r>
      <w:r w:rsidR="007543FA" w:rsidRPr="001E1AC0">
        <w:rPr>
          <w:rFonts w:asciiTheme="majorBidi" w:hAnsiTheme="majorBidi"/>
          <w:sz w:val="30"/>
          <w:szCs w:val="30"/>
          <w:cs/>
        </w:rPr>
        <w:t xml:space="preserve"> </w:t>
      </w:r>
      <w:r w:rsidR="000A0E86" w:rsidRPr="001E1AC0">
        <w:rPr>
          <w:rFonts w:asciiTheme="majorBidi" w:hAnsiTheme="majorBidi" w:cstheme="majorBidi"/>
          <w:sz w:val="30"/>
          <w:szCs w:val="30"/>
          <w:cs/>
        </w:rPr>
        <w:t>และ</w:t>
      </w:r>
      <w:r w:rsidRPr="001E1AC0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</w:t>
      </w:r>
      <w:r w:rsidR="00056116" w:rsidRPr="001E1AC0">
        <w:rPr>
          <w:rFonts w:asciiTheme="majorBidi" w:hAnsiTheme="majorBidi"/>
          <w:sz w:val="30"/>
          <w:szCs w:val="30"/>
          <w:cs/>
        </w:rPr>
        <w:t>จาก</w:t>
      </w:r>
      <w:r w:rsidR="00210E54" w:rsidRPr="001E1AC0">
        <w:rPr>
          <w:rFonts w:asciiTheme="majorBidi" w:hAnsiTheme="majorBidi"/>
          <w:sz w:val="30"/>
          <w:szCs w:val="30"/>
          <w:cs/>
        </w:rPr>
        <w:t>งบการเงินจากคณะกรรมการตรวจสอบและบริหาร</w:t>
      </w:r>
      <w:r w:rsidR="00953C32" w:rsidRPr="001E1AC0">
        <w:rPr>
          <w:rFonts w:asciiTheme="majorBidi" w:hAnsiTheme="majorBidi"/>
          <w:sz w:val="30"/>
          <w:szCs w:val="30"/>
        </w:rPr>
        <w:br/>
      </w:r>
      <w:r w:rsidR="00210E54" w:rsidRPr="001E1AC0">
        <w:rPr>
          <w:rFonts w:asciiTheme="majorBidi" w:hAnsiTheme="majorBidi"/>
          <w:sz w:val="30"/>
          <w:szCs w:val="30"/>
          <w:cs/>
        </w:rPr>
        <w:t>ความเสี่ยง</w:t>
      </w:r>
      <w:r w:rsidR="00056116" w:rsidRPr="001E1AC0">
        <w:rPr>
          <w:rFonts w:asciiTheme="majorBidi" w:hAnsiTheme="majorBidi"/>
          <w:sz w:val="30"/>
          <w:szCs w:val="30"/>
          <w:cs/>
        </w:rPr>
        <w:t>ตามการมอบหมายจากคณะกรรมการบริษัท</w:t>
      </w:r>
      <w:r w:rsidRPr="001E1AC0">
        <w:rPr>
          <w:rFonts w:asciiTheme="majorBidi" w:hAnsiTheme="majorBidi" w:cstheme="majorBidi"/>
          <w:sz w:val="30"/>
          <w:szCs w:val="30"/>
          <w:cs/>
        </w:rPr>
        <w:t>เมื่อ</w:t>
      </w:r>
      <w:r w:rsidR="005621E2" w:rsidRPr="001E1AC0">
        <w:rPr>
          <w:rFonts w:asciiTheme="majorBidi" w:hAnsiTheme="majorBidi"/>
          <w:sz w:val="30"/>
          <w:szCs w:val="30"/>
          <w:cs/>
        </w:rPr>
        <w:t xml:space="preserve"> </w:t>
      </w:r>
      <w:r w:rsidR="00FC60E5" w:rsidRPr="001E1AC0">
        <w:rPr>
          <w:rFonts w:asciiTheme="majorBidi" w:hAnsiTheme="majorBidi" w:cstheme="majorBidi"/>
          <w:sz w:val="30"/>
          <w:szCs w:val="30"/>
        </w:rPr>
        <w:t>15</w:t>
      </w:r>
      <w:r w:rsidR="005621E2" w:rsidRPr="001E1AC0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="00067200" w:rsidRPr="001E1AC0">
        <w:rPr>
          <w:rFonts w:asciiTheme="majorBidi" w:hAnsiTheme="majorBidi" w:hint="cs"/>
          <w:sz w:val="30"/>
          <w:szCs w:val="30"/>
          <w:cs/>
        </w:rPr>
        <w:t xml:space="preserve"> </w:t>
      </w:r>
      <w:r w:rsidR="00E363BE" w:rsidRPr="001E1AC0">
        <w:rPr>
          <w:rFonts w:asciiTheme="majorBidi" w:hAnsiTheme="majorBidi"/>
          <w:sz w:val="30"/>
          <w:szCs w:val="30"/>
        </w:rPr>
        <w:t>2566</w:t>
      </w:r>
    </w:p>
    <w:p w14:paraId="0EC1CDFD" w14:textId="77777777" w:rsidR="00200B9A" w:rsidRPr="001E1AC0" w:rsidRDefault="00200B9A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1C9BE6FB" w:rsidR="00A1742E" w:rsidRPr="001E1AC0" w:rsidRDefault="003943D9" w:rsidP="00062754">
      <w:pPr>
        <w:pStyle w:val="ListParagraph"/>
        <w:numPr>
          <w:ilvl w:val="0"/>
          <w:numId w:val="16"/>
        </w:numPr>
        <w:spacing w:after="0" w:line="240" w:lineRule="auto"/>
        <w:ind w:left="567" w:right="-14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1E1AC0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4A07B6" w:rsidRPr="001E1AC0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และการปรับโครงสร้าง</w:t>
      </w:r>
      <w:r w:rsidR="000D227B" w:rsidRPr="001E1AC0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ธุรกิจ</w:t>
      </w:r>
    </w:p>
    <w:p w14:paraId="1C894E90" w14:textId="30E37C1E" w:rsidR="00A1742E" w:rsidRPr="001E1AC0" w:rsidRDefault="00A1742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1ED4DC9" w14:textId="7EDCDA09" w:rsidR="00573D6E" w:rsidRPr="001E1AC0" w:rsidRDefault="00213D8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E1AC0">
        <w:rPr>
          <w:rFonts w:asciiTheme="majorBidi" w:hAnsiTheme="majorBidi"/>
          <w:color w:val="000000" w:themeColor="text1"/>
          <w:spacing w:val="-8"/>
          <w:sz w:val="30"/>
          <w:szCs w:val="30"/>
          <w:cs/>
        </w:rPr>
        <w:t xml:space="preserve">บริษัทเอสซีจี เดคคอร์ จำกัด </w:t>
      </w:r>
      <w:r w:rsidR="007B6566" w:rsidRPr="001E1AC0">
        <w:rPr>
          <w:rFonts w:asciiTheme="majorBidi" w:hAnsiTheme="majorBidi" w:hint="cs"/>
          <w:color w:val="000000" w:themeColor="text1"/>
          <w:spacing w:val="-8"/>
          <w:sz w:val="30"/>
          <w:szCs w:val="30"/>
          <w:cs/>
        </w:rPr>
        <w:t xml:space="preserve">(มหาชน)  </w:t>
      </w:r>
      <w:r w:rsidRPr="001E1AC0">
        <w:rPr>
          <w:rFonts w:asciiTheme="majorBidi" w:hAnsiTheme="majorBidi"/>
          <w:color w:val="000000" w:themeColor="text1"/>
          <w:spacing w:val="-8"/>
          <w:sz w:val="30"/>
          <w:szCs w:val="30"/>
          <w:cs/>
        </w:rPr>
        <w:t>(เดิมชื่อ บริษัทเอสซีจี ผลิตภัณฑ์ก่อสร้าง จำกัด)</w:t>
      </w:r>
      <w:r w:rsidR="00573D6E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 </w:t>
      </w:r>
      <w:r w:rsidR="00573D6E" w:rsidRPr="001E1AC0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(</w:t>
      </w:r>
      <w:r w:rsidR="00D830EA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“</w:t>
      </w:r>
      <w:r w:rsidR="00573D6E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บริษัท”</w:t>
      </w:r>
      <w:r w:rsidR="00573D6E" w:rsidRPr="001E1AC0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)</w:t>
      </w:r>
      <w:r w:rsidR="00573D6E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 เป็นนิติบุคคล</w:t>
      </w:r>
      <w:r w:rsidR="00710E44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br/>
      </w:r>
      <w:r w:rsidR="00573D6E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ที่จัดตั้งขึ้นในประเทศไทย </w:t>
      </w:r>
      <w:r w:rsidR="00573D6E" w:rsidRPr="001E1AC0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สำนักงานใหญ่</w:t>
      </w:r>
      <w:r w:rsidR="00573D6E" w:rsidRPr="001E1AC0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ของบริษัท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ตั้งอยู่ที่</w:t>
      </w:r>
      <w:r w:rsidR="00573D6E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573D6E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1E1AC0" w:rsidRDefault="007C5392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9E3E719" w14:textId="71F08090" w:rsidR="00CE33AF" w:rsidRPr="001E1AC0" w:rsidRDefault="00EC1531" w:rsidP="007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ที่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ประชุมวิสามัญผู้ถือหุ้น</w:t>
      </w:r>
      <w:r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6E59D9" w:rsidRPr="001E1AC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10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กุมภาพันธ์ </w:t>
      </w:r>
      <w:r w:rsidR="006E59D9" w:rsidRPr="001E1AC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2566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มีมติ</w:t>
      </w:r>
      <w:r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พิเศษ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ให้</w:t>
      </w:r>
      <w:r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แก้ไข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ชื่อบริษัทจาก</w:t>
      </w:r>
      <w:r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เดิม</w:t>
      </w:r>
      <w:r w:rsidR="006E59D9" w:rsidRPr="001E1AC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“บริษัทเอสซีจี</w:t>
      </w:r>
      <w:r w:rsidR="006E59D9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ผลิตภัณฑ์ก่อสร้าง จำกัด” เป็น “บริษัทเอสซีจี เดคคอร์ จำกัด” 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6E59D9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ได้จดทะเบียน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แก้ไข</w:t>
      </w:r>
      <w:r w:rsidR="006E59D9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ชื่อกับกระทรวงพาณิชย</w:t>
      </w:r>
      <w:r w:rsidR="00185650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์</w:t>
      </w:r>
      <w:r w:rsidR="006E59D9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6E59D9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6E59D9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 w:rsidR="006E59D9" w:rsidRPr="001E1AC0">
        <w:rPr>
          <w:rFonts w:asciiTheme="majorBidi" w:hAnsiTheme="majorBidi" w:cstheme="majorBidi" w:hint="cs"/>
          <w:color w:val="000000" w:themeColor="text1"/>
          <w:sz w:val="30"/>
          <w:szCs w:val="30"/>
        </w:rPr>
        <w:t>2566</w:t>
      </w:r>
    </w:p>
    <w:p w14:paraId="652AC78F" w14:textId="353695B6" w:rsidR="00185650" w:rsidRPr="001E1AC0" w:rsidRDefault="00185650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0A1A3C04" w14:textId="32C52CCB" w:rsidR="00185650" w:rsidRPr="001E1AC0" w:rsidRDefault="00185650" w:rsidP="007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ที่ประชุมวิสามัญผู้ถือหุ้นบริษัทเมื่อวันที่ </w:t>
      </w:r>
      <w:r w:rsidRPr="001E1A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 w:rsidRPr="001E1A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2566 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มีมติพิเศษให้แก้ไขชื่อบริษัทเป็น บริษัทเอสซีจี เดคคอร์ จำกัด (มหาชน) และได้จดทะเบียนแก้ไขชื่อกับกระทรวงพาณิชย์เมื่อวันที่ </w:t>
      </w:r>
      <w:r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มิถุนายน </w:t>
      </w:r>
      <w:r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</w:p>
    <w:p w14:paraId="6B3D6750" w14:textId="08853295" w:rsidR="007B6566" w:rsidRPr="001E1AC0" w:rsidRDefault="007B6566" w:rsidP="007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D75491F" w14:textId="621195CD" w:rsidR="00CE33AF" w:rsidRPr="001E1AC0" w:rsidRDefault="00CE33AF" w:rsidP="007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E1A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>ถือหุ้นโดย</w:t>
      </w:r>
      <w:r w:rsidRPr="001E1AC0">
        <w:rPr>
          <w:rFonts w:asciiTheme="majorBidi" w:hAnsiTheme="majorBidi" w:cstheme="majorBidi"/>
          <w:sz w:val="30"/>
          <w:szCs w:val="30"/>
          <w:cs/>
        </w:rPr>
        <w:t>บริษัทกระเบื้องกระดาษไทย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E1AC0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>เกือบทั้งหมด (</w:t>
      </w:r>
      <w:r w:rsidRPr="001E1AC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1E1AC0">
        <w:rPr>
          <w:rFonts w:asciiTheme="majorBidi" w:hAnsiTheme="majorBidi" w:cstheme="majorBidi"/>
          <w:sz w:val="30"/>
          <w:szCs w:val="30"/>
        </w:rPr>
        <w:t>99</w:t>
      </w:r>
      <w:r w:rsidR="000553B2" w:rsidRPr="001E1AC0">
        <w:rPr>
          <w:rFonts w:asciiTheme="majorBidi" w:hAnsiTheme="majorBidi"/>
          <w:sz w:val="30"/>
          <w:szCs w:val="30"/>
          <w:cs/>
        </w:rPr>
        <w:t>.</w:t>
      </w:r>
      <w:r w:rsidRPr="001E1AC0">
        <w:rPr>
          <w:rFonts w:asciiTheme="majorBidi" w:hAnsiTheme="majorBidi" w:cstheme="majorBidi"/>
          <w:sz w:val="30"/>
          <w:szCs w:val="30"/>
        </w:rPr>
        <w:t>99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>)</w:t>
      </w:r>
      <w:r w:rsidRPr="001E1AC0">
        <w:rPr>
          <w:rFonts w:asciiTheme="majorBidi" w:hAnsiTheme="majorBidi" w:cstheme="majorBidi"/>
          <w:sz w:val="30"/>
          <w:szCs w:val="30"/>
          <w:cs/>
        </w:rPr>
        <w:t xml:space="preserve"> และบริษัทกระเบื้อง</w:t>
      </w:r>
      <w:r w:rsidRPr="001E1AC0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กระดาษไทย จำกัด เป็นบริษัทย่อยของบริษัทปูนซิเมนต์ไทย จำกัด (มหาชน) </w:t>
      </w:r>
      <w:r w:rsidR="008949B1" w:rsidRPr="001E1AC0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>(“</w:t>
      </w:r>
      <w:r w:rsidR="008949B1" w:rsidRPr="001E1AC0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SCC</w:t>
      </w:r>
      <w:r w:rsidR="008949B1" w:rsidRPr="001E1AC0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”) </w:t>
      </w:r>
      <w:r w:rsidRPr="001E1AC0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ซึ่งถือหุ้นเกือบทั้งหมด (ร้อยละ </w:t>
      </w:r>
      <w:r w:rsidRPr="001E1AC0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99</w:t>
      </w:r>
      <w:r w:rsidR="000553B2" w:rsidRPr="001E1AC0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>.</w:t>
      </w:r>
      <w:r w:rsidRPr="001E1AC0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99</w:t>
      </w:r>
      <w:r w:rsidRPr="001E1AC0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)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บริษัทดังกล่าวเป็นนิติบุคคลที่จัดตั้งขึ้นในประเทศไทย</w:t>
      </w:r>
      <w:r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5A88BC3A" w14:textId="77777777" w:rsidR="00FC642E" w:rsidRPr="001E1AC0" w:rsidRDefault="00FC642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4EA0F02" w14:textId="35D632E0" w:rsidR="00893622" w:rsidRPr="001E1AC0" w:rsidRDefault="00213D8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ในระหว่างปี </w:t>
      </w:r>
      <w:r w:rsidR="008D6C01" w:rsidRPr="001E1AC0">
        <w:rPr>
          <w:rFonts w:asciiTheme="majorBidi" w:hAnsiTheme="majorBidi" w:cstheme="majorBidi" w:hint="cs"/>
          <w:color w:val="000000" w:themeColor="text1"/>
          <w:sz w:val="30"/>
          <w:szCs w:val="30"/>
        </w:rPr>
        <w:t>2565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บริษัทดำเนินธุรกิจหลักเกี่ยวกับการลงทุนในหุ้นทุน ให้บริการงานอื่นๆ แก่บริษัทย่อย</w:t>
      </w:r>
      <w:r w:rsidR="00710E44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และบริษัทที่เกี่ยวข้องกัน และดำเนินธุรกิจผลิต จำหน่ายและบริการติดตั้งหลังคา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มีการปรับโครงสร้างธุรกิจภายในกลุ่มบริษัทเพื่อให้มีความเหมาะสมและเพิ่มประสิทธิภาพของการทำงานร่วมกันในแต่ละบริษัทภายในกลุ่ม โดยการรับโอนกิจการทั้งหมด (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Entire Business Transfer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จากบริษัทเซรามิคซิเมนต์ไทย จำกัด (“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CCCL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”) ซึ่งรวมถึงหุ้นในบริษัทย่อย ทั้งนี้ การปรับโครงสร้างธุรกิจดังกล่าวเป็นการรวมธุรกิจภายใต้</w:t>
      </w:r>
      <w:r w:rsidR="00710E44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การควบคุมเดียวกันของบริษัทที่อยู่ภายใต้บริษัทใหญ่ลำดับสูงสุดคือบริษัทปูนซิเมนต์ไทย จำกัด (มหาชน) (“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SCC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”) 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และขายธุรกิจ 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Roof Solution 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Service Solution Business 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ให้แก่บริษัทอื่นในกลุ่ม 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SCC</w:t>
      </w:r>
    </w:p>
    <w:p w14:paraId="2E1EE8A1" w14:textId="77777777" w:rsidR="004A29D7" w:rsidRPr="001E1AC0" w:rsidRDefault="004A29D7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2951D91" w14:textId="77777777" w:rsidR="00185650" w:rsidRPr="001E1AC0" w:rsidRDefault="00185650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003773B" w14:textId="2D9E7256" w:rsidR="00E82B7A" w:rsidRPr="001E1AC0" w:rsidRDefault="00213D8E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 xml:space="preserve">ในปี </w:t>
      </w:r>
      <w:r w:rsidR="008D6C01" w:rsidRPr="001E1AC0">
        <w:rPr>
          <w:rFonts w:asciiTheme="majorBidi" w:hAnsiTheme="majorBidi" w:cstheme="majorBidi" w:hint="cs"/>
          <w:color w:val="000000" w:themeColor="text1"/>
          <w:sz w:val="30"/>
          <w:szCs w:val="30"/>
        </w:rPr>
        <w:t>2566</w:t>
      </w:r>
      <w:r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ภายหลังการปรับโครงสร้างธุรกิจ 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บริษัทเป็นผู้ลงทุนในส่วนงานธุรกิจเกี่ยวกับการผลิตและจ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หน่าย</w:t>
      </w:r>
      <w:r w:rsidR="00893622" w:rsidRPr="001E1AC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</w:t>
      </w:r>
      <w:r w:rsidR="00893622" w:rsidRPr="001E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ธุรกิจตกแต่งพื้นผิว และ (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893622" w:rsidRPr="001E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ธุรกิจสุขภัณฑ์</w:t>
      </w:r>
    </w:p>
    <w:p w14:paraId="72793C62" w14:textId="77777777" w:rsidR="00185650" w:rsidRPr="001E1AC0" w:rsidRDefault="00185650" w:rsidP="000627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BC4AA62" w14:textId="3F3499E4" w:rsidR="00E37733" w:rsidRPr="001E1AC0" w:rsidRDefault="00A1742E" w:rsidP="00062754">
      <w:pPr>
        <w:pStyle w:val="ListParagraph"/>
        <w:numPr>
          <w:ilvl w:val="0"/>
          <w:numId w:val="16"/>
        </w:numPr>
        <w:spacing w:after="0" w:line="240" w:lineRule="auto"/>
        <w:ind w:left="567" w:right="-14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B520E8" w:rsidRPr="001E1AC0">
        <w:rPr>
          <w:rFonts w:asciiTheme="majorBidi" w:hAnsiTheme="majorBidi" w:cs="Angsana New"/>
          <w:b/>
          <w:bCs/>
          <w:sz w:val="30"/>
          <w:szCs w:val="30"/>
          <w:cs/>
        </w:rPr>
        <w:t>ระหว่างกาล</w:t>
      </w:r>
    </w:p>
    <w:p w14:paraId="5B2AECE6" w14:textId="77777777" w:rsidR="00E37733" w:rsidRPr="001E1AC0" w:rsidRDefault="00E37733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C0F36C" w14:textId="77777777" w:rsidR="00956C65" w:rsidRPr="001E1AC0" w:rsidRDefault="00956C65" w:rsidP="000627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4" w:hanging="549"/>
        <w:contextualSpacing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1E1AC0" w:rsidRDefault="00956C65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B14FDD" w14:textId="22FCCAAE" w:rsidR="00B520E8" w:rsidRPr="001E1AC0" w:rsidRDefault="00893622" w:rsidP="00062754">
      <w:pPr>
        <w:tabs>
          <w:tab w:val="clear" w:pos="227"/>
          <w:tab w:val="clear" w:pos="454"/>
          <w:tab w:val="left" w:pos="567"/>
        </w:tabs>
        <w:spacing w:line="240" w:lineRule="auto"/>
        <w:ind w:left="567" w:right="-14"/>
        <w:jc w:val="thaiDistribute"/>
        <w:rPr>
          <w:rFonts w:ascii="Angsana New" w:hAnsi="Angsana New"/>
          <w:sz w:val="30"/>
          <w:szCs w:val="30"/>
        </w:rPr>
      </w:pPr>
      <w:r w:rsidRPr="001E1AC0">
        <w:rPr>
          <w:rFonts w:ascii="Angsana New" w:hAnsi="Angsana New" w:hint="cs"/>
          <w:spacing w:val="-4"/>
          <w:sz w:val="30"/>
          <w:szCs w:val="30"/>
          <w:cs/>
        </w:rPr>
        <w:t>งบการเงิน</w:t>
      </w:r>
      <w:r w:rsidR="00B520E8" w:rsidRPr="001E1AC0">
        <w:rPr>
          <w:rFonts w:ascii="Angsana New" w:hAnsi="Angsana New" w:hint="cs"/>
          <w:spacing w:val="-4"/>
          <w:sz w:val="30"/>
          <w:szCs w:val="30"/>
          <w:cs/>
        </w:rPr>
        <w:t>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520E8" w:rsidRPr="001E1AC0">
        <w:rPr>
          <w:rFonts w:ascii="Angsana New" w:hAnsi="Angsana New" w:hint="cs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B520E8" w:rsidRPr="001E1AC0">
        <w:rPr>
          <w:rFonts w:ascii="Angsana New" w:hAnsi="Angsana New" w:hint="cs"/>
          <w:sz w:val="30"/>
          <w:szCs w:val="30"/>
        </w:rPr>
        <w:t>34</w:t>
      </w:r>
      <w:r w:rsidR="00B520E8" w:rsidRPr="001E1AC0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B520E8" w:rsidRPr="001E1AC0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B520E8" w:rsidRPr="001E1AC0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="00B46667" w:rsidRPr="001E1AC0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520E8" w:rsidRPr="001E1AC0">
        <w:rPr>
          <w:rFonts w:ascii="Angsana New" w:hAnsi="Angsana New" w:hint="cs"/>
          <w:spacing w:val="-4"/>
          <w:sz w:val="30"/>
          <w:szCs w:val="30"/>
          <w:cs/>
        </w:rPr>
        <w:t>โดยงบการเงินระหว่างกาล</w:t>
      </w:r>
      <w:r w:rsidR="00B520E8" w:rsidRPr="001E1AC0">
        <w:rPr>
          <w:rFonts w:ascii="Angsana New" w:hAnsi="Angsana New" w:hint="cs"/>
          <w:sz w:val="30"/>
          <w:szCs w:val="30"/>
          <w:cs/>
        </w:rPr>
        <w:t>นี้เน้นการให้ข้อมูล</w:t>
      </w:r>
      <w:r w:rsidR="00C14AE3" w:rsidRPr="001E1AC0">
        <w:rPr>
          <w:rFonts w:ascii="Angsana New" w:hAnsi="Angsana New"/>
          <w:sz w:val="30"/>
          <w:szCs w:val="30"/>
          <w:cs/>
        </w:rPr>
        <w:br/>
      </w:r>
      <w:r w:rsidR="00B520E8" w:rsidRPr="001E1AC0">
        <w:rPr>
          <w:rFonts w:ascii="Angsana New" w:hAnsi="Angsana New" w:hint="cs"/>
          <w:sz w:val="30"/>
          <w:szCs w:val="30"/>
          <w:cs/>
        </w:rPr>
        <w:t>ที่</w:t>
      </w:r>
      <w:r w:rsidR="00B520E8" w:rsidRPr="001E1AC0">
        <w:rPr>
          <w:rFonts w:ascii="Angsana New" w:hAnsi="Angsana New" w:hint="cs"/>
          <w:spacing w:val="-2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B520E8" w:rsidRPr="001E1AC0">
        <w:rPr>
          <w:rFonts w:ascii="Angsana New" w:hAnsi="Angsana New" w:hint="cs"/>
          <w:sz w:val="30"/>
          <w:szCs w:val="30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B520E8" w:rsidRPr="001E1AC0">
        <w:rPr>
          <w:rFonts w:ascii="Angsana New" w:hAnsi="Angsana New" w:hint="cs"/>
          <w:sz w:val="30"/>
          <w:szCs w:val="30"/>
        </w:rPr>
        <w:t xml:space="preserve">31 </w:t>
      </w:r>
      <w:r w:rsidR="00B520E8" w:rsidRPr="001E1A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20E8" w:rsidRPr="001E1AC0">
        <w:rPr>
          <w:rFonts w:ascii="Angsana New" w:hAnsi="Angsana New" w:hint="cs"/>
          <w:sz w:val="30"/>
          <w:szCs w:val="30"/>
        </w:rPr>
        <w:t>256</w:t>
      </w:r>
      <w:r w:rsidR="00B520E8" w:rsidRPr="001E1AC0">
        <w:rPr>
          <w:rFonts w:ascii="Angsana New" w:hAnsi="Angsana New"/>
          <w:sz w:val="30"/>
          <w:szCs w:val="30"/>
        </w:rPr>
        <w:t>5</w:t>
      </w:r>
    </w:p>
    <w:p w14:paraId="679D06EB" w14:textId="0E1F492E" w:rsidR="00B520E8" w:rsidRPr="001E1AC0" w:rsidRDefault="00B520E8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9A3F83F" w14:textId="194EE53A" w:rsidR="00B520E8" w:rsidRPr="001E1AC0" w:rsidRDefault="00B520E8" w:rsidP="00062754">
      <w:pPr>
        <w:tabs>
          <w:tab w:val="clear" w:pos="227"/>
          <w:tab w:val="clear" w:pos="454"/>
          <w:tab w:val="left" w:pos="567"/>
        </w:tabs>
        <w:spacing w:line="240" w:lineRule="auto"/>
        <w:ind w:left="567" w:right="-14"/>
        <w:jc w:val="thaiDistribute"/>
        <w:rPr>
          <w:rFonts w:ascii="Angsana New" w:hAnsi="Angsana New"/>
          <w:sz w:val="30"/>
          <w:szCs w:val="30"/>
        </w:rPr>
      </w:pPr>
      <w:r w:rsidRPr="001E1AC0">
        <w:rPr>
          <w:rFonts w:ascii="Angsana New" w:hAnsi="Angsana New" w:hint="cs"/>
          <w:sz w:val="30"/>
          <w:szCs w:val="30"/>
          <w:cs/>
        </w:rPr>
        <w:t>ในการจัดทำ</w:t>
      </w:r>
      <w:r w:rsidR="00893622" w:rsidRPr="001E1AC0">
        <w:rPr>
          <w:rFonts w:ascii="Angsana New" w:hAnsi="Angsana New" w:hint="cs"/>
          <w:sz w:val="30"/>
          <w:szCs w:val="30"/>
          <w:cs/>
        </w:rPr>
        <w:t>งบการเงิน</w:t>
      </w:r>
      <w:r w:rsidRPr="001E1AC0">
        <w:rPr>
          <w:rFonts w:ascii="Angsana New" w:hAnsi="Angsana New" w:hint="cs"/>
          <w:sz w:val="30"/>
          <w:szCs w:val="30"/>
          <w:cs/>
        </w:rPr>
        <w:t>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</w:t>
      </w:r>
      <w:r w:rsidR="00B01E43" w:rsidRPr="001E1AC0">
        <w:rPr>
          <w:rFonts w:ascii="Angsana New" w:hAnsi="Angsana New"/>
          <w:sz w:val="30"/>
          <w:szCs w:val="30"/>
          <w:cs/>
        </w:rPr>
        <w:br/>
      </w:r>
      <w:r w:rsidRPr="001E1AC0">
        <w:rPr>
          <w:rFonts w:ascii="Angsana New" w:hAnsi="Angsana New" w:hint="cs"/>
          <w:sz w:val="30"/>
          <w:szCs w:val="30"/>
          <w:cs/>
        </w:rPr>
        <w:t>ไว้ใน</w:t>
      </w:r>
      <w:r w:rsidR="00893622" w:rsidRPr="001E1AC0">
        <w:rPr>
          <w:rFonts w:ascii="Angsana New" w:hAnsi="Angsana New" w:hint="cs"/>
          <w:sz w:val="30"/>
          <w:szCs w:val="30"/>
          <w:cs/>
        </w:rPr>
        <w:t>งบการเงิน</w:t>
      </w:r>
      <w:r w:rsidRPr="001E1AC0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1E1AC0">
        <w:rPr>
          <w:rFonts w:ascii="Angsana New" w:hAnsi="Angsana New" w:hint="cs"/>
          <w:sz w:val="30"/>
          <w:szCs w:val="30"/>
        </w:rPr>
        <w:t xml:space="preserve">31 </w:t>
      </w:r>
      <w:r w:rsidRPr="001E1A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E1AC0">
        <w:rPr>
          <w:rFonts w:ascii="Angsana New" w:hAnsi="Angsana New" w:hint="cs"/>
          <w:sz w:val="30"/>
          <w:szCs w:val="30"/>
        </w:rPr>
        <w:t>256</w:t>
      </w:r>
      <w:r w:rsidRPr="001E1AC0">
        <w:rPr>
          <w:rFonts w:ascii="Angsana New" w:hAnsi="Angsana New"/>
          <w:sz w:val="30"/>
          <w:szCs w:val="30"/>
        </w:rPr>
        <w:t>5</w:t>
      </w:r>
      <w:r w:rsidRPr="001E1AC0">
        <w:rPr>
          <w:rFonts w:ascii="Angsana New" w:hAnsi="Angsana New"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48F5E157" w14:textId="77777777" w:rsidR="00E271B6" w:rsidRPr="001E1AC0" w:rsidRDefault="00E271B6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3EAD805" w14:textId="77777777" w:rsidR="00B520E8" w:rsidRPr="001E1AC0" w:rsidRDefault="00B520E8" w:rsidP="000627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right="-14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E1A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36DF376" w14:textId="77777777" w:rsidR="00B520E8" w:rsidRPr="001E1AC0" w:rsidRDefault="00B520E8" w:rsidP="00062754">
      <w:pPr>
        <w:tabs>
          <w:tab w:val="clear" w:pos="227"/>
          <w:tab w:val="clear" w:pos="454"/>
          <w:tab w:val="left" w:pos="567"/>
        </w:tabs>
        <w:spacing w:line="240" w:lineRule="auto"/>
        <w:ind w:left="567" w:right="-14"/>
        <w:jc w:val="thaiDistribute"/>
        <w:rPr>
          <w:rFonts w:ascii="Angsana New" w:hAnsi="Angsana New"/>
          <w:sz w:val="20"/>
          <w:szCs w:val="20"/>
        </w:rPr>
      </w:pPr>
    </w:p>
    <w:p w14:paraId="1C21BFD3" w14:textId="02BCB279" w:rsidR="00B520E8" w:rsidRPr="001E1AC0" w:rsidRDefault="00893622" w:rsidP="00062754">
      <w:pPr>
        <w:tabs>
          <w:tab w:val="clear" w:pos="227"/>
          <w:tab w:val="clear" w:pos="454"/>
          <w:tab w:val="left" w:pos="567"/>
        </w:tabs>
        <w:spacing w:line="240" w:lineRule="auto"/>
        <w:ind w:left="567" w:right="-14"/>
        <w:jc w:val="thaiDistribute"/>
        <w:rPr>
          <w:rFonts w:ascii="Angsana New" w:hAnsi="Angsana New"/>
          <w:sz w:val="30"/>
          <w:szCs w:val="30"/>
        </w:rPr>
      </w:pPr>
      <w:r w:rsidRPr="001E1AC0">
        <w:rPr>
          <w:rFonts w:ascii="Angsana New" w:hAnsi="Angsana New" w:hint="cs"/>
          <w:spacing w:val="-2"/>
          <w:sz w:val="30"/>
          <w:szCs w:val="30"/>
          <w:cs/>
        </w:rPr>
        <w:t>งบการเงิน</w:t>
      </w:r>
      <w:r w:rsidR="00B520E8" w:rsidRPr="001E1AC0">
        <w:rPr>
          <w:rFonts w:ascii="Angsana New" w:hAnsi="Angsana New" w:hint="cs"/>
          <w:spacing w:val="-2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="00B01E43" w:rsidRPr="001E1AC0">
        <w:rPr>
          <w:rFonts w:ascii="Angsana New" w:hAnsi="Angsana New"/>
          <w:spacing w:val="-2"/>
          <w:sz w:val="30"/>
          <w:szCs w:val="30"/>
          <w:cs/>
        </w:rPr>
        <w:br/>
      </w:r>
      <w:r w:rsidR="00B520E8" w:rsidRPr="001E1AC0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="00B520E8" w:rsidRPr="001E1AC0">
        <w:rPr>
          <w:rFonts w:ascii="Angsana New" w:hAnsi="Angsana New" w:hint="cs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ข้อมูลทางการเงินทั้งหมดมีการปัดเศษในหมายเหตุประกอบงบการเงินระหว่างกาลเพื่อให้แสดงเป็นหลัก</w:t>
      </w:r>
      <w:r w:rsidR="00741FD4" w:rsidRPr="001E1AC0">
        <w:rPr>
          <w:rFonts w:ascii="Angsana New" w:hAnsi="Angsana New" w:hint="cs"/>
          <w:sz w:val="30"/>
          <w:szCs w:val="30"/>
          <w:cs/>
        </w:rPr>
        <w:t>พัน</w:t>
      </w:r>
      <w:r w:rsidR="00B520E8" w:rsidRPr="001E1AC0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335F5CBB" w:rsidR="00893622" w:rsidRPr="001E1AC0" w:rsidRDefault="00893622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rPr>
          <w:rFonts w:ascii="Angsana New" w:hAnsi="Angsana New"/>
          <w:bCs/>
          <w:sz w:val="30"/>
          <w:szCs w:val="30"/>
        </w:rPr>
      </w:pPr>
      <w:r w:rsidRPr="001E1AC0">
        <w:rPr>
          <w:rFonts w:ascii="Angsana New" w:hAnsi="Angsana New"/>
          <w:bCs/>
          <w:sz w:val="30"/>
          <w:szCs w:val="30"/>
          <w:cs/>
        </w:rPr>
        <w:br w:type="page"/>
      </w:r>
    </w:p>
    <w:p w14:paraId="7A453912" w14:textId="670D885A" w:rsidR="00CE4CC3" w:rsidRPr="001E1AC0" w:rsidRDefault="00CD4458" w:rsidP="006D23B2">
      <w:pPr>
        <w:pStyle w:val="ListParagraph"/>
        <w:numPr>
          <w:ilvl w:val="0"/>
          <w:numId w:val="16"/>
        </w:numPr>
        <w:spacing w:after="0" w:line="240" w:lineRule="auto"/>
        <w:ind w:left="567" w:right="15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E6E7EAC" w14:textId="58EB6320" w:rsidR="00B12338" w:rsidRPr="001E1AC0" w:rsidRDefault="00B12338" w:rsidP="00062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14"/>
        <w:rPr>
          <w:rFonts w:asciiTheme="majorBidi" w:hAnsiTheme="majorBidi" w:cstheme="majorBidi"/>
          <w:sz w:val="20"/>
          <w:szCs w:val="20"/>
        </w:rPr>
      </w:pPr>
    </w:p>
    <w:p w14:paraId="1B01344F" w14:textId="1D6C5ADC" w:rsidR="00B520E8" w:rsidRPr="001E1AC0" w:rsidRDefault="00B520E8" w:rsidP="009936F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 w:right="15"/>
        <w:jc w:val="thaiDistribute"/>
        <w:rPr>
          <w:rFonts w:ascii="Angsana New" w:hAnsi="Angsana New"/>
          <w:b/>
          <w:sz w:val="30"/>
          <w:szCs w:val="30"/>
        </w:rPr>
      </w:pPr>
      <w:r w:rsidRPr="001E1AC0">
        <w:rPr>
          <w:rFonts w:ascii="Angsana New" w:hAnsi="Angsana New" w:hint="cs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="00EE5348" w:rsidRPr="001E1AC0">
        <w:rPr>
          <w:rFonts w:ascii="Angsana New" w:hAnsi="Angsana New"/>
          <w:b/>
          <w:sz w:val="30"/>
          <w:szCs w:val="30"/>
          <w:cs/>
        </w:rPr>
        <w:t>งวดสามเดือนและ</w:t>
      </w:r>
      <w:r w:rsidR="005621E2" w:rsidRPr="001E1AC0">
        <w:rPr>
          <w:rFonts w:ascii="Angsana New" w:hAnsi="Angsana New" w:hint="cs"/>
          <w:b/>
          <w:sz w:val="30"/>
          <w:szCs w:val="30"/>
          <w:cs/>
        </w:rPr>
        <w:t>เก้า</w:t>
      </w:r>
      <w:r w:rsidR="00EE5348" w:rsidRPr="001E1AC0">
        <w:rPr>
          <w:rFonts w:ascii="Angsana New" w:hAnsi="Angsana New"/>
          <w:b/>
          <w:sz w:val="30"/>
          <w:szCs w:val="30"/>
          <w:cs/>
        </w:rPr>
        <w:t>เดือน</w:t>
      </w:r>
      <w:r w:rsidRPr="001E1AC0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EE5348" w:rsidRPr="001E1AC0">
        <w:rPr>
          <w:rFonts w:ascii="Angsana New" w:hAnsi="Angsana New"/>
          <w:bCs/>
          <w:sz w:val="30"/>
          <w:szCs w:val="30"/>
        </w:rPr>
        <w:t xml:space="preserve">30 </w:t>
      </w:r>
      <w:r w:rsidR="005621E2" w:rsidRPr="001E1AC0">
        <w:rPr>
          <w:rFonts w:ascii="Angsana New" w:hAnsi="Angsana New" w:hint="cs"/>
          <w:b/>
          <w:sz w:val="30"/>
          <w:szCs w:val="30"/>
          <w:cs/>
        </w:rPr>
        <w:t xml:space="preserve">กันยายน </w:t>
      </w:r>
      <w:r w:rsidRPr="001E1AC0">
        <w:rPr>
          <w:rFonts w:ascii="Angsana New" w:hAnsi="Angsana New" w:hint="cs"/>
          <w:b/>
          <w:sz w:val="30"/>
          <w:szCs w:val="30"/>
          <w:cs/>
        </w:rPr>
        <w:t>สรุปได้ดังนี้</w:t>
      </w:r>
    </w:p>
    <w:p w14:paraId="4BD4BAC5" w14:textId="6CF46519" w:rsidR="00CD4458" w:rsidRPr="001E1AC0" w:rsidRDefault="00CD4458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96"/>
        <w:gridCol w:w="1296"/>
        <w:gridCol w:w="245"/>
        <w:gridCol w:w="1296"/>
        <w:gridCol w:w="1296"/>
      </w:tblGrid>
      <w:tr w:rsidR="003D34EC" w:rsidRPr="001E1AC0" w14:paraId="672AE29E" w14:textId="77777777" w:rsidTr="00C966D4">
        <w:trPr>
          <w:trHeight w:val="360"/>
          <w:tblHeader/>
        </w:trPr>
        <w:tc>
          <w:tcPr>
            <w:tcW w:w="3510" w:type="dxa"/>
            <w:shd w:val="clear" w:color="auto" w:fill="auto"/>
          </w:tcPr>
          <w:p w14:paraId="5830F3F1" w14:textId="77777777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0B2C4FF" w14:textId="7427FA23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5" w:type="dxa"/>
            <w:shd w:val="clear" w:color="auto" w:fill="auto"/>
          </w:tcPr>
          <w:p w14:paraId="153C58B6" w14:textId="77777777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4800F103" w14:textId="5D7C31F8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</w:t>
            </w:r>
          </w:p>
        </w:tc>
      </w:tr>
      <w:tr w:rsidR="003D34EC" w:rsidRPr="001E1AC0" w14:paraId="286FB261" w14:textId="77777777" w:rsidTr="00C966D4">
        <w:trPr>
          <w:trHeight w:val="360"/>
          <w:tblHeader/>
        </w:trPr>
        <w:tc>
          <w:tcPr>
            <w:tcW w:w="3510" w:type="dxa"/>
            <w:shd w:val="clear" w:color="auto" w:fill="auto"/>
          </w:tcPr>
          <w:p w14:paraId="7344C221" w14:textId="77777777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FD85A0F" w14:textId="4C556CEB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A03C4D9" w14:textId="78CACFB3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1DA372AE" w14:textId="77777777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2733961" w14:textId="647D4AFD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96D129C" w14:textId="5A412364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D34EC" w:rsidRPr="001E1AC0" w14:paraId="10A2710E" w14:textId="77777777" w:rsidTr="00C966D4">
        <w:trPr>
          <w:trHeight w:val="360"/>
          <w:tblHeader/>
        </w:trPr>
        <w:tc>
          <w:tcPr>
            <w:tcW w:w="3510" w:type="dxa"/>
            <w:shd w:val="clear" w:color="auto" w:fill="auto"/>
          </w:tcPr>
          <w:p w14:paraId="4061BD85" w14:textId="77777777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9" w:type="dxa"/>
            <w:gridSpan w:val="5"/>
            <w:shd w:val="clear" w:color="auto" w:fill="auto"/>
          </w:tcPr>
          <w:p w14:paraId="68689ED6" w14:textId="7A59E78D" w:rsidR="003D34EC" w:rsidRPr="001E1AC0" w:rsidRDefault="003D34EC" w:rsidP="00C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FC0" w:rsidRPr="001E1AC0" w14:paraId="79E551C3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10AA122F" w14:textId="4683944B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67884148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13D4770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6EA7D2F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CD16AAF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8F6AA06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38D5DF45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464163AB" w14:textId="40DCE54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55996126" w14:textId="1C92F97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1296" w:type="dxa"/>
            <w:shd w:val="clear" w:color="auto" w:fill="auto"/>
          </w:tcPr>
          <w:p w14:paraId="7830DA53" w14:textId="4D7830A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534951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D4885C5" w14:textId="313D783A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  <w:tc>
          <w:tcPr>
            <w:tcW w:w="1296" w:type="dxa"/>
            <w:shd w:val="clear" w:color="auto" w:fill="auto"/>
          </w:tcPr>
          <w:p w14:paraId="7240BE6A" w14:textId="1E3A1E6B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F5FC0" w:rsidRPr="001E1AC0" w14:paraId="40BB5442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2FC112CE" w14:textId="75549B1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296" w:type="dxa"/>
            <w:shd w:val="clear" w:color="auto" w:fill="auto"/>
          </w:tcPr>
          <w:p w14:paraId="1CFB3018" w14:textId="237D6BDA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345BF7" w:rsidRPr="001E1AC0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6B70D897" w14:textId="515B423E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2,458</w:t>
            </w:r>
          </w:p>
        </w:tc>
        <w:tc>
          <w:tcPr>
            <w:tcW w:w="245" w:type="dxa"/>
            <w:shd w:val="clear" w:color="auto" w:fill="auto"/>
          </w:tcPr>
          <w:p w14:paraId="63320AD2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1D5FEC5" w14:textId="1E5B8FD2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345BF7" w:rsidRPr="001E1AC0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296" w:type="dxa"/>
            <w:shd w:val="clear" w:color="auto" w:fill="auto"/>
          </w:tcPr>
          <w:p w14:paraId="599B954B" w14:textId="3D962960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4,593</w:t>
            </w:r>
          </w:p>
        </w:tc>
      </w:tr>
      <w:tr w:rsidR="003D34EC" w:rsidRPr="001E1AC0" w14:paraId="3BB7E637" w14:textId="77777777" w:rsidTr="004F5FC0">
        <w:trPr>
          <w:trHeight w:val="288"/>
        </w:trPr>
        <w:tc>
          <w:tcPr>
            <w:tcW w:w="3510" w:type="dxa"/>
            <w:shd w:val="clear" w:color="auto" w:fill="auto"/>
          </w:tcPr>
          <w:p w14:paraId="7DEF65F7" w14:textId="77777777" w:rsidR="003D34EC" w:rsidRPr="001E1AC0" w:rsidRDefault="003D34EC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427B18F" w14:textId="77777777" w:rsidR="003D34EC" w:rsidRPr="001E1AC0" w:rsidRDefault="003D34EC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1D3AC77" w14:textId="77777777" w:rsidR="003D34EC" w:rsidRPr="001E1AC0" w:rsidRDefault="003D34EC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108C3231" w14:textId="77777777" w:rsidR="003D34EC" w:rsidRPr="001E1AC0" w:rsidRDefault="003D34EC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D6E36EC" w14:textId="77777777" w:rsidR="003D34EC" w:rsidRPr="001E1AC0" w:rsidRDefault="003D34EC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83DF39F" w14:textId="77777777" w:rsidR="003D34EC" w:rsidRPr="001E1AC0" w:rsidRDefault="003D34EC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1C1B7E6B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41CD61DB" w14:textId="5EAE95B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7F2FF2BC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D8010E1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51467DF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AE1B1A6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F690CC4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1F54FAD7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21165638" w14:textId="6AB1D8BB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96" w:type="dxa"/>
            <w:shd w:val="clear" w:color="auto" w:fill="auto"/>
          </w:tcPr>
          <w:p w14:paraId="70F65A9D" w14:textId="4B98F0EE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FF22AF" w14:textId="3EF295F5" w:rsidR="004F5FC0" w:rsidRPr="001E1AC0" w:rsidRDefault="00885D1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45" w:type="dxa"/>
            <w:shd w:val="clear" w:color="auto" w:fill="auto"/>
          </w:tcPr>
          <w:p w14:paraId="17E271E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538C56B" w14:textId="48AF1E56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FA888A" w14:textId="012BAF7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</w:tr>
      <w:tr w:rsidR="004F5FC0" w:rsidRPr="001E1AC0" w14:paraId="5BB9914A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34A8096F" w14:textId="03F678F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</w:tcPr>
          <w:p w14:paraId="2D7EAD89" w14:textId="218B595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114,784</w:t>
            </w:r>
          </w:p>
        </w:tc>
        <w:tc>
          <w:tcPr>
            <w:tcW w:w="1296" w:type="dxa"/>
            <w:shd w:val="clear" w:color="auto" w:fill="auto"/>
          </w:tcPr>
          <w:p w14:paraId="6FD41BCF" w14:textId="79EE8FF6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16,632</w:t>
            </w:r>
          </w:p>
        </w:tc>
        <w:tc>
          <w:tcPr>
            <w:tcW w:w="245" w:type="dxa"/>
            <w:shd w:val="clear" w:color="auto" w:fill="auto"/>
          </w:tcPr>
          <w:p w14:paraId="373BD97F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E13BC60" w14:textId="120B86A4" w:rsidR="004F5FC0" w:rsidRPr="001E1AC0" w:rsidRDefault="00894D15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347,723</w:t>
            </w:r>
          </w:p>
        </w:tc>
        <w:tc>
          <w:tcPr>
            <w:tcW w:w="1296" w:type="dxa"/>
            <w:shd w:val="clear" w:color="auto" w:fill="auto"/>
          </w:tcPr>
          <w:p w14:paraId="262E5D2F" w14:textId="6E0808AB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53,498</w:t>
            </w:r>
          </w:p>
        </w:tc>
      </w:tr>
      <w:tr w:rsidR="004F5FC0" w:rsidRPr="001E1AC0" w14:paraId="29B6B4B2" w14:textId="77777777" w:rsidTr="004F5FC0">
        <w:trPr>
          <w:trHeight w:val="288"/>
        </w:trPr>
        <w:tc>
          <w:tcPr>
            <w:tcW w:w="3510" w:type="dxa"/>
            <w:shd w:val="clear" w:color="auto" w:fill="auto"/>
          </w:tcPr>
          <w:p w14:paraId="5A478B1E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5B0D8B7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C769DA6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1D8AD9D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2D42D13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0D22A8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3EAEC974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7210B8ED" w14:textId="1E128096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6934B25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BB6856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428E51D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FEA4674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99D9D77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468A2AD9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3DE73E41" w14:textId="46DBB6CF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</w:tcPr>
          <w:p w14:paraId="6B4C2551" w14:textId="7601058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400,723</w:t>
            </w:r>
          </w:p>
        </w:tc>
        <w:tc>
          <w:tcPr>
            <w:tcW w:w="1296" w:type="dxa"/>
            <w:shd w:val="clear" w:color="auto" w:fill="auto"/>
          </w:tcPr>
          <w:p w14:paraId="63408F3B" w14:textId="203D0BB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EC3BF8C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6983406" w14:textId="608CE4A9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3,396,9</w:t>
            </w:r>
            <w:r w:rsidR="00962FC5" w:rsidRPr="001E1AC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96" w:type="dxa"/>
            <w:shd w:val="clear" w:color="auto" w:fill="auto"/>
          </w:tcPr>
          <w:p w14:paraId="4810C609" w14:textId="65D24394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344,502</w:t>
            </w:r>
          </w:p>
        </w:tc>
      </w:tr>
      <w:tr w:rsidR="004F5FC0" w:rsidRPr="001E1AC0" w14:paraId="419AE822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08892312" w14:textId="22D7F30D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96" w:type="dxa"/>
            <w:shd w:val="clear" w:color="auto" w:fill="auto"/>
          </w:tcPr>
          <w:p w14:paraId="10130BDC" w14:textId="3C738F2D" w:rsidR="004F5FC0" w:rsidRPr="001E1AC0" w:rsidRDefault="00232EB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1296" w:type="dxa"/>
            <w:shd w:val="clear" w:color="auto" w:fill="auto"/>
          </w:tcPr>
          <w:p w14:paraId="45BAB1BE" w14:textId="4474D4EF" w:rsidR="004F5FC0" w:rsidRPr="001E1AC0" w:rsidRDefault="00885D1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5" w:type="dxa"/>
            <w:shd w:val="clear" w:color="auto" w:fill="auto"/>
          </w:tcPr>
          <w:p w14:paraId="2641900E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C402E3F" w14:textId="396804A6" w:rsidR="004F5FC0" w:rsidRPr="001E1AC0" w:rsidRDefault="00232EB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</w:p>
        </w:tc>
        <w:tc>
          <w:tcPr>
            <w:tcW w:w="1296" w:type="dxa"/>
            <w:shd w:val="clear" w:color="auto" w:fill="auto"/>
          </w:tcPr>
          <w:p w14:paraId="053AF378" w14:textId="22187014" w:rsidR="004F5FC0" w:rsidRPr="001E1AC0" w:rsidRDefault="00885D1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894D15" w:rsidRPr="001E1AC0" w14:paraId="2AA4F1B0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6B209E94" w14:textId="219508EA" w:rsidR="00894D15" w:rsidRPr="001E1AC0" w:rsidRDefault="00894D15" w:rsidP="0089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96" w:type="dxa"/>
            <w:shd w:val="clear" w:color="auto" w:fill="auto"/>
          </w:tcPr>
          <w:p w14:paraId="5D7096E4" w14:textId="5DF42ADC" w:rsidR="00894D15" w:rsidRPr="001E1AC0" w:rsidRDefault="00894D15" w:rsidP="0089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597DDF" w14:textId="73DDF047" w:rsidR="00894D15" w:rsidRPr="001E1AC0" w:rsidRDefault="00894D15" w:rsidP="0089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B3EB412" w14:textId="77777777" w:rsidR="00894D15" w:rsidRPr="001E1AC0" w:rsidRDefault="00894D15" w:rsidP="0089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8EEB23" w14:textId="36F33A44" w:rsidR="00894D15" w:rsidRPr="001E1AC0" w:rsidRDefault="00894D15" w:rsidP="0089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14:paraId="78DF53F6" w14:textId="58F6A92D" w:rsidR="00894D15" w:rsidRPr="001E1AC0" w:rsidRDefault="00894D15" w:rsidP="0089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F5FC0" w:rsidRPr="001E1AC0" w14:paraId="3257B800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374B3C78" w14:textId="09C4FDB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96" w:type="dxa"/>
            <w:shd w:val="clear" w:color="auto" w:fill="auto"/>
          </w:tcPr>
          <w:p w14:paraId="5C5BA926" w14:textId="03444345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7503AD" w14:textId="4B28ACCC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5" w:type="dxa"/>
            <w:shd w:val="clear" w:color="auto" w:fill="auto"/>
          </w:tcPr>
          <w:p w14:paraId="7B1ADAC3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0475FA7" w14:textId="7279DEF4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2D6A66" w14:textId="486B3678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</w:tr>
      <w:tr w:rsidR="004F5FC0" w:rsidRPr="001E1AC0" w14:paraId="420FD9D8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062D0498" w14:textId="54156EF0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0815DDD7" w14:textId="554DC2C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16,002</w:t>
            </w:r>
          </w:p>
        </w:tc>
        <w:tc>
          <w:tcPr>
            <w:tcW w:w="1296" w:type="dxa"/>
            <w:shd w:val="clear" w:color="auto" w:fill="auto"/>
          </w:tcPr>
          <w:p w14:paraId="49EC316F" w14:textId="2335509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5314F3D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FB97774" w14:textId="10DB28A9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41,16</w:t>
            </w:r>
            <w:r w:rsidR="00773F18" w:rsidRPr="001E1A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192881FF" w14:textId="66F6BB2D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F5FC0" w:rsidRPr="001E1AC0" w14:paraId="5EB78B85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601B068F" w14:textId="0A150D3E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296" w:type="dxa"/>
            <w:shd w:val="clear" w:color="auto" w:fill="auto"/>
          </w:tcPr>
          <w:p w14:paraId="07D77531" w14:textId="03BEBD32" w:rsidR="004F5FC0" w:rsidRPr="001E1AC0" w:rsidRDefault="00E75419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5,008</w:t>
            </w:r>
          </w:p>
        </w:tc>
        <w:tc>
          <w:tcPr>
            <w:tcW w:w="1296" w:type="dxa"/>
            <w:shd w:val="clear" w:color="auto" w:fill="auto"/>
          </w:tcPr>
          <w:p w14:paraId="6FB79916" w14:textId="5C18211B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7178DB5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483D700" w14:textId="2C05F9DF" w:rsidR="004F5FC0" w:rsidRPr="001E1AC0" w:rsidRDefault="00E75419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790F8C" w:rsidRPr="001E1AC0">
              <w:rPr>
                <w:rFonts w:asciiTheme="majorBidi" w:hAnsiTheme="majorBidi" w:cstheme="majorBidi" w:hint="cs"/>
                <w:sz w:val="30"/>
                <w:szCs w:val="30"/>
                <w:cs/>
              </w:rPr>
              <w:t>66</w:t>
            </w:r>
          </w:p>
        </w:tc>
        <w:tc>
          <w:tcPr>
            <w:tcW w:w="1296" w:type="dxa"/>
            <w:shd w:val="clear" w:color="auto" w:fill="auto"/>
          </w:tcPr>
          <w:p w14:paraId="10DBE39C" w14:textId="305C4E90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F5FC0" w:rsidRPr="001E1AC0" w14:paraId="44DB9C0C" w14:textId="77777777" w:rsidTr="004F5FC0">
        <w:trPr>
          <w:trHeight w:val="288"/>
        </w:trPr>
        <w:tc>
          <w:tcPr>
            <w:tcW w:w="3510" w:type="dxa"/>
            <w:shd w:val="clear" w:color="auto" w:fill="auto"/>
          </w:tcPr>
          <w:p w14:paraId="70FA1E9C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675277B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778673D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11D4291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A8F5904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856CBF7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56847461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2A2828F2" w14:textId="72A40F60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1B78528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87C470A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32BE3FF9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7A8F82B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84552C0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FC0" w:rsidRPr="001E1AC0" w14:paraId="4FC97CB7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60201A85" w14:textId="1AEED794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4AA65009" w14:textId="510D0F11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593C70" w14:textId="09D68C44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36,206</w:t>
            </w:r>
          </w:p>
        </w:tc>
        <w:tc>
          <w:tcPr>
            <w:tcW w:w="245" w:type="dxa"/>
            <w:shd w:val="clear" w:color="auto" w:fill="auto"/>
          </w:tcPr>
          <w:p w14:paraId="1F70865B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ADF1997" w14:textId="06CFB7F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E5891A" w14:textId="69D0449B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55,911</w:t>
            </w:r>
          </w:p>
        </w:tc>
      </w:tr>
      <w:tr w:rsidR="004F5FC0" w:rsidRPr="001E1AC0" w14:paraId="4AF42082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49AE9EE4" w14:textId="75E4E704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</w:tcPr>
          <w:p w14:paraId="4B126CEA" w14:textId="3492984B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E92FEA" w14:textId="59E62BD0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118,496</w:t>
            </w:r>
          </w:p>
        </w:tc>
        <w:tc>
          <w:tcPr>
            <w:tcW w:w="245" w:type="dxa"/>
            <w:shd w:val="clear" w:color="auto" w:fill="auto"/>
          </w:tcPr>
          <w:p w14:paraId="38DFF4DB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C14F07" w14:textId="6E2BA79F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016E5F" w14:textId="1BCA6F88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132,942</w:t>
            </w:r>
          </w:p>
        </w:tc>
      </w:tr>
      <w:tr w:rsidR="004F5FC0" w:rsidRPr="001E1AC0" w14:paraId="26BEE6F9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4147D5E5" w14:textId="4025761E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</w:tcPr>
          <w:p w14:paraId="7BE58B94" w14:textId="6F01D6DE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28A15B" w14:textId="14C58E8C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36,252</w:t>
            </w:r>
          </w:p>
        </w:tc>
        <w:tc>
          <w:tcPr>
            <w:tcW w:w="245" w:type="dxa"/>
            <w:shd w:val="clear" w:color="auto" w:fill="auto"/>
          </w:tcPr>
          <w:p w14:paraId="21C2EBD0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DDD568A" w14:textId="79FA599D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4DCD04" w14:textId="2B2F3898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111,91</w:t>
            </w:r>
            <w:r w:rsidR="00336EE6" w:rsidRPr="001E1A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F5FC0" w:rsidRPr="001E1AC0" w14:paraId="23BB5888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0BAD4AB6" w14:textId="600F2B7E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96" w:type="dxa"/>
            <w:shd w:val="clear" w:color="auto" w:fill="auto"/>
          </w:tcPr>
          <w:p w14:paraId="1217CC89" w14:textId="0F9C4C47" w:rsidR="004F5FC0" w:rsidRPr="001E1AC0" w:rsidRDefault="00232EB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360E61E3" w14:textId="4FCE2FA8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23,2</w:t>
            </w:r>
            <w:r w:rsidR="00336EE6" w:rsidRPr="001E1AC0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5" w:type="dxa"/>
            <w:shd w:val="clear" w:color="auto" w:fill="auto"/>
          </w:tcPr>
          <w:p w14:paraId="60CE0B31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B904CD0" w14:textId="0B37DF75" w:rsidR="004F5FC0" w:rsidRPr="001E1AC0" w:rsidRDefault="00232EBF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3,109</w:t>
            </w:r>
          </w:p>
        </w:tc>
        <w:tc>
          <w:tcPr>
            <w:tcW w:w="1296" w:type="dxa"/>
            <w:shd w:val="clear" w:color="auto" w:fill="auto"/>
          </w:tcPr>
          <w:p w14:paraId="49DFA4A0" w14:textId="343E7C95" w:rsidR="004F5FC0" w:rsidRPr="001E1AC0" w:rsidRDefault="00336EE6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77,574</w:t>
            </w:r>
          </w:p>
        </w:tc>
      </w:tr>
      <w:tr w:rsidR="004F5FC0" w:rsidRPr="001E1AC0" w14:paraId="6AA72737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23ECFBE2" w14:textId="5DBEAE6F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96" w:type="dxa"/>
            <w:shd w:val="clear" w:color="auto" w:fill="auto"/>
          </w:tcPr>
          <w:p w14:paraId="5587DC73" w14:textId="406D0471" w:rsidR="004F5FC0" w:rsidRPr="001E1AC0" w:rsidRDefault="009567A6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58210F54" w14:textId="15E174C2" w:rsidR="004F5FC0" w:rsidRPr="001E1AC0" w:rsidRDefault="00336EE6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2,073</w:t>
            </w:r>
          </w:p>
        </w:tc>
        <w:tc>
          <w:tcPr>
            <w:tcW w:w="245" w:type="dxa"/>
            <w:shd w:val="clear" w:color="auto" w:fill="auto"/>
          </w:tcPr>
          <w:p w14:paraId="0755E468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52829EC" w14:textId="212D6D4F" w:rsidR="004F5FC0" w:rsidRPr="001E1AC0" w:rsidRDefault="009567A6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70DD08CA" w14:textId="24C484D6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3,526</w:t>
            </w:r>
          </w:p>
        </w:tc>
      </w:tr>
      <w:tr w:rsidR="004F5FC0" w:rsidRPr="001E1AC0" w14:paraId="054AF7D6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3CF2F191" w14:textId="2228DA5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96" w:type="dxa"/>
            <w:shd w:val="clear" w:color="auto" w:fill="auto"/>
          </w:tcPr>
          <w:p w14:paraId="4F2A21D0" w14:textId="075DAD1E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60161C" w14:textId="3A45556F" w:rsidR="004F5FC0" w:rsidRPr="001E1AC0" w:rsidRDefault="00336EE6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27,424</w:t>
            </w:r>
          </w:p>
        </w:tc>
        <w:tc>
          <w:tcPr>
            <w:tcW w:w="245" w:type="dxa"/>
            <w:shd w:val="clear" w:color="auto" w:fill="auto"/>
          </w:tcPr>
          <w:p w14:paraId="673CF913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92C43FE" w14:textId="4C97135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3924F1" w14:textId="5ACCE68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170,870</w:t>
            </w:r>
          </w:p>
        </w:tc>
      </w:tr>
      <w:tr w:rsidR="004F5FC0" w:rsidRPr="001E1AC0" w14:paraId="66FF0A4C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36FCA704" w14:textId="01B41280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5A01471" w14:textId="0214D32A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3CF5E3" w14:textId="6580370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245" w:type="dxa"/>
            <w:shd w:val="clear" w:color="auto" w:fill="auto"/>
          </w:tcPr>
          <w:p w14:paraId="72B1E033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CF30375" w14:textId="02CB5A5E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D86DF5" w14:textId="4E566751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6,331</w:t>
            </w:r>
          </w:p>
        </w:tc>
      </w:tr>
      <w:tr w:rsidR="004F5FC0" w:rsidRPr="001E1AC0" w14:paraId="6B21CFD2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279DAEDA" w14:textId="1BBE76B3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</w:tcPr>
          <w:p w14:paraId="6749B50A" w14:textId="2FF86516" w:rsidR="004F5FC0" w:rsidRPr="001E1AC0" w:rsidRDefault="000553B2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B3244A" w14:textId="4678957E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2083F4B0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14EDA8F" w14:textId="1B0BD4F9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235287" w14:textId="2FF611E6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F5FC0" w:rsidRPr="001E1AC0" w14:paraId="2171B23E" w14:textId="77777777" w:rsidTr="004F5FC0">
        <w:trPr>
          <w:trHeight w:val="360"/>
        </w:trPr>
        <w:tc>
          <w:tcPr>
            <w:tcW w:w="3510" w:type="dxa"/>
            <w:shd w:val="clear" w:color="auto" w:fill="auto"/>
          </w:tcPr>
          <w:p w14:paraId="4438DFA6" w14:textId="0E197C4D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296" w:type="dxa"/>
            <w:shd w:val="clear" w:color="auto" w:fill="auto"/>
          </w:tcPr>
          <w:p w14:paraId="54E8B041" w14:textId="0132E748" w:rsidR="004F5FC0" w:rsidRPr="001E1AC0" w:rsidRDefault="000939A1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6,100</w:t>
            </w:r>
          </w:p>
        </w:tc>
        <w:tc>
          <w:tcPr>
            <w:tcW w:w="1296" w:type="dxa"/>
            <w:shd w:val="clear" w:color="auto" w:fill="auto"/>
          </w:tcPr>
          <w:p w14:paraId="7DBE9C5B" w14:textId="1CE792BA" w:rsidR="004F5FC0" w:rsidRPr="001E1AC0" w:rsidRDefault="00336EE6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37,161</w:t>
            </w:r>
          </w:p>
        </w:tc>
        <w:tc>
          <w:tcPr>
            <w:tcW w:w="245" w:type="dxa"/>
            <w:shd w:val="clear" w:color="auto" w:fill="auto"/>
          </w:tcPr>
          <w:p w14:paraId="14813ABC" w14:textId="77777777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CB6F286" w14:textId="1466FEEE" w:rsidR="004F5FC0" w:rsidRPr="001E1AC0" w:rsidRDefault="000939A1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16,386</w:t>
            </w:r>
          </w:p>
        </w:tc>
        <w:tc>
          <w:tcPr>
            <w:tcW w:w="1296" w:type="dxa"/>
            <w:shd w:val="clear" w:color="auto" w:fill="auto"/>
          </w:tcPr>
          <w:p w14:paraId="5182C94F" w14:textId="4537AABC" w:rsidR="004F5FC0" w:rsidRPr="001E1AC0" w:rsidRDefault="004F5FC0" w:rsidP="004F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100,6</w:t>
            </w:r>
            <w:r w:rsidR="00336EE6" w:rsidRPr="001E1AC0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</w:tbl>
    <w:p w14:paraId="54127B60" w14:textId="79BA3DB7" w:rsidR="00646CFD" w:rsidRPr="001E1AC0" w:rsidRDefault="00646CFD" w:rsidP="006D23B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 w:right="15"/>
        <w:jc w:val="thaiDistribute"/>
        <w:rPr>
          <w:rFonts w:ascii="Angsana New" w:hAnsi="Angsana New"/>
          <w:sz w:val="30"/>
          <w:szCs w:val="30"/>
        </w:rPr>
      </w:pPr>
      <w:r w:rsidRPr="001E1AC0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วันที่ </w:t>
      </w:r>
      <w:r w:rsidR="00EE5348" w:rsidRPr="001E1AC0">
        <w:rPr>
          <w:rFonts w:ascii="Angsana New" w:hAnsi="Angsana New"/>
          <w:sz w:val="30"/>
          <w:szCs w:val="30"/>
        </w:rPr>
        <w:t xml:space="preserve">30 </w:t>
      </w:r>
      <w:r w:rsidR="005621E2" w:rsidRPr="001E1AC0">
        <w:rPr>
          <w:rFonts w:ascii="Angsana New" w:hAnsi="Angsana New" w:hint="cs"/>
          <w:sz w:val="30"/>
          <w:szCs w:val="30"/>
          <w:cs/>
        </w:rPr>
        <w:t>กันยายน</w:t>
      </w:r>
      <w:r w:rsidR="00EE5348" w:rsidRPr="001E1AC0">
        <w:rPr>
          <w:rFonts w:ascii="Angsana New" w:hAnsi="Angsana New" w:hint="cs"/>
          <w:sz w:val="30"/>
          <w:szCs w:val="30"/>
          <w:cs/>
        </w:rPr>
        <w:t xml:space="preserve"> </w:t>
      </w:r>
      <w:r w:rsidRPr="001E1AC0">
        <w:rPr>
          <w:rFonts w:ascii="Angsana New" w:hAnsi="Angsana New" w:hint="cs"/>
          <w:sz w:val="30"/>
          <w:szCs w:val="30"/>
        </w:rPr>
        <w:t>256</w:t>
      </w:r>
      <w:r w:rsidRPr="001E1AC0">
        <w:rPr>
          <w:rFonts w:ascii="Angsana New" w:hAnsi="Angsana New"/>
          <w:sz w:val="30"/>
          <w:szCs w:val="30"/>
        </w:rPr>
        <w:t>6</w:t>
      </w:r>
      <w:r w:rsidRPr="001E1AC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E3E59" w:rsidRPr="001E1AC0">
        <w:rPr>
          <w:rFonts w:ascii="Angsana New" w:hAnsi="Angsana New"/>
          <w:sz w:val="30"/>
          <w:szCs w:val="30"/>
        </w:rPr>
        <w:t>31</w:t>
      </w:r>
      <w:r w:rsidRPr="001E1AC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E1AC0">
        <w:rPr>
          <w:rFonts w:ascii="Angsana New" w:hAnsi="Angsana New" w:hint="cs"/>
          <w:sz w:val="30"/>
          <w:szCs w:val="30"/>
        </w:rPr>
        <w:t>256</w:t>
      </w:r>
      <w:r w:rsidRPr="001E1AC0">
        <w:rPr>
          <w:rFonts w:ascii="Angsana New" w:hAnsi="Angsana New"/>
          <w:sz w:val="30"/>
          <w:szCs w:val="30"/>
        </w:rPr>
        <w:t>5</w:t>
      </w:r>
      <w:r w:rsidRPr="001E1AC0">
        <w:rPr>
          <w:rFonts w:ascii="Angsana New" w:hAnsi="Angsana New" w:hint="cs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7745C8BD" w:rsidR="008A5442" w:rsidRPr="001E1AC0" w:rsidRDefault="008A5442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8"/>
        <w:gridCol w:w="1440"/>
        <w:gridCol w:w="245"/>
        <w:gridCol w:w="1440"/>
      </w:tblGrid>
      <w:tr w:rsidR="009936FE" w:rsidRPr="001E1AC0" w14:paraId="02EC5BF0" w14:textId="77777777" w:rsidTr="0043756F">
        <w:trPr>
          <w:trHeight w:val="360"/>
          <w:tblHeader/>
        </w:trPr>
        <w:tc>
          <w:tcPr>
            <w:tcW w:w="5818" w:type="dxa"/>
          </w:tcPr>
          <w:p w14:paraId="03163A8A" w14:textId="77777777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D0629B" w14:textId="0370CB4E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5" w:type="dxa"/>
          </w:tcPr>
          <w:p w14:paraId="036376B5" w14:textId="77777777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CDB02D" w14:textId="48498F9D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36FE" w:rsidRPr="001E1AC0" w14:paraId="7D50442D" w14:textId="77777777" w:rsidTr="0043756F">
        <w:trPr>
          <w:trHeight w:val="360"/>
          <w:tblHeader/>
        </w:trPr>
        <w:tc>
          <w:tcPr>
            <w:tcW w:w="5818" w:type="dxa"/>
          </w:tcPr>
          <w:p w14:paraId="408FAB81" w14:textId="77777777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338DF" w14:textId="193432C6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1099BF05" w14:textId="77777777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41EDE4" w14:textId="49175659" w:rsidR="009936FE" w:rsidRPr="001E1AC0" w:rsidRDefault="009936FE" w:rsidP="009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E4A58" w:rsidRPr="001E1AC0" w14:paraId="32CA7DCC" w14:textId="77777777" w:rsidTr="0043756F">
        <w:trPr>
          <w:trHeight w:val="360"/>
          <w:tblHeader/>
        </w:trPr>
        <w:tc>
          <w:tcPr>
            <w:tcW w:w="5818" w:type="dxa"/>
          </w:tcPr>
          <w:p w14:paraId="0B547866" w14:textId="77777777" w:rsidR="003E4A58" w:rsidRPr="001E1AC0" w:rsidRDefault="003E4A58" w:rsidP="0006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5" w:type="dxa"/>
            <w:gridSpan w:val="3"/>
          </w:tcPr>
          <w:p w14:paraId="7E0F7A0F" w14:textId="47A78E6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4A58" w:rsidRPr="001E1AC0" w14:paraId="0CF21C8E" w14:textId="77777777" w:rsidTr="0043756F">
        <w:trPr>
          <w:trHeight w:val="360"/>
        </w:trPr>
        <w:tc>
          <w:tcPr>
            <w:tcW w:w="5818" w:type="dxa"/>
          </w:tcPr>
          <w:p w14:paraId="5B907105" w14:textId="276AD011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4F4CBE2F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E28E418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C35074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A58" w:rsidRPr="001E1AC0" w14:paraId="7D273431" w14:textId="77777777" w:rsidTr="0043756F">
        <w:trPr>
          <w:trHeight w:val="360"/>
        </w:trPr>
        <w:tc>
          <w:tcPr>
            <w:tcW w:w="5818" w:type="dxa"/>
          </w:tcPr>
          <w:p w14:paraId="720C53C2" w14:textId="47BCE6E1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440" w:type="dxa"/>
          </w:tcPr>
          <w:p w14:paraId="5DF62167" w14:textId="1DD521D9" w:rsidR="003E4A58" w:rsidRPr="001E1AC0" w:rsidRDefault="00B34501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45" w:type="dxa"/>
          </w:tcPr>
          <w:p w14:paraId="466C43DC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7427C9" w14:textId="7BFE3DE2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3E4A58" w:rsidRPr="001E1AC0" w14:paraId="0E955DD0" w14:textId="77777777" w:rsidTr="0043756F">
        <w:trPr>
          <w:trHeight w:val="360"/>
        </w:trPr>
        <w:tc>
          <w:tcPr>
            <w:tcW w:w="5818" w:type="dxa"/>
          </w:tcPr>
          <w:p w14:paraId="04D34205" w14:textId="34F22340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798644D" w14:textId="62FFDF29" w:rsidR="003E4A58" w:rsidRPr="001E1AC0" w:rsidRDefault="00B34501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4,076</w:t>
            </w:r>
          </w:p>
        </w:tc>
        <w:tc>
          <w:tcPr>
            <w:tcW w:w="245" w:type="dxa"/>
          </w:tcPr>
          <w:p w14:paraId="6C4CB76F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2618E1" w14:textId="012A281E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41,816</w:t>
            </w:r>
          </w:p>
        </w:tc>
      </w:tr>
      <w:tr w:rsidR="003E4A58" w:rsidRPr="001E1AC0" w14:paraId="18375C50" w14:textId="77777777" w:rsidTr="0043756F">
        <w:trPr>
          <w:trHeight w:val="360"/>
        </w:trPr>
        <w:tc>
          <w:tcPr>
            <w:tcW w:w="5818" w:type="dxa"/>
          </w:tcPr>
          <w:p w14:paraId="0FB6B8B8" w14:textId="483F1C1A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92D87" w14:textId="2FC0A7B5" w:rsidR="003E4A58" w:rsidRPr="001E1AC0" w:rsidRDefault="00B34501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10,303</w:t>
            </w:r>
          </w:p>
        </w:tc>
        <w:tc>
          <w:tcPr>
            <w:tcW w:w="245" w:type="dxa"/>
          </w:tcPr>
          <w:p w14:paraId="79B48734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3DD23" w14:textId="60565BD0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8,471</w:t>
            </w:r>
          </w:p>
        </w:tc>
      </w:tr>
      <w:tr w:rsidR="003E4A58" w:rsidRPr="001E1AC0" w14:paraId="258CF260" w14:textId="77777777" w:rsidTr="0043756F">
        <w:trPr>
          <w:trHeight w:val="360"/>
        </w:trPr>
        <w:tc>
          <w:tcPr>
            <w:tcW w:w="5818" w:type="dxa"/>
          </w:tcPr>
          <w:p w14:paraId="658C93ED" w14:textId="3825E0B8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13E7B4" w14:textId="35C0281E" w:rsidR="003E4A58" w:rsidRPr="001E1AC0" w:rsidRDefault="00B34501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15,161</w:t>
            </w:r>
          </w:p>
        </w:tc>
        <w:tc>
          <w:tcPr>
            <w:tcW w:w="245" w:type="dxa"/>
          </w:tcPr>
          <w:p w14:paraId="5FACC0DA" w14:textId="77777777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6F4A95" w14:textId="4EF6AC84" w:rsidR="003E4A58" w:rsidRPr="001E1AC0" w:rsidRDefault="003E4A58" w:rsidP="003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50,415</w:t>
            </w:r>
          </w:p>
        </w:tc>
      </w:tr>
      <w:tr w:rsidR="003E4A58" w:rsidRPr="001E1AC0" w14:paraId="7F8B96C0" w14:textId="77777777" w:rsidTr="0043756F">
        <w:trPr>
          <w:trHeight w:val="288"/>
        </w:trPr>
        <w:tc>
          <w:tcPr>
            <w:tcW w:w="5818" w:type="dxa"/>
          </w:tcPr>
          <w:p w14:paraId="49305560" w14:textId="77777777" w:rsidR="003E4A58" w:rsidRPr="001E1AC0" w:rsidRDefault="003E4A58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481D30" w14:textId="77777777" w:rsidR="003E4A58" w:rsidRPr="001E1AC0" w:rsidRDefault="003E4A58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F94A810" w14:textId="77777777" w:rsidR="003E4A58" w:rsidRPr="001E1AC0" w:rsidRDefault="003E4A58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001752" w14:textId="77777777" w:rsidR="003E4A58" w:rsidRPr="001E1AC0" w:rsidRDefault="003E4A58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6581" w:rsidRPr="001E1AC0" w14:paraId="4793CDC3" w14:textId="77777777" w:rsidTr="0043756F">
        <w:trPr>
          <w:trHeight w:val="360"/>
        </w:trPr>
        <w:tc>
          <w:tcPr>
            <w:tcW w:w="5818" w:type="dxa"/>
          </w:tcPr>
          <w:p w14:paraId="0CF3DEA9" w14:textId="57D40E51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02B1A216" w14:textId="77777777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3A3CB4E" w14:textId="77777777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BB5AB5" w14:textId="77777777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C1D" w:rsidRPr="001E1AC0" w14:paraId="27C3DD25" w14:textId="77777777" w:rsidTr="0043756F">
        <w:trPr>
          <w:trHeight w:val="360"/>
        </w:trPr>
        <w:tc>
          <w:tcPr>
            <w:tcW w:w="5818" w:type="dxa"/>
          </w:tcPr>
          <w:p w14:paraId="1D48C7C3" w14:textId="7D361E5A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C2456B7" w14:textId="2037563D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2,336,390</w:t>
            </w:r>
          </w:p>
        </w:tc>
        <w:tc>
          <w:tcPr>
            <w:tcW w:w="245" w:type="dxa"/>
          </w:tcPr>
          <w:p w14:paraId="691F59E8" w14:textId="77777777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C918A8" w14:textId="05F4193C" w:rsidR="00C26581" w:rsidRPr="001E1AC0" w:rsidRDefault="00C26581" w:rsidP="00C2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26C1D" w:rsidRPr="001E1AC0" w14:paraId="60453911" w14:textId="77777777" w:rsidTr="0043756F">
        <w:trPr>
          <w:trHeight w:val="288"/>
        </w:trPr>
        <w:tc>
          <w:tcPr>
            <w:tcW w:w="5818" w:type="dxa"/>
          </w:tcPr>
          <w:p w14:paraId="50477151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FD30E02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CD5DE9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7987ECC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C1D" w:rsidRPr="001E1AC0" w14:paraId="1B0162B8" w14:textId="77777777" w:rsidTr="0043756F">
        <w:trPr>
          <w:trHeight w:val="360"/>
        </w:trPr>
        <w:tc>
          <w:tcPr>
            <w:tcW w:w="5818" w:type="dxa"/>
          </w:tcPr>
          <w:p w14:paraId="0A2FE751" w14:textId="49B2AD23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AC9D5C1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1A4A51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A1F358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C1D" w:rsidRPr="001E1AC0" w14:paraId="1E1D2478" w14:textId="77777777" w:rsidTr="0043756F">
        <w:trPr>
          <w:trHeight w:val="360"/>
        </w:trPr>
        <w:tc>
          <w:tcPr>
            <w:tcW w:w="5818" w:type="dxa"/>
          </w:tcPr>
          <w:p w14:paraId="4A83863C" w14:textId="66A8E2F1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32C18D48" w14:textId="264F760B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4655C2B2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B01B3" w14:textId="51703A05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26C1D" w:rsidRPr="001E1AC0" w14:paraId="3D4D3DCA" w14:textId="77777777" w:rsidTr="0043756F">
        <w:trPr>
          <w:trHeight w:val="360"/>
        </w:trPr>
        <w:tc>
          <w:tcPr>
            <w:tcW w:w="5818" w:type="dxa"/>
          </w:tcPr>
          <w:p w14:paraId="2F983796" w14:textId="78171F79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993CBF" w14:textId="596EAA3B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7ABC619F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FA02E1" w14:textId="0585802A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D26C1D" w:rsidRPr="001E1AC0" w14:paraId="57C951CC" w14:textId="77777777" w:rsidTr="0043756F">
        <w:trPr>
          <w:trHeight w:val="360"/>
        </w:trPr>
        <w:tc>
          <w:tcPr>
            <w:tcW w:w="5818" w:type="dxa"/>
          </w:tcPr>
          <w:p w14:paraId="1E11F370" w14:textId="2A1F62B0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4E315" w14:textId="6D927FDB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03787CD7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A0046" w14:textId="283FE208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5,813</w:t>
            </w:r>
          </w:p>
        </w:tc>
      </w:tr>
      <w:tr w:rsidR="00D26C1D" w:rsidRPr="001E1AC0" w14:paraId="585D36C0" w14:textId="77777777" w:rsidTr="0043756F">
        <w:trPr>
          <w:trHeight w:val="360"/>
        </w:trPr>
        <w:tc>
          <w:tcPr>
            <w:tcW w:w="5818" w:type="dxa"/>
          </w:tcPr>
          <w:p w14:paraId="7557EE04" w14:textId="1119CBFD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530730" w14:textId="35CF0EEB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1147A078" w14:textId="77777777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E3E1E1" w14:textId="637C282F" w:rsidR="00D26C1D" w:rsidRPr="001E1AC0" w:rsidRDefault="00D26C1D" w:rsidP="00D2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6,130</w:t>
            </w:r>
          </w:p>
        </w:tc>
      </w:tr>
      <w:tr w:rsidR="00D26C1D" w:rsidRPr="001E1AC0" w14:paraId="4881B6FA" w14:textId="77777777" w:rsidTr="0043756F">
        <w:trPr>
          <w:trHeight w:val="288"/>
        </w:trPr>
        <w:tc>
          <w:tcPr>
            <w:tcW w:w="5818" w:type="dxa"/>
          </w:tcPr>
          <w:p w14:paraId="132A8C9B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260D09A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72F89EC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5CB04BE" w14:textId="77777777" w:rsidR="00D26C1D" w:rsidRPr="001E1AC0" w:rsidRDefault="00D26C1D" w:rsidP="0043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25" w:rsidRPr="001E1AC0" w14:paraId="0A8BE7F7" w14:textId="77777777" w:rsidTr="0043756F">
        <w:trPr>
          <w:trHeight w:val="360"/>
        </w:trPr>
        <w:tc>
          <w:tcPr>
            <w:tcW w:w="5818" w:type="dxa"/>
          </w:tcPr>
          <w:p w14:paraId="41A3E48C" w14:textId="0983D37C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47839A3D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C0E5A9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75384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25" w:rsidRPr="001E1AC0" w14:paraId="2A1295BA" w14:textId="77777777" w:rsidTr="0043756F">
        <w:trPr>
          <w:trHeight w:val="360"/>
        </w:trPr>
        <w:tc>
          <w:tcPr>
            <w:tcW w:w="5818" w:type="dxa"/>
          </w:tcPr>
          <w:p w14:paraId="58A8E996" w14:textId="2154FFB6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440" w:type="dxa"/>
          </w:tcPr>
          <w:p w14:paraId="63160086" w14:textId="0585B9A4" w:rsidR="00154525" w:rsidRPr="001E1AC0" w:rsidRDefault="00B34501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7,202</w:t>
            </w:r>
          </w:p>
        </w:tc>
        <w:tc>
          <w:tcPr>
            <w:tcW w:w="245" w:type="dxa"/>
          </w:tcPr>
          <w:p w14:paraId="5E1EF722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FBC71D" w14:textId="7C8790AC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5,924</w:t>
            </w:r>
          </w:p>
        </w:tc>
      </w:tr>
      <w:tr w:rsidR="00154525" w:rsidRPr="001E1AC0" w14:paraId="56641E49" w14:textId="77777777" w:rsidTr="0043756F">
        <w:trPr>
          <w:trHeight w:val="360"/>
        </w:trPr>
        <w:tc>
          <w:tcPr>
            <w:tcW w:w="5818" w:type="dxa"/>
          </w:tcPr>
          <w:p w14:paraId="3285A764" w14:textId="54E29D6B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4C737D0C" w14:textId="77C61722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9,985</w:t>
            </w:r>
          </w:p>
        </w:tc>
        <w:tc>
          <w:tcPr>
            <w:tcW w:w="245" w:type="dxa"/>
          </w:tcPr>
          <w:p w14:paraId="05910769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D5F6A7" w14:textId="05726EEA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12,066</w:t>
            </w:r>
          </w:p>
        </w:tc>
      </w:tr>
      <w:tr w:rsidR="00154525" w:rsidRPr="001E1AC0" w14:paraId="5CC0D5CC" w14:textId="77777777" w:rsidTr="0043756F">
        <w:trPr>
          <w:trHeight w:val="360"/>
        </w:trPr>
        <w:tc>
          <w:tcPr>
            <w:tcW w:w="5818" w:type="dxa"/>
          </w:tcPr>
          <w:p w14:paraId="2A047147" w14:textId="14BDE379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77A80AC" w14:textId="4CA15905" w:rsidR="00154525" w:rsidRPr="001E1AC0" w:rsidRDefault="00B34501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  <w:tc>
          <w:tcPr>
            <w:tcW w:w="245" w:type="dxa"/>
          </w:tcPr>
          <w:p w14:paraId="01A6EBBA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DFC9C" w14:textId="63E85804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154525" w:rsidRPr="001E1AC0" w14:paraId="0B717AB9" w14:textId="77777777" w:rsidTr="0043756F">
        <w:trPr>
          <w:trHeight w:val="360"/>
        </w:trPr>
        <w:tc>
          <w:tcPr>
            <w:tcW w:w="5818" w:type="dxa"/>
          </w:tcPr>
          <w:p w14:paraId="1FB28FBA" w14:textId="53CC4504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09E06" w14:textId="1DAD9AAD" w:rsidR="00154525" w:rsidRPr="001E1AC0" w:rsidRDefault="00B34501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5,804</w:t>
            </w:r>
          </w:p>
        </w:tc>
        <w:tc>
          <w:tcPr>
            <w:tcW w:w="245" w:type="dxa"/>
          </w:tcPr>
          <w:p w14:paraId="69FB22A5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6D054E" w14:textId="105AEEF5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25,224</w:t>
            </w:r>
          </w:p>
        </w:tc>
      </w:tr>
      <w:tr w:rsidR="00154525" w:rsidRPr="001E1AC0" w14:paraId="6C724317" w14:textId="77777777" w:rsidTr="0043756F">
        <w:trPr>
          <w:trHeight w:val="360"/>
        </w:trPr>
        <w:tc>
          <w:tcPr>
            <w:tcW w:w="5818" w:type="dxa"/>
          </w:tcPr>
          <w:p w14:paraId="0AEB4054" w14:textId="5E807CCC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0F862B" w14:textId="1C11F801" w:rsidR="00154525" w:rsidRPr="001E1AC0" w:rsidRDefault="00B34501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25,101</w:t>
            </w:r>
          </w:p>
        </w:tc>
        <w:tc>
          <w:tcPr>
            <w:tcW w:w="245" w:type="dxa"/>
          </w:tcPr>
          <w:p w14:paraId="349B0D8B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6352F5" w14:textId="5C096A71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43,775</w:t>
            </w:r>
          </w:p>
        </w:tc>
      </w:tr>
      <w:tr w:rsidR="0043756F" w:rsidRPr="001E1AC0" w14:paraId="3BBB9D57" w14:textId="77777777" w:rsidTr="0043756F">
        <w:trPr>
          <w:trHeight w:val="360"/>
        </w:trPr>
        <w:tc>
          <w:tcPr>
            <w:tcW w:w="5818" w:type="dxa"/>
          </w:tcPr>
          <w:p w14:paraId="29EAEB0C" w14:textId="77777777" w:rsidR="0043756F" w:rsidRPr="001E1AC0" w:rsidRDefault="0043756F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447F35E" w14:textId="77777777" w:rsidR="0043756F" w:rsidRPr="001E1AC0" w:rsidRDefault="0043756F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75025FB" w14:textId="77777777" w:rsidR="0043756F" w:rsidRPr="001E1AC0" w:rsidRDefault="0043756F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CDD6F0" w14:textId="77777777" w:rsidR="0043756F" w:rsidRPr="001E1AC0" w:rsidRDefault="0043756F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25" w:rsidRPr="001E1AC0" w14:paraId="5F5A1514" w14:textId="77777777" w:rsidTr="0043756F">
        <w:trPr>
          <w:trHeight w:val="360"/>
        </w:trPr>
        <w:tc>
          <w:tcPr>
            <w:tcW w:w="5818" w:type="dxa"/>
          </w:tcPr>
          <w:p w14:paraId="4FA8346D" w14:textId="2DB00A80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</w:tcPr>
          <w:p w14:paraId="02F02B91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2C417B7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CEB09B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25" w:rsidRPr="001E1AC0" w14:paraId="53648DAB" w14:textId="77777777" w:rsidTr="0043756F">
        <w:trPr>
          <w:trHeight w:val="360"/>
        </w:trPr>
        <w:tc>
          <w:tcPr>
            <w:tcW w:w="5818" w:type="dxa"/>
          </w:tcPr>
          <w:p w14:paraId="227A6C39" w14:textId="558FABFD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4D968E90" w14:textId="09FF66ED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14,096,498</w:t>
            </w:r>
          </w:p>
        </w:tc>
        <w:tc>
          <w:tcPr>
            <w:tcW w:w="245" w:type="dxa"/>
          </w:tcPr>
          <w:p w14:paraId="23E80B92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10B10A" w14:textId="261C51F1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14,833,888</w:t>
            </w:r>
          </w:p>
        </w:tc>
      </w:tr>
      <w:tr w:rsidR="00154525" w:rsidRPr="001E1AC0" w14:paraId="2D0B0702" w14:textId="77777777" w:rsidTr="0043756F">
        <w:trPr>
          <w:trHeight w:val="360"/>
        </w:trPr>
        <w:tc>
          <w:tcPr>
            <w:tcW w:w="5818" w:type="dxa"/>
          </w:tcPr>
          <w:p w14:paraId="5BA543B0" w14:textId="03C5DA70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22A262" w14:textId="27804BBB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41BC7593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F7587F" w14:textId="7FE61092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17,199</w:t>
            </w:r>
          </w:p>
        </w:tc>
      </w:tr>
      <w:tr w:rsidR="00154525" w:rsidRPr="001E1AC0" w14:paraId="21FC1C5C" w14:textId="77777777" w:rsidTr="0043756F">
        <w:trPr>
          <w:trHeight w:val="360"/>
        </w:trPr>
        <w:tc>
          <w:tcPr>
            <w:tcW w:w="5818" w:type="dxa"/>
          </w:tcPr>
          <w:p w14:paraId="0579B227" w14:textId="58599FC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B42E74" w14:textId="3816AC1C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14,096,498</w:t>
            </w:r>
          </w:p>
        </w:tc>
        <w:tc>
          <w:tcPr>
            <w:tcW w:w="245" w:type="dxa"/>
          </w:tcPr>
          <w:p w14:paraId="2366D908" w14:textId="77777777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A0C6EC" w14:textId="58D5822A" w:rsidR="00154525" w:rsidRPr="001E1AC0" w:rsidRDefault="00154525" w:rsidP="0015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14,851,087</w:t>
            </w:r>
          </w:p>
        </w:tc>
      </w:tr>
    </w:tbl>
    <w:p w14:paraId="75749C4B" w14:textId="159CEAA6" w:rsidR="007B0C1D" w:rsidRPr="001E1AC0" w:rsidRDefault="007B0C1D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jc w:val="thaiDistribute"/>
        <w:rPr>
          <w:rFonts w:asciiTheme="majorBidi" w:hAnsiTheme="majorBidi" w:cstheme="majorBidi"/>
          <w:sz w:val="20"/>
          <w:szCs w:val="20"/>
        </w:rPr>
      </w:pPr>
    </w:p>
    <w:p w14:paraId="3A4CC1A0" w14:textId="47A57AC2" w:rsidR="003C2D2C" w:rsidRPr="001E1AC0" w:rsidRDefault="003C2D2C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 w:right="-1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E1AC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2DACEFB1" w14:textId="5F775639" w:rsidR="003C2D2C" w:rsidRPr="001E1AC0" w:rsidRDefault="003C2D2C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9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96"/>
        <w:gridCol w:w="1296"/>
        <w:gridCol w:w="245"/>
        <w:gridCol w:w="1296"/>
        <w:gridCol w:w="1296"/>
      </w:tblGrid>
      <w:tr w:rsidR="00BD05F8" w:rsidRPr="001E1AC0" w14:paraId="4BCE9669" w14:textId="77777777" w:rsidTr="00ED0C84">
        <w:trPr>
          <w:trHeight w:val="360"/>
          <w:tblHeader/>
        </w:trPr>
        <w:tc>
          <w:tcPr>
            <w:tcW w:w="3510" w:type="dxa"/>
            <w:shd w:val="clear" w:color="auto" w:fill="auto"/>
          </w:tcPr>
          <w:p w14:paraId="01602B00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15E5F10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5" w:type="dxa"/>
            <w:shd w:val="clear" w:color="auto" w:fill="auto"/>
          </w:tcPr>
          <w:p w14:paraId="7C71CE43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3502E9C2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</w:t>
            </w:r>
          </w:p>
        </w:tc>
      </w:tr>
      <w:tr w:rsidR="00BD05F8" w:rsidRPr="001E1AC0" w14:paraId="626406D2" w14:textId="77777777" w:rsidTr="00ED0C84">
        <w:trPr>
          <w:trHeight w:val="360"/>
          <w:tblHeader/>
        </w:trPr>
        <w:tc>
          <w:tcPr>
            <w:tcW w:w="3510" w:type="dxa"/>
            <w:shd w:val="clear" w:color="auto" w:fill="auto"/>
          </w:tcPr>
          <w:p w14:paraId="4F6D194E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770930A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4C5A7F9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4DC9BDEB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F87BEA1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5A913A9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D05F8" w:rsidRPr="001E1AC0" w14:paraId="21086C7B" w14:textId="77777777" w:rsidTr="00ED0C84">
        <w:trPr>
          <w:trHeight w:val="360"/>
          <w:tblHeader/>
        </w:trPr>
        <w:tc>
          <w:tcPr>
            <w:tcW w:w="3510" w:type="dxa"/>
            <w:shd w:val="clear" w:color="auto" w:fill="auto"/>
          </w:tcPr>
          <w:p w14:paraId="32668A9F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9" w:type="dxa"/>
            <w:gridSpan w:val="5"/>
            <w:shd w:val="clear" w:color="auto" w:fill="auto"/>
          </w:tcPr>
          <w:p w14:paraId="22E0B18E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5F8" w:rsidRPr="001E1AC0" w14:paraId="359D4F59" w14:textId="77777777" w:rsidTr="00ED0C84">
        <w:trPr>
          <w:trHeight w:val="360"/>
        </w:trPr>
        <w:tc>
          <w:tcPr>
            <w:tcW w:w="3510" w:type="dxa"/>
            <w:shd w:val="clear" w:color="auto" w:fill="auto"/>
          </w:tcPr>
          <w:p w14:paraId="5B3660A1" w14:textId="06521BC8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96" w:type="dxa"/>
            <w:shd w:val="clear" w:color="auto" w:fill="auto"/>
          </w:tcPr>
          <w:p w14:paraId="5025F84C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BB36675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C6E7118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3F5705A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9E3DCDF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F8" w:rsidRPr="001E1AC0" w14:paraId="30B08C7A" w14:textId="77777777" w:rsidTr="00951970">
        <w:trPr>
          <w:trHeight w:val="360"/>
        </w:trPr>
        <w:tc>
          <w:tcPr>
            <w:tcW w:w="3510" w:type="dxa"/>
            <w:shd w:val="clear" w:color="auto" w:fill="auto"/>
          </w:tcPr>
          <w:p w14:paraId="6EF9D861" w14:textId="17008028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</w:tcPr>
          <w:p w14:paraId="01EEF349" w14:textId="4E2641EB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9,40</w:t>
            </w:r>
            <w:r w:rsidR="00721DDC" w:rsidRPr="001E1A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46F7D651" w14:textId="1BF7DF33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245" w:type="dxa"/>
            <w:shd w:val="clear" w:color="auto" w:fill="auto"/>
          </w:tcPr>
          <w:p w14:paraId="2CE5AE02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513F46" w14:textId="0F3A5FBA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31,763</w:t>
            </w:r>
          </w:p>
        </w:tc>
        <w:tc>
          <w:tcPr>
            <w:tcW w:w="1296" w:type="dxa"/>
            <w:shd w:val="clear" w:color="auto" w:fill="auto"/>
          </w:tcPr>
          <w:p w14:paraId="01F50AEB" w14:textId="4D771EE3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29,405</w:t>
            </w:r>
          </w:p>
        </w:tc>
      </w:tr>
      <w:tr w:rsidR="00BD05F8" w:rsidRPr="001E1AC0" w14:paraId="5C34C6EF" w14:textId="77777777" w:rsidTr="00951970">
        <w:trPr>
          <w:trHeight w:val="360"/>
        </w:trPr>
        <w:tc>
          <w:tcPr>
            <w:tcW w:w="3510" w:type="dxa"/>
            <w:shd w:val="clear" w:color="auto" w:fill="auto"/>
          </w:tcPr>
          <w:p w14:paraId="0009EA27" w14:textId="0941305D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</w:tcPr>
          <w:p w14:paraId="17689118" w14:textId="6DE8CCC5" w:rsidR="00BD05F8" w:rsidRPr="001E1AC0" w:rsidRDefault="00BD05F8" w:rsidP="00DC3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  <w:tc>
          <w:tcPr>
            <w:tcW w:w="1296" w:type="dxa"/>
            <w:shd w:val="clear" w:color="auto" w:fill="auto"/>
          </w:tcPr>
          <w:p w14:paraId="2192FEAB" w14:textId="17048766" w:rsidR="00BD05F8" w:rsidRPr="001E1AC0" w:rsidRDefault="00BD05F8" w:rsidP="00DC3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31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45" w:type="dxa"/>
            <w:shd w:val="clear" w:color="auto" w:fill="auto"/>
          </w:tcPr>
          <w:p w14:paraId="1F40A90E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EA23191" w14:textId="23CB01D7" w:rsidR="00BD05F8" w:rsidRPr="001E1AC0" w:rsidRDefault="00BD05F8" w:rsidP="00DC3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6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1296" w:type="dxa"/>
            <w:shd w:val="clear" w:color="auto" w:fill="auto"/>
          </w:tcPr>
          <w:p w14:paraId="7F5432FB" w14:textId="3E1247E8" w:rsidR="00BD05F8" w:rsidRPr="001E1AC0" w:rsidRDefault="00BD05F8" w:rsidP="00DC3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2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2,468</w:t>
            </w:r>
          </w:p>
        </w:tc>
      </w:tr>
      <w:tr w:rsidR="00BD05F8" w:rsidRPr="001E1AC0" w14:paraId="4793C0A9" w14:textId="77777777" w:rsidTr="00951970">
        <w:trPr>
          <w:trHeight w:val="360"/>
        </w:trPr>
        <w:tc>
          <w:tcPr>
            <w:tcW w:w="3510" w:type="dxa"/>
            <w:shd w:val="clear" w:color="auto" w:fill="auto"/>
          </w:tcPr>
          <w:p w14:paraId="07A7745E" w14:textId="24E90B3F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3E27EE00" w14:textId="3A501A2C" w:rsidR="00BD05F8" w:rsidRPr="001E1AC0" w:rsidRDefault="00BD05F8" w:rsidP="00DC3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10,50</w:t>
            </w:r>
            <w:r w:rsidR="00721DDC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1CE24427" w14:textId="4176D1D9" w:rsidR="00BD05F8" w:rsidRPr="001E1AC0" w:rsidRDefault="00BD05F8" w:rsidP="00DC3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31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8,894</w:t>
            </w:r>
          </w:p>
        </w:tc>
        <w:tc>
          <w:tcPr>
            <w:tcW w:w="245" w:type="dxa"/>
            <w:shd w:val="clear" w:color="auto" w:fill="auto"/>
          </w:tcPr>
          <w:p w14:paraId="2F5D50F4" w14:textId="77777777" w:rsidR="00BD05F8" w:rsidRPr="001E1AC0" w:rsidRDefault="00BD05F8" w:rsidP="00DC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9F770BE" w14:textId="065D3CB0" w:rsidR="00BD05F8" w:rsidRPr="001E1AC0" w:rsidRDefault="00BD05F8" w:rsidP="00DC3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6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34,749</w:t>
            </w:r>
          </w:p>
        </w:tc>
        <w:tc>
          <w:tcPr>
            <w:tcW w:w="1296" w:type="dxa"/>
            <w:shd w:val="clear" w:color="auto" w:fill="auto"/>
          </w:tcPr>
          <w:p w14:paraId="14ACE32C" w14:textId="41EDF106" w:rsidR="00BD05F8" w:rsidRPr="001E1AC0" w:rsidRDefault="00BD05F8" w:rsidP="00DC3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2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31,873</w:t>
            </w:r>
          </w:p>
        </w:tc>
      </w:tr>
    </w:tbl>
    <w:p w14:paraId="7D7F9180" w14:textId="38BB6732" w:rsidR="00EF56C0" w:rsidRPr="001E1AC0" w:rsidRDefault="00EF56C0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rPr>
          <w:rFonts w:ascii="Angsana New" w:hAnsi="Angsana New"/>
          <w:sz w:val="30"/>
          <w:szCs w:val="30"/>
        </w:rPr>
      </w:pPr>
    </w:p>
    <w:p w14:paraId="36F64F02" w14:textId="338149F0" w:rsidR="00DA22B2" w:rsidRPr="001E1AC0" w:rsidRDefault="007164D1" w:rsidP="007164D1">
      <w:pPr>
        <w:pStyle w:val="ListParagraph"/>
        <w:numPr>
          <w:ilvl w:val="0"/>
          <w:numId w:val="16"/>
        </w:numPr>
        <w:tabs>
          <w:tab w:val="left" w:pos="576"/>
        </w:tabs>
        <w:spacing w:after="0" w:line="240" w:lineRule="auto"/>
        <w:ind w:left="562" w:right="-14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E1AC0">
        <w:rPr>
          <w:rFonts w:asciiTheme="majorBidi" w:hAnsiTheme="majorBidi" w:cs="Angsana New"/>
          <w:b/>
          <w:bCs/>
          <w:sz w:val="30"/>
          <w:szCs w:val="30"/>
          <w:cs/>
        </w:rPr>
        <w:t>เงินลงทุนในบริษัทย่อยและบริษัทร่วม</w:t>
      </w:r>
    </w:p>
    <w:p w14:paraId="0B0D8EAD" w14:textId="6623DBE1" w:rsidR="00DA22B2" w:rsidRPr="001E1AC0" w:rsidRDefault="00DA22B2" w:rsidP="00DA22B2">
      <w:pPr>
        <w:pStyle w:val="ListParagraph"/>
        <w:tabs>
          <w:tab w:val="left" w:pos="576"/>
        </w:tabs>
        <w:spacing w:after="0" w:line="240" w:lineRule="auto"/>
        <w:ind w:left="562" w:right="-14"/>
        <w:jc w:val="both"/>
        <w:rPr>
          <w:rFonts w:asciiTheme="majorBidi" w:hAnsiTheme="majorBidi" w:cstheme="majorBidi"/>
          <w:sz w:val="18"/>
          <w:szCs w:val="18"/>
        </w:rPr>
      </w:pPr>
    </w:p>
    <w:p w14:paraId="08B72F58" w14:textId="51E98860" w:rsidR="00186C46" w:rsidRPr="001E1AC0" w:rsidRDefault="00186C46" w:rsidP="00186C46">
      <w:pPr>
        <w:pStyle w:val="ListParagraph"/>
        <w:tabs>
          <w:tab w:val="left" w:pos="576"/>
        </w:tabs>
        <w:spacing w:after="0" w:line="240" w:lineRule="auto"/>
        <w:ind w:left="562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1AC0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รายการเคลื่อนไหวสำหรับงวดเก้าเดือนสิ้นสุดวันที่ </w:t>
      </w:r>
      <w:r w:rsidRPr="001E1AC0">
        <w:rPr>
          <w:rFonts w:asciiTheme="majorBidi" w:hAnsiTheme="majorBidi" w:cstheme="majorBidi"/>
          <w:sz w:val="30"/>
          <w:szCs w:val="30"/>
        </w:rPr>
        <w:t xml:space="preserve">30 </w:t>
      </w:r>
      <w:r w:rsidRPr="001E1AC0">
        <w:rPr>
          <w:rFonts w:asciiTheme="majorBidi" w:hAnsiTheme="majorBidi" w:cstheme="majorBidi"/>
          <w:sz w:val="30"/>
          <w:szCs w:val="30"/>
          <w:cs/>
        </w:rPr>
        <w:t>กันยายน สำหรับเงินลงทุนในบริษัทย่อยและบริษัทร่วมซึ่งบันทึกโดยวิธีวิธีราคาทุน มีดังนี้</w:t>
      </w:r>
    </w:p>
    <w:p w14:paraId="4AB39339" w14:textId="77777777" w:rsidR="00186C46" w:rsidRPr="001E1AC0" w:rsidRDefault="00186C46" w:rsidP="00DA22B2">
      <w:pPr>
        <w:pStyle w:val="ListParagraph"/>
        <w:tabs>
          <w:tab w:val="left" w:pos="576"/>
        </w:tabs>
        <w:spacing w:after="0" w:line="240" w:lineRule="auto"/>
        <w:ind w:left="562" w:right="-14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8"/>
        <w:gridCol w:w="1440"/>
        <w:gridCol w:w="245"/>
        <w:gridCol w:w="1440"/>
      </w:tblGrid>
      <w:tr w:rsidR="000E7DA6" w:rsidRPr="001E1AC0" w14:paraId="4ABB6C6E" w14:textId="77777777" w:rsidTr="00DA22B2">
        <w:trPr>
          <w:trHeight w:val="360"/>
        </w:trPr>
        <w:tc>
          <w:tcPr>
            <w:tcW w:w="5818" w:type="dxa"/>
          </w:tcPr>
          <w:p w14:paraId="67733BFD" w14:textId="77777777" w:rsidR="000E7DA6" w:rsidRPr="001E1AC0" w:rsidRDefault="000E7DA6" w:rsidP="00DC3727">
            <w:pPr>
              <w:pStyle w:val="ListParagraph"/>
              <w:tabs>
                <w:tab w:val="left" w:pos="576"/>
              </w:tabs>
              <w:spacing w:after="0" w:line="370" w:lineRule="exact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13FB6" w14:textId="4A9372C5" w:rsidR="000E7DA6" w:rsidRPr="001E1AC0" w:rsidRDefault="000E7DA6" w:rsidP="00DC3727">
            <w:pPr>
              <w:pStyle w:val="ListParagraph"/>
              <w:tabs>
                <w:tab w:val="left" w:pos="576"/>
              </w:tabs>
              <w:spacing w:after="0" w:line="370" w:lineRule="exact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58860B0C" w14:textId="77777777" w:rsidR="000E7DA6" w:rsidRPr="001E1AC0" w:rsidRDefault="000E7DA6" w:rsidP="00DC3727">
            <w:pPr>
              <w:pStyle w:val="ListParagraph"/>
              <w:tabs>
                <w:tab w:val="left" w:pos="576"/>
              </w:tabs>
              <w:spacing w:after="0" w:line="370" w:lineRule="exact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62B4B6" w14:textId="15A6C6A3" w:rsidR="000E7DA6" w:rsidRPr="001E1AC0" w:rsidRDefault="000E7DA6" w:rsidP="00DC3727">
            <w:pPr>
              <w:pStyle w:val="ListParagraph"/>
              <w:tabs>
                <w:tab w:val="left" w:pos="576"/>
              </w:tabs>
              <w:spacing w:after="0" w:line="370" w:lineRule="exact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0464C" w:rsidRPr="001E1AC0" w14:paraId="59FABA03" w14:textId="77777777" w:rsidTr="00D11DF6">
        <w:trPr>
          <w:trHeight w:val="360"/>
        </w:trPr>
        <w:tc>
          <w:tcPr>
            <w:tcW w:w="5818" w:type="dxa"/>
          </w:tcPr>
          <w:p w14:paraId="133B884A" w14:textId="77777777" w:rsidR="0020464C" w:rsidRPr="001E1AC0" w:rsidRDefault="0020464C" w:rsidP="00DC3727">
            <w:pPr>
              <w:pStyle w:val="ListParagraph"/>
              <w:tabs>
                <w:tab w:val="left" w:pos="576"/>
              </w:tabs>
              <w:spacing w:after="0" w:line="370" w:lineRule="exact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5" w:type="dxa"/>
            <w:gridSpan w:val="3"/>
          </w:tcPr>
          <w:p w14:paraId="655A7300" w14:textId="6869BFC1" w:rsidR="0020464C" w:rsidRPr="001E1AC0" w:rsidRDefault="0020464C" w:rsidP="00DC3727">
            <w:pPr>
              <w:pStyle w:val="ListParagraph"/>
              <w:tabs>
                <w:tab w:val="left" w:pos="576"/>
              </w:tabs>
              <w:spacing w:after="0" w:line="370" w:lineRule="exact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2B2" w:rsidRPr="001E1AC0" w14:paraId="2B4FE8C8" w14:textId="77777777" w:rsidTr="00DA22B2">
        <w:trPr>
          <w:trHeight w:val="360"/>
        </w:trPr>
        <w:tc>
          <w:tcPr>
            <w:tcW w:w="5818" w:type="dxa"/>
          </w:tcPr>
          <w:p w14:paraId="02BEFE54" w14:textId="345B2957" w:rsidR="00DA22B2" w:rsidRPr="001E1AC0" w:rsidRDefault="001B575E" w:rsidP="00DA22B2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E1A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2F8BF1" w14:textId="717FFE58" w:rsidR="00DA22B2" w:rsidRPr="001E1AC0" w:rsidRDefault="000553B2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17</w:t>
            </w:r>
            <w:r w:rsidR="00037B14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711</w:t>
            </w:r>
            <w:r w:rsidR="00037B14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45" w:type="dxa"/>
          </w:tcPr>
          <w:p w14:paraId="5F189BEE" w14:textId="77777777" w:rsidR="00DA22B2" w:rsidRPr="001E1AC0" w:rsidRDefault="00DA22B2" w:rsidP="00DA22B2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22E249" w14:textId="79EB5951" w:rsidR="00DA22B2" w:rsidRPr="001E1AC0" w:rsidRDefault="000553B2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</w:t>
            </w:r>
            <w:r w:rsidR="00037B14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724</w:t>
            </w:r>
            <w:r w:rsidR="00037B14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144</w:t>
            </w:r>
          </w:p>
        </w:tc>
      </w:tr>
      <w:tr w:rsidR="00037B14" w:rsidRPr="001E1AC0" w14:paraId="36D9D061" w14:textId="77777777" w:rsidTr="00DA22B2">
        <w:trPr>
          <w:trHeight w:val="360"/>
        </w:trPr>
        <w:tc>
          <w:tcPr>
            <w:tcW w:w="5818" w:type="dxa"/>
          </w:tcPr>
          <w:p w14:paraId="685F1634" w14:textId="19687834" w:rsidR="00037B14" w:rsidRPr="001E1AC0" w:rsidRDefault="00037B14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0" w:type="dxa"/>
          </w:tcPr>
          <w:p w14:paraId="22E3B577" w14:textId="392173C3" w:rsidR="00037B14" w:rsidRPr="001E1AC0" w:rsidRDefault="00037B14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2,643</w:t>
            </w:r>
          </w:p>
        </w:tc>
        <w:tc>
          <w:tcPr>
            <w:tcW w:w="245" w:type="dxa"/>
          </w:tcPr>
          <w:p w14:paraId="14B56848" w14:textId="77777777" w:rsidR="00037B14" w:rsidRPr="001E1AC0" w:rsidRDefault="00037B14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6E41AA" w14:textId="3CE13DE5" w:rsidR="00037B14" w:rsidRPr="001E1AC0" w:rsidRDefault="000553B2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</w:p>
        </w:tc>
      </w:tr>
      <w:tr w:rsidR="00037B14" w:rsidRPr="001E1AC0" w14:paraId="4FED98E4" w14:textId="77777777" w:rsidTr="00962701">
        <w:trPr>
          <w:trHeight w:val="360"/>
        </w:trPr>
        <w:tc>
          <w:tcPr>
            <w:tcW w:w="5818" w:type="dxa"/>
          </w:tcPr>
          <w:p w14:paraId="3952C33A" w14:textId="5F2B87D7" w:rsidR="00037B14" w:rsidRPr="001E1AC0" w:rsidRDefault="00037B14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86056" w14:textId="3336BD02" w:rsidR="00037B14" w:rsidRPr="001E1AC0" w:rsidRDefault="00037B14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20,80</w:t>
            </w:r>
            <w:r w:rsidR="000553B2" w:rsidRPr="001E1AC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3D349C08" w14:textId="77777777" w:rsidR="00037B14" w:rsidRPr="001E1AC0" w:rsidRDefault="00037B14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2C21D" w14:textId="1779F14D" w:rsidR="00037B14" w:rsidRPr="001E1AC0" w:rsidRDefault="000553B2" w:rsidP="00037B1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</w:p>
        </w:tc>
      </w:tr>
      <w:tr w:rsidR="00D12A52" w:rsidRPr="001E1AC0" w14:paraId="2AA2614A" w14:textId="77777777" w:rsidTr="00962701">
        <w:trPr>
          <w:trHeight w:val="360"/>
        </w:trPr>
        <w:tc>
          <w:tcPr>
            <w:tcW w:w="5818" w:type="dxa"/>
          </w:tcPr>
          <w:p w14:paraId="54CCDEC6" w14:textId="6AC1B80A" w:rsidR="00D12A52" w:rsidRPr="001E1AC0" w:rsidRDefault="00D12A52" w:rsidP="00D12A52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8B2CD1" w14:textId="0F5B5139" w:rsidR="00D12A52" w:rsidRPr="001E1AC0" w:rsidRDefault="000553B2" w:rsidP="00D12A52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17</w:t>
            </w:r>
            <w:r w:rsidR="00D12A52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692</w:t>
            </w:r>
            <w:r w:rsidR="00D12A52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86</w:t>
            </w:r>
            <w:r w:rsidRPr="001E1AC0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043346E" w14:textId="77777777" w:rsidR="00D12A52" w:rsidRPr="001E1AC0" w:rsidRDefault="00D12A52" w:rsidP="00D12A52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3F2604" w14:textId="0153DDB1" w:rsidR="00D12A52" w:rsidRPr="001E1AC0" w:rsidRDefault="000553B2" w:rsidP="00D12A52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</w:t>
            </w:r>
            <w:r w:rsidR="00D12A52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724</w:t>
            </w:r>
            <w:r w:rsidR="00D12A52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144</w:t>
            </w:r>
          </w:p>
        </w:tc>
      </w:tr>
      <w:tr w:rsidR="00962701" w:rsidRPr="001E1AC0" w14:paraId="64725785" w14:textId="77777777" w:rsidTr="006A219A">
        <w:trPr>
          <w:trHeight w:val="288"/>
        </w:trPr>
        <w:tc>
          <w:tcPr>
            <w:tcW w:w="5818" w:type="dxa"/>
          </w:tcPr>
          <w:p w14:paraId="11DFDBAB" w14:textId="77777777" w:rsidR="00962701" w:rsidRPr="001E1AC0" w:rsidRDefault="00962701" w:rsidP="006A219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3FAF0FB" w14:textId="77777777" w:rsidR="00962701" w:rsidRPr="001E1AC0" w:rsidRDefault="00962701" w:rsidP="006A219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5CFBC06C" w14:textId="77777777" w:rsidR="00962701" w:rsidRPr="001E1AC0" w:rsidRDefault="00962701" w:rsidP="006A219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11D703" w14:textId="77777777" w:rsidR="00962701" w:rsidRPr="001E1AC0" w:rsidRDefault="00962701" w:rsidP="006A219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62701" w:rsidRPr="001E1AC0" w14:paraId="40C58177" w14:textId="77777777" w:rsidTr="00962701">
        <w:trPr>
          <w:trHeight w:val="360"/>
        </w:trPr>
        <w:tc>
          <w:tcPr>
            <w:tcW w:w="5818" w:type="dxa"/>
          </w:tcPr>
          <w:p w14:paraId="2854BAF0" w14:textId="5D9E06F0" w:rsidR="00962701" w:rsidRPr="001E1AC0" w:rsidRDefault="00962701" w:rsidP="00962701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1A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59450D1" w14:textId="77777777" w:rsidR="00962701" w:rsidRPr="001E1AC0" w:rsidRDefault="00962701" w:rsidP="00962701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5ED54A4" w14:textId="77777777" w:rsidR="00962701" w:rsidRPr="001E1AC0" w:rsidRDefault="00962701" w:rsidP="00962701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D4F4F0" w14:textId="71686E02" w:rsidR="00962701" w:rsidRPr="001E1AC0" w:rsidRDefault="000553B2" w:rsidP="00962701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17</w:t>
            </w:r>
            <w:r w:rsidR="00962701"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711</w:t>
            </w:r>
            <w:r w:rsidR="00962701"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029</w:t>
            </w:r>
          </w:p>
        </w:tc>
      </w:tr>
    </w:tbl>
    <w:p w14:paraId="7B52F186" w14:textId="07414824" w:rsidR="00DA22B2" w:rsidRPr="001E1AC0" w:rsidRDefault="00DA22B2" w:rsidP="00DA22B2">
      <w:pPr>
        <w:pStyle w:val="ListParagraph"/>
        <w:tabs>
          <w:tab w:val="left" w:pos="576"/>
        </w:tabs>
        <w:spacing w:after="0" w:line="240" w:lineRule="auto"/>
        <w:ind w:left="562" w:right="-14"/>
        <w:jc w:val="both"/>
        <w:rPr>
          <w:rFonts w:asciiTheme="majorBidi" w:hAnsiTheme="majorBidi" w:cstheme="majorBidi"/>
          <w:sz w:val="20"/>
          <w:szCs w:val="20"/>
        </w:rPr>
      </w:pPr>
    </w:p>
    <w:p w14:paraId="1E550C2C" w14:textId="31AA334C" w:rsidR="00097979" w:rsidRPr="001E1AC0" w:rsidRDefault="00407171" w:rsidP="00472CCB">
      <w:pPr>
        <w:pStyle w:val="ListParagraph"/>
        <w:tabs>
          <w:tab w:val="left" w:pos="576"/>
        </w:tabs>
        <w:spacing w:after="0" w:line="240" w:lineRule="auto"/>
        <w:ind w:left="562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1E1A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ในไตรมาสที่ </w:t>
      </w:r>
      <w:r w:rsidRPr="001E1AC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E1A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ของปี </w:t>
      </w:r>
      <w:r w:rsidRPr="001E1AC0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1E1AC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บริษัทได้เข้าซื้อหุ้นจากผู้ถือหุ้นเดิมของบริษัทสยามซานิทารีแวร์ จำกัด มูลค่าตามสัญญา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</w:rPr>
        <w:t>3</w:t>
      </w:r>
      <w:r w:rsidRPr="001E1AC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097979" w:rsidRPr="001E1AC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97979" w:rsidRPr="001E1AC0">
        <w:rPr>
          <w:rFonts w:asciiTheme="majorBidi" w:hAnsiTheme="majorBidi" w:cstheme="majorBidi" w:hint="cs"/>
          <w:sz w:val="30"/>
          <w:szCs w:val="30"/>
          <w:cs/>
        </w:rPr>
        <w:t xml:space="preserve">ส่งผลให้สัดส่วนการถือหุ้นเปลี่ยนไปร้อยละ </w:t>
      </w:r>
      <w:r w:rsidR="00097979" w:rsidRPr="001E1AC0">
        <w:rPr>
          <w:rFonts w:asciiTheme="majorBidi" w:hAnsiTheme="majorBidi" w:cstheme="majorBidi"/>
          <w:sz w:val="30"/>
          <w:szCs w:val="30"/>
        </w:rPr>
        <w:t>0</w:t>
      </w:r>
      <w:r w:rsidR="00097979" w:rsidRPr="001E1AC0">
        <w:rPr>
          <w:rFonts w:asciiTheme="majorBidi" w:hAnsiTheme="majorBidi" w:cs="Angsana New"/>
          <w:sz w:val="30"/>
          <w:szCs w:val="30"/>
          <w:cs/>
        </w:rPr>
        <w:t>.</w:t>
      </w:r>
      <w:r w:rsidR="00097979" w:rsidRPr="001E1AC0">
        <w:rPr>
          <w:rFonts w:asciiTheme="majorBidi" w:hAnsiTheme="majorBidi" w:cstheme="majorBidi"/>
          <w:sz w:val="30"/>
          <w:szCs w:val="30"/>
        </w:rPr>
        <w:t>17</w:t>
      </w:r>
      <w:r w:rsidR="00097979" w:rsidRPr="001E1AC0">
        <w:rPr>
          <w:rFonts w:asciiTheme="majorBidi" w:hAnsiTheme="majorBidi" w:cstheme="majorBidi"/>
          <w:sz w:val="30"/>
          <w:szCs w:val="30"/>
        </w:rPr>
        <w:br w:type="page"/>
      </w:r>
    </w:p>
    <w:p w14:paraId="253F1498" w14:textId="3382AB67" w:rsidR="00E44B4D" w:rsidRPr="001E1AC0" w:rsidRDefault="00E44B4D" w:rsidP="00E57B05">
      <w:pPr>
        <w:pStyle w:val="ListParagraph"/>
        <w:numPr>
          <w:ilvl w:val="0"/>
          <w:numId w:val="16"/>
        </w:numPr>
        <w:tabs>
          <w:tab w:val="left" w:pos="576"/>
        </w:tabs>
        <w:spacing w:after="0" w:line="240" w:lineRule="auto"/>
        <w:ind w:left="562" w:right="-14" w:hanging="555"/>
        <w:jc w:val="both"/>
        <w:rPr>
          <w:rFonts w:asciiTheme="majorBidi" w:hAnsiTheme="majorBidi" w:cstheme="majorBidi"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Pr="001E1AC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5BD61F3A" w14:textId="3727B698" w:rsidR="00EC565D" w:rsidRPr="001E1AC0" w:rsidRDefault="00EC565D" w:rsidP="007A34F4">
      <w:pPr>
        <w:pStyle w:val="ListParagraph"/>
        <w:tabs>
          <w:tab w:val="left" w:pos="576"/>
        </w:tabs>
        <w:spacing w:after="0" w:line="240" w:lineRule="auto"/>
        <w:ind w:left="562" w:right="-14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8"/>
        <w:gridCol w:w="763"/>
        <w:gridCol w:w="235"/>
        <w:gridCol w:w="1009"/>
        <w:gridCol w:w="235"/>
        <w:gridCol w:w="1108"/>
        <w:gridCol w:w="236"/>
        <w:gridCol w:w="936"/>
        <w:gridCol w:w="237"/>
        <w:gridCol w:w="1009"/>
      </w:tblGrid>
      <w:tr w:rsidR="007361B8" w:rsidRPr="001E1AC0" w14:paraId="1CF69645" w14:textId="77777777" w:rsidTr="00E5016F">
        <w:trPr>
          <w:trHeight w:val="360"/>
          <w:tblHeader/>
        </w:trPr>
        <w:tc>
          <w:tcPr>
            <w:tcW w:w="3148" w:type="dxa"/>
          </w:tcPr>
          <w:p w14:paraId="3D220B3E" w14:textId="77777777" w:rsidR="007361B8" w:rsidRPr="001E1AC0" w:rsidRDefault="007361B8" w:rsidP="0006275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5E160D7B" w14:textId="406639AD" w:rsidR="007361B8" w:rsidRPr="001E1AC0" w:rsidRDefault="007361B8" w:rsidP="00E57B05">
            <w:pPr>
              <w:pStyle w:val="ListParagraph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35" w:type="dxa"/>
          </w:tcPr>
          <w:p w14:paraId="0F101E39" w14:textId="77777777" w:rsidR="007361B8" w:rsidRPr="001E1AC0" w:rsidRDefault="007361B8" w:rsidP="0006275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1B4BF0E1" w14:textId="216AE48D" w:rsidR="007361B8" w:rsidRPr="001E1AC0" w:rsidRDefault="007361B8" w:rsidP="007361B8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B64AD6C" w14:textId="77777777" w:rsidR="007361B8" w:rsidRPr="001E1AC0" w:rsidRDefault="007361B8" w:rsidP="0006275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2" w:type="dxa"/>
            <w:gridSpan w:val="3"/>
          </w:tcPr>
          <w:p w14:paraId="0C2C5CF3" w14:textId="149E8FF5" w:rsidR="007361B8" w:rsidRPr="001E1AC0" w:rsidRDefault="007361B8" w:rsidP="007361B8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D59DB" w:rsidRPr="001E1AC0" w14:paraId="1DDC0E23" w14:textId="77777777" w:rsidTr="00E5016F">
        <w:trPr>
          <w:trHeight w:val="360"/>
          <w:tblHeader/>
        </w:trPr>
        <w:tc>
          <w:tcPr>
            <w:tcW w:w="3148" w:type="dxa"/>
          </w:tcPr>
          <w:p w14:paraId="3AEF8D30" w14:textId="77777777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13084627" w14:textId="6585330B" w:rsidR="00294F2A" w:rsidRPr="001E1AC0" w:rsidRDefault="00294F2A" w:rsidP="00294F2A">
            <w:pPr>
              <w:pStyle w:val="ListParagraph"/>
              <w:tabs>
                <w:tab w:val="left" w:pos="432"/>
              </w:tabs>
              <w:spacing w:after="0"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5" w:type="dxa"/>
          </w:tcPr>
          <w:p w14:paraId="3F78063B" w14:textId="77777777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93EAE2" w14:textId="335413C6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-234" w:right="-2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5" w:type="dxa"/>
          </w:tcPr>
          <w:p w14:paraId="17A6DE0F" w14:textId="77777777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7A1A5F6" w14:textId="2807E4AF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0F68B745" w14:textId="77777777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F4B90EE" w14:textId="7588FE82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-234" w:right="-2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7" w:type="dxa"/>
          </w:tcPr>
          <w:p w14:paraId="5103E382" w14:textId="77777777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3BE565" w14:textId="2398B285" w:rsidR="00294F2A" w:rsidRPr="001E1AC0" w:rsidRDefault="00294F2A" w:rsidP="00294F2A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26219" w:rsidRPr="001E1AC0" w14:paraId="4D4BD80F" w14:textId="77777777" w:rsidTr="00E5016F">
        <w:trPr>
          <w:trHeight w:val="360"/>
          <w:tblHeader/>
        </w:trPr>
        <w:tc>
          <w:tcPr>
            <w:tcW w:w="3148" w:type="dxa"/>
          </w:tcPr>
          <w:p w14:paraId="1E172245" w14:textId="77777777" w:rsidR="00026219" w:rsidRPr="001E1AC0" w:rsidRDefault="00026219" w:rsidP="0006275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788A6477" w14:textId="373BE6F5" w:rsidR="00026219" w:rsidRPr="001E1AC0" w:rsidRDefault="00026219" w:rsidP="00E57B05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703D1A4B" w14:textId="77777777" w:rsidR="00026219" w:rsidRPr="001E1AC0" w:rsidRDefault="00026219" w:rsidP="00062754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CFB3C79" w14:textId="3CC5A78B" w:rsidR="00026219" w:rsidRPr="001E1AC0" w:rsidRDefault="00026219" w:rsidP="00026219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CD59DB" w:rsidRPr="001E1AC0" w14:paraId="6ED19696" w14:textId="77777777" w:rsidTr="00CD59DB">
        <w:trPr>
          <w:trHeight w:val="360"/>
        </w:trPr>
        <w:tc>
          <w:tcPr>
            <w:tcW w:w="3148" w:type="dxa"/>
          </w:tcPr>
          <w:p w14:paraId="71AC89CB" w14:textId="2328F9BE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63" w:type="dxa"/>
          </w:tcPr>
          <w:p w14:paraId="032F227E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24AE50F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424D83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0A47BFF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135C493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2F433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01F163B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A496C5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C38EC64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5FAAA48E" w14:textId="77777777" w:rsidTr="00CD59DB">
        <w:trPr>
          <w:trHeight w:val="360"/>
        </w:trPr>
        <w:tc>
          <w:tcPr>
            <w:tcW w:w="3148" w:type="dxa"/>
          </w:tcPr>
          <w:p w14:paraId="798AE5A9" w14:textId="54658441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0553B2"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63" w:type="dxa"/>
          </w:tcPr>
          <w:p w14:paraId="60997742" w14:textId="36F33BE6" w:rsidR="006D298D" w:rsidRPr="001E1AC0" w:rsidRDefault="006D298D" w:rsidP="003A0DD0">
            <w:pPr>
              <w:pStyle w:val="ListParagraph"/>
              <w:tabs>
                <w:tab w:val="left" w:pos="456"/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7A810A58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376DD56" w14:textId="2C4DC770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79,090</w:t>
            </w:r>
          </w:p>
        </w:tc>
        <w:tc>
          <w:tcPr>
            <w:tcW w:w="235" w:type="dxa"/>
          </w:tcPr>
          <w:p w14:paraId="42160063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119AF21" w14:textId="3EE8E835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7,909,000</w:t>
            </w:r>
          </w:p>
        </w:tc>
        <w:tc>
          <w:tcPr>
            <w:tcW w:w="236" w:type="dxa"/>
          </w:tcPr>
          <w:p w14:paraId="316064AC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02F299" w14:textId="08210EE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79,090</w:t>
            </w:r>
          </w:p>
        </w:tc>
        <w:tc>
          <w:tcPr>
            <w:tcW w:w="237" w:type="dxa"/>
          </w:tcPr>
          <w:p w14:paraId="3E21C8CD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121258F" w14:textId="774558A1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7,909,000</w:t>
            </w:r>
          </w:p>
        </w:tc>
      </w:tr>
      <w:tr w:rsidR="00CD59DB" w:rsidRPr="001E1AC0" w14:paraId="025AD01C" w14:textId="77777777" w:rsidTr="00CD59DB">
        <w:trPr>
          <w:trHeight w:val="360"/>
        </w:trPr>
        <w:tc>
          <w:tcPr>
            <w:tcW w:w="3148" w:type="dxa"/>
          </w:tcPr>
          <w:p w14:paraId="5C0BAF00" w14:textId="3989070F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3" w:type="dxa"/>
          </w:tcPr>
          <w:p w14:paraId="47458078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05E63E5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02B1C09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0DF68ED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5C915E7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A1588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F901B5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C36DF8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35EAE8B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0C9C9DD4" w14:textId="77777777" w:rsidTr="00CD59DB">
        <w:trPr>
          <w:trHeight w:val="360"/>
        </w:trPr>
        <w:tc>
          <w:tcPr>
            <w:tcW w:w="3148" w:type="dxa"/>
          </w:tcPr>
          <w:p w14:paraId="72791652" w14:textId="58E095C0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3" w:type="dxa"/>
          </w:tcPr>
          <w:p w14:paraId="2A5A3ACE" w14:textId="3A6618D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628EC3C8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9F9AC6C" w14:textId="79D3CFC9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235" w:type="dxa"/>
          </w:tcPr>
          <w:p w14:paraId="1A5859C4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A788653" w14:textId="4DD7507F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4,200,000</w:t>
            </w:r>
          </w:p>
        </w:tc>
        <w:tc>
          <w:tcPr>
            <w:tcW w:w="236" w:type="dxa"/>
          </w:tcPr>
          <w:p w14:paraId="0CC5FAFE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3A97C6" w14:textId="5838095A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3CDD54EE" w14:textId="77777777" w:rsidR="006D298D" w:rsidRPr="001E1AC0" w:rsidRDefault="006D298D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2100BAD" w14:textId="05538DF4" w:rsidR="006D298D" w:rsidRPr="001E1AC0" w:rsidRDefault="0047131A" w:rsidP="006D298D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798FB58C" w14:textId="77777777" w:rsidTr="00CD59DB">
        <w:trPr>
          <w:trHeight w:val="360"/>
        </w:trPr>
        <w:tc>
          <w:tcPr>
            <w:tcW w:w="3148" w:type="dxa"/>
          </w:tcPr>
          <w:p w14:paraId="408D8D1E" w14:textId="0301C440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63" w:type="dxa"/>
          </w:tcPr>
          <w:p w14:paraId="116B9DA7" w14:textId="4B257415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688BDCC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8A147E2" w14:textId="76E33346" w:rsidR="00CD59DB" w:rsidRPr="001E1AC0" w:rsidRDefault="00CD59DB" w:rsidP="00F11CA5">
            <w:pPr>
              <w:pStyle w:val="ListParagraph"/>
              <w:tabs>
                <w:tab w:val="left" w:pos="791"/>
              </w:tabs>
              <w:spacing w:after="0" w:line="240" w:lineRule="auto"/>
              <w:ind w:left="0"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121,090</w:t>
            </w: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3E4F8C8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CCF18AC" w14:textId="053308FB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FF23B19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AD22C44" w14:textId="11EC451A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3BF8DBA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109E24" w14:textId="717974A6" w:rsidR="00CD59DB" w:rsidRPr="001E1AC0" w:rsidRDefault="0047131A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299B9B49" w14:textId="77777777" w:rsidTr="00CD59DB">
        <w:trPr>
          <w:trHeight w:val="360"/>
        </w:trPr>
        <w:tc>
          <w:tcPr>
            <w:tcW w:w="3148" w:type="dxa"/>
          </w:tcPr>
          <w:p w14:paraId="4EAD8A2F" w14:textId="75D28F6F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763" w:type="dxa"/>
          </w:tcPr>
          <w:p w14:paraId="729B196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32B10BC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62DE7A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A1D7021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6634FC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811B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9CD129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500F8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97005CF" w14:textId="34D97CB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00B7B26C" w14:textId="77777777" w:rsidTr="00CD59DB">
        <w:trPr>
          <w:trHeight w:val="360"/>
        </w:trPr>
        <w:tc>
          <w:tcPr>
            <w:tcW w:w="3148" w:type="dxa"/>
          </w:tcPr>
          <w:p w14:paraId="2DBE252E" w14:textId="29D57A6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0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จากหุ้นละ 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บาทเป็นหุ้นละ 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763" w:type="dxa"/>
          </w:tcPr>
          <w:p w14:paraId="72A5189E" w14:textId="62E1786A" w:rsidR="00CD59DB" w:rsidRPr="001E1AC0" w:rsidRDefault="00CD59DB" w:rsidP="003A0DD0">
            <w:pPr>
              <w:pStyle w:val="ListParagraph"/>
              <w:tabs>
                <w:tab w:val="left" w:pos="433"/>
              </w:tabs>
              <w:spacing w:after="0" w:line="240" w:lineRule="auto"/>
              <w:ind w:left="0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5" w:type="dxa"/>
          </w:tcPr>
          <w:p w14:paraId="42AE6D7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8AA690A" w14:textId="7ED5608E" w:rsidR="00CD59DB" w:rsidRPr="001E1AC0" w:rsidRDefault="00CD59DB" w:rsidP="00F11CA5">
            <w:pPr>
              <w:pStyle w:val="ListParagraph"/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1,210,900</w:t>
            </w:r>
          </w:p>
        </w:tc>
        <w:tc>
          <w:tcPr>
            <w:tcW w:w="235" w:type="dxa"/>
          </w:tcPr>
          <w:p w14:paraId="7C8C734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3306CE6" w14:textId="5AE636EC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3CE8D3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0D6DA0" w14:textId="4CD5E801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C334E6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753462A" w14:textId="45325A43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011F132C" w14:textId="77777777" w:rsidTr="00CD59DB">
        <w:trPr>
          <w:trHeight w:val="360"/>
        </w:trPr>
        <w:tc>
          <w:tcPr>
            <w:tcW w:w="3148" w:type="dxa"/>
          </w:tcPr>
          <w:p w14:paraId="4FCF19A9" w14:textId="7DC5B38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ออกหุ้นใหม่ </w:t>
            </w:r>
          </w:p>
        </w:tc>
        <w:tc>
          <w:tcPr>
            <w:tcW w:w="763" w:type="dxa"/>
          </w:tcPr>
          <w:p w14:paraId="57184F5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AA8D2D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9AD3CDA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6043A4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B3BBF4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5132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F5D9B2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1555E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E8C22C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40838193" w14:textId="77777777" w:rsidTr="00CD59DB">
        <w:trPr>
          <w:trHeight w:val="360"/>
        </w:trPr>
        <w:tc>
          <w:tcPr>
            <w:tcW w:w="3148" w:type="dxa"/>
          </w:tcPr>
          <w:p w14:paraId="2AE232CC" w14:textId="24855AC0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3" w:type="dxa"/>
          </w:tcPr>
          <w:p w14:paraId="42C379C7" w14:textId="37BD8565" w:rsidR="00CD59DB" w:rsidRPr="001E1AC0" w:rsidRDefault="00CD59DB" w:rsidP="003A0DD0">
            <w:pPr>
              <w:pStyle w:val="ListParagraph"/>
              <w:tabs>
                <w:tab w:val="left" w:pos="427"/>
              </w:tabs>
              <w:spacing w:after="0" w:line="240" w:lineRule="auto"/>
              <w:ind w:left="0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5" w:type="dxa"/>
          </w:tcPr>
          <w:p w14:paraId="60238D9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FB28C7" w14:textId="7CB35159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444,100</w:t>
            </w:r>
          </w:p>
        </w:tc>
        <w:tc>
          <w:tcPr>
            <w:tcW w:w="235" w:type="dxa"/>
          </w:tcPr>
          <w:p w14:paraId="1458351C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6FA2C58" w14:textId="0644C57C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4,441,000</w:t>
            </w:r>
          </w:p>
        </w:tc>
        <w:tc>
          <w:tcPr>
            <w:tcW w:w="236" w:type="dxa"/>
          </w:tcPr>
          <w:p w14:paraId="1683F627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86E2E6" w14:textId="1758ED2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54BB7C4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79A9644" w14:textId="498ED97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411D54A2" w14:textId="77777777" w:rsidTr="00DA7E33">
        <w:trPr>
          <w:trHeight w:val="360"/>
        </w:trPr>
        <w:tc>
          <w:tcPr>
            <w:tcW w:w="3148" w:type="dxa"/>
          </w:tcPr>
          <w:p w14:paraId="34C4DDEE" w14:textId="54A3F33E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63" w:type="dxa"/>
          </w:tcPr>
          <w:p w14:paraId="7F82B6AC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4A6D2B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EEE24BA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103A52D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3E46C4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A3A0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23109C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507B4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095E27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2C514BA1" w14:textId="77777777" w:rsidTr="00CD59DB">
        <w:trPr>
          <w:trHeight w:val="360"/>
        </w:trPr>
        <w:tc>
          <w:tcPr>
            <w:tcW w:w="3148" w:type="dxa"/>
          </w:tcPr>
          <w:p w14:paraId="41692089" w14:textId="30B7666B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3" w:type="dxa"/>
          </w:tcPr>
          <w:p w14:paraId="7911F59E" w14:textId="771126AE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4108A409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0389CE02" w14:textId="6805DC51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58B0C2F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10339BCD" w14:textId="43E1FA0C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ECD1C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6398681" w14:textId="4F428A6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79,090</w:t>
            </w:r>
          </w:p>
        </w:tc>
        <w:tc>
          <w:tcPr>
            <w:tcW w:w="237" w:type="dxa"/>
          </w:tcPr>
          <w:p w14:paraId="47E9E55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730F4830" w14:textId="46C48EC6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7,909,000</w:t>
            </w:r>
          </w:p>
        </w:tc>
      </w:tr>
      <w:tr w:rsidR="00CD59DB" w:rsidRPr="001E1AC0" w14:paraId="3E02FEC6" w14:textId="77777777" w:rsidTr="00CD59DB">
        <w:trPr>
          <w:trHeight w:val="360"/>
        </w:trPr>
        <w:tc>
          <w:tcPr>
            <w:tcW w:w="3148" w:type="dxa"/>
          </w:tcPr>
          <w:p w14:paraId="497B38A0" w14:textId="06E0E8FF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3" w:type="dxa"/>
          </w:tcPr>
          <w:p w14:paraId="17383DA6" w14:textId="7DA61758" w:rsidR="00CD59DB" w:rsidRPr="001E1AC0" w:rsidRDefault="00CD59DB" w:rsidP="003A0DD0">
            <w:pPr>
              <w:pStyle w:val="ListParagraph"/>
              <w:tabs>
                <w:tab w:val="left" w:pos="433"/>
              </w:tabs>
              <w:spacing w:after="0" w:line="240" w:lineRule="auto"/>
              <w:ind w:left="0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5" w:type="dxa"/>
          </w:tcPr>
          <w:p w14:paraId="63A1D5E1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bottom w:val="double" w:sz="4" w:space="0" w:color="auto"/>
            </w:tcBorders>
          </w:tcPr>
          <w:p w14:paraId="52970B01" w14:textId="67DA8DDE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1,655,000</w:t>
            </w:r>
          </w:p>
        </w:tc>
        <w:tc>
          <w:tcPr>
            <w:tcW w:w="235" w:type="dxa"/>
          </w:tcPr>
          <w:p w14:paraId="078DFF4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</w:tcPr>
          <w:p w14:paraId="6D871F6E" w14:textId="46816413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16,550,000</w:t>
            </w:r>
          </w:p>
        </w:tc>
        <w:tc>
          <w:tcPr>
            <w:tcW w:w="236" w:type="dxa"/>
          </w:tcPr>
          <w:p w14:paraId="73CDBA97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</w:tcPr>
          <w:p w14:paraId="367C27F8" w14:textId="6CE9125A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54162B5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bottom w:val="double" w:sz="4" w:space="0" w:color="auto"/>
            </w:tcBorders>
          </w:tcPr>
          <w:p w14:paraId="71895EB3" w14:textId="447204A6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D59DB" w:rsidRPr="001E1AC0" w14:paraId="15D492C5" w14:textId="77777777" w:rsidTr="0061542A">
        <w:trPr>
          <w:trHeight w:val="288"/>
        </w:trPr>
        <w:tc>
          <w:tcPr>
            <w:tcW w:w="3148" w:type="dxa"/>
          </w:tcPr>
          <w:p w14:paraId="00FFD610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71C3DBC8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1D37BCD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4114F5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0CDB84C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2F241C6B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63026D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C60C2FF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25A1B4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39B953E7" w14:textId="77777777" w:rsidR="00CD59DB" w:rsidRPr="001E1AC0" w:rsidRDefault="00CD59DB" w:rsidP="0061542A">
            <w:pPr>
              <w:pStyle w:val="ListParagraph"/>
              <w:tabs>
                <w:tab w:val="left" w:pos="576"/>
              </w:tabs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11F3D20F" w14:textId="77777777" w:rsidTr="00CD59DB">
        <w:trPr>
          <w:trHeight w:val="360"/>
        </w:trPr>
        <w:tc>
          <w:tcPr>
            <w:tcW w:w="3148" w:type="dxa"/>
          </w:tcPr>
          <w:p w14:paraId="72089188" w14:textId="376B6C22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63" w:type="dxa"/>
          </w:tcPr>
          <w:p w14:paraId="4DC3F4FC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19A34A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3E29A9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752A931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931981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380C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190C39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9AB40A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9DC4299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61BA0455" w14:textId="77777777" w:rsidTr="00CD59DB">
        <w:trPr>
          <w:trHeight w:val="360"/>
        </w:trPr>
        <w:tc>
          <w:tcPr>
            <w:tcW w:w="3148" w:type="dxa"/>
          </w:tcPr>
          <w:p w14:paraId="29557406" w14:textId="7F86AB91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0553B2"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63" w:type="dxa"/>
          </w:tcPr>
          <w:p w14:paraId="4E50D662" w14:textId="3E00071D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0E3D3D07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5AFDB3" w14:textId="221DBA8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79,090</w:t>
            </w:r>
          </w:p>
        </w:tc>
        <w:tc>
          <w:tcPr>
            <w:tcW w:w="235" w:type="dxa"/>
          </w:tcPr>
          <w:p w14:paraId="63C392C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0E35C9F" w14:textId="6989A276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7,909,000</w:t>
            </w:r>
          </w:p>
        </w:tc>
        <w:tc>
          <w:tcPr>
            <w:tcW w:w="236" w:type="dxa"/>
          </w:tcPr>
          <w:p w14:paraId="0D6528AA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D5C09F" w14:textId="602A656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79,090</w:t>
            </w:r>
          </w:p>
        </w:tc>
        <w:tc>
          <w:tcPr>
            <w:tcW w:w="237" w:type="dxa"/>
          </w:tcPr>
          <w:p w14:paraId="2F4B7CD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E000483" w14:textId="558106C5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7,909,000</w:t>
            </w:r>
          </w:p>
        </w:tc>
      </w:tr>
      <w:tr w:rsidR="00CD59DB" w:rsidRPr="001E1AC0" w14:paraId="7DC9914C" w14:textId="77777777" w:rsidTr="00CD59DB">
        <w:trPr>
          <w:trHeight w:val="360"/>
        </w:trPr>
        <w:tc>
          <w:tcPr>
            <w:tcW w:w="3148" w:type="dxa"/>
          </w:tcPr>
          <w:p w14:paraId="0FD6D098" w14:textId="0059A252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763" w:type="dxa"/>
          </w:tcPr>
          <w:p w14:paraId="3F0D052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18B69E7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C6AC0BA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670522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E0C469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CA6C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296382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F4AADA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04B24A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0482B9C7" w14:textId="77777777" w:rsidTr="00CD59DB">
        <w:trPr>
          <w:trHeight w:val="360"/>
        </w:trPr>
        <w:tc>
          <w:tcPr>
            <w:tcW w:w="3148" w:type="dxa"/>
          </w:tcPr>
          <w:p w14:paraId="606B1A2B" w14:textId="09B4E4C1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ชำระหุ้นสามัญครั้งที่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763" w:type="dxa"/>
          </w:tcPr>
          <w:p w14:paraId="07D7DC9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F35224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46FFC51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72F8E0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669BF1A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5004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37816E9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1392D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6F4B2F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2D951C7A" w14:textId="77777777" w:rsidTr="00CD59DB">
        <w:trPr>
          <w:trHeight w:val="360"/>
        </w:trPr>
        <w:tc>
          <w:tcPr>
            <w:tcW w:w="3148" w:type="dxa"/>
          </w:tcPr>
          <w:p w14:paraId="21BFB3F2" w14:textId="7BB88618" w:rsidR="00CD59DB" w:rsidRPr="001E1AC0" w:rsidRDefault="00CD59DB" w:rsidP="00C67711">
            <w:pPr>
              <w:pStyle w:val="ListParagraph"/>
              <w:tabs>
                <w:tab w:val="left" w:pos="576"/>
              </w:tabs>
              <w:spacing w:after="0" w:line="240" w:lineRule="auto"/>
              <w:ind w:left="308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จำนวนร้อยละ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763" w:type="dxa"/>
          </w:tcPr>
          <w:p w14:paraId="52671FE2" w14:textId="51ED920D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593EFA31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0110284" w14:textId="2208D870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235" w:type="dxa"/>
          </w:tcPr>
          <w:p w14:paraId="079A5E3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81C4848" w14:textId="486400C0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3,360,000</w:t>
            </w:r>
          </w:p>
        </w:tc>
        <w:tc>
          <w:tcPr>
            <w:tcW w:w="236" w:type="dxa"/>
          </w:tcPr>
          <w:p w14:paraId="000DBAC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9C2A50E" w14:textId="3F7DAB34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2B42D83D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E6E6E95" w14:textId="531DC17B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13092CFF" w14:textId="77777777" w:rsidTr="00CD59DB">
        <w:trPr>
          <w:trHeight w:val="360"/>
        </w:trPr>
        <w:tc>
          <w:tcPr>
            <w:tcW w:w="3148" w:type="dxa"/>
          </w:tcPr>
          <w:p w14:paraId="25386E09" w14:textId="70FD47F5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ชำระหุ้นสามัญครั้งที่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763" w:type="dxa"/>
          </w:tcPr>
          <w:p w14:paraId="00E2057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9F7A66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CB79BE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E4D43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AF3AD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498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37B11E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6A0F8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E179C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71DBDBC8" w14:textId="77777777" w:rsidTr="00CD59DB">
        <w:trPr>
          <w:trHeight w:val="360"/>
        </w:trPr>
        <w:tc>
          <w:tcPr>
            <w:tcW w:w="3148" w:type="dxa"/>
          </w:tcPr>
          <w:p w14:paraId="57EEF0F3" w14:textId="3FBE7FA9" w:rsidR="00CD59DB" w:rsidRPr="001E1AC0" w:rsidRDefault="00CD59DB" w:rsidP="00C67711">
            <w:pPr>
              <w:pStyle w:val="ListParagraph"/>
              <w:tabs>
                <w:tab w:val="left" w:pos="576"/>
              </w:tabs>
              <w:spacing w:after="0" w:line="240" w:lineRule="auto"/>
              <w:ind w:left="308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จำนวนร้อยละ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63" w:type="dxa"/>
          </w:tcPr>
          <w:p w14:paraId="049E7EE9" w14:textId="3794727C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4F7761F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1F56EAF" w14:textId="54F8E0FA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235" w:type="dxa"/>
          </w:tcPr>
          <w:p w14:paraId="2FA40D63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A25253" w14:textId="6ADBC02B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840,000</w:t>
            </w:r>
          </w:p>
        </w:tc>
        <w:tc>
          <w:tcPr>
            <w:tcW w:w="236" w:type="dxa"/>
          </w:tcPr>
          <w:p w14:paraId="453D1F4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4E6D56B" w14:textId="0B681A4D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36963AC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C5A5E2E" w14:textId="33C5A602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3AA4C7D8" w14:textId="77777777" w:rsidTr="00CD59DB">
        <w:trPr>
          <w:trHeight w:val="360"/>
        </w:trPr>
        <w:tc>
          <w:tcPr>
            <w:tcW w:w="3148" w:type="dxa"/>
          </w:tcPr>
          <w:p w14:paraId="610F6148" w14:textId="6CD69225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63" w:type="dxa"/>
          </w:tcPr>
          <w:p w14:paraId="2613E20C" w14:textId="101044FB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63D3A67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9A7428F" w14:textId="5B331092" w:rsidR="00CD59DB" w:rsidRPr="001E1AC0" w:rsidRDefault="00CD59DB" w:rsidP="00F11CA5">
            <w:pPr>
              <w:pStyle w:val="ListParagraph"/>
              <w:tabs>
                <w:tab w:val="left" w:pos="791"/>
              </w:tabs>
              <w:spacing w:after="0" w:line="240" w:lineRule="auto"/>
              <w:ind w:left="0"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121,090</w:t>
            </w: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30B13B6C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A415F0D" w14:textId="510FA481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E82DC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E30B34F" w14:textId="6026BF2E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0D5BC84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51DFDF8" w14:textId="49812B24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46D75062" w14:textId="77777777" w:rsidTr="00CD59DB">
        <w:trPr>
          <w:trHeight w:val="360"/>
        </w:trPr>
        <w:tc>
          <w:tcPr>
            <w:tcW w:w="3148" w:type="dxa"/>
          </w:tcPr>
          <w:p w14:paraId="2BFB6BBD" w14:textId="7EB18C20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763" w:type="dxa"/>
          </w:tcPr>
          <w:p w14:paraId="6760F5C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DC164A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F402015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A1B9A4C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FFB393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DCFA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9A37AF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B0BB34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A0AAE8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7BB9C7AE" w14:textId="77777777" w:rsidTr="00CD59DB">
        <w:trPr>
          <w:trHeight w:val="360"/>
        </w:trPr>
        <w:tc>
          <w:tcPr>
            <w:tcW w:w="3148" w:type="dxa"/>
          </w:tcPr>
          <w:p w14:paraId="556B6617" w14:textId="7C599D09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0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จากหุ้น</w:t>
            </w:r>
            <w:r w:rsidRPr="001E1A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ละ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บาทเป็นหุ้นละ 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1E1A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763" w:type="dxa"/>
          </w:tcPr>
          <w:p w14:paraId="14386AAF" w14:textId="7B60DF56" w:rsidR="00CD59DB" w:rsidRPr="001E1AC0" w:rsidRDefault="00CD59DB" w:rsidP="003A0DD0">
            <w:pPr>
              <w:pStyle w:val="ListParagraph"/>
              <w:tabs>
                <w:tab w:val="left" w:pos="433"/>
              </w:tabs>
              <w:spacing w:after="0" w:line="240" w:lineRule="auto"/>
              <w:ind w:left="0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5" w:type="dxa"/>
          </w:tcPr>
          <w:p w14:paraId="53616562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A7B4814" w14:textId="4E64EF96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1,210,900</w:t>
            </w:r>
          </w:p>
        </w:tc>
        <w:tc>
          <w:tcPr>
            <w:tcW w:w="235" w:type="dxa"/>
          </w:tcPr>
          <w:p w14:paraId="4688FB2F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01924B3" w14:textId="11482563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A1ACB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6B991B" w14:textId="17CEFCEA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02DD9C98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ACD2965" w14:textId="7AC96E74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D59DB" w:rsidRPr="001E1AC0" w14:paraId="78199545" w14:textId="77777777" w:rsidTr="00CD59DB">
        <w:trPr>
          <w:trHeight w:val="360"/>
        </w:trPr>
        <w:tc>
          <w:tcPr>
            <w:tcW w:w="3148" w:type="dxa"/>
          </w:tcPr>
          <w:p w14:paraId="370D5618" w14:textId="04893EA8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63" w:type="dxa"/>
          </w:tcPr>
          <w:p w14:paraId="15ACA20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D088B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D19815D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6849F0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8D6C6DD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7B98B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B5D840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35BF0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0EF519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9DB" w:rsidRPr="001E1AC0" w14:paraId="7E73883A" w14:textId="77777777" w:rsidTr="00CD59DB">
        <w:trPr>
          <w:trHeight w:val="360"/>
        </w:trPr>
        <w:tc>
          <w:tcPr>
            <w:tcW w:w="3148" w:type="dxa"/>
          </w:tcPr>
          <w:p w14:paraId="313E166C" w14:textId="203561B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3" w:type="dxa"/>
          </w:tcPr>
          <w:p w14:paraId="35EF032E" w14:textId="4CAE24BC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5" w:type="dxa"/>
          </w:tcPr>
          <w:p w14:paraId="2D59BC4D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6999F7A" w14:textId="4FC4149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2E87EC6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2F85FB06" w14:textId="3056CBF5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1FBDE7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6922111" w14:textId="0CDB4D73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79,090</w:t>
            </w:r>
          </w:p>
        </w:tc>
        <w:tc>
          <w:tcPr>
            <w:tcW w:w="237" w:type="dxa"/>
          </w:tcPr>
          <w:p w14:paraId="5F0B7EF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571291E3" w14:textId="5436E74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7,909,000</w:t>
            </w:r>
          </w:p>
        </w:tc>
      </w:tr>
      <w:tr w:rsidR="00CD59DB" w:rsidRPr="001E1AC0" w14:paraId="30D87D23" w14:textId="77777777" w:rsidTr="00CD59DB">
        <w:trPr>
          <w:trHeight w:val="360"/>
        </w:trPr>
        <w:tc>
          <w:tcPr>
            <w:tcW w:w="3148" w:type="dxa"/>
          </w:tcPr>
          <w:p w14:paraId="5B99B4FF" w14:textId="3AF2632D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3" w:type="dxa"/>
          </w:tcPr>
          <w:p w14:paraId="32C1864F" w14:textId="595378F7" w:rsidR="00CD59DB" w:rsidRPr="001E1AC0" w:rsidRDefault="00CD59DB" w:rsidP="003A0DD0">
            <w:pPr>
              <w:pStyle w:val="ListParagraph"/>
              <w:tabs>
                <w:tab w:val="left" w:pos="433"/>
              </w:tabs>
              <w:spacing w:after="0" w:line="240" w:lineRule="auto"/>
              <w:ind w:left="0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5" w:type="dxa"/>
          </w:tcPr>
          <w:p w14:paraId="454A5F36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bottom w:val="double" w:sz="4" w:space="0" w:color="auto"/>
            </w:tcBorders>
          </w:tcPr>
          <w:p w14:paraId="513384A4" w14:textId="72548454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1,210,900</w:t>
            </w:r>
          </w:p>
        </w:tc>
        <w:tc>
          <w:tcPr>
            <w:tcW w:w="235" w:type="dxa"/>
          </w:tcPr>
          <w:p w14:paraId="4074623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</w:tcPr>
          <w:p w14:paraId="4BE9B61F" w14:textId="2F657A3C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12,109,000</w:t>
            </w:r>
          </w:p>
        </w:tc>
        <w:tc>
          <w:tcPr>
            <w:tcW w:w="236" w:type="dxa"/>
          </w:tcPr>
          <w:p w14:paraId="5FFC95AE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</w:tcPr>
          <w:p w14:paraId="78072CEB" w14:textId="630F230A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653251D" w14:textId="77777777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bottom w:val="double" w:sz="4" w:space="0" w:color="auto"/>
            </w:tcBorders>
          </w:tcPr>
          <w:p w14:paraId="7EC3992E" w14:textId="56C02F44" w:rsidR="00CD59DB" w:rsidRPr="001E1AC0" w:rsidRDefault="00CD59DB" w:rsidP="00CD59DB">
            <w:pPr>
              <w:pStyle w:val="ListParagraph"/>
              <w:tabs>
                <w:tab w:val="left" w:pos="576"/>
              </w:tabs>
              <w:spacing w:after="0" w:line="240" w:lineRule="auto"/>
              <w:ind w:left="0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994AB21" w14:textId="2775D686" w:rsidR="00E57B05" w:rsidRPr="001E1AC0" w:rsidRDefault="00E57B05" w:rsidP="00062754">
      <w:pPr>
        <w:pStyle w:val="ListParagraph"/>
        <w:tabs>
          <w:tab w:val="left" w:pos="576"/>
        </w:tabs>
        <w:spacing w:after="0" w:line="240" w:lineRule="auto"/>
        <w:ind w:left="562" w:right="-14"/>
        <w:jc w:val="both"/>
        <w:rPr>
          <w:rFonts w:asciiTheme="majorBidi" w:hAnsiTheme="majorBidi" w:cstheme="majorBidi"/>
          <w:sz w:val="20"/>
          <w:szCs w:val="20"/>
        </w:rPr>
      </w:pPr>
    </w:p>
    <w:p w14:paraId="03C50C5D" w14:textId="55DBD891" w:rsidR="00113C60" w:rsidRPr="001E1AC0" w:rsidRDefault="00D527BF" w:rsidP="00113C60">
      <w:pPr>
        <w:pStyle w:val="block"/>
        <w:spacing w:after="0" w:line="240" w:lineRule="auto"/>
        <w:ind w:left="562" w:right="-1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 xml:space="preserve">เมื่อวันที่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กุมภาพันธ์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ที่ประชุมวิสามัญผู้ถือหุ้นบริษัทมีมติอนุมัติในการเพิ่มทุนจดทะเบียนของบริษัท</w:t>
      </w:r>
      <w:r w:rsidR="009D7E96" w:rsidRPr="001E1AC0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จาก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7,909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(แบ่งเป็นหุ้นสามัญ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79</w:t>
      </w:r>
      <w:r w:rsidR="000553B2"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09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 มูลค่าหุ้นละ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บาท) เป็น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12,109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(แบ่งเป็น</w:t>
      </w:r>
      <w:r w:rsidRPr="001E1AC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หุ้นสามัญ </w:t>
      </w:r>
      <w:r w:rsidRPr="001E1AC0">
        <w:rPr>
          <w:rFonts w:ascii="Angsana New" w:hAnsi="Angsana New" w:cs="Angsana New"/>
          <w:spacing w:val="-4"/>
          <w:sz w:val="30"/>
          <w:szCs w:val="30"/>
          <w:lang w:val="en-US" w:bidi="th-TH"/>
        </w:rPr>
        <w:t>121</w:t>
      </w:r>
      <w:r w:rsidR="000553B2" w:rsidRPr="001E1AC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.</w:t>
      </w:r>
      <w:r w:rsidRPr="001E1AC0">
        <w:rPr>
          <w:rFonts w:ascii="Angsana New" w:hAnsi="Angsana New" w:cs="Angsana New"/>
          <w:spacing w:val="-4"/>
          <w:sz w:val="30"/>
          <w:szCs w:val="30"/>
          <w:lang w:val="en-US" w:bidi="th-TH"/>
        </w:rPr>
        <w:t>09</w:t>
      </w:r>
      <w:r w:rsidRPr="001E1AC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ล้านหุ้น มูลค่าหุ้นละ </w:t>
      </w:r>
      <w:r w:rsidRPr="001E1AC0">
        <w:rPr>
          <w:rFonts w:ascii="Angsana New" w:hAnsi="Angsana New" w:cs="Angsana New"/>
          <w:spacing w:val="-4"/>
          <w:sz w:val="30"/>
          <w:szCs w:val="30"/>
          <w:lang w:val="en-US" w:bidi="th-TH"/>
        </w:rPr>
        <w:t>100</w:t>
      </w:r>
      <w:r w:rsidRPr="001E1AC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บาท) เพิ่มขึ้นอีกจำนวน </w:t>
      </w:r>
      <w:r w:rsidRPr="001E1AC0">
        <w:rPr>
          <w:rFonts w:ascii="Angsana New" w:hAnsi="Angsana New" w:cs="Angsana New"/>
          <w:spacing w:val="-4"/>
          <w:sz w:val="30"/>
          <w:szCs w:val="30"/>
          <w:lang w:val="en-US" w:bidi="th-TH"/>
        </w:rPr>
        <w:t>4,200</w:t>
      </w:r>
      <w:r w:rsidRPr="001E1AC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 (แบ่งเป็นหุ้นสามัญ </w:t>
      </w:r>
      <w:r w:rsidRPr="001E1AC0">
        <w:rPr>
          <w:rFonts w:ascii="Angsana New" w:hAnsi="Angsana New" w:cs="Angsana New"/>
          <w:spacing w:val="-4"/>
          <w:sz w:val="30"/>
          <w:szCs w:val="30"/>
          <w:lang w:val="en-US" w:bidi="th-TH"/>
        </w:rPr>
        <w:t>42</w:t>
      </w:r>
      <w:r w:rsidRPr="001E1AC0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ล้านหุ้น 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บาท) การเพิ่มทุนนี้ได้จดทะเบียนกับกระทรวงพาณิชย์แล้วเมื่อวันที่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17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กุมภาพันธ์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="00F11798"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982CCF" w:rsidRPr="001E1AC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โดยเรียกชำระหุ้นสามัญครั้งที่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มูลค่าหุ้นละ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80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3,360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</w:t>
      </w:r>
      <w:r w:rsidR="002C244E"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C244E" w:rsidRPr="001E1A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ชำระเมื่อวันที่ </w:t>
      </w:r>
      <w:r w:rsidR="009D7E96" w:rsidRPr="001E1AC0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2C244E" w:rsidRPr="001E1AC0">
        <w:rPr>
          <w:rFonts w:ascii="Angsana New" w:hAnsi="Angsana New" w:cs="Angsana New"/>
          <w:sz w:val="30"/>
          <w:szCs w:val="30"/>
          <w:lang w:val="en-US" w:bidi="th-TH"/>
        </w:rPr>
        <w:t xml:space="preserve">10 </w:t>
      </w:r>
      <w:r w:rsidR="002C244E" w:rsidRPr="001E1A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กุมภาพันธ์ </w:t>
      </w:r>
      <w:r w:rsidR="002C244E" w:rsidRPr="001E1AC0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และเรียกชำระค่าหุ้นสามัญครั้งที่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ในอัตราหุ้นละ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840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ชำระเมื่อวันที่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พฤษภาคม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4AD0874A" w14:textId="77777777" w:rsidR="00113C60" w:rsidRPr="001E1AC0" w:rsidRDefault="00113C60" w:rsidP="00113C60">
      <w:pPr>
        <w:pStyle w:val="block"/>
        <w:spacing w:after="0" w:line="240" w:lineRule="auto"/>
        <w:ind w:left="562" w:right="-14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0822465D" w14:textId="59562FEB" w:rsidR="00AD6F12" w:rsidRPr="001E1AC0" w:rsidRDefault="00AD6F12" w:rsidP="00113C60">
      <w:pPr>
        <w:pStyle w:val="block"/>
        <w:spacing w:after="0" w:line="240" w:lineRule="auto"/>
        <w:ind w:left="562" w:right="-1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435237" w:rsidRPr="001E1AC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มิถุนายน </w:t>
      </w:r>
      <w:r w:rsidR="00435237" w:rsidRPr="001E1AC0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ที่ประชุมวิสามัญผู้ถือหุ้นของบริษัท</w:t>
      </w:r>
      <w:r w:rsidR="00E61B7A"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E1AC0">
        <w:rPr>
          <w:rFonts w:ascii="Angsana New" w:hAnsi="Angsana New" w:cs="Angsana New"/>
          <w:sz w:val="30"/>
          <w:szCs w:val="30"/>
          <w:cs/>
          <w:lang w:val="en-US" w:bidi="th-TH"/>
        </w:rPr>
        <w:t>มีมติอนุมัติดังต่อไปนี้</w:t>
      </w:r>
    </w:p>
    <w:p w14:paraId="5A7920C3" w14:textId="77777777" w:rsidR="00113C60" w:rsidRPr="001E1AC0" w:rsidRDefault="00113C60" w:rsidP="00113C60">
      <w:pPr>
        <w:pStyle w:val="block"/>
        <w:spacing w:after="0" w:line="240" w:lineRule="auto"/>
        <w:ind w:left="562" w:right="-14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5FC18BD1" w14:textId="04DC6114" w:rsidR="004E5FB0" w:rsidRPr="001E1AC0" w:rsidRDefault="004E5FB0" w:rsidP="00B733B0">
      <w:pPr>
        <w:pStyle w:val="block"/>
        <w:numPr>
          <w:ilvl w:val="0"/>
          <w:numId w:val="21"/>
        </w:numPr>
        <w:spacing w:after="0" w:line="240" w:lineRule="auto"/>
        <w:ind w:right="-1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E1AC0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การแปร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>สภาพบริษัทเป็นบริษัทมหาชนจำกัดตามหลักเกณฑ์ที่กำหนดในพระราชบัญญัติบริษัทมหาชนจำกัด พ</w:t>
      </w:r>
      <w:r w:rsidR="000553B2" w:rsidRPr="001E1A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.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>ศ</w:t>
      </w:r>
      <w:r w:rsidR="000553B2" w:rsidRPr="001E1A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.</w:t>
      </w:r>
      <w:r w:rsidRPr="001E1A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E1AC0">
        <w:rPr>
          <w:rFonts w:ascii="Angsana New" w:hAnsi="Angsana New" w:cs="Angsana New"/>
          <w:sz w:val="30"/>
          <w:szCs w:val="30"/>
          <w:lang w:val="en-US" w:bidi="th-TH"/>
        </w:rPr>
        <w:t xml:space="preserve">2535 </w:t>
      </w:r>
      <w:r w:rsidRPr="001E1AC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และที่แก้ไขเพิ่มเติม</w:t>
      </w:r>
    </w:p>
    <w:p w14:paraId="5CCD3DE2" w14:textId="77777777" w:rsidR="00113C60" w:rsidRPr="001E1AC0" w:rsidRDefault="00113C60" w:rsidP="00113C60">
      <w:pPr>
        <w:pStyle w:val="block"/>
        <w:spacing w:after="0" w:line="240" w:lineRule="auto"/>
        <w:ind w:left="922" w:right="-14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4417C2A4" w14:textId="0CB01783" w:rsidR="004E5FB0" w:rsidRPr="001E1AC0" w:rsidRDefault="004E5FB0" w:rsidP="00B733B0">
      <w:pPr>
        <w:pStyle w:val="block"/>
        <w:numPr>
          <w:ilvl w:val="0"/>
          <w:numId w:val="21"/>
        </w:numPr>
        <w:spacing w:after="0" w:line="240" w:lineRule="auto"/>
        <w:ind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1E1AC0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 xml:space="preserve">การเปลี่ยนแปลงมูลค่าที่ตราไว้ของหุ้นของบริษัท จากเดิมมูลค่าหุ้นละ </w:t>
      </w:r>
      <w:r w:rsidR="00435237" w:rsidRPr="001E1AC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100</w:t>
      </w:r>
      <w:r w:rsidRPr="001E1AC0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 xml:space="preserve"> บาท จำนวน </w:t>
      </w:r>
      <w:r w:rsidR="00435237" w:rsidRPr="001E1AC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121</w:t>
      </w:r>
      <w:r w:rsidRPr="001E1AC0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 xml:space="preserve"> ล้านหุ้น เป็นหุ้นละ</w:t>
      </w:r>
      <w:r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</w:t>
      </w:r>
      <w:r w:rsidR="00435237" w:rsidRPr="001E1AC0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 จำนวน </w:t>
      </w:r>
      <w:r w:rsidR="00435237" w:rsidRPr="001E1AC0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435237" w:rsidRPr="001E1AC0">
        <w:rPr>
          <w:rFonts w:asciiTheme="majorBidi" w:hAnsiTheme="majorBidi" w:cs="Angsana New"/>
          <w:sz w:val="30"/>
          <w:szCs w:val="30"/>
          <w:lang w:val="en-US" w:bidi="th-TH"/>
        </w:rPr>
        <w:t>211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ล้านหุ้น ส่งผลให้หุ้นสามัญของบริษัทเพิ่มขึ้น </w:t>
      </w:r>
      <w:r w:rsidR="00435237" w:rsidRPr="001E1AC0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435237" w:rsidRPr="001E1AC0">
        <w:rPr>
          <w:rFonts w:asciiTheme="majorBidi" w:hAnsiTheme="majorBidi" w:cs="Angsana New"/>
          <w:sz w:val="30"/>
          <w:szCs w:val="30"/>
          <w:lang w:val="en-US" w:bidi="th-TH"/>
        </w:rPr>
        <w:t>090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</w:t>
      </w:r>
    </w:p>
    <w:p w14:paraId="58BB4EBA" w14:textId="77777777" w:rsidR="004E5FB0" w:rsidRPr="001E1AC0" w:rsidRDefault="004E5FB0" w:rsidP="00B733B0">
      <w:pPr>
        <w:pStyle w:val="block"/>
        <w:spacing w:after="0" w:line="240" w:lineRule="auto"/>
        <w:ind w:left="922" w:right="-14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87D4025" w14:textId="6C54CFAD" w:rsidR="004E5FB0" w:rsidRPr="001E1AC0" w:rsidRDefault="004E5FB0" w:rsidP="00B733B0">
      <w:pPr>
        <w:pStyle w:val="block"/>
        <w:numPr>
          <w:ilvl w:val="0"/>
          <w:numId w:val="21"/>
        </w:numPr>
        <w:spacing w:after="0" w:line="240" w:lineRule="auto"/>
        <w:ind w:right="-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การเพิ่มทุนจดทะเบียนของบริษัทจากจำนวนเงิน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/>
          <w:sz w:val="30"/>
          <w:szCs w:val="30"/>
        </w:rPr>
        <w:t>12,109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/>
          <w:sz w:val="30"/>
          <w:szCs w:val="30"/>
        </w:rPr>
        <w:t>16,550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โดยการออกหุ้นสามัญเพิ่มทุนจำนวน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/>
          <w:sz w:val="30"/>
          <w:szCs w:val="30"/>
        </w:rPr>
        <w:t xml:space="preserve">444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มูลค่าหุ้นละ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/>
          <w:sz w:val="30"/>
          <w:szCs w:val="30"/>
        </w:rPr>
        <w:t xml:space="preserve">10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เพื่อเสนอขายให้แก่ประชาชนทั่วไปเป็นครั้งแรก</w:t>
      </w:r>
      <w:r w:rsidRPr="001E1A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E1AC0">
        <w:rPr>
          <w:rFonts w:ascii="Angsana New" w:hAnsi="Angsana New" w:cs="Angsana New" w:hint="cs"/>
          <w:sz w:val="30"/>
          <w:szCs w:val="30"/>
          <w:cs/>
          <w:lang w:bidi="th-TH"/>
        </w:rPr>
        <w:t>เมื่อได้รับอนุญาตจากสำนักงานคณะกรรมการกำกับหลักทรัพย์และตลาดหลักทรัพย์</w:t>
      </w:r>
    </w:p>
    <w:p w14:paraId="4833C5E2" w14:textId="089974F9" w:rsidR="00F3514B" w:rsidRPr="001E1AC0" w:rsidRDefault="00F3514B" w:rsidP="00CC6845">
      <w:pPr>
        <w:pStyle w:val="block"/>
        <w:spacing w:before="200" w:after="0" w:line="240" w:lineRule="auto"/>
        <w:ind w:left="562" w:right="-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ทั้งนี้บริษัทได้จดทะเบียนการเปลี่ยนแปลงดังกล่าวกับกระทรวงพาณิชย์แล้ว เมื่อวันที่ </w:t>
      </w:r>
      <w:r w:rsidRPr="001E1AC0">
        <w:rPr>
          <w:rFonts w:asciiTheme="majorBidi" w:hAnsiTheme="majorBidi" w:cstheme="majorBidi"/>
          <w:sz w:val="30"/>
          <w:szCs w:val="30"/>
          <w:lang w:val="en-US" w:bidi="th-TH"/>
        </w:rPr>
        <w:t xml:space="preserve">7 </w:t>
      </w:r>
      <w:r w:rsidRPr="001E1A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1E1AC0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542E4109" w14:textId="77777777" w:rsidR="004E5FB0" w:rsidRPr="001E1AC0" w:rsidRDefault="004E5FB0" w:rsidP="00062754">
      <w:pPr>
        <w:pStyle w:val="ListParagraph"/>
        <w:tabs>
          <w:tab w:val="left" w:pos="576"/>
        </w:tabs>
        <w:spacing w:after="0" w:line="240" w:lineRule="auto"/>
        <w:ind w:left="555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D52C" w14:textId="365E3DFF" w:rsidR="00E44B4D" w:rsidRPr="001E1AC0" w:rsidRDefault="00E44B4D" w:rsidP="00062754">
      <w:pPr>
        <w:pStyle w:val="ListParagraph"/>
        <w:numPr>
          <w:ilvl w:val="0"/>
          <w:numId w:val="16"/>
        </w:numPr>
        <w:tabs>
          <w:tab w:val="left" w:pos="576"/>
        </w:tabs>
        <w:spacing w:after="0" w:line="240" w:lineRule="auto"/>
        <w:ind w:left="555" w:right="-14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สำรองตามกฎหมาย </w:t>
      </w:r>
    </w:p>
    <w:p w14:paraId="68C51E79" w14:textId="77777777" w:rsidR="00E44B4D" w:rsidRPr="001E1AC0" w:rsidRDefault="00E44B4D" w:rsidP="00062754">
      <w:pPr>
        <w:pStyle w:val="ListParagraph"/>
        <w:tabs>
          <w:tab w:val="left" w:pos="576"/>
        </w:tabs>
        <w:spacing w:after="0" w:line="240" w:lineRule="auto"/>
        <w:ind w:left="555" w:right="-14"/>
        <w:jc w:val="thaiDistribute"/>
        <w:rPr>
          <w:rFonts w:asciiTheme="majorBidi" w:hAnsiTheme="majorBidi" w:cstheme="majorBidi"/>
          <w:sz w:val="20"/>
          <w:szCs w:val="20"/>
        </w:rPr>
      </w:pPr>
    </w:p>
    <w:p w14:paraId="4D1928CC" w14:textId="7FBD18AB" w:rsidR="00925A41" w:rsidRPr="001E1AC0" w:rsidRDefault="00AD6F12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contextualSpacing/>
        <w:jc w:val="thaiDistribute"/>
        <w:rPr>
          <w:rFonts w:asciiTheme="majorBidi" w:hAnsiTheme="majorBidi"/>
          <w:sz w:val="30"/>
          <w:szCs w:val="30"/>
        </w:rPr>
      </w:pPr>
      <w:bookmarkStart w:id="1" w:name="OLE_LINK1"/>
      <w:r w:rsidRPr="001E1AC0">
        <w:rPr>
          <w:rFonts w:asciiTheme="majorBidi" w:hAnsiTheme="majorBidi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0553B2" w:rsidRPr="001E1AC0">
        <w:rPr>
          <w:rFonts w:asciiTheme="majorBidi" w:hAnsiTheme="majorBidi"/>
          <w:sz w:val="30"/>
          <w:szCs w:val="30"/>
          <w:cs/>
        </w:rPr>
        <w:t>.</w:t>
      </w:r>
      <w:r w:rsidRPr="001E1AC0">
        <w:rPr>
          <w:rFonts w:asciiTheme="majorBidi" w:hAnsiTheme="majorBidi"/>
          <w:sz w:val="30"/>
          <w:szCs w:val="30"/>
          <w:cs/>
        </w:rPr>
        <w:t>ศ</w:t>
      </w:r>
      <w:r w:rsidR="000553B2" w:rsidRPr="001E1AC0">
        <w:rPr>
          <w:rFonts w:asciiTheme="majorBidi" w:hAnsiTheme="majorBidi"/>
          <w:sz w:val="30"/>
          <w:szCs w:val="30"/>
          <w:cs/>
        </w:rPr>
        <w:t>.</w:t>
      </w:r>
      <w:r w:rsidRPr="001E1AC0">
        <w:rPr>
          <w:rFonts w:asciiTheme="majorBidi" w:hAnsiTheme="majorBidi"/>
          <w:sz w:val="30"/>
          <w:szCs w:val="30"/>
          <w:cs/>
        </w:rPr>
        <w:t xml:space="preserve"> </w:t>
      </w:r>
      <w:r w:rsidR="00435237" w:rsidRPr="001E1AC0">
        <w:rPr>
          <w:rFonts w:asciiTheme="majorBidi" w:hAnsiTheme="majorBidi"/>
          <w:sz w:val="30"/>
          <w:szCs w:val="30"/>
        </w:rPr>
        <w:t>2535</w:t>
      </w:r>
      <w:r w:rsidRPr="001E1AC0">
        <w:rPr>
          <w:rFonts w:asciiTheme="majorBidi" w:hAnsiTheme="majorBidi"/>
          <w:sz w:val="30"/>
          <w:szCs w:val="30"/>
          <w:cs/>
        </w:rPr>
        <w:t xml:space="preserve"> มาตรา </w:t>
      </w:r>
      <w:r w:rsidR="00435237" w:rsidRPr="001E1AC0">
        <w:rPr>
          <w:rFonts w:asciiTheme="majorBidi" w:hAnsiTheme="majorBidi"/>
          <w:sz w:val="30"/>
          <w:szCs w:val="30"/>
        </w:rPr>
        <w:t>116</w:t>
      </w:r>
      <w:r w:rsidRPr="001E1AC0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435237" w:rsidRPr="001E1AC0">
        <w:rPr>
          <w:rFonts w:asciiTheme="majorBidi" w:hAnsiTheme="majorBidi"/>
          <w:sz w:val="30"/>
          <w:szCs w:val="30"/>
        </w:rPr>
        <w:t>5</w:t>
      </w:r>
      <w:r w:rsidRPr="001E1AC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35237" w:rsidRPr="001E1AC0">
        <w:rPr>
          <w:rFonts w:asciiTheme="majorBidi" w:hAnsiTheme="majorBidi"/>
          <w:sz w:val="30"/>
          <w:szCs w:val="30"/>
        </w:rPr>
        <w:t>10</w:t>
      </w:r>
      <w:r w:rsidRPr="001E1AC0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8A17D05" w14:textId="77777777" w:rsidR="00AD6F12" w:rsidRPr="001E1AC0" w:rsidRDefault="00AD6F12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contextualSpacing/>
        <w:jc w:val="thaiDistribute"/>
        <w:rPr>
          <w:rFonts w:asciiTheme="majorBidi" w:hAnsiTheme="majorBidi"/>
          <w:spacing w:val="-4"/>
          <w:sz w:val="20"/>
          <w:szCs w:val="20"/>
        </w:rPr>
      </w:pPr>
    </w:p>
    <w:p w14:paraId="210D222E" w14:textId="2F3FBF24" w:rsidR="00B56583" w:rsidRPr="001E1AC0" w:rsidRDefault="00925A41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contextualSpacing/>
        <w:jc w:val="thaiDistribute"/>
        <w:rPr>
          <w:rFonts w:asciiTheme="majorBidi" w:hAnsiTheme="majorBidi"/>
          <w:sz w:val="30"/>
          <w:szCs w:val="30"/>
        </w:rPr>
      </w:pPr>
      <w:r w:rsidRPr="001E1AC0">
        <w:rPr>
          <w:rFonts w:asciiTheme="majorBidi" w:hAnsiTheme="majorBidi"/>
          <w:spacing w:val="-2"/>
          <w:sz w:val="30"/>
          <w:szCs w:val="30"/>
          <w:cs/>
        </w:rPr>
        <w:t xml:space="preserve">ที่ประชุมคณะกรรมการบริษัทมีมติอนุมัติจัดสรรทุนสำรองตามกฎหมายครั้งที่ </w:t>
      </w:r>
      <w:r w:rsidR="0016132E" w:rsidRPr="001E1AC0">
        <w:rPr>
          <w:rFonts w:asciiTheme="majorBidi" w:hAnsiTheme="majorBidi"/>
          <w:spacing w:val="-2"/>
          <w:sz w:val="30"/>
          <w:szCs w:val="30"/>
        </w:rPr>
        <w:t>1</w:t>
      </w:r>
      <w:r w:rsidRPr="001E1AC0">
        <w:rPr>
          <w:rFonts w:asciiTheme="majorBidi" w:hAnsiTheme="majorBidi"/>
          <w:spacing w:val="-2"/>
          <w:sz w:val="30"/>
          <w:szCs w:val="30"/>
          <w:cs/>
        </w:rPr>
        <w:t xml:space="preserve"> จำนวนเงิน </w:t>
      </w:r>
      <w:r w:rsidR="0016132E" w:rsidRPr="001E1AC0">
        <w:rPr>
          <w:rFonts w:asciiTheme="majorBidi" w:hAnsiTheme="majorBidi"/>
          <w:spacing w:val="-2"/>
          <w:sz w:val="30"/>
          <w:szCs w:val="30"/>
        </w:rPr>
        <w:t>169</w:t>
      </w:r>
      <w:r w:rsidRPr="001E1AC0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เมื่อวันที่</w:t>
      </w:r>
      <w:r w:rsidRPr="001E1AC0">
        <w:rPr>
          <w:rFonts w:asciiTheme="majorBidi" w:hAnsiTheme="majorBidi"/>
          <w:sz w:val="30"/>
          <w:szCs w:val="30"/>
          <w:cs/>
        </w:rPr>
        <w:t xml:space="preserve"> </w:t>
      </w:r>
      <w:r w:rsidR="0016132E" w:rsidRPr="001E1AC0">
        <w:rPr>
          <w:rFonts w:asciiTheme="majorBidi" w:hAnsiTheme="majorBidi"/>
          <w:sz w:val="30"/>
          <w:szCs w:val="30"/>
        </w:rPr>
        <w:t>10</w:t>
      </w:r>
      <w:r w:rsidR="00D647A3" w:rsidRPr="001E1AC0">
        <w:rPr>
          <w:rFonts w:asciiTheme="majorBidi" w:hAnsiTheme="majorBidi" w:hint="cs"/>
          <w:sz w:val="30"/>
          <w:szCs w:val="30"/>
          <w:cs/>
        </w:rPr>
        <w:t xml:space="preserve"> </w:t>
      </w:r>
      <w:r w:rsidRPr="001E1AC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16132E" w:rsidRPr="001E1AC0">
        <w:rPr>
          <w:rFonts w:asciiTheme="majorBidi" w:hAnsiTheme="majorBidi"/>
          <w:sz w:val="30"/>
          <w:szCs w:val="30"/>
        </w:rPr>
        <w:t>2566</w:t>
      </w:r>
      <w:r w:rsidRPr="001E1AC0">
        <w:rPr>
          <w:rFonts w:asciiTheme="majorBidi" w:hAnsiTheme="majorBidi"/>
          <w:sz w:val="30"/>
          <w:szCs w:val="30"/>
          <w:cs/>
        </w:rPr>
        <w:t xml:space="preserve"> และจัดสรรสำรองตามกฎหมายเพิ่มเติมครั้งที่ </w:t>
      </w:r>
      <w:r w:rsidR="0016132E" w:rsidRPr="001E1AC0">
        <w:rPr>
          <w:rFonts w:asciiTheme="majorBidi" w:hAnsiTheme="majorBidi"/>
          <w:sz w:val="30"/>
          <w:szCs w:val="30"/>
        </w:rPr>
        <w:t>2</w:t>
      </w:r>
      <w:r w:rsidRPr="001E1AC0">
        <w:rPr>
          <w:rFonts w:asciiTheme="majorBidi" w:hAnsiTheme="majorBidi"/>
          <w:sz w:val="30"/>
          <w:szCs w:val="30"/>
          <w:cs/>
        </w:rPr>
        <w:t xml:space="preserve"> จำนวนเงิน </w:t>
      </w:r>
      <w:r w:rsidR="0016132E" w:rsidRPr="001E1AC0">
        <w:rPr>
          <w:rFonts w:asciiTheme="majorBidi" w:hAnsiTheme="majorBidi"/>
          <w:sz w:val="30"/>
          <w:szCs w:val="30"/>
        </w:rPr>
        <w:t>46</w:t>
      </w:r>
      <w:r w:rsidRPr="001E1AC0">
        <w:rPr>
          <w:rFonts w:asciiTheme="majorBidi" w:hAnsiTheme="majorBidi"/>
          <w:sz w:val="30"/>
          <w:szCs w:val="30"/>
          <w:cs/>
        </w:rPr>
        <w:t xml:space="preserve"> ล้านบาท เมื่อวันที่ </w:t>
      </w:r>
      <w:r w:rsidR="00E15D1D" w:rsidRPr="001E1AC0">
        <w:rPr>
          <w:rFonts w:asciiTheme="majorBidi" w:hAnsiTheme="majorBidi"/>
          <w:sz w:val="30"/>
          <w:szCs w:val="30"/>
          <w:cs/>
        </w:rPr>
        <w:br/>
      </w:r>
      <w:r w:rsidR="0016132E" w:rsidRPr="001E1AC0">
        <w:rPr>
          <w:rFonts w:asciiTheme="majorBidi" w:hAnsiTheme="majorBidi"/>
          <w:sz w:val="30"/>
          <w:szCs w:val="30"/>
        </w:rPr>
        <w:t>31</w:t>
      </w:r>
      <w:r w:rsidRPr="001E1AC0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16132E" w:rsidRPr="001E1AC0">
        <w:rPr>
          <w:rFonts w:asciiTheme="majorBidi" w:hAnsiTheme="majorBidi"/>
          <w:sz w:val="30"/>
          <w:szCs w:val="30"/>
        </w:rPr>
        <w:t>2566</w:t>
      </w:r>
      <w:bookmarkEnd w:id="1"/>
    </w:p>
    <w:p w14:paraId="450B3E3F" w14:textId="77777777" w:rsidR="00B631C9" w:rsidRPr="001E1AC0" w:rsidRDefault="00B631C9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contextualSpacing/>
        <w:jc w:val="thaiDistribute"/>
        <w:rPr>
          <w:rFonts w:asciiTheme="majorBidi" w:hAnsiTheme="majorBidi"/>
          <w:sz w:val="20"/>
          <w:szCs w:val="20"/>
        </w:rPr>
      </w:pPr>
    </w:p>
    <w:p w14:paraId="5BA78FEA" w14:textId="1CCE7EA3" w:rsidR="00B631C9" w:rsidRPr="001E1AC0" w:rsidRDefault="00B631C9" w:rsidP="00E15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contextualSpacing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1E1AC0">
        <w:rPr>
          <w:rFonts w:asciiTheme="majorBidi" w:hAnsiTheme="majorBidi"/>
          <w:spacing w:val="-6"/>
          <w:sz w:val="30"/>
          <w:szCs w:val="30"/>
          <w:cs/>
        </w:rPr>
        <w:t>ที่ประชุมวิสามัญผู้ถือหุ้น</w:t>
      </w:r>
      <w:r w:rsidR="00657C00" w:rsidRPr="001E1AC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657C00" w:rsidRPr="001E1AC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57C00" w:rsidRPr="001E1AC0">
        <w:rPr>
          <w:rFonts w:asciiTheme="majorBidi" w:hAnsiTheme="majorBidi"/>
          <w:sz w:val="30"/>
          <w:szCs w:val="30"/>
        </w:rPr>
        <w:t xml:space="preserve">29 </w:t>
      </w:r>
      <w:r w:rsidR="00657C00" w:rsidRPr="001E1AC0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657C00" w:rsidRPr="001E1AC0">
        <w:rPr>
          <w:rFonts w:asciiTheme="majorBidi" w:hAnsiTheme="majorBidi"/>
          <w:sz w:val="30"/>
          <w:szCs w:val="30"/>
        </w:rPr>
        <w:t>2566</w:t>
      </w:r>
      <w:r w:rsidR="00657C00" w:rsidRPr="001E1AC0">
        <w:rPr>
          <w:rFonts w:asciiTheme="majorBidi" w:hAnsiTheme="majorBidi" w:hint="cs"/>
          <w:sz w:val="30"/>
          <w:szCs w:val="30"/>
          <w:cs/>
        </w:rPr>
        <w:t xml:space="preserve"> </w:t>
      </w:r>
      <w:r w:rsidRPr="001E1AC0">
        <w:rPr>
          <w:rFonts w:asciiTheme="majorBidi" w:hAnsiTheme="majorBidi"/>
          <w:spacing w:val="-6"/>
          <w:sz w:val="30"/>
          <w:szCs w:val="30"/>
          <w:cs/>
        </w:rPr>
        <w:t>มีมติ</w:t>
      </w:r>
      <w:r w:rsidR="00113C60" w:rsidRPr="001E1AC0">
        <w:rPr>
          <w:rFonts w:asciiTheme="majorBidi" w:hAnsiTheme="majorBidi" w:hint="cs"/>
          <w:spacing w:val="-6"/>
          <w:sz w:val="30"/>
          <w:szCs w:val="30"/>
          <w:cs/>
        </w:rPr>
        <w:t>อนุมัติ</w:t>
      </w:r>
      <w:r w:rsidRPr="001E1AC0">
        <w:rPr>
          <w:rFonts w:asciiTheme="majorBidi" w:hAnsiTheme="majorBidi"/>
          <w:spacing w:val="-6"/>
          <w:sz w:val="30"/>
          <w:szCs w:val="30"/>
          <w:cs/>
        </w:rPr>
        <w:t>ให้โอนทุนสำรองตามกฎหมายเพื่อชดเชย</w:t>
      </w:r>
      <w:r w:rsidR="00113C60" w:rsidRPr="001E1AC0">
        <w:rPr>
          <w:rFonts w:asciiTheme="majorBidi" w:hAnsiTheme="majorBidi"/>
          <w:spacing w:val="-6"/>
          <w:sz w:val="30"/>
          <w:szCs w:val="30"/>
          <w:cs/>
        </w:rPr>
        <w:br/>
      </w:r>
      <w:r w:rsidR="00113C60" w:rsidRPr="001E1AC0">
        <w:rPr>
          <w:rFonts w:asciiTheme="majorBidi" w:hAnsiTheme="majorBidi" w:hint="cs"/>
          <w:spacing w:val="-6"/>
          <w:sz w:val="30"/>
          <w:szCs w:val="30"/>
          <w:cs/>
        </w:rPr>
        <w:t>ผล</w:t>
      </w:r>
      <w:r w:rsidRPr="001E1AC0">
        <w:rPr>
          <w:rFonts w:asciiTheme="majorBidi" w:hAnsiTheme="majorBidi"/>
          <w:spacing w:val="-6"/>
          <w:sz w:val="30"/>
          <w:szCs w:val="30"/>
          <w:cs/>
        </w:rPr>
        <w:t xml:space="preserve">ขาดทุนสะสมของบริษัทจำนวน </w:t>
      </w:r>
      <w:r w:rsidRPr="001E1AC0">
        <w:rPr>
          <w:rFonts w:asciiTheme="majorBidi" w:hAnsiTheme="majorBidi"/>
          <w:spacing w:val="-6"/>
          <w:sz w:val="30"/>
          <w:szCs w:val="30"/>
        </w:rPr>
        <w:t>112</w:t>
      </w:r>
      <w:r w:rsidRPr="001E1AC0">
        <w:rPr>
          <w:rFonts w:asciiTheme="majorBidi" w:hAnsiTheme="majorBidi"/>
          <w:spacing w:val="-6"/>
          <w:sz w:val="30"/>
          <w:szCs w:val="30"/>
          <w:cs/>
        </w:rPr>
        <w:t xml:space="preserve"> ล้านบาท</w:t>
      </w:r>
      <w:r w:rsidRPr="001E1AC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</w:p>
    <w:p w14:paraId="01E49808" w14:textId="7AE7A072" w:rsidR="00E44B4D" w:rsidRPr="001E1AC0" w:rsidRDefault="00E44B4D" w:rsidP="00062754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55" w:right="-14" w:hanging="55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2933E00C" w14:textId="77777777" w:rsidR="00E44B4D" w:rsidRPr="001E1AC0" w:rsidRDefault="00E44B4D" w:rsidP="00062754">
      <w:pPr>
        <w:pStyle w:val="ListParagraph"/>
        <w:tabs>
          <w:tab w:val="left" w:pos="562"/>
        </w:tabs>
        <w:spacing w:after="0" w:line="240" w:lineRule="auto"/>
        <w:ind w:left="555" w:right="-14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39A92DF8" w14:textId="72A947E2" w:rsidR="00E44B4D" w:rsidRPr="001E1AC0" w:rsidRDefault="00E44B4D" w:rsidP="005D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76" w:right="-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1E1AC0">
        <w:rPr>
          <w:rFonts w:asciiTheme="majorBidi" w:hAnsiTheme="majorBidi" w:cstheme="majorBidi"/>
          <w:spacing w:val="-2"/>
          <w:sz w:val="30"/>
          <w:szCs w:val="30"/>
          <w:cs/>
        </w:rPr>
        <w:t>กำไร</w:t>
      </w:r>
      <w:r w:rsidR="000A117B" w:rsidRPr="001E1AC0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Pr="001E1AC0">
        <w:rPr>
          <w:rFonts w:asciiTheme="majorBidi" w:hAnsiTheme="majorBidi" w:cstheme="majorBidi"/>
          <w:spacing w:val="-2"/>
          <w:sz w:val="30"/>
          <w:szCs w:val="30"/>
          <w:cs/>
        </w:rPr>
        <w:t>หุ้นขั้นพื้นฐานสำหรับ</w:t>
      </w:r>
      <w:r w:rsidR="00A64824"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="00221FA3"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</w:t>
      </w:r>
      <w:r w:rsidR="00EE5348"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5621E2"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</w:t>
      </w:r>
      <w:r w:rsidR="00EE5348"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>ดือน</w:t>
      </w:r>
      <w:r w:rsidRPr="001E1AC0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Pr="001E1AC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E5348" w:rsidRPr="001E1AC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5621E2"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1E1AC0">
        <w:rPr>
          <w:rFonts w:asciiTheme="majorBidi" w:hAnsiTheme="majorBidi" w:cstheme="majorBidi"/>
          <w:spacing w:val="-2"/>
          <w:sz w:val="30"/>
          <w:szCs w:val="30"/>
          <w:cs/>
        </w:rPr>
        <w:t>คำนวณจากกำไรสำหรับ</w:t>
      </w:r>
      <w:r w:rsidRPr="001E1AC0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1E1AC0">
        <w:rPr>
          <w:rFonts w:asciiTheme="majorBidi" w:hAnsiTheme="majorBidi" w:cstheme="majorBidi"/>
          <w:spacing w:val="-6"/>
          <w:sz w:val="30"/>
          <w:szCs w:val="30"/>
          <w:cs/>
        </w:rPr>
        <w:t>ส่วนที่เป็นของผู้ถือหุ้นสามัญของบริษัท</w:t>
      </w:r>
      <w:r w:rsidR="00F3514B" w:rsidRPr="001E1AC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E1AC0">
        <w:rPr>
          <w:rFonts w:asciiTheme="majorBidi" w:hAnsiTheme="majorBidi" w:cstheme="majorBidi"/>
          <w:spacing w:val="-6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Pr="001E1AC0">
        <w:rPr>
          <w:rFonts w:asciiTheme="majorBidi" w:hAnsiTheme="majorBidi" w:cstheme="majorBidi" w:hint="cs"/>
          <w:spacing w:val="-6"/>
          <w:sz w:val="30"/>
          <w:szCs w:val="30"/>
          <w:cs/>
        </w:rPr>
        <w:t>งวด</w:t>
      </w:r>
      <w:r w:rsidRPr="001E1AC0">
        <w:rPr>
          <w:rFonts w:asciiTheme="majorBidi" w:hAnsiTheme="majorBidi"/>
          <w:sz w:val="30"/>
          <w:szCs w:val="30"/>
          <w:cs/>
        </w:rPr>
        <w:t xml:space="preserve"> </w:t>
      </w:r>
      <w:r w:rsidR="00E61B7A" w:rsidRPr="001E1AC0">
        <w:rPr>
          <w:rFonts w:asciiTheme="majorBidi" w:hAnsiTheme="majorBidi"/>
          <w:sz w:val="30"/>
          <w:szCs w:val="30"/>
          <w:cs/>
        </w:rPr>
        <w:t xml:space="preserve">ซึ่ง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เหตุข้อ </w:t>
      </w:r>
      <w:r w:rsidR="000553B2" w:rsidRPr="001E1AC0">
        <w:rPr>
          <w:rFonts w:asciiTheme="majorBidi" w:hAnsiTheme="majorBidi" w:hint="cs"/>
          <w:sz w:val="30"/>
          <w:szCs w:val="30"/>
        </w:rPr>
        <w:t>5</w:t>
      </w:r>
      <w:r w:rsidR="00E61B7A" w:rsidRPr="001E1AC0">
        <w:rPr>
          <w:rFonts w:asciiTheme="majorBidi" w:hAnsiTheme="majorBidi"/>
          <w:sz w:val="30"/>
          <w:szCs w:val="30"/>
          <w:cs/>
        </w:rPr>
        <w:t xml:space="preserve"> จำนวนหุ้นสามัญถัวเฉลี่ยถ่วงน้ำหนักที่นำมาใช้ในการคำนวณกำไรต่อหุ้นสำหรับ</w:t>
      </w:r>
      <w:r w:rsidR="002C244E" w:rsidRPr="001E1AC0">
        <w:rPr>
          <w:rFonts w:asciiTheme="majorBidi" w:hAnsiTheme="majorBidi" w:hint="cs"/>
          <w:sz w:val="30"/>
          <w:szCs w:val="30"/>
          <w:cs/>
        </w:rPr>
        <w:t>งวด</w:t>
      </w:r>
      <w:r w:rsidR="00E61B7A" w:rsidRPr="001E1AC0">
        <w:rPr>
          <w:rFonts w:asciiTheme="majorBidi" w:hAnsiTheme="majorBidi"/>
          <w:sz w:val="30"/>
          <w:szCs w:val="30"/>
          <w:cs/>
        </w:rPr>
        <w:t>ได้ถูกปรับปรุงเสมือนว่าการเปลี่ยนแปลงนั้นได้เกิดขึ้นตั้งแต่วันต้นงวดของปีบัญชีดังกล่าว โดยแสดงการคำนวณ</w:t>
      </w:r>
      <w:r w:rsidR="00DA7E33" w:rsidRPr="001E1AC0">
        <w:rPr>
          <w:rFonts w:asciiTheme="majorBidi" w:hAnsiTheme="majorBidi" w:hint="cs"/>
          <w:sz w:val="30"/>
          <w:szCs w:val="30"/>
          <w:cs/>
        </w:rPr>
        <w:t xml:space="preserve"> </w:t>
      </w:r>
      <w:r w:rsidR="00E61B7A" w:rsidRPr="001E1AC0">
        <w:rPr>
          <w:rFonts w:asciiTheme="majorBidi" w:hAnsiTheme="majorBidi"/>
          <w:sz w:val="30"/>
          <w:szCs w:val="30"/>
          <w:cs/>
        </w:rPr>
        <w:t>ดังน</w:t>
      </w:r>
      <w:r w:rsidR="00E61B7A" w:rsidRPr="001E1AC0">
        <w:rPr>
          <w:rFonts w:asciiTheme="majorBidi" w:hAnsiTheme="majorBidi" w:hint="cs"/>
          <w:sz w:val="30"/>
          <w:szCs w:val="30"/>
          <w:cs/>
        </w:rPr>
        <w:t>ี้</w:t>
      </w:r>
    </w:p>
    <w:p w14:paraId="28269D71" w14:textId="77777777" w:rsidR="00DA7E33" w:rsidRPr="001E1AC0" w:rsidRDefault="00DA7E33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both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8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8"/>
        <w:gridCol w:w="1440"/>
        <w:gridCol w:w="245"/>
        <w:gridCol w:w="1440"/>
      </w:tblGrid>
      <w:tr w:rsidR="001F4BFA" w:rsidRPr="001E1AC0" w14:paraId="12C398A0" w14:textId="77777777" w:rsidTr="00ED0C84">
        <w:trPr>
          <w:trHeight w:val="360"/>
          <w:tblHeader/>
        </w:trPr>
        <w:tc>
          <w:tcPr>
            <w:tcW w:w="5818" w:type="dxa"/>
          </w:tcPr>
          <w:p w14:paraId="2E2D2DE5" w14:textId="77777777" w:rsidR="001F4BFA" w:rsidRPr="001E1AC0" w:rsidRDefault="001F4BFA" w:rsidP="00ED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467592" w14:textId="77777777" w:rsidR="001F4BFA" w:rsidRPr="001E1AC0" w:rsidRDefault="001F4BFA" w:rsidP="00ED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2819318A" w14:textId="77777777" w:rsidR="001F4BFA" w:rsidRPr="001E1AC0" w:rsidRDefault="001F4BFA" w:rsidP="00ED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8E4A41" w14:textId="77777777" w:rsidR="001F4BFA" w:rsidRPr="001E1AC0" w:rsidRDefault="001F4BFA" w:rsidP="00ED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F4BFA" w:rsidRPr="001E1AC0" w14:paraId="517F8F4A" w14:textId="77777777" w:rsidTr="00ED0C84">
        <w:trPr>
          <w:trHeight w:val="360"/>
          <w:tblHeader/>
        </w:trPr>
        <w:tc>
          <w:tcPr>
            <w:tcW w:w="5818" w:type="dxa"/>
          </w:tcPr>
          <w:p w14:paraId="74C2F303" w14:textId="77777777" w:rsidR="001F4BFA" w:rsidRPr="001E1AC0" w:rsidRDefault="001F4BFA" w:rsidP="00ED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5" w:type="dxa"/>
            <w:gridSpan w:val="3"/>
          </w:tcPr>
          <w:p w14:paraId="75F19F77" w14:textId="071A7F40" w:rsidR="001F4BFA" w:rsidRPr="001E1AC0" w:rsidRDefault="0071617D" w:rsidP="00ED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1E1A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 / พันหุ้น)</w:t>
            </w:r>
          </w:p>
        </w:tc>
      </w:tr>
      <w:tr w:rsidR="00D87D31" w:rsidRPr="001E1AC0" w14:paraId="54C48C8C" w14:textId="77777777" w:rsidTr="00DC1905">
        <w:trPr>
          <w:trHeight w:val="360"/>
        </w:trPr>
        <w:tc>
          <w:tcPr>
            <w:tcW w:w="5818" w:type="dxa"/>
          </w:tcPr>
          <w:p w14:paraId="25A8FBDA" w14:textId="61499AC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5ED2983C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0271EEC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DA1782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D31" w:rsidRPr="001E1AC0" w14:paraId="6708721B" w14:textId="77777777" w:rsidTr="00DC1905">
        <w:trPr>
          <w:trHeight w:val="360"/>
        </w:trPr>
        <w:tc>
          <w:tcPr>
            <w:tcW w:w="5818" w:type="dxa"/>
          </w:tcPr>
          <w:p w14:paraId="41DBAE09" w14:textId="5FC3C1DF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3B0783F" w14:textId="46430688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253,712</w:t>
            </w:r>
          </w:p>
        </w:tc>
        <w:tc>
          <w:tcPr>
            <w:tcW w:w="245" w:type="dxa"/>
          </w:tcPr>
          <w:p w14:paraId="4401CEB8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4644DC6" w14:textId="145E62E1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77,840</w:t>
            </w:r>
          </w:p>
        </w:tc>
      </w:tr>
      <w:tr w:rsidR="00D87D31" w:rsidRPr="001E1AC0" w14:paraId="7FDB4AEE" w14:textId="77777777" w:rsidTr="00DC1905">
        <w:trPr>
          <w:trHeight w:val="360"/>
        </w:trPr>
        <w:tc>
          <w:tcPr>
            <w:tcW w:w="5818" w:type="dxa"/>
          </w:tcPr>
          <w:p w14:paraId="4E90F9ED" w14:textId="5A63359D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E6CD4" w:rsidRPr="001E1A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="004E33B6" w:rsidRPr="001E1A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33B6"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D0DF00" w14:textId="3E3FDC9A" w:rsidR="00D87D31" w:rsidRPr="001E1AC0" w:rsidRDefault="00987B45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1,210,900</w:t>
            </w:r>
          </w:p>
        </w:tc>
        <w:tc>
          <w:tcPr>
            <w:tcW w:w="245" w:type="dxa"/>
          </w:tcPr>
          <w:p w14:paraId="2A07DE0A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DDF3B6" w14:textId="37D16928" w:rsidR="00D87D31" w:rsidRPr="001E1AC0" w:rsidRDefault="00987B45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790,900</w:t>
            </w:r>
          </w:p>
        </w:tc>
      </w:tr>
      <w:tr w:rsidR="00D87D31" w:rsidRPr="001E1AC0" w14:paraId="1D600A06" w14:textId="77777777" w:rsidTr="00DC1905">
        <w:trPr>
          <w:trHeight w:val="360"/>
        </w:trPr>
        <w:tc>
          <w:tcPr>
            <w:tcW w:w="5818" w:type="dxa"/>
          </w:tcPr>
          <w:p w14:paraId="7DC6D2FE" w14:textId="2B956CE2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99656B" w14:textId="1E7EE914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1,210,900</w:t>
            </w:r>
          </w:p>
        </w:tc>
        <w:tc>
          <w:tcPr>
            <w:tcW w:w="245" w:type="dxa"/>
          </w:tcPr>
          <w:p w14:paraId="4AD4901D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A984FF" w14:textId="05C068FB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790,900</w:t>
            </w:r>
          </w:p>
        </w:tc>
      </w:tr>
      <w:tr w:rsidR="00D87D31" w:rsidRPr="001E1AC0" w14:paraId="64EBBAA6" w14:textId="77777777" w:rsidTr="00DC1905">
        <w:trPr>
          <w:trHeight w:val="360"/>
        </w:trPr>
        <w:tc>
          <w:tcPr>
            <w:tcW w:w="5818" w:type="dxa"/>
          </w:tcPr>
          <w:p w14:paraId="3E0EEBD7" w14:textId="418807F3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D7A6ED8" w14:textId="1AA5D9E9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45" w:type="dxa"/>
          </w:tcPr>
          <w:p w14:paraId="3CFB4935" w14:textId="77777777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F344FF2" w14:textId="67A570F2" w:rsidR="00D87D31" w:rsidRPr="001E1AC0" w:rsidRDefault="00D87D31" w:rsidP="00D8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1F4BFA" w:rsidRPr="001E1AC0" w14:paraId="38DB1ACE" w14:textId="77777777" w:rsidTr="00BC7A43">
        <w:trPr>
          <w:trHeight w:val="288"/>
        </w:trPr>
        <w:tc>
          <w:tcPr>
            <w:tcW w:w="5818" w:type="dxa"/>
          </w:tcPr>
          <w:p w14:paraId="62822090" w14:textId="797F3B0F" w:rsidR="001F4BFA" w:rsidRPr="001E1AC0" w:rsidRDefault="001F4BFA" w:rsidP="00BC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5281A24" w14:textId="2B83C73D" w:rsidR="001F4BFA" w:rsidRPr="001E1AC0" w:rsidRDefault="001F4BFA" w:rsidP="00BC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E7FAB25" w14:textId="77777777" w:rsidR="001F4BFA" w:rsidRPr="001E1AC0" w:rsidRDefault="001F4BFA" w:rsidP="00BC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2D5A300" w14:textId="11CAC8BD" w:rsidR="001F4BFA" w:rsidRPr="001E1AC0" w:rsidRDefault="001F4BFA" w:rsidP="00BC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E7C" w:rsidRPr="001E1AC0" w14:paraId="0993D360" w14:textId="77777777" w:rsidTr="007B1859">
        <w:trPr>
          <w:trHeight w:val="360"/>
        </w:trPr>
        <w:tc>
          <w:tcPr>
            <w:tcW w:w="5818" w:type="dxa"/>
          </w:tcPr>
          <w:p w14:paraId="2644D7D8" w14:textId="675EA168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3A19472C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CC2452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A469E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E7C" w:rsidRPr="001E1AC0" w14:paraId="715D3C5E" w14:textId="77777777" w:rsidTr="007B1859">
        <w:trPr>
          <w:trHeight w:val="360"/>
        </w:trPr>
        <w:tc>
          <w:tcPr>
            <w:tcW w:w="5818" w:type="dxa"/>
          </w:tcPr>
          <w:p w14:paraId="62C4653C" w14:textId="34630978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36C8DA8" w14:textId="450DEBEB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2,861,321</w:t>
            </w:r>
          </w:p>
        </w:tc>
        <w:tc>
          <w:tcPr>
            <w:tcW w:w="245" w:type="dxa"/>
          </w:tcPr>
          <w:p w14:paraId="16833E3A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F6E287" w14:textId="422065B8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216,373</w:t>
            </w:r>
          </w:p>
        </w:tc>
      </w:tr>
      <w:tr w:rsidR="00667E7C" w:rsidRPr="001E1AC0" w14:paraId="1F70E93B" w14:textId="77777777" w:rsidTr="007B1859">
        <w:trPr>
          <w:trHeight w:val="360"/>
        </w:trPr>
        <w:tc>
          <w:tcPr>
            <w:tcW w:w="5818" w:type="dxa"/>
          </w:tcPr>
          <w:p w14:paraId="4F25CBEF" w14:textId="566F0FA4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0D805D" w14:textId="6FEB2B64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79,090</w:t>
            </w:r>
          </w:p>
        </w:tc>
        <w:tc>
          <w:tcPr>
            <w:tcW w:w="245" w:type="dxa"/>
          </w:tcPr>
          <w:p w14:paraId="3902693F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C8C5A4C" w14:textId="2BEC9C95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79,090</w:t>
            </w:r>
          </w:p>
        </w:tc>
      </w:tr>
      <w:tr w:rsidR="00667E7C" w:rsidRPr="001E1AC0" w14:paraId="475FF5C3" w14:textId="77777777" w:rsidTr="00667E7C">
        <w:trPr>
          <w:trHeight w:val="360"/>
        </w:trPr>
        <w:tc>
          <w:tcPr>
            <w:tcW w:w="5818" w:type="dxa"/>
          </w:tcPr>
          <w:p w14:paraId="3B699E77" w14:textId="7DB7F89E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DF1155E" w14:textId="2F3FC058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28,677</w:t>
            </w:r>
          </w:p>
        </w:tc>
        <w:tc>
          <w:tcPr>
            <w:tcW w:w="245" w:type="dxa"/>
          </w:tcPr>
          <w:p w14:paraId="04CDA4B3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40991" w14:textId="3BC2BCFF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67E7C" w:rsidRPr="001E1AC0" w14:paraId="7DD3A565" w14:textId="77777777" w:rsidTr="00667E7C">
        <w:trPr>
          <w:trHeight w:val="360"/>
        </w:trPr>
        <w:tc>
          <w:tcPr>
            <w:tcW w:w="5818" w:type="dxa"/>
          </w:tcPr>
          <w:p w14:paraId="03CBE1B4" w14:textId="15C9B0C6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3F9E5B41" w14:textId="38D951FD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3,846</w:t>
            </w:r>
          </w:p>
        </w:tc>
        <w:tc>
          <w:tcPr>
            <w:tcW w:w="245" w:type="dxa"/>
          </w:tcPr>
          <w:p w14:paraId="391FB48A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5DE981" w14:textId="042B181A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67E7C" w:rsidRPr="001E1AC0" w14:paraId="42D01DAE" w14:textId="77777777" w:rsidTr="00667E7C">
        <w:trPr>
          <w:trHeight w:val="360"/>
        </w:trPr>
        <w:tc>
          <w:tcPr>
            <w:tcW w:w="5818" w:type="dxa"/>
          </w:tcPr>
          <w:p w14:paraId="5E852DD2" w14:textId="758F5AA4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ผลกระทบจากการลดมูลค่าหุ้นที่ตราไว้</w:t>
            </w:r>
          </w:p>
        </w:tc>
        <w:tc>
          <w:tcPr>
            <w:tcW w:w="1440" w:type="dxa"/>
          </w:tcPr>
          <w:p w14:paraId="363BAC07" w14:textId="044851F9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711,810</w:t>
            </w:r>
          </w:p>
        </w:tc>
        <w:tc>
          <w:tcPr>
            <w:tcW w:w="245" w:type="dxa"/>
          </w:tcPr>
          <w:p w14:paraId="2A43611C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F13D78" w14:textId="657D7D98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711,810</w:t>
            </w:r>
          </w:p>
        </w:tc>
      </w:tr>
      <w:tr w:rsidR="00667E7C" w:rsidRPr="001E1AC0" w14:paraId="5F0335D0" w14:textId="77777777" w:rsidTr="00667E7C">
        <w:trPr>
          <w:trHeight w:val="360"/>
        </w:trPr>
        <w:tc>
          <w:tcPr>
            <w:tcW w:w="5818" w:type="dxa"/>
          </w:tcPr>
          <w:p w14:paraId="3A6BFAED" w14:textId="1795470F" w:rsidR="00667E7C" w:rsidRPr="001E1AC0" w:rsidRDefault="00667E7C" w:rsidP="0033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ผลกระทบจากการลดมูลค่าที่ตราไว้ของหุ้นเมื่อวันที่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B862DEA" w14:textId="1A481CA5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258,092</w:t>
            </w:r>
          </w:p>
        </w:tc>
        <w:tc>
          <w:tcPr>
            <w:tcW w:w="245" w:type="dxa"/>
          </w:tcPr>
          <w:p w14:paraId="459C3F5A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373544" w14:textId="5B7F930C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67E7C" w:rsidRPr="001E1AC0" w14:paraId="7DB8C2CD" w14:textId="77777777" w:rsidTr="00B135F6">
        <w:trPr>
          <w:trHeight w:val="360"/>
        </w:trPr>
        <w:tc>
          <w:tcPr>
            <w:tcW w:w="5818" w:type="dxa"/>
          </w:tcPr>
          <w:p w14:paraId="083CC34D" w14:textId="54D3B921" w:rsidR="00667E7C" w:rsidRPr="001E1AC0" w:rsidRDefault="00667E7C" w:rsidP="0033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ผลกระทบจากการลดมูลค่าที่ตราไว้ของหุ้นเมื่อวันที่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D2396" w14:textId="0AF274B6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34,61</w:t>
            </w:r>
            <w:r w:rsidR="0075206E" w:rsidRPr="001E1A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EEAF753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F1014" w14:textId="51BBD82E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67E7C" w:rsidRPr="001E1AC0" w14:paraId="71434493" w14:textId="77777777" w:rsidTr="00B135F6">
        <w:trPr>
          <w:trHeight w:val="360"/>
        </w:trPr>
        <w:tc>
          <w:tcPr>
            <w:tcW w:w="5818" w:type="dxa"/>
          </w:tcPr>
          <w:p w14:paraId="3B56A8C4" w14:textId="5972070C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954564" w14:textId="4D08A634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1,116,13</w:t>
            </w:r>
            <w:r w:rsidR="0075206E"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2793CD2B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32BB2B" w14:textId="61B319B0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790,900</w:t>
            </w:r>
          </w:p>
        </w:tc>
      </w:tr>
      <w:tr w:rsidR="00667E7C" w:rsidRPr="001E1AC0" w14:paraId="4B8B69E0" w14:textId="77777777" w:rsidTr="00B135F6">
        <w:trPr>
          <w:trHeight w:val="360"/>
        </w:trPr>
        <w:tc>
          <w:tcPr>
            <w:tcW w:w="5818" w:type="dxa"/>
          </w:tcPr>
          <w:p w14:paraId="6A549742" w14:textId="06852BF5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A3BAE52" w14:textId="2EED5A04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45" w:type="dxa"/>
          </w:tcPr>
          <w:p w14:paraId="6E9B567B" w14:textId="77777777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8518C97" w14:textId="62A32690" w:rsidR="00667E7C" w:rsidRPr="001E1AC0" w:rsidRDefault="00667E7C" w:rsidP="0066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A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374FAD2C" w14:textId="06B35192" w:rsidR="003247F6" w:rsidRPr="001E1AC0" w:rsidRDefault="003247F6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A44FCDE" w14:textId="77777777" w:rsidR="00633647" w:rsidRPr="001E1AC0" w:rsidRDefault="0063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1E1AC0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7658118B" w14:textId="5F219C1A" w:rsidR="00144538" w:rsidRPr="001E1AC0" w:rsidRDefault="00144538" w:rsidP="00062754">
      <w:pPr>
        <w:pStyle w:val="ListParagraph"/>
        <w:numPr>
          <w:ilvl w:val="0"/>
          <w:numId w:val="16"/>
        </w:numPr>
        <w:tabs>
          <w:tab w:val="left" w:pos="2880"/>
        </w:tabs>
        <w:spacing w:after="0" w:line="240" w:lineRule="auto"/>
        <w:ind w:left="540" w:right="-14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2BA5F928" w14:textId="77777777" w:rsidR="00144538" w:rsidRPr="001E1AC0" w:rsidRDefault="00144538" w:rsidP="00C71D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right="-14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9545085" w14:textId="77777777" w:rsidR="00144538" w:rsidRPr="001E1AC0" w:rsidRDefault="00144538" w:rsidP="00C71D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-14"/>
        <w:jc w:val="thaiDistribute"/>
        <w:rPr>
          <w:rFonts w:ascii="Angsana New" w:hAnsi="Angsana New"/>
          <w:spacing w:val="-2"/>
          <w:sz w:val="30"/>
          <w:szCs w:val="30"/>
        </w:rPr>
      </w:pPr>
      <w:r w:rsidRPr="001E1AC0"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CBE7147" w:rsidR="00144538" w:rsidRPr="001E1AC0" w:rsidRDefault="00144538" w:rsidP="00C71D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right="-14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Style w:val="TableGrid"/>
        <w:tblW w:w="89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1761"/>
        <w:gridCol w:w="1762"/>
        <w:gridCol w:w="245"/>
        <w:gridCol w:w="1440"/>
      </w:tblGrid>
      <w:tr w:rsidR="00E42696" w:rsidRPr="001E1AC0" w14:paraId="0546F0D3" w14:textId="77777777" w:rsidTr="00FC646F">
        <w:trPr>
          <w:trHeight w:val="360"/>
        </w:trPr>
        <w:tc>
          <w:tcPr>
            <w:tcW w:w="3717" w:type="dxa"/>
          </w:tcPr>
          <w:p w14:paraId="47776A5A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761" w:type="dxa"/>
            <w:vAlign w:val="bottom"/>
          </w:tcPr>
          <w:p w14:paraId="4B37DDDB" w14:textId="2F344DF5" w:rsidR="00E42696" w:rsidRPr="001E1AC0" w:rsidRDefault="009C304A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62" w:type="dxa"/>
            <w:vAlign w:val="bottom"/>
          </w:tcPr>
          <w:p w14:paraId="5631395A" w14:textId="77777777" w:rsidR="009C304A" w:rsidRPr="001E1AC0" w:rsidRDefault="009C304A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กำหนดจ่าย</w:t>
            </w:r>
          </w:p>
          <w:p w14:paraId="3946E843" w14:textId="39720458" w:rsidR="00E42696" w:rsidRPr="001E1AC0" w:rsidRDefault="009C304A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5" w:type="dxa"/>
            <w:vAlign w:val="bottom"/>
          </w:tcPr>
          <w:p w14:paraId="704913AD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84BCAC" w14:textId="51A5AD1B" w:rsidR="00E42696" w:rsidRPr="001E1AC0" w:rsidRDefault="009C304A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จำนวนเงิน</w:t>
            </w:r>
          </w:p>
        </w:tc>
      </w:tr>
      <w:tr w:rsidR="00E42696" w:rsidRPr="001E1AC0" w14:paraId="13BF95A0" w14:textId="77777777" w:rsidTr="00F9544F">
        <w:trPr>
          <w:trHeight w:val="360"/>
        </w:trPr>
        <w:tc>
          <w:tcPr>
            <w:tcW w:w="3717" w:type="dxa"/>
          </w:tcPr>
          <w:p w14:paraId="0D917611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761" w:type="dxa"/>
          </w:tcPr>
          <w:p w14:paraId="206B327C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762" w:type="dxa"/>
          </w:tcPr>
          <w:p w14:paraId="4B7C7D63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1E31D9A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F3603C" w14:textId="51E4F571" w:rsidR="00E42696" w:rsidRPr="001E1AC0" w:rsidRDefault="009C304A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(ล้านบาท)</w:t>
            </w:r>
          </w:p>
        </w:tc>
      </w:tr>
      <w:tr w:rsidR="00E42696" w:rsidRPr="001E1AC0" w14:paraId="398A7782" w14:textId="77777777" w:rsidTr="00F9544F">
        <w:trPr>
          <w:trHeight w:val="360"/>
        </w:trPr>
        <w:tc>
          <w:tcPr>
            <w:tcW w:w="3717" w:type="dxa"/>
          </w:tcPr>
          <w:p w14:paraId="37DBCB99" w14:textId="36D31D3A" w:rsidR="00E42696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2566</w:t>
            </w:r>
          </w:p>
        </w:tc>
        <w:tc>
          <w:tcPr>
            <w:tcW w:w="1761" w:type="dxa"/>
          </w:tcPr>
          <w:p w14:paraId="061E874E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762" w:type="dxa"/>
          </w:tcPr>
          <w:p w14:paraId="5C397567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2359E7DB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208490" w14:textId="77777777" w:rsidR="00E42696" w:rsidRPr="001E1AC0" w:rsidRDefault="00E42696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837ACD" w:rsidRPr="001E1AC0" w14:paraId="1A052966" w14:textId="77777777" w:rsidTr="00F9544F">
        <w:trPr>
          <w:trHeight w:val="360"/>
        </w:trPr>
        <w:tc>
          <w:tcPr>
            <w:tcW w:w="3717" w:type="dxa"/>
          </w:tcPr>
          <w:p w14:paraId="6D18E256" w14:textId="16B296AD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ครั้งที่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61" w:type="dxa"/>
          </w:tcPr>
          <w:p w14:paraId="6EAFE59D" w14:textId="0E56F90C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62" w:type="dxa"/>
          </w:tcPr>
          <w:p w14:paraId="6D08B949" w14:textId="399CF882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02B90C1A" w14:textId="77777777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11E830" w14:textId="455D7C89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3,208</w:t>
            </w:r>
          </w:p>
        </w:tc>
      </w:tr>
      <w:tr w:rsidR="00837ACD" w:rsidRPr="001E1AC0" w14:paraId="060F8A92" w14:textId="77777777" w:rsidTr="00987031">
        <w:trPr>
          <w:trHeight w:val="360"/>
        </w:trPr>
        <w:tc>
          <w:tcPr>
            <w:tcW w:w="3717" w:type="dxa"/>
          </w:tcPr>
          <w:p w14:paraId="089A3685" w14:textId="5C4B2092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ครั้งที่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61" w:type="dxa"/>
          </w:tcPr>
          <w:p w14:paraId="1F2A444A" w14:textId="55F66113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62" w:type="dxa"/>
          </w:tcPr>
          <w:p w14:paraId="338A98A9" w14:textId="67F70B8A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E1A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670F53B3" w14:textId="77777777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ADEBB" w14:textId="2E7F5CE7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837ACD" w:rsidRPr="001E1AC0" w14:paraId="12E0ACA4" w14:textId="77777777" w:rsidTr="00987031">
        <w:trPr>
          <w:trHeight w:val="360"/>
        </w:trPr>
        <w:tc>
          <w:tcPr>
            <w:tcW w:w="3717" w:type="dxa"/>
          </w:tcPr>
          <w:p w14:paraId="70BBEF07" w14:textId="492D63F2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61" w:type="dxa"/>
          </w:tcPr>
          <w:p w14:paraId="74CDD45A" w14:textId="77777777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75887CB" w14:textId="77777777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3A5E3D67" w14:textId="77777777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667D45" w14:textId="671BC82E" w:rsidR="00837ACD" w:rsidRPr="001E1AC0" w:rsidRDefault="00837ACD" w:rsidP="00476C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4,080</w:t>
            </w:r>
          </w:p>
        </w:tc>
      </w:tr>
    </w:tbl>
    <w:p w14:paraId="4AD704D9" w14:textId="6010209E" w:rsidR="00D3161A" w:rsidRPr="001E1AC0" w:rsidRDefault="00D3161A" w:rsidP="0006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04D65AA" w14:textId="242C48C1" w:rsidR="00DD3DAC" w:rsidRPr="001E1AC0" w:rsidRDefault="00DD3DAC" w:rsidP="00062754">
      <w:pPr>
        <w:pStyle w:val="ListParagraph"/>
        <w:numPr>
          <w:ilvl w:val="0"/>
          <w:numId w:val="16"/>
        </w:numPr>
        <w:tabs>
          <w:tab w:val="left" w:pos="2880"/>
        </w:tabs>
        <w:spacing w:after="0" w:line="240" w:lineRule="auto"/>
        <w:ind w:left="540" w:right="-14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E1AC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441F5D7" w14:textId="77777777" w:rsidR="00DD3DAC" w:rsidRPr="001E1AC0" w:rsidRDefault="00DD3DAC" w:rsidP="00E34DDD">
      <w:pPr>
        <w:pStyle w:val="block"/>
        <w:spacing w:after="0" w:line="240" w:lineRule="auto"/>
        <w:ind w:left="562" w:right="-14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1E1AC0" w:rsidRDefault="00DD3DAC" w:rsidP="00062754">
      <w:pPr>
        <w:pStyle w:val="block"/>
        <w:spacing w:after="0"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1E1AC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1E1AC0" w:rsidRDefault="000B3015" w:rsidP="00E34DDD">
      <w:pPr>
        <w:pStyle w:val="block"/>
        <w:spacing w:after="0" w:line="240" w:lineRule="auto"/>
        <w:ind w:left="562" w:right="-14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2EF577C" w14:textId="0C55C0A3" w:rsidR="005B5F86" w:rsidRPr="001E1AC0" w:rsidRDefault="00840B50" w:rsidP="00F32AF0">
      <w:pPr>
        <w:pStyle w:val="block"/>
        <w:spacing w:after="0" w:line="240" w:lineRule="auto"/>
        <w:ind w:left="562" w:right="-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สินทรัพย์ทางการเงินและหนี้สินทางการเงินวัดมูลค่าด้วยราคาทุนตัดจำหน่าย</w:t>
      </w:r>
      <w:r w:rsidR="00A64824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50CBDFCA" w14:textId="77777777" w:rsidR="00185650" w:rsidRPr="001E1AC0" w:rsidRDefault="00185650" w:rsidP="00062754">
      <w:pPr>
        <w:pStyle w:val="block"/>
        <w:spacing w:after="0" w:line="240" w:lineRule="atLeast"/>
        <w:ind w:left="562" w:right="-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7DD8EB" w14:textId="440A5CF0" w:rsidR="006902D0" w:rsidRPr="001E1AC0" w:rsidRDefault="006902D0" w:rsidP="00062754">
      <w:pPr>
        <w:pStyle w:val="ListParagraph"/>
        <w:numPr>
          <w:ilvl w:val="0"/>
          <w:numId w:val="16"/>
        </w:numPr>
        <w:tabs>
          <w:tab w:val="left" w:pos="2880"/>
        </w:tabs>
        <w:spacing w:after="0" w:line="240" w:lineRule="auto"/>
        <w:ind w:left="540" w:right="-14" w:hanging="540"/>
        <w:contextualSpacing w:val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1AC0">
        <w:rPr>
          <w:rFonts w:asciiTheme="majorBidi" w:hAnsiTheme="majorBidi" w:cstheme="majorBidi" w:hint="cs"/>
          <w:b/>
          <w:bCs/>
          <w:sz w:val="30"/>
          <w:szCs w:val="30"/>
          <w:cs/>
        </w:rPr>
        <w:t>เรื่องอื่น</w:t>
      </w:r>
      <w:r w:rsidR="00EE5348" w:rsidRPr="001E1AC0">
        <w:rPr>
          <w:rFonts w:asciiTheme="majorBidi" w:hAnsiTheme="majorBidi" w:cstheme="majorBidi" w:hint="cs"/>
          <w:b/>
          <w:bCs/>
          <w:sz w:val="30"/>
          <w:szCs w:val="30"/>
          <w:cs/>
        </w:rPr>
        <w:t>ๆ</w:t>
      </w:r>
    </w:p>
    <w:p w14:paraId="2BCEC59E" w14:textId="77777777" w:rsidR="00110590" w:rsidRPr="001E1AC0" w:rsidRDefault="00110590" w:rsidP="00062754">
      <w:pPr>
        <w:pStyle w:val="ListParagraph"/>
        <w:tabs>
          <w:tab w:val="left" w:pos="2880"/>
        </w:tabs>
        <w:spacing w:after="0" w:line="240" w:lineRule="auto"/>
        <w:ind w:left="540" w:right="-14"/>
        <w:contextualSpacing w:val="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26C2088" w14:textId="0947404A" w:rsidR="00476CD3" w:rsidRPr="001E1AC0" w:rsidRDefault="00797021" w:rsidP="005724AB">
      <w:pPr>
        <w:pStyle w:val="block"/>
        <w:numPr>
          <w:ilvl w:val="0"/>
          <w:numId w:val="20"/>
        </w:numPr>
        <w:spacing w:after="0" w:line="240" w:lineRule="auto"/>
        <w:ind w:left="993" w:right="-14" w:hanging="446"/>
        <w:jc w:val="thaiDistribute"/>
        <w:rPr>
          <w:rFonts w:ascii="Angsana New" w:hAnsi="Angsana New"/>
        </w:rPr>
      </w:pP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เมื่อช่วงปลายปี 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2565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PT </w:t>
      </w:r>
      <w:proofErr w:type="spellStart"/>
      <w:r w:rsidRPr="001E1AC0">
        <w:rPr>
          <w:rFonts w:asciiTheme="majorBidi" w:hAnsiTheme="majorBidi" w:cstheme="majorBidi"/>
          <w:sz w:val="30"/>
          <w:szCs w:val="30"/>
          <w:lang w:bidi="th-TH"/>
        </w:rPr>
        <w:t>Keramika</w:t>
      </w:r>
      <w:proofErr w:type="spellEnd"/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 Indonesia </w:t>
      </w:r>
      <w:proofErr w:type="spellStart"/>
      <w:r w:rsidRPr="001E1AC0">
        <w:rPr>
          <w:rFonts w:asciiTheme="majorBidi" w:hAnsiTheme="majorBidi" w:cstheme="majorBidi"/>
          <w:sz w:val="30"/>
          <w:szCs w:val="30"/>
          <w:lang w:bidi="th-TH"/>
        </w:rPr>
        <w:t>Assosiasi</w:t>
      </w:r>
      <w:proofErr w:type="spellEnd"/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proofErr w:type="spellStart"/>
      <w:r w:rsidRPr="001E1AC0">
        <w:rPr>
          <w:rFonts w:asciiTheme="majorBidi" w:hAnsiTheme="majorBidi" w:cstheme="majorBidi"/>
          <w:sz w:val="30"/>
          <w:szCs w:val="30"/>
          <w:lang w:bidi="th-TH"/>
        </w:rPr>
        <w:t>Tbk</w:t>
      </w:r>
      <w:proofErr w:type="spellEnd"/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. (“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KIA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”) ซึ่งเป็นบริษัทย่อยที่จดทะเบียน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ในตลาดหลักทรัพย์ประเทศอินโดนีเซีย ได้รับแจ้งจากหน่วยงานรัฐของอินโดนีเซียว่า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และบริษัทย่อย ของ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ที่ชื่อว่า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PT KIA </w:t>
      </w:r>
      <w:proofErr w:type="spellStart"/>
      <w:r w:rsidRPr="001E1AC0">
        <w:rPr>
          <w:rFonts w:asciiTheme="majorBidi" w:hAnsiTheme="majorBidi" w:cstheme="majorBidi"/>
          <w:sz w:val="30"/>
          <w:szCs w:val="30"/>
          <w:lang w:bidi="th-TH"/>
        </w:rPr>
        <w:t>Serpih</w:t>
      </w:r>
      <w:proofErr w:type="spellEnd"/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 Mas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(“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KSM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”) มีภาระความรับผิดต่อหน่วยงานรัฐของอินโดนีเซียรวมกัน ประมาณ 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ซึ่ง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ไม่มีความเกี่ยวข้องใดๆ กับบริษัทและ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SCC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โดยผู้ก่อตั้ง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2541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โดยหน่วยงานรัฐของประเทศอินโดนีเซียอ้างว่า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ผู้ก่อตั้ง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ได้นำหุ้นของ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และบริษัทย่อย วางเป็นหลักประกันการชำระหนี้แก่รัฐบาลอินโดนีเซีย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โดยหน่วยงานรัฐอินโดนีเซียได้เข้าควบคุมกิจการธนาคารของผู้ก่อตั้ง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และได้มีคำสั่งปิดกิจการธนาคารดังกล่าวในเวลาต่อมา </w:t>
      </w:r>
      <w:r w:rsidR="00476CD3" w:rsidRPr="001E1AC0">
        <w:rPr>
          <w:rFonts w:ascii="Angsana New" w:hAnsi="Angsana New" w:cs="Angsana New"/>
          <w:szCs w:val="22"/>
          <w:cs/>
          <w:lang w:bidi="th-TH"/>
        </w:rPr>
        <w:br w:type="page"/>
      </w:r>
    </w:p>
    <w:p w14:paraId="04496F5D" w14:textId="1EDF6FE4" w:rsidR="00797021" w:rsidRPr="001E1AC0" w:rsidRDefault="00797021" w:rsidP="00797021">
      <w:pPr>
        <w:pStyle w:val="block"/>
        <w:spacing w:after="0" w:line="240" w:lineRule="auto"/>
        <w:ind w:left="993" w:right="-1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="004C687E" w:rsidRPr="001E1AC0">
        <w:rPr>
          <w:rFonts w:asciiTheme="majorBidi" w:hAnsiTheme="majorBidi" w:cs="Angsana New"/>
          <w:sz w:val="30"/>
          <w:szCs w:val="30"/>
          <w:lang w:bidi="th-TH"/>
        </w:rPr>
        <w:t>KIA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PT KIA </w:t>
      </w:r>
      <w:proofErr w:type="spellStart"/>
      <w:r w:rsidRPr="001E1AC0">
        <w:rPr>
          <w:rFonts w:asciiTheme="majorBidi" w:hAnsiTheme="majorBidi" w:cs="Angsana New"/>
          <w:sz w:val="30"/>
          <w:szCs w:val="30"/>
          <w:lang w:bidi="th-TH"/>
        </w:rPr>
        <w:t>Keramik</w:t>
      </w:r>
      <w:proofErr w:type="spellEnd"/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 Mas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(“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>KKM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”) กับ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Ministry of Law and Human Rights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>MOLHR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KSM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เนื่องจากไม่มีการแสดงเอกสารประกอบคำกล่าวอ้างในข้อเรียกร้องใดๆ จากหน่วยงานรัฐ และจากเอกสารหลักฐานที่มียังไม่สามารถบ่งชี้ได้ว่า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KSM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มีความรับผิดเป็นหนี้ ต่อหน่วยงานรัฐของอินโดนีเซีย</w:t>
      </w:r>
    </w:p>
    <w:p w14:paraId="4DBF37F1" w14:textId="77777777" w:rsidR="00797021" w:rsidRPr="001E1AC0" w:rsidRDefault="00797021" w:rsidP="00797021">
      <w:pPr>
        <w:pStyle w:val="block"/>
        <w:spacing w:after="0" w:line="240" w:lineRule="auto"/>
        <w:ind w:left="993" w:right="-14"/>
        <w:jc w:val="thaiDistribute"/>
        <w:rPr>
          <w:rFonts w:asciiTheme="majorBidi" w:hAnsiTheme="majorBidi" w:cs="Angsana New"/>
          <w:sz w:val="20"/>
          <w:lang w:bidi="th-TH"/>
        </w:rPr>
      </w:pPr>
    </w:p>
    <w:p w14:paraId="563D7AF6" w14:textId="085EB50C" w:rsidR="00797021" w:rsidRPr="001E1AC0" w:rsidRDefault="00797021" w:rsidP="00797021">
      <w:pPr>
        <w:pStyle w:val="block"/>
        <w:spacing w:after="0" w:line="240" w:lineRule="auto"/>
        <w:ind w:left="993" w:right="-14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ทั้งนี้ ในอดีต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เคยทำสัญญากู้เงินกับธนาคารหลายแห่ง โดยหนึ่งในธนาคารผู้ให้กู้ คือธนาคารที่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ผู้ก่อตั้ง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เป็นเจ้าของ (มีเงินกู้ยืมกับธนาคารรายดังกล่าวประมาณ 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740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แล้ว หน่วยงานรัฐได้โอนหนี้เงินกู้ยืม</w:t>
      </w:r>
      <w:r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ระหว่าง </w:t>
      </w:r>
      <w:r w:rsidRPr="001E1AC0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กับธนาคารดังกล่าวไปให้บุคคลภายนอก และหนี้ดังกล่าวได้ถูกโอนต่อไปให้กับบุคคลภายนอก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อีกหลายทอด จนกระทั่งในปี 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2551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 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ได้มีการแปลงหนี้เป็นทุนโดยเป็นการออกหุ้นใหม่ (ประเภท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>Series B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ไม่ใช่หุ้นเดิม (ประเภท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>Series A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ที่ผู้ก่อตั้ง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ถืออยู่และไม่ได้เป็นหุ้นที่ถูกอ้างว่า</w:t>
      </w:r>
      <w:r w:rsidR="00931D7C"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เป็นหลักประกันการชำระหนี้แก่รัฐบาลอินโดนีเซีย และในปี </w:t>
      </w:r>
      <w:r w:rsidR="00223CE7" w:rsidRPr="001E1AC0">
        <w:rPr>
          <w:rFonts w:asciiTheme="majorBidi" w:hAnsiTheme="majorBidi" w:cs="Angsana New"/>
          <w:sz w:val="30"/>
          <w:szCs w:val="30"/>
          <w:lang w:val="en-US" w:bidi="th-TH"/>
        </w:rPr>
        <w:t>2554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บริษัทได้เข้าซื้อหุ้น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(ประเภท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>Series B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มีภาระหนี้ต่อหน่วยงานรัฐอินโดนีเซีย และไม่พบว่าหุ้นของ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มีภาระติดพัน หรือถูกจำนำ</w:t>
      </w:r>
      <w:r w:rsidR="00931D7C"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ต่อหน่วยงานรัฐอินโดนีเซียแต่อย่างใด</w:t>
      </w:r>
    </w:p>
    <w:p w14:paraId="400FA493" w14:textId="77777777" w:rsidR="00797021" w:rsidRPr="001E1AC0" w:rsidRDefault="00797021" w:rsidP="00797021">
      <w:pPr>
        <w:pStyle w:val="block"/>
        <w:spacing w:after="0" w:line="240" w:lineRule="auto"/>
        <w:ind w:left="993" w:right="-14"/>
        <w:jc w:val="thaiDistribute"/>
        <w:rPr>
          <w:rFonts w:asciiTheme="majorBidi" w:hAnsiTheme="majorBidi" w:cs="Angsana New"/>
          <w:sz w:val="20"/>
          <w:lang w:bidi="th-TH"/>
        </w:rPr>
      </w:pPr>
    </w:p>
    <w:p w14:paraId="37FC6E7F" w14:textId="5024D3E5" w:rsidR="00FB52EA" w:rsidRPr="001E1AC0" w:rsidRDefault="00797021" w:rsidP="00797021">
      <w:pPr>
        <w:pStyle w:val="block"/>
        <w:spacing w:after="0" w:line="240" w:lineRule="auto"/>
        <w:ind w:left="993" w:right="-14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เพื่อเป็นการปกป้องสิทธิของ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และผู้ถือหุ้นของ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KIA </w:t>
      </w:r>
      <w:proofErr w:type="spellStart"/>
      <w:r w:rsidRPr="001E1AC0">
        <w:rPr>
          <w:rFonts w:asciiTheme="majorBidi" w:hAnsiTheme="majorBidi" w:cs="Angsana New"/>
          <w:sz w:val="30"/>
          <w:szCs w:val="30"/>
          <w:lang w:bidi="th-TH"/>
        </w:rPr>
        <w:t>KIA</w:t>
      </w:r>
      <w:proofErr w:type="spellEnd"/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ได้ยื่นฟ้องหน่วยงานรัฐของประเทศอินโดนีเซีย และ 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t xml:space="preserve">MOLHR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ต่อศาลปกครองในประเทศอินโดนีเซีย เพื่อขอให้ยกเลิกการระงับเข้าสู่ระบบ</w:t>
      </w:r>
      <w:r w:rsidRPr="001E1AC0">
        <w:rPr>
          <w:rFonts w:asciiTheme="majorBidi" w:hAnsiTheme="majorBidi" w:cs="Angsana New"/>
          <w:sz w:val="30"/>
          <w:szCs w:val="30"/>
          <w:lang w:bidi="th-TH"/>
        </w:rPr>
        <w:br/>
      </w:r>
      <w:r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จดแจ้งทางทะเบียนของ </w:t>
      </w:r>
      <w:r w:rsidRPr="001E1AC0">
        <w:rPr>
          <w:rFonts w:asciiTheme="majorBidi" w:hAnsiTheme="majorBidi" w:cs="Angsana New"/>
          <w:spacing w:val="-4"/>
          <w:sz w:val="30"/>
          <w:szCs w:val="30"/>
          <w:lang w:bidi="th-TH"/>
        </w:rPr>
        <w:t>KIA</w:t>
      </w:r>
      <w:r w:rsidR="00931D7C"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โดยปัจจุบัน </w:t>
      </w:r>
      <w:r w:rsidRPr="001E1AC0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KIA </w:t>
      </w:r>
      <w:r w:rsidRPr="001E1AC0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อยู่ระหว่างดำเนินการปรับปรุงแก้ไขข้อมูลในประเด็นคำฟ้อง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ตามคำแนะนำของศาล และจะดำเนินการตามกระบวนการทางกฎหมายในประเทศอินโดนีเซียต่อไป</w:t>
      </w:r>
    </w:p>
    <w:p w14:paraId="554202B3" w14:textId="27E4FF4F" w:rsidR="00797021" w:rsidRPr="001E1AC0" w:rsidRDefault="0079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/>
        </w:rPr>
      </w:pPr>
      <w:r w:rsidRPr="001E1AC0">
        <w:rPr>
          <w:rFonts w:asciiTheme="majorBidi" w:hAnsiTheme="majorBidi"/>
          <w:sz w:val="30"/>
          <w:szCs w:val="30"/>
          <w:cs/>
        </w:rPr>
        <w:br w:type="page"/>
      </w:r>
    </w:p>
    <w:p w14:paraId="4C962244" w14:textId="6D24B4E6" w:rsidR="00B46FBC" w:rsidRPr="001E1AC0" w:rsidRDefault="00867D30" w:rsidP="003D797E">
      <w:pPr>
        <w:pStyle w:val="ListParagraph"/>
        <w:numPr>
          <w:ilvl w:val="0"/>
          <w:numId w:val="20"/>
        </w:numPr>
        <w:spacing w:after="0" w:line="240" w:lineRule="auto"/>
        <w:ind w:left="999" w:right="-14" w:hanging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E1AC0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="00C14827" w:rsidRPr="001E1AC0">
        <w:rPr>
          <w:rFonts w:asciiTheme="majorBidi" w:hAnsiTheme="majorBidi" w:cs="Angsana New"/>
          <w:sz w:val="30"/>
          <w:szCs w:val="30"/>
        </w:rPr>
        <w:t>2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C14827" w:rsidRPr="001E1AC0">
        <w:rPr>
          <w:rFonts w:asciiTheme="majorBidi" w:hAnsiTheme="majorBidi" w:cs="Angsana New"/>
          <w:sz w:val="30"/>
          <w:szCs w:val="30"/>
        </w:rPr>
        <w:t>2566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ที่ประชุมวิสามัญผู้ถือหุ้นของบริษัทมีมติอนุมัติแผนการปรับโครงสร้างธุรกิจ</w:t>
      </w:r>
      <w:r w:rsidR="006902D0" w:rsidRPr="001E1AC0">
        <w:rPr>
          <w:rFonts w:asciiTheme="majorBidi" w:hAnsiTheme="majorBidi" w:cstheme="majorBidi"/>
          <w:sz w:val="30"/>
          <w:szCs w:val="30"/>
          <w:cs/>
        </w:rPr>
        <w:t>และการดำเนินการอื่นๆ ที่เกี่ยวข้อง ซึ่งรวมถึง</w:t>
      </w:r>
    </w:p>
    <w:p w14:paraId="343CBC96" w14:textId="77777777" w:rsidR="00F0687B" w:rsidRPr="001E1AC0" w:rsidRDefault="00F0687B" w:rsidP="003D797E">
      <w:pPr>
        <w:pStyle w:val="ListParagraph"/>
        <w:spacing w:after="0" w:line="240" w:lineRule="auto"/>
        <w:ind w:left="999" w:right="-14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70F16A2D" w14:textId="6902C101" w:rsidR="006902D0" w:rsidRPr="001E1AC0" w:rsidRDefault="000553B2" w:rsidP="003D797E">
      <w:pPr>
        <w:pStyle w:val="block"/>
        <w:spacing w:after="0" w:line="240" w:lineRule="auto"/>
        <w:ind w:left="1323" w:right="-14" w:hanging="306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1E1A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-</w:t>
      </w:r>
      <w:r w:rsidR="006902D0" w:rsidRPr="001E1AC0">
        <w:rPr>
          <w:rFonts w:asciiTheme="majorBidi" w:hAnsiTheme="majorBidi" w:cstheme="majorBidi"/>
          <w:sz w:val="30"/>
          <w:szCs w:val="30"/>
          <w:cs/>
          <w:lang w:bidi="th-TH"/>
        </w:rPr>
        <w:tab/>
        <w:t xml:space="preserve">การทำคำเสนอซื้อหลักทรัพย์ทั้งหมดของบริษัทเอสซีจี เซรามิกส์ จำกัด (มหาชน) </w:t>
      </w:r>
      <w:r w:rsidR="00761F1D" w:rsidRPr="001E1AC0">
        <w:rPr>
          <w:rFonts w:asciiTheme="majorBidi" w:hAnsiTheme="majorBidi" w:cs="Angsana New"/>
          <w:sz w:val="30"/>
          <w:szCs w:val="30"/>
          <w:cs/>
          <w:lang w:bidi="th-TH"/>
        </w:rPr>
        <w:t>(“</w:t>
      </w:r>
      <w:r w:rsidR="00761F1D" w:rsidRPr="001E1AC0">
        <w:rPr>
          <w:rFonts w:asciiTheme="majorBidi" w:hAnsiTheme="majorBidi" w:cstheme="majorBidi"/>
          <w:sz w:val="30"/>
          <w:szCs w:val="30"/>
          <w:lang w:bidi="th-TH"/>
        </w:rPr>
        <w:t>COTTO</w:t>
      </w:r>
      <w:r w:rsidR="00761F1D"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”) </w:t>
      </w:r>
      <w:r w:rsidR="00761F1D" w:rsidRPr="001E1AC0">
        <w:rPr>
          <w:rFonts w:asciiTheme="majorBidi" w:hAnsiTheme="majorBidi" w:cstheme="majorBidi"/>
          <w:sz w:val="30"/>
          <w:szCs w:val="30"/>
          <w:lang w:bidi="th-TH"/>
        </w:rPr>
        <w:br/>
      </w:r>
      <w:r w:rsidR="00574160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เพื่อเพิกถอนหลักทรัพย์จากการ</w:t>
      </w:r>
      <w:r w:rsidR="00EC30B2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เป็นหลักทรัพย์</w:t>
      </w:r>
      <w:r w:rsidR="00574160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จดทะเบียนในตลาดหลักทรัพย์แห่งประเทศไทย </w:t>
      </w:r>
      <w:r w:rsidR="00761F1D" w:rsidRPr="001E1AC0">
        <w:rPr>
          <w:rFonts w:asciiTheme="majorBidi" w:hAnsiTheme="majorBidi" w:cstheme="majorBidi"/>
          <w:sz w:val="30"/>
          <w:szCs w:val="30"/>
          <w:lang w:bidi="th-TH"/>
        </w:rPr>
        <w:br/>
      </w:r>
      <w:r w:rsidR="00574160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โดย</w:t>
      </w:r>
      <w:r w:rsidR="006902D0"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กำหนดราคาเสนอซื้อหุ้นที่ </w:t>
      </w:r>
      <w:r w:rsidR="006902D0" w:rsidRPr="001E1AC0">
        <w:rPr>
          <w:rFonts w:asciiTheme="majorBidi" w:hAnsiTheme="majorBidi" w:cstheme="majorBidi"/>
          <w:sz w:val="30"/>
          <w:szCs w:val="30"/>
        </w:rPr>
        <w:t>2</w:t>
      </w:r>
      <w:r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6902D0" w:rsidRPr="001E1AC0">
        <w:rPr>
          <w:rFonts w:asciiTheme="majorBidi" w:hAnsiTheme="majorBidi" w:cstheme="majorBidi"/>
          <w:sz w:val="30"/>
          <w:szCs w:val="30"/>
        </w:rPr>
        <w:t>40</w:t>
      </w:r>
      <w:r w:rsidR="006902D0"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บาทต่อหุ้น </w:t>
      </w:r>
      <w:r w:rsidR="00574160" w:rsidRPr="00742BEC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6902D0" w:rsidRPr="00742BEC">
        <w:rPr>
          <w:rFonts w:asciiTheme="majorBidi" w:hAnsiTheme="majorBidi" w:cstheme="majorBidi"/>
          <w:sz w:val="30"/>
          <w:szCs w:val="30"/>
          <w:cs/>
          <w:lang w:bidi="th-TH"/>
        </w:rPr>
        <w:t>จะชำระค่าหุ้นด้วยวิธีการแลกหุ้น</w:t>
      </w:r>
      <w:r w:rsidR="004F5B3F" w:rsidRPr="00742BE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F5B3F" w:rsidRPr="00742BEC">
        <w:rPr>
          <w:rFonts w:asciiTheme="majorBidi" w:hAnsiTheme="majorBidi" w:cstheme="majorBidi"/>
          <w:sz w:val="30"/>
          <w:szCs w:val="30"/>
          <w:lang w:val="en-US" w:bidi="th-TH"/>
        </w:rPr>
        <w:t>COTTO</w:t>
      </w:r>
      <w:r w:rsidR="004F5B3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F5B3F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6902D0" w:rsidRPr="001E1AC0">
        <w:rPr>
          <w:rFonts w:asciiTheme="majorBidi" w:hAnsiTheme="majorBidi" w:cstheme="majorBidi"/>
          <w:sz w:val="30"/>
          <w:szCs w:val="30"/>
          <w:cs/>
          <w:lang w:bidi="th-TH"/>
        </w:rPr>
        <w:t>กับหุ้นสามัญเพิ่มทุนของบริษัท</w:t>
      </w:r>
    </w:p>
    <w:p w14:paraId="30EA77F4" w14:textId="77777777" w:rsidR="00F0687B" w:rsidRPr="001E1AC0" w:rsidRDefault="00F0687B" w:rsidP="003D797E">
      <w:pPr>
        <w:pStyle w:val="block"/>
        <w:spacing w:after="0" w:line="240" w:lineRule="auto"/>
        <w:ind w:left="1323" w:right="-14" w:hanging="306"/>
        <w:jc w:val="thaiDistribute"/>
        <w:rPr>
          <w:rFonts w:asciiTheme="majorBidi" w:hAnsiTheme="majorBidi" w:cstheme="majorBidi"/>
          <w:spacing w:val="-4"/>
          <w:sz w:val="20"/>
          <w:lang w:bidi="th-TH"/>
        </w:rPr>
      </w:pPr>
    </w:p>
    <w:p w14:paraId="78834125" w14:textId="7F292BEA" w:rsidR="006902D0" w:rsidRPr="001E1AC0" w:rsidRDefault="000553B2" w:rsidP="003D797E">
      <w:pPr>
        <w:pStyle w:val="block"/>
        <w:spacing w:after="0" w:line="240" w:lineRule="auto"/>
        <w:ind w:left="1323" w:right="-14" w:hanging="3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-</w:t>
      </w:r>
      <w:r w:rsidR="006902D0" w:rsidRPr="001E1AC0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97BD7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="006902D0" w:rsidRPr="001E1AC0">
        <w:rPr>
          <w:rFonts w:asciiTheme="majorBidi" w:hAnsiTheme="majorBidi" w:cstheme="majorBidi"/>
          <w:sz w:val="30"/>
          <w:szCs w:val="30"/>
          <w:cs/>
          <w:lang w:bidi="th-TH"/>
        </w:rPr>
        <w:t>นำหุ้นสามัญของบริษัทเข้าจดทะเบียนในตลาดหลักทรัพย์แห่งประเทศไทย</w:t>
      </w:r>
    </w:p>
    <w:p w14:paraId="034FD7FC" w14:textId="052D2F59" w:rsidR="000E6BE8" w:rsidRPr="001E1AC0" w:rsidRDefault="000E6BE8" w:rsidP="003D797E">
      <w:pPr>
        <w:pStyle w:val="block"/>
        <w:spacing w:after="0" w:line="240" w:lineRule="auto"/>
        <w:ind w:left="1323" w:right="-14" w:hanging="306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25D29F8E" w14:textId="00B90E20" w:rsidR="00901FE0" w:rsidRPr="001E1AC0" w:rsidRDefault="00901FE0" w:rsidP="00B714A8">
      <w:pPr>
        <w:pStyle w:val="block"/>
        <w:spacing w:after="0" w:line="240" w:lineRule="auto"/>
        <w:ind w:left="999" w:right="-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4666A0" w:rsidRPr="001E1AC0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ตุลาคม </w:t>
      </w:r>
      <w:r w:rsidR="004666A0" w:rsidRPr="001E1AC0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บริษัทได้รับหนังสือจากสำนักงานคณะกรรมการกำกับหลักทรัพย์และ</w:t>
      </w:r>
      <w:r w:rsidR="0000524A" w:rsidRPr="001E1AC0">
        <w:rPr>
          <w:rFonts w:asciiTheme="majorBidi" w:hAnsiTheme="majorBidi" w:cstheme="majorBidi"/>
          <w:sz w:val="30"/>
          <w:szCs w:val="30"/>
          <w:lang w:bidi="th-TH"/>
        </w:rPr>
        <w:br/>
      </w:r>
      <w:r w:rsidRPr="001E1AC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ตลาดหลักทรัพย์แจ้งการอนุญาตตามแบบคำขออนุญาตเสนอขายหลักทรัพย์สำหรับการเสนอขายหุ้นสามัญ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>เพิ่มทุนต่อประชาชนเป็นคร้ังแรก (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IPO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ของบริษัทเป็นที่เรียบร้อยแล้ว</w:t>
      </w:r>
    </w:p>
    <w:p w14:paraId="305713D6" w14:textId="2672DB8D" w:rsidR="00901FE0" w:rsidRPr="001E1AC0" w:rsidRDefault="00901FE0" w:rsidP="00901FE0">
      <w:pPr>
        <w:pStyle w:val="block"/>
        <w:spacing w:after="0" w:line="240" w:lineRule="auto"/>
        <w:ind w:left="1324" w:right="-14" w:hanging="302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1DF9F3A4" w14:textId="2CA609A0" w:rsidR="00B714A8" w:rsidRPr="001E1AC0" w:rsidRDefault="00B714A8" w:rsidP="00B714A8">
      <w:pPr>
        <w:pStyle w:val="block"/>
        <w:spacing w:after="0" w:line="240" w:lineRule="auto"/>
        <w:ind w:left="999" w:right="-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ตุลาคม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แบบแสดงรายการข้อมูลการเสนอขายหลักทรัพย์และหนังสือชี้ชวน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Filing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มีผลใช้บังคับเป็นที่เรียบร้อยแล้ว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ที่ประชุมคณะกรรมการบริษัทได้มีมติอนุมัติกาหนดช่วงราคาเสนอขายหุ้นสามัญเพิ่มทุนของบริษัทเบื้องต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คือ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0553B2"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0553B2"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00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บาทต่อหุ้น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และอนุมัติจัดสรรหุ้นสามัญเพิ่มทุนของบริษัท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จำนวนไม่เกิน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439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มูลค่าหุ้นที่ตราไว้หุ้นละ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0553B2"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00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คิดเป็นไม่เกินร้อยละ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26</w:t>
      </w:r>
      <w:r w:rsidR="000553B2"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61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ของ จำนวนหุ้นที่ออกและจำหน่ายได้แล้วทั้งหมดของบริษัท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ภายหลังการเสนอขายหุ้นในครั้งนี้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เพื่อเสนอขายหุ้น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IPO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และเพื่อชำระเป็นค่าตอบแทนในการทำคำเสนอซื้อหลักทรัพย์ของ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COTTO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ตามแผนการปรับโครงสร้างธุรกิจของบริษ</w:t>
      </w:r>
      <w:r w:rsidRPr="001E1A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ัท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และการมอบอำนาจที่เกี่ยวข้องกับการจัดสรรหุ้น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โดยการจัดสรรหุ้นดังกล่าวรวมถึง</w:t>
      </w:r>
    </w:p>
    <w:p w14:paraId="2B7363CC" w14:textId="77777777" w:rsidR="00B714A8" w:rsidRPr="001E1AC0" w:rsidRDefault="00B714A8" w:rsidP="00B714A8">
      <w:pPr>
        <w:pStyle w:val="block"/>
        <w:spacing w:after="0" w:line="240" w:lineRule="auto"/>
        <w:ind w:left="999" w:right="-12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7315F673" w14:textId="209111AD" w:rsidR="00B714A8" w:rsidRPr="0085481C" w:rsidRDefault="00B714A8" w:rsidP="004C687E">
      <w:pPr>
        <w:pStyle w:val="block"/>
        <w:spacing w:after="60" w:line="240" w:lineRule="auto"/>
        <w:ind w:left="1296" w:right="-14" w:hanging="30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การจัดสรรหุ้นสามัญ</w:t>
      </w:r>
      <w:r w:rsidRPr="0085481C">
        <w:rPr>
          <w:rFonts w:asciiTheme="majorBidi" w:hAnsiTheme="majorBidi" w:cstheme="majorBidi" w:hint="cs"/>
          <w:sz w:val="30"/>
          <w:szCs w:val="30"/>
          <w:cs/>
          <w:lang w:bidi="th-TH"/>
        </w:rPr>
        <w:t>เพิ่มทุนจ</w:t>
      </w:r>
      <w:r w:rsidR="00931D7C" w:rsidRPr="0085481C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85481C">
        <w:rPr>
          <w:rFonts w:asciiTheme="majorBidi" w:hAnsiTheme="majorBidi" w:cstheme="majorBidi" w:hint="cs"/>
          <w:sz w:val="30"/>
          <w:szCs w:val="30"/>
          <w:cs/>
          <w:lang w:bidi="th-TH"/>
        </w:rPr>
        <w:t>นวนไม่เกิน</w:t>
      </w:r>
      <w:r w:rsidRPr="00854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83A1A">
        <w:rPr>
          <w:rFonts w:asciiTheme="majorBidi" w:hAnsiTheme="majorBidi" w:cstheme="majorBidi"/>
          <w:sz w:val="30"/>
          <w:szCs w:val="30"/>
          <w:lang w:bidi="th-TH"/>
        </w:rPr>
        <w:t>153,685,000</w:t>
      </w:r>
      <w:r w:rsidRPr="00F83A1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83A1A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F83A1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83A1A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เพื่อเสนอขายให้แก่ผู้ถือหุ้นของ</w:t>
      </w:r>
      <w:r w:rsidR="00FF06B4" w:rsidRPr="00F83A1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F06B4" w:rsidRPr="00F83A1A">
        <w:rPr>
          <w:rFonts w:asciiTheme="majorBidi" w:hAnsiTheme="majorBidi" w:cstheme="majorBidi"/>
          <w:sz w:val="30"/>
          <w:szCs w:val="30"/>
          <w:lang w:val="en-US" w:bidi="th-TH"/>
        </w:rPr>
        <w:t>SCC</w:t>
      </w:r>
      <w:r w:rsidR="004C687E" w:rsidRPr="00F83A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42BEC" w:rsidRPr="00F83A1A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F83A1A"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ที่มีสิทธิได้รับการจัดสรรหุ้นตามสัดส่วนการถือหุ้นของ</w:t>
      </w:r>
      <w:r w:rsidRPr="00F83A1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F06B4" w:rsidRPr="00F83A1A">
        <w:rPr>
          <w:rFonts w:asciiTheme="majorBidi" w:hAnsiTheme="majorBidi" w:cs="Angsana New"/>
          <w:sz w:val="30"/>
          <w:szCs w:val="30"/>
          <w:lang w:bidi="th-TH"/>
        </w:rPr>
        <w:t>SCC</w:t>
      </w:r>
      <w:r w:rsidR="004C687E" w:rsidRPr="00F83A1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83A1A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F83A1A">
        <w:rPr>
          <w:rFonts w:asciiTheme="majorBidi" w:hAnsiTheme="majorBidi" w:cstheme="majorBidi"/>
          <w:sz w:val="30"/>
          <w:szCs w:val="30"/>
          <w:lang w:bidi="th-TH"/>
        </w:rPr>
        <w:t>Pre</w:t>
      </w:r>
      <w:r w:rsidRPr="00F83A1A">
        <w:rPr>
          <w:rFonts w:asciiTheme="majorBidi" w:hAnsiTheme="majorBidi" w:cs="Angsana New"/>
          <w:sz w:val="30"/>
          <w:szCs w:val="30"/>
          <w:cs/>
          <w:lang w:bidi="th-TH"/>
        </w:rPr>
        <w:t>-</w:t>
      </w:r>
      <w:proofErr w:type="spellStart"/>
      <w:r w:rsidRPr="00F83A1A">
        <w:rPr>
          <w:rFonts w:asciiTheme="majorBidi" w:hAnsiTheme="majorBidi" w:cstheme="majorBidi"/>
          <w:sz w:val="30"/>
          <w:szCs w:val="30"/>
          <w:lang w:bidi="th-TH"/>
        </w:rPr>
        <w:t>emptive</w:t>
      </w:r>
      <w:proofErr w:type="spellEnd"/>
      <w:r w:rsidRPr="0085481C">
        <w:rPr>
          <w:rFonts w:asciiTheme="majorBidi" w:hAnsiTheme="majorBidi" w:cstheme="majorBidi"/>
          <w:sz w:val="30"/>
          <w:szCs w:val="30"/>
          <w:lang w:bidi="th-TH"/>
        </w:rPr>
        <w:t xml:space="preserve"> Right</w:t>
      </w:r>
      <w:r w:rsidRPr="0085481C">
        <w:rPr>
          <w:rFonts w:asciiTheme="majorBidi" w:hAnsiTheme="majorBidi" w:cs="Angsana New"/>
          <w:sz w:val="30"/>
          <w:szCs w:val="30"/>
          <w:cs/>
          <w:lang w:bidi="th-TH"/>
        </w:rPr>
        <w:t>)</w:t>
      </w:r>
    </w:p>
    <w:p w14:paraId="63FDB792" w14:textId="26E3933C" w:rsidR="00B714A8" w:rsidRPr="001E1AC0" w:rsidRDefault="00B714A8" w:rsidP="007461B6">
      <w:pPr>
        <w:pStyle w:val="block"/>
        <w:spacing w:after="60" w:line="240" w:lineRule="auto"/>
        <w:ind w:left="1296" w:right="-14" w:hanging="30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81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85481C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5481C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การจัดสรรหุ้นสามัญเพิ่มทุนจ</w:t>
      </w:r>
      <w:r w:rsidR="00931D7C"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ำ</w:t>
      </w:r>
      <w:r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นวนไม่เกิน</w:t>
      </w:r>
      <w:r w:rsidRPr="0085481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5481C">
        <w:rPr>
          <w:rFonts w:asciiTheme="majorBidi" w:hAnsiTheme="majorBidi" w:cstheme="majorBidi"/>
          <w:spacing w:val="-2"/>
          <w:sz w:val="30"/>
          <w:szCs w:val="30"/>
          <w:lang w:bidi="th-TH"/>
        </w:rPr>
        <w:t>220,408,858</w:t>
      </w:r>
      <w:r w:rsidRPr="0085481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หุ้น</w:t>
      </w:r>
      <w:r w:rsidRPr="0085481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(</w:t>
      </w:r>
      <w:r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หรือจ</w:t>
      </w:r>
      <w:r w:rsidR="00931D7C"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ำ</w:t>
      </w:r>
      <w:r w:rsidRPr="0085481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นวน</w:t>
      </w:r>
      <w:r w:rsidRPr="0085481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5481C">
        <w:rPr>
          <w:rFonts w:asciiTheme="majorBidi" w:hAnsiTheme="majorBidi" w:cstheme="majorBidi"/>
          <w:spacing w:val="-2"/>
          <w:sz w:val="30"/>
          <w:szCs w:val="30"/>
          <w:lang w:bidi="th-TH"/>
        </w:rPr>
        <w:t>164</w:t>
      </w:r>
      <w:r w:rsidRPr="001E1AC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,571,947 </w:t>
      </w:r>
      <w:r w:rsidRPr="001E1AC0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- </w:t>
      </w:r>
      <w:r w:rsidRPr="001E1AC0">
        <w:rPr>
          <w:rFonts w:asciiTheme="majorBidi" w:hAnsiTheme="majorBidi" w:cstheme="majorBidi"/>
          <w:spacing w:val="-2"/>
          <w:sz w:val="30"/>
          <w:szCs w:val="30"/>
          <w:lang w:bidi="th-TH"/>
        </w:rPr>
        <w:t>220,408,858</w:t>
      </w:r>
      <w:r w:rsidRPr="001E1AC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หากคำนวณจากอัตราแลกหุ้นเบื้องต้น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เพื่อชำระเป็นค่าตอบแทนในการทำคำเสนอซื้อหลักทรัพย์ทั้งหมดของ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COTTO 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โดยไม่รวมถึงหุ้น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COTTO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ที่ถือโดยบริษัท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4893B32C" w14:textId="6C2C3435" w:rsidR="00B714A8" w:rsidRPr="001E1AC0" w:rsidRDefault="00B714A8" w:rsidP="00B714A8">
      <w:pPr>
        <w:pStyle w:val="block"/>
        <w:spacing w:after="0" w:line="240" w:lineRule="auto"/>
        <w:ind w:left="1305" w:right="-12" w:hanging="3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1E1AC0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การจัดสรรหุ้นสามัญเพิ่มทุนจ</w:t>
      </w:r>
      <w:r w:rsidR="004477FD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นวนไม่เกิน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4,450,000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เพื่อเสนอขายให้กับผู้ถือหุ้นของ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COTTO </w:t>
      </w:r>
      <w:r w:rsidR="004477FD" w:rsidRPr="001E1AC0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ที่ประสงค์จะจองซื้อหุ้นสามัญเพิ่มทุนเพิ่มเติม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ตามสัดส่วนการถือหุ้นใน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>COTTO</w:t>
      </w:r>
    </w:p>
    <w:p w14:paraId="6AD8A906" w14:textId="50D82B73" w:rsidR="001E1AC0" w:rsidRPr="001E1AC0" w:rsidRDefault="001E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/>
        </w:rPr>
      </w:pPr>
      <w:r w:rsidRPr="001E1AC0">
        <w:rPr>
          <w:rFonts w:asciiTheme="majorBidi" w:hAnsiTheme="majorBidi" w:cstheme="majorBidi"/>
        </w:rPr>
        <w:br w:type="page"/>
      </w:r>
    </w:p>
    <w:p w14:paraId="72498433" w14:textId="22D4740B" w:rsidR="00B714A8" w:rsidRPr="001E1AC0" w:rsidRDefault="00B714A8" w:rsidP="00B714A8">
      <w:pPr>
        <w:pStyle w:val="block"/>
        <w:spacing w:after="0" w:line="240" w:lineRule="auto"/>
        <w:ind w:left="999" w:right="-1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นอกจากนี้บริษัทได้จัดทำคำเสนอซื้อหลักทรัพย์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แบบ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247</w:t>
      </w:r>
      <w:r w:rsidR="000553B2" w:rsidRPr="001E1AC0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="000553B2" w:rsidRPr="001E1AC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เพื่อเพิกถอนหลักทรัพย์ของ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/>
          <w:sz w:val="30"/>
          <w:szCs w:val="30"/>
          <w:lang w:bidi="th-TH"/>
        </w:rPr>
        <w:t xml:space="preserve">COTTO 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จากการเป็นหลักทรัพย์จดทะเบียนในตลาดหลักทรัพย์ฯ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ตามแผนการปรับโครงสร้างธุรกิจของบริษัท</w:t>
      </w:r>
      <w:r w:rsidRPr="001E1A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โดยมี</w:t>
      </w:r>
    </w:p>
    <w:p w14:paraId="667B87E2" w14:textId="74FC6464" w:rsidR="00B714A8" w:rsidRPr="001E1AC0" w:rsidRDefault="00B714A8" w:rsidP="00984EBC">
      <w:pPr>
        <w:pStyle w:val="block"/>
        <w:spacing w:after="0" w:line="240" w:lineRule="auto"/>
        <w:ind w:left="999" w:right="-1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รายละเอียดตามที่ระบุในค</w:t>
      </w:r>
      <w:r w:rsidR="00FB2A91"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1E1AC0">
        <w:rPr>
          <w:rFonts w:asciiTheme="majorBidi" w:hAnsiTheme="majorBidi" w:cstheme="majorBidi" w:hint="cs"/>
          <w:sz w:val="30"/>
          <w:szCs w:val="30"/>
          <w:cs/>
          <w:lang w:bidi="th-TH"/>
        </w:rPr>
        <w:t>เสนอซื้อหลักทรัพย์ดังกล่าว</w:t>
      </w:r>
    </w:p>
    <w:p w14:paraId="11A43CFA" w14:textId="77777777" w:rsidR="001E1AC0" w:rsidRPr="001E1AC0" w:rsidRDefault="001E1AC0" w:rsidP="00984EBC">
      <w:pPr>
        <w:pStyle w:val="block"/>
        <w:spacing w:after="0" w:line="240" w:lineRule="auto"/>
        <w:ind w:left="999" w:right="-1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0508FF7" w14:textId="7C32684B" w:rsidR="00A13755" w:rsidRPr="001E1AC0" w:rsidRDefault="00570EA1" w:rsidP="003D797E">
      <w:pPr>
        <w:pStyle w:val="ListParagraph"/>
        <w:numPr>
          <w:ilvl w:val="0"/>
          <w:numId w:val="20"/>
        </w:numPr>
        <w:spacing w:after="0" w:line="240" w:lineRule="auto"/>
        <w:ind w:left="999" w:right="-14" w:hanging="450"/>
        <w:jc w:val="thaiDistribute"/>
        <w:rPr>
          <w:rFonts w:asciiTheme="majorBidi" w:hAnsiTheme="majorBidi"/>
          <w:sz w:val="30"/>
          <w:szCs w:val="30"/>
        </w:rPr>
      </w:pPr>
      <w:r w:rsidRPr="001E1AC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0A4C54" w:rsidRPr="001E1AC0">
        <w:rPr>
          <w:rFonts w:asciiTheme="majorBidi" w:eastAsia="Times New Roman" w:hAnsiTheme="majorBidi" w:cstheme="majorBidi"/>
          <w:sz w:val="30"/>
          <w:szCs w:val="30"/>
          <w:lang w:val="en-GB"/>
        </w:rPr>
        <w:t>20</w:t>
      </w:r>
      <w:r w:rsidRPr="001E1AC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0A4C54" w:rsidRPr="001E1AC0">
        <w:rPr>
          <w:rFonts w:asciiTheme="majorBidi" w:eastAsia="Times New Roman" w:hAnsiTheme="majorBidi" w:cstheme="majorBidi"/>
          <w:sz w:val="30"/>
          <w:szCs w:val="30"/>
          <w:lang w:val="en-GB"/>
        </w:rPr>
        <w:t>2566</w:t>
      </w:r>
      <w:r w:rsidRPr="001E1AC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บริษัทได้ลงนามในสัญญาจะซื้อจะขายแบบมีเงื่อนไข (“สัญญาจะซื้อจะขาย”)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กับบริษัท </w:t>
      </w:r>
      <w:r w:rsidRPr="001E1AC0">
        <w:rPr>
          <w:rFonts w:asciiTheme="majorBidi" w:hAnsiTheme="majorBidi" w:cs="Angsana New"/>
          <w:sz w:val="30"/>
          <w:szCs w:val="30"/>
        </w:rPr>
        <w:t xml:space="preserve">PT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Kokoh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Inti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Arebama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Tbk</w:t>
      </w:r>
      <w:proofErr w:type="spellEnd"/>
      <w:r w:rsidR="000553B2" w:rsidRPr="001E1AC0">
        <w:rPr>
          <w:rFonts w:asciiTheme="majorBidi" w:hAnsiTheme="majorBidi" w:cs="Angsana New"/>
          <w:sz w:val="30"/>
          <w:szCs w:val="30"/>
          <w:cs/>
        </w:rPr>
        <w:t>.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E1AC0">
        <w:rPr>
          <w:rFonts w:asciiTheme="majorBidi" w:hAnsiTheme="majorBidi" w:cs="Angsana New"/>
          <w:sz w:val="30"/>
          <w:szCs w:val="30"/>
        </w:rPr>
        <w:t>KOKOH</w:t>
      </w:r>
      <w:r w:rsidRPr="001E1AC0">
        <w:rPr>
          <w:rFonts w:asciiTheme="majorBidi" w:hAnsiTheme="majorBidi" w:cs="Angsana New"/>
          <w:sz w:val="30"/>
          <w:szCs w:val="30"/>
          <w:cs/>
        </w:rPr>
        <w:t>”) ซึ่งเป็นกิจการที่เกี่ยวข้องกัน เพื่อจะซื้อหุ้นสามัญ</w:t>
      </w:r>
      <w:r w:rsidR="00EE580B" w:rsidRPr="001E1AC0">
        <w:rPr>
          <w:rFonts w:asciiTheme="majorBidi" w:hAnsiTheme="majorBidi" w:cs="Angsana New"/>
          <w:sz w:val="30"/>
          <w:szCs w:val="30"/>
        </w:rPr>
        <w:br/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ของบริษัท </w:t>
      </w:r>
      <w:r w:rsidRPr="001E1AC0">
        <w:rPr>
          <w:rFonts w:asciiTheme="majorBidi" w:hAnsiTheme="majorBidi" w:cs="Angsana New"/>
          <w:sz w:val="30"/>
          <w:szCs w:val="30"/>
        </w:rPr>
        <w:t xml:space="preserve">PT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Karya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Makmur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Kreasi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Prima </w:t>
      </w:r>
      <w:r w:rsidRPr="001E1AC0">
        <w:rPr>
          <w:rFonts w:asciiTheme="majorBidi" w:hAnsiTheme="majorBidi" w:cs="Angsana New"/>
          <w:sz w:val="30"/>
          <w:szCs w:val="30"/>
          <w:cs/>
        </w:rPr>
        <w:t>(“</w:t>
      </w:r>
      <w:r w:rsidRPr="001E1AC0">
        <w:rPr>
          <w:rFonts w:asciiTheme="majorBidi" w:hAnsiTheme="majorBidi" w:cs="Angsana New"/>
          <w:sz w:val="30"/>
          <w:szCs w:val="30"/>
        </w:rPr>
        <w:t>KMKP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”) จำนวน </w:t>
      </w:r>
      <w:r w:rsidR="000A4C54" w:rsidRPr="001E1AC0">
        <w:rPr>
          <w:rFonts w:asciiTheme="majorBidi" w:hAnsiTheme="majorBidi" w:cs="Angsana New"/>
          <w:sz w:val="30"/>
          <w:szCs w:val="30"/>
        </w:rPr>
        <w:t>10</w:t>
      </w:r>
      <w:r w:rsidR="000553B2" w:rsidRPr="001E1AC0">
        <w:rPr>
          <w:rFonts w:asciiTheme="majorBidi" w:hAnsiTheme="majorBidi" w:cs="Angsana New"/>
          <w:sz w:val="30"/>
          <w:szCs w:val="30"/>
          <w:cs/>
        </w:rPr>
        <w:t>.</w:t>
      </w:r>
      <w:r w:rsidR="000A4C54" w:rsidRPr="001E1AC0">
        <w:rPr>
          <w:rFonts w:asciiTheme="majorBidi" w:hAnsiTheme="majorBidi" w:cs="Angsana New"/>
          <w:sz w:val="30"/>
          <w:szCs w:val="30"/>
        </w:rPr>
        <w:t>025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ล้านหุ้น (คิดเป็นร้อยละ </w:t>
      </w:r>
      <w:r w:rsidR="000A4C54" w:rsidRPr="001E1AC0">
        <w:rPr>
          <w:rFonts w:asciiTheme="majorBidi" w:hAnsiTheme="majorBidi" w:cs="Angsana New"/>
          <w:sz w:val="30"/>
          <w:szCs w:val="30"/>
        </w:rPr>
        <w:t>99</w:t>
      </w:r>
      <w:r w:rsidR="000553B2" w:rsidRPr="001E1AC0">
        <w:rPr>
          <w:rFonts w:asciiTheme="majorBidi" w:hAnsiTheme="majorBidi" w:cs="Angsana New"/>
          <w:sz w:val="30"/>
          <w:szCs w:val="30"/>
          <w:cs/>
        </w:rPr>
        <w:t>.</w:t>
      </w:r>
      <w:r w:rsidR="000A4C54" w:rsidRPr="001E1AC0">
        <w:rPr>
          <w:rFonts w:asciiTheme="majorBidi" w:hAnsiTheme="majorBidi" w:cs="Angsana New"/>
          <w:sz w:val="30"/>
          <w:szCs w:val="30"/>
        </w:rPr>
        <w:t>99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E580B" w:rsidRPr="001E1AC0">
        <w:rPr>
          <w:rFonts w:asciiTheme="majorBidi" w:hAnsiTheme="majorBidi" w:cs="Angsana New"/>
          <w:sz w:val="30"/>
          <w:szCs w:val="30"/>
        </w:rPr>
        <w:br/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ของจำนวนหุ้นที่ออกจำหน่ายแล้วทั้งหมดของ </w:t>
      </w:r>
      <w:r w:rsidRPr="001E1AC0">
        <w:rPr>
          <w:rFonts w:asciiTheme="majorBidi" w:hAnsiTheme="majorBidi" w:cs="Angsana New"/>
          <w:sz w:val="30"/>
          <w:szCs w:val="30"/>
        </w:rPr>
        <w:t>KMKP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) และ/หรือ ทรัพย์สินที่เกี่ยวข้องกับร้านค้า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Belanja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</w:t>
      </w:r>
      <w:r w:rsidRPr="001E1AC0">
        <w:rPr>
          <w:rFonts w:asciiTheme="majorBidi" w:hAnsiTheme="majorBidi" w:cs="Angsana New"/>
          <w:sz w:val="30"/>
          <w:szCs w:val="30"/>
          <w:cs/>
        </w:rPr>
        <w:t>ในราคามูลค่ายุติธรรมที่ประเมินโดยที่ปรึกษาทางการเงินอิสระ โดยมีเงื่อนไขบังคับก่อนที่สำคัญตาม</w:t>
      </w:r>
      <w:r w:rsidR="00EE580B" w:rsidRPr="001E1AC0">
        <w:rPr>
          <w:rFonts w:asciiTheme="majorBidi" w:hAnsiTheme="majorBidi" w:cs="Angsana New"/>
          <w:sz w:val="30"/>
          <w:szCs w:val="30"/>
        </w:rPr>
        <w:br/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ที่กำหนดในสัญญาจะซื้อจะขาย เช่น ประเด็นข้อเรียกร้องของรัฐบาลอินโดนีเซีย ต่อ </w:t>
      </w:r>
      <w:r w:rsidRPr="001E1AC0">
        <w:rPr>
          <w:rFonts w:asciiTheme="majorBidi" w:hAnsiTheme="majorBidi" w:cs="Angsana New"/>
          <w:sz w:val="30"/>
          <w:szCs w:val="30"/>
        </w:rPr>
        <w:t xml:space="preserve">PT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Keramika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Indonesia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Assosiasi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,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Tbk</w:t>
      </w:r>
      <w:proofErr w:type="spellEnd"/>
      <w:r w:rsidR="000553B2" w:rsidRPr="001E1AC0">
        <w:rPr>
          <w:rFonts w:asciiTheme="majorBidi" w:hAnsiTheme="majorBidi" w:cs="Angsana New"/>
          <w:sz w:val="30"/>
          <w:szCs w:val="30"/>
          <w:cs/>
        </w:rPr>
        <w:t>.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E1AC0">
        <w:rPr>
          <w:rFonts w:asciiTheme="majorBidi" w:hAnsiTheme="majorBidi" w:cs="Angsana New"/>
          <w:sz w:val="30"/>
          <w:szCs w:val="30"/>
        </w:rPr>
        <w:t>KIA</w:t>
      </w:r>
      <w:r w:rsidRPr="001E1AC0">
        <w:rPr>
          <w:rFonts w:asciiTheme="majorBidi" w:hAnsiTheme="majorBidi" w:cs="Angsana New"/>
          <w:sz w:val="30"/>
          <w:szCs w:val="30"/>
          <w:cs/>
        </w:rPr>
        <w:t>”)</w:t>
      </w:r>
      <w:r w:rsidRPr="001E1AC0">
        <w:rPr>
          <w:rFonts w:asciiTheme="majorBidi" w:hAnsiTheme="majorBidi" w:cs="Angsana New"/>
          <w:sz w:val="30"/>
          <w:szCs w:val="30"/>
        </w:rPr>
        <w:t xml:space="preserve">, PT KIA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Keramik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Mas </w:t>
      </w:r>
      <w:r w:rsidRPr="001E1AC0">
        <w:rPr>
          <w:rFonts w:asciiTheme="majorBidi" w:hAnsiTheme="majorBidi" w:cs="Angsana New"/>
          <w:sz w:val="30"/>
          <w:szCs w:val="30"/>
          <w:cs/>
        </w:rPr>
        <w:t>(</w:t>
      </w:r>
      <w:r w:rsidR="00EE580B" w:rsidRPr="001E1AC0">
        <w:rPr>
          <w:rFonts w:asciiTheme="majorBidi" w:hAnsiTheme="majorBidi" w:cs="Angsana New"/>
          <w:sz w:val="30"/>
          <w:szCs w:val="30"/>
          <w:cs/>
        </w:rPr>
        <w:t>“</w:t>
      </w:r>
      <w:r w:rsidRPr="001E1AC0">
        <w:rPr>
          <w:rFonts w:asciiTheme="majorBidi" w:hAnsiTheme="majorBidi" w:cs="Angsana New"/>
          <w:sz w:val="30"/>
          <w:szCs w:val="30"/>
        </w:rPr>
        <w:t>KKM</w:t>
      </w:r>
      <w:r w:rsidR="00EE580B" w:rsidRPr="001E1AC0">
        <w:rPr>
          <w:rFonts w:asciiTheme="majorBidi" w:hAnsiTheme="majorBidi" w:cs="Angsana New"/>
          <w:sz w:val="30"/>
          <w:szCs w:val="30"/>
          <w:cs/>
        </w:rPr>
        <w:t>”</w:t>
      </w:r>
      <w:r w:rsidRPr="001E1AC0">
        <w:rPr>
          <w:rFonts w:asciiTheme="majorBidi" w:hAnsiTheme="majorBidi" w:cs="Angsana New"/>
          <w:sz w:val="30"/>
          <w:szCs w:val="30"/>
          <w:cs/>
        </w:rPr>
        <w:t xml:space="preserve">) และ </w:t>
      </w:r>
      <w:r w:rsidRPr="001E1AC0">
        <w:rPr>
          <w:rFonts w:asciiTheme="majorBidi" w:hAnsiTheme="majorBidi" w:cs="Angsana New"/>
          <w:sz w:val="30"/>
          <w:szCs w:val="30"/>
        </w:rPr>
        <w:t xml:space="preserve">PT KIA </w:t>
      </w:r>
      <w:proofErr w:type="spellStart"/>
      <w:r w:rsidRPr="001E1AC0">
        <w:rPr>
          <w:rFonts w:asciiTheme="majorBidi" w:hAnsiTheme="majorBidi" w:cs="Angsana New"/>
          <w:sz w:val="30"/>
          <w:szCs w:val="30"/>
        </w:rPr>
        <w:t>Serpih</w:t>
      </w:r>
      <w:proofErr w:type="spellEnd"/>
      <w:r w:rsidRPr="001E1AC0">
        <w:rPr>
          <w:rFonts w:asciiTheme="majorBidi" w:hAnsiTheme="majorBidi" w:cs="Angsana New"/>
          <w:sz w:val="30"/>
          <w:szCs w:val="30"/>
        </w:rPr>
        <w:t xml:space="preserve"> Mas </w:t>
      </w:r>
      <w:r w:rsidRPr="001E1AC0">
        <w:rPr>
          <w:rFonts w:asciiTheme="majorBidi" w:hAnsiTheme="majorBidi" w:cs="Angsana New"/>
          <w:sz w:val="30"/>
          <w:szCs w:val="30"/>
          <w:cs/>
        </w:rPr>
        <w:t>(</w:t>
      </w:r>
      <w:r w:rsidR="00EE580B" w:rsidRPr="001E1AC0">
        <w:rPr>
          <w:rFonts w:asciiTheme="majorBidi" w:hAnsiTheme="majorBidi" w:cs="Angsana New"/>
          <w:sz w:val="30"/>
          <w:szCs w:val="30"/>
          <w:cs/>
        </w:rPr>
        <w:t>“</w:t>
      </w:r>
      <w:r w:rsidRPr="001E1AC0">
        <w:rPr>
          <w:rFonts w:asciiTheme="majorBidi" w:hAnsiTheme="majorBidi" w:cs="Angsana New"/>
          <w:sz w:val="30"/>
          <w:szCs w:val="30"/>
        </w:rPr>
        <w:t>KSM</w:t>
      </w:r>
      <w:r w:rsidR="00EE580B" w:rsidRPr="001E1AC0">
        <w:rPr>
          <w:rFonts w:asciiTheme="majorBidi" w:hAnsiTheme="majorBidi" w:cs="Angsana New"/>
          <w:sz w:val="30"/>
          <w:szCs w:val="30"/>
          <w:cs/>
        </w:rPr>
        <w:t>”</w:t>
      </w:r>
      <w:r w:rsidRPr="001E1AC0">
        <w:rPr>
          <w:rFonts w:asciiTheme="majorBidi" w:hAnsiTheme="majorBidi" w:cs="Angsana New"/>
          <w:sz w:val="30"/>
          <w:szCs w:val="30"/>
          <w:cs/>
        </w:rPr>
        <w:t>) เป็นอันยุติ และที่ประชุมผู้ถือหุ้นของบริษัทที่เกี่ยวข้องได้มีมติอนุมัติการซื้อขายดังกล่าว เป็นต้น</w:t>
      </w:r>
      <w:r w:rsidR="00373A23" w:rsidRPr="001E1AC0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44F9C93" w14:textId="77777777" w:rsidR="00797021" w:rsidRPr="001E1AC0" w:rsidRDefault="00797021" w:rsidP="00797021">
      <w:pPr>
        <w:pStyle w:val="ListParagraph"/>
        <w:spacing w:after="0" w:line="240" w:lineRule="auto"/>
        <w:ind w:left="999" w:right="-14"/>
        <w:jc w:val="thaiDistribute"/>
        <w:rPr>
          <w:rFonts w:asciiTheme="majorBidi" w:hAnsiTheme="majorBidi"/>
          <w:sz w:val="30"/>
          <w:szCs w:val="30"/>
        </w:rPr>
      </w:pPr>
    </w:p>
    <w:p w14:paraId="579714C0" w14:textId="59EC4B9E" w:rsidR="00A13755" w:rsidRPr="001E1AC0" w:rsidRDefault="00A13755" w:rsidP="00062754">
      <w:pPr>
        <w:pStyle w:val="ListParagraph"/>
        <w:numPr>
          <w:ilvl w:val="0"/>
          <w:numId w:val="16"/>
        </w:numPr>
        <w:tabs>
          <w:tab w:val="left" w:pos="540"/>
          <w:tab w:val="left" w:pos="2880"/>
        </w:tabs>
        <w:spacing w:after="0" w:line="240" w:lineRule="auto"/>
        <w:ind w:left="540" w:right="-14" w:hanging="696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E1AC0">
        <w:rPr>
          <w:rFonts w:asciiTheme="majorBidi" w:hAnsiTheme="majorBidi" w:cs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591DD7BB" w14:textId="77777777" w:rsidR="00A13755" w:rsidRPr="001E1AC0" w:rsidRDefault="00A13755" w:rsidP="00062754">
      <w:pPr>
        <w:tabs>
          <w:tab w:val="left" w:pos="2880"/>
        </w:tabs>
        <w:spacing w:line="240" w:lineRule="auto"/>
        <w:ind w:right="-14"/>
        <w:jc w:val="thaiDistribute"/>
        <w:rPr>
          <w:rFonts w:asciiTheme="majorBidi" w:hAnsiTheme="majorBidi" w:cstheme="majorBidi"/>
          <w:sz w:val="20"/>
          <w:szCs w:val="20"/>
        </w:rPr>
      </w:pPr>
    </w:p>
    <w:p w14:paraId="748631EF" w14:textId="3016B6E2" w:rsidR="00A13755" w:rsidRPr="00A36260" w:rsidRDefault="00A13755" w:rsidP="004371B0">
      <w:pPr>
        <w:spacing w:line="240" w:lineRule="auto"/>
        <w:ind w:left="547" w:right="-14"/>
        <w:jc w:val="thaiDistribute"/>
        <w:rPr>
          <w:rFonts w:asciiTheme="majorBidi" w:eastAsia="Calibri" w:hAnsiTheme="majorBidi"/>
          <w:sz w:val="30"/>
          <w:szCs w:val="30"/>
        </w:rPr>
      </w:pPr>
      <w:r w:rsidRPr="001E1AC0">
        <w:rPr>
          <w:rFonts w:asciiTheme="majorBidi" w:eastAsia="Calibri" w:hAnsiTheme="majorBidi"/>
          <w:sz w:val="30"/>
          <w:szCs w:val="30"/>
          <w:cs/>
        </w:rPr>
        <w:t>สภาวิชาชีพบัญชีได้ปรับปรุงมาตรฐานการรายงา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>นทางการเงิน ซึ่งมีผลบังคับใช้สำ</w:t>
      </w:r>
      <w:r w:rsidRPr="001E1AC0">
        <w:rPr>
          <w:rFonts w:asciiTheme="majorBidi" w:eastAsia="Calibri" w:hAnsiTheme="majorBidi"/>
          <w:sz w:val="30"/>
          <w:szCs w:val="30"/>
          <w:cs/>
        </w:rPr>
        <w:t xml:space="preserve">หรับรอบระยะเวลาบัญชีที่เริ่มในหรือหลังวันที่ </w:t>
      </w:r>
      <w:r w:rsidR="00C37C30" w:rsidRPr="001E1AC0">
        <w:rPr>
          <w:rFonts w:asciiTheme="majorBidi" w:eastAsia="Calibri" w:hAnsiTheme="majorBidi"/>
          <w:sz w:val="30"/>
          <w:szCs w:val="30"/>
        </w:rPr>
        <w:t xml:space="preserve">1 </w:t>
      </w:r>
      <w:r w:rsidRPr="001E1AC0">
        <w:rPr>
          <w:rFonts w:asciiTheme="majorBidi" w:eastAsia="Calibri" w:hAnsiTheme="majorBidi"/>
          <w:sz w:val="30"/>
          <w:szCs w:val="30"/>
          <w:cs/>
        </w:rPr>
        <w:t>มกร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 xml:space="preserve">าคม </w:t>
      </w:r>
      <w:r w:rsidR="00C37C30" w:rsidRPr="001E1AC0">
        <w:rPr>
          <w:rFonts w:asciiTheme="majorBidi" w:eastAsia="Calibri" w:hAnsiTheme="majorBidi"/>
          <w:sz w:val="30"/>
          <w:szCs w:val="30"/>
        </w:rPr>
        <w:t>2567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 xml:space="preserve"> โดยบริษัทไม่ได้นำ</w:t>
      </w:r>
      <w:r w:rsidRPr="001E1AC0">
        <w:rPr>
          <w:rFonts w:asciiTheme="majorBidi" w:eastAsia="Calibri" w:hAnsiTheme="majorBidi"/>
          <w:sz w:val="30"/>
          <w:szCs w:val="30"/>
          <w:cs/>
        </w:rPr>
        <w:t>มาตรฐานการรายงานทา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>งการเงินดังกล่าวมาใช้ในการจัดทำงบการเงิน</w:t>
      </w:r>
      <w:r w:rsidRPr="001E1AC0">
        <w:rPr>
          <w:rFonts w:asciiTheme="majorBidi" w:eastAsia="Calibri" w:hAnsiTheme="majorBidi"/>
          <w:sz w:val="30"/>
          <w:szCs w:val="30"/>
          <w:cs/>
        </w:rPr>
        <w:t>ระหว่างกาลนี้ เนื่อง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>จากยังไม่มีผลบังคับใช้ บริ</w:t>
      </w:r>
      <w:r w:rsidRPr="001E1AC0">
        <w:rPr>
          <w:rFonts w:asciiTheme="majorBidi" w:eastAsia="Calibri" w:hAnsiTheme="majorBidi"/>
          <w:sz w:val="30"/>
          <w:szCs w:val="30"/>
          <w:cs/>
        </w:rPr>
        <w:t>ษัทได้ประเมินผลกระทบที่</w:t>
      </w:r>
      <w:r w:rsidR="00345A19" w:rsidRPr="001E1AC0">
        <w:rPr>
          <w:rFonts w:asciiTheme="majorBidi" w:eastAsia="Calibri" w:hAnsiTheme="majorBidi" w:hint="cs"/>
          <w:sz w:val="30"/>
          <w:szCs w:val="30"/>
          <w:cs/>
        </w:rPr>
        <w:t>อ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>าจเกิดขึ้นต่องบการเงิน</w:t>
      </w:r>
      <w:r w:rsidR="00973716" w:rsidRPr="001E1AC0">
        <w:rPr>
          <w:rFonts w:asciiTheme="majorBidi" w:eastAsia="Calibri" w:hAnsiTheme="majorBidi"/>
          <w:sz w:val="30"/>
          <w:szCs w:val="30"/>
        </w:rPr>
        <w:br/>
      </w:r>
      <w:r w:rsidRPr="001E1AC0">
        <w:rPr>
          <w:rFonts w:asciiTheme="majorBidi" w:eastAsia="Calibri" w:hAnsiTheme="majorBidi"/>
          <w:sz w:val="30"/>
          <w:szCs w:val="30"/>
          <w:cs/>
        </w:rPr>
        <w:t>จากการถือปฏิบัติตามมาตรฐานการรายงานทางการเงินท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>ี่ปรับปรุงใหม่ดังกล่าว ซึ่งคาดว่า</w:t>
      </w:r>
      <w:r w:rsidRPr="001E1AC0">
        <w:rPr>
          <w:rFonts w:asciiTheme="majorBidi" w:eastAsia="Calibri" w:hAnsiTheme="majorBidi"/>
          <w:sz w:val="30"/>
          <w:szCs w:val="30"/>
          <w:cs/>
        </w:rPr>
        <w:t>ไม่มีผลกระทบ</w:t>
      </w:r>
      <w:r w:rsidR="00973716" w:rsidRPr="001E1AC0">
        <w:rPr>
          <w:rFonts w:asciiTheme="majorBidi" w:eastAsia="Calibri" w:hAnsiTheme="majorBidi"/>
          <w:sz w:val="30"/>
          <w:szCs w:val="30"/>
        </w:rPr>
        <w:br/>
      </w:r>
      <w:r w:rsidRPr="001E1AC0">
        <w:rPr>
          <w:rFonts w:asciiTheme="majorBidi" w:eastAsia="Calibri" w:hAnsiTheme="majorBidi"/>
          <w:sz w:val="30"/>
          <w:szCs w:val="30"/>
          <w:cs/>
        </w:rPr>
        <w:t>ที่มีสาระ</w:t>
      </w:r>
      <w:r w:rsidR="00345A19" w:rsidRPr="001E1AC0">
        <w:rPr>
          <w:rFonts w:asciiTheme="majorBidi" w:eastAsia="Calibri" w:hAnsiTheme="majorBidi"/>
          <w:sz w:val="30"/>
          <w:szCs w:val="30"/>
          <w:cs/>
        </w:rPr>
        <w:t>สำคัญต่องบการเงิน</w:t>
      </w:r>
      <w:r w:rsidRPr="001E1AC0">
        <w:rPr>
          <w:rFonts w:asciiTheme="majorBidi" w:eastAsia="Calibri" w:hAnsiTheme="majorBidi"/>
          <w:sz w:val="30"/>
          <w:szCs w:val="30"/>
          <w:cs/>
        </w:rPr>
        <w:t>ในงวดที่ถือปฏิบัต</w:t>
      </w:r>
      <w:r w:rsidRPr="001E1AC0">
        <w:rPr>
          <w:rFonts w:asciiTheme="majorBidi" w:eastAsia="Calibri" w:hAnsiTheme="majorBidi" w:hint="cs"/>
          <w:sz w:val="30"/>
          <w:szCs w:val="30"/>
          <w:cs/>
        </w:rPr>
        <w:t>ิ</w:t>
      </w:r>
    </w:p>
    <w:sectPr w:rsidR="00A13755" w:rsidRPr="00A36260" w:rsidSect="009F5C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699" w:right="1224" w:bottom="850" w:left="1310" w:header="850" w:footer="85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0F4B1" w14:textId="77777777" w:rsidR="00F01B0A" w:rsidRDefault="00F01B0A">
      <w:r>
        <w:separator/>
      </w:r>
    </w:p>
  </w:endnote>
  <w:endnote w:type="continuationSeparator" w:id="0">
    <w:p w14:paraId="0BB06535" w14:textId="77777777" w:rsidR="00F01B0A" w:rsidRDefault="00F01B0A">
      <w:r>
        <w:continuationSeparator/>
      </w:r>
    </w:p>
  </w:endnote>
  <w:endnote w:type="continuationNotice" w:id="1">
    <w:p w14:paraId="482FD4A7" w14:textId="77777777" w:rsidR="00F01B0A" w:rsidRDefault="00F01B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99275" w14:textId="77777777" w:rsidR="004C687E" w:rsidRDefault="004C6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1DD05026" w:rsidR="00C328E1" w:rsidRPr="007154AD" w:rsidRDefault="00C328E1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 w:rsidR="00B47320">
          <w:rPr>
            <w:rFonts w:ascii="Angsana New" w:hAnsi="Angsana New"/>
            <w:noProof/>
            <w:sz w:val="30"/>
            <w:szCs w:val="30"/>
          </w:rPr>
          <w:t>14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D23E1" w14:textId="77777777" w:rsidR="004C687E" w:rsidRDefault="004C6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4E3F6" w14:textId="77777777" w:rsidR="00F01B0A" w:rsidRDefault="00F01B0A">
      <w:r>
        <w:separator/>
      </w:r>
    </w:p>
  </w:footnote>
  <w:footnote w:type="continuationSeparator" w:id="0">
    <w:p w14:paraId="17C3E8C7" w14:textId="77777777" w:rsidR="00F01B0A" w:rsidRDefault="00F01B0A">
      <w:r>
        <w:continuationSeparator/>
      </w:r>
    </w:p>
  </w:footnote>
  <w:footnote w:type="continuationNotice" w:id="1">
    <w:p w14:paraId="30AC9F9D" w14:textId="77777777" w:rsidR="00F01B0A" w:rsidRDefault="00F01B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0985" w14:textId="77777777" w:rsidR="004C687E" w:rsidRDefault="004C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766A" w14:textId="46CA9D1F" w:rsidR="00C328E1" w:rsidRPr="00A07255" w:rsidRDefault="00C328E1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07255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 (</w:t>
    </w:r>
    <w:r w:rsidRPr="00A07255">
      <w:rPr>
        <w:rFonts w:ascii="Angsana New" w:hAnsi="Angsana New" w:hint="cs"/>
        <w:b/>
        <w:bCs/>
        <w:sz w:val="32"/>
        <w:szCs w:val="32"/>
        <w:cs/>
      </w:rPr>
      <w:t>มหาชน</w:t>
    </w:r>
    <w:r w:rsidRPr="00A07255">
      <w:rPr>
        <w:rFonts w:ascii="Angsana New" w:hAnsi="Angsana New"/>
        <w:b/>
        <w:bCs/>
        <w:sz w:val="32"/>
        <w:szCs w:val="32"/>
        <w:cs/>
      </w:rPr>
      <w:t>) (เดิมชื่อ บริษัทเอสซีจี ผลิตภัณฑ์ก่อสร้าง จำกัด)</w:t>
    </w:r>
  </w:p>
  <w:p w14:paraId="0BCCAB0F" w14:textId="4B0C9FBC" w:rsidR="00C328E1" w:rsidRPr="00A07255" w:rsidRDefault="00C328E1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0725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B1D2A" w14:textId="32752D8C" w:rsidR="00C328E1" w:rsidRDefault="00C328E1" w:rsidP="00144538">
    <w:pPr>
      <w:rPr>
        <w:rFonts w:ascii="Angsana New" w:hAnsi="Angsana New"/>
        <w:b/>
        <w:bCs/>
        <w:sz w:val="32"/>
        <w:szCs w:val="32"/>
      </w:rPr>
    </w:pPr>
    <w:r w:rsidRPr="00A07255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A07255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A0725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A07255">
      <w:rPr>
        <w:rFonts w:ascii="Angsana New" w:hAnsi="Angsana New" w:hint="cs"/>
        <w:b/>
        <w:bCs/>
        <w:sz w:val="32"/>
        <w:szCs w:val="32"/>
      </w:rPr>
      <w:t>2566</w:t>
    </w:r>
    <w:r w:rsidRPr="00A07255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E49EB2F" w14:textId="77777777" w:rsidR="00C328E1" w:rsidRPr="00476CD3" w:rsidRDefault="00C328E1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5CCB3" w14:textId="77777777" w:rsidR="004C687E" w:rsidRDefault="004C6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3AF23D4"/>
    <w:multiLevelType w:val="hybridMultilevel"/>
    <w:tmpl w:val="6C72A994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D5136DB"/>
    <w:multiLevelType w:val="hybridMultilevel"/>
    <w:tmpl w:val="7396AC4C"/>
    <w:lvl w:ilvl="0" w:tplc="7DC42B00">
      <w:start w:val="1"/>
      <w:numFmt w:val="thaiLetters"/>
      <w:lvlText w:val="%1."/>
      <w:lvlJc w:val="left"/>
      <w:pPr>
        <w:ind w:left="92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19338B"/>
    <w:multiLevelType w:val="multilevel"/>
    <w:tmpl w:val="B5BA1794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0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14481"/>
    <w:multiLevelType w:val="multilevel"/>
    <w:tmpl w:val="850209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1"/>
  </w:num>
  <w:num w:numId="13">
    <w:abstractNumId w:val="20"/>
  </w:num>
  <w:num w:numId="14">
    <w:abstractNumId w:val="14"/>
  </w:num>
  <w:num w:numId="15">
    <w:abstractNumId w:val="16"/>
  </w:num>
  <w:num w:numId="16">
    <w:abstractNumId w:val="13"/>
  </w:num>
  <w:num w:numId="17">
    <w:abstractNumId w:val="19"/>
  </w:num>
  <w:num w:numId="18">
    <w:abstractNumId w:val="18"/>
  </w:num>
  <w:num w:numId="19">
    <w:abstractNumId w:val="17"/>
  </w:num>
  <w:num w:numId="20">
    <w:abstractNumId w:val="10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DA3"/>
    <w:rsid w:val="00000EA1"/>
    <w:rsid w:val="00000FAF"/>
    <w:rsid w:val="0000124E"/>
    <w:rsid w:val="0000131B"/>
    <w:rsid w:val="00001577"/>
    <w:rsid w:val="0000177C"/>
    <w:rsid w:val="000017B4"/>
    <w:rsid w:val="00001812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8"/>
    <w:rsid w:val="00004459"/>
    <w:rsid w:val="00004526"/>
    <w:rsid w:val="000045A7"/>
    <w:rsid w:val="0000489C"/>
    <w:rsid w:val="000048E9"/>
    <w:rsid w:val="00004B28"/>
    <w:rsid w:val="00004CA5"/>
    <w:rsid w:val="000051A0"/>
    <w:rsid w:val="0000524A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740E"/>
    <w:rsid w:val="000174A3"/>
    <w:rsid w:val="00017520"/>
    <w:rsid w:val="000176E0"/>
    <w:rsid w:val="000177A1"/>
    <w:rsid w:val="00017C0A"/>
    <w:rsid w:val="00017DD5"/>
    <w:rsid w:val="00017F21"/>
    <w:rsid w:val="00017FF4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FA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1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4FFC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B1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1F92"/>
    <w:rsid w:val="000420D4"/>
    <w:rsid w:val="000423AB"/>
    <w:rsid w:val="000425B3"/>
    <w:rsid w:val="0004269D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3B2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116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0B1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54"/>
    <w:rsid w:val="000627B3"/>
    <w:rsid w:val="00062958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DE"/>
    <w:rsid w:val="00066CF7"/>
    <w:rsid w:val="00066DA1"/>
    <w:rsid w:val="00066E12"/>
    <w:rsid w:val="00066E74"/>
    <w:rsid w:val="00066ED5"/>
    <w:rsid w:val="0006701A"/>
    <w:rsid w:val="00067200"/>
    <w:rsid w:val="0006722E"/>
    <w:rsid w:val="00067232"/>
    <w:rsid w:val="000672DC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564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A36"/>
    <w:rsid w:val="00075E8C"/>
    <w:rsid w:val="00075ECE"/>
    <w:rsid w:val="00075F6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4B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56D"/>
    <w:rsid w:val="000836CE"/>
    <w:rsid w:val="000838B8"/>
    <w:rsid w:val="000839B4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47B"/>
    <w:rsid w:val="00091507"/>
    <w:rsid w:val="0009174E"/>
    <w:rsid w:val="0009186B"/>
    <w:rsid w:val="00091886"/>
    <w:rsid w:val="00091920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A1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376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22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28"/>
    <w:rsid w:val="000977EB"/>
    <w:rsid w:val="00097958"/>
    <w:rsid w:val="00097979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7B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54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00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E52"/>
    <w:rsid w:val="000C3F70"/>
    <w:rsid w:val="000C42FB"/>
    <w:rsid w:val="000C46D6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C68"/>
    <w:rsid w:val="000D3E50"/>
    <w:rsid w:val="000D3F6D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E8"/>
    <w:rsid w:val="000E6BF2"/>
    <w:rsid w:val="000E6CD4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DA6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3F6"/>
    <w:rsid w:val="000F25A1"/>
    <w:rsid w:val="000F2616"/>
    <w:rsid w:val="000F27C2"/>
    <w:rsid w:val="000F2870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5FA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31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2DA"/>
    <w:rsid w:val="001076A1"/>
    <w:rsid w:val="001077C4"/>
    <w:rsid w:val="001077D0"/>
    <w:rsid w:val="00107960"/>
    <w:rsid w:val="00107A9B"/>
    <w:rsid w:val="00107C1D"/>
    <w:rsid w:val="00107C55"/>
    <w:rsid w:val="00110173"/>
    <w:rsid w:val="001104AE"/>
    <w:rsid w:val="00110590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8CC"/>
    <w:rsid w:val="00111A28"/>
    <w:rsid w:val="00111B10"/>
    <w:rsid w:val="00111BD5"/>
    <w:rsid w:val="00111BDF"/>
    <w:rsid w:val="001123A4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61"/>
    <w:rsid w:val="00113795"/>
    <w:rsid w:val="00113A37"/>
    <w:rsid w:val="00113B5B"/>
    <w:rsid w:val="00113C60"/>
    <w:rsid w:val="00113E68"/>
    <w:rsid w:val="00113FC9"/>
    <w:rsid w:val="0011419E"/>
    <w:rsid w:val="001142AB"/>
    <w:rsid w:val="00114317"/>
    <w:rsid w:val="001144FD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405"/>
    <w:rsid w:val="00116563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3BE"/>
    <w:rsid w:val="00121440"/>
    <w:rsid w:val="00121524"/>
    <w:rsid w:val="00121544"/>
    <w:rsid w:val="00121630"/>
    <w:rsid w:val="001216DA"/>
    <w:rsid w:val="0012173B"/>
    <w:rsid w:val="0012189D"/>
    <w:rsid w:val="00121AD5"/>
    <w:rsid w:val="00121B35"/>
    <w:rsid w:val="00121B96"/>
    <w:rsid w:val="00121B9D"/>
    <w:rsid w:val="00121F03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622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81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043"/>
    <w:rsid w:val="00146111"/>
    <w:rsid w:val="0014631E"/>
    <w:rsid w:val="00146693"/>
    <w:rsid w:val="001469BA"/>
    <w:rsid w:val="00146A8D"/>
    <w:rsid w:val="00146BBE"/>
    <w:rsid w:val="00146D4F"/>
    <w:rsid w:val="00146E14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BBE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DDE"/>
    <w:rsid w:val="00153E02"/>
    <w:rsid w:val="0015416B"/>
    <w:rsid w:val="00154171"/>
    <w:rsid w:val="00154525"/>
    <w:rsid w:val="00154529"/>
    <w:rsid w:val="001546C5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77B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32E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1E33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1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5F9C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48E"/>
    <w:rsid w:val="00170519"/>
    <w:rsid w:val="00170578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DA5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A"/>
    <w:rsid w:val="001767EE"/>
    <w:rsid w:val="001768A8"/>
    <w:rsid w:val="001768BF"/>
    <w:rsid w:val="00176917"/>
    <w:rsid w:val="0017696C"/>
    <w:rsid w:val="00176A5B"/>
    <w:rsid w:val="00176BA3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7E1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BAC"/>
    <w:rsid w:val="00184C0F"/>
    <w:rsid w:val="00184D7F"/>
    <w:rsid w:val="00184FC5"/>
    <w:rsid w:val="0018511E"/>
    <w:rsid w:val="0018514C"/>
    <w:rsid w:val="001853F3"/>
    <w:rsid w:val="00185629"/>
    <w:rsid w:val="00185650"/>
    <w:rsid w:val="001856F5"/>
    <w:rsid w:val="0018590B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C46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891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728"/>
    <w:rsid w:val="001978F9"/>
    <w:rsid w:val="00197939"/>
    <w:rsid w:val="00197B26"/>
    <w:rsid w:val="00197CB2"/>
    <w:rsid w:val="00197CF1"/>
    <w:rsid w:val="00197E17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5A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C0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0DE"/>
    <w:rsid w:val="001B2146"/>
    <w:rsid w:val="001B21A8"/>
    <w:rsid w:val="001B23D4"/>
    <w:rsid w:val="001B2427"/>
    <w:rsid w:val="001B262D"/>
    <w:rsid w:val="001B27D6"/>
    <w:rsid w:val="001B27F1"/>
    <w:rsid w:val="001B284C"/>
    <w:rsid w:val="001B290E"/>
    <w:rsid w:val="001B2A32"/>
    <w:rsid w:val="001B2AE7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86"/>
    <w:rsid w:val="001B3FAB"/>
    <w:rsid w:val="001B4262"/>
    <w:rsid w:val="001B4610"/>
    <w:rsid w:val="001B4908"/>
    <w:rsid w:val="001B4987"/>
    <w:rsid w:val="001B49BC"/>
    <w:rsid w:val="001B4BCD"/>
    <w:rsid w:val="001B4F06"/>
    <w:rsid w:val="001B51D1"/>
    <w:rsid w:val="001B51FB"/>
    <w:rsid w:val="001B5221"/>
    <w:rsid w:val="001B558B"/>
    <w:rsid w:val="001B56BA"/>
    <w:rsid w:val="001B575E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4A"/>
    <w:rsid w:val="001C034F"/>
    <w:rsid w:val="001C0392"/>
    <w:rsid w:val="001C04AF"/>
    <w:rsid w:val="001C065C"/>
    <w:rsid w:val="001C077E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86F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18C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8A"/>
    <w:rsid w:val="001C6EC3"/>
    <w:rsid w:val="001C6F3A"/>
    <w:rsid w:val="001C6FB0"/>
    <w:rsid w:val="001C71C8"/>
    <w:rsid w:val="001C7281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9DA"/>
    <w:rsid w:val="001D2C28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B1F"/>
    <w:rsid w:val="001D3F84"/>
    <w:rsid w:val="001D4145"/>
    <w:rsid w:val="001D421D"/>
    <w:rsid w:val="001D4386"/>
    <w:rsid w:val="001D4392"/>
    <w:rsid w:val="001D43A2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50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C0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51E"/>
    <w:rsid w:val="001E3773"/>
    <w:rsid w:val="001E388A"/>
    <w:rsid w:val="001E3B4A"/>
    <w:rsid w:val="001E3BEB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BF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64C"/>
    <w:rsid w:val="0020472F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760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967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54"/>
    <w:rsid w:val="00210EF9"/>
    <w:rsid w:val="0021102F"/>
    <w:rsid w:val="00211151"/>
    <w:rsid w:val="00211177"/>
    <w:rsid w:val="002111AC"/>
    <w:rsid w:val="002112C3"/>
    <w:rsid w:val="002112C8"/>
    <w:rsid w:val="00211311"/>
    <w:rsid w:val="002113E7"/>
    <w:rsid w:val="002115BF"/>
    <w:rsid w:val="002116F5"/>
    <w:rsid w:val="00211780"/>
    <w:rsid w:val="002117EB"/>
    <w:rsid w:val="00211981"/>
    <w:rsid w:val="00211CAF"/>
    <w:rsid w:val="00211CB2"/>
    <w:rsid w:val="00211E6D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F6D"/>
    <w:rsid w:val="00212FC8"/>
    <w:rsid w:val="00213008"/>
    <w:rsid w:val="002132EC"/>
    <w:rsid w:val="002133C3"/>
    <w:rsid w:val="00213696"/>
    <w:rsid w:val="00213A64"/>
    <w:rsid w:val="00213BD9"/>
    <w:rsid w:val="00213D8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A47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FA3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CE7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4F7F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EBF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D7A"/>
    <w:rsid w:val="00235EF6"/>
    <w:rsid w:val="00235F1F"/>
    <w:rsid w:val="00236071"/>
    <w:rsid w:val="00236111"/>
    <w:rsid w:val="00236392"/>
    <w:rsid w:val="0023656E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37A24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7D8"/>
    <w:rsid w:val="00252809"/>
    <w:rsid w:val="0025288F"/>
    <w:rsid w:val="0025290C"/>
    <w:rsid w:val="002530E9"/>
    <w:rsid w:val="00253737"/>
    <w:rsid w:val="00253A81"/>
    <w:rsid w:val="00253AEB"/>
    <w:rsid w:val="00253C39"/>
    <w:rsid w:val="00253D74"/>
    <w:rsid w:val="00253E05"/>
    <w:rsid w:val="00254001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2F5F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28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F4"/>
    <w:rsid w:val="002765F6"/>
    <w:rsid w:val="00276675"/>
    <w:rsid w:val="002766EC"/>
    <w:rsid w:val="0027671B"/>
    <w:rsid w:val="0027678B"/>
    <w:rsid w:val="002769BD"/>
    <w:rsid w:val="00277139"/>
    <w:rsid w:val="00277176"/>
    <w:rsid w:val="002771E6"/>
    <w:rsid w:val="00277306"/>
    <w:rsid w:val="00277436"/>
    <w:rsid w:val="0027774E"/>
    <w:rsid w:val="00277823"/>
    <w:rsid w:val="00277875"/>
    <w:rsid w:val="00277C55"/>
    <w:rsid w:val="00277D5C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CE2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CA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B90"/>
    <w:rsid w:val="00284CCB"/>
    <w:rsid w:val="00284E2A"/>
    <w:rsid w:val="00284FCB"/>
    <w:rsid w:val="00284FDA"/>
    <w:rsid w:val="002850FC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458B"/>
    <w:rsid w:val="002945B3"/>
    <w:rsid w:val="00294BB1"/>
    <w:rsid w:val="00294D1C"/>
    <w:rsid w:val="00294F2A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8C4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C64"/>
    <w:rsid w:val="00296D4D"/>
    <w:rsid w:val="00296F8E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43D"/>
    <w:rsid w:val="002A15FE"/>
    <w:rsid w:val="002A1687"/>
    <w:rsid w:val="002A1854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0D3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97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59E"/>
    <w:rsid w:val="002C07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4E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09E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CA1"/>
    <w:rsid w:val="002C4036"/>
    <w:rsid w:val="002C40ED"/>
    <w:rsid w:val="002C43B4"/>
    <w:rsid w:val="002C45CE"/>
    <w:rsid w:val="002C46F8"/>
    <w:rsid w:val="002C47ED"/>
    <w:rsid w:val="002C48A5"/>
    <w:rsid w:val="002C49E5"/>
    <w:rsid w:val="002C4A17"/>
    <w:rsid w:val="002C4B14"/>
    <w:rsid w:val="002C4D6F"/>
    <w:rsid w:val="002C4EEE"/>
    <w:rsid w:val="002C4F6E"/>
    <w:rsid w:val="002C5306"/>
    <w:rsid w:val="002C532E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927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3BA"/>
    <w:rsid w:val="002D7499"/>
    <w:rsid w:val="002D76D9"/>
    <w:rsid w:val="002D773D"/>
    <w:rsid w:val="002D7794"/>
    <w:rsid w:val="002D787C"/>
    <w:rsid w:val="002D7ABE"/>
    <w:rsid w:val="002D7D97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783"/>
    <w:rsid w:val="002E27F3"/>
    <w:rsid w:val="002E2C41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3F0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28"/>
    <w:rsid w:val="002F667C"/>
    <w:rsid w:val="002F673B"/>
    <w:rsid w:val="002F68FC"/>
    <w:rsid w:val="002F6E8D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50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776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914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5DB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0BB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7F6"/>
    <w:rsid w:val="00324805"/>
    <w:rsid w:val="0032482F"/>
    <w:rsid w:val="00324A19"/>
    <w:rsid w:val="00324CDD"/>
    <w:rsid w:val="00324DB0"/>
    <w:rsid w:val="00324E37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3D9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084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DB6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D36"/>
    <w:rsid w:val="00335FD9"/>
    <w:rsid w:val="003361B0"/>
    <w:rsid w:val="00336580"/>
    <w:rsid w:val="003366B4"/>
    <w:rsid w:val="003366F5"/>
    <w:rsid w:val="003367B7"/>
    <w:rsid w:val="00336AA1"/>
    <w:rsid w:val="00336B75"/>
    <w:rsid w:val="00336EE6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5A19"/>
    <w:rsid w:val="00345BF7"/>
    <w:rsid w:val="00346143"/>
    <w:rsid w:val="003462B5"/>
    <w:rsid w:val="003463D8"/>
    <w:rsid w:val="00346585"/>
    <w:rsid w:val="0034670C"/>
    <w:rsid w:val="003468F0"/>
    <w:rsid w:val="003469F5"/>
    <w:rsid w:val="00346F5E"/>
    <w:rsid w:val="00346FA5"/>
    <w:rsid w:val="0034713E"/>
    <w:rsid w:val="003471A4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61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120"/>
    <w:rsid w:val="0035542D"/>
    <w:rsid w:val="00355499"/>
    <w:rsid w:val="00355501"/>
    <w:rsid w:val="003555C7"/>
    <w:rsid w:val="003557AA"/>
    <w:rsid w:val="003559A6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4E"/>
    <w:rsid w:val="00372893"/>
    <w:rsid w:val="00372A48"/>
    <w:rsid w:val="00372D25"/>
    <w:rsid w:val="00372D56"/>
    <w:rsid w:val="00372F3C"/>
    <w:rsid w:val="00372F66"/>
    <w:rsid w:val="00372FCC"/>
    <w:rsid w:val="0037303A"/>
    <w:rsid w:val="0037341F"/>
    <w:rsid w:val="00373492"/>
    <w:rsid w:val="003734D6"/>
    <w:rsid w:val="0037350C"/>
    <w:rsid w:val="0037376F"/>
    <w:rsid w:val="003738E2"/>
    <w:rsid w:val="00373969"/>
    <w:rsid w:val="003739AA"/>
    <w:rsid w:val="00373A23"/>
    <w:rsid w:val="00373A47"/>
    <w:rsid w:val="00373AA3"/>
    <w:rsid w:val="00373DE8"/>
    <w:rsid w:val="00373FF2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71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3B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E3"/>
    <w:rsid w:val="00382BBF"/>
    <w:rsid w:val="00382DAA"/>
    <w:rsid w:val="00382E80"/>
    <w:rsid w:val="00382F6F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06A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0B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CBF"/>
    <w:rsid w:val="003A0DD0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A19"/>
    <w:rsid w:val="003B2B2C"/>
    <w:rsid w:val="003B2B3F"/>
    <w:rsid w:val="003B2E1A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C7"/>
    <w:rsid w:val="003B3B15"/>
    <w:rsid w:val="003B3C95"/>
    <w:rsid w:val="003B3CE4"/>
    <w:rsid w:val="003B3CF5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46"/>
    <w:rsid w:val="003B568E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45E"/>
    <w:rsid w:val="003C06F4"/>
    <w:rsid w:val="003C0766"/>
    <w:rsid w:val="003C09A1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4B"/>
    <w:rsid w:val="003C4344"/>
    <w:rsid w:val="003C4442"/>
    <w:rsid w:val="003C44B8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618"/>
    <w:rsid w:val="003C7AD5"/>
    <w:rsid w:val="003C7B27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4EC"/>
    <w:rsid w:val="003D35BE"/>
    <w:rsid w:val="003D3835"/>
    <w:rsid w:val="003D3A27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97E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2F03"/>
    <w:rsid w:val="003E32D8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58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0C4"/>
    <w:rsid w:val="003E72A5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2409"/>
    <w:rsid w:val="003F2615"/>
    <w:rsid w:val="003F26C6"/>
    <w:rsid w:val="003F288C"/>
    <w:rsid w:val="003F2AEB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2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4E49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171"/>
    <w:rsid w:val="00407241"/>
    <w:rsid w:val="00407281"/>
    <w:rsid w:val="00407673"/>
    <w:rsid w:val="0040768B"/>
    <w:rsid w:val="0040769C"/>
    <w:rsid w:val="00407720"/>
    <w:rsid w:val="0040794E"/>
    <w:rsid w:val="004079AF"/>
    <w:rsid w:val="00407BFE"/>
    <w:rsid w:val="00407D2A"/>
    <w:rsid w:val="00407EBC"/>
    <w:rsid w:val="00407ECB"/>
    <w:rsid w:val="00407F05"/>
    <w:rsid w:val="00407F4F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A1"/>
    <w:rsid w:val="00417238"/>
    <w:rsid w:val="00417305"/>
    <w:rsid w:val="004173DE"/>
    <w:rsid w:val="004173EC"/>
    <w:rsid w:val="00417555"/>
    <w:rsid w:val="00417626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54B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5A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31A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327"/>
    <w:rsid w:val="0043338A"/>
    <w:rsid w:val="004333D8"/>
    <w:rsid w:val="004334A0"/>
    <w:rsid w:val="00433510"/>
    <w:rsid w:val="0043370E"/>
    <w:rsid w:val="00433B49"/>
    <w:rsid w:val="00433CF6"/>
    <w:rsid w:val="00433DE4"/>
    <w:rsid w:val="00433EED"/>
    <w:rsid w:val="0043408A"/>
    <w:rsid w:val="004340F7"/>
    <w:rsid w:val="004341DB"/>
    <w:rsid w:val="0043436F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237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1B0"/>
    <w:rsid w:val="00437407"/>
    <w:rsid w:val="00437519"/>
    <w:rsid w:val="00437563"/>
    <w:rsid w:val="0043756F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EC0"/>
    <w:rsid w:val="00444FAF"/>
    <w:rsid w:val="00444FC8"/>
    <w:rsid w:val="00445056"/>
    <w:rsid w:val="00445074"/>
    <w:rsid w:val="0044507C"/>
    <w:rsid w:val="00445311"/>
    <w:rsid w:val="004453F5"/>
    <w:rsid w:val="004454D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FC"/>
    <w:rsid w:val="004477FD"/>
    <w:rsid w:val="004479EA"/>
    <w:rsid w:val="00447E36"/>
    <w:rsid w:val="0045022A"/>
    <w:rsid w:val="004504B4"/>
    <w:rsid w:val="00450695"/>
    <w:rsid w:val="00450722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2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59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ADB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6A0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67F4D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A4"/>
    <w:rsid w:val="004712D1"/>
    <w:rsid w:val="0047131A"/>
    <w:rsid w:val="004715AD"/>
    <w:rsid w:val="004716E1"/>
    <w:rsid w:val="0047173E"/>
    <w:rsid w:val="004717EA"/>
    <w:rsid w:val="00471925"/>
    <w:rsid w:val="004719CD"/>
    <w:rsid w:val="00471B7A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CCB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1B6"/>
    <w:rsid w:val="0047434D"/>
    <w:rsid w:val="004747C9"/>
    <w:rsid w:val="004748BA"/>
    <w:rsid w:val="004748C1"/>
    <w:rsid w:val="004748EB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7C0"/>
    <w:rsid w:val="0047687C"/>
    <w:rsid w:val="004768C8"/>
    <w:rsid w:val="004768D9"/>
    <w:rsid w:val="0047698B"/>
    <w:rsid w:val="00476AA8"/>
    <w:rsid w:val="00476AC4"/>
    <w:rsid w:val="00476CD3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72"/>
    <w:rsid w:val="00477F59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3D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9CE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54E"/>
    <w:rsid w:val="004A2800"/>
    <w:rsid w:val="004A29D7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A7C"/>
    <w:rsid w:val="004A6A7D"/>
    <w:rsid w:val="004A6BDA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57D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5E7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87E"/>
    <w:rsid w:val="004C6A2B"/>
    <w:rsid w:val="004C6AC7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47E"/>
    <w:rsid w:val="004D06D3"/>
    <w:rsid w:val="004D0849"/>
    <w:rsid w:val="004D0977"/>
    <w:rsid w:val="004D0BDE"/>
    <w:rsid w:val="004D1182"/>
    <w:rsid w:val="004D1426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4E98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751"/>
    <w:rsid w:val="004D78B4"/>
    <w:rsid w:val="004D7CBB"/>
    <w:rsid w:val="004D7E85"/>
    <w:rsid w:val="004E0003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55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3B6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5FB0"/>
    <w:rsid w:val="004E61E0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D1E"/>
    <w:rsid w:val="004F0080"/>
    <w:rsid w:val="004F00FE"/>
    <w:rsid w:val="004F0321"/>
    <w:rsid w:val="004F0413"/>
    <w:rsid w:val="004F0495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234D"/>
    <w:rsid w:val="004F246B"/>
    <w:rsid w:val="004F258D"/>
    <w:rsid w:val="004F2690"/>
    <w:rsid w:val="004F26A4"/>
    <w:rsid w:val="004F26F9"/>
    <w:rsid w:val="004F2A65"/>
    <w:rsid w:val="004F3081"/>
    <w:rsid w:val="004F30CE"/>
    <w:rsid w:val="004F3189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C3E"/>
    <w:rsid w:val="004F3D2C"/>
    <w:rsid w:val="004F3DE6"/>
    <w:rsid w:val="004F3EA9"/>
    <w:rsid w:val="004F4002"/>
    <w:rsid w:val="004F422F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6CC"/>
    <w:rsid w:val="004F585D"/>
    <w:rsid w:val="004F5AE6"/>
    <w:rsid w:val="004F5AFC"/>
    <w:rsid w:val="004F5B12"/>
    <w:rsid w:val="004F5B3F"/>
    <w:rsid w:val="004F5C05"/>
    <w:rsid w:val="004F5E2E"/>
    <w:rsid w:val="004F5FC0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6CD7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C3"/>
    <w:rsid w:val="00500080"/>
    <w:rsid w:val="00500128"/>
    <w:rsid w:val="0050014C"/>
    <w:rsid w:val="005003AF"/>
    <w:rsid w:val="005005A9"/>
    <w:rsid w:val="005006E4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76C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8C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B4C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120"/>
    <w:rsid w:val="00517265"/>
    <w:rsid w:val="0051731B"/>
    <w:rsid w:val="005173F8"/>
    <w:rsid w:val="00517404"/>
    <w:rsid w:val="00517522"/>
    <w:rsid w:val="005175DA"/>
    <w:rsid w:val="00517652"/>
    <w:rsid w:val="00517825"/>
    <w:rsid w:val="00517F26"/>
    <w:rsid w:val="00517FC9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062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E26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42"/>
    <w:rsid w:val="00530299"/>
    <w:rsid w:val="005302E5"/>
    <w:rsid w:val="00530400"/>
    <w:rsid w:val="00530454"/>
    <w:rsid w:val="00530901"/>
    <w:rsid w:val="005309FB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18F"/>
    <w:rsid w:val="00535367"/>
    <w:rsid w:val="005355CA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77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41F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1E0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E29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BAB"/>
    <w:rsid w:val="00557F56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48A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1E2"/>
    <w:rsid w:val="0056224C"/>
    <w:rsid w:val="00562445"/>
    <w:rsid w:val="00562529"/>
    <w:rsid w:val="00562758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8C5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17F"/>
    <w:rsid w:val="00567712"/>
    <w:rsid w:val="005679B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0EA1"/>
    <w:rsid w:val="00571035"/>
    <w:rsid w:val="00571105"/>
    <w:rsid w:val="005712AC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60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8EA"/>
    <w:rsid w:val="005758F9"/>
    <w:rsid w:val="00575A0C"/>
    <w:rsid w:val="00575A5E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9D"/>
    <w:rsid w:val="005814BE"/>
    <w:rsid w:val="0058178A"/>
    <w:rsid w:val="00581842"/>
    <w:rsid w:val="00581BA7"/>
    <w:rsid w:val="00581CFC"/>
    <w:rsid w:val="005823A4"/>
    <w:rsid w:val="005826E5"/>
    <w:rsid w:val="00582768"/>
    <w:rsid w:val="00582AA0"/>
    <w:rsid w:val="00582BC8"/>
    <w:rsid w:val="00582C61"/>
    <w:rsid w:val="00582C9B"/>
    <w:rsid w:val="00582CA9"/>
    <w:rsid w:val="00583199"/>
    <w:rsid w:val="005831B5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C1"/>
    <w:rsid w:val="00587D97"/>
    <w:rsid w:val="00587DC5"/>
    <w:rsid w:val="00587E9C"/>
    <w:rsid w:val="00587F6D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0EE"/>
    <w:rsid w:val="0059516D"/>
    <w:rsid w:val="00595257"/>
    <w:rsid w:val="00595390"/>
    <w:rsid w:val="005953E1"/>
    <w:rsid w:val="005953F7"/>
    <w:rsid w:val="00595479"/>
    <w:rsid w:val="005956F9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737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CB0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41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BF9"/>
    <w:rsid w:val="005D3FEB"/>
    <w:rsid w:val="005D40AB"/>
    <w:rsid w:val="005D41D4"/>
    <w:rsid w:val="005D41D9"/>
    <w:rsid w:val="005D43F2"/>
    <w:rsid w:val="005D4461"/>
    <w:rsid w:val="005D4559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1E0"/>
    <w:rsid w:val="005D7401"/>
    <w:rsid w:val="005D741B"/>
    <w:rsid w:val="005D74C0"/>
    <w:rsid w:val="005D7659"/>
    <w:rsid w:val="005D7C9E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641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3EFA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D52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0FD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C3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BD"/>
    <w:rsid w:val="005F6EEB"/>
    <w:rsid w:val="005F70AF"/>
    <w:rsid w:val="005F75CE"/>
    <w:rsid w:val="005F796C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B6E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90"/>
    <w:rsid w:val="00610DB5"/>
    <w:rsid w:val="00610F34"/>
    <w:rsid w:val="00610F82"/>
    <w:rsid w:val="00611639"/>
    <w:rsid w:val="00611673"/>
    <w:rsid w:val="0061169E"/>
    <w:rsid w:val="00611711"/>
    <w:rsid w:val="006117D8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96"/>
    <w:rsid w:val="00614BC2"/>
    <w:rsid w:val="00614E98"/>
    <w:rsid w:val="00614F92"/>
    <w:rsid w:val="00615041"/>
    <w:rsid w:val="00615108"/>
    <w:rsid w:val="0061518A"/>
    <w:rsid w:val="0061526D"/>
    <w:rsid w:val="006152E3"/>
    <w:rsid w:val="0061542A"/>
    <w:rsid w:val="00615502"/>
    <w:rsid w:val="006155CD"/>
    <w:rsid w:val="0061560F"/>
    <w:rsid w:val="00615888"/>
    <w:rsid w:val="00615D90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1C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5FDC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647"/>
    <w:rsid w:val="00633912"/>
    <w:rsid w:val="00633B1B"/>
    <w:rsid w:val="00633B65"/>
    <w:rsid w:val="00633D93"/>
    <w:rsid w:val="00633DF9"/>
    <w:rsid w:val="00634053"/>
    <w:rsid w:val="00634318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6A7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C13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C00"/>
    <w:rsid w:val="00657F31"/>
    <w:rsid w:val="0066007D"/>
    <w:rsid w:val="0066019B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335"/>
    <w:rsid w:val="006643BE"/>
    <w:rsid w:val="006644D8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7C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0C0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B99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726"/>
    <w:rsid w:val="00687DC5"/>
    <w:rsid w:val="0069023A"/>
    <w:rsid w:val="00690242"/>
    <w:rsid w:val="006902AF"/>
    <w:rsid w:val="006902D0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7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BCB"/>
    <w:rsid w:val="006A1D32"/>
    <w:rsid w:val="006A219A"/>
    <w:rsid w:val="006A24B4"/>
    <w:rsid w:val="006A26EF"/>
    <w:rsid w:val="006A2719"/>
    <w:rsid w:val="006A28B5"/>
    <w:rsid w:val="006A293C"/>
    <w:rsid w:val="006A2B18"/>
    <w:rsid w:val="006A2BDB"/>
    <w:rsid w:val="006A2CAE"/>
    <w:rsid w:val="006A2D06"/>
    <w:rsid w:val="006A30C8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EC1"/>
    <w:rsid w:val="006A5F05"/>
    <w:rsid w:val="006A622C"/>
    <w:rsid w:val="006A62D1"/>
    <w:rsid w:val="006A6349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CE5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7B8"/>
    <w:rsid w:val="006B4813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53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AD7"/>
    <w:rsid w:val="006B6AFE"/>
    <w:rsid w:val="006B6BAD"/>
    <w:rsid w:val="006B6C08"/>
    <w:rsid w:val="006B6CDB"/>
    <w:rsid w:val="006B6EFA"/>
    <w:rsid w:val="006B6F7A"/>
    <w:rsid w:val="006B7081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92F"/>
    <w:rsid w:val="006C39A3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D72"/>
    <w:rsid w:val="006D1E5D"/>
    <w:rsid w:val="006D2226"/>
    <w:rsid w:val="006D2297"/>
    <w:rsid w:val="006D230B"/>
    <w:rsid w:val="006D23B2"/>
    <w:rsid w:val="006D2648"/>
    <w:rsid w:val="006D27C6"/>
    <w:rsid w:val="006D298D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5D2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6C"/>
    <w:rsid w:val="006F2CA5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7B"/>
    <w:rsid w:val="006F6885"/>
    <w:rsid w:val="006F694B"/>
    <w:rsid w:val="006F69F9"/>
    <w:rsid w:val="006F6CA3"/>
    <w:rsid w:val="006F715C"/>
    <w:rsid w:val="006F73B2"/>
    <w:rsid w:val="006F7741"/>
    <w:rsid w:val="006F7AE1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A31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1B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44"/>
    <w:rsid w:val="00710EAC"/>
    <w:rsid w:val="00710FFF"/>
    <w:rsid w:val="00711031"/>
    <w:rsid w:val="007113EB"/>
    <w:rsid w:val="007115F6"/>
    <w:rsid w:val="007116B3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17D"/>
    <w:rsid w:val="007161AA"/>
    <w:rsid w:val="00716374"/>
    <w:rsid w:val="00716405"/>
    <w:rsid w:val="007164C3"/>
    <w:rsid w:val="007164D1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1DDC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1C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8D8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1D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08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1B8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FD4"/>
    <w:rsid w:val="0074241C"/>
    <w:rsid w:val="007424A2"/>
    <w:rsid w:val="007424D2"/>
    <w:rsid w:val="0074268F"/>
    <w:rsid w:val="007427E8"/>
    <w:rsid w:val="00742815"/>
    <w:rsid w:val="007428F9"/>
    <w:rsid w:val="00742926"/>
    <w:rsid w:val="00742BEC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60F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1B6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634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06E"/>
    <w:rsid w:val="00752328"/>
    <w:rsid w:val="007524F1"/>
    <w:rsid w:val="00752506"/>
    <w:rsid w:val="007528B8"/>
    <w:rsid w:val="0075290A"/>
    <w:rsid w:val="00752917"/>
    <w:rsid w:val="00752947"/>
    <w:rsid w:val="00752AFD"/>
    <w:rsid w:val="00752BBE"/>
    <w:rsid w:val="00752BED"/>
    <w:rsid w:val="00752CB1"/>
    <w:rsid w:val="00752F5A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3FA"/>
    <w:rsid w:val="00754759"/>
    <w:rsid w:val="00754A51"/>
    <w:rsid w:val="00754AF5"/>
    <w:rsid w:val="00754BD4"/>
    <w:rsid w:val="00754C2E"/>
    <w:rsid w:val="00754E0E"/>
    <w:rsid w:val="00754FB3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0C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D75"/>
    <w:rsid w:val="00761EE2"/>
    <w:rsid w:val="00761F1D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79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991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C61"/>
    <w:rsid w:val="00766DD4"/>
    <w:rsid w:val="00766EA6"/>
    <w:rsid w:val="00767206"/>
    <w:rsid w:val="007674B0"/>
    <w:rsid w:val="00767529"/>
    <w:rsid w:val="007676D3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21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8B6"/>
    <w:rsid w:val="00773936"/>
    <w:rsid w:val="0077398C"/>
    <w:rsid w:val="00773A09"/>
    <w:rsid w:val="00773BD5"/>
    <w:rsid w:val="00773ECB"/>
    <w:rsid w:val="00773F18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17A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9A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ECC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0F8C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59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021"/>
    <w:rsid w:val="007971F3"/>
    <w:rsid w:val="00797397"/>
    <w:rsid w:val="00797504"/>
    <w:rsid w:val="007975CF"/>
    <w:rsid w:val="0079762D"/>
    <w:rsid w:val="007976A1"/>
    <w:rsid w:val="007976B3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4F4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859"/>
    <w:rsid w:val="007B1B0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0C"/>
    <w:rsid w:val="007B4671"/>
    <w:rsid w:val="007B47F6"/>
    <w:rsid w:val="007B4956"/>
    <w:rsid w:val="007B49A5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566"/>
    <w:rsid w:val="007B663B"/>
    <w:rsid w:val="007B6666"/>
    <w:rsid w:val="007B69D3"/>
    <w:rsid w:val="007B6AA8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A2"/>
    <w:rsid w:val="007C01BC"/>
    <w:rsid w:val="007C01EA"/>
    <w:rsid w:val="007C02CC"/>
    <w:rsid w:val="007C02F7"/>
    <w:rsid w:val="007C039C"/>
    <w:rsid w:val="007C089C"/>
    <w:rsid w:val="007C0F1C"/>
    <w:rsid w:val="007C1072"/>
    <w:rsid w:val="007C1305"/>
    <w:rsid w:val="007C132F"/>
    <w:rsid w:val="007C1660"/>
    <w:rsid w:val="007C16BF"/>
    <w:rsid w:val="007C1836"/>
    <w:rsid w:val="007C1A8C"/>
    <w:rsid w:val="007C1D8D"/>
    <w:rsid w:val="007C1EEC"/>
    <w:rsid w:val="007C1F4F"/>
    <w:rsid w:val="007C2061"/>
    <w:rsid w:val="007C2533"/>
    <w:rsid w:val="007C25BD"/>
    <w:rsid w:val="007C2625"/>
    <w:rsid w:val="007C2658"/>
    <w:rsid w:val="007C2855"/>
    <w:rsid w:val="007C287A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327"/>
    <w:rsid w:val="007C649D"/>
    <w:rsid w:val="007C6824"/>
    <w:rsid w:val="007C6866"/>
    <w:rsid w:val="007C6A4E"/>
    <w:rsid w:val="007C6D48"/>
    <w:rsid w:val="007C6EDE"/>
    <w:rsid w:val="007C70A6"/>
    <w:rsid w:val="007C70B6"/>
    <w:rsid w:val="007C7189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223"/>
    <w:rsid w:val="007D037D"/>
    <w:rsid w:val="007D0459"/>
    <w:rsid w:val="007D0706"/>
    <w:rsid w:val="007D079B"/>
    <w:rsid w:val="007D0893"/>
    <w:rsid w:val="007D09C1"/>
    <w:rsid w:val="007D0BDE"/>
    <w:rsid w:val="007D0D00"/>
    <w:rsid w:val="007D0D20"/>
    <w:rsid w:val="007D0DEE"/>
    <w:rsid w:val="007D0E2C"/>
    <w:rsid w:val="007D0ED0"/>
    <w:rsid w:val="007D114C"/>
    <w:rsid w:val="007D1289"/>
    <w:rsid w:val="007D13C9"/>
    <w:rsid w:val="007D14A1"/>
    <w:rsid w:val="007D14CB"/>
    <w:rsid w:val="007D1556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C41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0C1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43A"/>
    <w:rsid w:val="007D7575"/>
    <w:rsid w:val="007D7596"/>
    <w:rsid w:val="007D7618"/>
    <w:rsid w:val="007D76C4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6F3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CD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4D"/>
    <w:rsid w:val="007E78F1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2E9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942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50E"/>
    <w:rsid w:val="007F55BE"/>
    <w:rsid w:val="007F5638"/>
    <w:rsid w:val="007F577B"/>
    <w:rsid w:val="007F5CBA"/>
    <w:rsid w:val="007F5E69"/>
    <w:rsid w:val="007F601A"/>
    <w:rsid w:val="007F60AD"/>
    <w:rsid w:val="007F6135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0CD2"/>
    <w:rsid w:val="00801005"/>
    <w:rsid w:val="008013B7"/>
    <w:rsid w:val="008014DA"/>
    <w:rsid w:val="0080150F"/>
    <w:rsid w:val="008016FC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E4C"/>
    <w:rsid w:val="0080522B"/>
    <w:rsid w:val="00805306"/>
    <w:rsid w:val="00805327"/>
    <w:rsid w:val="00805489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45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176"/>
    <w:rsid w:val="0081254C"/>
    <w:rsid w:val="008125A7"/>
    <w:rsid w:val="00812643"/>
    <w:rsid w:val="00812650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5FBF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C2B"/>
    <w:rsid w:val="00822C4A"/>
    <w:rsid w:val="00822C9D"/>
    <w:rsid w:val="00822EF3"/>
    <w:rsid w:val="0082304A"/>
    <w:rsid w:val="00823055"/>
    <w:rsid w:val="008231D5"/>
    <w:rsid w:val="00823321"/>
    <w:rsid w:val="0082340E"/>
    <w:rsid w:val="008235C4"/>
    <w:rsid w:val="00823653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9E8"/>
    <w:rsid w:val="00831C93"/>
    <w:rsid w:val="00831D6A"/>
    <w:rsid w:val="00831DC6"/>
    <w:rsid w:val="00831EB7"/>
    <w:rsid w:val="00831F6F"/>
    <w:rsid w:val="008320C8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7CD"/>
    <w:rsid w:val="008339D2"/>
    <w:rsid w:val="00833A23"/>
    <w:rsid w:val="00833B7D"/>
    <w:rsid w:val="00833D40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ACD"/>
    <w:rsid w:val="00834E8E"/>
    <w:rsid w:val="00834F91"/>
    <w:rsid w:val="0083515D"/>
    <w:rsid w:val="008352D0"/>
    <w:rsid w:val="0083556F"/>
    <w:rsid w:val="0083567E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ACD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B50"/>
    <w:rsid w:val="00840E34"/>
    <w:rsid w:val="00840F96"/>
    <w:rsid w:val="0084111D"/>
    <w:rsid w:val="008412C9"/>
    <w:rsid w:val="008413A3"/>
    <w:rsid w:val="0084140A"/>
    <w:rsid w:val="008415EB"/>
    <w:rsid w:val="00841839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8E0"/>
    <w:rsid w:val="008448F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81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D30"/>
    <w:rsid w:val="00867E63"/>
    <w:rsid w:val="00867FFD"/>
    <w:rsid w:val="00870029"/>
    <w:rsid w:val="008701B1"/>
    <w:rsid w:val="0087065E"/>
    <w:rsid w:val="0087085D"/>
    <w:rsid w:val="00870898"/>
    <w:rsid w:val="008709E7"/>
    <w:rsid w:val="00870B84"/>
    <w:rsid w:val="00870C22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854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6E0"/>
    <w:rsid w:val="00881718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2FC1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D1F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BF9"/>
    <w:rsid w:val="00890D88"/>
    <w:rsid w:val="00890E46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959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622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9B1"/>
    <w:rsid w:val="00894A0B"/>
    <w:rsid w:val="00894D15"/>
    <w:rsid w:val="00894E0D"/>
    <w:rsid w:val="00894E46"/>
    <w:rsid w:val="00894E52"/>
    <w:rsid w:val="008953AD"/>
    <w:rsid w:val="008953DC"/>
    <w:rsid w:val="008954E9"/>
    <w:rsid w:val="00895804"/>
    <w:rsid w:val="00895AD1"/>
    <w:rsid w:val="00895AEC"/>
    <w:rsid w:val="00895AF0"/>
    <w:rsid w:val="00895C75"/>
    <w:rsid w:val="00895CAB"/>
    <w:rsid w:val="00895DBA"/>
    <w:rsid w:val="00895DE5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AE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DF5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07"/>
    <w:rsid w:val="008A4558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DE"/>
    <w:rsid w:val="008A7086"/>
    <w:rsid w:val="008A73E8"/>
    <w:rsid w:val="008A73FD"/>
    <w:rsid w:val="008A742F"/>
    <w:rsid w:val="008A744E"/>
    <w:rsid w:val="008A75E5"/>
    <w:rsid w:val="008A76D6"/>
    <w:rsid w:val="008A7713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0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22C"/>
    <w:rsid w:val="008B463F"/>
    <w:rsid w:val="008B4896"/>
    <w:rsid w:val="008B49D9"/>
    <w:rsid w:val="008B4AB6"/>
    <w:rsid w:val="008B4DC9"/>
    <w:rsid w:val="008B4DD4"/>
    <w:rsid w:val="008B5259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86B"/>
    <w:rsid w:val="008C4C64"/>
    <w:rsid w:val="008C4D21"/>
    <w:rsid w:val="008C4E42"/>
    <w:rsid w:val="008C4E6C"/>
    <w:rsid w:val="008C4F0B"/>
    <w:rsid w:val="008C4F68"/>
    <w:rsid w:val="008C5016"/>
    <w:rsid w:val="008C50D2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347"/>
    <w:rsid w:val="008C635B"/>
    <w:rsid w:val="008C6387"/>
    <w:rsid w:val="008C6454"/>
    <w:rsid w:val="008C64E9"/>
    <w:rsid w:val="008C6585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453"/>
    <w:rsid w:val="008C76C8"/>
    <w:rsid w:val="008C7846"/>
    <w:rsid w:val="008C7C91"/>
    <w:rsid w:val="008D032A"/>
    <w:rsid w:val="008D065E"/>
    <w:rsid w:val="008D0ADB"/>
    <w:rsid w:val="008D0FDF"/>
    <w:rsid w:val="008D10E4"/>
    <w:rsid w:val="008D127A"/>
    <w:rsid w:val="008D1694"/>
    <w:rsid w:val="008D179F"/>
    <w:rsid w:val="008D190A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BBD"/>
    <w:rsid w:val="008D3DDC"/>
    <w:rsid w:val="008D402F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3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C0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7B1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B0B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CA4"/>
    <w:rsid w:val="008F1EF2"/>
    <w:rsid w:val="008F1F7B"/>
    <w:rsid w:val="008F2883"/>
    <w:rsid w:val="008F2B62"/>
    <w:rsid w:val="008F3335"/>
    <w:rsid w:val="008F350B"/>
    <w:rsid w:val="008F3B39"/>
    <w:rsid w:val="008F3E14"/>
    <w:rsid w:val="008F3E6E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E3"/>
    <w:rsid w:val="009011C2"/>
    <w:rsid w:val="0090140C"/>
    <w:rsid w:val="0090143D"/>
    <w:rsid w:val="00901528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1FE0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DFC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723"/>
    <w:rsid w:val="0091092D"/>
    <w:rsid w:val="009109CD"/>
    <w:rsid w:val="009109EA"/>
    <w:rsid w:val="00910A16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DEC"/>
    <w:rsid w:val="00916E55"/>
    <w:rsid w:val="00916E74"/>
    <w:rsid w:val="00916ED1"/>
    <w:rsid w:val="00916FC8"/>
    <w:rsid w:val="009171BA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17EDA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2AE"/>
    <w:rsid w:val="0092330A"/>
    <w:rsid w:val="00923452"/>
    <w:rsid w:val="009236B4"/>
    <w:rsid w:val="0092382F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A41"/>
    <w:rsid w:val="00925B3B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B7B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C9F"/>
    <w:rsid w:val="00930E2E"/>
    <w:rsid w:val="00930E35"/>
    <w:rsid w:val="00930F50"/>
    <w:rsid w:val="00931183"/>
    <w:rsid w:val="0093122E"/>
    <w:rsid w:val="00931249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1D7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125"/>
    <w:rsid w:val="009331AA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7D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DF9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02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970"/>
    <w:rsid w:val="00951A56"/>
    <w:rsid w:val="00951B5B"/>
    <w:rsid w:val="00951C6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3C32"/>
    <w:rsid w:val="00953E88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7A6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1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2FC5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907"/>
    <w:rsid w:val="00965D14"/>
    <w:rsid w:val="00965E0F"/>
    <w:rsid w:val="00966020"/>
    <w:rsid w:val="009661B0"/>
    <w:rsid w:val="009663B5"/>
    <w:rsid w:val="009663BB"/>
    <w:rsid w:val="0096650C"/>
    <w:rsid w:val="00966660"/>
    <w:rsid w:val="0096697A"/>
    <w:rsid w:val="009669CC"/>
    <w:rsid w:val="00966A62"/>
    <w:rsid w:val="00966BE8"/>
    <w:rsid w:val="00966EB8"/>
    <w:rsid w:val="00966FF5"/>
    <w:rsid w:val="00967202"/>
    <w:rsid w:val="0096720C"/>
    <w:rsid w:val="00967330"/>
    <w:rsid w:val="0096734E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69"/>
    <w:rsid w:val="00972C8B"/>
    <w:rsid w:val="00972DA0"/>
    <w:rsid w:val="00973027"/>
    <w:rsid w:val="009730A9"/>
    <w:rsid w:val="0097313C"/>
    <w:rsid w:val="00973317"/>
    <w:rsid w:val="0097332E"/>
    <w:rsid w:val="00973421"/>
    <w:rsid w:val="009734D8"/>
    <w:rsid w:val="009734F6"/>
    <w:rsid w:val="0097371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D0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CCF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EBC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1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B45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F9"/>
    <w:rsid w:val="00992351"/>
    <w:rsid w:val="009924E1"/>
    <w:rsid w:val="00992528"/>
    <w:rsid w:val="0099255E"/>
    <w:rsid w:val="00992804"/>
    <w:rsid w:val="00992912"/>
    <w:rsid w:val="009929B6"/>
    <w:rsid w:val="00992C4B"/>
    <w:rsid w:val="00992D60"/>
    <w:rsid w:val="00992E8B"/>
    <w:rsid w:val="00993595"/>
    <w:rsid w:val="009935C8"/>
    <w:rsid w:val="009936FE"/>
    <w:rsid w:val="0099398B"/>
    <w:rsid w:val="00993A48"/>
    <w:rsid w:val="00993B80"/>
    <w:rsid w:val="00993C11"/>
    <w:rsid w:val="00993EE1"/>
    <w:rsid w:val="00993FF8"/>
    <w:rsid w:val="00994057"/>
    <w:rsid w:val="00994136"/>
    <w:rsid w:val="00994184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1FC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44"/>
    <w:rsid w:val="009B3DC3"/>
    <w:rsid w:val="009B3FDC"/>
    <w:rsid w:val="009B4048"/>
    <w:rsid w:val="009B4071"/>
    <w:rsid w:val="009B41F2"/>
    <w:rsid w:val="009B42B7"/>
    <w:rsid w:val="009B43A0"/>
    <w:rsid w:val="009B4498"/>
    <w:rsid w:val="009B471B"/>
    <w:rsid w:val="009B476A"/>
    <w:rsid w:val="009B4A9D"/>
    <w:rsid w:val="009B4AA5"/>
    <w:rsid w:val="009B4ADB"/>
    <w:rsid w:val="009B4B57"/>
    <w:rsid w:val="009B4C3B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87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008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4A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50A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9FC"/>
    <w:rsid w:val="009C5A09"/>
    <w:rsid w:val="009C5A5D"/>
    <w:rsid w:val="009C5B24"/>
    <w:rsid w:val="009C5CC6"/>
    <w:rsid w:val="009C5CF5"/>
    <w:rsid w:val="009C5D41"/>
    <w:rsid w:val="009C6191"/>
    <w:rsid w:val="009C61E1"/>
    <w:rsid w:val="009C6304"/>
    <w:rsid w:val="009C647E"/>
    <w:rsid w:val="009C6565"/>
    <w:rsid w:val="009C65D2"/>
    <w:rsid w:val="009C68F4"/>
    <w:rsid w:val="009C69C1"/>
    <w:rsid w:val="009C6C39"/>
    <w:rsid w:val="009C6CF6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D7E96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45F"/>
    <w:rsid w:val="009E359B"/>
    <w:rsid w:val="009E3E48"/>
    <w:rsid w:val="009E3E59"/>
    <w:rsid w:val="009E4039"/>
    <w:rsid w:val="009E40F9"/>
    <w:rsid w:val="009E41C0"/>
    <w:rsid w:val="009E41F4"/>
    <w:rsid w:val="009E429A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D7E"/>
    <w:rsid w:val="009E7EB7"/>
    <w:rsid w:val="009E7ED2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4E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6A"/>
    <w:rsid w:val="009F5B7B"/>
    <w:rsid w:val="009F5B93"/>
    <w:rsid w:val="009F5BED"/>
    <w:rsid w:val="009F5CA9"/>
    <w:rsid w:val="009F5CEF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137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5F91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D24"/>
    <w:rsid w:val="00A06E34"/>
    <w:rsid w:val="00A070BB"/>
    <w:rsid w:val="00A070DB"/>
    <w:rsid w:val="00A07190"/>
    <w:rsid w:val="00A07255"/>
    <w:rsid w:val="00A07260"/>
    <w:rsid w:val="00A072BB"/>
    <w:rsid w:val="00A07496"/>
    <w:rsid w:val="00A074AE"/>
    <w:rsid w:val="00A077E6"/>
    <w:rsid w:val="00A07ABB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798"/>
    <w:rsid w:val="00A12AB4"/>
    <w:rsid w:val="00A12B4D"/>
    <w:rsid w:val="00A12BAC"/>
    <w:rsid w:val="00A12CE8"/>
    <w:rsid w:val="00A12D34"/>
    <w:rsid w:val="00A1320D"/>
    <w:rsid w:val="00A13243"/>
    <w:rsid w:val="00A13276"/>
    <w:rsid w:val="00A1348E"/>
    <w:rsid w:val="00A1369E"/>
    <w:rsid w:val="00A13755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650"/>
    <w:rsid w:val="00A34A91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260"/>
    <w:rsid w:val="00A3642B"/>
    <w:rsid w:val="00A3644A"/>
    <w:rsid w:val="00A367E4"/>
    <w:rsid w:val="00A36BDF"/>
    <w:rsid w:val="00A36D83"/>
    <w:rsid w:val="00A36DFE"/>
    <w:rsid w:val="00A3715D"/>
    <w:rsid w:val="00A37310"/>
    <w:rsid w:val="00A373B6"/>
    <w:rsid w:val="00A37491"/>
    <w:rsid w:val="00A375FA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CD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0EE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0A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2F0"/>
    <w:rsid w:val="00A503C1"/>
    <w:rsid w:val="00A503C6"/>
    <w:rsid w:val="00A505EE"/>
    <w:rsid w:val="00A50A73"/>
    <w:rsid w:val="00A50BAD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1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3C"/>
    <w:rsid w:val="00A53890"/>
    <w:rsid w:val="00A53936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1C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51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1EF0"/>
    <w:rsid w:val="00A621D9"/>
    <w:rsid w:val="00A623C5"/>
    <w:rsid w:val="00A626B8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7E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24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33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96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903"/>
    <w:rsid w:val="00A75B96"/>
    <w:rsid w:val="00A75C4D"/>
    <w:rsid w:val="00A75EE9"/>
    <w:rsid w:val="00A76007"/>
    <w:rsid w:val="00A760B7"/>
    <w:rsid w:val="00A76286"/>
    <w:rsid w:val="00A76753"/>
    <w:rsid w:val="00A76C89"/>
    <w:rsid w:val="00A77014"/>
    <w:rsid w:val="00A7702C"/>
    <w:rsid w:val="00A770F8"/>
    <w:rsid w:val="00A77538"/>
    <w:rsid w:val="00A7766C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63B"/>
    <w:rsid w:val="00A81878"/>
    <w:rsid w:val="00A81A61"/>
    <w:rsid w:val="00A81B13"/>
    <w:rsid w:val="00A81C2A"/>
    <w:rsid w:val="00A81CF2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83B"/>
    <w:rsid w:val="00A87845"/>
    <w:rsid w:val="00A8797E"/>
    <w:rsid w:val="00A87AC8"/>
    <w:rsid w:val="00A90145"/>
    <w:rsid w:val="00A9045F"/>
    <w:rsid w:val="00A9046F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B1D"/>
    <w:rsid w:val="00A97BCE"/>
    <w:rsid w:val="00A97CC5"/>
    <w:rsid w:val="00A97D69"/>
    <w:rsid w:val="00A97F31"/>
    <w:rsid w:val="00AA001D"/>
    <w:rsid w:val="00AA0161"/>
    <w:rsid w:val="00AA0590"/>
    <w:rsid w:val="00AA084A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8C0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22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5B"/>
    <w:rsid w:val="00AB1BCC"/>
    <w:rsid w:val="00AB1C26"/>
    <w:rsid w:val="00AB1CC2"/>
    <w:rsid w:val="00AB1D1E"/>
    <w:rsid w:val="00AB200A"/>
    <w:rsid w:val="00AB20B9"/>
    <w:rsid w:val="00AB21EA"/>
    <w:rsid w:val="00AB23FF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68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65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6A0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535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BE8"/>
    <w:rsid w:val="00AD6D43"/>
    <w:rsid w:val="00AD6F12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C0"/>
    <w:rsid w:val="00AE20CA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5DB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40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5DE"/>
    <w:rsid w:val="00B01791"/>
    <w:rsid w:val="00B01944"/>
    <w:rsid w:val="00B01E43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CD1"/>
    <w:rsid w:val="00B03D21"/>
    <w:rsid w:val="00B03E39"/>
    <w:rsid w:val="00B03E52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4FD0"/>
    <w:rsid w:val="00B0508A"/>
    <w:rsid w:val="00B05182"/>
    <w:rsid w:val="00B051DF"/>
    <w:rsid w:val="00B051FF"/>
    <w:rsid w:val="00B05483"/>
    <w:rsid w:val="00B05786"/>
    <w:rsid w:val="00B057B6"/>
    <w:rsid w:val="00B058ED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5F6"/>
    <w:rsid w:val="00B139CD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263"/>
    <w:rsid w:val="00B143B1"/>
    <w:rsid w:val="00B14430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4BB"/>
    <w:rsid w:val="00B16520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0D4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A9D"/>
    <w:rsid w:val="00B25D8C"/>
    <w:rsid w:val="00B2604A"/>
    <w:rsid w:val="00B261CE"/>
    <w:rsid w:val="00B26473"/>
    <w:rsid w:val="00B268E4"/>
    <w:rsid w:val="00B269E6"/>
    <w:rsid w:val="00B26E7D"/>
    <w:rsid w:val="00B26E88"/>
    <w:rsid w:val="00B26EEF"/>
    <w:rsid w:val="00B273EE"/>
    <w:rsid w:val="00B274A8"/>
    <w:rsid w:val="00B275E6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0EAF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01"/>
    <w:rsid w:val="00B34550"/>
    <w:rsid w:val="00B346D6"/>
    <w:rsid w:val="00B34829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1B3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1E20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299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90F"/>
    <w:rsid w:val="00B45CF2"/>
    <w:rsid w:val="00B45D8B"/>
    <w:rsid w:val="00B45FC0"/>
    <w:rsid w:val="00B460B6"/>
    <w:rsid w:val="00B460CB"/>
    <w:rsid w:val="00B4635D"/>
    <w:rsid w:val="00B46667"/>
    <w:rsid w:val="00B46902"/>
    <w:rsid w:val="00B46907"/>
    <w:rsid w:val="00B46958"/>
    <w:rsid w:val="00B46CD9"/>
    <w:rsid w:val="00B46D2B"/>
    <w:rsid w:val="00B46DCD"/>
    <w:rsid w:val="00B46E9A"/>
    <w:rsid w:val="00B46FBC"/>
    <w:rsid w:val="00B47320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1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22A"/>
    <w:rsid w:val="00B56345"/>
    <w:rsid w:val="00B56583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5B3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1C9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850"/>
    <w:rsid w:val="00B70AF4"/>
    <w:rsid w:val="00B70C5E"/>
    <w:rsid w:val="00B70E77"/>
    <w:rsid w:val="00B710B7"/>
    <w:rsid w:val="00B711B3"/>
    <w:rsid w:val="00B71242"/>
    <w:rsid w:val="00B71392"/>
    <w:rsid w:val="00B714A8"/>
    <w:rsid w:val="00B71596"/>
    <w:rsid w:val="00B72076"/>
    <w:rsid w:val="00B7240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201"/>
    <w:rsid w:val="00B732ED"/>
    <w:rsid w:val="00B73376"/>
    <w:rsid w:val="00B733B0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37D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19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4ED"/>
    <w:rsid w:val="00B81615"/>
    <w:rsid w:val="00B81752"/>
    <w:rsid w:val="00B817A8"/>
    <w:rsid w:val="00B818CF"/>
    <w:rsid w:val="00B819C9"/>
    <w:rsid w:val="00B81C4D"/>
    <w:rsid w:val="00B81DEA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3F0"/>
    <w:rsid w:val="00B918BF"/>
    <w:rsid w:val="00B919CB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BD7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74B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81E"/>
    <w:rsid w:val="00BA5A37"/>
    <w:rsid w:val="00BA5F48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29F"/>
    <w:rsid w:val="00BB6411"/>
    <w:rsid w:val="00BB649B"/>
    <w:rsid w:val="00BB64B4"/>
    <w:rsid w:val="00BB64FB"/>
    <w:rsid w:val="00BB6587"/>
    <w:rsid w:val="00BB6804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3E17"/>
    <w:rsid w:val="00BC4299"/>
    <w:rsid w:val="00BC4522"/>
    <w:rsid w:val="00BC464A"/>
    <w:rsid w:val="00BC4750"/>
    <w:rsid w:val="00BC4AF9"/>
    <w:rsid w:val="00BC4C2A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6D99"/>
    <w:rsid w:val="00BC72BF"/>
    <w:rsid w:val="00BC73AE"/>
    <w:rsid w:val="00BC7474"/>
    <w:rsid w:val="00BC747D"/>
    <w:rsid w:val="00BC7564"/>
    <w:rsid w:val="00BC769C"/>
    <w:rsid w:val="00BC76B7"/>
    <w:rsid w:val="00BC7A0C"/>
    <w:rsid w:val="00BC7A43"/>
    <w:rsid w:val="00BC7AFE"/>
    <w:rsid w:val="00BC7F2E"/>
    <w:rsid w:val="00BC7FC5"/>
    <w:rsid w:val="00BD00F8"/>
    <w:rsid w:val="00BD05F6"/>
    <w:rsid w:val="00BD05F8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0F2E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7050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ED4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A1"/>
    <w:rsid w:val="00C029D8"/>
    <w:rsid w:val="00C02A25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6E1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DAF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5B4"/>
    <w:rsid w:val="00C14730"/>
    <w:rsid w:val="00C1475F"/>
    <w:rsid w:val="00C14806"/>
    <w:rsid w:val="00C14827"/>
    <w:rsid w:val="00C1483F"/>
    <w:rsid w:val="00C14874"/>
    <w:rsid w:val="00C14912"/>
    <w:rsid w:val="00C14A79"/>
    <w:rsid w:val="00C14AC5"/>
    <w:rsid w:val="00C14AE3"/>
    <w:rsid w:val="00C14C94"/>
    <w:rsid w:val="00C14CF6"/>
    <w:rsid w:val="00C14FAA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D1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23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4FC0"/>
    <w:rsid w:val="00C25344"/>
    <w:rsid w:val="00C25431"/>
    <w:rsid w:val="00C257B7"/>
    <w:rsid w:val="00C25867"/>
    <w:rsid w:val="00C25DBC"/>
    <w:rsid w:val="00C26208"/>
    <w:rsid w:val="00C263AF"/>
    <w:rsid w:val="00C26581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8E1"/>
    <w:rsid w:val="00C32C96"/>
    <w:rsid w:val="00C33013"/>
    <w:rsid w:val="00C3309D"/>
    <w:rsid w:val="00C332BE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30"/>
    <w:rsid w:val="00C37C60"/>
    <w:rsid w:val="00C37CE4"/>
    <w:rsid w:val="00C37D5D"/>
    <w:rsid w:val="00C37E84"/>
    <w:rsid w:val="00C37F8D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E2A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39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A53"/>
    <w:rsid w:val="00C64B93"/>
    <w:rsid w:val="00C64BCE"/>
    <w:rsid w:val="00C64CEA"/>
    <w:rsid w:val="00C651FE"/>
    <w:rsid w:val="00C652A2"/>
    <w:rsid w:val="00C653B0"/>
    <w:rsid w:val="00C65412"/>
    <w:rsid w:val="00C655B1"/>
    <w:rsid w:val="00C656EA"/>
    <w:rsid w:val="00C658BE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AC"/>
    <w:rsid w:val="00C6700B"/>
    <w:rsid w:val="00C67169"/>
    <w:rsid w:val="00C671BE"/>
    <w:rsid w:val="00C67711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70"/>
    <w:rsid w:val="00C71DB3"/>
    <w:rsid w:val="00C72080"/>
    <w:rsid w:val="00C7217D"/>
    <w:rsid w:val="00C7221A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15D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94"/>
    <w:rsid w:val="00C766A0"/>
    <w:rsid w:val="00C76771"/>
    <w:rsid w:val="00C769FA"/>
    <w:rsid w:val="00C76AFD"/>
    <w:rsid w:val="00C76B36"/>
    <w:rsid w:val="00C76B92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9DA"/>
    <w:rsid w:val="00C81C71"/>
    <w:rsid w:val="00C82138"/>
    <w:rsid w:val="00C82161"/>
    <w:rsid w:val="00C82379"/>
    <w:rsid w:val="00C82A1C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4C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B24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0C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595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D1D"/>
    <w:rsid w:val="00C94F6D"/>
    <w:rsid w:val="00C95032"/>
    <w:rsid w:val="00C950A1"/>
    <w:rsid w:val="00C9521C"/>
    <w:rsid w:val="00C952B7"/>
    <w:rsid w:val="00C9546D"/>
    <w:rsid w:val="00C957C5"/>
    <w:rsid w:val="00C95A51"/>
    <w:rsid w:val="00C95A65"/>
    <w:rsid w:val="00C95B1E"/>
    <w:rsid w:val="00C95B4C"/>
    <w:rsid w:val="00C95BA6"/>
    <w:rsid w:val="00C95BB6"/>
    <w:rsid w:val="00C95C3D"/>
    <w:rsid w:val="00C960D8"/>
    <w:rsid w:val="00C960E6"/>
    <w:rsid w:val="00C9616A"/>
    <w:rsid w:val="00C9619B"/>
    <w:rsid w:val="00C96657"/>
    <w:rsid w:val="00C966D4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0FF5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8B4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6AF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B57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92A"/>
    <w:rsid w:val="00CC3B22"/>
    <w:rsid w:val="00CC3EE3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845"/>
    <w:rsid w:val="00CC69FE"/>
    <w:rsid w:val="00CC6CC2"/>
    <w:rsid w:val="00CC6E38"/>
    <w:rsid w:val="00CC6EFB"/>
    <w:rsid w:val="00CC71A4"/>
    <w:rsid w:val="00CC7420"/>
    <w:rsid w:val="00CC788F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66"/>
    <w:rsid w:val="00CD4BDF"/>
    <w:rsid w:val="00CD4D47"/>
    <w:rsid w:val="00CD4F09"/>
    <w:rsid w:val="00CD4F4C"/>
    <w:rsid w:val="00CD4FB3"/>
    <w:rsid w:val="00CD50C3"/>
    <w:rsid w:val="00CD5177"/>
    <w:rsid w:val="00CD5385"/>
    <w:rsid w:val="00CD588E"/>
    <w:rsid w:val="00CD5994"/>
    <w:rsid w:val="00CD59DB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4FAE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5A"/>
    <w:rsid w:val="00CF2EF8"/>
    <w:rsid w:val="00CF2FA8"/>
    <w:rsid w:val="00CF2FBE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42E"/>
    <w:rsid w:val="00D0047C"/>
    <w:rsid w:val="00D004A7"/>
    <w:rsid w:val="00D00CF6"/>
    <w:rsid w:val="00D00DA7"/>
    <w:rsid w:val="00D00E9B"/>
    <w:rsid w:val="00D00FB9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2EF2"/>
    <w:rsid w:val="00D0329C"/>
    <w:rsid w:val="00D0336C"/>
    <w:rsid w:val="00D0348C"/>
    <w:rsid w:val="00D037A1"/>
    <w:rsid w:val="00D03880"/>
    <w:rsid w:val="00D0399D"/>
    <w:rsid w:val="00D039D1"/>
    <w:rsid w:val="00D03A29"/>
    <w:rsid w:val="00D03AFA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DD5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A52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ECB"/>
    <w:rsid w:val="00D13F25"/>
    <w:rsid w:val="00D140FF"/>
    <w:rsid w:val="00D144E9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37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42"/>
    <w:rsid w:val="00D22F5E"/>
    <w:rsid w:val="00D23121"/>
    <w:rsid w:val="00D23170"/>
    <w:rsid w:val="00D23196"/>
    <w:rsid w:val="00D2327C"/>
    <w:rsid w:val="00D234C0"/>
    <w:rsid w:val="00D234FB"/>
    <w:rsid w:val="00D23521"/>
    <w:rsid w:val="00D23640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1D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61A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87B"/>
    <w:rsid w:val="00D33BA2"/>
    <w:rsid w:val="00D33BA6"/>
    <w:rsid w:val="00D33C1C"/>
    <w:rsid w:val="00D33CFE"/>
    <w:rsid w:val="00D33D5F"/>
    <w:rsid w:val="00D33E16"/>
    <w:rsid w:val="00D33E4F"/>
    <w:rsid w:val="00D33F99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6D0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13E"/>
    <w:rsid w:val="00D4354E"/>
    <w:rsid w:val="00D436DF"/>
    <w:rsid w:val="00D439CD"/>
    <w:rsid w:val="00D43A8C"/>
    <w:rsid w:val="00D43B6E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72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3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0A"/>
    <w:rsid w:val="00D52334"/>
    <w:rsid w:val="00D52606"/>
    <w:rsid w:val="00D52641"/>
    <w:rsid w:val="00D5267A"/>
    <w:rsid w:val="00D52734"/>
    <w:rsid w:val="00D527BF"/>
    <w:rsid w:val="00D52C18"/>
    <w:rsid w:val="00D52D54"/>
    <w:rsid w:val="00D52DD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8DC"/>
    <w:rsid w:val="00D559BC"/>
    <w:rsid w:val="00D559BE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EA2"/>
    <w:rsid w:val="00D57EBF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4F2"/>
    <w:rsid w:val="00D615B6"/>
    <w:rsid w:val="00D617F3"/>
    <w:rsid w:val="00D61986"/>
    <w:rsid w:val="00D61B44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7A3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AED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67A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41"/>
    <w:rsid w:val="00D77EF3"/>
    <w:rsid w:val="00D77F88"/>
    <w:rsid w:val="00D8010C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08A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3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181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E1B"/>
    <w:rsid w:val="00D93F67"/>
    <w:rsid w:val="00D940D1"/>
    <w:rsid w:val="00D943E8"/>
    <w:rsid w:val="00D9443E"/>
    <w:rsid w:val="00D9455D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071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2"/>
    <w:rsid w:val="00DA22BB"/>
    <w:rsid w:val="00DA2397"/>
    <w:rsid w:val="00DA2492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A64"/>
    <w:rsid w:val="00DA7ABB"/>
    <w:rsid w:val="00DA7B8B"/>
    <w:rsid w:val="00DA7C53"/>
    <w:rsid w:val="00DA7E3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4C0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825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4E48"/>
    <w:rsid w:val="00DB507D"/>
    <w:rsid w:val="00DB51B0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2A5"/>
    <w:rsid w:val="00DC1301"/>
    <w:rsid w:val="00DC1422"/>
    <w:rsid w:val="00DC14E1"/>
    <w:rsid w:val="00DC17E9"/>
    <w:rsid w:val="00DC1905"/>
    <w:rsid w:val="00DC1BBB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2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D8"/>
    <w:rsid w:val="00DD0109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4F9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CD3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A35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FCA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CF8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5FA6"/>
    <w:rsid w:val="00DE615E"/>
    <w:rsid w:val="00DE6479"/>
    <w:rsid w:val="00DE65C5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3EA"/>
    <w:rsid w:val="00DF7453"/>
    <w:rsid w:val="00DF7501"/>
    <w:rsid w:val="00DF7546"/>
    <w:rsid w:val="00DF7829"/>
    <w:rsid w:val="00DF7840"/>
    <w:rsid w:val="00DF788D"/>
    <w:rsid w:val="00DF79D6"/>
    <w:rsid w:val="00DF7A5B"/>
    <w:rsid w:val="00DF7AFE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B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25D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76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8D"/>
    <w:rsid w:val="00E15BC4"/>
    <w:rsid w:val="00E15D1D"/>
    <w:rsid w:val="00E15DB5"/>
    <w:rsid w:val="00E15DFD"/>
    <w:rsid w:val="00E15E01"/>
    <w:rsid w:val="00E15E41"/>
    <w:rsid w:val="00E15EDE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3F1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14F"/>
    <w:rsid w:val="00E232C2"/>
    <w:rsid w:val="00E23328"/>
    <w:rsid w:val="00E2349A"/>
    <w:rsid w:val="00E23845"/>
    <w:rsid w:val="00E238AE"/>
    <w:rsid w:val="00E23AA3"/>
    <w:rsid w:val="00E23B71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668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55F"/>
    <w:rsid w:val="00E338D1"/>
    <w:rsid w:val="00E33958"/>
    <w:rsid w:val="00E33996"/>
    <w:rsid w:val="00E33CC2"/>
    <w:rsid w:val="00E33DA8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4DB2"/>
    <w:rsid w:val="00E34DDD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7B"/>
    <w:rsid w:val="00E365E1"/>
    <w:rsid w:val="00E3669B"/>
    <w:rsid w:val="00E36A3E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AEB"/>
    <w:rsid w:val="00E37F60"/>
    <w:rsid w:val="00E40001"/>
    <w:rsid w:val="00E40355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696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B98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559"/>
    <w:rsid w:val="00E449D0"/>
    <w:rsid w:val="00E44B4D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9E3"/>
    <w:rsid w:val="00E45B90"/>
    <w:rsid w:val="00E45C48"/>
    <w:rsid w:val="00E45D98"/>
    <w:rsid w:val="00E45DF8"/>
    <w:rsid w:val="00E45DF9"/>
    <w:rsid w:val="00E4615E"/>
    <w:rsid w:val="00E462DF"/>
    <w:rsid w:val="00E4630D"/>
    <w:rsid w:val="00E464DB"/>
    <w:rsid w:val="00E465E1"/>
    <w:rsid w:val="00E4665E"/>
    <w:rsid w:val="00E46977"/>
    <w:rsid w:val="00E469F9"/>
    <w:rsid w:val="00E46A69"/>
    <w:rsid w:val="00E46CDE"/>
    <w:rsid w:val="00E46E92"/>
    <w:rsid w:val="00E46FDB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16F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59A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E8B"/>
    <w:rsid w:val="00E54F6A"/>
    <w:rsid w:val="00E54F83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B05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B7A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DA2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034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2F6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419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3FC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1EFE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C49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8F7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A4B"/>
    <w:rsid w:val="00EA6CC3"/>
    <w:rsid w:val="00EA6E6D"/>
    <w:rsid w:val="00EA6EB8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E58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05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3ED"/>
    <w:rsid w:val="00EB743E"/>
    <w:rsid w:val="00EB74E9"/>
    <w:rsid w:val="00EB76FF"/>
    <w:rsid w:val="00EB7814"/>
    <w:rsid w:val="00EB7930"/>
    <w:rsid w:val="00EB7B49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B76"/>
    <w:rsid w:val="00EC2DF8"/>
    <w:rsid w:val="00EC2F7B"/>
    <w:rsid w:val="00EC30B2"/>
    <w:rsid w:val="00EC3299"/>
    <w:rsid w:val="00EC32C7"/>
    <w:rsid w:val="00EC350B"/>
    <w:rsid w:val="00EC3619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07C"/>
    <w:rsid w:val="00EC51A7"/>
    <w:rsid w:val="00EC51EF"/>
    <w:rsid w:val="00EC54BC"/>
    <w:rsid w:val="00EC565D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87F"/>
    <w:rsid w:val="00EC69B8"/>
    <w:rsid w:val="00EC6A11"/>
    <w:rsid w:val="00EC6BBB"/>
    <w:rsid w:val="00EC6C05"/>
    <w:rsid w:val="00EC6F8B"/>
    <w:rsid w:val="00EC7027"/>
    <w:rsid w:val="00EC7047"/>
    <w:rsid w:val="00EC713B"/>
    <w:rsid w:val="00EC7174"/>
    <w:rsid w:val="00EC743E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AC"/>
    <w:rsid w:val="00ED03D4"/>
    <w:rsid w:val="00ED053B"/>
    <w:rsid w:val="00ED069E"/>
    <w:rsid w:val="00ED0847"/>
    <w:rsid w:val="00ED0EA9"/>
    <w:rsid w:val="00ED10D6"/>
    <w:rsid w:val="00ED1109"/>
    <w:rsid w:val="00ED117C"/>
    <w:rsid w:val="00ED13E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1C1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318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857"/>
    <w:rsid w:val="00EE2887"/>
    <w:rsid w:val="00EE28B3"/>
    <w:rsid w:val="00EE28E6"/>
    <w:rsid w:val="00EE2A01"/>
    <w:rsid w:val="00EE2CF7"/>
    <w:rsid w:val="00EE2DB7"/>
    <w:rsid w:val="00EE2DC6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02"/>
    <w:rsid w:val="00EE50D9"/>
    <w:rsid w:val="00EE51C2"/>
    <w:rsid w:val="00EE5348"/>
    <w:rsid w:val="00EE580B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452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F4"/>
    <w:rsid w:val="00EF535C"/>
    <w:rsid w:val="00EF54FB"/>
    <w:rsid w:val="00EF558A"/>
    <w:rsid w:val="00EF56C0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70"/>
    <w:rsid w:val="00F01A9A"/>
    <w:rsid w:val="00F01AE0"/>
    <w:rsid w:val="00F01B0A"/>
    <w:rsid w:val="00F01B2E"/>
    <w:rsid w:val="00F01E3D"/>
    <w:rsid w:val="00F01EA5"/>
    <w:rsid w:val="00F02276"/>
    <w:rsid w:val="00F0247F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BC7"/>
    <w:rsid w:val="00F04BD4"/>
    <w:rsid w:val="00F04BDF"/>
    <w:rsid w:val="00F04E54"/>
    <w:rsid w:val="00F04FF4"/>
    <w:rsid w:val="00F05077"/>
    <w:rsid w:val="00F05282"/>
    <w:rsid w:val="00F05327"/>
    <w:rsid w:val="00F0543C"/>
    <w:rsid w:val="00F05501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87B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798"/>
    <w:rsid w:val="00F11AB4"/>
    <w:rsid w:val="00F11C21"/>
    <w:rsid w:val="00F11C9E"/>
    <w:rsid w:val="00F11CA5"/>
    <w:rsid w:val="00F11D05"/>
    <w:rsid w:val="00F1201B"/>
    <w:rsid w:val="00F120E6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972"/>
    <w:rsid w:val="00F14B07"/>
    <w:rsid w:val="00F14C38"/>
    <w:rsid w:val="00F14D8A"/>
    <w:rsid w:val="00F14DD0"/>
    <w:rsid w:val="00F14F68"/>
    <w:rsid w:val="00F151A4"/>
    <w:rsid w:val="00F15246"/>
    <w:rsid w:val="00F1534B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889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968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32D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5B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789"/>
    <w:rsid w:val="00F328CB"/>
    <w:rsid w:val="00F32A4C"/>
    <w:rsid w:val="00F32A92"/>
    <w:rsid w:val="00F32AF0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3D"/>
    <w:rsid w:val="00F34BAD"/>
    <w:rsid w:val="00F34BDC"/>
    <w:rsid w:val="00F34C94"/>
    <w:rsid w:val="00F34DC3"/>
    <w:rsid w:val="00F34DEB"/>
    <w:rsid w:val="00F350F2"/>
    <w:rsid w:val="00F3514B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D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11E5"/>
    <w:rsid w:val="00F41242"/>
    <w:rsid w:val="00F41336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33E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D0"/>
    <w:rsid w:val="00F43BB4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8AB"/>
    <w:rsid w:val="00F50A8A"/>
    <w:rsid w:val="00F50C96"/>
    <w:rsid w:val="00F50CF7"/>
    <w:rsid w:val="00F50EA9"/>
    <w:rsid w:val="00F50F59"/>
    <w:rsid w:val="00F510DF"/>
    <w:rsid w:val="00F51226"/>
    <w:rsid w:val="00F51239"/>
    <w:rsid w:val="00F5136C"/>
    <w:rsid w:val="00F51597"/>
    <w:rsid w:val="00F5174F"/>
    <w:rsid w:val="00F51840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DE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C77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0F9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BCE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3E87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1A"/>
    <w:rsid w:val="00F83A35"/>
    <w:rsid w:val="00F83A69"/>
    <w:rsid w:val="00F83A99"/>
    <w:rsid w:val="00F83B66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A7D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354"/>
    <w:rsid w:val="00F953B0"/>
    <w:rsid w:val="00F9544F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6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550"/>
    <w:rsid w:val="00FA3CC8"/>
    <w:rsid w:val="00FA3F20"/>
    <w:rsid w:val="00FA41C4"/>
    <w:rsid w:val="00FA45A5"/>
    <w:rsid w:val="00FA45D6"/>
    <w:rsid w:val="00FA46A3"/>
    <w:rsid w:val="00FA46C1"/>
    <w:rsid w:val="00FA490A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1AA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94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89"/>
    <w:rsid w:val="00FB25DD"/>
    <w:rsid w:val="00FB27D6"/>
    <w:rsid w:val="00FB29F3"/>
    <w:rsid w:val="00FB2A91"/>
    <w:rsid w:val="00FB2B42"/>
    <w:rsid w:val="00FB2D18"/>
    <w:rsid w:val="00FB2E22"/>
    <w:rsid w:val="00FB2E4E"/>
    <w:rsid w:val="00FB2E8B"/>
    <w:rsid w:val="00FB2EFE"/>
    <w:rsid w:val="00FB3198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2E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676"/>
    <w:rsid w:val="00FB668A"/>
    <w:rsid w:val="00FB669C"/>
    <w:rsid w:val="00FB66EC"/>
    <w:rsid w:val="00FB6715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DA1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DF6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0E5"/>
    <w:rsid w:val="00FC6141"/>
    <w:rsid w:val="00FC6219"/>
    <w:rsid w:val="00FC6286"/>
    <w:rsid w:val="00FC642E"/>
    <w:rsid w:val="00FC646F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F0D"/>
    <w:rsid w:val="00FC6F14"/>
    <w:rsid w:val="00FC6F35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2FED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6B4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5338CDAF-6B6B-4379-ACE1-1BB08AF5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BDE2-2366-4EF1-9336-61F71D341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F0C5-1C34-4A91-A1A6-E5F02DB8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</TotalTime>
  <Pages>13</Pages>
  <Words>2684</Words>
  <Characters>15299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dc:description/>
  <cp:lastModifiedBy>Tattita Onsook</cp:lastModifiedBy>
  <cp:revision>9</cp:revision>
  <cp:lastPrinted>2023-08-08T12:49:00Z</cp:lastPrinted>
  <dcterms:created xsi:type="dcterms:W3CDTF">2023-11-15T07:22:00Z</dcterms:created>
  <dcterms:modified xsi:type="dcterms:W3CDTF">2023-12-18T07:16:00Z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</Properties>
</file>