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EA7BF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  <w:bookmarkStart w:id="0" w:name="Title"/>
      <w:bookmarkStart w:id="1" w:name="_GoBack"/>
      <w:bookmarkEnd w:id="1"/>
    </w:p>
    <w:p w14:paraId="26262E1E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1C405C0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81D49D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6A70564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086950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6104D96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A7D7319" w14:textId="0DB2F19E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5842C42" w14:textId="11D410E8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0F995027" w14:textId="1284491A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2118909" w14:textId="77777777" w:rsidR="00100B54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  <w:r w:rsidRPr="00942403">
        <w:rPr>
          <w:rFonts w:ascii="Angsana New" w:hAnsi="Angsana New"/>
          <w:b/>
          <w:bCs/>
          <w:sz w:val="52"/>
          <w:szCs w:val="52"/>
          <w:cs/>
        </w:rPr>
        <w:t>บริษัทเอสซีจี ผลิตภัณฑ์ก่อสร้าง จำกัด</w:t>
      </w:r>
    </w:p>
    <w:p w14:paraId="66D5506C" w14:textId="3B87C15B" w:rsidR="00D615B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42403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3D80CE4" w14:textId="77777777" w:rsidR="00942403" w:rsidRPr="00BC2171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07B34E0" w14:textId="08611E11" w:rsidR="00D615B6" w:rsidRPr="00BC2171" w:rsidRDefault="00D615B6" w:rsidP="00692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BC2171">
        <w:rPr>
          <w:rFonts w:ascii="Angsana New" w:hAnsi="Angsana New"/>
          <w:sz w:val="32"/>
          <w:szCs w:val="32"/>
          <w:cs/>
        </w:rPr>
        <w:t>งบการเงิน</w:t>
      </w:r>
      <w:r w:rsidR="00100B54">
        <w:rPr>
          <w:rFonts w:ascii="Angsana New" w:hAnsi="Angsana New" w:hint="cs"/>
          <w:sz w:val="32"/>
          <w:szCs w:val="32"/>
          <w:cs/>
        </w:rPr>
        <w:t>รวม</w:t>
      </w:r>
      <w:r w:rsidR="00ED5CC7" w:rsidRPr="00081FF0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A62C3E" w:rsidRPr="00081FF0">
        <w:rPr>
          <w:rFonts w:ascii="Angsana New" w:hAnsi="Angsana New"/>
          <w:sz w:val="32"/>
          <w:szCs w:val="32"/>
          <w:cs/>
        </w:rPr>
        <w:t xml:space="preserve"> </w:t>
      </w:r>
      <w:r w:rsidR="00983307" w:rsidRPr="00081FF0">
        <w:rPr>
          <w:rFonts w:ascii="Angsana New" w:hAnsi="Angsana New"/>
          <w:sz w:val="32"/>
          <w:szCs w:val="32"/>
        </w:rPr>
        <w:t>31</w:t>
      </w:r>
      <w:r w:rsidR="00A62C3E" w:rsidRPr="00081FF0">
        <w:rPr>
          <w:rFonts w:ascii="Angsana New" w:hAnsi="Angsana New"/>
          <w:sz w:val="32"/>
          <w:szCs w:val="32"/>
          <w:cs/>
        </w:rPr>
        <w:t xml:space="preserve"> </w:t>
      </w:r>
      <w:r w:rsidR="00ED5CC7" w:rsidRPr="00081FF0">
        <w:rPr>
          <w:rFonts w:ascii="Angsana New" w:hAnsi="Angsana New"/>
          <w:sz w:val="32"/>
          <w:szCs w:val="32"/>
          <w:cs/>
        </w:rPr>
        <w:t>ธันวาคม</w:t>
      </w:r>
      <w:r w:rsidR="00A62C3E" w:rsidRPr="00081FF0">
        <w:rPr>
          <w:rFonts w:ascii="Angsana New" w:hAnsi="Angsana New"/>
          <w:sz w:val="32"/>
          <w:szCs w:val="32"/>
          <w:cs/>
        </w:rPr>
        <w:t xml:space="preserve"> </w:t>
      </w:r>
      <w:r w:rsidR="00983307" w:rsidRPr="00081FF0">
        <w:rPr>
          <w:rFonts w:ascii="Angsana New" w:hAnsi="Angsana New"/>
          <w:sz w:val="32"/>
          <w:szCs w:val="32"/>
        </w:rPr>
        <w:t>256</w:t>
      </w:r>
      <w:r w:rsidR="00983307" w:rsidRPr="00081FF0">
        <w:rPr>
          <w:rFonts w:ascii="Angsana New" w:hAnsi="Angsana New" w:hint="cs"/>
          <w:sz w:val="32"/>
          <w:szCs w:val="32"/>
        </w:rPr>
        <w:t>5</w:t>
      </w:r>
    </w:p>
    <w:p w14:paraId="31A82F98" w14:textId="77777777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1C36B93B" w14:textId="77777777" w:rsidR="00461FB5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7A6CCC32" w14:textId="77777777" w:rsidR="00FF6685" w:rsidRPr="00BC2171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100B54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3" w:name="ExtraText"/>
      <w:bookmarkEnd w:id="2"/>
      <w:bookmarkEnd w:id="3"/>
    </w:p>
    <w:p w14:paraId="662F2425" w14:textId="77777777" w:rsidR="0066743F" w:rsidRPr="00BC217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BC217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BC2171" w:rsidSect="006253B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127238C7" w14:textId="77777777" w:rsidR="00D615B6" w:rsidRPr="008370FC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2F8DE12" w14:textId="2C6899A8" w:rsidR="00E06D4E" w:rsidRPr="008370FC" w:rsidRDefault="00E06D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3DB7B5A" w14:textId="561803CF" w:rsidR="00D2391B" w:rsidRPr="008370FC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570D6A" w14:textId="7DA73E42" w:rsidR="00D2391B" w:rsidRPr="008370FC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40C6B28" w14:textId="3B7796B4" w:rsidR="009B734E" w:rsidRPr="008370FC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5DD4191" w14:textId="77777777" w:rsidR="009B734E" w:rsidRPr="008370FC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CA4BEE8" w14:textId="77777777" w:rsidR="00D615B6" w:rsidRPr="00081FF0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081FF0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373CB19C" w14:textId="77777777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u w:val="single"/>
        </w:rPr>
      </w:pPr>
    </w:p>
    <w:p w14:paraId="2E7673A8" w14:textId="67876A08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81FF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081FF0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081FF0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="00100B54" w:rsidRPr="00081FF0">
        <w:rPr>
          <w:rFonts w:ascii="Angsana New" w:hAnsi="Angsana New"/>
          <w:b/>
          <w:bCs/>
          <w:sz w:val="30"/>
          <w:szCs w:val="30"/>
          <w:cs/>
        </w:rPr>
        <w:t>บริษัทเอสซีจี ผลิตภัณฑ์ก่อสร้าง จำกัด</w:t>
      </w:r>
    </w:p>
    <w:p w14:paraId="113FC089" w14:textId="77777777" w:rsidR="00D615B6" w:rsidRPr="00081FF0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55CA0CB4" w14:textId="77777777" w:rsidR="00EA7470" w:rsidRPr="00081FF0" w:rsidRDefault="00EA7470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81FF0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8511628" w14:textId="77777777" w:rsidR="008370FC" w:rsidRPr="008370FC" w:rsidRDefault="008370FC" w:rsidP="008370FC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356336D" w14:textId="611583CF" w:rsidR="00EA7470" w:rsidRPr="00C3005B" w:rsidRDefault="00EA7470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60EBF">
        <w:rPr>
          <w:rFonts w:ascii="Angsana New" w:eastAsia="Calibri" w:hAnsi="Angsana New"/>
          <w:sz w:val="30"/>
          <w:szCs w:val="30"/>
          <w:cs/>
        </w:rPr>
        <w:t>ข้าพเจ้าได้</w:t>
      </w:r>
      <w:r w:rsidRPr="00C3005B">
        <w:rPr>
          <w:rFonts w:ascii="Angsana New" w:eastAsia="Calibri" w:hAnsi="Angsana New"/>
          <w:sz w:val="30"/>
          <w:szCs w:val="30"/>
          <w:cs/>
        </w:rPr>
        <w:t>ตรวจสอบงบการเงิน</w:t>
      </w:r>
      <w:r w:rsidR="007A3925" w:rsidRPr="00C3005B">
        <w:rPr>
          <w:rFonts w:ascii="Angsana New" w:eastAsia="Calibri" w:hAnsi="Angsana New"/>
          <w:sz w:val="30"/>
          <w:szCs w:val="30"/>
          <w:cs/>
        </w:rPr>
        <w:t>รวม</w:t>
      </w:r>
      <w:r w:rsidRPr="00C3005B">
        <w:rPr>
          <w:rFonts w:ascii="Angsana New" w:eastAsia="Calibri" w:hAnsi="Angsana New"/>
          <w:sz w:val="30"/>
          <w:szCs w:val="30"/>
          <w:cs/>
        </w:rPr>
        <w:t>ของ</w:t>
      </w:r>
      <w:r w:rsidR="00100B54" w:rsidRPr="00C3005B">
        <w:rPr>
          <w:rFonts w:ascii="Angsana New" w:eastAsia="Calibri" w:hAnsi="Angsana New"/>
          <w:sz w:val="30"/>
          <w:szCs w:val="30"/>
          <w:cs/>
        </w:rPr>
        <w:t>บริษัทเอสซีจี ผลิตภัณฑ์ก่อสร้าง จำกัด</w:t>
      </w:r>
      <w:r w:rsidR="00100B54" w:rsidRPr="00C300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00B54" w:rsidRPr="00C3005B">
        <w:rPr>
          <w:rFonts w:ascii="Angsana New" w:eastAsia="Calibri" w:hAnsi="Angsana New"/>
          <w:sz w:val="30"/>
          <w:szCs w:val="30"/>
          <w:cs/>
        </w:rPr>
        <w:t>และบริษัทย่อย</w:t>
      </w:r>
      <w:r w:rsidR="00100B54" w:rsidRPr="00C300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(</w:t>
      </w:r>
      <w:r w:rsidRPr="00C3005B">
        <w:rPr>
          <w:rFonts w:ascii="Angsana New" w:hAnsi="Angsana New" w:hint="cs"/>
          <w:sz w:val="30"/>
          <w:szCs w:val="30"/>
          <w:cs/>
        </w:rPr>
        <w:t>“</w:t>
      </w:r>
      <w:r w:rsidR="00100B54" w:rsidRPr="00C3005B">
        <w:rPr>
          <w:rFonts w:ascii="Angsana New" w:hAnsi="Angsana New" w:hint="cs"/>
          <w:sz w:val="30"/>
          <w:szCs w:val="30"/>
          <w:cs/>
        </w:rPr>
        <w:t>กลุ่ม</w:t>
      </w:r>
      <w:r w:rsidRPr="00C3005B">
        <w:rPr>
          <w:rFonts w:ascii="Angsana New" w:hAnsi="Angsana New"/>
          <w:sz w:val="30"/>
          <w:szCs w:val="30"/>
          <w:cs/>
        </w:rPr>
        <w:t>บริษัท</w:t>
      </w:r>
      <w:r w:rsidRPr="00C3005B">
        <w:rPr>
          <w:rFonts w:ascii="Angsana New" w:hAnsi="Angsana New" w:hint="cs"/>
          <w:sz w:val="30"/>
          <w:szCs w:val="30"/>
          <w:cs/>
        </w:rPr>
        <w:t>”</w:t>
      </w:r>
      <w:r w:rsidRPr="00C3005B">
        <w:rPr>
          <w:rFonts w:ascii="Angsana New" w:hAnsi="Angsana New"/>
          <w:sz w:val="30"/>
          <w:szCs w:val="30"/>
          <w:cs/>
        </w:rPr>
        <w:t>)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="00100B54" w:rsidRPr="00C3005B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C300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983307" w:rsidRPr="00C3005B">
        <w:rPr>
          <w:rFonts w:ascii="Angsana New" w:eastAsia="Calibri" w:hAnsi="Angsana New"/>
          <w:sz w:val="30"/>
          <w:szCs w:val="30"/>
        </w:rPr>
        <w:t>31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983307" w:rsidRPr="00C3005B">
        <w:rPr>
          <w:rFonts w:ascii="Angsana New" w:eastAsia="Calibri" w:hAnsi="Angsana New"/>
          <w:sz w:val="30"/>
          <w:szCs w:val="30"/>
        </w:rPr>
        <w:t>2565</w:t>
      </w:r>
      <w:r w:rsidR="00100B54" w:rsidRPr="00C300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>งบกำไรขาดทุน</w:t>
      </w:r>
      <w:r w:rsidR="005C1E7B" w:rsidRPr="00C3005B">
        <w:rPr>
          <w:rFonts w:ascii="Angsana New" w:eastAsia="Calibri" w:hAnsi="Angsana New" w:hint="cs"/>
          <w:sz w:val="30"/>
          <w:szCs w:val="30"/>
          <w:cs/>
        </w:rPr>
        <w:t>รวม</w:t>
      </w:r>
      <w:r w:rsidR="00560EBF" w:rsidRPr="00C3005B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>งบกำไรขาดทุนเบ็ดเสร็จ</w:t>
      </w:r>
      <w:r w:rsidR="005C1E7B" w:rsidRPr="00C3005B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="005C1E7B" w:rsidRPr="00C3005B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 xml:space="preserve"> และงบกระแสเงินสด</w:t>
      </w:r>
      <w:r w:rsidR="005C1E7B" w:rsidRPr="00C3005B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 xml:space="preserve"> สำหรับปีสิ้นสุดวัน</w:t>
      </w:r>
      <w:r w:rsidR="00560EBF" w:rsidRPr="00C3005B">
        <w:rPr>
          <w:rFonts w:ascii="Angsana New" w:eastAsia="Calibri" w:hAnsi="Angsana New" w:hint="cs"/>
          <w:sz w:val="30"/>
          <w:szCs w:val="30"/>
          <w:cs/>
        </w:rPr>
        <w:t>เดียวกัน</w:t>
      </w:r>
      <w:r w:rsidR="00453C8C" w:rsidRPr="00C3005B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>รวมถึงหมายเหตุประกอบงบการเงิน</w:t>
      </w:r>
      <w:r w:rsidR="00560EBF" w:rsidRPr="00C3005B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C300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3005B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3005B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C3005B">
        <w:rPr>
          <w:rFonts w:ascii="Angsana New" w:hAnsi="Angsana New"/>
          <w:sz w:val="30"/>
          <w:szCs w:val="30"/>
          <w:cs/>
        </w:rPr>
        <w:t>ญ</w:t>
      </w:r>
      <w:r w:rsidRPr="00C3005B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5CFFB4DD" w14:textId="77777777" w:rsidR="00EA7470" w:rsidRPr="00C3005B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614CB1B" w14:textId="4D07368D" w:rsidR="00EA7470" w:rsidRPr="00560EBF" w:rsidRDefault="00EA7470" w:rsidP="00081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C3005B">
        <w:rPr>
          <w:rFonts w:ascii="Angsana New" w:eastAsia="Calibri" w:hAnsi="Angsana New"/>
          <w:sz w:val="30"/>
          <w:szCs w:val="30"/>
          <w:cs/>
        </w:rPr>
        <w:t>ข้าพเจ้าเห็นว่า</w:t>
      </w:r>
      <w:r w:rsidR="00A62C3E" w:rsidRPr="00C3005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3005B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7A3925" w:rsidRPr="00C3005B">
        <w:rPr>
          <w:rFonts w:ascii="Angsana New" w:eastAsia="Calibri" w:hAnsi="Angsana New" w:hint="cs"/>
          <w:sz w:val="30"/>
          <w:szCs w:val="30"/>
          <w:cs/>
        </w:rPr>
        <w:t>รวม</w:t>
      </w:r>
      <w:r w:rsidRPr="00C3005B">
        <w:rPr>
          <w:rFonts w:ascii="Angsana New" w:hAnsi="Angsana New"/>
          <w:sz w:val="30"/>
          <w:szCs w:val="30"/>
          <w:cs/>
        </w:rPr>
        <w:t>ข้างต้น</w:t>
      </w:r>
      <w:r w:rsidRPr="00C3005B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C3005B">
        <w:rPr>
          <w:rFonts w:ascii="Angsana New" w:hAnsi="Angsana New"/>
          <w:sz w:val="30"/>
          <w:szCs w:val="30"/>
          <w:cs/>
        </w:rPr>
        <w:t>ของ</w:t>
      </w:r>
      <w:r w:rsidR="007A3925" w:rsidRPr="00C3005B">
        <w:rPr>
          <w:rFonts w:ascii="Angsana New" w:hAnsi="Angsana New"/>
          <w:sz w:val="30"/>
          <w:szCs w:val="30"/>
          <w:cs/>
        </w:rPr>
        <w:t>กลุ่ม</w:t>
      </w:r>
      <w:r w:rsidRPr="00C3005B">
        <w:rPr>
          <w:rFonts w:ascii="Angsana New" w:hAnsi="Angsana New"/>
          <w:sz w:val="30"/>
          <w:szCs w:val="30"/>
          <w:cs/>
        </w:rPr>
        <w:t>บริษัท</w:t>
      </w:r>
      <w:r w:rsidR="00A62C3E" w:rsidRPr="00560EBF">
        <w:rPr>
          <w:rFonts w:ascii="Angsana New" w:hAnsi="Angsana New"/>
          <w:sz w:val="30"/>
          <w:szCs w:val="30"/>
          <w:cs/>
        </w:rPr>
        <w:t xml:space="preserve"> </w:t>
      </w:r>
      <w:r w:rsidRPr="00560EBF">
        <w:rPr>
          <w:rFonts w:ascii="Angsana New" w:hAnsi="Angsana New"/>
          <w:sz w:val="30"/>
          <w:szCs w:val="30"/>
          <w:cs/>
        </w:rPr>
        <w:t>ณ</w:t>
      </w:r>
      <w:r w:rsidR="00A62C3E" w:rsidRPr="00560EBF">
        <w:rPr>
          <w:rFonts w:ascii="Angsana New" w:hAnsi="Angsana New"/>
          <w:sz w:val="30"/>
          <w:szCs w:val="30"/>
          <w:cs/>
        </w:rPr>
        <w:t xml:space="preserve"> </w:t>
      </w:r>
      <w:r w:rsidRPr="00560EBF">
        <w:rPr>
          <w:rFonts w:ascii="Angsana New" w:hAnsi="Angsana New"/>
          <w:sz w:val="30"/>
          <w:szCs w:val="30"/>
          <w:cs/>
        </w:rPr>
        <w:t>วันที่</w:t>
      </w:r>
      <w:r w:rsidR="00A62C3E" w:rsidRPr="00560EBF">
        <w:rPr>
          <w:rFonts w:ascii="Angsana New" w:hAnsi="Angsana New"/>
          <w:sz w:val="30"/>
          <w:szCs w:val="30"/>
          <w:cs/>
        </w:rPr>
        <w:t xml:space="preserve"> </w:t>
      </w:r>
      <w:r w:rsidR="00983307" w:rsidRPr="00560EBF">
        <w:rPr>
          <w:rFonts w:ascii="Angsana New" w:hAnsi="Angsana New"/>
          <w:sz w:val="30"/>
          <w:szCs w:val="30"/>
        </w:rPr>
        <w:t>31</w:t>
      </w:r>
      <w:r w:rsidR="00A62C3E" w:rsidRPr="00560EBF">
        <w:rPr>
          <w:rFonts w:ascii="Angsana New" w:hAnsi="Angsana New"/>
          <w:sz w:val="30"/>
          <w:szCs w:val="30"/>
          <w:cs/>
        </w:rPr>
        <w:t xml:space="preserve"> </w:t>
      </w:r>
      <w:r w:rsidRPr="00560EBF">
        <w:rPr>
          <w:rFonts w:ascii="Angsana New" w:hAnsi="Angsana New"/>
          <w:sz w:val="30"/>
          <w:szCs w:val="30"/>
          <w:cs/>
        </w:rPr>
        <w:t>ธันวาคม</w:t>
      </w:r>
      <w:r w:rsidR="00A62C3E" w:rsidRPr="00560EBF">
        <w:rPr>
          <w:rFonts w:ascii="Angsana New" w:hAnsi="Angsana New"/>
          <w:sz w:val="30"/>
          <w:szCs w:val="30"/>
          <w:cs/>
        </w:rPr>
        <w:t xml:space="preserve"> </w:t>
      </w:r>
      <w:r w:rsidR="00983307" w:rsidRPr="00560EBF">
        <w:rPr>
          <w:rFonts w:ascii="Angsana New" w:hAnsi="Angsana New"/>
          <w:sz w:val="30"/>
          <w:szCs w:val="30"/>
        </w:rPr>
        <w:t>2565</w:t>
      </w:r>
      <w:r w:rsidR="00A62C3E" w:rsidRPr="00560EBF">
        <w:rPr>
          <w:rFonts w:ascii="Angsana New" w:hAnsi="Angsana New"/>
          <w:sz w:val="30"/>
          <w:szCs w:val="30"/>
          <w:cs/>
        </w:rPr>
        <w:t xml:space="preserve"> </w:t>
      </w:r>
      <w:r w:rsidRPr="00560EBF">
        <w:rPr>
          <w:rFonts w:ascii="Angsana New" w:hAnsi="Angsana New"/>
          <w:sz w:val="30"/>
          <w:szCs w:val="30"/>
          <w:cs/>
        </w:rPr>
        <w:t>ผลการดำเนินงาน</w:t>
      </w:r>
      <w:r w:rsidR="005C1E7B" w:rsidRPr="00560EBF">
        <w:rPr>
          <w:rFonts w:ascii="Angsana New" w:hAnsi="Angsana New" w:hint="cs"/>
          <w:sz w:val="30"/>
          <w:szCs w:val="30"/>
          <w:cs/>
        </w:rPr>
        <w:t>รวม</w:t>
      </w:r>
      <w:r w:rsidR="005924E9" w:rsidRPr="00560EBF">
        <w:rPr>
          <w:rFonts w:ascii="Angsana New" w:hAnsi="Angsana New"/>
          <w:sz w:val="30"/>
          <w:szCs w:val="30"/>
          <w:cs/>
        </w:rPr>
        <w:t>และ</w:t>
      </w:r>
      <w:r w:rsidR="005924E9" w:rsidRPr="00560EBF">
        <w:rPr>
          <w:rFonts w:ascii="Angsana New" w:eastAsia="Calibri" w:hAnsi="Angsana New"/>
          <w:spacing w:val="-2"/>
          <w:sz w:val="30"/>
          <w:szCs w:val="30"/>
          <w:cs/>
        </w:rPr>
        <w:t>กระแสเงินสด</w:t>
      </w:r>
      <w:r w:rsidR="005C1E7B" w:rsidRPr="00560EBF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="00A62C3E" w:rsidRPr="00560EBF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560EBF">
        <w:rPr>
          <w:rFonts w:ascii="Angsana New" w:eastAsia="Calibri" w:hAnsi="Angsana New"/>
          <w:spacing w:val="-2"/>
          <w:sz w:val="30"/>
          <w:szCs w:val="30"/>
          <w:cs/>
        </w:rPr>
        <w:t>สำหรับปีสิ้นสุด</w:t>
      </w:r>
      <w:r w:rsidR="00560EBF" w:rsidRPr="00560EBF">
        <w:rPr>
          <w:rFonts w:ascii="Angsana New" w:eastAsia="Calibri" w:hAnsi="Angsana New"/>
          <w:spacing w:val="-2"/>
          <w:sz w:val="30"/>
          <w:szCs w:val="30"/>
          <w:cs/>
        </w:rPr>
        <w:t>วันเดียวกัน</w:t>
      </w:r>
      <w:r w:rsidR="005C1E7B" w:rsidRPr="00560EBF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560EBF">
        <w:rPr>
          <w:rFonts w:ascii="Angsana New" w:eastAsia="Calibri" w:hAnsi="Angsana New"/>
          <w:spacing w:val="-2"/>
          <w:sz w:val="30"/>
          <w:szCs w:val="30"/>
          <w:cs/>
        </w:rPr>
        <w:t>โดยถูกต้องตามที่ควรในสาระสำคัญ</w:t>
      </w:r>
      <w:r w:rsidR="005924E9" w:rsidRPr="00560EBF">
        <w:rPr>
          <w:rFonts w:ascii="Angsana New" w:eastAsia="Calibri" w:hAnsi="Angsana New" w:hint="cs"/>
          <w:spacing w:val="-2"/>
          <w:sz w:val="30"/>
          <w:szCs w:val="30"/>
          <w:cs/>
        </w:rPr>
        <w:t>ตาม</w:t>
      </w:r>
      <w:r w:rsidR="005924E9" w:rsidRPr="00560EBF">
        <w:rPr>
          <w:rFonts w:ascii="Angsana New" w:eastAsia="Calibri" w:hAnsi="Angsana New"/>
          <w:spacing w:val="-2"/>
          <w:sz w:val="30"/>
          <w:szCs w:val="30"/>
          <w:cs/>
        </w:rPr>
        <w:t>มาตรฐานการรายงานทางการเงิน</w:t>
      </w:r>
    </w:p>
    <w:p w14:paraId="68650738" w14:textId="25E44DAC" w:rsidR="005924E9" w:rsidRPr="006253BF" w:rsidRDefault="005924E9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E9714E6" w14:textId="77777777" w:rsidR="00D2391B" w:rsidRPr="006253BF" w:rsidRDefault="00D2391B" w:rsidP="00D2391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253BF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509AA86" w14:textId="77777777" w:rsidR="00D2391B" w:rsidRPr="006253BF" w:rsidRDefault="00D2391B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EDFB0F8" w14:textId="58B466D3" w:rsidR="00D2391B" w:rsidRPr="008370FC" w:rsidRDefault="00D2391B" w:rsidP="00081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8370FC">
        <w:rPr>
          <w:rFonts w:ascii="Angsana New" w:eastAsia="Calibri" w:hAnsi="Angsana New"/>
          <w:spacing w:val="6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370FC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370FC">
        <w:rPr>
          <w:rFonts w:ascii="Angsana New" w:eastAsia="Calibri" w:hAnsi="Angsana New"/>
          <w:spacing w:val="-6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370FC">
        <w:rPr>
          <w:rFonts w:ascii="Angsana New" w:eastAsia="Calibri" w:hAnsi="Angsana New" w:hint="cs"/>
          <w:spacing w:val="-6"/>
          <w:sz w:val="30"/>
          <w:szCs w:val="30"/>
          <w:cs/>
        </w:rPr>
        <w:t>กลุ่ม</w:t>
      </w:r>
      <w:r w:rsidRPr="008370FC">
        <w:rPr>
          <w:rFonts w:ascii="Angsana New" w:eastAsia="Calibri" w:hAnsi="Angsana New"/>
          <w:spacing w:val="-6"/>
          <w:sz w:val="30"/>
          <w:szCs w:val="30"/>
          <w:cs/>
        </w:rPr>
        <w:t>บริษัทตาม</w:t>
      </w:r>
      <w:r w:rsidR="00453C8C" w:rsidRPr="008370FC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453C8C" w:rsidRPr="008370FC">
        <w:rPr>
          <w:rFonts w:ascii="Angsana New" w:eastAsia="Calibri" w:hAnsi="Angsana New"/>
          <w:spacing w:val="-6"/>
          <w:sz w:val="30"/>
          <w:szCs w:val="30"/>
          <w:cs/>
        </w:rPr>
        <w:t>ที่กำหนดโดยสภาวิชาชีพบัญชี</w:t>
      </w:r>
      <w:r w:rsidR="00453C8C" w:rsidRPr="006253BF">
        <w:rPr>
          <w:rFonts w:ascii="Angsana New" w:eastAsia="Calibri" w:hAnsi="Angsana New"/>
          <w:sz w:val="30"/>
          <w:szCs w:val="30"/>
          <w:cs/>
        </w:rPr>
        <w:t xml:space="preserve"> </w:t>
      </w:r>
      <w:r w:rsidR="00453C8C" w:rsidRPr="008370FC">
        <w:rPr>
          <w:rFonts w:ascii="Angsana New" w:eastAsia="Calibri" w:hAnsi="Angsana New"/>
          <w:spacing w:val="2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8370FC">
        <w:rPr>
          <w:rFonts w:ascii="Angsana New" w:eastAsia="Calibri" w:hAnsi="Angsana New"/>
          <w:spacing w:val="2"/>
          <w:sz w:val="30"/>
          <w:szCs w:val="30"/>
          <w:cs/>
        </w:rPr>
        <w:t>ในส่วนที่เกี่ยวข้องกับการตรวจสอบงบการเงิน</w:t>
      </w:r>
      <w:r w:rsidRPr="008370FC">
        <w:rPr>
          <w:rFonts w:ascii="Angsana New" w:eastAsia="Calibri" w:hAnsi="Angsana New" w:hint="cs"/>
          <w:spacing w:val="2"/>
          <w:sz w:val="30"/>
          <w:szCs w:val="30"/>
          <w:cs/>
        </w:rPr>
        <w:t>รวม</w:t>
      </w:r>
      <w:r w:rsidRPr="008370FC">
        <w:rPr>
          <w:rFonts w:ascii="Angsana New" w:eastAsia="Calibri" w:hAnsi="Angsana New"/>
          <w:spacing w:val="2"/>
          <w:sz w:val="30"/>
          <w:szCs w:val="30"/>
          <w:cs/>
        </w:rPr>
        <w:t>และข้าพเจ้า</w:t>
      </w:r>
      <w:r w:rsidRPr="008370FC">
        <w:rPr>
          <w:rFonts w:ascii="Angsana New" w:eastAsia="Calibri" w:hAnsi="Angsana New"/>
          <w:spacing w:val="-4"/>
          <w:sz w:val="30"/>
          <w:szCs w:val="30"/>
          <w:cs/>
        </w:rPr>
        <w:t xml:space="preserve">ได้ปฏิบัติตามความรับผิดชอบด้านจรรยาบรรณอื่นๆ </w:t>
      </w:r>
      <w:r w:rsidR="00453C8C" w:rsidRPr="008370FC">
        <w:rPr>
          <w:rFonts w:ascii="Angsana New" w:eastAsia="Calibri" w:hAnsi="Angsana New"/>
          <w:spacing w:val="-4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370FC">
        <w:rPr>
          <w:rFonts w:ascii="Angsana New" w:eastAsia="Calibri" w:hAnsi="Angsana New"/>
          <w:spacing w:val="-4"/>
          <w:sz w:val="30"/>
          <w:szCs w:val="30"/>
          <w:cs/>
        </w:rPr>
        <w:t>ซึ่งเป็นไปตาม</w:t>
      </w:r>
      <w:r w:rsidRPr="008370FC">
        <w:rPr>
          <w:rFonts w:ascii="Angsana New" w:eastAsia="Calibri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EE3EC7" w14:textId="77777777" w:rsidR="009B734E" w:rsidRPr="006253BF" w:rsidRDefault="009B734E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1ADA0AAC" w14:textId="7830154C" w:rsidR="009B734E" w:rsidRPr="00521619" w:rsidRDefault="009B734E" w:rsidP="004C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1619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39D83656" w14:textId="77777777" w:rsidR="009B734E" w:rsidRPr="00521619" w:rsidRDefault="009B734E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B619D3D" w14:textId="51D59BEA" w:rsidR="009B734E" w:rsidRPr="00521619" w:rsidRDefault="00983307" w:rsidP="004C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  <w:r w:rsidRPr="00521619">
        <w:rPr>
          <w:rFonts w:ascii="Angsana New" w:eastAsia="Calibri" w:hAnsi="Angsana New"/>
          <w:spacing w:val="-2"/>
          <w:sz w:val="30"/>
          <w:szCs w:val="30"/>
          <w:cs/>
        </w:rPr>
        <w:t xml:space="preserve">ข้าพเจ้าขอให้สังเกตหมายเหตุข้อ </w:t>
      </w:r>
      <w:r w:rsidR="0086562E" w:rsidRPr="00521619">
        <w:rPr>
          <w:rFonts w:ascii="Angsana New" w:eastAsia="Calibri" w:hAnsi="Angsana New"/>
          <w:spacing w:val="-2"/>
          <w:sz w:val="30"/>
          <w:szCs w:val="30"/>
        </w:rPr>
        <w:t>1</w:t>
      </w:r>
      <w:r w:rsidRPr="00521619">
        <w:rPr>
          <w:rFonts w:ascii="Angsana New" w:eastAsia="Calibri" w:hAnsi="Angsana New"/>
          <w:spacing w:val="-2"/>
          <w:sz w:val="30"/>
          <w:szCs w:val="30"/>
          <w:cs/>
        </w:rPr>
        <w:t xml:space="preserve"> ซึ่งได้อธิบายถึง</w:t>
      </w:r>
      <w:r w:rsidR="00453C8C" w:rsidRPr="00521619">
        <w:rPr>
          <w:rFonts w:ascii="Angsana New" w:eastAsia="Calibri" w:hAnsi="Angsana New" w:hint="cs"/>
          <w:spacing w:val="-2"/>
          <w:sz w:val="30"/>
          <w:szCs w:val="30"/>
          <w:cs/>
        </w:rPr>
        <w:t>การจัดทำงบการเงินรวมเป็นครั้งแรกและ</w:t>
      </w:r>
      <w:r w:rsidRPr="00521619">
        <w:rPr>
          <w:rFonts w:ascii="Angsana New" w:eastAsia="Calibri" w:hAnsi="Angsana New"/>
          <w:spacing w:val="-2"/>
          <w:sz w:val="30"/>
          <w:szCs w:val="30"/>
          <w:cs/>
        </w:rPr>
        <w:t>ผลกระทบจากการรวมธุรกิจ</w:t>
      </w:r>
      <w:r w:rsidRPr="00521619">
        <w:rPr>
          <w:rFonts w:ascii="Angsana New" w:eastAsia="Calibri" w:hAnsi="Angsana New"/>
          <w:sz w:val="30"/>
          <w:szCs w:val="30"/>
          <w:cs/>
        </w:rPr>
        <w:t>ภายใต้การควบคุมเดียวกัน</w:t>
      </w:r>
      <w:r w:rsidR="00453C8C" w:rsidRPr="00521619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="00081FF0" w:rsidRPr="00521619">
        <w:rPr>
          <w:rFonts w:ascii="Angsana New" w:eastAsia="Calibri" w:hAnsi="Angsana New"/>
          <w:sz w:val="30"/>
          <w:szCs w:val="30"/>
        </w:rPr>
        <w:t>2565</w:t>
      </w:r>
      <w:r w:rsidR="00453C8C" w:rsidRPr="00521619">
        <w:rPr>
          <w:rFonts w:ascii="Angsana New" w:eastAsia="Calibri" w:hAnsi="Angsana New"/>
          <w:sz w:val="30"/>
          <w:szCs w:val="30"/>
          <w:cs/>
        </w:rPr>
        <w:t xml:space="preserve"> จึงมีการจัดทำงบการเงินรวมเพื่อสะท้อนเนื้อหาทางเศรษฐกิจเสมือนว่าบริษัทภายในกลุ่มได้ดำเนินธุรกิจเป็นหน่วยเศรษฐกิจเดียวกันตั้งแต่วันที่ </w:t>
      </w:r>
      <w:r w:rsidR="0086562E" w:rsidRPr="00521619">
        <w:rPr>
          <w:rFonts w:ascii="Angsana New" w:eastAsia="Calibri" w:hAnsi="Angsana New"/>
          <w:sz w:val="30"/>
          <w:szCs w:val="30"/>
        </w:rPr>
        <w:t>1</w:t>
      </w:r>
      <w:r w:rsidR="00453C8C" w:rsidRPr="00521619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86562E" w:rsidRPr="00521619">
        <w:rPr>
          <w:rFonts w:ascii="Angsana New" w:eastAsia="Calibri" w:hAnsi="Angsana New"/>
          <w:sz w:val="30"/>
          <w:szCs w:val="30"/>
        </w:rPr>
        <w:t>2564</w:t>
      </w:r>
      <w:r w:rsidR="00453C8C" w:rsidRPr="00521619">
        <w:rPr>
          <w:rFonts w:ascii="Angsana New" w:eastAsia="Calibri" w:hAnsi="Angsana New"/>
          <w:sz w:val="30"/>
          <w:szCs w:val="30"/>
          <w:cs/>
        </w:rPr>
        <w:t xml:space="preserve"> ถึงแม้ความสัมพันธ์ของ</w:t>
      </w:r>
      <w:r w:rsidR="00453C8C" w:rsidRPr="00521619">
        <w:rPr>
          <w:rFonts w:ascii="Angsana New" w:eastAsia="Calibri" w:hAnsi="Angsana New"/>
          <w:spacing w:val="-2"/>
          <w:sz w:val="30"/>
          <w:szCs w:val="30"/>
          <w:cs/>
        </w:rPr>
        <w:t>บริษัทและบริษัทย่อยทางกฎหมายจะเกิดขึ้นในภายหลัง ทั้งนี้ความเห็นของข้าพเจ้าไม่ได้เปลี่ยนแปลงไปเนื่องจากเรื่องนี้</w:t>
      </w:r>
    </w:p>
    <w:p w14:paraId="69F8D65F" w14:textId="77777777" w:rsidR="006253BF" w:rsidRPr="00521619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9724561" w14:textId="1E7D4136" w:rsidR="00EA7470" w:rsidRPr="00521619" w:rsidRDefault="00560EBF" w:rsidP="00C3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  <w:r w:rsidR="00EA7470" w:rsidRPr="00521619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</w:t>
      </w:r>
      <w:r w:rsidR="00C50272">
        <w:rPr>
          <w:rFonts w:ascii="Angsana New" w:eastAsia="Calibri" w:hAnsi="Angsana New" w:hint="cs"/>
          <w:i/>
          <w:iCs/>
          <w:sz w:val="30"/>
          <w:szCs w:val="30"/>
          <w:cs/>
        </w:rPr>
        <w:t>และผู้มีหน้าที่ในการกำกับดูแลต่องบการเงินรวม</w:t>
      </w:r>
    </w:p>
    <w:p w14:paraId="7FDC5D98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1F819B27" w14:textId="220D4F4F" w:rsidR="00E474DC" w:rsidRPr="00521619" w:rsidRDefault="00EA7470" w:rsidP="004C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521619">
        <w:rPr>
          <w:rFonts w:ascii="Angsana New" w:eastAsia="Calibri" w:hAnsi="Angsana New"/>
          <w:spacing w:val="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D2391B" w:rsidRPr="00521619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521619">
        <w:rPr>
          <w:rFonts w:ascii="Angsana New" w:eastAsia="Calibri" w:hAnsi="Angsana New"/>
          <w:spacing w:val="6"/>
          <w:sz w:val="30"/>
          <w:szCs w:val="30"/>
          <w:cs/>
        </w:rPr>
        <w:t>เหล่านี้โดยถูกต้องตามที่ควร</w:t>
      </w:r>
      <w:r w:rsidR="004B221C" w:rsidRPr="00521619">
        <w:rPr>
          <w:rFonts w:ascii="Angsana New" w:eastAsia="Calibri" w:hAnsi="Angsana New"/>
          <w:spacing w:val="6"/>
          <w:sz w:val="30"/>
          <w:szCs w:val="30"/>
          <w:cs/>
        </w:rPr>
        <w:t>ตามมาตรฐาน</w:t>
      </w:r>
      <w:r w:rsidR="004B221C" w:rsidRPr="00521619">
        <w:rPr>
          <w:rFonts w:ascii="Angsana New" w:eastAsia="Calibri" w:hAnsi="Angsana New"/>
          <w:spacing w:val="2"/>
          <w:sz w:val="30"/>
          <w:szCs w:val="30"/>
          <w:cs/>
        </w:rPr>
        <w:t>การรายงานทางการเงิน</w:t>
      </w:r>
      <w:r w:rsidR="00A62C3E" w:rsidRPr="00521619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2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521619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Pr="00521619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454BA3" w14:textId="77777777" w:rsidR="00E474DC" w:rsidRPr="00521619" w:rsidRDefault="00E474DC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F3EE2E7" w14:textId="4EF5B47C" w:rsidR="00EA7470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21619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521619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(</w:t>
      </w:r>
      <w:r w:rsidRPr="00521619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521619">
        <w:rPr>
          <w:rFonts w:ascii="Angsana New" w:eastAsia="Calibri" w:hAnsi="Angsana New"/>
          <w:sz w:val="30"/>
          <w:szCs w:val="30"/>
          <w:cs/>
        </w:rPr>
        <w:t>)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ต่อเนื่อง</w:t>
      </w:r>
      <w:r w:rsidR="00A62C3E" w:rsidRPr="00521619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เว้นแต่ผู้บริหารมีความตั้งใจที่จะเลิก</w:t>
      </w:r>
      <w:r w:rsidR="00D2391B"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กลุ่ม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บริษัท</w:t>
      </w:r>
      <w:r w:rsidR="00A62C3E" w:rsidRPr="0052161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</w:t>
      </w:r>
      <w:r w:rsidR="00A62C3E" w:rsidRPr="0052161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541E1638" w14:textId="77777777" w:rsidR="00C50272" w:rsidRPr="00B374CC" w:rsidRDefault="00C50272" w:rsidP="00B374CC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319CC84" w14:textId="3BDB1886" w:rsidR="00C50272" w:rsidRPr="00B374CC" w:rsidRDefault="00C50272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B374CC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3A93901C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A0C53FE" w14:textId="71FD0E29" w:rsidR="00EA7470" w:rsidRPr="00521619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52161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03015E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55FF1E99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3745BFEE" w14:textId="759FC309" w:rsidR="00EA7470" w:rsidRPr="00521619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Pr="00521619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21619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3015E">
        <w:rPr>
          <w:rFonts w:ascii="Angsana New" w:hAnsi="Angsana New" w:hint="cs"/>
          <w:sz w:val="30"/>
          <w:szCs w:val="30"/>
          <w:cs/>
        </w:rPr>
        <w:t>รวม</w:t>
      </w:r>
      <w:r w:rsidRPr="00521619">
        <w:rPr>
          <w:rFonts w:ascii="Angsana New" w:hAnsi="Angsana New"/>
          <w:sz w:val="30"/>
          <w:szCs w:val="30"/>
          <w:cs/>
        </w:rPr>
        <w:t>เหล่านี้</w:t>
      </w:r>
    </w:p>
    <w:p w14:paraId="09E0D9F7" w14:textId="6425F7B6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12169DAB" w14:textId="63E83130" w:rsidR="00EA7470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521619">
        <w:rPr>
          <w:rFonts w:ascii="Angsana New" w:eastAsia="Calibri" w:hAnsi="Angsana New"/>
          <w:spacing w:val="-2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A62C3E" w:rsidRPr="0052161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521619">
        <w:rPr>
          <w:rFonts w:ascii="Angsana New" w:eastAsia="Calibri" w:hAnsi="Angsana New"/>
          <w:sz w:val="30"/>
          <w:szCs w:val="30"/>
          <w:cs/>
        </w:rPr>
        <w:t>วิชาชีพตลอดการตรวจสอบ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การปฏิบัติงานของข้าพเจ้ารวมถึง</w:t>
      </w:r>
    </w:p>
    <w:p w14:paraId="5DB3E8FC" w14:textId="77777777" w:rsidR="007A3925" w:rsidRPr="00521619" w:rsidRDefault="007A3925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31AD2403" w14:textId="77777777" w:rsidR="00EA7470" w:rsidRDefault="00EA7470" w:rsidP="00EA747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การปลอมแปลงเอกสาร</w:t>
      </w:r>
      <w:r w:rsidRPr="00521619">
        <w:rPr>
          <w:rFonts w:ascii="Angsana New" w:eastAsia="Calibri" w:hAnsi="Angsana New"/>
          <w:spacing w:val="8"/>
          <w:sz w:val="30"/>
          <w:szCs w:val="30"/>
          <w:cs/>
        </w:rPr>
        <w:t>หลักฐาน</w:t>
      </w:r>
      <w:r w:rsidR="00A62C3E" w:rsidRPr="00521619">
        <w:rPr>
          <w:rFonts w:ascii="Angsana New" w:eastAsia="Calibri" w:hAnsi="Angsana New"/>
          <w:spacing w:val="8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8"/>
          <w:sz w:val="30"/>
          <w:szCs w:val="30"/>
          <w:cs/>
        </w:rPr>
        <w:t>การตั้งใจละเว้นการแสดงข้อมูล</w:t>
      </w:r>
      <w:r w:rsidR="00A62C3E" w:rsidRPr="00521619">
        <w:rPr>
          <w:rFonts w:ascii="Angsana New" w:eastAsia="Calibri" w:hAnsi="Angsana New"/>
          <w:spacing w:val="8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8"/>
          <w:sz w:val="30"/>
          <w:szCs w:val="30"/>
          <w:cs/>
        </w:rPr>
        <w:t>การแสดงข้อมูลที่ไม่ตรงตามข้อเท็จจริงหรือการแทรกแซง</w:t>
      </w:r>
      <w:r w:rsidRPr="00521619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521619">
        <w:rPr>
          <w:rFonts w:ascii="Angsana New" w:hAnsi="Angsana New"/>
          <w:sz w:val="30"/>
          <w:szCs w:val="30"/>
          <w:cs/>
        </w:rPr>
        <w:t>ายใน</w:t>
      </w:r>
    </w:p>
    <w:p w14:paraId="64FF0A3C" w14:textId="27388374" w:rsidR="0003015E" w:rsidRPr="006A3F68" w:rsidRDefault="0003015E" w:rsidP="006A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E17C2F2" w14:textId="1A06346B" w:rsidR="0003015E" w:rsidRDefault="0003015E" w:rsidP="006A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B15A5F7" w14:textId="1AC8EC09" w:rsidR="006A3F68" w:rsidRDefault="006A3F68" w:rsidP="006A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913DCFA" w14:textId="77777777" w:rsidR="00B37496" w:rsidRPr="006A3F68" w:rsidRDefault="00B37496" w:rsidP="006A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EB4FE58" w14:textId="4C0F08E4" w:rsidR="0003015E" w:rsidRDefault="0003015E" w:rsidP="006A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A4B5FE1" w14:textId="5D535529" w:rsidR="00EA7470" w:rsidRPr="00521619" w:rsidRDefault="00EA7470" w:rsidP="00EA747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ที่เกี่ยวข้องกับ</w:t>
      </w:r>
      <w:r w:rsidR="003A3D89" w:rsidRPr="00521619">
        <w:rPr>
          <w:rFonts w:ascii="Angsana New" w:eastAsia="Calibri" w:hAnsi="Angsana New" w:hint="cs"/>
          <w:sz w:val="30"/>
          <w:szCs w:val="30"/>
          <w:cs/>
        </w:rPr>
        <w:t>การ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ตรวจ</w:t>
      </w:r>
      <w:r w:rsidR="003A3D89" w:rsidRPr="00521619">
        <w:rPr>
          <w:rFonts w:ascii="Angsana New" w:eastAsia="Calibri" w:hAnsi="Angsana New" w:hint="cs"/>
          <w:sz w:val="30"/>
          <w:szCs w:val="30"/>
          <w:cs/>
        </w:rPr>
        <w:t>สอบ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เพื่อออกแบบวิธีการตรวจสอบ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ที่</w:t>
      </w:r>
      <w:r w:rsidR="00966A62" w:rsidRPr="00521619">
        <w:rPr>
          <w:rFonts w:ascii="Angsana New" w:eastAsia="Calibri" w:hAnsi="Angsana New" w:hint="cs"/>
          <w:sz w:val="30"/>
          <w:szCs w:val="30"/>
          <w:cs/>
        </w:rPr>
        <w:t>เ</w:t>
      </w:r>
      <w:r w:rsidRPr="00521619">
        <w:rPr>
          <w:rFonts w:ascii="Angsana New" w:eastAsia="Calibri" w:hAnsi="Angsana New"/>
          <w:sz w:val="30"/>
          <w:szCs w:val="30"/>
          <w:cs/>
        </w:rPr>
        <w:t>หมาะสมกับสถานการณ์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521619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04745D54" w14:textId="44295122" w:rsidR="00E00619" w:rsidRPr="00521619" w:rsidRDefault="00EA7470" w:rsidP="00E0061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521619">
        <w:rPr>
          <w:rFonts w:ascii="Angsana New" w:eastAsia="Calibri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</w:t>
      </w:r>
      <w:r w:rsidRPr="00521619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</w:t>
      </w:r>
      <w:r w:rsidR="00CA423D" w:rsidRPr="00521619">
        <w:rPr>
          <w:rFonts w:ascii="Angsana New" w:hAnsi="Angsana New" w:hint="cs"/>
          <w:sz w:val="30"/>
          <w:szCs w:val="30"/>
          <w:cs/>
        </w:rPr>
        <w:t>ขึ้น</w:t>
      </w:r>
      <w:r w:rsidRPr="00521619">
        <w:rPr>
          <w:rFonts w:ascii="Angsana New" w:hAnsi="Angsana New"/>
          <w:sz w:val="30"/>
          <w:szCs w:val="30"/>
          <w:cs/>
        </w:rPr>
        <w:t>โดยผู้บริหาร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</w:p>
    <w:p w14:paraId="7F2D1E01" w14:textId="5A1F64B4" w:rsidR="00985477" w:rsidRPr="00C3005B" w:rsidRDefault="00EA7470" w:rsidP="00F10D26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21619">
        <w:rPr>
          <w:rFonts w:ascii="Angsana New" w:hAnsi="Angsana New"/>
          <w:spacing w:val="2"/>
          <w:sz w:val="30"/>
          <w:szCs w:val="30"/>
          <w:cs/>
        </w:rPr>
        <w:t>หลักฐานการสอบบัญชีที่ได้รับ</w:t>
      </w:r>
      <w:r w:rsidR="00A62C3E" w:rsidRPr="0052161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</w:t>
      </w:r>
      <w:r w:rsidRPr="00C3005B">
        <w:rPr>
          <w:rFonts w:ascii="Angsana New" w:hAnsi="Angsana New"/>
          <w:spacing w:val="2"/>
          <w:sz w:val="30"/>
          <w:szCs w:val="30"/>
          <w:cs/>
        </w:rPr>
        <w:t>ความสามารถของ</w:t>
      </w:r>
      <w:r w:rsidR="007A3925" w:rsidRPr="00C3005B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C3005B">
        <w:rPr>
          <w:rFonts w:ascii="Angsana New" w:hAnsi="Angsana New"/>
          <w:spacing w:val="2"/>
          <w:sz w:val="30"/>
          <w:szCs w:val="30"/>
          <w:cs/>
        </w:rPr>
        <w:t>บริษัทในการดำเนินงานต่อเนื่องหรือไม่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="00DA7B8B" w:rsidRPr="00C3005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DA7B8B" w:rsidRPr="00C3005B">
        <w:rPr>
          <w:rFonts w:ascii="Angsana New" w:hAnsi="Angsana New"/>
          <w:spacing w:val="4"/>
          <w:sz w:val="30"/>
          <w:szCs w:val="30"/>
          <w:cs/>
        </w:rPr>
        <w:t>ข้าพเจ้าโดยให้ข้อสังเกตถึงการเปิดเผยข้อมูลในงบการเงิน</w:t>
      </w:r>
      <w:r w:rsidR="00D2391B" w:rsidRPr="00C3005B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="00DA7B8B" w:rsidRPr="00C3005B">
        <w:rPr>
          <w:rFonts w:ascii="Angsana New" w:hAnsi="Angsana New"/>
          <w:spacing w:val="4"/>
          <w:sz w:val="30"/>
          <w:szCs w:val="30"/>
          <w:cs/>
        </w:rPr>
        <w:t>ที่เกี่ยวข้อง</w:t>
      </w:r>
      <w:r w:rsidR="00A62C3E" w:rsidRPr="00C3005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pacing w:val="4"/>
          <w:sz w:val="30"/>
          <w:szCs w:val="30"/>
          <w:cs/>
        </w:rPr>
        <w:t>หรือถ้าการเปิดเผย</w:t>
      </w:r>
      <w:r w:rsidR="00DA7B8B" w:rsidRPr="00C3005B">
        <w:rPr>
          <w:rFonts w:ascii="Angsana New" w:hAnsi="Angsana New"/>
          <w:spacing w:val="4"/>
          <w:sz w:val="30"/>
          <w:szCs w:val="30"/>
          <w:cs/>
        </w:rPr>
        <w:t>ข้อมูล</w:t>
      </w:r>
      <w:r w:rsidRPr="00C3005B">
        <w:rPr>
          <w:rFonts w:ascii="Angsana New" w:hAnsi="Angsana New"/>
          <w:spacing w:val="4"/>
          <w:sz w:val="30"/>
          <w:szCs w:val="30"/>
          <w:cs/>
        </w:rPr>
        <w:t>ดังกล่าว</w:t>
      </w:r>
      <w:r w:rsidRPr="00C3005B">
        <w:rPr>
          <w:rFonts w:ascii="Angsana New" w:hAnsi="Angsana New"/>
          <w:spacing w:val="6"/>
          <w:sz w:val="30"/>
          <w:szCs w:val="30"/>
          <w:cs/>
        </w:rPr>
        <w:t>ไม่เพียงพอ</w:t>
      </w:r>
      <w:r w:rsidR="00A62C3E" w:rsidRPr="00C3005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pacing w:val="6"/>
          <w:sz w:val="30"/>
          <w:szCs w:val="30"/>
          <w:cs/>
        </w:rPr>
        <w:t>ความเห็นของข้าพเจ้าจะเปลี่ยนแปลงไป</w:t>
      </w:r>
      <w:r w:rsidR="00A62C3E" w:rsidRPr="00C3005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pacing w:val="6"/>
          <w:sz w:val="30"/>
          <w:szCs w:val="30"/>
          <w:cs/>
        </w:rPr>
        <w:t>ข้อสรุปของข้าพเจ้าขึ้นอยู่กับหลักฐานการสอบบัญชี</w:t>
      </w:r>
      <w:r w:rsidRPr="00C3005B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อย่างไรก็ตาม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7A3925" w:rsidRPr="00C3005B">
        <w:rPr>
          <w:rFonts w:ascii="Angsana New" w:hAnsi="Angsana New"/>
          <w:sz w:val="30"/>
          <w:szCs w:val="30"/>
          <w:cs/>
        </w:rPr>
        <w:t>กลุ่ม</w:t>
      </w:r>
      <w:r w:rsidRPr="00C3005B">
        <w:rPr>
          <w:rFonts w:ascii="Angsana New" w:hAnsi="Angsana New" w:hint="cs"/>
          <w:sz w:val="30"/>
          <w:szCs w:val="30"/>
          <w:cs/>
        </w:rPr>
        <w:t>บริษัท</w:t>
      </w:r>
      <w:r w:rsidRPr="00C3005B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00E4F8F0" w14:textId="65F6406F" w:rsidR="00EA7470" w:rsidRPr="00521619" w:rsidRDefault="00985477" w:rsidP="00EA747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 w:hint="cs"/>
          <w:spacing w:val="-2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D2391B" w:rsidRPr="00521619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521619">
        <w:rPr>
          <w:rFonts w:ascii="Angsana New" w:hAnsi="Angsana New" w:hint="cs"/>
          <w:spacing w:val="-2"/>
          <w:sz w:val="30"/>
          <w:szCs w:val="30"/>
          <w:cs/>
        </w:rPr>
        <w:t>โดยรวม</w:t>
      </w:r>
      <w:r w:rsidR="00A62C3E" w:rsidRPr="0052161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pacing w:val="-2"/>
          <w:sz w:val="30"/>
          <w:szCs w:val="30"/>
          <w:cs/>
        </w:rPr>
        <w:t>รวมถึงการเปิดเผย</w:t>
      </w:r>
      <w:r w:rsidR="00DA7B8B" w:rsidRPr="00521619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521619">
        <w:rPr>
          <w:rFonts w:ascii="Angsana New" w:hAnsi="Angsana New" w:hint="cs"/>
          <w:spacing w:val="-2"/>
          <w:sz w:val="30"/>
          <w:szCs w:val="30"/>
          <w:cs/>
        </w:rPr>
        <w:t>ว่างบการเงิน</w:t>
      </w:r>
      <w:r w:rsidR="00D2391B" w:rsidRPr="00521619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521619">
        <w:rPr>
          <w:rFonts w:ascii="Angsana New" w:hAnsi="Angsana New" w:hint="cs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A7B8B" w:rsidRPr="00521619">
        <w:rPr>
          <w:rFonts w:ascii="Angsana New" w:hAnsi="Angsana New"/>
          <w:sz w:val="30"/>
          <w:szCs w:val="30"/>
          <w:cs/>
        </w:rPr>
        <w:t>หรือไม่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</w:p>
    <w:p w14:paraId="3312BE56" w14:textId="10E44558" w:rsidR="00D2391B" w:rsidRPr="00521619" w:rsidRDefault="00D2391B" w:rsidP="0052161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</w:t>
      </w:r>
      <w:r w:rsidRPr="00521619">
        <w:rPr>
          <w:rFonts w:ascii="Angsana New" w:hAnsi="Angsana New" w:hint="cs"/>
          <w:spacing w:val="6"/>
          <w:sz w:val="30"/>
          <w:szCs w:val="30"/>
          <w:cs/>
        </w:rPr>
        <w:t>แนวทางการควบคุมดูแล</w:t>
      </w:r>
      <w:r w:rsidRPr="005216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pacing w:val="6"/>
          <w:sz w:val="30"/>
          <w:szCs w:val="30"/>
          <w:cs/>
        </w:rPr>
        <w:t>และการปฏิบัติงานตรวจสอบกลุ่มบริษัท</w:t>
      </w:r>
      <w:r w:rsidRPr="005216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pacing w:val="6"/>
          <w:sz w:val="30"/>
          <w:szCs w:val="30"/>
          <w:cs/>
        </w:rPr>
        <w:t>ข้าพเจ้าเป็นผู้รับผิดชอบแต่เพียงผู้เดียว</w:t>
      </w:r>
      <w:r w:rsidRPr="00521619">
        <w:rPr>
          <w:rFonts w:ascii="Angsana New" w:hAnsi="Angsana New" w:hint="cs"/>
          <w:sz w:val="30"/>
          <w:szCs w:val="30"/>
          <w:cs/>
        </w:rPr>
        <w:t>ต่อความเห็นของข้าพเจ้า</w:t>
      </w:r>
    </w:p>
    <w:p w14:paraId="6B2ECA4E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527DB21E" w14:textId="3B270789" w:rsidR="0003015E" w:rsidRPr="0003015E" w:rsidRDefault="0003015E" w:rsidP="0003015E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5C59313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E7A1CE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9100FF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1A9836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0DF441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94329F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2CD1CA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CEB4EC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325BC2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FCC05F" w14:textId="77777777" w:rsidR="007A3925" w:rsidRDefault="007A3925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A83379" w14:textId="77777777" w:rsidR="001105C9" w:rsidRDefault="001105C9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35F36D" w14:textId="77777777" w:rsidR="001105C9" w:rsidRDefault="001105C9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D486C" w14:textId="77777777" w:rsidR="00EB0C60" w:rsidRDefault="00EB0C60" w:rsidP="0089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0B8E24F" w14:textId="77777777" w:rsidR="00EB0C60" w:rsidRDefault="00EB0C60" w:rsidP="0089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E1F691" w14:textId="2962E84F" w:rsidR="00EB0C60" w:rsidRDefault="00EB0C60" w:rsidP="0089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276F46B" w14:textId="77777777" w:rsidR="00EB0C60" w:rsidRDefault="00EB0C60" w:rsidP="0089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6A09081" w14:textId="53BCCDA6" w:rsidR="00893084" w:rsidRDefault="00893084" w:rsidP="0089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15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DB4513" w14:textId="7FCC2150" w:rsidR="0003015E" w:rsidRPr="0003015E" w:rsidRDefault="0003015E" w:rsidP="0003015E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54A0F1B4" w14:textId="77777777" w:rsidR="0003015E" w:rsidRPr="006A3F68" w:rsidRDefault="0003015E" w:rsidP="00C3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63CFC1B" w14:textId="2D084964" w:rsidR="0003015E" w:rsidRDefault="0003015E" w:rsidP="006A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1F43B2D" w14:textId="018EE985" w:rsidR="006A3F68" w:rsidRDefault="006A3F68" w:rsidP="006A3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22722BE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2B146CF7" w14:textId="77777777" w:rsidR="002A6BE3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70B1C936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F811ACB" w14:textId="77777777" w:rsidR="002B2ACF" w:rsidRPr="00521619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  <w:rtl/>
          <w:cs/>
        </w:rPr>
      </w:pPr>
    </w:p>
    <w:p w14:paraId="5CAD94E7" w14:textId="514513D8" w:rsidR="00EA7470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521619">
        <w:rPr>
          <w:rFonts w:ascii="Angsana New" w:eastAsia="Calibri" w:hAnsi="Angsana New"/>
          <w:sz w:val="30"/>
          <w:szCs w:val="30"/>
          <w:cs/>
        </w:rPr>
        <w:t>(</w:t>
      </w:r>
      <w:r w:rsidR="00D2391B" w:rsidRPr="00521619">
        <w:rPr>
          <w:rFonts w:ascii="Angsana New" w:eastAsia="Calibri" w:hAnsi="Angsana New"/>
          <w:sz w:val="30"/>
          <w:szCs w:val="30"/>
          <w:cs/>
        </w:rPr>
        <w:t>ไวโรจน์ จินดามณีพิทักษ์</w:t>
      </w:r>
      <w:r w:rsidRPr="00521619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4ED6C5" w14:textId="3D19C02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521619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521619">
        <w:rPr>
          <w:rFonts w:ascii="Angsana New" w:hAnsi="Angsana New" w:hint="cs"/>
          <w:sz w:val="30"/>
          <w:szCs w:val="30"/>
          <w:cs/>
        </w:rPr>
        <w:t xml:space="preserve"> </w:t>
      </w:r>
      <w:r w:rsidR="00983307" w:rsidRPr="00521619">
        <w:rPr>
          <w:rFonts w:ascii="Angsana New" w:hAnsi="Angsana New"/>
          <w:sz w:val="30"/>
          <w:szCs w:val="30"/>
        </w:rPr>
        <w:t>3565</w:t>
      </w:r>
    </w:p>
    <w:p w14:paraId="34921D42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4E4895F0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บริษัทเคพีเอ็มจี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z w:val="30"/>
          <w:szCs w:val="30"/>
          <w:cs/>
        </w:rPr>
        <w:t>ภูมิไชย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57FB8B2D" w:rsidR="003D4541" w:rsidRPr="00521619" w:rsidRDefault="00C74D19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>29</w:t>
      </w:r>
      <w:r w:rsidR="00081FF0" w:rsidRPr="00521619">
        <w:rPr>
          <w:rFonts w:ascii="Angsana New" w:hAnsi="Angsana New"/>
          <w:sz w:val="30"/>
          <w:szCs w:val="30"/>
        </w:rPr>
        <w:t xml:space="preserve"> </w:t>
      </w:r>
      <w:r w:rsidR="00766BE8" w:rsidRPr="0052161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83307" w:rsidRPr="00521619">
        <w:rPr>
          <w:rFonts w:ascii="Angsana New" w:hAnsi="Angsana New"/>
          <w:sz w:val="30"/>
          <w:szCs w:val="30"/>
        </w:rPr>
        <w:t>2566</w:t>
      </w:r>
    </w:p>
    <w:sectPr w:rsidR="003D4541" w:rsidRPr="00521619" w:rsidSect="00560EBF">
      <w:footerReference w:type="default" r:id="rId16"/>
      <w:footerReference w:type="first" r:id="rId17"/>
      <w:pgSz w:w="11909" w:h="16834" w:code="9"/>
      <w:pgMar w:top="1701" w:right="1304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8700C" w14:textId="77777777" w:rsidR="00DB0499" w:rsidRDefault="00DB0499">
      <w:r>
        <w:separator/>
      </w:r>
    </w:p>
  </w:endnote>
  <w:endnote w:type="continuationSeparator" w:id="0">
    <w:p w14:paraId="6A4A4238" w14:textId="77777777" w:rsidR="00DB0499" w:rsidRDefault="00DB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D66EE" w14:textId="77777777" w:rsidR="00FA6050" w:rsidRDefault="00FA60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3A939DFC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74D19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34125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14:paraId="2C2C4764" w14:textId="13ADDA9D" w:rsidR="00D60298" w:rsidRPr="00560EBF" w:rsidRDefault="00D60298" w:rsidP="00E83AC4">
        <w:pPr>
          <w:pStyle w:val="Footer"/>
          <w:jc w:val="center"/>
          <w:rPr>
            <w:color w:val="FFFFFF" w:themeColor="background1"/>
          </w:rPr>
        </w:pP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begin"/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 PAGE   \</w:instrText>
        </w:r>
        <w:r w:rsidRPr="00560EBF">
          <w:rPr>
            <w:rFonts w:asciiTheme="majorBidi" w:hAnsiTheme="majorBidi"/>
            <w:color w:val="FFFFFF" w:themeColor="background1"/>
            <w:sz w:val="30"/>
            <w:szCs w:val="30"/>
            <w:cs/>
          </w:rPr>
          <w:instrText xml:space="preserve">*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MERGEFORMAT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separate"/>
        </w:r>
        <w:r w:rsidR="00C74D19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t>1</w:t>
        </w:r>
        <w:r w:rsidRPr="00560EBF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88388" w14:textId="77777777" w:rsidR="00DB0499" w:rsidRDefault="00DB0499">
      <w:r>
        <w:separator/>
      </w:r>
    </w:p>
  </w:footnote>
  <w:footnote w:type="continuationSeparator" w:id="0">
    <w:p w14:paraId="6AF574A6" w14:textId="77777777" w:rsidR="00DB0499" w:rsidRDefault="00DB0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285B" w14:textId="77777777" w:rsidR="00FA6050" w:rsidRDefault="00FA6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FB6A" w14:textId="77777777" w:rsidR="00FA6050" w:rsidRDefault="00FA6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792C045E" w:rsidR="00142A39" w:rsidRDefault="00142A39" w:rsidP="001B7832">
    <w:pPr>
      <w:pStyle w:val="Header"/>
    </w:pPr>
  </w:p>
  <w:p w14:paraId="28B0869B" w14:textId="77777777" w:rsidR="001B7832" w:rsidRDefault="001B7832" w:rsidP="001B7832">
    <w:pPr>
      <w:pStyle w:val="Header"/>
    </w:pPr>
  </w:p>
  <w:p w14:paraId="04CEC086" w14:textId="77777777" w:rsidR="00142A39" w:rsidRPr="00E00619" w:rsidRDefault="00142A39" w:rsidP="001B7832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7"/>
  </w:num>
  <w:num w:numId="14">
    <w:abstractNumId w:val="19"/>
  </w:num>
  <w:num w:numId="15">
    <w:abstractNumId w:val="23"/>
  </w:num>
  <w:num w:numId="16">
    <w:abstractNumId w:val="21"/>
  </w:num>
  <w:num w:numId="17">
    <w:abstractNumId w:val="14"/>
  </w:num>
  <w:num w:numId="18">
    <w:abstractNumId w:val="29"/>
  </w:num>
  <w:num w:numId="19">
    <w:abstractNumId w:val="11"/>
  </w:num>
  <w:num w:numId="20">
    <w:abstractNumId w:val="12"/>
  </w:num>
  <w:num w:numId="21">
    <w:abstractNumId w:val="17"/>
  </w:num>
  <w:num w:numId="22">
    <w:abstractNumId w:val="24"/>
  </w:num>
  <w:num w:numId="23">
    <w:abstractNumId w:val="26"/>
  </w:num>
  <w:num w:numId="24">
    <w:abstractNumId w:val="13"/>
  </w:num>
  <w:num w:numId="25">
    <w:abstractNumId w:val="28"/>
  </w:num>
  <w:num w:numId="26">
    <w:abstractNumId w:val="20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18"/>
  </w:num>
  <w:num w:numId="3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5F0"/>
    <w:rsid w:val="003116E2"/>
    <w:rsid w:val="003125F2"/>
    <w:rsid w:val="003148FE"/>
    <w:rsid w:val="00316026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9D0"/>
    <w:rsid w:val="00551E4F"/>
    <w:rsid w:val="00554A65"/>
    <w:rsid w:val="00556901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20B5"/>
    <w:rsid w:val="00722F90"/>
    <w:rsid w:val="0072301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10CC"/>
    <w:rsid w:val="00C51ECA"/>
    <w:rsid w:val="00C53209"/>
    <w:rsid w:val="00C54040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6860"/>
    <w:rsid w:val="00D770A8"/>
    <w:rsid w:val="00D77AE8"/>
    <w:rsid w:val="00D80AEA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499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6B9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4" ma:contentTypeDescription="สร้างเอกสารใหม่" ma:contentTypeScope="" ma:versionID="c79c9b0fdc204590e9ecac08fc7b4a7b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fa636605c6cdf841ecad537276ee6a41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CFA5AC-7C9E-4257-83BD-E69C1AAD6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929A2E-F511-48FB-8C60-A3C7A182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40</TotalTime>
  <Pages>5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cp:lastModifiedBy>Tattita Onsook</cp:lastModifiedBy>
  <cp:revision>17</cp:revision>
  <cp:lastPrinted>2023-03-22T04:50:00Z</cp:lastPrinted>
  <dcterms:created xsi:type="dcterms:W3CDTF">2023-03-13T16:34:00Z</dcterms:created>
  <dcterms:modified xsi:type="dcterms:W3CDTF">2023-12-18T14:26:00Z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</Properties>
</file>