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271"/>
        <w:gridCol w:w="8213"/>
      </w:tblGrid>
      <w:tr w:rsidR="003F03D5" w:rsidRPr="006311EA" w14:paraId="672D373C" w14:textId="77777777" w:rsidTr="00A915C0">
        <w:trPr>
          <w:tblHeader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bookmarkStart w:id="0" w:name="_GoBack"/>
            <w:bookmarkEnd w:id="0"/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6311EA" w:rsidRDefault="00A1742E" w:rsidP="003230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6311E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6311EA" w14:paraId="70D60DF6" w14:textId="77777777" w:rsidTr="003230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55" w:type="dxa"/>
            <w:shd w:val="clear" w:color="auto" w:fill="auto"/>
          </w:tcPr>
          <w:p w14:paraId="4CACD78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6311EA" w14:paraId="662B63D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EE289D5" w14:textId="52AB94E5" w:rsidR="00A1742E" w:rsidRPr="006311EA" w:rsidRDefault="00A1742E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B134B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6AEDE917" w:rsidR="00A1742E" w:rsidRPr="00B134B8" w:rsidRDefault="003943D9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cs/>
              </w:rPr>
            </w:pPr>
            <w:r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  <w:r w:rsidR="004A07B6" w:rsidRPr="00B134B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และการปรับโครงสร้าง</w:t>
            </w:r>
            <w:r w:rsidR="000D227B" w:rsidRPr="00B134B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A1742E" w:rsidRPr="006311EA" w14:paraId="5CA9809C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9A3455E" w14:textId="1B7C0583" w:rsidR="00A1742E" w:rsidRPr="006311EA" w:rsidRDefault="00A1742E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05483" w:rsidRPr="006311EA" w14:paraId="0A18902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6A6E9F4" w14:textId="735D23A9" w:rsidR="00B05483" w:rsidRPr="006311EA" w:rsidRDefault="00B0548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6A2907" w14:textId="77777777" w:rsidR="00B05483" w:rsidRPr="006311EA" w:rsidRDefault="00B0548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FB4E741" w14:textId="77777777" w:rsidR="00B05483" w:rsidRPr="006311EA" w:rsidRDefault="00B0548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170A3" w:rsidRPr="006311EA" w14:paraId="7BF82E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0F56BAC" w14:textId="5BE95E91" w:rsidR="00D170A3" w:rsidRPr="006311EA" w:rsidRDefault="00D170A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90143D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70A3" w:rsidRPr="006311EA" w14:paraId="41AB620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1159C2BE" w14:textId="22DDBD5D" w:rsidR="00D170A3" w:rsidRPr="006311EA" w:rsidRDefault="00D170A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B90BEB4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AF0C466" w14:textId="1A2361C9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0143D" w:rsidRPr="006311EA" w14:paraId="7B5FCA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2F05C069" w14:textId="77777777" w:rsidR="0090143D" w:rsidRPr="006311EA" w:rsidRDefault="0090143D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0AB34940" w14:textId="77777777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1B0DCC35" w14:textId="111D5EF8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B7096" w:rsidRPr="006311EA" w14:paraId="6ACC62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4F68411" w14:textId="2FB666B6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0356BA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C6E9EBB" w14:textId="038F2A5D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B7096" w:rsidRPr="006311EA" w14:paraId="7892E0D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DE4BD54" w14:textId="2658E7E3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B401BC2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5758598" w14:textId="5E112748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B7096" w:rsidRPr="006311EA" w14:paraId="5372328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07AF469" w14:textId="3BC4A87C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FF382F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B4D53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B7096" w:rsidRPr="006311EA" w14:paraId="36181CE3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F087865" w14:textId="16AE0502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2FFAC5B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5840DF5" w14:textId="6986E9C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09E5DAE5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211E226" w14:textId="628AA4C2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31DBE0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0EB294" w14:textId="12851813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B7096" w:rsidRPr="006311EA" w14:paraId="6DE5BAA4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61902BC" w14:textId="4C1049A5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88AD113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0837329" w14:textId="0A537C9C" w:rsidR="008B7096" w:rsidRPr="00203A48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6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ค่าความนิยมและสินทรัพย์ไม่มีตัวตนอื่น</w:t>
            </w:r>
          </w:p>
        </w:tc>
      </w:tr>
      <w:tr w:rsidR="008B7096" w:rsidRPr="006311EA" w14:paraId="0889B25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136221C" w14:textId="71903D41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4C761D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0005A01" w14:textId="0E2AC2D3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6B760D" w:rsidRPr="006311EA" w14:paraId="78DA66D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0DB3F5AC" w14:textId="77777777" w:rsidR="006B760D" w:rsidRPr="006311EA" w:rsidRDefault="006B760D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E48AD8" w14:textId="77777777" w:rsidR="006B760D" w:rsidRPr="006311EA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9AF65A0" w14:textId="0636922B" w:rsidR="006B760D" w:rsidRPr="00FA79D6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6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8B7096" w:rsidRPr="006311EA" w14:paraId="4B2398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8F8DD6A" w14:textId="51B9461B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5303EC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1CA5B77" w14:textId="3967E95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B7096" w:rsidRPr="006311EA" w14:paraId="67E42BA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40F04CA" w14:textId="22A5D3DD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F379CD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387B2D3" w14:textId="57BC3DB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ประมาณการหนี้สินไม่หมุนเวียนสำหรับผลประโยชน์พนักงาน  </w:t>
            </w:r>
          </w:p>
        </w:tc>
      </w:tr>
      <w:tr w:rsidR="008B7096" w:rsidRPr="006311EA" w14:paraId="05C7924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05444E3E" w14:textId="319007B1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7A64DC" w14:textId="77777777" w:rsidR="008B7096" w:rsidRPr="006311EA" w:rsidRDefault="008B7096" w:rsidP="008B70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A7C1892" w14:textId="75087388" w:rsidR="008B7096" w:rsidRPr="006311EA" w:rsidRDefault="008B7096" w:rsidP="008B70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3A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5BDABF6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4435D5F" w14:textId="56B77809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761EC77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42B95ABC" w14:textId="4EB1F036" w:rsidR="008B7096" w:rsidRPr="007F6202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E323FE"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E82F03" w:rsidRPr="006311EA" w14:paraId="41478E7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CCAA953" w14:textId="77777777" w:rsidR="00E82F03" w:rsidRPr="006311EA" w:rsidRDefault="00E82F0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5CEA6AD" w14:textId="77777777" w:rsidR="00E82F03" w:rsidRPr="006311EA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3DD064D" w14:textId="5A260587" w:rsidR="00E82F03" w:rsidRPr="007F6202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8B7096" w:rsidRPr="006311EA" w14:paraId="54C991C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5C0A774" w14:textId="1E174FD6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6006A752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7096" w:rsidRPr="006311EA" w14:paraId="7ED212C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1EDBBD7" w14:textId="675920F4" w:rsidR="008B7096" w:rsidRPr="007F6202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4C16C0" w14:textId="77777777" w:rsidR="008B7096" w:rsidRPr="00203A48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A11901B" w14:textId="21592C62" w:rsidR="008B7096" w:rsidRPr="007F6202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E323FE" w:rsidRPr="006311EA" w14:paraId="69AEC5B6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155" w:type="dxa"/>
            <w:shd w:val="clear" w:color="auto" w:fill="auto"/>
          </w:tcPr>
          <w:p w14:paraId="708D60C4" w14:textId="77777777" w:rsidR="00E323FE" w:rsidRPr="007F6202" w:rsidRDefault="00E323FE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AC623D4" w14:textId="77777777" w:rsidR="00E323FE" w:rsidRPr="00203A48" w:rsidRDefault="00E323F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E597A1F" w14:textId="6EF17AC8" w:rsidR="00E323FE" w:rsidRPr="007F6202" w:rsidRDefault="00E323F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B7096" w:rsidRPr="006311EA" w14:paraId="39671C8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C284F1D" w14:textId="2437D90C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16FE32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C69296E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B7096" w:rsidRPr="006311EA" w14:paraId="088FE9F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43BE5064" w14:textId="7AB7A943" w:rsidR="008B7096" w:rsidRPr="006311EA" w:rsidRDefault="00C134B7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1" w:type="dxa"/>
            <w:shd w:val="clear" w:color="auto" w:fill="auto"/>
          </w:tcPr>
          <w:p w14:paraId="771EF50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9A9F7AF" w14:textId="6ED3FAE8" w:rsidR="00A0665E" w:rsidRPr="00A0665E" w:rsidRDefault="008B7096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B7096" w:rsidRPr="006311EA" w14:paraId="42CE5B5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878521C" w14:textId="3F61A518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6C7A585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B1B1FC9" w14:textId="200766DB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9F651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FF5318A" w14:textId="79CAE1B2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E82F03" w:rsidRPr="006311EA" w14:paraId="362DF1D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0C783FB1" w14:textId="77777777" w:rsidR="00E82F03" w:rsidRPr="006311EA" w:rsidRDefault="00E82F03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3023D1" w14:textId="77777777" w:rsidR="00E82F03" w:rsidRPr="006311EA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DDB03CF" w14:textId="3CB91505" w:rsidR="00E82F03" w:rsidRPr="006311EA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8B7096" w:rsidRPr="006311EA" w14:paraId="749022A0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C9C0050" w14:textId="76ED7E56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C4B688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09B6575" w14:textId="7FC4EDFF" w:rsidR="008B7096" w:rsidRPr="006311EA" w:rsidRDefault="008B7096" w:rsidP="00E363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Style w:val="PageNumber"/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  <w:r w:rsidRPr="006311EA">
              <w:rPr>
                <w:rStyle w:val="PageNumber"/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7726CF9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55" w:type="dxa"/>
            <w:shd w:val="clear" w:color="auto" w:fill="auto"/>
          </w:tcPr>
          <w:p w14:paraId="259F6490" w14:textId="047023AF" w:rsidR="008B7096" w:rsidRPr="006311EA" w:rsidRDefault="008B7096" w:rsidP="00985218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E1A4A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617596CB" w14:textId="03A6FF36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4AE2BD68" w:rsidR="00A1742E" w:rsidRPr="006311EA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6311E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1F3A16" w14:textId="77777777" w:rsidR="00A1742E" w:rsidRPr="00A915C0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043DC1" w14:textId="08A6AE56" w:rsidR="002B1411" w:rsidRPr="006311EA" w:rsidRDefault="002B141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</w:rPr>
      </w:pPr>
      <w:r w:rsidRPr="00E363B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</w:t>
      </w:r>
      <w:r w:rsidRPr="0082484D">
        <w:rPr>
          <w:rFonts w:asciiTheme="majorBidi" w:hAnsiTheme="majorBidi" w:cstheme="majorBidi"/>
          <w:sz w:val="30"/>
          <w:szCs w:val="30"/>
          <w:cs/>
        </w:rPr>
        <w:t>รายงานเพื่อ</w:t>
      </w:r>
      <w:r w:rsidR="00850087" w:rsidRPr="0082484D">
        <w:rPr>
          <w:rFonts w:asciiTheme="majorBidi" w:hAnsiTheme="majorBidi" w:cstheme="majorBidi"/>
          <w:sz w:val="30"/>
          <w:szCs w:val="30"/>
          <w:cs/>
        </w:rPr>
        <w:t>ใช้ในประเทศ</w:t>
      </w:r>
      <w:r w:rsidR="00A62C3E" w:rsidRPr="0082484D">
        <w:rPr>
          <w:rFonts w:asciiTheme="majorBidi" w:hAnsiTheme="majorBidi"/>
          <w:sz w:val="30"/>
          <w:szCs w:val="30"/>
          <w:cs/>
        </w:rPr>
        <w:t xml:space="preserve"> </w:t>
      </w:r>
      <w:r w:rsidR="00850087" w:rsidRPr="0082484D">
        <w:rPr>
          <w:rFonts w:asciiTheme="majorBidi" w:hAnsiTheme="majorBidi" w:cstheme="majorBidi"/>
          <w:sz w:val="30"/>
          <w:szCs w:val="30"/>
          <w:cs/>
        </w:rPr>
        <w:t>โดย</w:t>
      </w:r>
      <w:r w:rsidR="000A0E86" w:rsidRPr="0082484D">
        <w:rPr>
          <w:rFonts w:asciiTheme="majorBidi" w:hAnsiTheme="majorBidi" w:cstheme="majorBidi"/>
          <w:sz w:val="30"/>
          <w:szCs w:val="30"/>
          <w:cs/>
        </w:rPr>
        <w:t>จัดทำเป็นภาษาไทยและ</w:t>
      </w:r>
      <w:r w:rsidRPr="0082484D">
        <w:rPr>
          <w:rFonts w:asciiTheme="majorBidi" w:hAnsiTheme="majorBidi" w:cstheme="majorBidi"/>
          <w:sz w:val="30"/>
          <w:szCs w:val="30"/>
          <w:cs/>
        </w:rPr>
        <w:t>ภาษาอังกฤษ</w:t>
      </w:r>
      <w:r w:rsidR="000A0E86" w:rsidRPr="0082484D">
        <w:rPr>
          <w:rFonts w:asciiTheme="majorBidi" w:hAnsiTheme="majorBidi" w:cstheme="majorBidi"/>
          <w:sz w:val="30"/>
          <w:szCs w:val="30"/>
          <w:cs/>
        </w:rPr>
        <w:t>และ</w:t>
      </w:r>
      <w:r w:rsidRPr="0082484D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1810F3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Pr="0082484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62C3E" w:rsidRPr="0082484D">
        <w:rPr>
          <w:rFonts w:asciiTheme="majorBidi" w:hAnsiTheme="majorBidi"/>
          <w:sz w:val="30"/>
          <w:szCs w:val="30"/>
          <w:cs/>
        </w:rPr>
        <w:t xml:space="preserve"> </w:t>
      </w:r>
      <w:r w:rsidR="007E1498" w:rsidRPr="0082484D">
        <w:rPr>
          <w:rFonts w:asciiTheme="majorBidi" w:hAnsiTheme="majorBidi"/>
          <w:sz w:val="30"/>
          <w:szCs w:val="30"/>
        </w:rPr>
        <w:t>2</w:t>
      </w:r>
      <w:r w:rsidR="005F572A">
        <w:rPr>
          <w:rFonts w:asciiTheme="majorBidi" w:hAnsiTheme="majorBidi"/>
          <w:sz w:val="30"/>
          <w:szCs w:val="30"/>
        </w:rPr>
        <w:t>9</w:t>
      </w:r>
      <w:r w:rsidR="00FB3659" w:rsidRPr="0082484D">
        <w:rPr>
          <w:rFonts w:asciiTheme="majorBidi" w:hAnsiTheme="majorBidi"/>
          <w:sz w:val="30"/>
          <w:szCs w:val="30"/>
          <w:cs/>
        </w:rPr>
        <w:t xml:space="preserve"> </w:t>
      </w:r>
      <w:r w:rsidR="003B30DC" w:rsidRPr="0082484D">
        <w:rPr>
          <w:rFonts w:asciiTheme="majorBidi" w:hAnsiTheme="majorBidi" w:hint="cs"/>
          <w:sz w:val="30"/>
          <w:szCs w:val="30"/>
          <w:cs/>
        </w:rPr>
        <w:t>มีนาคม</w:t>
      </w:r>
      <w:r w:rsidR="00E363BE" w:rsidRPr="0082484D">
        <w:rPr>
          <w:rFonts w:asciiTheme="majorBidi" w:hAnsiTheme="majorBidi" w:hint="cs"/>
          <w:sz w:val="30"/>
          <w:szCs w:val="30"/>
          <w:cs/>
        </w:rPr>
        <w:t xml:space="preserve"> </w:t>
      </w:r>
      <w:r w:rsidR="00E363BE" w:rsidRPr="0082484D">
        <w:rPr>
          <w:rFonts w:asciiTheme="majorBidi" w:hAnsiTheme="majorBidi"/>
          <w:sz w:val="30"/>
          <w:szCs w:val="30"/>
        </w:rPr>
        <w:t>2566</w:t>
      </w:r>
    </w:p>
    <w:p w14:paraId="0EC1CDFD" w14:textId="77777777" w:rsidR="00200B9A" w:rsidRPr="00A915C0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C081137" w14:textId="1C9BE6FB" w:rsidR="00A1742E" w:rsidRPr="004F0321" w:rsidRDefault="003943D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F032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4F032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4A07B6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และการปรับโครงสร้าง</w:t>
      </w:r>
      <w:r w:rsidR="000D227B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ธุรกิจ</w:t>
      </w:r>
    </w:p>
    <w:p w14:paraId="1C894E90" w14:textId="30E37C1E" w:rsidR="00A1742E" w:rsidRPr="00A915C0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1ED4DC9" w14:textId="76BE20B2" w:rsidR="00573D6E" w:rsidRPr="00FC7BA5" w:rsidRDefault="00573D6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บริษัทเอสซีจี ผลิตภัณฑ์ก่อสร้าง จำกัด </w:t>
      </w:r>
      <w:r w:rsidRPr="00380E5D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(</w:t>
      </w:r>
      <w:r w:rsidR="00D830EA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“</w:t>
      </w:r>
      <w:r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บริษัท”</w:t>
      </w:r>
      <w:r w:rsidRPr="00380E5D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)</w:t>
      </w:r>
      <w:r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380E5D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สำนักงานใหญ่</w:t>
      </w:r>
      <w:r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ของบริษัท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ตั้งอยู่ที่</w:t>
      </w:r>
      <w:r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A915C0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9E3E719" w14:textId="599DAE20" w:rsidR="00CE33AF" w:rsidRPr="00D44BFA" w:rsidRDefault="00EC153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ที่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ประชุมวิสามัญผู้ถือหุ้น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6E59D9" w:rsidRPr="00EC1531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10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กุมภาพันธ์ </w:t>
      </w:r>
      <w:r w:rsidR="006E59D9" w:rsidRPr="00EC1531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2566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มีมติ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พิเศษ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ให้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แก้ไข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ชื่อบริษัทจาก</w:t>
      </w:r>
      <w:r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เดิม</w:t>
      </w:r>
      <w:r w:rsidR="006E59D9" w:rsidRPr="00EC1531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“บริษัทเอสซีจี</w:t>
      </w:r>
      <w:r w:rsidR="006E59D9" w:rsidRPr="00EC153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ผลิตภัณฑ์ก่อสร้าง จำกัด” เป็น “บริษัทเอสซีจี เดคคอร์ จำกัด” </w:t>
      </w:r>
      <w:r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ได้จดทะเบียน</w:t>
      </w:r>
      <w:r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แก้ไข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ชื่อกับกระทรวงพาณิชย์เมื่อวันที่ </w:t>
      </w:r>
      <w:r w:rsidR="006E59D9" w:rsidRPr="00D44BFA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 w:rsidR="006E59D9" w:rsidRPr="00D44BFA">
        <w:rPr>
          <w:rFonts w:asciiTheme="majorBidi" w:hAnsiTheme="majorBidi" w:cstheme="majorBidi" w:hint="cs"/>
          <w:color w:val="000000" w:themeColor="text1"/>
          <w:sz w:val="30"/>
          <w:szCs w:val="30"/>
        </w:rPr>
        <w:t>2566</w:t>
      </w:r>
    </w:p>
    <w:p w14:paraId="46D2A87F" w14:textId="77777777" w:rsidR="006E59D9" w:rsidRPr="00D830EA" w:rsidRDefault="006E59D9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D75491F" w14:textId="77777777" w:rsidR="00CE33AF" w:rsidRPr="00FC7BA5" w:rsidRDefault="00CE33AF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915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915C0">
        <w:rPr>
          <w:rFonts w:asciiTheme="majorBidi" w:hAnsiTheme="majorBidi" w:cstheme="majorBidi" w:hint="cs"/>
          <w:sz w:val="30"/>
          <w:szCs w:val="30"/>
          <w:cs/>
        </w:rPr>
        <w:t>ถือหุ้นโดย</w:t>
      </w:r>
      <w:r w:rsidRPr="00A915C0">
        <w:rPr>
          <w:rFonts w:asciiTheme="majorBidi" w:hAnsiTheme="majorBidi" w:cstheme="majorBidi"/>
          <w:sz w:val="30"/>
          <w:szCs w:val="30"/>
          <w:cs/>
        </w:rPr>
        <w:t>บริษัทกระเบื้องกระดาษไทย</w:t>
      </w:r>
      <w:r w:rsidRPr="00A915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15C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A915C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A915C0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A915C0">
        <w:rPr>
          <w:rFonts w:asciiTheme="majorBidi" w:hAnsiTheme="majorBidi" w:cstheme="majorBidi" w:hint="cs"/>
          <w:sz w:val="30"/>
          <w:szCs w:val="30"/>
          <w:cs/>
        </w:rPr>
        <w:t>เกือบทั้งหมด (</w:t>
      </w:r>
      <w:r w:rsidRPr="00A915C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A915C0">
        <w:rPr>
          <w:rFonts w:asciiTheme="majorBidi" w:hAnsiTheme="majorBidi" w:cstheme="majorBidi"/>
          <w:sz w:val="30"/>
          <w:szCs w:val="30"/>
        </w:rPr>
        <w:t>99</w:t>
      </w:r>
      <w:r w:rsidRPr="00A915C0">
        <w:rPr>
          <w:rFonts w:asciiTheme="majorBidi" w:hAnsiTheme="majorBidi" w:cstheme="majorBidi"/>
          <w:sz w:val="30"/>
          <w:szCs w:val="30"/>
          <w:cs/>
        </w:rPr>
        <w:t>.</w:t>
      </w:r>
      <w:r w:rsidRPr="00A915C0">
        <w:rPr>
          <w:rFonts w:asciiTheme="majorBidi" w:hAnsiTheme="majorBidi" w:cstheme="majorBidi"/>
          <w:sz w:val="30"/>
          <w:szCs w:val="30"/>
        </w:rPr>
        <w:t>99</w:t>
      </w:r>
      <w:r w:rsidRPr="00A915C0">
        <w:rPr>
          <w:rFonts w:asciiTheme="majorBidi" w:hAnsiTheme="majorBidi" w:cstheme="majorBidi" w:hint="cs"/>
          <w:sz w:val="30"/>
          <w:szCs w:val="30"/>
          <w:cs/>
        </w:rPr>
        <w:t>)</w:t>
      </w:r>
      <w:r w:rsidRPr="00A915C0">
        <w:rPr>
          <w:rFonts w:asciiTheme="majorBidi" w:hAnsiTheme="majorBidi" w:cstheme="majorBidi"/>
          <w:sz w:val="30"/>
          <w:szCs w:val="30"/>
          <w:cs/>
        </w:rPr>
        <w:t xml:space="preserve"> และบริษัทกระเบื้อง</w:t>
      </w:r>
      <w:r w:rsidRPr="004173E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 xml:space="preserve">กระดาษไทย จำกัด เป็นบริษัทย่อยของบริษัทปูนซิเมนต์ไทย จำกัด (มหาชน) ซึ่งถือหุ้นเกือบทั้งหมด (ร้อยละ </w:t>
      </w:r>
      <w:r w:rsidRPr="004173EC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99</w:t>
      </w:r>
      <w:r w:rsidRPr="004173E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.</w:t>
      </w:r>
      <w:r w:rsidRPr="004173EC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99</w:t>
      </w:r>
      <w:r w:rsidRPr="004173E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)</w:t>
      </w:r>
      <w:r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บริษัทดังกล่าวเป็นนิติบุคคลที่จัดตั้งขึ้นในประเทศไทย</w:t>
      </w:r>
      <w:r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5A88BC3A" w14:textId="77777777" w:rsidR="00FC642E" w:rsidRPr="00A915C0" w:rsidRDefault="00FC6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1048060" w14:textId="42CB4B69" w:rsidR="007C5392" w:rsidRPr="004F032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บริษัทและบริษัทย่อย </w:t>
      </w:r>
      <w:r w:rsidRPr="003C13BC">
        <w:rPr>
          <w:rFonts w:asciiTheme="majorBidi" w:hAnsiTheme="majorBidi"/>
          <w:color w:val="000000" w:themeColor="text1"/>
          <w:sz w:val="30"/>
          <w:szCs w:val="30"/>
          <w:cs/>
        </w:rPr>
        <w:t>(</w:t>
      </w:r>
      <w:r w:rsidR="00D830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Pr="003C13BC">
        <w:rPr>
          <w:rFonts w:asciiTheme="majorBidi" w:hAnsiTheme="majorBidi"/>
          <w:color w:val="000000" w:themeColor="text1"/>
          <w:sz w:val="30"/>
          <w:szCs w:val="30"/>
          <w:cs/>
        </w:rPr>
        <w:t xml:space="preserve">”) 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ประกอบธุรกิจเกี่ยวกับการผลิตและจำหน่ายกระเบื้องเซรามิก สุขภัณฑ์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เซรามิก ร</w:t>
      </w:r>
      <w:r w:rsidR="00B657E1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วมถึงผลิตภัณฑ์ บริการ และโซลูชั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นที่เกี่ยวเนื่อง โดยแบ่งออกเป็น</w:t>
      </w:r>
      <w:r w:rsidR="001B60DA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สอง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ธุรกิจหลัก คือ (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11548A"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ธุรกิจ</w:t>
      </w:r>
      <w:r w:rsidR="008161B4"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ตกแต่งพื้นผิว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B60DA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F04583" w:rsidRPr="00DA3BEE">
        <w:rPr>
          <w:rFonts w:asciiTheme="majorBidi" w:hAnsiTheme="majorBidi"/>
          <w:color w:val="000000" w:themeColor="text1"/>
          <w:sz w:val="30"/>
          <w:szCs w:val="30"/>
          <w:cs/>
        </w:rPr>
        <w:t>ธุรกิจสุขภัณฑ์</w:t>
      </w:r>
    </w:p>
    <w:p w14:paraId="5A4420D7" w14:textId="77777777" w:rsidR="00CE33AF" w:rsidRPr="004F0321" w:rsidRDefault="00CE33AF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46B820" w14:textId="5BF1093B" w:rsidR="00E82B7A" w:rsidRPr="004F0321" w:rsidRDefault="003C13BC" w:rsidP="000E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  <w:r w:rsidRPr="004F03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บริษัทมี</w:t>
      </w:r>
      <w:r w:rsidR="00CE33AF" w:rsidRPr="004F03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การ</w:t>
      </w:r>
      <w:r w:rsidR="00E30DBA" w:rsidRPr="004F03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ปรับ</w:t>
      </w:r>
      <w:r w:rsidR="00CE33AF" w:rsidRPr="004F03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โครงสร้าง</w:t>
      </w:r>
      <w:r w:rsidR="005C6143" w:rsidRPr="004F03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ธุรกิจ</w:t>
      </w:r>
      <w:r w:rsidR="00E30DBA" w:rsidRPr="004F032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ภายใน</w:t>
      </w:r>
      <w:r w:rsidR="00CE33AF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CE33AF" w:rsidRPr="004F0321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บริษัท</w:t>
      </w:r>
      <w:r w:rsidR="00D44BFA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เพื่อให้มีความเหมาะสมและเพิ่มประสิทธิภาพของการทำงานร่วมกันในแต่ละบริษัทภายในกลุ่ม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CE33AF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โดย</w:t>
      </w:r>
      <w:r w:rsidR="00D44BFA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การ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 xml:space="preserve">รับโอนกิจการทั้งหมด </w:t>
      </w:r>
      <w:r w:rsidR="005C6143" w:rsidRPr="004F0321">
        <w:rPr>
          <w:rFonts w:asciiTheme="majorBidi" w:eastAsia="Calibri" w:hAnsiTheme="majorBidi"/>
          <w:color w:val="000000" w:themeColor="text1"/>
          <w:sz w:val="30"/>
          <w:szCs w:val="30"/>
          <w:cs/>
        </w:rPr>
        <w:t>(</w:t>
      </w:r>
      <w:r w:rsidR="005C6143" w:rsidRPr="004F0321">
        <w:rPr>
          <w:rFonts w:asciiTheme="majorBidi" w:eastAsia="Calibri" w:hAnsiTheme="majorBidi" w:cstheme="majorBidi"/>
          <w:color w:val="000000" w:themeColor="text1"/>
          <w:sz w:val="30"/>
          <w:szCs w:val="30"/>
        </w:rPr>
        <w:t>Entire Business Transfer</w:t>
      </w:r>
      <w:r w:rsidR="005C6143" w:rsidRPr="004F0321">
        <w:rPr>
          <w:rFonts w:asciiTheme="majorBidi" w:eastAsia="Calibri" w:hAnsiTheme="majorBidi"/>
          <w:color w:val="000000" w:themeColor="text1"/>
          <w:sz w:val="30"/>
          <w:szCs w:val="30"/>
          <w:cs/>
        </w:rPr>
        <w:t xml:space="preserve">) 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จากบริษัท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pacing w:val="4"/>
          <w:sz w:val="30"/>
          <w:szCs w:val="30"/>
          <w:cs/>
        </w:rPr>
        <w:t xml:space="preserve">เซรามิคซิเมนต์ไทย จำกัด </w:t>
      </w:r>
      <w:r w:rsidR="005C6143" w:rsidRPr="004F0321">
        <w:rPr>
          <w:rFonts w:asciiTheme="majorBidi" w:eastAsia="Calibri" w:hAnsiTheme="majorBidi"/>
          <w:color w:val="000000" w:themeColor="text1"/>
          <w:spacing w:val="4"/>
          <w:sz w:val="30"/>
          <w:szCs w:val="30"/>
          <w:cs/>
        </w:rPr>
        <w:t>(</w:t>
      </w:r>
      <w:r w:rsidR="00247A17">
        <w:rPr>
          <w:rFonts w:asciiTheme="majorBidi" w:eastAsia="Calibri" w:hAnsiTheme="majorBidi"/>
          <w:color w:val="000000" w:themeColor="text1"/>
          <w:spacing w:val="4"/>
          <w:sz w:val="30"/>
          <w:szCs w:val="30"/>
          <w:cs/>
        </w:rPr>
        <w:t>“</w:t>
      </w:r>
      <w:r w:rsidR="005C6143" w:rsidRPr="004F0321">
        <w:rPr>
          <w:rFonts w:asciiTheme="majorBidi" w:eastAsia="Calibri" w:hAnsiTheme="majorBidi" w:cstheme="majorBidi"/>
          <w:color w:val="000000" w:themeColor="text1"/>
          <w:spacing w:val="4"/>
          <w:sz w:val="30"/>
          <w:szCs w:val="30"/>
        </w:rPr>
        <w:t>CCCL</w:t>
      </w:r>
      <w:r w:rsidR="00247A17">
        <w:rPr>
          <w:rFonts w:asciiTheme="majorBidi" w:eastAsia="Calibri" w:hAnsiTheme="majorBidi"/>
          <w:color w:val="000000" w:themeColor="text1"/>
          <w:spacing w:val="4"/>
          <w:sz w:val="30"/>
          <w:szCs w:val="30"/>
          <w:cs/>
        </w:rPr>
        <w:t>”</w:t>
      </w:r>
      <w:r w:rsidR="005C6143" w:rsidRPr="004F0321">
        <w:rPr>
          <w:rFonts w:asciiTheme="majorBidi" w:eastAsia="Calibri" w:hAnsiTheme="majorBidi"/>
          <w:color w:val="000000" w:themeColor="text1"/>
          <w:spacing w:val="4"/>
          <w:sz w:val="30"/>
          <w:szCs w:val="30"/>
          <w:cs/>
        </w:rPr>
        <w:t xml:space="preserve">) 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pacing w:val="4"/>
          <w:sz w:val="30"/>
          <w:szCs w:val="30"/>
          <w:cs/>
        </w:rPr>
        <w:t>ซึ่งรวมถึงหุ้นในบริษัทย่อย</w:t>
      </w:r>
      <w:r w:rsidR="005C6143" w:rsidRPr="004F0321">
        <w:rPr>
          <w:rFonts w:asciiTheme="majorBidi" w:eastAsia="Calibri" w:hAnsiTheme="majorBidi"/>
          <w:color w:val="000000" w:themeColor="text1"/>
          <w:spacing w:val="4"/>
          <w:sz w:val="30"/>
          <w:szCs w:val="30"/>
          <w:cs/>
        </w:rPr>
        <w:t xml:space="preserve"> </w:t>
      </w:r>
      <w:r w:rsidR="00E82B7A" w:rsidRPr="004F0321">
        <w:rPr>
          <w:rFonts w:asciiTheme="majorBidi" w:eastAsia="Calibri" w:hAnsiTheme="majorBidi" w:cstheme="majorBidi" w:hint="cs"/>
          <w:color w:val="000000" w:themeColor="text1"/>
          <w:spacing w:val="4"/>
          <w:sz w:val="30"/>
          <w:szCs w:val="30"/>
          <w:cs/>
        </w:rPr>
        <w:t xml:space="preserve">ทั้งนี้ </w:t>
      </w:r>
      <w:r w:rsidR="007427E8" w:rsidRPr="004F0321">
        <w:rPr>
          <w:rFonts w:asciiTheme="majorBidi" w:eastAsia="Calibri" w:hAnsiTheme="majorBidi"/>
          <w:color w:val="000000" w:themeColor="text1"/>
          <w:spacing w:val="4"/>
          <w:sz w:val="30"/>
          <w:szCs w:val="30"/>
          <w:cs/>
        </w:rPr>
        <w:t>การปรับโครงสร้างธุรกิจ</w:t>
      </w:r>
      <w:r w:rsidR="007427E8" w:rsidRPr="004F0321">
        <w:rPr>
          <w:rFonts w:asciiTheme="majorBidi" w:eastAsia="Calibri" w:hAnsiTheme="majorBidi" w:hint="cs"/>
          <w:color w:val="000000" w:themeColor="text1"/>
          <w:spacing w:val="4"/>
          <w:sz w:val="30"/>
          <w:szCs w:val="30"/>
          <w:cs/>
        </w:rPr>
        <w:t>ดังกล่าวเป็น</w:t>
      </w:r>
      <w:r w:rsidR="007427E8" w:rsidRPr="004F0321">
        <w:rPr>
          <w:rFonts w:asciiTheme="majorBidi" w:eastAsia="Calibri" w:hAnsiTheme="majorBidi" w:hint="cs"/>
          <w:color w:val="000000" w:themeColor="text1"/>
          <w:sz w:val="30"/>
          <w:szCs w:val="30"/>
          <w:cs/>
        </w:rPr>
        <w:t>การรวมธุรกิจ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ภายใต้การควบคุมเดียวกันของบริษัท</w:t>
      </w:r>
      <w:r w:rsidR="007427E8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ที่อยู่ภายใต้บริษัทใหญ่ลำดับสูงสุดคือบริษัท</w:t>
      </w:r>
      <w:r w:rsidR="005C6143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 xml:space="preserve">ปูนซิเมนต์ไทย จำกัด (มหาชน) </w:t>
      </w:r>
      <w:r w:rsidR="007427E8" w:rsidRPr="004F0321">
        <w:rPr>
          <w:rFonts w:asciiTheme="majorBidi" w:eastAsia="Calibri" w:hAnsiTheme="majorBidi"/>
          <w:color w:val="000000" w:themeColor="text1"/>
          <w:sz w:val="30"/>
          <w:szCs w:val="30"/>
          <w:cs/>
        </w:rPr>
        <w:t>(</w:t>
      </w:r>
      <w:r w:rsidR="00247A17">
        <w:rPr>
          <w:rFonts w:asciiTheme="majorBidi" w:eastAsia="Calibri" w:hAnsiTheme="majorBidi"/>
          <w:color w:val="000000" w:themeColor="text1"/>
          <w:sz w:val="30"/>
          <w:szCs w:val="30"/>
          <w:cs/>
        </w:rPr>
        <w:t>“</w:t>
      </w:r>
      <w:r w:rsidR="007427E8" w:rsidRPr="004F0321">
        <w:rPr>
          <w:rFonts w:asciiTheme="majorBidi" w:eastAsia="Calibri" w:hAnsiTheme="majorBidi" w:cstheme="majorBidi"/>
          <w:color w:val="000000" w:themeColor="text1"/>
          <w:sz w:val="30"/>
          <w:szCs w:val="30"/>
        </w:rPr>
        <w:t>SCC</w:t>
      </w:r>
      <w:r w:rsidR="00247A17">
        <w:rPr>
          <w:rFonts w:asciiTheme="majorBidi" w:eastAsia="Calibri" w:hAnsiTheme="majorBidi"/>
          <w:color w:val="000000" w:themeColor="text1"/>
          <w:sz w:val="30"/>
          <w:szCs w:val="30"/>
          <w:cs/>
        </w:rPr>
        <w:t>”</w:t>
      </w:r>
      <w:r w:rsidR="007427E8" w:rsidRPr="004F0321">
        <w:rPr>
          <w:rFonts w:asciiTheme="majorBidi" w:eastAsia="Calibri" w:hAnsiTheme="majorBidi"/>
          <w:color w:val="000000" w:themeColor="text1"/>
          <w:sz w:val="30"/>
          <w:szCs w:val="30"/>
          <w:cs/>
        </w:rPr>
        <w:t xml:space="preserve">) </w:t>
      </w:r>
    </w:p>
    <w:p w14:paraId="1C0452C1" w14:textId="77777777" w:rsidR="00E82B7A" w:rsidRPr="005F4281" w:rsidRDefault="00E82B7A" w:rsidP="000E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003773B" w14:textId="77777777" w:rsidR="00E82B7A" w:rsidRDefault="00E8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 w:themeColor="text1"/>
          <w:sz w:val="30"/>
          <w:szCs w:val="30"/>
          <w:highlight w:val="cyan"/>
        </w:rPr>
      </w:pPr>
      <w:r>
        <w:rPr>
          <w:rFonts w:asciiTheme="majorBidi" w:eastAsia="Calibri" w:hAnsiTheme="majorBidi" w:cstheme="majorBidi"/>
          <w:color w:val="000000" w:themeColor="text1"/>
          <w:sz w:val="30"/>
          <w:szCs w:val="30"/>
          <w:highlight w:val="cyan"/>
          <w:cs/>
        </w:rPr>
        <w:br w:type="page"/>
      </w:r>
    </w:p>
    <w:p w14:paraId="5CFE0CC4" w14:textId="7040F447" w:rsidR="00CE33AF" w:rsidRPr="004F0321" w:rsidRDefault="00242832" w:rsidP="000E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  <w:r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lastRenderedPageBreak/>
        <w:t>บริษัทย่อยที่นำมาจัดทำงบการเงินรวม</w:t>
      </w:r>
      <w:r w:rsidR="00E82B7A"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ของกลุ่มบริษัท</w:t>
      </w:r>
      <w:r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p w14:paraId="6118D0F7" w14:textId="77777777" w:rsidR="005F4281" w:rsidRPr="005F4281" w:rsidRDefault="005F4281" w:rsidP="000E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37A93E" w14:textId="6681E6D2" w:rsidR="005F4281" w:rsidRDefault="005F428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F07AD">
        <w:rPr>
          <w:rFonts w:asciiTheme="majorBidi" w:hAnsiTheme="majorBidi"/>
          <w:color w:val="000000" w:themeColor="text1"/>
          <w:sz w:val="30"/>
          <w:szCs w:val="30"/>
          <w:cs/>
        </w:rPr>
        <w:t>บริษัทย่อยที่บริษัทถือหุ้น</w:t>
      </w:r>
      <w:r w:rsidR="00A463F4" w:rsidRPr="00882723">
        <w:rPr>
          <w:rFonts w:asciiTheme="majorBidi" w:hAnsiTheme="majorBidi"/>
          <w:color w:val="000000" w:themeColor="text1"/>
          <w:sz w:val="30"/>
          <w:szCs w:val="30"/>
          <w:cs/>
        </w:rPr>
        <w:t>โดยตรง/อ้อม</w:t>
      </w:r>
    </w:p>
    <w:p w14:paraId="49214C15" w14:textId="77777777" w:rsidR="00E82B7A" w:rsidRPr="00242832" w:rsidRDefault="00E82B7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487"/>
      </w:tblGrid>
      <w:tr w:rsidR="00C634CC" w:rsidRPr="001B290E" w14:paraId="307C3B31" w14:textId="77777777" w:rsidTr="005F4281">
        <w:trPr>
          <w:tblHeader/>
        </w:trPr>
        <w:tc>
          <w:tcPr>
            <w:tcW w:w="4597" w:type="dxa"/>
          </w:tcPr>
          <w:p w14:paraId="39003FA2" w14:textId="77777777" w:rsidR="00C634CC" w:rsidRPr="001B290E" w:rsidRDefault="00C634CC" w:rsidP="00E966E1">
            <w:pPr>
              <w:pStyle w:val="Heading7"/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17" w:type="dxa"/>
          </w:tcPr>
          <w:p w14:paraId="5995F441" w14:textId="700F7629" w:rsidR="00C634CC" w:rsidRPr="001B290E" w:rsidRDefault="00024CAE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</w:tcPr>
          <w:p w14:paraId="68C8499D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B290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" w:type="dxa"/>
          </w:tcPr>
          <w:p w14:paraId="66BCEA5E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78780C49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A6775" w:rsidRPr="001B290E" w14:paraId="6D78C8B6" w14:textId="77777777" w:rsidTr="005F4281">
        <w:trPr>
          <w:tblHeader/>
        </w:trPr>
        <w:tc>
          <w:tcPr>
            <w:tcW w:w="4597" w:type="dxa"/>
          </w:tcPr>
          <w:p w14:paraId="20DD4723" w14:textId="77777777" w:rsidR="008A6775" w:rsidRPr="001B290E" w:rsidRDefault="008A6775" w:rsidP="00E966E1">
            <w:pPr>
              <w:pStyle w:val="Heading7"/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</w:tcPr>
          <w:p w14:paraId="63FECCA0" w14:textId="4F1F122E" w:rsidR="008A6775" w:rsidRPr="001B290E" w:rsidRDefault="00024CAE" w:rsidP="00D44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024CAE">
              <w:rPr>
                <w:rFonts w:ascii="Angsana New" w:hAnsi="Angsana New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975" w:type="dxa"/>
            <w:gridSpan w:val="3"/>
          </w:tcPr>
          <w:p w14:paraId="1B77C43E" w14:textId="1615B79B" w:rsidR="008A6775" w:rsidRPr="007604F9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สัดส่วนการถือหุ้นโดยตรง</w:t>
            </w:r>
            <w:r w:rsidR="007604F9" w:rsidRPr="008F07A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604F9" w:rsidRPr="008F07AD">
              <w:rPr>
                <w:rFonts w:ascii="Angsana New" w:hAnsi="Angsana New" w:hint="cs"/>
                <w:sz w:val="30"/>
                <w:szCs w:val="30"/>
                <w:cs/>
              </w:rPr>
              <w:t>อ้อม</w:t>
            </w:r>
          </w:p>
          <w:p w14:paraId="30C0BF54" w14:textId="6CF319E3" w:rsidR="008A6775" w:rsidRPr="00D44BFA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4B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634CC" w:rsidRPr="001B290E" w14:paraId="3EDFCA63" w14:textId="77777777" w:rsidTr="005F4281">
        <w:tc>
          <w:tcPr>
            <w:tcW w:w="4597" w:type="dxa"/>
            <w:vAlign w:val="center"/>
          </w:tcPr>
          <w:p w14:paraId="0DF51BFD" w14:textId="77777777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บริษัทเอ็มอาร์ซี รูฟฟิ่ง จำกัด</w:t>
            </w:r>
          </w:p>
        </w:tc>
        <w:tc>
          <w:tcPr>
            <w:tcW w:w="1217" w:type="dxa"/>
            <w:vAlign w:val="center"/>
          </w:tcPr>
          <w:p w14:paraId="0F3F83EB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12B47B08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30E09F46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44B1134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C634CC" w:rsidRPr="001B290E" w14:paraId="064BE460" w14:textId="77777777" w:rsidTr="005F4281">
        <w:tc>
          <w:tcPr>
            <w:tcW w:w="4597" w:type="dxa"/>
            <w:vAlign w:val="center"/>
          </w:tcPr>
          <w:p w14:paraId="2A641148" w14:textId="77777777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บริษัทควอลิตี้คอนสตรัคชั่นโปรดัคส์ จำกัด (มหาชน)</w:t>
            </w:r>
          </w:p>
        </w:tc>
        <w:tc>
          <w:tcPr>
            <w:tcW w:w="1217" w:type="dxa"/>
            <w:vAlign w:val="center"/>
          </w:tcPr>
          <w:p w14:paraId="5BF7BE69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4A50B862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15BE5335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18AD64B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61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01</w:t>
            </w:r>
          </w:p>
        </w:tc>
      </w:tr>
      <w:tr w:rsidR="00C634CC" w:rsidRPr="001B290E" w14:paraId="3756B6C6" w14:textId="77777777" w:rsidTr="005F4281">
        <w:tc>
          <w:tcPr>
            <w:tcW w:w="4597" w:type="dxa"/>
            <w:vAlign w:val="center"/>
          </w:tcPr>
          <w:p w14:paraId="2884E449" w14:textId="77777777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บริษัทคิว-คอน อีสเทอร์น จำกัด</w:t>
            </w:r>
          </w:p>
        </w:tc>
        <w:tc>
          <w:tcPr>
            <w:tcW w:w="1217" w:type="dxa"/>
            <w:vAlign w:val="center"/>
          </w:tcPr>
          <w:p w14:paraId="0D367AD9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7E137E64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4CE4BEEF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E7DB35B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61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01</w:t>
            </w:r>
          </w:p>
        </w:tc>
      </w:tr>
      <w:tr w:rsidR="00C634CC" w:rsidRPr="001B290E" w14:paraId="31C4F866" w14:textId="77777777" w:rsidTr="005F4281">
        <w:tc>
          <w:tcPr>
            <w:tcW w:w="4597" w:type="dxa"/>
            <w:vAlign w:val="center"/>
          </w:tcPr>
          <w:p w14:paraId="14AEA891" w14:textId="77777777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บริษัทเอสซีจี-เซกิซุย เซลส์ จำกัด</w:t>
            </w:r>
          </w:p>
        </w:tc>
        <w:tc>
          <w:tcPr>
            <w:tcW w:w="1217" w:type="dxa"/>
            <w:vAlign w:val="center"/>
          </w:tcPr>
          <w:p w14:paraId="0B8585F7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1C710C8E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37FB636D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2221D25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51</w:t>
            </w:r>
          </w:p>
        </w:tc>
      </w:tr>
      <w:tr w:rsidR="00C634CC" w:rsidRPr="001B290E" w14:paraId="1D32CFC2" w14:textId="77777777" w:rsidTr="005F4281">
        <w:tc>
          <w:tcPr>
            <w:tcW w:w="4597" w:type="dxa"/>
            <w:vAlign w:val="center"/>
          </w:tcPr>
          <w:p w14:paraId="78957AD5" w14:textId="2EC962F2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Group Joint Stock Company</w:t>
            </w:r>
          </w:p>
        </w:tc>
        <w:tc>
          <w:tcPr>
            <w:tcW w:w="1217" w:type="dxa"/>
            <w:vAlign w:val="center"/>
          </w:tcPr>
          <w:p w14:paraId="1996454D" w14:textId="7EE5AD1C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34ED61A2" w14:textId="4C2F0B26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11C74258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2448F02E" w14:textId="43CB93EF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C634CC" w:rsidRPr="001B290E" w14:paraId="188F6489" w14:textId="77777777" w:rsidTr="005F4281">
        <w:tc>
          <w:tcPr>
            <w:tcW w:w="4597" w:type="dxa"/>
          </w:tcPr>
          <w:p w14:paraId="4158FE0C" w14:textId="70E01D14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Trading, Import and Export </w:t>
            </w:r>
          </w:p>
        </w:tc>
        <w:tc>
          <w:tcPr>
            <w:tcW w:w="1217" w:type="dxa"/>
          </w:tcPr>
          <w:p w14:paraId="0E16F186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213C4905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dxa"/>
            <w:vAlign w:val="bottom"/>
          </w:tcPr>
          <w:p w14:paraId="20CA0628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015AEEFF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634CC" w:rsidRPr="001B290E" w14:paraId="308F3F3B" w14:textId="77777777" w:rsidTr="005F4281">
        <w:tc>
          <w:tcPr>
            <w:tcW w:w="4597" w:type="dxa"/>
          </w:tcPr>
          <w:p w14:paraId="5010A294" w14:textId="577CF17A" w:rsidR="00C634CC" w:rsidRPr="001B290E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966E1"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One Member </w:t>
            </w:r>
            <w:r w:rsidR="00E966E1" w:rsidRPr="001B29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 xml:space="preserve">Limited </w:t>
            </w:r>
            <w:r w:rsidRPr="001B29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Liability Company</w:t>
            </w:r>
          </w:p>
        </w:tc>
        <w:tc>
          <w:tcPr>
            <w:tcW w:w="1217" w:type="dxa"/>
          </w:tcPr>
          <w:p w14:paraId="2939DFB2" w14:textId="5AB3539C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C477C3E" w14:textId="2C9B6E66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4D76226D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8138983" w14:textId="61E71A04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C634CC" w:rsidRPr="001B290E" w14:paraId="6EAACBC2" w14:textId="77777777" w:rsidTr="005F4281">
        <w:tc>
          <w:tcPr>
            <w:tcW w:w="4597" w:type="dxa"/>
            <w:vAlign w:val="center"/>
          </w:tcPr>
          <w:p w14:paraId="02798FB5" w14:textId="750E3C58" w:rsidR="00C634CC" w:rsidRPr="001B60DA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="001E0C1E"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Tien Phong Joint Stock Company</w:t>
            </w:r>
          </w:p>
        </w:tc>
        <w:tc>
          <w:tcPr>
            <w:tcW w:w="1217" w:type="dxa"/>
            <w:vAlign w:val="center"/>
          </w:tcPr>
          <w:p w14:paraId="0C8ABAFE" w14:textId="60B16BF0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41346A82" w14:textId="1186C143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12E6CB98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B1D50A0" w14:textId="79B0F0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C634CC" w:rsidRPr="001B290E" w14:paraId="08B66570" w14:textId="77777777" w:rsidTr="005F4281">
        <w:tc>
          <w:tcPr>
            <w:tcW w:w="4597" w:type="dxa"/>
            <w:vAlign w:val="center"/>
          </w:tcPr>
          <w:p w14:paraId="16FCA6A6" w14:textId="451F1A6E" w:rsidR="00C634CC" w:rsidRPr="001B60DA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="001E0C1E"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Vinh Phuc Joint Stock Company</w:t>
            </w:r>
          </w:p>
        </w:tc>
        <w:tc>
          <w:tcPr>
            <w:tcW w:w="1217" w:type="dxa"/>
            <w:vAlign w:val="center"/>
          </w:tcPr>
          <w:p w14:paraId="7591EA78" w14:textId="47A93273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79DCF853" w14:textId="4101342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2D2F7660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0DCFBD9" w14:textId="663A95DB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C634CC" w:rsidRPr="001B290E" w14:paraId="54978B2C" w14:textId="77777777" w:rsidTr="005F4281">
        <w:tc>
          <w:tcPr>
            <w:tcW w:w="4597" w:type="dxa"/>
            <w:vAlign w:val="center"/>
          </w:tcPr>
          <w:p w14:paraId="585E369A" w14:textId="7093DCA8" w:rsidR="00C634CC" w:rsidRPr="001B60DA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Ceramic research Institution </w:t>
            </w:r>
          </w:p>
        </w:tc>
        <w:tc>
          <w:tcPr>
            <w:tcW w:w="1217" w:type="dxa"/>
            <w:vAlign w:val="center"/>
          </w:tcPr>
          <w:p w14:paraId="3161A5A3" w14:textId="7384FAA9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0A1C2314" w14:textId="4F91194F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747A66F7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6CD147C" w14:textId="0C84C58B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C634CC" w:rsidRPr="001B290E" w14:paraId="16A0D132" w14:textId="77777777" w:rsidTr="005F4281">
        <w:tc>
          <w:tcPr>
            <w:tcW w:w="4597" w:type="dxa"/>
            <w:vAlign w:val="center"/>
          </w:tcPr>
          <w:p w14:paraId="00A1E5C9" w14:textId="13C6B17B" w:rsidR="00C634CC" w:rsidRPr="001B60DA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Pho Yen Joint Stock Company</w:t>
            </w:r>
          </w:p>
        </w:tc>
        <w:tc>
          <w:tcPr>
            <w:tcW w:w="1217" w:type="dxa"/>
            <w:vAlign w:val="center"/>
          </w:tcPr>
          <w:p w14:paraId="5DF90C56" w14:textId="5DFC72B8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365B218D" w14:textId="38C9F7BA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6122E926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3574939" w14:textId="3731703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C634CC" w:rsidRPr="001B290E" w14:paraId="19462FE8" w14:textId="77777777" w:rsidTr="005F4281">
        <w:tc>
          <w:tcPr>
            <w:tcW w:w="4597" w:type="dxa"/>
            <w:vAlign w:val="center"/>
          </w:tcPr>
          <w:p w14:paraId="0E4AFB64" w14:textId="42710745" w:rsidR="00C634CC" w:rsidRPr="001B60DA" w:rsidRDefault="00C634CC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="001E0C1E"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Yen Binh Joint Stock Company</w:t>
            </w:r>
          </w:p>
        </w:tc>
        <w:tc>
          <w:tcPr>
            <w:tcW w:w="1217" w:type="dxa"/>
            <w:vAlign w:val="center"/>
          </w:tcPr>
          <w:p w14:paraId="6D9AE3AC" w14:textId="768A4E6F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A1D2E19" w14:textId="32EFFE5F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7C7E7595" w14:textId="77777777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A71C2AD" w14:textId="3BFE5AB4" w:rsidR="00C634CC" w:rsidRPr="001B290E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4F7882" w:rsidRPr="001B290E" w14:paraId="586A145A" w14:textId="77777777" w:rsidTr="005F4281">
        <w:tc>
          <w:tcPr>
            <w:tcW w:w="4597" w:type="dxa"/>
            <w:vAlign w:val="center"/>
          </w:tcPr>
          <w:p w14:paraId="7C3A3438" w14:textId="25562470" w:rsidR="004F7882" w:rsidRPr="001B60DA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proofErr w:type="spellStart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Ngoi</w:t>
            </w:r>
            <w:proofErr w:type="spellEnd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Viet Joint Stock Company</w:t>
            </w:r>
          </w:p>
        </w:tc>
        <w:tc>
          <w:tcPr>
            <w:tcW w:w="1217" w:type="dxa"/>
            <w:vAlign w:val="center"/>
          </w:tcPr>
          <w:p w14:paraId="5FF23E34" w14:textId="74C090C3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B494673" w14:textId="1A7E6BE6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7520A9C0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011D343F" w14:textId="7EFE0F1F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4F7882" w:rsidRPr="001B290E" w14:paraId="618636D5" w14:textId="77777777" w:rsidTr="005F4281">
        <w:tc>
          <w:tcPr>
            <w:tcW w:w="4597" w:type="dxa"/>
            <w:vAlign w:val="center"/>
          </w:tcPr>
          <w:p w14:paraId="34A88E94" w14:textId="32A3F3F7" w:rsidR="004F7882" w:rsidRPr="001B60DA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="001E0C1E"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Truong Xuan Joint Stock Company</w:t>
            </w:r>
          </w:p>
        </w:tc>
        <w:tc>
          <w:tcPr>
            <w:tcW w:w="1217" w:type="dxa"/>
            <w:vAlign w:val="center"/>
          </w:tcPr>
          <w:p w14:paraId="41729F8E" w14:textId="69D267F1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55FD19E" w14:textId="47EA74E6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36" w:type="dxa"/>
            <w:vAlign w:val="center"/>
          </w:tcPr>
          <w:p w14:paraId="27F97BBB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290C8CE7" w14:textId="0893680F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</w:tr>
      <w:tr w:rsidR="004F7882" w:rsidRPr="001B290E" w14:paraId="55117574" w14:textId="77777777" w:rsidTr="005F4281">
        <w:tc>
          <w:tcPr>
            <w:tcW w:w="4597" w:type="dxa"/>
            <w:vAlign w:val="center"/>
          </w:tcPr>
          <w:p w14:paraId="19CC0560" w14:textId="59DA580D" w:rsidR="004F7882" w:rsidRPr="001B60DA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Dai </w:t>
            </w:r>
            <w:proofErr w:type="gramStart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An</w:t>
            </w:r>
            <w:proofErr w:type="gramEnd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42F6E660" w14:textId="36A6F39E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14F0DB0D" w14:textId="3DDCBD61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36" w:type="dxa"/>
            <w:vAlign w:val="center"/>
          </w:tcPr>
          <w:p w14:paraId="771043F5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60BFDB9" w14:textId="585A08EE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</w:tr>
      <w:tr w:rsidR="004F7882" w:rsidRPr="001B290E" w14:paraId="626BD7F9" w14:textId="77777777" w:rsidTr="005F4281">
        <w:tc>
          <w:tcPr>
            <w:tcW w:w="4597" w:type="dxa"/>
            <w:vAlign w:val="center"/>
          </w:tcPr>
          <w:p w14:paraId="19D3B56A" w14:textId="2ABEC95D" w:rsidR="004F7882" w:rsidRPr="001B60DA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="00A61782"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1B60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Dai Viet Joint Stock Company</w:t>
            </w:r>
          </w:p>
        </w:tc>
        <w:tc>
          <w:tcPr>
            <w:tcW w:w="1217" w:type="dxa"/>
            <w:vAlign w:val="center"/>
          </w:tcPr>
          <w:p w14:paraId="69E367EA" w14:textId="7ED16D2A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541675FD" w14:textId="4355EF7A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7CB96005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6EA59C58" w14:textId="52D0E1AD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4F7882" w:rsidRPr="001B290E" w14:paraId="6C98E871" w14:textId="77777777" w:rsidTr="005F4281">
        <w:tc>
          <w:tcPr>
            <w:tcW w:w="4597" w:type="dxa"/>
            <w:vAlign w:val="center"/>
          </w:tcPr>
          <w:p w14:paraId="2AAB95AC" w14:textId="2870C550" w:rsidR="004F7882" w:rsidRPr="001B290E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Thein Phuc Joint Stock Company</w:t>
            </w:r>
          </w:p>
        </w:tc>
        <w:tc>
          <w:tcPr>
            <w:tcW w:w="1217" w:type="dxa"/>
            <w:vAlign w:val="center"/>
          </w:tcPr>
          <w:p w14:paraId="1399A3E1" w14:textId="57F7C37E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0830B1A7" w14:textId="571398AE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4F1C0F03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0278BA8A" w14:textId="25D5383C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4F7882" w:rsidRPr="001B290E" w14:paraId="3C8C01BF" w14:textId="77777777" w:rsidTr="005F4281">
        <w:tc>
          <w:tcPr>
            <w:tcW w:w="4597" w:type="dxa"/>
            <w:vAlign w:val="center"/>
          </w:tcPr>
          <w:p w14:paraId="411A2C9E" w14:textId="094E58B2" w:rsidR="004F7882" w:rsidRPr="001B290E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proofErr w:type="spellStart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Phong</w:t>
            </w:r>
            <w:proofErr w:type="spellEnd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Dien</w:t>
            </w:r>
            <w:proofErr w:type="spellEnd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242E73A8" w14:textId="12A62118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517A7BC" w14:textId="0A5050D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178A9783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AE3499E" w14:textId="463A07A5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4F7882" w:rsidRPr="001B290E" w14:paraId="07C9B495" w14:textId="77777777" w:rsidTr="005F4281">
        <w:tc>
          <w:tcPr>
            <w:tcW w:w="4597" w:type="dxa"/>
            <w:vAlign w:val="center"/>
          </w:tcPr>
          <w:p w14:paraId="622BE3F0" w14:textId="1DAD54D8" w:rsidR="004F7882" w:rsidRPr="001B290E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Loc Joint Stock Company</w:t>
            </w:r>
          </w:p>
        </w:tc>
        <w:tc>
          <w:tcPr>
            <w:tcW w:w="1217" w:type="dxa"/>
            <w:vAlign w:val="center"/>
          </w:tcPr>
          <w:p w14:paraId="48D44913" w14:textId="3F8BAE42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13044468" w14:textId="0C9ACF71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="00DF2BC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6" w:type="dxa"/>
            <w:vAlign w:val="center"/>
          </w:tcPr>
          <w:p w14:paraId="25C10FD7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A897E93" w14:textId="0C8A2E0A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="00DF2BC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4F7882" w:rsidRPr="001B290E" w14:paraId="5CB71117" w14:textId="77777777" w:rsidTr="005F4281">
        <w:tc>
          <w:tcPr>
            <w:tcW w:w="4597" w:type="dxa"/>
            <w:vAlign w:val="center"/>
          </w:tcPr>
          <w:p w14:paraId="60217040" w14:textId="1D9CB471" w:rsidR="004F7882" w:rsidRPr="001B290E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Hao </w:t>
            </w:r>
            <w:proofErr w:type="spellStart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Phu</w:t>
            </w:r>
            <w:proofErr w:type="spellEnd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7DDC22F5" w14:textId="7C5B82A9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01361DCC" w14:textId="5DB08C3F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1421DA47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1BF8DFD" w14:textId="59013AA8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</w:tr>
      <w:tr w:rsidR="004F7882" w:rsidRPr="001B290E" w14:paraId="2DA0B181" w14:textId="77777777" w:rsidTr="005F4281">
        <w:tc>
          <w:tcPr>
            <w:tcW w:w="4597" w:type="dxa"/>
            <w:vAlign w:val="center"/>
          </w:tcPr>
          <w:p w14:paraId="7617906B" w14:textId="1FC321F4" w:rsidR="004F7882" w:rsidRPr="001B290E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Quang Joint Stock Company</w:t>
            </w:r>
          </w:p>
        </w:tc>
        <w:tc>
          <w:tcPr>
            <w:tcW w:w="1217" w:type="dxa"/>
            <w:vAlign w:val="center"/>
          </w:tcPr>
          <w:p w14:paraId="010C5CC0" w14:textId="2D434DD5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524ED93D" w14:textId="0A0DA32C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6" w:type="dxa"/>
            <w:vAlign w:val="center"/>
          </w:tcPr>
          <w:p w14:paraId="35F0C870" w14:textId="77777777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146365E" w14:textId="48398AB4" w:rsidR="004F7882" w:rsidRPr="001B290E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</w:tr>
      <w:tr w:rsidR="00F639AE" w:rsidRPr="001B290E" w14:paraId="25F9E35A" w14:textId="77777777" w:rsidTr="005F4281">
        <w:tc>
          <w:tcPr>
            <w:tcW w:w="4597" w:type="dxa"/>
            <w:vAlign w:val="center"/>
          </w:tcPr>
          <w:p w14:paraId="44E20F85" w14:textId="37D2831E" w:rsidR="00F639AE" w:rsidRPr="00882723" w:rsidRDefault="00F639AE" w:rsidP="00F639AE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32D7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SCG Home Vietnam Co</w:t>
            </w:r>
            <w:r w:rsidRPr="00B32D7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B32D7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B32D7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17" w:type="dxa"/>
            <w:vAlign w:val="center"/>
          </w:tcPr>
          <w:p w14:paraId="2F7A4AAB" w14:textId="21FCE912" w:rsidR="00F639AE" w:rsidRPr="00882723" w:rsidRDefault="00F639AE" w:rsidP="00F6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2D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018F4470" w14:textId="7E8622D7" w:rsidR="00F639AE" w:rsidRPr="00F639AE" w:rsidDel="00F639AE" w:rsidRDefault="00F639AE" w:rsidP="00F6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B32D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</w:t>
            </w:r>
            <w:r w:rsidRPr="00B32D7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32D71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36" w:type="dxa"/>
            <w:vAlign w:val="center"/>
          </w:tcPr>
          <w:p w14:paraId="704126A5" w14:textId="77777777" w:rsidR="00F639AE" w:rsidRPr="00882723" w:rsidRDefault="00F639AE" w:rsidP="00F6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0E747D5C" w14:textId="7AF380FF" w:rsidR="00F639AE" w:rsidRPr="00882723" w:rsidRDefault="00F639AE" w:rsidP="00F6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2D71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4F7882" w:rsidRPr="001B290E" w14:paraId="21218213" w14:textId="77777777" w:rsidTr="005F4281">
        <w:tc>
          <w:tcPr>
            <w:tcW w:w="4597" w:type="dxa"/>
            <w:vAlign w:val="center"/>
          </w:tcPr>
          <w:p w14:paraId="08C6775C" w14:textId="628AEC50" w:rsidR="004F7882" w:rsidRPr="00882723" w:rsidRDefault="004F7882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8827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Home Center Quang </w:t>
            </w:r>
            <w:proofErr w:type="spellStart"/>
            <w:r w:rsidRPr="008827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Ninh</w:t>
            </w:r>
            <w:proofErr w:type="spellEnd"/>
            <w:r w:rsidRPr="008827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40DDC190" w14:textId="06989980" w:rsidR="004F7882" w:rsidRPr="00882723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272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1657938C" w14:textId="2F88BFAB" w:rsidR="004F7882" w:rsidRPr="00882723" w:rsidRDefault="00F639AE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1B6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B60DA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36" w:type="dxa"/>
            <w:vAlign w:val="center"/>
          </w:tcPr>
          <w:p w14:paraId="38C41A5B" w14:textId="77777777" w:rsidR="004F7882" w:rsidRPr="00882723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5633ED40" w14:textId="2DA1D5A0" w:rsidR="004F7882" w:rsidRPr="00882723" w:rsidRDefault="004F7882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2723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</w:tbl>
    <w:p w14:paraId="3C51D2E6" w14:textId="77777777" w:rsidR="008A6775" w:rsidRPr="008A6775" w:rsidRDefault="008A6775" w:rsidP="008A6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487"/>
      </w:tblGrid>
      <w:tr w:rsidR="008A6775" w:rsidRPr="001B290E" w14:paraId="1C3B3451" w14:textId="77777777" w:rsidTr="005F4281">
        <w:tc>
          <w:tcPr>
            <w:tcW w:w="4597" w:type="dxa"/>
          </w:tcPr>
          <w:p w14:paraId="17EA5557" w14:textId="2A0B0A9F" w:rsidR="008A6775" w:rsidRPr="001B290E" w:rsidRDefault="008A6775" w:rsidP="00E966E1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217" w:type="dxa"/>
          </w:tcPr>
          <w:p w14:paraId="13D8BC0E" w14:textId="21548C2E" w:rsidR="008A6775" w:rsidRPr="001B290E" w:rsidRDefault="00024CAE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24CAE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</w:tcPr>
          <w:p w14:paraId="7CB32991" w14:textId="07BE9DCB" w:rsidR="008A6775" w:rsidRPr="001B290E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B290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" w:type="dxa"/>
          </w:tcPr>
          <w:p w14:paraId="004EA0A2" w14:textId="77777777" w:rsidR="008A6775" w:rsidRPr="001B290E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63750B31" w14:textId="36B8332A" w:rsidR="008A6775" w:rsidRPr="001B290E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44BFA" w:rsidRPr="001B290E" w14:paraId="06CC338A" w14:textId="77777777" w:rsidTr="005F4281">
        <w:tc>
          <w:tcPr>
            <w:tcW w:w="4597" w:type="dxa"/>
          </w:tcPr>
          <w:p w14:paraId="5030CFD5" w14:textId="77777777" w:rsidR="00D44BFA" w:rsidRPr="001B290E" w:rsidRDefault="00D44BFA" w:rsidP="00E966E1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</w:tcPr>
          <w:p w14:paraId="7BA1F405" w14:textId="4F79DAA0" w:rsidR="00D44BFA" w:rsidRPr="00024CAE" w:rsidRDefault="00D44BFA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4BFA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2975" w:type="dxa"/>
            <w:gridSpan w:val="3"/>
          </w:tcPr>
          <w:p w14:paraId="5F791417" w14:textId="77777777" w:rsidR="00D44BFA" w:rsidRDefault="00D44BFA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BFA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</w:t>
            </w:r>
          </w:p>
          <w:p w14:paraId="47BF0915" w14:textId="5A113979" w:rsidR="00D44BFA" w:rsidRPr="00D44BFA" w:rsidRDefault="00D44BFA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4B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82B7A" w:rsidRPr="001B290E" w14:paraId="4DA9ED57" w14:textId="77777777" w:rsidTr="005F4281">
        <w:tc>
          <w:tcPr>
            <w:tcW w:w="4597" w:type="dxa"/>
            <w:vAlign w:val="center"/>
          </w:tcPr>
          <w:p w14:paraId="4CB680DC" w14:textId="6E1D279E" w:rsidR="00E82B7A" w:rsidRPr="001B60DA" w:rsidRDefault="00E82B7A" w:rsidP="00E82B7A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</w:t>
            </w:r>
            <w:proofErr w:type="spellStart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Keramika</w:t>
            </w:r>
            <w:proofErr w:type="spellEnd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Indonesia </w:t>
            </w:r>
            <w:proofErr w:type="spellStart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Assosiasi</w:t>
            </w:r>
            <w:proofErr w:type="spellEnd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proofErr w:type="spellStart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Tbk</w:t>
            </w:r>
            <w:proofErr w:type="spellEnd"/>
            <w:r w:rsidRPr="001B60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107A4DCB" w14:textId="6F85C0EC" w:rsidR="00E82B7A" w:rsidRPr="001B60DA" w:rsidRDefault="00E82B7A" w:rsidP="00E8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6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3F071E5E" w14:textId="7947068E" w:rsidR="00E82B7A" w:rsidRPr="001B60DA" w:rsidRDefault="00E82B7A" w:rsidP="00E8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60DA">
              <w:rPr>
                <w:rFonts w:ascii="Angsana New" w:hAnsi="Angsana New" w:hint="cs"/>
                <w:color w:val="000000"/>
                <w:sz w:val="30"/>
                <w:szCs w:val="30"/>
              </w:rPr>
              <w:t>92</w:t>
            </w:r>
            <w:r w:rsidRPr="001B6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60DA">
              <w:rPr>
                <w:rFonts w:ascii="Angsana New" w:hAnsi="Angsana New" w:hint="cs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36" w:type="dxa"/>
            <w:vAlign w:val="center"/>
          </w:tcPr>
          <w:p w14:paraId="0F24C9C7" w14:textId="77777777" w:rsidR="00E82B7A" w:rsidRPr="001B60DA" w:rsidRDefault="00E82B7A" w:rsidP="00E8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15D91AA" w14:textId="34D37A49" w:rsidR="00E82B7A" w:rsidRPr="001B60DA" w:rsidRDefault="00E82B7A" w:rsidP="00E82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60DA">
              <w:rPr>
                <w:rFonts w:ascii="Angsana New" w:hAnsi="Angsana New" w:hint="cs"/>
                <w:color w:val="000000"/>
                <w:sz w:val="30"/>
                <w:szCs w:val="30"/>
              </w:rPr>
              <w:t>92</w:t>
            </w:r>
            <w:r w:rsidRPr="001B6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60DA">
              <w:rPr>
                <w:rFonts w:ascii="Angsana New" w:hAnsi="Angsana New" w:hint="cs"/>
                <w:color w:val="000000"/>
                <w:sz w:val="30"/>
                <w:szCs w:val="30"/>
              </w:rPr>
              <w:t>04</w:t>
            </w:r>
          </w:p>
        </w:tc>
      </w:tr>
      <w:tr w:rsidR="00454F52" w:rsidRPr="001B290E" w14:paraId="659D49CD" w14:textId="77777777" w:rsidTr="005F4281">
        <w:tc>
          <w:tcPr>
            <w:tcW w:w="4597" w:type="dxa"/>
            <w:vAlign w:val="center"/>
          </w:tcPr>
          <w:p w14:paraId="42C1A215" w14:textId="4203A264" w:rsidR="00454F52" w:rsidRPr="00CC1001" w:rsidRDefault="00454F52" w:rsidP="00454F52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KIA </w:t>
            </w:r>
            <w:proofErr w:type="spellStart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Keramik</w:t>
            </w:r>
            <w:proofErr w:type="spellEnd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Mas</w:t>
            </w:r>
          </w:p>
        </w:tc>
        <w:tc>
          <w:tcPr>
            <w:tcW w:w="1217" w:type="dxa"/>
            <w:vAlign w:val="center"/>
          </w:tcPr>
          <w:p w14:paraId="1973CFF4" w14:textId="2079AC93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0AFD92B2" w14:textId="0877DB31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36" w:type="dxa"/>
            <w:vAlign w:val="center"/>
          </w:tcPr>
          <w:p w14:paraId="3CF15BFB" w14:textId="77777777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87" w:type="dxa"/>
            <w:vAlign w:val="center"/>
          </w:tcPr>
          <w:p w14:paraId="12627132" w14:textId="1ECF6DAA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454F52" w:rsidRPr="001B290E" w14:paraId="50C8445D" w14:textId="77777777" w:rsidTr="005F4281">
        <w:tc>
          <w:tcPr>
            <w:tcW w:w="4597" w:type="dxa"/>
            <w:vAlign w:val="center"/>
          </w:tcPr>
          <w:p w14:paraId="53DF4971" w14:textId="0D9A5748" w:rsidR="00454F52" w:rsidRPr="00CC1001" w:rsidRDefault="00454F52" w:rsidP="00454F52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KIA </w:t>
            </w:r>
            <w:proofErr w:type="spellStart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Serpih</w:t>
            </w:r>
            <w:proofErr w:type="spellEnd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Mas</w:t>
            </w:r>
          </w:p>
        </w:tc>
        <w:tc>
          <w:tcPr>
            <w:tcW w:w="1217" w:type="dxa"/>
            <w:vAlign w:val="center"/>
          </w:tcPr>
          <w:p w14:paraId="38114D97" w14:textId="75130B24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0ADA7605" w14:textId="16A74E41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36" w:type="dxa"/>
            <w:vAlign w:val="center"/>
          </w:tcPr>
          <w:p w14:paraId="79EE6153" w14:textId="77777777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87" w:type="dxa"/>
            <w:vAlign w:val="center"/>
          </w:tcPr>
          <w:p w14:paraId="4918A03E" w14:textId="5B12CD39" w:rsidR="00454F52" w:rsidRPr="00CC1001" w:rsidRDefault="00454F52" w:rsidP="004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</w:tr>
      <w:tr w:rsidR="00071DFB" w:rsidRPr="001B290E" w14:paraId="5C282BB4" w14:textId="77777777" w:rsidTr="005F4281">
        <w:tc>
          <w:tcPr>
            <w:tcW w:w="4597" w:type="dxa"/>
            <w:vAlign w:val="center"/>
          </w:tcPr>
          <w:p w14:paraId="5CEE305E" w14:textId="67CEA11F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PT SCG Lightweight Concrete Indonesia</w:t>
            </w:r>
          </w:p>
        </w:tc>
        <w:tc>
          <w:tcPr>
            <w:tcW w:w="1217" w:type="dxa"/>
            <w:vAlign w:val="center"/>
          </w:tcPr>
          <w:p w14:paraId="38C27FC2" w14:textId="7D08035E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18AC07C0" w14:textId="37761693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1AB2152A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CE29984" w14:textId="484CCEC2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71DFB" w:rsidRPr="001B290E" w14:paraId="2CF08A1F" w14:textId="77777777" w:rsidTr="005F4281">
        <w:tc>
          <w:tcPr>
            <w:tcW w:w="4597" w:type="dxa"/>
            <w:vAlign w:val="center"/>
          </w:tcPr>
          <w:p w14:paraId="7F8120A4" w14:textId="45A4BBA6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Surya Siam </w:t>
            </w:r>
            <w:proofErr w:type="spellStart"/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Keramik</w:t>
            </w:r>
            <w:proofErr w:type="spellEnd"/>
          </w:p>
        </w:tc>
        <w:tc>
          <w:tcPr>
            <w:tcW w:w="1217" w:type="dxa"/>
            <w:vAlign w:val="center"/>
          </w:tcPr>
          <w:p w14:paraId="17CE23F9" w14:textId="5BBF9A9B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5A46CC9D" w14:textId="609B1B33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692495F9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B9A63B9" w14:textId="396F6D23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80</w:t>
            </w:r>
          </w:p>
        </w:tc>
      </w:tr>
      <w:tr w:rsidR="00071DFB" w:rsidRPr="001B290E" w14:paraId="42CB0392" w14:textId="77777777" w:rsidTr="005F4281">
        <w:tc>
          <w:tcPr>
            <w:tcW w:w="4597" w:type="dxa"/>
            <w:vAlign w:val="center"/>
          </w:tcPr>
          <w:p w14:paraId="22EF9FE7" w14:textId="02BAA9FD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PT Siam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Indo Concrete Products</w:t>
            </w:r>
          </w:p>
        </w:tc>
        <w:tc>
          <w:tcPr>
            <w:tcW w:w="1217" w:type="dxa"/>
            <w:vAlign w:val="center"/>
          </w:tcPr>
          <w:p w14:paraId="5DD6362F" w14:textId="4E181352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7DE99E09" w14:textId="0CAA046A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0660ADDE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5FAD505" w14:textId="717815E5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50</w:t>
            </w:r>
          </w:p>
        </w:tc>
      </w:tr>
      <w:tr w:rsidR="00071DFB" w:rsidRPr="001B290E" w14:paraId="0C726351" w14:textId="77777777" w:rsidTr="005F4281">
        <w:tc>
          <w:tcPr>
            <w:tcW w:w="4597" w:type="dxa"/>
            <w:vAlign w:val="center"/>
          </w:tcPr>
          <w:p w14:paraId="0154E151" w14:textId="26ECE5A8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PT Siam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Indo Gypsum Industry</w:t>
            </w:r>
          </w:p>
        </w:tc>
        <w:tc>
          <w:tcPr>
            <w:tcW w:w="1217" w:type="dxa"/>
            <w:vAlign w:val="center"/>
          </w:tcPr>
          <w:p w14:paraId="30549BC5" w14:textId="6933346C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38E8A903" w14:textId="6C6EFDA1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50A8B244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2CBB883" w14:textId="790506FD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50</w:t>
            </w:r>
          </w:p>
        </w:tc>
      </w:tr>
      <w:tr w:rsidR="00071DFB" w:rsidRPr="001B290E" w14:paraId="7C81F1A3" w14:textId="77777777" w:rsidTr="005F4281">
        <w:tc>
          <w:tcPr>
            <w:tcW w:w="4597" w:type="dxa"/>
            <w:vAlign w:val="center"/>
          </w:tcPr>
          <w:p w14:paraId="1B58D94B" w14:textId="50EA21B4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SCG Cement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Building Materials Philippines, Inc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3A94D4EF" w14:textId="411BD1BA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7AB9A19F" w14:textId="6349B684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3E7A57EF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68C395F" w14:textId="1DEBE004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71DFB" w:rsidRPr="001B290E" w14:paraId="6D56D003" w14:textId="77777777" w:rsidTr="005F4281">
        <w:tc>
          <w:tcPr>
            <w:tcW w:w="4597" w:type="dxa"/>
            <w:vAlign w:val="center"/>
          </w:tcPr>
          <w:p w14:paraId="201FEB6F" w14:textId="7CFDA8CE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SCG Roofing Philippines, Inc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0397C67D" w14:textId="2A41DF3F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70A64F9F" w14:textId="3C1E49D4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37497907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8B4DB89" w14:textId="710330F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071DFB" w:rsidRPr="001B290E" w14:paraId="303C7B88" w14:textId="77777777" w:rsidTr="005F4281">
        <w:tc>
          <w:tcPr>
            <w:tcW w:w="4597" w:type="dxa"/>
            <w:vAlign w:val="center"/>
          </w:tcPr>
          <w:p w14:paraId="3676FA9A" w14:textId="227A639A" w:rsidR="00071DFB" w:rsidRPr="001B290E" w:rsidRDefault="00071DFB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SCG Concrete Roof 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(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Cambodia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Co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0D78B500" w14:textId="4C4BC5C3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352" w:type="dxa"/>
            <w:vAlign w:val="center"/>
          </w:tcPr>
          <w:p w14:paraId="6AC46650" w14:textId="11EEBA3C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0B95F670" w14:textId="77777777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31BE568" w14:textId="0E6B54F6" w:rsidR="00071DFB" w:rsidRPr="001B290E" w:rsidRDefault="00071DFB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</w:tbl>
    <w:p w14:paraId="559B686C" w14:textId="77777777" w:rsidR="00C634CC" w:rsidRPr="008A6775" w:rsidRDefault="00C634CC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BB124" w14:textId="265D8288" w:rsidR="007A3BEC" w:rsidRPr="00485D1F" w:rsidRDefault="008A6775" w:rsidP="004F0321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บริษัทย่อย</w:t>
      </w:r>
      <w:r w:rsidRPr="008A6775">
        <w:rPr>
          <w:rFonts w:asciiTheme="majorBidi" w:hAnsiTheme="majorBidi" w:cs="Angsana New"/>
          <w:color w:val="000000" w:themeColor="text1"/>
          <w:sz w:val="30"/>
          <w:szCs w:val="30"/>
          <w:cs/>
        </w:rPr>
        <w:t>ที่ถือหุ้นโดย</w:t>
      </w:r>
      <w:r w:rsidR="00D44BF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44BFA">
        <w:rPr>
          <w:rFonts w:asciiTheme="majorBidi" w:hAnsiTheme="majorBidi" w:cstheme="majorBidi"/>
          <w:color w:val="000000" w:themeColor="text1"/>
          <w:sz w:val="30"/>
          <w:szCs w:val="30"/>
        </w:rPr>
        <w:t>CCCL</w:t>
      </w:r>
    </w:p>
    <w:p w14:paraId="562146CE" w14:textId="77777777" w:rsidR="001B290E" w:rsidRPr="008A6775" w:rsidRDefault="001B290E" w:rsidP="0054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487"/>
      </w:tblGrid>
      <w:tr w:rsidR="00346FA5" w:rsidRPr="001B290E" w14:paraId="033213A6" w14:textId="77777777" w:rsidTr="005F4281">
        <w:trPr>
          <w:tblHeader/>
        </w:trPr>
        <w:tc>
          <w:tcPr>
            <w:tcW w:w="4820" w:type="dxa"/>
          </w:tcPr>
          <w:p w14:paraId="154A7C19" w14:textId="77777777" w:rsidR="00346FA5" w:rsidRPr="001B290E" w:rsidRDefault="00346FA5" w:rsidP="00E966E1">
            <w:pPr>
              <w:pStyle w:val="Heading7"/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76" w:type="dxa"/>
          </w:tcPr>
          <w:p w14:paraId="658799FB" w14:textId="22A0E595" w:rsidR="00346FA5" w:rsidRPr="001B290E" w:rsidRDefault="00024CAE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CAE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7" w:type="dxa"/>
          </w:tcPr>
          <w:p w14:paraId="1E2B164A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B290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2" w:type="dxa"/>
          </w:tcPr>
          <w:p w14:paraId="7602E222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AA169B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346FA5" w:rsidRPr="001B290E" w14:paraId="5145B566" w14:textId="77777777" w:rsidTr="005F4281">
        <w:trPr>
          <w:tblHeader/>
        </w:trPr>
        <w:tc>
          <w:tcPr>
            <w:tcW w:w="4820" w:type="dxa"/>
          </w:tcPr>
          <w:p w14:paraId="33288AE4" w14:textId="77777777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5652087" w14:textId="03FE9CAE" w:rsidR="00346FA5" w:rsidRPr="001B290E" w:rsidRDefault="00024CAE" w:rsidP="00D44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3118" w:type="dxa"/>
            <w:gridSpan w:val="3"/>
          </w:tcPr>
          <w:p w14:paraId="34BE8B5B" w14:textId="77777777" w:rsidR="008A677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สัดส่วนการถือหุ้นโดยตรง/อ้อม</w:t>
            </w:r>
          </w:p>
          <w:p w14:paraId="039DA168" w14:textId="26D23200" w:rsidR="00346FA5" w:rsidRPr="00D44BFA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4B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46FA5" w:rsidRPr="001B290E" w14:paraId="7F103492" w14:textId="77777777" w:rsidTr="005F4281">
        <w:tc>
          <w:tcPr>
            <w:tcW w:w="4820" w:type="dxa"/>
            <w:vAlign w:val="center"/>
          </w:tcPr>
          <w:p w14:paraId="4A5D2353" w14:textId="40CCC2FD" w:rsidR="00346FA5" w:rsidRPr="00D44BFA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44BF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1276" w:type="dxa"/>
            <w:vAlign w:val="center"/>
          </w:tcPr>
          <w:p w14:paraId="722102C9" w14:textId="28CE0467" w:rsidR="00346FA5" w:rsidRPr="00D44BFA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7774DED7" w14:textId="0C7592DB" w:rsidR="00346FA5" w:rsidRPr="00D44BFA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BF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D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44BFA">
              <w:rPr>
                <w:rFonts w:ascii="Angsana New" w:hAnsi="Angsana New" w:hint="cs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42" w:type="dxa"/>
            <w:vAlign w:val="center"/>
          </w:tcPr>
          <w:p w14:paraId="5995C7D4" w14:textId="77777777" w:rsidR="00346FA5" w:rsidRPr="00D44BFA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621FF53E" w14:textId="3D3E9729" w:rsidR="00346FA5" w:rsidRPr="00D44BFA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BF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D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44BFA">
              <w:rPr>
                <w:rFonts w:ascii="Angsana New" w:hAnsi="Angsana New" w:hint="cs"/>
                <w:color w:val="000000"/>
                <w:sz w:val="30"/>
                <w:szCs w:val="30"/>
              </w:rPr>
              <w:t>51</w:t>
            </w:r>
          </w:p>
        </w:tc>
      </w:tr>
      <w:tr w:rsidR="00346FA5" w:rsidRPr="001B290E" w14:paraId="5828750D" w14:textId="77777777" w:rsidTr="005F4281">
        <w:tc>
          <w:tcPr>
            <w:tcW w:w="4820" w:type="dxa"/>
            <w:vAlign w:val="center"/>
          </w:tcPr>
          <w:p w14:paraId="2BBDB835" w14:textId="51878988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 จำกัด</w:t>
            </w:r>
          </w:p>
        </w:tc>
        <w:tc>
          <w:tcPr>
            <w:tcW w:w="1276" w:type="dxa"/>
            <w:vAlign w:val="center"/>
          </w:tcPr>
          <w:p w14:paraId="285083C6" w14:textId="409E7B90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33DC1773" w14:textId="3703F73D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2" w:type="dxa"/>
            <w:vAlign w:val="center"/>
          </w:tcPr>
          <w:p w14:paraId="1D7C6C6C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49583650" w14:textId="1B870595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346FA5" w:rsidRPr="001B290E" w14:paraId="6CEEA31C" w14:textId="77777777" w:rsidTr="005F4281">
        <w:tc>
          <w:tcPr>
            <w:tcW w:w="4820" w:type="dxa"/>
            <w:vAlign w:val="center"/>
          </w:tcPr>
          <w:p w14:paraId="231F5355" w14:textId="2F54E43E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76" w:type="dxa"/>
            <w:vAlign w:val="center"/>
          </w:tcPr>
          <w:p w14:paraId="03CCB508" w14:textId="12C20564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5F499C84" w14:textId="3469F824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2" w:type="dxa"/>
            <w:vAlign w:val="center"/>
          </w:tcPr>
          <w:p w14:paraId="26065F07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D7858AC" w14:textId="0EDAC35E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346FA5" w:rsidRPr="001B290E" w14:paraId="3AF01D55" w14:textId="77777777" w:rsidTr="005F4281">
        <w:tc>
          <w:tcPr>
            <w:tcW w:w="4820" w:type="dxa"/>
            <w:vAlign w:val="center"/>
          </w:tcPr>
          <w:p w14:paraId="19F46734" w14:textId="29EF6232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76" w:type="dxa"/>
            <w:vAlign w:val="center"/>
          </w:tcPr>
          <w:p w14:paraId="5027FD72" w14:textId="46DE869B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2932EA2A" w14:textId="1963E9C9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2" w:type="dxa"/>
            <w:vAlign w:val="center"/>
          </w:tcPr>
          <w:p w14:paraId="214E0861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49A430C7" w14:textId="628FA3EC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346FA5" w:rsidRPr="001B290E" w14:paraId="6B176A09" w14:textId="77777777" w:rsidTr="005F4281">
        <w:tc>
          <w:tcPr>
            <w:tcW w:w="4820" w:type="dxa"/>
            <w:vAlign w:val="center"/>
          </w:tcPr>
          <w:p w14:paraId="28A213F5" w14:textId="3BCF0D8C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76" w:type="dxa"/>
            <w:vAlign w:val="center"/>
          </w:tcPr>
          <w:p w14:paraId="6CE45BD1" w14:textId="3AD93152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0FA35B83" w14:textId="312235BA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2" w:type="dxa"/>
            <w:vAlign w:val="center"/>
          </w:tcPr>
          <w:p w14:paraId="08FA6A5D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9CF26FD" w14:textId="63F8A436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346FA5" w:rsidRPr="001B290E" w14:paraId="36153AA2" w14:textId="77777777" w:rsidTr="005F4281">
        <w:tc>
          <w:tcPr>
            <w:tcW w:w="4820" w:type="dxa"/>
            <w:vAlign w:val="center"/>
          </w:tcPr>
          <w:p w14:paraId="7C4BC8F6" w14:textId="7E7BDB92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บริษัทโสสุโก้ เซรามิค จำกัด</w:t>
            </w:r>
          </w:p>
        </w:tc>
        <w:tc>
          <w:tcPr>
            <w:tcW w:w="1276" w:type="dxa"/>
            <w:vAlign w:val="center"/>
          </w:tcPr>
          <w:p w14:paraId="02698294" w14:textId="3945EC6F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24C308F6" w14:textId="54C09E08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2" w:type="dxa"/>
            <w:vAlign w:val="center"/>
          </w:tcPr>
          <w:p w14:paraId="693B8AC0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C46E03C" w14:textId="7C7B80C1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346FA5" w:rsidRPr="001B290E" w14:paraId="3809CD37" w14:textId="77777777" w:rsidTr="005F4281">
        <w:tc>
          <w:tcPr>
            <w:tcW w:w="4820" w:type="dxa"/>
            <w:vAlign w:val="center"/>
          </w:tcPr>
          <w:p w14:paraId="677734B6" w14:textId="47F37968" w:rsidR="00346FA5" w:rsidRPr="001B290E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76" w:type="dxa"/>
            <w:vAlign w:val="center"/>
          </w:tcPr>
          <w:p w14:paraId="632E1E7B" w14:textId="7E1D2E6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417" w:type="dxa"/>
            <w:vAlign w:val="center"/>
          </w:tcPr>
          <w:p w14:paraId="7B5431E4" w14:textId="1B690178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1B290E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2" w:type="dxa"/>
            <w:vAlign w:val="center"/>
          </w:tcPr>
          <w:p w14:paraId="680AF688" w14:textId="77777777" w:rsidR="00346FA5" w:rsidRPr="001B290E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7A09F3E" w14:textId="19A6C779" w:rsidR="00346FA5" w:rsidRPr="001B290E" w:rsidRDefault="00D9506A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6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46FA5" w:rsidRPr="001B290E" w14:paraId="34CD3A6C" w14:textId="77777777" w:rsidTr="005F4281">
        <w:tc>
          <w:tcPr>
            <w:tcW w:w="4820" w:type="dxa"/>
            <w:vAlign w:val="center"/>
          </w:tcPr>
          <w:p w14:paraId="6B127997" w14:textId="339CEBFC" w:rsidR="00346FA5" w:rsidRPr="00DF2BC5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proofErr w:type="spellStart"/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Mariwasa</w:t>
            </w:r>
            <w:proofErr w:type="spellEnd"/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Siam Ceramics, Inc</w:t>
            </w:r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3ECF820D" w14:textId="0FAF6C7B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F2B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center"/>
          </w:tcPr>
          <w:p w14:paraId="39BD11A7" w14:textId="23DCF771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BC5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="001974B1" w:rsidRPr="00DF2BC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1974B1" w:rsidRPr="00DF2BC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1974B1" w:rsidRPr="00DF2BC5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42" w:type="dxa"/>
            <w:vAlign w:val="center"/>
          </w:tcPr>
          <w:p w14:paraId="255B00D9" w14:textId="77777777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F3C3BC1" w14:textId="3EA70A92" w:rsidR="00346FA5" w:rsidRPr="00DF2BC5" w:rsidRDefault="001974B1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BC5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Pr="00DF2BC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F2BC5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346FA5" w:rsidRPr="001B290E" w14:paraId="1E04B7A6" w14:textId="77777777" w:rsidTr="005F4281">
        <w:tc>
          <w:tcPr>
            <w:tcW w:w="4820" w:type="dxa"/>
            <w:vAlign w:val="center"/>
          </w:tcPr>
          <w:p w14:paraId="00707E53" w14:textId="73FD5D19" w:rsidR="008A6775" w:rsidRPr="00DF2BC5" w:rsidRDefault="00346FA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SCG Ceramics </w:t>
            </w:r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="008E7114" w:rsidRPr="008E71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Ly Heng Chhay</w:t>
            </w:r>
          </w:p>
          <w:p w14:paraId="40471CDF" w14:textId="36073713" w:rsidR="00346FA5" w:rsidRPr="00DF2BC5" w:rsidRDefault="008A6775" w:rsidP="00E966E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  </w:t>
            </w:r>
            <w:r w:rsidR="00346FA5"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(</w:t>
            </w:r>
            <w:r w:rsidR="008E7114" w:rsidRPr="008E71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Cambodia</w:t>
            </w:r>
            <w:r w:rsidR="00346FA5"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="00346FA5"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Co</w:t>
            </w:r>
            <w:r w:rsidR="00346FA5"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="00346FA5"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="00346FA5" w:rsidRPr="00DF2B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032B7679" w14:textId="7A454F51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F2B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417" w:type="dxa"/>
            <w:vAlign w:val="center"/>
          </w:tcPr>
          <w:p w14:paraId="356CC32B" w14:textId="7E77921F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BC5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 w:rsidRPr="00DF2B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F2BC5">
              <w:rPr>
                <w:rFonts w:ascii="Angsana New" w:hAnsi="Angsana New" w:hint="cs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2" w:type="dxa"/>
            <w:vAlign w:val="bottom"/>
          </w:tcPr>
          <w:p w14:paraId="28881FD7" w14:textId="77777777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93A5612" w14:textId="0C4A4117" w:rsidR="00346FA5" w:rsidRPr="00DF2BC5" w:rsidRDefault="00346FA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2B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2D57FFA9" w14:textId="77777777" w:rsidR="00346FA5" w:rsidRPr="00A1320D" w:rsidRDefault="00346FA5" w:rsidP="0054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926D92" w14:textId="77777777" w:rsidR="005F4281" w:rsidRDefault="005F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br w:type="page"/>
      </w:r>
    </w:p>
    <w:p w14:paraId="02414EFF" w14:textId="598ADDAD" w:rsidR="004E3CBF" w:rsidRDefault="004B68AC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การปรับโครงสร้าง</w:t>
      </w:r>
      <w:r w:rsidR="000D227B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ธุรกิจ</w:t>
      </w:r>
      <w:r w:rsidR="007427E8" w:rsidRPr="004F0321">
        <w:rPr>
          <w:rFonts w:asciiTheme="majorBidi" w:hAnsiTheme="majorBidi"/>
          <w:b/>
          <w:bCs/>
          <w:sz w:val="30"/>
          <w:szCs w:val="30"/>
          <w:cs/>
        </w:rPr>
        <w:t>ภายใต้การ</w:t>
      </w:r>
      <w:r w:rsidR="007427E8" w:rsidRPr="007427E8">
        <w:rPr>
          <w:rFonts w:asciiTheme="majorBidi" w:hAnsiTheme="majorBidi"/>
          <w:b/>
          <w:bCs/>
          <w:sz w:val="30"/>
          <w:szCs w:val="30"/>
          <w:cs/>
        </w:rPr>
        <w:t>ควบคุมเดียวกัน</w:t>
      </w:r>
    </w:p>
    <w:p w14:paraId="30671E68" w14:textId="5133E770" w:rsidR="00A1320D" w:rsidRDefault="00A1320D" w:rsidP="00372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2A0B5" w14:textId="79E32014" w:rsidR="003A750D" w:rsidRPr="003A750D" w:rsidRDefault="003A750D" w:rsidP="00372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การรับโอนกิจการ</w:t>
      </w:r>
    </w:p>
    <w:p w14:paraId="1B19CE8C" w14:textId="77777777" w:rsidR="003A750D" w:rsidRDefault="003A750D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360BC1" w14:textId="54B7E9A8" w:rsidR="007427E8" w:rsidRPr="007B3A09" w:rsidRDefault="007427E8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B3A0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7B3A09">
        <w:rPr>
          <w:rFonts w:asciiTheme="majorBidi" w:hAnsiTheme="majorBidi" w:cstheme="majorBidi"/>
          <w:sz w:val="30"/>
          <w:szCs w:val="30"/>
        </w:rPr>
        <w:t xml:space="preserve">1 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7B3A09">
        <w:rPr>
          <w:rFonts w:asciiTheme="majorBidi" w:hAnsiTheme="majorBidi" w:cstheme="majorBidi"/>
          <w:sz w:val="30"/>
          <w:szCs w:val="30"/>
        </w:rPr>
        <w:t xml:space="preserve">2565 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47A17" w:rsidRPr="007B3A09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 xml:space="preserve">รับโอนกิจการทั้งหมดจาก </w:t>
      </w:r>
      <w:r w:rsidRPr="007B3A09">
        <w:rPr>
          <w:rFonts w:asciiTheme="majorBidi" w:hAnsiTheme="majorBidi" w:cstheme="majorBidi"/>
          <w:sz w:val="30"/>
          <w:szCs w:val="30"/>
        </w:rPr>
        <w:t xml:space="preserve">CCCL 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72407" w:rsidRPr="007B3A09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 </w:t>
      </w:r>
      <w:r w:rsidR="00372407" w:rsidRPr="007B3A09">
        <w:rPr>
          <w:rFonts w:asciiTheme="majorBidi" w:hAnsiTheme="majorBidi" w:cstheme="majorBidi"/>
          <w:sz w:val="30"/>
          <w:szCs w:val="30"/>
        </w:rPr>
        <w:t xml:space="preserve">SCC </w:t>
      </w:r>
      <w:r w:rsidR="00372407" w:rsidRPr="007B3A0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47A17" w:rsidRPr="007B3A0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67B6E" w:rsidRPr="007B3A0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72407" w:rsidRPr="007B3A09">
        <w:rPr>
          <w:rFonts w:asciiTheme="majorBidi" w:hAnsiTheme="majorBidi" w:cstheme="majorBidi" w:hint="cs"/>
          <w:sz w:val="30"/>
          <w:szCs w:val="30"/>
          <w:cs/>
        </w:rPr>
        <w:t>รับโอน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7B3A09" w:rsidRPr="007B3A09">
        <w:rPr>
          <w:rFonts w:asciiTheme="majorBidi" w:hAnsiTheme="majorBidi" w:cstheme="majorBidi" w:hint="cs"/>
          <w:sz w:val="30"/>
          <w:szCs w:val="30"/>
          <w:cs/>
        </w:rPr>
        <w:t>ซึ่งรวมถึงหุ้นในบริษัทย่อย</w:t>
      </w:r>
      <w:r w:rsidR="007B3A09">
        <w:rPr>
          <w:rFonts w:asciiTheme="majorBidi" w:hAnsiTheme="majorBidi"/>
          <w:sz w:val="30"/>
          <w:szCs w:val="30"/>
          <w:cs/>
        </w:rPr>
        <w:t xml:space="preserve"> 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885E2F" w:rsidRPr="007B3A09">
        <w:rPr>
          <w:rFonts w:asciiTheme="majorBidi" w:hAnsiTheme="majorBidi"/>
          <w:sz w:val="30"/>
          <w:szCs w:val="30"/>
          <w:cs/>
        </w:rPr>
        <w:t>ด้วยมูลค่าตามบัญชี</w:t>
      </w:r>
      <w:r w:rsidR="007B3A09">
        <w:rPr>
          <w:rFonts w:asciiTheme="majorBidi" w:hAnsiTheme="majorBidi" w:hint="cs"/>
          <w:sz w:val="30"/>
          <w:szCs w:val="30"/>
          <w:cs/>
        </w:rPr>
        <w:t xml:space="preserve"> เนื่องจากเป็นการรวมธุรกิจภายใต้การควบคุมเดียวกันของบริษัทที่อยู่ภายใต้บริษัทใหญ่ลำดับสูงสุดคือ </w:t>
      </w:r>
      <w:r w:rsidR="007B3A09">
        <w:rPr>
          <w:rFonts w:asciiTheme="majorBidi" w:hAnsiTheme="majorBidi"/>
          <w:sz w:val="30"/>
          <w:szCs w:val="30"/>
        </w:rPr>
        <w:t>SCC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3A09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>มูลค่าเงินลงทุนรวม</w:t>
      </w:r>
      <w:r w:rsidR="006C0985" w:rsidRPr="007B3A09">
        <w:rPr>
          <w:rFonts w:asciiTheme="majorBidi" w:hAnsiTheme="majorBidi"/>
          <w:sz w:val="30"/>
          <w:szCs w:val="30"/>
          <w:cs/>
        </w:rPr>
        <w:t xml:space="preserve"> </w:t>
      </w:r>
      <w:r w:rsidR="006C0985" w:rsidRPr="007B3A09">
        <w:rPr>
          <w:rFonts w:asciiTheme="majorBidi" w:hAnsiTheme="majorBidi" w:cstheme="majorBidi"/>
          <w:spacing w:val="-6"/>
          <w:sz w:val="30"/>
          <w:szCs w:val="30"/>
        </w:rPr>
        <w:t xml:space="preserve">17,083 </w:t>
      </w:r>
      <w:r w:rsidR="006C0985" w:rsidRPr="007B3A09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7B3A0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C56F8" w:rsidRPr="007B3A09">
        <w:rPr>
          <w:rFonts w:asciiTheme="majorBidi" w:hAnsiTheme="majorBidi" w:cstheme="majorBidi" w:hint="cs"/>
          <w:spacing w:val="-6"/>
          <w:sz w:val="30"/>
          <w:szCs w:val="30"/>
          <w:cs/>
        </w:rPr>
        <w:t>ส่งผลให้มีการบันทึกส่วนต่ำกว่าทุนจากการ</w:t>
      </w:r>
      <w:r w:rsidR="00D67B6E" w:rsidRPr="007B3A09">
        <w:rPr>
          <w:rFonts w:asciiTheme="majorBidi" w:hAnsiTheme="majorBidi" w:cstheme="majorBidi" w:hint="cs"/>
          <w:spacing w:val="-6"/>
          <w:sz w:val="30"/>
          <w:szCs w:val="30"/>
          <w:cs/>
        </w:rPr>
        <w:t>รวม</w:t>
      </w:r>
      <w:r w:rsidR="009C56F8" w:rsidRPr="007B3A09">
        <w:rPr>
          <w:rFonts w:asciiTheme="majorBidi" w:hAnsiTheme="majorBidi" w:cstheme="majorBidi" w:hint="cs"/>
          <w:spacing w:val="-6"/>
          <w:sz w:val="30"/>
          <w:szCs w:val="30"/>
          <w:cs/>
        </w:rPr>
        <w:t>ธุรกิจภายใต้การควบคุมเดียวกัน</w:t>
      </w:r>
      <w:r w:rsidR="00D67B6E" w:rsidRPr="007B3A09">
        <w:rPr>
          <w:rFonts w:asciiTheme="majorBidi" w:hAnsiTheme="majorBidi" w:cstheme="majorBidi" w:hint="cs"/>
          <w:spacing w:val="-6"/>
          <w:sz w:val="30"/>
          <w:szCs w:val="30"/>
          <w:cs/>
        </w:rPr>
        <w:t>ในงบการเงินรวม</w:t>
      </w:r>
      <w:r w:rsidR="009C56F8" w:rsidRPr="007B3A09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9C56F8" w:rsidRPr="007B3A09">
        <w:rPr>
          <w:rFonts w:asciiTheme="majorBidi" w:hAnsiTheme="majorBidi" w:cstheme="majorBidi"/>
          <w:sz w:val="30"/>
          <w:szCs w:val="30"/>
        </w:rPr>
        <w:t xml:space="preserve">3,338 </w:t>
      </w:r>
      <w:r w:rsidR="009C56F8" w:rsidRPr="007B3A0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61793" w:rsidRPr="007B3A09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155E79" w:rsidRPr="007B3A09">
        <w:rPr>
          <w:rFonts w:asciiTheme="majorBidi" w:hAnsiTheme="majorBidi" w:cstheme="majorBidi" w:hint="cs"/>
          <w:sz w:val="30"/>
          <w:szCs w:val="30"/>
          <w:cs/>
        </w:rPr>
        <w:t>การรับโอนกิจการ</w:t>
      </w:r>
      <w:r w:rsidR="007B3A0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B3A09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F1D3883" w14:textId="77777777" w:rsidR="002808F6" w:rsidRPr="002808F6" w:rsidRDefault="002808F6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AAACA21" w14:textId="6775232A" w:rsidR="007427E8" w:rsidRPr="00D67B6E" w:rsidRDefault="006C0985" w:rsidP="00193379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67B6E">
        <w:rPr>
          <w:rFonts w:asciiTheme="majorBidi" w:hAnsiTheme="majorBidi" w:cstheme="majorBidi" w:hint="cs"/>
          <w:sz w:val="30"/>
          <w:szCs w:val="30"/>
          <w:cs/>
        </w:rPr>
        <w:t>รับโอนหุ้น</w:t>
      </w:r>
      <w:r w:rsidR="00054BDD">
        <w:rPr>
          <w:rFonts w:asciiTheme="majorBidi" w:hAnsiTheme="majorBidi" w:cstheme="majorBidi" w:hint="cs"/>
          <w:sz w:val="30"/>
          <w:szCs w:val="30"/>
          <w:cs/>
        </w:rPr>
        <w:t>ที่ถือทั้งหมด</w:t>
      </w:r>
      <w:r w:rsidRPr="00D67B6E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D67B6E">
        <w:rPr>
          <w:rFonts w:asciiTheme="majorBidi" w:hAnsiTheme="majorBidi" w:cstheme="majorBidi"/>
          <w:sz w:val="30"/>
          <w:szCs w:val="30"/>
        </w:rPr>
        <w:t>82</w:t>
      </w:r>
      <w:r w:rsidRPr="00D67B6E">
        <w:rPr>
          <w:rFonts w:asciiTheme="majorBidi" w:hAnsiTheme="majorBidi" w:cs="Angsana New"/>
          <w:sz w:val="30"/>
          <w:szCs w:val="30"/>
          <w:cs/>
        </w:rPr>
        <w:t>.</w:t>
      </w:r>
      <w:r w:rsidRPr="00D67B6E">
        <w:rPr>
          <w:rFonts w:asciiTheme="majorBidi" w:hAnsiTheme="majorBidi" w:cstheme="majorBidi"/>
          <w:sz w:val="30"/>
          <w:szCs w:val="30"/>
        </w:rPr>
        <w:t xml:space="preserve">75 </w:t>
      </w:r>
      <w:r w:rsidRPr="00D67B6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67B6E">
        <w:rPr>
          <w:rFonts w:asciiTheme="majorBidi" w:hAnsiTheme="majorBidi" w:cs="Angsana New"/>
          <w:sz w:val="30"/>
          <w:szCs w:val="30"/>
          <w:cs/>
        </w:rPr>
        <w:t>บริษัทเอสซีจี เซรามิกส์ จำกัด (มหาชน) และบริษัทย่อย (“</w:t>
      </w:r>
      <w:r w:rsidRPr="00D67B6E">
        <w:rPr>
          <w:rFonts w:asciiTheme="majorBidi" w:hAnsiTheme="majorBidi" w:cstheme="majorBidi"/>
          <w:sz w:val="30"/>
          <w:szCs w:val="30"/>
        </w:rPr>
        <w:t>COTTO</w:t>
      </w:r>
      <w:r w:rsidRPr="00D67B6E">
        <w:rPr>
          <w:rFonts w:asciiTheme="majorBidi" w:hAnsiTheme="majorBidi" w:cs="Angsana New"/>
          <w:sz w:val="30"/>
          <w:szCs w:val="30"/>
          <w:cs/>
        </w:rPr>
        <w:t xml:space="preserve">”) </w:t>
      </w:r>
      <w:r w:rsidRPr="00D67B6E">
        <w:rPr>
          <w:rFonts w:asciiTheme="majorBidi" w:hAnsiTheme="majorBidi" w:cstheme="majorBidi" w:hint="cs"/>
          <w:sz w:val="30"/>
          <w:szCs w:val="30"/>
          <w:cs/>
        </w:rPr>
        <w:t>มูลค่าเงินลงทุน</w:t>
      </w:r>
      <w:r w:rsidR="00054BD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D67B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67B6E">
        <w:rPr>
          <w:rFonts w:asciiTheme="majorBidi" w:hAnsiTheme="majorBidi" w:cstheme="majorBidi"/>
          <w:sz w:val="30"/>
          <w:szCs w:val="30"/>
        </w:rPr>
        <w:t xml:space="preserve">10,411 </w:t>
      </w:r>
      <w:r w:rsidRPr="00D67B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3C75C57" w14:textId="2660C076" w:rsidR="006C0985" w:rsidRPr="008E7114" w:rsidRDefault="006C0985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8E7114">
        <w:rPr>
          <w:rFonts w:asciiTheme="majorBidi" w:hAnsiTheme="majorBidi" w:cs="Angsana New"/>
          <w:spacing w:val="2"/>
          <w:sz w:val="30"/>
          <w:szCs w:val="30"/>
          <w:cs/>
        </w:rPr>
        <w:t>รับโอนหุ้น</w:t>
      </w:r>
      <w:r w:rsidR="00054BDD" w:rsidRPr="008E7114">
        <w:rPr>
          <w:rFonts w:asciiTheme="majorBidi" w:hAnsiTheme="majorBidi" w:cs="Angsana New"/>
          <w:spacing w:val="2"/>
          <w:sz w:val="30"/>
          <w:szCs w:val="30"/>
          <w:cs/>
        </w:rPr>
        <w:t>ที่ถือทั้งหมด</w:t>
      </w:r>
      <w:r w:rsidRPr="008E7114">
        <w:rPr>
          <w:rFonts w:asciiTheme="majorBidi" w:hAnsiTheme="majorBidi" w:cs="Angsana New"/>
          <w:spacing w:val="2"/>
          <w:sz w:val="30"/>
          <w:szCs w:val="30"/>
          <w:cs/>
        </w:rPr>
        <w:t xml:space="preserve">ร้อยละ </w:t>
      </w:r>
      <w:r w:rsidRPr="008E7114">
        <w:rPr>
          <w:rFonts w:asciiTheme="majorBidi" w:hAnsiTheme="majorBidi" w:cs="Angsana New"/>
          <w:spacing w:val="2"/>
          <w:sz w:val="30"/>
          <w:szCs w:val="30"/>
        </w:rPr>
        <w:t>98</w:t>
      </w:r>
      <w:r w:rsidRPr="008E7114">
        <w:rPr>
          <w:rFonts w:asciiTheme="majorBidi" w:hAnsiTheme="majorBidi" w:cs="Angsana New"/>
          <w:spacing w:val="2"/>
          <w:sz w:val="30"/>
          <w:szCs w:val="30"/>
          <w:cs/>
        </w:rPr>
        <w:t>.</w:t>
      </w:r>
      <w:r w:rsidRPr="008E7114">
        <w:rPr>
          <w:rFonts w:asciiTheme="majorBidi" w:hAnsiTheme="majorBidi" w:cs="Angsana New"/>
          <w:spacing w:val="2"/>
          <w:sz w:val="30"/>
          <w:szCs w:val="30"/>
        </w:rPr>
        <w:t>53</w:t>
      </w:r>
      <w:r w:rsidRPr="008E7114">
        <w:rPr>
          <w:rFonts w:asciiTheme="majorBidi" w:hAnsiTheme="majorBidi" w:cs="Angsana New"/>
          <w:spacing w:val="2"/>
          <w:sz w:val="30"/>
          <w:szCs w:val="30"/>
          <w:cs/>
        </w:rPr>
        <w:t xml:space="preserve"> ในบริษัทสยามซานิทารีแวร์ จำกัด และบริษัทย่อย (“</w:t>
      </w:r>
      <w:r w:rsidRPr="008E7114">
        <w:rPr>
          <w:rFonts w:asciiTheme="majorBidi" w:hAnsiTheme="majorBidi" w:cstheme="majorBidi"/>
          <w:spacing w:val="2"/>
          <w:sz w:val="30"/>
          <w:szCs w:val="30"/>
        </w:rPr>
        <w:t>SSW</w:t>
      </w:r>
      <w:r w:rsidRPr="008E7114">
        <w:rPr>
          <w:rFonts w:asciiTheme="majorBidi" w:hAnsiTheme="majorBidi" w:cs="Angsana New"/>
          <w:spacing w:val="2"/>
          <w:sz w:val="30"/>
          <w:szCs w:val="30"/>
          <w:cs/>
        </w:rPr>
        <w:t>”) มูลค่า</w:t>
      </w:r>
      <w:r w:rsidRPr="008E7114">
        <w:rPr>
          <w:rFonts w:asciiTheme="majorBidi" w:hAnsiTheme="majorBidi" w:cs="Angsana New"/>
          <w:sz w:val="30"/>
          <w:szCs w:val="30"/>
          <w:cs/>
        </w:rPr>
        <w:t>เงินลงทุน</w:t>
      </w:r>
      <w:r w:rsidR="00054BDD" w:rsidRPr="008E7114">
        <w:rPr>
          <w:rFonts w:asciiTheme="majorBidi" w:hAnsiTheme="majorBidi" w:cs="Angsana New"/>
          <w:sz w:val="30"/>
          <w:szCs w:val="30"/>
          <w:cs/>
        </w:rPr>
        <w:t>รวม</w:t>
      </w:r>
      <w:r w:rsidRPr="008E71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7934" w:rsidRPr="008E7114">
        <w:rPr>
          <w:rFonts w:asciiTheme="majorBidi" w:hAnsiTheme="majorBidi" w:cs="Angsana New"/>
          <w:sz w:val="30"/>
          <w:szCs w:val="30"/>
        </w:rPr>
        <w:t>2,213</w:t>
      </w:r>
      <w:r w:rsidR="00E97934" w:rsidRPr="008E71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E7114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1E7EA40" w14:textId="77E6127B" w:rsidR="006C0985" w:rsidRPr="00B32D71" w:rsidRDefault="006C0985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2D71">
        <w:rPr>
          <w:rFonts w:asciiTheme="majorBidi" w:hAnsiTheme="majorBidi" w:cs="Angsana New"/>
          <w:sz w:val="30"/>
          <w:szCs w:val="30"/>
          <w:cs/>
        </w:rPr>
        <w:t>รับโอนหุ้น</w:t>
      </w:r>
      <w:r w:rsidR="00054BDD" w:rsidRPr="00B32D71">
        <w:rPr>
          <w:rFonts w:asciiTheme="majorBidi" w:hAnsiTheme="majorBidi" w:cs="Angsana New"/>
          <w:sz w:val="30"/>
          <w:szCs w:val="30"/>
          <w:cs/>
        </w:rPr>
        <w:t>ที่ถือทั้งหมด</w:t>
      </w:r>
      <w:r w:rsidR="00037F4A" w:rsidRPr="00B32D71">
        <w:rPr>
          <w:rFonts w:asciiTheme="majorBidi" w:hAnsiTheme="majorBidi" w:cs="Angsana New"/>
          <w:sz w:val="30"/>
          <w:szCs w:val="30"/>
          <w:cs/>
        </w:rPr>
        <w:t>ในบริษัทสยามซานิทารีฟิตติ้งส์ จำกัด (“</w:t>
      </w:r>
      <w:r w:rsidR="00037F4A" w:rsidRPr="00B32D71">
        <w:rPr>
          <w:rFonts w:asciiTheme="majorBidi" w:hAnsiTheme="majorBidi" w:cs="Angsana New"/>
          <w:sz w:val="30"/>
          <w:szCs w:val="30"/>
        </w:rPr>
        <w:t>SSF</w:t>
      </w:r>
      <w:r w:rsidR="00037F4A" w:rsidRPr="00B32D71">
        <w:rPr>
          <w:rFonts w:asciiTheme="majorBidi" w:hAnsiTheme="majorBidi" w:cs="Angsana New"/>
          <w:sz w:val="30"/>
          <w:szCs w:val="30"/>
          <w:cs/>
        </w:rPr>
        <w:t xml:space="preserve">”) </w:t>
      </w:r>
      <w:r w:rsidR="007D6501" w:rsidRPr="00B32D71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D6501" w:rsidRPr="00B32D71">
        <w:rPr>
          <w:rFonts w:asciiTheme="majorBidi" w:hAnsiTheme="majorBidi" w:cstheme="majorBidi"/>
          <w:sz w:val="30"/>
          <w:szCs w:val="30"/>
        </w:rPr>
        <w:t xml:space="preserve">67 </w:t>
      </w:r>
      <w:r w:rsidR="00B32D71" w:rsidRPr="00B32D71">
        <w:rPr>
          <w:rFonts w:asciiTheme="majorBidi" w:hAnsiTheme="majorBidi" w:cs="Angsana New"/>
          <w:sz w:val="30"/>
          <w:szCs w:val="30"/>
          <w:cs/>
        </w:rPr>
        <w:t xml:space="preserve">จาก </w:t>
      </w:r>
      <w:r w:rsidR="00B32D71" w:rsidRPr="00B32D71">
        <w:rPr>
          <w:rFonts w:asciiTheme="majorBidi" w:hAnsiTheme="majorBidi" w:cstheme="majorBidi"/>
          <w:sz w:val="30"/>
          <w:szCs w:val="30"/>
        </w:rPr>
        <w:t xml:space="preserve">CCCL </w:t>
      </w:r>
      <w:r w:rsidR="007D6501" w:rsidRPr="00B32D71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7D6501" w:rsidRPr="00B32D71">
        <w:rPr>
          <w:rFonts w:asciiTheme="majorBidi" w:hAnsiTheme="majorBidi" w:cstheme="majorBidi"/>
          <w:sz w:val="30"/>
          <w:szCs w:val="30"/>
        </w:rPr>
        <w:t xml:space="preserve">33 </w:t>
      </w:r>
      <w:r w:rsidR="00B32D71" w:rsidRPr="00B32D71">
        <w:rPr>
          <w:rFonts w:asciiTheme="majorBidi" w:hAnsiTheme="majorBidi" w:cs="Angsana New"/>
          <w:sz w:val="30"/>
          <w:szCs w:val="30"/>
          <w:cs/>
        </w:rPr>
        <w:t>จาก</w:t>
      </w:r>
      <w:r w:rsidR="00037F4A" w:rsidRPr="00B32D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7F4A" w:rsidRPr="00B32D71">
        <w:rPr>
          <w:rFonts w:asciiTheme="majorBidi" w:hAnsiTheme="majorBidi" w:cstheme="majorBidi"/>
          <w:sz w:val="30"/>
          <w:szCs w:val="30"/>
        </w:rPr>
        <w:t xml:space="preserve">SSW </w:t>
      </w:r>
      <w:r w:rsidRPr="00B32D71">
        <w:rPr>
          <w:rFonts w:asciiTheme="majorBidi" w:hAnsiTheme="majorBidi" w:cs="Angsana New"/>
          <w:sz w:val="30"/>
          <w:szCs w:val="30"/>
          <w:cs/>
        </w:rPr>
        <w:t>มูลค่าเงินลงทุน</w:t>
      </w:r>
      <w:r w:rsidR="00037F4A" w:rsidRPr="00B32D71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B32D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7934" w:rsidRPr="00B32D71">
        <w:rPr>
          <w:rFonts w:asciiTheme="majorBidi" w:hAnsiTheme="majorBidi" w:cs="Angsana New"/>
          <w:sz w:val="30"/>
          <w:szCs w:val="30"/>
        </w:rPr>
        <w:t>3</w:t>
      </w:r>
      <w:r w:rsidR="007D6501" w:rsidRPr="00B32D71">
        <w:rPr>
          <w:rFonts w:asciiTheme="majorBidi" w:hAnsiTheme="majorBidi" w:cs="Angsana New"/>
          <w:sz w:val="30"/>
          <w:szCs w:val="30"/>
        </w:rPr>
        <w:t>,001</w:t>
      </w:r>
      <w:r w:rsidRPr="00B32D71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6639196B" w14:textId="413EAA1E" w:rsidR="006C0985" w:rsidRPr="00D67B6E" w:rsidRDefault="006C0985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67B6E">
        <w:rPr>
          <w:rFonts w:asciiTheme="majorBidi" w:hAnsiTheme="majorBidi" w:cs="Angsana New"/>
          <w:sz w:val="30"/>
          <w:szCs w:val="30"/>
          <w:cs/>
        </w:rPr>
        <w:t xml:space="preserve">รับโอนหุ้นร้อยละ </w:t>
      </w:r>
      <w:r w:rsidRPr="00DF2BC5">
        <w:rPr>
          <w:rFonts w:asciiTheme="majorBidi" w:hAnsiTheme="majorBidi" w:cs="Angsana New"/>
          <w:sz w:val="30"/>
          <w:szCs w:val="30"/>
        </w:rPr>
        <w:t>80</w:t>
      </w:r>
      <w:r w:rsidRPr="00DF2BC5">
        <w:rPr>
          <w:rFonts w:asciiTheme="majorBidi" w:hAnsiTheme="majorBidi" w:cs="Angsana New"/>
          <w:sz w:val="30"/>
          <w:szCs w:val="30"/>
          <w:cs/>
        </w:rPr>
        <w:t>.</w:t>
      </w:r>
      <w:r w:rsidRPr="00DF2BC5">
        <w:rPr>
          <w:rFonts w:asciiTheme="majorBidi" w:hAnsiTheme="majorBidi" w:cs="Angsana New"/>
          <w:sz w:val="30"/>
          <w:szCs w:val="30"/>
        </w:rPr>
        <w:t>07</w:t>
      </w:r>
      <w:r w:rsidRPr="00D67B6E">
        <w:rPr>
          <w:rFonts w:asciiTheme="majorBidi" w:hAnsiTheme="majorBidi" w:cs="Angsana New"/>
          <w:sz w:val="30"/>
          <w:szCs w:val="30"/>
          <w:cs/>
        </w:rPr>
        <w:t xml:space="preserve"> ใน </w:t>
      </w:r>
      <w:proofErr w:type="spellStart"/>
      <w:r w:rsidRPr="00D67B6E">
        <w:rPr>
          <w:rFonts w:asciiTheme="majorBidi" w:hAnsiTheme="majorBidi" w:cs="Angsana New"/>
          <w:sz w:val="30"/>
          <w:szCs w:val="30"/>
        </w:rPr>
        <w:t>Mariwasa</w:t>
      </w:r>
      <w:proofErr w:type="spellEnd"/>
      <w:r w:rsidRPr="00D67B6E">
        <w:rPr>
          <w:rFonts w:asciiTheme="majorBidi" w:hAnsiTheme="majorBidi" w:cs="Angsana New"/>
          <w:sz w:val="30"/>
          <w:szCs w:val="30"/>
          <w:cs/>
        </w:rPr>
        <w:t>-</w:t>
      </w:r>
      <w:r w:rsidRPr="00D67B6E">
        <w:rPr>
          <w:rFonts w:asciiTheme="majorBidi" w:hAnsiTheme="majorBidi" w:cs="Angsana New"/>
          <w:sz w:val="30"/>
          <w:szCs w:val="30"/>
        </w:rPr>
        <w:t>Siam Ceramics, Inc</w:t>
      </w:r>
      <w:r w:rsidRPr="00D67B6E">
        <w:rPr>
          <w:rFonts w:asciiTheme="majorBidi" w:hAnsiTheme="majorBidi" w:cs="Angsana New"/>
          <w:sz w:val="30"/>
          <w:szCs w:val="30"/>
          <w:cs/>
        </w:rPr>
        <w:t>. (“</w:t>
      </w:r>
      <w:r w:rsidRPr="00D67B6E">
        <w:rPr>
          <w:rFonts w:asciiTheme="majorBidi" w:hAnsiTheme="majorBidi" w:cs="Angsana New"/>
          <w:sz w:val="30"/>
          <w:szCs w:val="30"/>
        </w:rPr>
        <w:t>MSC</w:t>
      </w:r>
      <w:r w:rsidRPr="00D67B6E">
        <w:rPr>
          <w:rFonts w:asciiTheme="majorBidi" w:hAnsiTheme="majorBidi" w:cs="Angsana New"/>
          <w:sz w:val="30"/>
          <w:szCs w:val="30"/>
          <w:cs/>
        </w:rPr>
        <w:t xml:space="preserve">”) มูลค่าเงินลงทุน </w:t>
      </w:r>
      <w:r w:rsidRPr="00D67B6E">
        <w:rPr>
          <w:rFonts w:asciiTheme="majorBidi" w:hAnsiTheme="majorBidi" w:cs="Angsana New"/>
          <w:sz w:val="30"/>
          <w:szCs w:val="30"/>
        </w:rPr>
        <w:t>1</w:t>
      </w:r>
      <w:r w:rsidRPr="00D67B6E">
        <w:rPr>
          <w:rFonts w:asciiTheme="majorBidi" w:hAnsiTheme="majorBidi" w:cs="Angsana New"/>
          <w:sz w:val="30"/>
          <w:szCs w:val="30"/>
          <w:cs/>
        </w:rPr>
        <w:t>,</w:t>
      </w:r>
      <w:r w:rsidRPr="00D67B6E">
        <w:rPr>
          <w:rFonts w:asciiTheme="majorBidi" w:hAnsiTheme="majorBidi" w:cs="Angsana New"/>
          <w:sz w:val="30"/>
          <w:szCs w:val="30"/>
        </w:rPr>
        <w:t>421</w:t>
      </w:r>
      <w:r w:rsidRPr="00D67B6E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1C1106CF" w14:textId="48DF3848" w:rsidR="0048767D" w:rsidRPr="00D67B6E" w:rsidRDefault="0048767D" w:rsidP="006C0985">
      <w:pPr>
        <w:pStyle w:val="ListParagraph"/>
        <w:numPr>
          <w:ilvl w:val="0"/>
          <w:numId w:val="43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67B6E">
        <w:rPr>
          <w:rFonts w:asciiTheme="majorBidi" w:hAnsiTheme="majorBidi" w:cs="Angsana New" w:hint="cs"/>
          <w:sz w:val="30"/>
          <w:szCs w:val="30"/>
          <w:cs/>
        </w:rPr>
        <w:t xml:space="preserve">รับโอนสินทรัพย์และหนี้สินสุทธิของ </w:t>
      </w:r>
      <w:r w:rsidRPr="00D67B6E">
        <w:rPr>
          <w:rFonts w:asciiTheme="majorBidi" w:hAnsiTheme="majorBidi" w:cs="Angsana New"/>
          <w:sz w:val="30"/>
          <w:szCs w:val="30"/>
        </w:rPr>
        <w:t xml:space="preserve">CCCL </w:t>
      </w:r>
      <w:r w:rsidRPr="00D67B6E">
        <w:rPr>
          <w:rFonts w:asciiTheme="majorBidi" w:hAnsiTheme="majorBidi" w:cs="Angsana New" w:hint="cs"/>
          <w:sz w:val="30"/>
          <w:szCs w:val="30"/>
          <w:cs/>
        </w:rPr>
        <w:t xml:space="preserve">มูลค่าเงินลงทุน </w:t>
      </w:r>
      <w:r w:rsidRPr="00D67B6E">
        <w:rPr>
          <w:rFonts w:asciiTheme="majorBidi" w:hAnsiTheme="majorBidi" w:cs="Angsana New"/>
          <w:sz w:val="30"/>
          <w:szCs w:val="30"/>
        </w:rPr>
        <w:t xml:space="preserve">37 </w:t>
      </w:r>
      <w:r w:rsidRPr="00D67B6E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09E4CFB5" w14:textId="6DBCBED6" w:rsidR="007427E8" w:rsidRPr="00D67B6E" w:rsidRDefault="007427E8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B0E914" w14:textId="77777777" w:rsidR="00B926B4" w:rsidRDefault="00B9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F21013" w14:textId="0A909500" w:rsidR="00024CAE" w:rsidRPr="00D67B6E" w:rsidRDefault="00422F9C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1"/>
      <w:r w:rsidRPr="00D67B6E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สินทรัพย์ที่ได้มาและหนี้สินที่รับมา ณ วันที่ปรับโครงสร้างธุรกิจ มีดังนี้</w:t>
      </w:r>
    </w:p>
    <w:bookmarkEnd w:id="1"/>
    <w:p w14:paraId="3529B77A" w14:textId="259848C3" w:rsidR="0080150F" w:rsidRDefault="0080150F" w:rsidP="0081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C1278E6" w14:textId="1A09FC5A" w:rsidR="00A3209E" w:rsidRDefault="00F91077" w:rsidP="0081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F91077">
        <w:rPr>
          <w:noProof/>
        </w:rPr>
        <w:drawing>
          <wp:inline distT="0" distB="0" distL="0" distR="0" wp14:anchorId="14799D26" wp14:editId="5178BB93">
            <wp:extent cx="5906135" cy="510984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10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CE81" w14:textId="77777777" w:rsidR="00A53142" w:rsidRPr="00A1320D" w:rsidRDefault="00A53142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6A977C3" w14:textId="73E0B517" w:rsidR="007577B2" w:rsidRDefault="006543DD" w:rsidP="00287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77B2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บริษัทได้จัดทำงบการเงินรวมโดยรวมงบการเงินของบริษัทในกลุ่มเสมือนว่าเป็นวิธีการรวมส่วนได้เสีย</w:t>
      </w:r>
      <w:r w:rsidRPr="007577B2">
        <w:rPr>
          <w:rFonts w:asciiTheme="majorBidi" w:hAnsiTheme="majorBidi" w:cstheme="majorBidi"/>
          <w:sz w:val="30"/>
          <w:szCs w:val="30"/>
          <w:cs/>
        </w:rPr>
        <w:t xml:space="preserve">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วันที่ </w:t>
      </w:r>
      <w:r w:rsidRPr="007577B2">
        <w:rPr>
          <w:rFonts w:asciiTheme="majorBidi" w:hAnsiTheme="majorBidi" w:cstheme="majorBidi"/>
          <w:sz w:val="30"/>
          <w:szCs w:val="30"/>
        </w:rPr>
        <w:t xml:space="preserve">1 </w:t>
      </w:r>
      <w:r w:rsidRPr="007577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577B2">
        <w:rPr>
          <w:rFonts w:asciiTheme="majorBidi" w:hAnsiTheme="majorBidi" w:cstheme="majorBidi"/>
          <w:sz w:val="30"/>
          <w:szCs w:val="30"/>
        </w:rPr>
        <w:t xml:space="preserve">2564 </w:t>
      </w:r>
      <w:r w:rsidRPr="007577B2">
        <w:rPr>
          <w:rFonts w:asciiTheme="majorBidi" w:hAnsiTheme="majorBidi" w:cstheme="majorBidi"/>
          <w:sz w:val="30"/>
          <w:szCs w:val="30"/>
          <w:cs/>
        </w:rPr>
        <w:t>ถึงแม้ว่าความสัมพันธ์ของบริษัทกับบริษัทย่อยทางกฎหมายจะเกิดขึ้นภายหลังเพื่อประโยชน์ในการเปรียบเทียบ</w:t>
      </w:r>
      <w:r w:rsidRPr="007577B2"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B82898" w:rsidRPr="007577B2">
        <w:rPr>
          <w:rFonts w:asciiTheme="majorBidi" w:hAnsiTheme="majorBidi" w:cstheme="majorBidi" w:hint="cs"/>
          <w:sz w:val="30"/>
          <w:szCs w:val="30"/>
          <w:cs/>
        </w:rPr>
        <w:t xml:space="preserve">แนวปฏิบัติทางการบัญชีสำหรับการรวมธุรกิจภายใต้การควบคุมเดียวกัน 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>โดยกลุ่มบริษัทจะต้องรับรู้สินทรัพย์</w:t>
      </w:r>
      <w:r w:rsidR="00B82898" w:rsidRPr="007577B2">
        <w:rPr>
          <w:rFonts w:asciiTheme="majorBidi" w:hAnsiTheme="majorBidi" w:cstheme="majorBidi"/>
          <w:spacing w:val="-6"/>
          <w:sz w:val="30"/>
          <w:szCs w:val="30"/>
          <w:cs/>
        </w:rPr>
        <w:t>และหนี้สินของกิจการที่ถูกนำมารวมกันด้วยมูลค่าตามบัญชีของกิจการที่นำมารวมในงบการเงินรวมของกลุ่ม</w:t>
      </w:r>
      <w:r w:rsidR="007577B2" w:rsidRPr="007577B2">
        <w:rPr>
          <w:rFonts w:asciiTheme="majorBidi" w:hAnsiTheme="majorBidi"/>
          <w:spacing w:val="-6"/>
          <w:sz w:val="30"/>
          <w:szCs w:val="30"/>
          <w:cs/>
        </w:rPr>
        <w:t>บริษัท</w:t>
      </w:r>
      <w:r w:rsidR="00B82898" w:rsidRPr="007577B2">
        <w:rPr>
          <w:rFonts w:asciiTheme="majorBidi" w:hAnsiTheme="majorBidi" w:cstheme="majorBidi"/>
          <w:spacing w:val="2"/>
          <w:sz w:val="30"/>
          <w:szCs w:val="30"/>
          <w:cs/>
        </w:rPr>
        <w:t>ก่อนการรวมธุรกิจภายใต้การควบคุมเดียวกัน รวมถึงมูลค่าตามบัญชีของค่าความนิยมที่เกิดจากการรวมธุรกิจ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>ในครั้งก่อนของบริษัทใหญ่ในลำดับสูงสุด</w:t>
      </w:r>
      <w:r w:rsidR="00B82898" w:rsidRPr="007577B2">
        <w:rPr>
          <w:rFonts w:asciiTheme="majorBidi" w:hAnsiTheme="majorBidi"/>
          <w:sz w:val="30"/>
          <w:szCs w:val="30"/>
          <w:cs/>
        </w:rPr>
        <w:t xml:space="preserve"> </w:t>
      </w:r>
      <w:r w:rsidR="00B82898" w:rsidRPr="007577B2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="000D227B" w:rsidRPr="007577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2898" w:rsidRPr="007577B2">
        <w:rPr>
          <w:rFonts w:asciiTheme="majorBidi" w:hAnsiTheme="majorBidi" w:cstheme="majorBidi" w:hint="cs"/>
          <w:sz w:val="30"/>
          <w:szCs w:val="30"/>
          <w:cs/>
        </w:rPr>
        <w:t>ผลของการ</w:t>
      </w:r>
      <w:r w:rsidR="000D227B" w:rsidRPr="007577B2">
        <w:rPr>
          <w:rFonts w:asciiTheme="majorBidi" w:hAnsiTheme="majorBidi"/>
          <w:sz w:val="30"/>
          <w:szCs w:val="30"/>
          <w:cs/>
        </w:rPr>
        <w:t>ปรับ</w:t>
      </w:r>
      <w:r w:rsidR="00B82898" w:rsidRPr="007577B2">
        <w:rPr>
          <w:rFonts w:asciiTheme="majorBidi" w:hAnsiTheme="majorBidi" w:cstheme="majorBidi" w:hint="cs"/>
          <w:sz w:val="30"/>
          <w:szCs w:val="30"/>
          <w:cs/>
        </w:rPr>
        <w:t>โครงสร้าง</w:t>
      </w:r>
      <w:r w:rsidR="000D227B" w:rsidRPr="007577B2">
        <w:rPr>
          <w:rFonts w:asciiTheme="majorBidi" w:hAnsiTheme="majorBidi"/>
          <w:sz w:val="30"/>
          <w:szCs w:val="30"/>
          <w:cs/>
        </w:rPr>
        <w:t>ธุรกิจ</w:t>
      </w:r>
      <w:r w:rsidR="00B82898" w:rsidRPr="007577B2">
        <w:rPr>
          <w:rFonts w:asciiTheme="majorBidi" w:hAnsiTheme="majorBidi" w:cstheme="majorBidi" w:hint="cs"/>
          <w:sz w:val="30"/>
          <w:szCs w:val="30"/>
          <w:cs/>
        </w:rPr>
        <w:t>ส่งผลทำให้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>ส่วนของผู้ถือหุ้นกิจการก่อนการ</w:t>
      </w:r>
      <w:r w:rsidR="00F268A4" w:rsidRPr="007577B2">
        <w:rPr>
          <w:rFonts w:asciiTheme="majorBidi" w:hAnsiTheme="majorBidi" w:cstheme="majorBidi" w:hint="cs"/>
          <w:sz w:val="30"/>
          <w:szCs w:val="30"/>
          <w:cs/>
        </w:rPr>
        <w:t>ปรับโครงสร้างธุรกิจ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D227B" w:rsidRPr="007577B2">
        <w:rPr>
          <w:rFonts w:asciiTheme="majorBidi" w:hAnsiTheme="majorBidi" w:cstheme="majorBidi"/>
          <w:sz w:val="30"/>
          <w:szCs w:val="30"/>
        </w:rPr>
        <w:t>1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82898" w:rsidRPr="007577B2">
        <w:rPr>
          <w:rFonts w:asciiTheme="majorBidi" w:hAnsiTheme="majorBidi" w:cstheme="majorBidi"/>
          <w:sz w:val="30"/>
          <w:szCs w:val="30"/>
        </w:rPr>
        <w:t>2564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2898" w:rsidRPr="007577B2">
        <w:rPr>
          <w:rFonts w:asciiTheme="majorBidi" w:hAnsiTheme="majorBidi" w:cstheme="majorBidi" w:hint="cs"/>
          <w:sz w:val="30"/>
          <w:szCs w:val="30"/>
          <w:cs/>
        </w:rPr>
        <w:t>ในงบการเงินรวมเพิ่มขึ้น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82898" w:rsidRPr="007577B2">
        <w:rPr>
          <w:rFonts w:asciiTheme="majorBidi" w:hAnsiTheme="majorBidi" w:cstheme="majorBidi"/>
          <w:sz w:val="30"/>
          <w:szCs w:val="30"/>
        </w:rPr>
        <w:t>14,88</w:t>
      </w:r>
      <w:r w:rsidR="003F136D">
        <w:rPr>
          <w:rFonts w:asciiTheme="majorBidi" w:hAnsiTheme="majorBidi" w:cstheme="majorBidi"/>
          <w:sz w:val="30"/>
          <w:szCs w:val="30"/>
        </w:rPr>
        <w:t>2</w:t>
      </w:r>
      <w:r w:rsidR="00B82898" w:rsidRPr="007577B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577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A27BDA" w14:textId="062594FF" w:rsidR="008478F7" w:rsidRDefault="008478F7" w:rsidP="0065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478F7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สินทรัพย์ที่ได้มาและหนี้สินที่รับมา</w:t>
      </w:r>
      <w:r w:rsidRPr="00847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78F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478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78F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E40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4035">
        <w:rPr>
          <w:rFonts w:asciiTheme="majorBidi" w:hAnsiTheme="majorBidi" w:cstheme="majorBidi"/>
          <w:sz w:val="30"/>
          <w:szCs w:val="30"/>
        </w:rPr>
        <w:t xml:space="preserve">1 </w:t>
      </w:r>
      <w:r w:rsidR="00DE403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E4035">
        <w:rPr>
          <w:rFonts w:asciiTheme="majorBidi" w:hAnsiTheme="majorBidi" w:cstheme="majorBidi"/>
          <w:sz w:val="30"/>
          <w:szCs w:val="30"/>
        </w:rPr>
        <w:t xml:space="preserve">2564 </w:t>
      </w:r>
      <w:r w:rsidRPr="008478F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6AD1B84D" w14:textId="77777777" w:rsidR="00FD21A6" w:rsidRPr="00FD21A6" w:rsidRDefault="00FD21A6" w:rsidP="00FD2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81780" w14:textId="501E2AA8" w:rsidR="00CD5A0C" w:rsidRPr="00FD2C5B" w:rsidRDefault="003F136D" w:rsidP="00B97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3F136D">
        <w:rPr>
          <w:noProof/>
        </w:rPr>
        <w:drawing>
          <wp:inline distT="0" distB="0" distL="0" distR="0" wp14:anchorId="1F352487" wp14:editId="6622248D">
            <wp:extent cx="5906135" cy="43926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39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7701D" w14:textId="6C1C8919" w:rsidR="001B0E66" w:rsidRDefault="001B0E66" w:rsidP="001B0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C849616" w14:textId="77777777" w:rsidR="00CE0A23" w:rsidRDefault="00CE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C43C0A" w14:textId="03EE6AD1" w:rsidR="00193379" w:rsidRPr="00166E40" w:rsidRDefault="00193379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6E40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="00EE7DEA" w:rsidRPr="00166E40">
        <w:rPr>
          <w:rFonts w:asciiTheme="majorBidi" w:hAnsiTheme="majorBidi" w:cstheme="majorBidi" w:hint="cs"/>
          <w:sz w:val="30"/>
          <w:szCs w:val="30"/>
          <w:cs/>
        </w:rPr>
        <w:t>ขาย</w:t>
      </w:r>
      <w:r w:rsidRPr="00166E40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EE7DEA" w:rsidRPr="00166E40">
        <w:rPr>
          <w:rFonts w:asciiTheme="majorBidi" w:hAnsiTheme="majorBidi" w:cstheme="majorBidi" w:hint="cs"/>
          <w:sz w:val="30"/>
          <w:szCs w:val="30"/>
          <w:cs/>
        </w:rPr>
        <w:t>ในบริษัทย่อย</w:t>
      </w:r>
      <w:r w:rsidR="00D23D40" w:rsidRPr="00166E40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</w:p>
    <w:p w14:paraId="41CADDF2" w14:textId="77777777" w:rsidR="00193379" w:rsidRPr="00166E40" w:rsidRDefault="00193379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B63478" w14:textId="5F2D1131" w:rsidR="00EE7DEA" w:rsidRPr="00166E40" w:rsidRDefault="00EE7DEA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66E40">
        <w:rPr>
          <w:rFonts w:asciiTheme="majorBidi" w:hAnsiTheme="majorBidi"/>
          <w:spacing w:val="4"/>
          <w:sz w:val="30"/>
          <w:szCs w:val="30"/>
          <w:cs/>
        </w:rPr>
        <w:t>ในระหว่างปี</w:t>
      </w:r>
      <w:r w:rsidRPr="00166E40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166E40">
        <w:rPr>
          <w:rFonts w:asciiTheme="majorBidi" w:hAnsiTheme="majorBidi"/>
          <w:spacing w:val="4"/>
          <w:sz w:val="30"/>
          <w:szCs w:val="30"/>
        </w:rPr>
        <w:t xml:space="preserve">2565 </w:t>
      </w:r>
      <w:r w:rsidRPr="00166E40">
        <w:rPr>
          <w:rFonts w:asciiTheme="majorBidi" w:hAnsiTheme="majorBidi"/>
          <w:spacing w:val="4"/>
          <w:sz w:val="30"/>
          <w:szCs w:val="30"/>
          <w:cs/>
        </w:rPr>
        <w:t>บริษัท</w:t>
      </w:r>
      <w:r w:rsidRPr="00166E40">
        <w:rPr>
          <w:rFonts w:asciiTheme="majorBidi" w:hAnsiTheme="majorBidi" w:hint="cs"/>
          <w:spacing w:val="4"/>
          <w:sz w:val="30"/>
          <w:szCs w:val="30"/>
          <w:cs/>
        </w:rPr>
        <w:t>มีการ</w:t>
      </w:r>
      <w:r w:rsidRPr="00166E40">
        <w:rPr>
          <w:rFonts w:asciiTheme="majorBidi" w:hAnsiTheme="majorBidi"/>
          <w:spacing w:val="4"/>
          <w:sz w:val="30"/>
          <w:szCs w:val="30"/>
          <w:cs/>
        </w:rPr>
        <w:t>ขายเงินลงทุนในบริษัทย่อย</w:t>
      </w:r>
      <w:r w:rsidR="00EB32B4" w:rsidRPr="00166E40">
        <w:rPr>
          <w:rFonts w:asciiTheme="majorBidi" w:hAnsiTheme="majorBidi" w:hint="cs"/>
          <w:spacing w:val="4"/>
          <w:sz w:val="30"/>
          <w:szCs w:val="30"/>
          <w:cs/>
        </w:rPr>
        <w:t>และบริษัทร่วม</w:t>
      </w:r>
      <w:r w:rsidRPr="00166E40">
        <w:rPr>
          <w:rFonts w:asciiTheme="majorBidi" w:hAnsiTheme="majorBidi"/>
          <w:spacing w:val="4"/>
          <w:sz w:val="30"/>
          <w:szCs w:val="30"/>
          <w:cs/>
        </w:rPr>
        <w:t>ให้แก่บริษัทอื่นในกลุ่ม</w:t>
      </w:r>
      <w:r w:rsidRPr="00166E40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166E40">
        <w:rPr>
          <w:rFonts w:asciiTheme="majorBidi" w:hAnsiTheme="majorBidi"/>
          <w:spacing w:val="4"/>
          <w:sz w:val="30"/>
          <w:szCs w:val="30"/>
        </w:rPr>
        <w:t>SCC</w:t>
      </w:r>
      <w:r w:rsidRPr="00166E40">
        <w:rPr>
          <w:rFonts w:asciiTheme="majorBidi" w:hAnsiTheme="majorBidi"/>
          <w:sz w:val="30"/>
          <w:szCs w:val="30"/>
          <w:cs/>
        </w:rPr>
        <w:t xml:space="preserve"> มูลค่า</w:t>
      </w:r>
      <w:r w:rsidRPr="00166E40">
        <w:rPr>
          <w:rFonts w:asciiTheme="majorBidi" w:hAnsiTheme="majorBidi" w:hint="cs"/>
          <w:sz w:val="30"/>
          <w:szCs w:val="30"/>
          <w:cs/>
        </w:rPr>
        <w:t>การ</w:t>
      </w:r>
      <w:r w:rsidRPr="00166E40">
        <w:rPr>
          <w:rFonts w:asciiTheme="majorBidi" w:hAnsiTheme="majorBidi"/>
          <w:sz w:val="30"/>
          <w:szCs w:val="30"/>
          <w:cs/>
        </w:rPr>
        <w:t xml:space="preserve">ขายรวม </w:t>
      </w:r>
      <w:r w:rsidR="00BC198A" w:rsidRPr="00166E40">
        <w:rPr>
          <w:rFonts w:asciiTheme="majorBidi" w:hAnsiTheme="majorBidi"/>
          <w:sz w:val="30"/>
          <w:szCs w:val="30"/>
        </w:rPr>
        <w:t>3,534</w:t>
      </w:r>
      <w:r w:rsidRPr="00166E40">
        <w:rPr>
          <w:rFonts w:asciiTheme="majorBidi" w:hAnsiTheme="majorBidi"/>
          <w:sz w:val="30"/>
          <w:szCs w:val="30"/>
          <w:cs/>
        </w:rPr>
        <w:t xml:space="preserve"> ล้านบาท และรับรู้ขาดทุนจากการขายก่อนภาษี </w:t>
      </w:r>
      <w:r w:rsidRPr="00166E40">
        <w:rPr>
          <w:rFonts w:asciiTheme="majorBidi" w:hAnsiTheme="majorBidi"/>
          <w:sz w:val="30"/>
          <w:szCs w:val="30"/>
        </w:rPr>
        <w:t>591</w:t>
      </w:r>
      <w:r w:rsidRPr="00166E40">
        <w:rPr>
          <w:rFonts w:asciiTheme="majorBidi" w:hAnsiTheme="majorBidi"/>
          <w:sz w:val="30"/>
          <w:szCs w:val="30"/>
          <w:cs/>
        </w:rPr>
        <w:t xml:space="preserve"> ล้านบาท โดยรวมอยู่ในค่าใช้จ่ายในการบริหารในงบกำไรขาดทุนรวม </w:t>
      </w:r>
      <w:r w:rsidRPr="00166E40">
        <w:rPr>
          <w:rFonts w:asciiTheme="majorBidi" w:hAnsiTheme="majorBidi" w:hint="cs"/>
          <w:sz w:val="30"/>
          <w:szCs w:val="30"/>
          <w:cs/>
        </w:rPr>
        <w:t>โดย</w:t>
      </w:r>
      <w:r w:rsidRPr="00166E40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p w14:paraId="1DF7C484" w14:textId="2B8D95AA" w:rsidR="006B668A" w:rsidRPr="00CE0A23" w:rsidRDefault="006B668A" w:rsidP="00CE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95C8C8" w14:textId="6153E41C" w:rsidR="0008423E" w:rsidRPr="00CE0A23" w:rsidRDefault="00EE7DEA" w:rsidP="00222EC3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ในเดือนตุลาคม </w:t>
      </w:r>
      <w:r w:rsidRPr="00CE0A23">
        <w:rPr>
          <w:rFonts w:ascii="Angsana New" w:hAnsi="Angsana New" w:cs="Angsana New"/>
          <w:spacing w:val="4"/>
          <w:sz w:val="30"/>
          <w:szCs w:val="30"/>
        </w:rPr>
        <w:t xml:space="preserve">2565 </w:t>
      </w:r>
      <w:r w:rsidR="00A862A0" w:rsidRPr="00CE0A23">
        <w:rPr>
          <w:rFonts w:ascii="Angsana New" w:hAnsi="Angsana New" w:cs="Angsana New"/>
          <w:spacing w:val="4"/>
          <w:sz w:val="30"/>
          <w:szCs w:val="30"/>
          <w:cs/>
        </w:rPr>
        <w:t>บริษัทได้</w:t>
      </w:r>
      <w:r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ขายหุ้นที่ถือทั้งหมดร้อยละ </w:t>
      </w:r>
      <w:r w:rsidR="0055505D" w:rsidRPr="00CE0A23">
        <w:rPr>
          <w:rFonts w:ascii="Angsana New" w:hAnsi="Angsana New" w:cs="Angsana New"/>
          <w:spacing w:val="4"/>
          <w:sz w:val="30"/>
          <w:szCs w:val="30"/>
        </w:rPr>
        <w:t>100</w:t>
      </w:r>
      <w:r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 ในบริษัทเอ็มอาร์ซี รูฟฟิ่ง จำกัด </w:t>
      </w:r>
      <w:r w:rsidR="0055505D"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และขายหุ้นที่ถือทั้งหมดร้อยละ </w:t>
      </w:r>
      <w:r w:rsidR="0055505D" w:rsidRPr="00CE0A23">
        <w:rPr>
          <w:rFonts w:ascii="Angsana New" w:hAnsi="Angsana New" w:cs="Angsana New"/>
          <w:spacing w:val="4"/>
          <w:sz w:val="30"/>
          <w:szCs w:val="30"/>
        </w:rPr>
        <w:t xml:space="preserve">51 </w:t>
      </w:r>
      <w:r w:rsidR="0055505D"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ในบริษัทเอสซีจี-เซกิซุย เซลล์ จำกัด </w:t>
      </w:r>
      <w:r w:rsidRPr="00CE0A23">
        <w:rPr>
          <w:rFonts w:ascii="Angsana New" w:hAnsi="Angsana New" w:cs="Angsana New"/>
          <w:spacing w:val="4"/>
          <w:sz w:val="30"/>
          <w:szCs w:val="30"/>
          <w:cs/>
        </w:rPr>
        <w:t>จำนวนเงิน</w:t>
      </w:r>
      <w:r w:rsidR="00A862A0" w:rsidRPr="00CE0A23">
        <w:rPr>
          <w:rFonts w:ascii="Angsana New" w:hAnsi="Angsana New" w:cs="Angsana New"/>
          <w:spacing w:val="4"/>
          <w:sz w:val="30"/>
          <w:szCs w:val="30"/>
          <w:cs/>
        </w:rPr>
        <w:t>รวม</w:t>
      </w:r>
      <w:r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CE0A23">
        <w:rPr>
          <w:rFonts w:ascii="Angsana New" w:hAnsi="Angsana New" w:cs="Angsana New"/>
          <w:spacing w:val="4"/>
          <w:sz w:val="30"/>
          <w:szCs w:val="30"/>
        </w:rPr>
        <w:t xml:space="preserve">3 </w:t>
      </w:r>
      <w:r w:rsidRPr="00CE0A23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="00A862A0" w:rsidRPr="00CE0A23">
        <w:rPr>
          <w:rFonts w:ascii="Angsana New" w:hAnsi="Angsana New" w:cs="Angsana New"/>
          <w:spacing w:val="4"/>
          <w:sz w:val="30"/>
          <w:szCs w:val="30"/>
          <w:cs/>
        </w:rPr>
        <w:t xml:space="preserve"> ส่งผลให้ส่วนได้เสีย</w:t>
      </w:r>
      <w:r w:rsidR="00A862A0" w:rsidRPr="00CE0A23">
        <w:rPr>
          <w:rFonts w:ascii="Angsana New" w:hAnsi="Angsana New" w:cs="Angsana New"/>
          <w:sz w:val="30"/>
          <w:szCs w:val="30"/>
          <w:cs/>
        </w:rPr>
        <w:t>ที่ไม่</w:t>
      </w:r>
      <w:r w:rsidR="00C970FA">
        <w:rPr>
          <w:rFonts w:ascii="Angsana New" w:hAnsi="Angsana New" w:cs="Angsana New" w:hint="cs"/>
          <w:sz w:val="30"/>
          <w:szCs w:val="30"/>
          <w:cs/>
        </w:rPr>
        <w:t>มี</w:t>
      </w:r>
      <w:r w:rsidR="00A862A0" w:rsidRPr="00CE0A23">
        <w:rPr>
          <w:rFonts w:ascii="Angsana New" w:hAnsi="Angsana New" w:cs="Angsana New"/>
          <w:sz w:val="30"/>
          <w:szCs w:val="30"/>
          <w:cs/>
        </w:rPr>
        <w:t>อำนาจควบคุม</w:t>
      </w:r>
      <w:r w:rsidR="009F73C3" w:rsidRPr="009F73C3">
        <w:rPr>
          <w:rFonts w:ascii="Angsana New" w:hAnsi="Angsana New" w:cs="Angsana New"/>
          <w:sz w:val="30"/>
          <w:szCs w:val="30"/>
          <w:cs/>
        </w:rPr>
        <w:t>เพิ่มขึ้น</w:t>
      </w:r>
      <w:r w:rsidR="00A862A0" w:rsidRPr="00CE0A23">
        <w:rPr>
          <w:rFonts w:ascii="Angsana New" w:hAnsi="Angsana New" w:cs="Angsana New"/>
          <w:sz w:val="30"/>
          <w:szCs w:val="30"/>
          <w:cs/>
        </w:rPr>
        <w:t xml:space="preserve"> </w:t>
      </w:r>
      <w:r w:rsidR="00A862A0" w:rsidRPr="00CE0A23">
        <w:rPr>
          <w:rFonts w:ascii="Angsana New" w:hAnsi="Angsana New" w:cs="Angsana New"/>
          <w:sz w:val="30"/>
          <w:szCs w:val="30"/>
        </w:rPr>
        <w:t xml:space="preserve">222 </w:t>
      </w:r>
      <w:r w:rsidR="00A862A0" w:rsidRPr="00CE0A23">
        <w:rPr>
          <w:rFonts w:ascii="Angsana New" w:hAnsi="Angsana New" w:cs="Angsana New"/>
          <w:sz w:val="30"/>
          <w:szCs w:val="30"/>
          <w:cs/>
        </w:rPr>
        <w:t>ล้านบาท</w:t>
      </w:r>
      <w:r w:rsidR="00FE0A3B" w:rsidRPr="00CE0A23">
        <w:rPr>
          <w:rFonts w:ascii="Angsana New" w:hAnsi="Angsana New" w:cs="Angsana New"/>
          <w:sz w:val="30"/>
          <w:szCs w:val="30"/>
          <w:cs/>
        </w:rPr>
        <w:t xml:space="preserve"> นอกจากนี้ บริษัทได้ขายหุ้นที่ถือทั้งหมดร้อยละ </w:t>
      </w:r>
      <w:r w:rsidR="00FE0A3B" w:rsidRPr="00CE0A23">
        <w:rPr>
          <w:rFonts w:ascii="Angsana New" w:hAnsi="Angsana New" w:cs="Angsana New"/>
          <w:sz w:val="30"/>
          <w:szCs w:val="30"/>
        </w:rPr>
        <w:t xml:space="preserve">49 </w:t>
      </w:r>
      <w:r w:rsidR="00FE0A3B" w:rsidRPr="00CE0A23">
        <w:rPr>
          <w:rFonts w:ascii="Angsana New" w:hAnsi="Angsana New" w:cs="Angsana New"/>
          <w:sz w:val="30"/>
          <w:szCs w:val="30"/>
          <w:cs/>
        </w:rPr>
        <w:t xml:space="preserve">ในบริษัทเซกิซุย-เอสซีจี อินดัสทรี จำกัด ซึ่งเป็นบริษัทร่วม จำนวนเงิน </w:t>
      </w:r>
      <w:r w:rsidR="00FE0A3B" w:rsidRPr="00CE0A23">
        <w:rPr>
          <w:rFonts w:ascii="Angsana New" w:hAnsi="Angsana New" w:cs="Angsana New"/>
          <w:sz w:val="30"/>
          <w:szCs w:val="30"/>
        </w:rPr>
        <w:t xml:space="preserve">478 </w:t>
      </w:r>
      <w:r w:rsidR="00FE0A3B" w:rsidRPr="00CE0A2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7BF4E340" w14:textId="77777777" w:rsidR="00AE0C08" w:rsidRPr="00222EC3" w:rsidRDefault="00AE0C08" w:rsidP="0022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001D2C0" w14:textId="2AC8C58D" w:rsidR="00062958" w:rsidRPr="00CE0A23" w:rsidRDefault="00AE0C08" w:rsidP="00222EC3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E0A23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CE0A23">
        <w:rPr>
          <w:rFonts w:ascii="Angsana New" w:hAnsi="Angsana New" w:cs="Angsana New" w:hint="cs"/>
          <w:sz w:val="30"/>
          <w:szCs w:val="30"/>
        </w:rPr>
        <w:t>2565</w:t>
      </w:r>
      <w:r w:rsidRPr="00CE0A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0A3B" w:rsidRPr="00CE0A2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E0A23">
        <w:rPr>
          <w:rFonts w:ascii="Angsana New" w:hAnsi="Angsana New" w:cs="Angsana New" w:hint="cs"/>
          <w:sz w:val="30"/>
          <w:szCs w:val="30"/>
          <w:cs/>
        </w:rPr>
        <w:t>มีการขายเงินลงทุน ดังนี้</w:t>
      </w:r>
    </w:p>
    <w:p w14:paraId="4DB063BA" w14:textId="525ECE6C" w:rsidR="00AE0C08" w:rsidRPr="00CE0A23" w:rsidRDefault="00AE0C08" w:rsidP="00716A32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E0A23">
        <w:rPr>
          <w:rFonts w:ascii="Angsana New" w:hAnsi="Angsana New" w:cs="Angsana New"/>
          <w:sz w:val="30"/>
          <w:szCs w:val="30"/>
          <w:cs/>
        </w:rPr>
        <w:t>ขายหุ้น</w:t>
      </w:r>
      <w:r w:rsidR="008177CD" w:rsidRPr="00CE0A23">
        <w:rPr>
          <w:rFonts w:ascii="Angsana New" w:hAnsi="Angsana New" w:cs="Angsana New"/>
          <w:sz w:val="30"/>
          <w:szCs w:val="30"/>
          <w:cs/>
        </w:rPr>
        <w:t xml:space="preserve">ที่ถือทั้งหมดร้อยละ </w:t>
      </w:r>
      <w:r w:rsidR="008177CD" w:rsidRPr="00CE0A23">
        <w:rPr>
          <w:rFonts w:ascii="Angsana New" w:hAnsi="Angsana New" w:cs="Angsana New"/>
          <w:sz w:val="30"/>
          <w:szCs w:val="30"/>
        </w:rPr>
        <w:t>61</w:t>
      </w:r>
      <w:r w:rsidR="008177CD" w:rsidRPr="00CE0A23">
        <w:rPr>
          <w:rFonts w:ascii="Angsana New" w:hAnsi="Angsana New" w:cs="Angsana New"/>
          <w:sz w:val="30"/>
          <w:szCs w:val="30"/>
          <w:cs/>
        </w:rPr>
        <w:t>.</w:t>
      </w:r>
      <w:r w:rsidR="008177CD" w:rsidRPr="00CE0A23">
        <w:rPr>
          <w:rFonts w:ascii="Angsana New" w:hAnsi="Angsana New" w:cs="Angsana New"/>
          <w:sz w:val="30"/>
          <w:szCs w:val="30"/>
        </w:rPr>
        <w:t xml:space="preserve">01 </w:t>
      </w:r>
      <w:r w:rsidRPr="00CE0A23">
        <w:rPr>
          <w:rFonts w:ascii="Angsana New" w:hAnsi="Angsana New" w:cs="Angsana New"/>
          <w:sz w:val="30"/>
          <w:szCs w:val="30"/>
          <w:cs/>
        </w:rPr>
        <w:t xml:space="preserve">ในบริษัทควอลิตี้คอนสตรัคชั่นโปรดัคส์ จำกัด (มหาชน) </w:t>
      </w:r>
      <w:r w:rsidR="006B668A" w:rsidRPr="00CE0A23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Pr="00CE0A23"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CE0A23">
        <w:rPr>
          <w:rFonts w:ascii="Angsana New" w:hAnsi="Angsana New" w:cs="Angsana New"/>
          <w:spacing w:val="-2"/>
          <w:sz w:val="30"/>
          <w:szCs w:val="30"/>
        </w:rPr>
        <w:t>Q</w:t>
      </w:r>
      <w:r w:rsidRPr="00CE0A23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CE0A23">
        <w:rPr>
          <w:rFonts w:ascii="Angsana New" w:hAnsi="Angsana New" w:cs="Angsana New"/>
          <w:spacing w:val="-2"/>
          <w:sz w:val="30"/>
          <w:szCs w:val="30"/>
        </w:rPr>
        <w:t>CON</w:t>
      </w:r>
      <w:r w:rsidRPr="00CE0A23">
        <w:rPr>
          <w:rFonts w:ascii="Angsana New" w:hAnsi="Angsana New" w:cs="Angsana New"/>
          <w:spacing w:val="-2"/>
          <w:sz w:val="30"/>
          <w:szCs w:val="30"/>
          <w:cs/>
        </w:rPr>
        <w:t xml:space="preserve">”) จำนวนเงิน </w:t>
      </w:r>
      <w:r w:rsidR="008177CD" w:rsidRPr="00CE0A23">
        <w:rPr>
          <w:rFonts w:ascii="Angsana New" w:hAnsi="Angsana New" w:cs="Angsana New"/>
          <w:spacing w:val="-2"/>
          <w:sz w:val="30"/>
          <w:szCs w:val="30"/>
        </w:rPr>
        <w:t>1,264</w:t>
      </w:r>
      <w:r w:rsidRPr="00CE0A2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>
        <w:rPr>
          <w:rFonts w:ascii="Angsana New" w:hAnsi="Angsana New" w:cs="Angsana New" w:hint="cs"/>
          <w:spacing w:val="-2"/>
          <w:sz w:val="30"/>
          <w:szCs w:val="30"/>
          <w:cs/>
        </w:rPr>
        <w:t>ลดลง</w:t>
      </w:r>
      <w:r w:rsidRPr="00CE0A23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8177CD" w:rsidRPr="00CE0A23">
        <w:rPr>
          <w:rFonts w:ascii="Angsana New" w:hAnsi="Angsana New" w:cs="Angsana New"/>
          <w:spacing w:val="-2"/>
          <w:sz w:val="30"/>
          <w:szCs w:val="30"/>
        </w:rPr>
        <w:t xml:space="preserve"> 815</w:t>
      </w:r>
      <w:r w:rsidRPr="00CE0A23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</w:p>
    <w:p w14:paraId="32323B68" w14:textId="7CEF7334" w:rsidR="00933FD1" w:rsidRPr="00CE0A23" w:rsidRDefault="00AE0C08" w:rsidP="00CE0A2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E0A23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8177CD" w:rsidRPr="00CE0A23">
        <w:rPr>
          <w:rFonts w:asciiTheme="majorBidi" w:hAnsiTheme="majorBidi" w:cstheme="majorBidi"/>
          <w:sz w:val="30"/>
          <w:szCs w:val="30"/>
          <w:cs/>
        </w:rPr>
        <w:t>ที่ถือทั้งหมดร้อยละ</w:t>
      </w:r>
      <w:r w:rsidR="008177CD" w:rsidRPr="00CE0A23">
        <w:rPr>
          <w:rFonts w:asciiTheme="majorBidi" w:hAnsiTheme="majorBidi" w:cstheme="majorBidi"/>
          <w:sz w:val="30"/>
          <w:szCs w:val="30"/>
        </w:rPr>
        <w:t xml:space="preserve"> 100 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CE0A23">
        <w:rPr>
          <w:rFonts w:asciiTheme="majorBidi" w:hAnsiTheme="majorBidi" w:cstheme="majorBidi"/>
          <w:sz w:val="30"/>
          <w:szCs w:val="30"/>
        </w:rPr>
        <w:t xml:space="preserve">SCG Concrete Roof </w:t>
      </w:r>
      <w:r w:rsidRPr="00CE0A23">
        <w:rPr>
          <w:rFonts w:asciiTheme="majorBidi" w:hAnsiTheme="majorBidi" w:cstheme="majorBidi"/>
          <w:sz w:val="30"/>
          <w:szCs w:val="30"/>
          <w:cs/>
        </w:rPr>
        <w:t>(</w:t>
      </w:r>
      <w:r w:rsidRPr="00CE0A23">
        <w:rPr>
          <w:rFonts w:asciiTheme="majorBidi" w:hAnsiTheme="majorBidi" w:cstheme="majorBidi"/>
          <w:sz w:val="30"/>
          <w:szCs w:val="30"/>
        </w:rPr>
        <w:t>Cambodia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E0A23">
        <w:rPr>
          <w:rFonts w:asciiTheme="majorBidi" w:hAnsiTheme="majorBidi" w:cstheme="majorBidi"/>
          <w:sz w:val="30"/>
          <w:szCs w:val="30"/>
        </w:rPr>
        <w:t>Co</w:t>
      </w:r>
      <w:r w:rsidRPr="00CE0A23">
        <w:rPr>
          <w:rFonts w:asciiTheme="majorBidi" w:hAnsiTheme="majorBidi" w:cstheme="majorBidi"/>
          <w:sz w:val="30"/>
          <w:szCs w:val="30"/>
          <w:cs/>
        </w:rPr>
        <w:t>.</w:t>
      </w:r>
      <w:r w:rsidRPr="00CE0A23">
        <w:rPr>
          <w:rFonts w:asciiTheme="majorBidi" w:hAnsiTheme="majorBidi" w:cstheme="majorBidi"/>
          <w:sz w:val="30"/>
          <w:szCs w:val="30"/>
        </w:rPr>
        <w:t>, Ltd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A6790B" w:rsidRPr="00CE0A23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CE0A23">
        <w:rPr>
          <w:rFonts w:asciiTheme="majorBidi" w:hAnsiTheme="majorBidi" w:cstheme="majorBidi"/>
          <w:sz w:val="30"/>
          <w:szCs w:val="30"/>
          <w:cs/>
        </w:rPr>
        <w:t>มูลค่าตามสัญญา</w:t>
      </w:r>
      <w:r w:rsidR="00716A32" w:rsidRPr="00CE0A23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77CD" w:rsidRPr="00CE0A23">
        <w:rPr>
          <w:rFonts w:asciiTheme="majorBidi" w:hAnsiTheme="majorBidi" w:cstheme="majorBidi"/>
          <w:sz w:val="30"/>
          <w:szCs w:val="30"/>
        </w:rPr>
        <w:t>5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ล้านดอลลาร์สหรัฐ หรือเทียบเท่าเงินบาท</w:t>
      </w:r>
      <w:r w:rsidR="008177CD" w:rsidRPr="00CE0A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77CD" w:rsidRPr="00CE0A23">
        <w:rPr>
          <w:rFonts w:asciiTheme="majorBidi" w:hAnsiTheme="majorBidi" w:cstheme="majorBidi"/>
          <w:sz w:val="30"/>
          <w:szCs w:val="30"/>
        </w:rPr>
        <w:t>192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9239DB6" w14:textId="77777777" w:rsidR="00CE0A23" w:rsidRPr="00CE0A23" w:rsidRDefault="00CE0A23" w:rsidP="00CE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F397AFD" w14:textId="35D3046E" w:rsidR="00AE0C08" w:rsidRPr="00CE0A23" w:rsidRDefault="00AE0C08" w:rsidP="00222EC3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E0A23">
        <w:rPr>
          <w:rFonts w:ascii="Angsana New" w:hAnsi="Angsana New" w:cs="Angsana New"/>
          <w:sz w:val="30"/>
          <w:szCs w:val="30"/>
          <w:cs/>
        </w:rPr>
        <w:t>ในเดือนธันวาคม</w:t>
      </w:r>
      <w:r w:rsidR="008177CD" w:rsidRPr="00CE0A23">
        <w:rPr>
          <w:rFonts w:ascii="Angsana New" w:hAnsi="Angsana New" w:cs="Angsana New"/>
          <w:sz w:val="30"/>
          <w:szCs w:val="30"/>
        </w:rPr>
        <w:t xml:space="preserve"> 2565</w:t>
      </w:r>
      <w:r w:rsidRPr="00CE0A23">
        <w:rPr>
          <w:rFonts w:ascii="Angsana New" w:hAnsi="Angsana New" w:cs="Angsana New"/>
          <w:sz w:val="30"/>
          <w:szCs w:val="30"/>
          <w:cs/>
        </w:rPr>
        <w:t xml:space="preserve"> </w:t>
      </w:r>
      <w:r w:rsidR="008177CD" w:rsidRPr="00CE0A23">
        <w:rPr>
          <w:rFonts w:ascii="Angsana New" w:hAnsi="Angsana New" w:cs="Angsana New"/>
          <w:sz w:val="30"/>
          <w:szCs w:val="30"/>
          <w:cs/>
        </w:rPr>
        <w:t>บริษัท</w:t>
      </w:r>
      <w:r w:rsidRPr="00CE0A23">
        <w:rPr>
          <w:rFonts w:ascii="Angsana New" w:hAnsi="Angsana New" w:cs="Angsana New"/>
          <w:sz w:val="30"/>
          <w:szCs w:val="30"/>
          <w:cs/>
        </w:rPr>
        <w:t>มีการขายเงินลงทุน ดังนี้</w:t>
      </w:r>
    </w:p>
    <w:p w14:paraId="01DB64A4" w14:textId="6FDD7D22" w:rsidR="00AE0C08" w:rsidRPr="00CE0A23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E0A23">
        <w:rPr>
          <w:rFonts w:asciiTheme="majorBidi" w:hAnsiTheme="majorBidi" w:cstheme="majorBidi"/>
          <w:spacing w:val="4"/>
          <w:sz w:val="30"/>
          <w:szCs w:val="30"/>
          <w:cs/>
        </w:rPr>
        <w:t>ขายหุ้น</w:t>
      </w:r>
      <w:r w:rsidR="009E243E" w:rsidRPr="00CE0A23">
        <w:rPr>
          <w:rFonts w:asciiTheme="majorBidi" w:hAnsiTheme="majorBidi" w:cstheme="majorBidi"/>
          <w:spacing w:val="4"/>
          <w:sz w:val="30"/>
          <w:szCs w:val="30"/>
          <w:cs/>
        </w:rPr>
        <w:t>ที่ถือทั้งหมดร้อยละ</w:t>
      </w:r>
      <w:r w:rsidR="009E243E" w:rsidRPr="00CE0A23">
        <w:rPr>
          <w:rFonts w:asciiTheme="majorBidi" w:hAnsiTheme="majorBidi" w:cstheme="majorBidi"/>
          <w:spacing w:val="4"/>
          <w:sz w:val="30"/>
          <w:szCs w:val="30"/>
        </w:rPr>
        <w:t xml:space="preserve"> 100</w:t>
      </w:r>
      <w:r w:rsidR="009E243E" w:rsidRPr="00CE0A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E0A23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 </w:t>
      </w:r>
      <w:r w:rsidRPr="00CE0A23">
        <w:rPr>
          <w:rFonts w:asciiTheme="majorBidi" w:hAnsiTheme="majorBidi" w:cstheme="majorBidi"/>
          <w:spacing w:val="4"/>
          <w:sz w:val="30"/>
          <w:szCs w:val="30"/>
        </w:rPr>
        <w:t xml:space="preserve">PT SCG Lightweight Concrete Indonesia </w:t>
      </w:r>
      <w:r w:rsidRPr="00CE0A23">
        <w:rPr>
          <w:rFonts w:asciiTheme="majorBidi" w:hAnsiTheme="majorBidi" w:cstheme="majorBidi"/>
          <w:spacing w:val="4"/>
          <w:sz w:val="30"/>
          <w:szCs w:val="30"/>
          <w:cs/>
        </w:rPr>
        <w:t>โดยมีมูลค่าตามสัญญา</w:t>
      </w:r>
      <w:r w:rsidR="009E243E" w:rsidRPr="00CE0A23">
        <w:rPr>
          <w:rFonts w:asciiTheme="majorBidi" w:hAnsiTheme="majorBidi" w:cstheme="majorBidi"/>
          <w:sz w:val="30"/>
          <w:szCs w:val="30"/>
        </w:rPr>
        <w:t xml:space="preserve"> 214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พันล้านรูเปีย หรือเทียบเท่าเงินบาท</w:t>
      </w:r>
      <w:r w:rsidR="009E243E" w:rsidRPr="00CE0A23">
        <w:rPr>
          <w:rFonts w:asciiTheme="majorBidi" w:hAnsiTheme="majorBidi" w:cstheme="majorBidi"/>
          <w:sz w:val="30"/>
          <w:szCs w:val="30"/>
        </w:rPr>
        <w:t xml:space="preserve"> 457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1FE49E2" w14:textId="20B9CA9A" w:rsidR="00AE0C08" w:rsidRPr="00CE0A23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E0A23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F848D9" w:rsidRPr="00CE0A23">
        <w:rPr>
          <w:rFonts w:asciiTheme="majorBidi" w:hAnsiTheme="majorBidi" w:cstheme="majorBidi"/>
          <w:sz w:val="30"/>
          <w:szCs w:val="30"/>
          <w:cs/>
        </w:rPr>
        <w:t>ที่ถือทั้งหมดร้อยละ</w:t>
      </w:r>
      <w:r w:rsidR="00F848D9" w:rsidRPr="00CE0A2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73C3">
        <w:rPr>
          <w:rFonts w:asciiTheme="majorBidi" w:hAnsiTheme="majorBidi" w:cstheme="majorBidi"/>
          <w:sz w:val="30"/>
          <w:szCs w:val="30"/>
        </w:rPr>
        <w:t>80</w:t>
      </w:r>
      <w:r w:rsidR="009F73C3" w:rsidRPr="00CE0A2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CE0A23">
        <w:rPr>
          <w:rFonts w:asciiTheme="majorBidi" w:hAnsiTheme="majorBidi" w:cstheme="majorBidi"/>
          <w:sz w:val="30"/>
          <w:szCs w:val="30"/>
        </w:rPr>
        <w:t xml:space="preserve">PT Surya Siam </w:t>
      </w:r>
      <w:proofErr w:type="spellStart"/>
      <w:r w:rsidRPr="00CE0A23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CE0A23">
        <w:rPr>
          <w:rFonts w:asciiTheme="majorBidi" w:hAnsiTheme="majorBidi" w:cstheme="majorBidi"/>
          <w:sz w:val="30"/>
          <w:szCs w:val="30"/>
        </w:rPr>
        <w:t xml:space="preserve"> </w:t>
      </w:r>
      <w:r w:rsidR="009E243E" w:rsidRPr="00CE0A23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CE0A23">
        <w:rPr>
          <w:rFonts w:asciiTheme="majorBidi" w:hAnsiTheme="majorBidi" w:cstheme="majorBidi"/>
          <w:sz w:val="30"/>
          <w:szCs w:val="30"/>
          <w:cs/>
        </w:rPr>
        <w:t>มูลค่าตามสัญญา</w:t>
      </w:r>
      <w:r w:rsidR="00F848D9" w:rsidRPr="00CE0A23">
        <w:rPr>
          <w:rFonts w:asciiTheme="majorBidi" w:hAnsiTheme="majorBidi" w:cstheme="majorBidi"/>
          <w:sz w:val="30"/>
          <w:szCs w:val="30"/>
        </w:rPr>
        <w:t xml:space="preserve"> 179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พันล้านรูเปีย หรือเทียบเท่าเงินบาท</w:t>
      </w:r>
      <w:r w:rsidR="00F848D9" w:rsidRPr="00CE0A23">
        <w:rPr>
          <w:rFonts w:asciiTheme="majorBidi" w:hAnsiTheme="majorBidi" w:cstheme="majorBidi"/>
          <w:sz w:val="30"/>
          <w:szCs w:val="30"/>
        </w:rPr>
        <w:t xml:space="preserve"> 383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9F73C3">
        <w:rPr>
          <w:rFonts w:asciiTheme="majorBidi" w:hAnsiTheme="majorBidi" w:cs="Angsana New"/>
          <w:sz w:val="30"/>
          <w:szCs w:val="30"/>
          <w:cs/>
        </w:rPr>
        <w:t>ลดลง</w:t>
      </w:r>
      <w:r w:rsidRPr="00CE0A23">
        <w:rPr>
          <w:rFonts w:asciiTheme="majorBidi" w:hAnsiTheme="majorBidi" w:cstheme="majorBidi"/>
          <w:sz w:val="30"/>
          <w:szCs w:val="30"/>
          <w:cs/>
        </w:rPr>
        <w:t>จำนวน</w:t>
      </w:r>
      <w:r w:rsidR="00F848D9" w:rsidRPr="00CE0A23">
        <w:rPr>
          <w:rFonts w:asciiTheme="majorBidi" w:hAnsiTheme="majorBidi" w:cstheme="majorBidi"/>
          <w:sz w:val="30"/>
          <w:szCs w:val="30"/>
        </w:rPr>
        <w:t xml:space="preserve"> 11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0F9AEA1" w14:textId="129E3D48" w:rsidR="00AE0C08" w:rsidRPr="00CE0A23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9277D">
        <w:rPr>
          <w:rFonts w:asciiTheme="majorBidi" w:hAnsiTheme="majorBidi" w:cstheme="majorBidi"/>
          <w:spacing w:val="-2"/>
          <w:sz w:val="30"/>
          <w:szCs w:val="30"/>
          <w:cs/>
        </w:rPr>
        <w:t>ขายหุ้น</w:t>
      </w:r>
      <w:r w:rsidR="00F848D9" w:rsidRPr="0059277D">
        <w:rPr>
          <w:rFonts w:asciiTheme="majorBidi" w:hAnsiTheme="majorBidi" w:cstheme="majorBidi"/>
          <w:spacing w:val="-2"/>
          <w:sz w:val="30"/>
          <w:szCs w:val="30"/>
          <w:cs/>
        </w:rPr>
        <w:t>ที่ถือทั้งหมดร้อยละ</w:t>
      </w:r>
      <w:r w:rsidR="00F848D9" w:rsidRPr="0059277D">
        <w:rPr>
          <w:rFonts w:asciiTheme="majorBidi" w:hAnsiTheme="majorBidi" w:cstheme="majorBidi"/>
          <w:spacing w:val="-2"/>
          <w:sz w:val="30"/>
          <w:szCs w:val="30"/>
        </w:rPr>
        <w:t xml:space="preserve"> 50 </w:t>
      </w:r>
      <w:r w:rsidRPr="0059277D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 </w:t>
      </w:r>
      <w:r w:rsidRPr="0059277D">
        <w:rPr>
          <w:rFonts w:asciiTheme="majorBidi" w:hAnsiTheme="majorBidi" w:cstheme="majorBidi"/>
          <w:spacing w:val="-2"/>
          <w:sz w:val="30"/>
          <w:szCs w:val="30"/>
        </w:rPr>
        <w:t>PT Siam</w:t>
      </w:r>
      <w:r w:rsidRPr="0059277D">
        <w:rPr>
          <w:rFonts w:asciiTheme="majorBidi" w:hAnsiTheme="majorBidi" w:cstheme="majorBidi"/>
          <w:spacing w:val="-2"/>
          <w:sz w:val="30"/>
          <w:szCs w:val="30"/>
          <w:cs/>
        </w:rPr>
        <w:t>-</w:t>
      </w:r>
      <w:r w:rsidRPr="0059277D">
        <w:rPr>
          <w:rFonts w:asciiTheme="majorBidi" w:hAnsiTheme="majorBidi" w:cstheme="majorBidi"/>
          <w:spacing w:val="-2"/>
          <w:sz w:val="30"/>
          <w:szCs w:val="30"/>
        </w:rPr>
        <w:t xml:space="preserve">Indo Concrete Products </w:t>
      </w:r>
      <w:r w:rsidR="009E243E" w:rsidRPr="0059277D">
        <w:rPr>
          <w:rFonts w:asciiTheme="majorBidi" w:hAnsiTheme="majorBidi" w:cstheme="majorBidi"/>
          <w:spacing w:val="-2"/>
          <w:sz w:val="30"/>
          <w:szCs w:val="30"/>
          <w:cs/>
        </w:rPr>
        <w:t>โดยมี</w:t>
      </w:r>
      <w:r w:rsidRPr="0059277D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มูลค่าตามสัญญา</w:t>
      </w:r>
      <w:r w:rsidR="00F848D9" w:rsidRPr="0059277D">
        <w:rPr>
          <w:rFonts w:asciiTheme="majorBidi" w:hAnsiTheme="majorBidi" w:cstheme="majorBidi"/>
          <w:spacing w:val="-2"/>
          <w:sz w:val="30"/>
          <w:szCs w:val="30"/>
        </w:rPr>
        <w:t xml:space="preserve"> 167</w:t>
      </w:r>
      <w:r w:rsidRPr="0059277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พันล้านรูเปีย</w:t>
      </w:r>
      <w:r w:rsidRPr="00CE0A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หรือเทียบเท่าเงินบาท</w:t>
      </w:r>
      <w:r w:rsidR="00F848D9" w:rsidRPr="00CE0A23">
        <w:rPr>
          <w:rFonts w:asciiTheme="majorBidi" w:hAnsiTheme="majorBidi" w:cstheme="majorBidi"/>
          <w:spacing w:val="-6"/>
          <w:sz w:val="30"/>
          <w:szCs w:val="30"/>
        </w:rPr>
        <w:t xml:space="preserve"> 356</w:t>
      </w:r>
      <w:r w:rsidRPr="00CE0A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9F73C3">
        <w:rPr>
          <w:rFonts w:asciiTheme="majorBidi" w:hAnsiTheme="majorBidi" w:cs="Angsana New"/>
          <w:spacing w:val="-6"/>
          <w:sz w:val="30"/>
          <w:szCs w:val="30"/>
          <w:cs/>
        </w:rPr>
        <w:t>ลดลง</w:t>
      </w:r>
      <w:r w:rsidRPr="00CE0A23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F848D9" w:rsidRPr="00CE0A23">
        <w:rPr>
          <w:rFonts w:asciiTheme="majorBidi" w:hAnsiTheme="majorBidi" w:cstheme="majorBidi"/>
          <w:spacing w:val="-6"/>
          <w:sz w:val="30"/>
          <w:szCs w:val="30"/>
        </w:rPr>
        <w:t xml:space="preserve"> 364</w:t>
      </w:r>
      <w:r w:rsidRPr="00CE0A2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7288A299" w14:textId="5BA1A3A2" w:rsidR="00AE0C08" w:rsidRPr="00CE0A23" w:rsidRDefault="00AE0C08" w:rsidP="00222EC3">
      <w:pPr>
        <w:pStyle w:val="ListParagraph"/>
        <w:numPr>
          <w:ilvl w:val="1"/>
          <w:numId w:val="4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E0A23">
        <w:rPr>
          <w:rFonts w:asciiTheme="majorBidi" w:hAnsiTheme="majorBidi" w:cstheme="majorBidi"/>
          <w:sz w:val="30"/>
          <w:szCs w:val="30"/>
          <w:cs/>
        </w:rPr>
        <w:t>ขายหุ้น</w:t>
      </w:r>
      <w:r w:rsidR="00DF663B" w:rsidRPr="00CE0A23">
        <w:rPr>
          <w:rFonts w:asciiTheme="majorBidi" w:hAnsiTheme="majorBidi" w:cstheme="majorBidi"/>
          <w:sz w:val="30"/>
          <w:szCs w:val="30"/>
          <w:cs/>
        </w:rPr>
        <w:t>ที่ถือทั้งหมดร้อยละ</w:t>
      </w:r>
      <w:r w:rsidR="00DF663B" w:rsidRPr="00CE0A23">
        <w:rPr>
          <w:rFonts w:asciiTheme="majorBidi" w:hAnsiTheme="majorBidi" w:cstheme="majorBidi"/>
          <w:sz w:val="30"/>
          <w:szCs w:val="30"/>
        </w:rPr>
        <w:t xml:space="preserve"> 50 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CE0A23">
        <w:rPr>
          <w:rFonts w:asciiTheme="majorBidi" w:hAnsiTheme="majorBidi" w:cstheme="majorBidi"/>
          <w:sz w:val="30"/>
          <w:szCs w:val="30"/>
        </w:rPr>
        <w:t>PT Siam</w:t>
      </w:r>
      <w:r w:rsidRPr="00CE0A23">
        <w:rPr>
          <w:rFonts w:asciiTheme="majorBidi" w:hAnsiTheme="majorBidi" w:cstheme="majorBidi"/>
          <w:sz w:val="30"/>
          <w:szCs w:val="30"/>
          <w:cs/>
        </w:rPr>
        <w:t>-</w:t>
      </w:r>
      <w:r w:rsidRPr="00CE0A23">
        <w:rPr>
          <w:rFonts w:asciiTheme="majorBidi" w:hAnsiTheme="majorBidi" w:cstheme="majorBidi"/>
          <w:sz w:val="30"/>
          <w:szCs w:val="30"/>
        </w:rPr>
        <w:t xml:space="preserve">Indo Gypsum </w:t>
      </w:r>
      <w:r w:rsidR="00A32773" w:rsidRPr="00CE0A23">
        <w:rPr>
          <w:rFonts w:asciiTheme="majorBidi" w:hAnsiTheme="majorBidi" w:cstheme="majorBidi"/>
          <w:sz w:val="30"/>
          <w:szCs w:val="30"/>
        </w:rPr>
        <w:t>Industry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243E" w:rsidRPr="00CE0A23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CE0A23">
        <w:rPr>
          <w:rFonts w:asciiTheme="majorBidi" w:hAnsiTheme="majorBidi" w:cstheme="majorBidi"/>
          <w:sz w:val="30"/>
          <w:szCs w:val="30"/>
          <w:cs/>
        </w:rPr>
        <w:t>มูลค่าตามสัญญา</w:t>
      </w:r>
      <w:r w:rsidR="00DF663B" w:rsidRPr="00CE0A23">
        <w:rPr>
          <w:rFonts w:asciiTheme="majorBidi" w:hAnsiTheme="majorBidi" w:cstheme="majorBidi"/>
          <w:sz w:val="30"/>
          <w:szCs w:val="30"/>
        </w:rPr>
        <w:t xml:space="preserve"> 188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พันล้านรูเปีย หรือเทียบเท่าเงินบาท</w:t>
      </w:r>
      <w:r w:rsidR="00DF663B" w:rsidRPr="00CE0A23">
        <w:rPr>
          <w:rFonts w:asciiTheme="majorBidi" w:hAnsiTheme="majorBidi" w:cstheme="majorBidi"/>
          <w:sz w:val="30"/>
          <w:szCs w:val="30"/>
        </w:rPr>
        <w:t xml:space="preserve"> 401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ส่งผลให้ส่วนได้เสียที่ไม่มีอำนาจควบคุม</w:t>
      </w:r>
      <w:r w:rsidR="009F73C3" w:rsidRPr="009F73C3">
        <w:rPr>
          <w:rFonts w:asciiTheme="majorBidi" w:hAnsiTheme="majorBidi" w:cs="Angsana New"/>
          <w:sz w:val="30"/>
          <w:szCs w:val="30"/>
          <w:cs/>
        </w:rPr>
        <w:t>ลดลง</w:t>
      </w:r>
      <w:r w:rsidRPr="00CE0A23">
        <w:rPr>
          <w:rFonts w:asciiTheme="majorBidi" w:hAnsiTheme="majorBidi" w:cstheme="majorBidi"/>
          <w:sz w:val="30"/>
          <w:szCs w:val="30"/>
          <w:cs/>
        </w:rPr>
        <w:t>จำนวน</w:t>
      </w:r>
      <w:r w:rsidR="00DF663B" w:rsidRPr="00CE0A23">
        <w:rPr>
          <w:rFonts w:asciiTheme="majorBidi" w:hAnsiTheme="majorBidi" w:cstheme="majorBidi"/>
          <w:sz w:val="30"/>
          <w:szCs w:val="30"/>
        </w:rPr>
        <w:t xml:space="preserve"> 345</w:t>
      </w:r>
      <w:r w:rsidRPr="00CE0A2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49BDF0A" w14:textId="77777777" w:rsidR="000E41DC" w:rsidRPr="00CE0A23" w:rsidRDefault="000E41DC" w:rsidP="008F0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E2D9C7" w14:textId="7717B4E0" w:rsidR="000E41DC" w:rsidRPr="0010638A" w:rsidRDefault="000E41DC" w:rsidP="00106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sz w:val="30"/>
          <w:szCs w:val="30"/>
        </w:rPr>
      </w:pPr>
      <w:r w:rsidRPr="0010638A">
        <w:rPr>
          <w:rFonts w:asciiTheme="majorBidi" w:hAnsiTheme="majorBidi" w:cstheme="majorBidi"/>
          <w:sz w:val="30"/>
          <w:szCs w:val="30"/>
          <w:cs/>
        </w:rPr>
        <w:t>การขายธุรกิจในหน่วยงาน</w:t>
      </w:r>
    </w:p>
    <w:p w14:paraId="5B9122FB" w14:textId="77777777" w:rsidR="008F07AD" w:rsidRPr="0010638A" w:rsidRDefault="008F07AD" w:rsidP="000E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A99C415" w14:textId="67CE8BD2" w:rsidR="000E41DC" w:rsidRPr="0010638A" w:rsidRDefault="000E41DC" w:rsidP="000E4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0638A">
        <w:rPr>
          <w:rFonts w:asciiTheme="majorBidi" w:hAnsiTheme="majorBidi"/>
          <w:spacing w:val="-6"/>
          <w:sz w:val="30"/>
          <w:szCs w:val="30"/>
          <w:cs/>
        </w:rPr>
        <w:t xml:space="preserve">ในระหว่างปี </w:t>
      </w:r>
      <w:r w:rsidRPr="0010638A">
        <w:rPr>
          <w:rFonts w:asciiTheme="majorBidi" w:hAnsiTheme="majorBidi"/>
          <w:spacing w:val="-6"/>
          <w:sz w:val="30"/>
          <w:szCs w:val="30"/>
        </w:rPr>
        <w:t xml:space="preserve">2565 </w:t>
      </w:r>
      <w:r w:rsidRPr="0010638A">
        <w:rPr>
          <w:rFonts w:asciiTheme="majorBidi" w:hAnsiTheme="majorBidi"/>
          <w:spacing w:val="-6"/>
          <w:sz w:val="30"/>
          <w:szCs w:val="30"/>
          <w:cs/>
        </w:rPr>
        <w:t>บริษัทมีการขาย</w:t>
      </w:r>
      <w:r w:rsidRPr="0010638A">
        <w:rPr>
          <w:rFonts w:asciiTheme="majorBidi" w:hAnsiTheme="majorBidi" w:cstheme="majorBidi"/>
          <w:spacing w:val="-6"/>
          <w:sz w:val="30"/>
          <w:szCs w:val="30"/>
          <w:cs/>
        </w:rPr>
        <w:t>ธุรกิจ</w:t>
      </w:r>
      <w:r w:rsidR="00401026" w:rsidRPr="0010638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01026" w:rsidRPr="0010638A">
        <w:rPr>
          <w:rFonts w:asciiTheme="majorBidi" w:hAnsiTheme="majorBidi" w:cstheme="majorBidi"/>
          <w:spacing w:val="-6"/>
          <w:sz w:val="30"/>
          <w:szCs w:val="30"/>
        </w:rPr>
        <w:t xml:space="preserve">Roof </w:t>
      </w:r>
      <w:r w:rsidR="00401026" w:rsidRPr="007E2A20">
        <w:rPr>
          <w:rFonts w:asciiTheme="majorBidi" w:hAnsiTheme="majorBidi" w:cstheme="majorBidi"/>
          <w:spacing w:val="-6"/>
          <w:sz w:val="30"/>
          <w:szCs w:val="30"/>
        </w:rPr>
        <w:t>Solution</w:t>
      </w:r>
      <w:r w:rsidR="00401026" w:rsidRPr="007E2A20">
        <w:rPr>
          <w:rFonts w:asciiTheme="majorBidi" w:hAnsiTheme="majorBidi"/>
          <w:spacing w:val="-6"/>
          <w:sz w:val="30"/>
          <w:szCs w:val="30"/>
          <w:cs/>
        </w:rPr>
        <w:t xml:space="preserve"> และ </w:t>
      </w:r>
      <w:r w:rsidR="00401026" w:rsidRPr="007E2A20">
        <w:rPr>
          <w:rFonts w:asciiTheme="majorBidi" w:hAnsiTheme="majorBidi" w:cstheme="majorBidi"/>
          <w:spacing w:val="-6"/>
          <w:sz w:val="30"/>
          <w:szCs w:val="30"/>
        </w:rPr>
        <w:t>Service Solution Business</w:t>
      </w:r>
      <w:r w:rsidR="00401026" w:rsidRPr="007E2A2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E2A20">
        <w:rPr>
          <w:rFonts w:asciiTheme="majorBidi" w:hAnsiTheme="majorBidi"/>
          <w:spacing w:val="-6"/>
          <w:sz w:val="30"/>
          <w:szCs w:val="30"/>
          <w:cs/>
        </w:rPr>
        <w:t xml:space="preserve">ให้แก่บริษัทอื่นในกลุ่ม </w:t>
      </w:r>
      <w:r w:rsidRPr="007E2A20">
        <w:rPr>
          <w:rFonts w:asciiTheme="majorBidi" w:hAnsiTheme="majorBidi"/>
          <w:spacing w:val="-6"/>
          <w:sz w:val="30"/>
          <w:szCs w:val="30"/>
        </w:rPr>
        <w:t>SCC</w:t>
      </w:r>
      <w:r w:rsidR="00401026" w:rsidRPr="007E2A20">
        <w:rPr>
          <w:rFonts w:asciiTheme="majorBidi" w:hAnsiTheme="majorBidi"/>
          <w:sz w:val="30"/>
          <w:szCs w:val="30"/>
          <w:cs/>
        </w:rPr>
        <w:t xml:space="preserve"> </w:t>
      </w:r>
      <w:r w:rsidRPr="007E2A20">
        <w:rPr>
          <w:rFonts w:asciiTheme="majorBidi" w:hAnsiTheme="majorBidi"/>
          <w:spacing w:val="6"/>
          <w:sz w:val="30"/>
          <w:szCs w:val="30"/>
          <w:cs/>
        </w:rPr>
        <w:t xml:space="preserve">มูลค่าการขายรวม </w:t>
      </w:r>
      <w:r w:rsidR="00401026" w:rsidRPr="007E2A20">
        <w:rPr>
          <w:rFonts w:asciiTheme="majorBidi" w:hAnsiTheme="majorBidi"/>
          <w:spacing w:val="6"/>
          <w:sz w:val="30"/>
          <w:szCs w:val="30"/>
        </w:rPr>
        <w:t>230</w:t>
      </w:r>
      <w:r w:rsidR="00401026" w:rsidRPr="007E2A2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7E2A20">
        <w:rPr>
          <w:rFonts w:asciiTheme="majorBidi" w:hAnsiTheme="majorBidi"/>
          <w:spacing w:val="6"/>
          <w:sz w:val="30"/>
          <w:szCs w:val="30"/>
          <w:cs/>
        </w:rPr>
        <w:t xml:space="preserve">ล้านบาท และรับรู้กำไรจากการขายก่อนภาษี </w:t>
      </w:r>
      <w:r w:rsidR="00684967" w:rsidRPr="007E2A20">
        <w:rPr>
          <w:rFonts w:asciiTheme="majorBidi" w:hAnsiTheme="majorBidi"/>
          <w:spacing w:val="6"/>
          <w:sz w:val="30"/>
          <w:szCs w:val="30"/>
        </w:rPr>
        <w:t>5</w:t>
      </w:r>
      <w:r w:rsidR="00CC1001" w:rsidRPr="007E2A2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7E2A20">
        <w:rPr>
          <w:rFonts w:asciiTheme="majorBidi" w:hAnsiTheme="majorBidi"/>
          <w:spacing w:val="6"/>
          <w:sz w:val="30"/>
          <w:szCs w:val="30"/>
          <w:cs/>
        </w:rPr>
        <w:t>ล้านบาท โดยรวมอยู่</w:t>
      </w:r>
      <w:r w:rsidR="00401026" w:rsidRPr="0010638A">
        <w:rPr>
          <w:rFonts w:asciiTheme="majorBidi" w:hAnsiTheme="majorBidi"/>
          <w:spacing w:val="6"/>
          <w:sz w:val="30"/>
          <w:szCs w:val="30"/>
          <w:cs/>
        </w:rPr>
        <w:t>ในรายได้อื่น</w:t>
      </w:r>
      <w:r w:rsidRPr="0010638A">
        <w:rPr>
          <w:rFonts w:asciiTheme="majorBidi" w:hAnsiTheme="majorBidi"/>
          <w:sz w:val="30"/>
          <w:szCs w:val="30"/>
          <w:cs/>
        </w:rPr>
        <w:t>ในงบกำไรขาดทุนรวม</w:t>
      </w:r>
    </w:p>
    <w:p w14:paraId="1A5DC13A" w14:textId="77777777" w:rsidR="000E41DC" w:rsidRPr="0010638A" w:rsidRDefault="000E41DC" w:rsidP="008F0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DE764B" w14:textId="6B85005B" w:rsidR="00372079" w:rsidRPr="008F07AD" w:rsidRDefault="00372079" w:rsidP="000E41DC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F07A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C4AA62" w14:textId="444C2970" w:rsidR="00E37733" w:rsidRPr="00436D0D" w:rsidRDefault="00A1742E" w:rsidP="00372079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5B2AECE6" w14:textId="77777777" w:rsidR="00E37733" w:rsidRPr="004D0413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C0F36C" w14:textId="77777777" w:rsidR="00956C65" w:rsidRPr="00436D0D" w:rsidRDefault="00956C65" w:rsidP="009E7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894A4AE" w:rsidR="00956C65" w:rsidRPr="004D0413" w:rsidRDefault="00956C65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FE6E7A1" w14:textId="3CCE7FE6" w:rsidR="00E271B6" w:rsidRPr="00404517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04517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404517">
        <w:rPr>
          <w:rFonts w:ascii="Angsana New" w:hAnsi="Angsana New"/>
          <w:sz w:val="30"/>
          <w:szCs w:val="30"/>
          <w:cs/>
        </w:rPr>
        <w:t>โดยสภาวิชาชีพบัญชีฯ งบการเงินนี้นำเสนอเป็นเงินบาทซึ่งเป็นสกุลเงินที่ใช้ในการดำเนินงานของ</w:t>
      </w:r>
      <w:r w:rsidR="004E4FC7" w:rsidRPr="00404517">
        <w:rPr>
          <w:rFonts w:ascii="Angsana New" w:hAnsi="Angsana New"/>
          <w:sz w:val="30"/>
          <w:szCs w:val="30"/>
          <w:cs/>
        </w:rPr>
        <w:t>กลุ่มบริษัท</w:t>
      </w:r>
      <w:r w:rsidRPr="00404517">
        <w:rPr>
          <w:rFonts w:ascii="Angsana New" w:hAnsi="Angsana New"/>
          <w:sz w:val="30"/>
          <w:szCs w:val="30"/>
          <w:cs/>
        </w:rPr>
        <w:t xml:space="preserve"> </w:t>
      </w:r>
      <w:r w:rsidRPr="00786AE9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ข้อมูลทางการเงินทั้งหมดมีการปัดเศษในหมายเหตุประกอบง</w:t>
      </w:r>
      <w:r w:rsidR="00496C33" w:rsidRPr="00786AE9">
        <w:rPr>
          <w:rFonts w:ascii="Angsana New" w:hAnsi="Angsana New" w:hint="cs"/>
          <w:spacing w:val="4"/>
          <w:sz w:val="30"/>
          <w:szCs w:val="30"/>
          <w:cs/>
        </w:rPr>
        <w:t>บการเงินเพื่อให้แสดงเป็นหลักพัน</w:t>
      </w:r>
      <w:r w:rsidRPr="00786AE9">
        <w:rPr>
          <w:rFonts w:ascii="Angsana New" w:hAnsi="Angsana New" w:hint="cs"/>
          <w:spacing w:val="4"/>
          <w:sz w:val="30"/>
          <w:szCs w:val="30"/>
          <w:cs/>
        </w:rPr>
        <w:t>บาท ยกเว้น</w:t>
      </w:r>
      <w:r w:rsidRPr="00404517">
        <w:rPr>
          <w:rFonts w:ascii="Angsana New" w:hAnsi="Angsana New" w:hint="cs"/>
          <w:sz w:val="30"/>
          <w:szCs w:val="30"/>
          <w:cs/>
        </w:rPr>
        <w:t>ที่ระบุไว้เป็นอย่างอื่น</w:t>
      </w:r>
    </w:p>
    <w:p w14:paraId="58510519" w14:textId="77777777" w:rsidR="00E271B6" w:rsidRPr="00404517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73D626E" w14:textId="12F46179" w:rsidR="00E271B6" w:rsidRPr="00404517" w:rsidRDefault="00E271B6" w:rsidP="00E2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0451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404517">
        <w:rPr>
          <w:rFonts w:ascii="Angsana New" w:hAnsi="Angsana New" w:hint="cs"/>
          <w:sz w:val="30"/>
          <w:szCs w:val="30"/>
          <w:cs/>
        </w:rPr>
        <w:t>ดุลยพินิจ</w:t>
      </w:r>
      <w:r w:rsidRPr="00404517">
        <w:rPr>
          <w:rFonts w:ascii="Angsana New" w:hAnsi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404517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 </w:t>
      </w:r>
      <w:r w:rsidRPr="0040451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</w:t>
      </w:r>
      <w:r w:rsidRPr="00404517">
        <w:rPr>
          <w:rFonts w:ascii="Angsana New" w:hAnsi="Angsana New"/>
          <w:spacing w:val="-6"/>
          <w:sz w:val="30"/>
          <w:szCs w:val="30"/>
          <w:cs/>
        </w:rPr>
        <w:t>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</w:t>
      </w:r>
      <w:r w:rsidRPr="00404517">
        <w:rPr>
          <w:rFonts w:ascii="Angsana New" w:hAnsi="Angsana New"/>
          <w:sz w:val="30"/>
          <w:szCs w:val="30"/>
          <w:cs/>
        </w:rPr>
        <w:t>เป็นต้น</w:t>
      </w:r>
      <w:r w:rsidRPr="00404517">
        <w:rPr>
          <w:rFonts w:ascii="Angsana New" w:hAnsi="Angsana New" w:hint="cs"/>
          <w:sz w:val="30"/>
          <w:szCs w:val="30"/>
          <w:cs/>
        </w:rPr>
        <w:t>ไป</w:t>
      </w:r>
    </w:p>
    <w:p w14:paraId="48F5E157" w14:textId="77777777" w:rsidR="00E271B6" w:rsidRPr="00404517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BD2961B" w14:textId="6E27EA06" w:rsidR="00E271B6" w:rsidRPr="00404517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04517">
        <w:rPr>
          <w:rFonts w:ascii="Angsana New" w:hAnsi="Angsana New" w:hint="cs"/>
          <w:sz w:val="30"/>
          <w:szCs w:val="30"/>
          <w:cs/>
        </w:rPr>
        <w:t>ตั้งแต่</w:t>
      </w:r>
      <w:r w:rsidRPr="00404517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0451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404517">
        <w:rPr>
          <w:rFonts w:ascii="Angsana New" w:hAnsi="Angsana New"/>
          <w:bCs/>
          <w:sz w:val="30"/>
          <w:szCs w:val="30"/>
        </w:rPr>
        <w:t>1</w:t>
      </w:r>
      <w:r w:rsidRPr="004045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04517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0451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404517">
        <w:rPr>
          <w:rFonts w:ascii="Angsana New" w:hAnsi="Angsana New"/>
          <w:bCs/>
          <w:sz w:val="30"/>
          <w:szCs w:val="30"/>
        </w:rPr>
        <w:t>2565</w:t>
      </w:r>
      <w:r w:rsidRPr="004045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04517">
        <w:rPr>
          <w:rFonts w:ascii="Angsana New" w:hAnsi="Angsana New"/>
          <w:b/>
          <w:sz w:val="30"/>
          <w:szCs w:val="30"/>
          <w:cs/>
        </w:rPr>
        <w:t xml:space="preserve">กลุ่มบริษัทได้มีการถือปฏิบัติตามการปรับปรุงมาตรฐานการรายงานทางการเงิน ฉบับที่ </w:t>
      </w:r>
      <w:r w:rsidRPr="00404517">
        <w:rPr>
          <w:rFonts w:ascii="Angsana New" w:hAnsi="Angsana New"/>
          <w:bCs/>
          <w:sz w:val="30"/>
          <w:szCs w:val="30"/>
        </w:rPr>
        <w:t>9</w:t>
      </w:r>
      <w:r w:rsidRPr="00404517">
        <w:rPr>
          <w:rFonts w:ascii="Angsana New" w:hAnsi="Angsana New"/>
          <w:b/>
          <w:sz w:val="30"/>
          <w:szCs w:val="30"/>
          <w:cs/>
        </w:rPr>
        <w:t xml:space="preserve"> เรื่อง </w:t>
      </w:r>
      <w:r w:rsidRPr="00404517">
        <w:rPr>
          <w:rFonts w:ascii="Angsana New" w:hAnsi="Angsana New"/>
          <w:b/>
          <w:i/>
          <w:iCs/>
          <w:sz w:val="30"/>
          <w:szCs w:val="30"/>
          <w:cs/>
        </w:rPr>
        <w:t>เครื่องมือทางการเงิน</w:t>
      </w:r>
      <w:r w:rsidRPr="00404517">
        <w:rPr>
          <w:rFonts w:ascii="Angsana New" w:hAnsi="Angsana New"/>
          <w:b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404517">
        <w:rPr>
          <w:rFonts w:ascii="Angsana New" w:hAnsi="Angsana New"/>
          <w:bCs/>
          <w:sz w:val="30"/>
          <w:szCs w:val="30"/>
        </w:rPr>
        <w:t>7</w:t>
      </w:r>
      <w:r w:rsidRPr="00404517">
        <w:rPr>
          <w:rFonts w:ascii="Angsana New" w:hAnsi="Angsana New"/>
          <w:b/>
          <w:sz w:val="30"/>
          <w:szCs w:val="30"/>
          <w:cs/>
        </w:rPr>
        <w:t xml:space="preserve"> เรื่อง </w:t>
      </w:r>
      <w:r w:rsidRPr="00404517">
        <w:rPr>
          <w:rFonts w:ascii="Angsana New" w:hAnsi="Angsana New"/>
          <w:b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404517">
        <w:rPr>
          <w:rFonts w:ascii="Angsana New" w:hAnsi="Angsana New"/>
          <w:b/>
          <w:sz w:val="30"/>
          <w:szCs w:val="30"/>
          <w:cs/>
        </w:rPr>
        <w:t xml:space="preserve"> </w:t>
      </w:r>
      <w:r w:rsidR="001423D9" w:rsidRPr="0059516D">
        <w:rPr>
          <w:rFonts w:ascii="Angsana New" w:hAnsi="Angsana New" w:hint="cs"/>
          <w:b/>
          <w:sz w:val="30"/>
          <w:szCs w:val="30"/>
          <w:cs/>
        </w:rPr>
        <w:t>ซึ่งกลุ่มบริษัทไม่มี</w:t>
      </w:r>
      <w:r w:rsidR="001423D9" w:rsidRPr="0059516D">
        <w:rPr>
          <w:rFonts w:ascii="Angsana New" w:hAnsi="Angsana New"/>
          <w:b/>
          <w:sz w:val="30"/>
          <w:szCs w:val="30"/>
          <w:cs/>
        </w:rPr>
        <w:t xml:space="preserve">รายการที่ได้รับผลกระทบจากการปฏิรูปอัตราดอกเบี้ยอ้างอิง </w:t>
      </w:r>
      <w:r w:rsidR="001423D9" w:rsidRPr="0059516D">
        <w:rPr>
          <w:rFonts w:ascii="Angsana New" w:hAnsi="Angsana New"/>
          <w:bCs/>
          <w:sz w:val="30"/>
          <w:szCs w:val="30"/>
        </w:rPr>
        <w:t>IBOR</w:t>
      </w:r>
    </w:p>
    <w:p w14:paraId="64DE3176" w14:textId="765ADFF5" w:rsidR="00E50E37" w:rsidRPr="00404517" w:rsidRDefault="00E50E37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F9BDF0E" w14:textId="715238CB" w:rsidR="00EC757F" w:rsidRPr="006311EA" w:rsidRDefault="00EC757F" w:rsidP="00985218">
      <w:pPr>
        <w:pStyle w:val="ListParagraph"/>
        <w:numPr>
          <w:ilvl w:val="0"/>
          <w:numId w:val="18"/>
        </w:numPr>
        <w:spacing w:after="0" w:line="240" w:lineRule="auto"/>
        <w:ind w:left="576" w:right="-29" w:hanging="567"/>
        <w:jc w:val="thaiDistribute"/>
        <w:rPr>
          <w:rFonts w:asciiTheme="majorBidi" w:hAnsiTheme="majorBidi" w:cstheme="majorBidi"/>
          <w:b/>
          <w:sz w:val="30"/>
        </w:rPr>
      </w:pPr>
      <w:bookmarkStart w:id="2" w:name="_Hlk47110063"/>
      <w:r w:rsidRPr="006311EA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9C8DA80" w14:textId="77777777" w:rsidR="00EC757F" w:rsidRPr="004D0413" w:rsidRDefault="00EC757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D7797E5" w14:textId="177CB324" w:rsidR="004B6A7D" w:rsidRPr="001C2755" w:rsidRDefault="00EC757F" w:rsidP="0040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755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365538F9" w14:textId="7C1CB915" w:rsidR="00EC757F" w:rsidRPr="004D0413" w:rsidRDefault="00EC757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CA4E769" w14:textId="77777777" w:rsidR="00436D0D" w:rsidRPr="00436D0D" w:rsidRDefault="009E6FA9" w:rsidP="0098521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A51F74B" w14:textId="77777777" w:rsidR="00436D0D" w:rsidRPr="004D0413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91BA204" w14:textId="56D63233" w:rsidR="00E271B6" w:rsidRPr="00404517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04517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เมื่อกลุ่มบริษัทประเมินว่ากลุ่มของกิจกรรมและ</w:t>
      </w:r>
      <w:r w:rsidRPr="00404517">
        <w:rPr>
          <w:rFonts w:asciiTheme="majorBidi" w:hAnsiTheme="majorBidi"/>
          <w:spacing w:val="2"/>
          <w:sz w:val="30"/>
          <w:szCs w:val="30"/>
          <w:cs/>
        </w:rPr>
        <w:t>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</w:t>
      </w:r>
      <w:r w:rsidR="00404517">
        <w:rPr>
          <w:rFonts w:asciiTheme="majorBidi" w:hAnsiTheme="majorBidi" w:hint="cs"/>
          <w:sz w:val="30"/>
          <w:szCs w:val="30"/>
          <w:cs/>
        </w:rPr>
        <w:t xml:space="preserve"> </w:t>
      </w:r>
      <w:r w:rsidRPr="00404517">
        <w:rPr>
          <w:rFonts w:asciiTheme="majorBidi" w:hAnsiTheme="majorBidi"/>
          <w:spacing w:val="-6"/>
          <w:sz w:val="30"/>
          <w:szCs w:val="30"/>
          <w:cs/>
        </w:rPr>
        <w:t>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</w:t>
      </w:r>
      <w:r w:rsidRPr="00404517">
        <w:rPr>
          <w:rFonts w:asciiTheme="majorBidi" w:hAnsiTheme="majorBidi"/>
          <w:sz w:val="30"/>
          <w:szCs w:val="30"/>
          <w:cs/>
        </w:rPr>
        <w:t>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423365E" w14:textId="10BEAC36" w:rsidR="00E271B6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DE141FF" w14:textId="45ADBE2F" w:rsidR="00034376" w:rsidRDefault="0003437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565F64E" w14:textId="23A6D106" w:rsidR="00034376" w:rsidRDefault="0003437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1AD9FFB" w14:textId="0CDF40FF" w:rsidR="00034376" w:rsidRDefault="0003437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BCD1DD2" w14:textId="36FE016B" w:rsidR="00034376" w:rsidRDefault="0003437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98930B9" w14:textId="77777777" w:rsidR="00034376" w:rsidRPr="00404517" w:rsidRDefault="0003437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E06F0EA" w14:textId="5060CD50" w:rsidR="00404517" w:rsidRPr="00312D48" w:rsidRDefault="00E271B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  <w:r w:rsidRPr="00312D48">
        <w:rPr>
          <w:rFonts w:asciiTheme="majorBidi" w:hAnsiTheme="majorBidi"/>
          <w:spacing w:val="-6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</w:t>
      </w:r>
      <w:r w:rsidRPr="00312D48">
        <w:rPr>
          <w:rFonts w:asciiTheme="majorBidi" w:hAnsiTheme="majorBidi"/>
          <w:spacing w:val="4"/>
          <w:sz w:val="30"/>
          <w:szCs w:val="30"/>
          <w:cs/>
        </w:rPr>
        <w:t>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</w:t>
      </w:r>
      <w:r w:rsidRPr="00312D48">
        <w:rPr>
          <w:rFonts w:asciiTheme="majorBidi" w:hAnsiTheme="majorBidi"/>
          <w:spacing w:val="-4"/>
          <w:sz w:val="30"/>
          <w:szCs w:val="30"/>
          <w:cs/>
        </w:rPr>
        <w:t>ที่เกิดขึ้นในกำไรหรือขาดทุนหรือในกำไรขาดทุนเบ็ดเสร็จอื่นตามความเหมาะสม มูลค่าของส่วนได้เสียในผู้ถูกซื้อ</w:t>
      </w:r>
      <w:r w:rsidRPr="00312D48">
        <w:rPr>
          <w:rFonts w:asciiTheme="majorBidi" w:hAnsiTheme="majorBidi"/>
          <w:sz w:val="30"/>
          <w:szCs w:val="30"/>
          <w:cs/>
        </w:rPr>
        <w:t>ก่อนการรวมธุรกิจที่เคยรับรู้ในกำไรขาดทุนเบ็ดเสร็จอื่นจะถูกจัดประเภทใหม่เป็นกำไรหรือขาดทุนรับรู้ด้วยเกณฑ์เดียวกันเสมือนว่าได้ขายเงินลงทุนส่วนได้เสียดังกล่าวออกไป</w:t>
      </w:r>
    </w:p>
    <w:p w14:paraId="29DFFC41" w14:textId="77777777" w:rsidR="00034376" w:rsidRPr="00034376" w:rsidRDefault="00034376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FDE272B" w14:textId="464277B9" w:rsidR="00E271B6" w:rsidRPr="00782F95" w:rsidRDefault="00E271B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</w:t>
      </w:r>
      <w:r w:rsidRPr="00312D48">
        <w:rPr>
          <w:rFonts w:asciiTheme="majorBidi" w:hAnsiTheme="majorBidi"/>
          <w:spacing w:val="-4"/>
          <w:sz w:val="30"/>
          <w:szCs w:val="30"/>
          <w:cs/>
        </w:rPr>
        <w:t>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28915DCF" w14:textId="77777777" w:rsidR="00E271B6" w:rsidRPr="00782F95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BC8A916" w14:textId="77777777" w:rsidR="00E271B6" w:rsidRPr="00782F95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12D48">
        <w:rPr>
          <w:rFonts w:asciiTheme="majorBidi" w:hAnsiTheme="majorBidi"/>
          <w:spacing w:val="2"/>
          <w:sz w:val="30"/>
          <w:szCs w:val="30"/>
          <w:cs/>
        </w:rPr>
        <w:t>สิ่งตอบแทนที่โอนให้ซึ่งวัดมูลค่าด้วยมูลค่ายุติธรรมให้รวมถึงสินทรัพย์ที่โอนไป หนี้สินที่กลุ่มบริษัทก่อขึ้น</w:t>
      </w:r>
      <w:r w:rsidRPr="00782F95">
        <w:rPr>
          <w:rFonts w:asciiTheme="majorBidi" w:hAnsiTheme="majorBidi"/>
          <w:sz w:val="30"/>
          <w:szCs w:val="30"/>
          <w:cs/>
        </w:rPr>
        <w:t>เพื่อจ่ายชำระให้แก่เจ้าของเดิม สิ่งตอบแทนที่ต้องจ่ายเมื่อเข้าเงื่อนไข และส่วนได้เสียในส่วนของเจ้าของที่ออกโดยกลุ่มบริษัท</w:t>
      </w:r>
    </w:p>
    <w:p w14:paraId="0C0B977F" w14:textId="77777777" w:rsidR="00E271B6" w:rsidRPr="00782F95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3BFA932" w14:textId="7A5082F8" w:rsidR="00E271B6" w:rsidRPr="00782F95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</w:t>
      </w:r>
      <w:r w:rsidR="0051216B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782F95">
        <w:rPr>
          <w:rFonts w:asciiTheme="majorBidi" w:hAnsiTheme="majorBidi"/>
          <w:sz w:val="30"/>
          <w:szCs w:val="30"/>
          <w:cs/>
        </w:rPr>
        <w:t xml:space="preserve"> การเปลี่ยนแปลงในมูลค่ายุติธรรมรับรู้ในกำไรหรือขาดทุน</w:t>
      </w:r>
    </w:p>
    <w:p w14:paraId="5ACAB6A2" w14:textId="77777777" w:rsidR="00E271B6" w:rsidRPr="00782F95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7EA86F4" w14:textId="1782E521" w:rsidR="00E271B6" w:rsidRPr="00782F95" w:rsidRDefault="00E271B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6AE9">
        <w:rPr>
          <w:rFonts w:asciiTheme="majorBidi" w:hAnsiTheme="majorBidi"/>
          <w:sz w:val="30"/>
          <w:szCs w:val="30"/>
          <w:cs/>
        </w:rPr>
        <w:t>หนี้สินที่อาจเกิดขึ้นของ</w:t>
      </w:r>
      <w:r w:rsidR="004E4FC7" w:rsidRPr="00786AE9">
        <w:rPr>
          <w:rFonts w:asciiTheme="majorBidi" w:hAnsiTheme="majorBidi"/>
          <w:sz w:val="30"/>
          <w:szCs w:val="30"/>
          <w:cs/>
        </w:rPr>
        <w:t>บริษัท</w:t>
      </w:r>
      <w:r w:rsidRPr="00786AE9">
        <w:rPr>
          <w:rFonts w:asciiTheme="majorBidi" w:hAnsiTheme="majorBidi"/>
          <w:sz w:val="30"/>
          <w:szCs w:val="30"/>
          <w:cs/>
        </w:rPr>
        <w:t>ที่ถูกซื้อที่รับมาจากการรวมธุรกิจ รับรู้เป็นหนี้สินหากมีภาระผูกพันในปัจจุบัน</w:t>
      </w:r>
      <w:r w:rsidR="008B0551" w:rsidRPr="00782F95">
        <w:rPr>
          <w:rFonts w:asciiTheme="majorBidi" w:hAnsiTheme="majorBidi" w:hint="cs"/>
          <w:sz w:val="30"/>
          <w:szCs w:val="30"/>
          <w:cs/>
        </w:rPr>
        <w:t xml:space="preserve"> </w:t>
      </w:r>
      <w:r w:rsidRPr="00782F95">
        <w:rPr>
          <w:rFonts w:asciiTheme="majorBidi" w:hAnsi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481363" w14:textId="77777777" w:rsidR="00E271B6" w:rsidRPr="00782F95" w:rsidRDefault="00E271B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B51933" w14:textId="41C8461F" w:rsidR="00436D0D" w:rsidRPr="00782F95" w:rsidRDefault="00E271B6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312D48">
        <w:rPr>
          <w:rFonts w:asciiTheme="majorBidi" w:hAnsiTheme="majorBidi"/>
          <w:spacing w:val="6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Pr="00BC0230">
        <w:rPr>
          <w:rFonts w:asciiTheme="majorBidi" w:hAnsiTheme="majorBidi"/>
          <w:spacing w:val="6"/>
          <w:sz w:val="30"/>
          <w:szCs w:val="30"/>
          <w:cs/>
        </w:rPr>
        <w:t>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</w:t>
      </w:r>
      <w:r w:rsidRPr="00BC0230">
        <w:rPr>
          <w:rFonts w:asciiTheme="majorBidi" w:hAnsiTheme="majorBidi"/>
          <w:spacing w:val="4"/>
          <w:sz w:val="30"/>
          <w:szCs w:val="30"/>
          <w:cs/>
        </w:rPr>
        <w:t>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</w:t>
      </w:r>
      <w:r w:rsidRPr="00BC0230">
        <w:rPr>
          <w:rFonts w:asciiTheme="majorBidi" w:hAnsiTheme="majorBidi"/>
          <w:spacing w:val="-6"/>
          <w:sz w:val="30"/>
          <w:szCs w:val="30"/>
          <w:cs/>
        </w:rPr>
        <w:t>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</w:t>
      </w:r>
      <w:r w:rsidRPr="00782F95">
        <w:rPr>
          <w:rFonts w:asciiTheme="majorBidi" w:hAnsiTheme="majorBidi"/>
          <w:sz w:val="30"/>
          <w:szCs w:val="30"/>
          <w:cs/>
        </w:rPr>
        <w:t>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B36EE00" w14:textId="77777777" w:rsidR="0003674F" w:rsidRPr="0003674F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66836A3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5259FF3" w14:textId="2F1F14A8" w:rsidR="00436D0D" w:rsidRDefault="00436D0D" w:rsidP="0098521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0EF1CDEE" w14:textId="77777777" w:rsidR="005C4D63" w:rsidRPr="004D0413" w:rsidRDefault="005C4D6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F760DB5" w14:textId="7EC6DE98" w:rsidR="00436D0D" w:rsidRDefault="00436D0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C0230">
        <w:rPr>
          <w:rFonts w:asciiTheme="majorBidi" w:hAnsiTheme="majorBidi" w:cstheme="majorBidi"/>
          <w:spacing w:val="6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</w:t>
      </w:r>
      <w:r w:rsidRPr="002621D2">
        <w:rPr>
          <w:rFonts w:asciiTheme="majorBidi" w:hAnsiTheme="majorBidi" w:cstheme="majorBidi"/>
          <w:spacing w:val="-2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2621D2">
        <w:rPr>
          <w:rFonts w:asciiTheme="majorBidi" w:hAnsiTheme="majorBidi" w:cstheme="majorBidi"/>
          <w:spacing w:val="-6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436D0D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436D0D">
        <w:rPr>
          <w:rFonts w:asciiTheme="majorBidi" w:hAnsiTheme="majorBidi"/>
          <w:sz w:val="30"/>
          <w:szCs w:val="30"/>
          <w:cs/>
        </w:rPr>
        <w:t xml:space="preserve"> </w:t>
      </w:r>
      <w:r w:rsidRPr="002621D2">
        <w:rPr>
          <w:rFonts w:asciiTheme="majorBidi" w:hAnsiTheme="majorBidi" w:cstheme="majorBidi"/>
          <w:spacing w:val="4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</w:t>
      </w:r>
      <w:r w:rsidRPr="00436D0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</w:t>
      </w:r>
      <w:r w:rsidRPr="00436D0D">
        <w:rPr>
          <w:rFonts w:asciiTheme="majorBidi" w:hAnsiTheme="majorBidi"/>
          <w:sz w:val="30"/>
          <w:szCs w:val="30"/>
          <w:cs/>
        </w:rPr>
        <w:t xml:space="preserve"> </w:t>
      </w:r>
      <w:r w:rsidRPr="00436D0D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0C532BE" w14:textId="77777777" w:rsidR="008B0551" w:rsidRPr="008B0551" w:rsidRDefault="008B0551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EF8D030" w14:textId="78D7F183" w:rsidR="00436D0D" w:rsidRDefault="00436D0D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621D2">
        <w:rPr>
          <w:rFonts w:asciiTheme="majorBidi" w:hAnsiTheme="majorBidi" w:cstheme="majorBidi"/>
          <w:spacing w:val="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</w:t>
      </w:r>
      <w:r w:rsidRPr="00436D0D">
        <w:rPr>
          <w:rFonts w:asciiTheme="majorBidi" w:hAnsiTheme="majorBidi" w:cstheme="majorBidi"/>
          <w:sz w:val="30"/>
          <w:szCs w:val="30"/>
          <w:cs/>
        </w:rPr>
        <w:t>ที่ได้มาจากผู้ถูกซื้อ</w:t>
      </w:r>
      <w:r w:rsidRPr="00436D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D0D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436D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D0D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</w:t>
      </w:r>
      <w:r w:rsidRPr="002621D2">
        <w:rPr>
          <w:rFonts w:asciiTheme="majorBidi" w:hAnsiTheme="majorBidi" w:cstheme="majorBidi"/>
          <w:spacing w:val="-4"/>
          <w:sz w:val="30"/>
          <w:szCs w:val="30"/>
          <w:cs/>
        </w:rPr>
        <w:t>ผลตอบแทนที่จ่ายจากการได้มาหรือ</w:t>
      </w:r>
      <w:r w:rsidRPr="002621D2">
        <w:rPr>
          <w:rFonts w:asciiTheme="majorBidi" w:hAnsiTheme="majorBidi" w:cstheme="majorBidi" w:hint="cs"/>
          <w:spacing w:val="-4"/>
          <w:sz w:val="30"/>
          <w:szCs w:val="30"/>
          <w:cs/>
        </w:rPr>
        <w:t>ผลตอบแทนรับจากการ</w:t>
      </w:r>
      <w:r w:rsidRPr="002621D2">
        <w:rPr>
          <w:rFonts w:asciiTheme="majorBidi" w:hAnsiTheme="majorBidi" w:cstheme="majorBidi"/>
          <w:spacing w:val="-4"/>
          <w:sz w:val="30"/>
          <w:szCs w:val="30"/>
          <w:cs/>
        </w:rPr>
        <w:t>จำหน่ายไป</w:t>
      </w:r>
      <w:r w:rsidRPr="002621D2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2621D2">
        <w:rPr>
          <w:rFonts w:asciiTheme="majorBidi" w:hAnsiTheme="majorBidi" w:cstheme="majorBidi"/>
          <w:spacing w:val="-4"/>
          <w:sz w:val="30"/>
          <w:szCs w:val="30"/>
          <w:cs/>
        </w:rPr>
        <w:t>รับรู้เป็นส่วนเกิน</w:t>
      </w:r>
      <w:r w:rsidRPr="002621D2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Pr="002621D2">
        <w:rPr>
          <w:rFonts w:asciiTheme="majorBidi" w:hAnsiTheme="majorBidi" w:cstheme="majorBidi"/>
          <w:spacing w:val="-4"/>
          <w:sz w:val="30"/>
          <w:szCs w:val="30"/>
          <w:cs/>
        </w:rPr>
        <w:t>ส่วนต่ำกว่าทุนอื่น</w:t>
      </w:r>
      <w:r w:rsidRPr="00436D0D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Pr="00436D0D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</w:p>
    <w:p w14:paraId="16608143" w14:textId="77777777" w:rsidR="00436D0D" w:rsidRPr="0003674F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996C4EF" w14:textId="5B81079D" w:rsidR="0003674F" w:rsidRPr="0003674F" w:rsidRDefault="0003674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3674F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03674F">
        <w:rPr>
          <w:rFonts w:asciiTheme="majorBidi" w:hAnsiTheme="majorBidi" w:cstheme="majorBidi" w:hint="cs"/>
          <w:sz w:val="30"/>
          <w:szCs w:val="30"/>
          <w:cs/>
        </w:rPr>
        <w:t xml:space="preserve"> ส่วนได้เสียที่ไม่มีอำนาจควบคุม และ</w:t>
      </w:r>
      <w:r w:rsidRPr="0003674F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องค์ประกอบอื่นของส่วนของผู้ถือหุ้นที่เกี่ยวข้องกับบริษัทย่อยนั้น </w:t>
      </w:r>
      <w:r w:rsidRPr="0003674F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03674F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ส่วนได้เสียในบริษัทย่อยเดิมที่ยังคงเหลืออยู่วัดมูลค่าด้วยมูลค่ายุติธรรม ณ วันที่สูญเสียการควบคุม</w:t>
      </w:r>
    </w:p>
    <w:p w14:paraId="617FEB87" w14:textId="77777777" w:rsidR="0003674F" w:rsidRPr="004D0413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10620D8" w14:textId="580561A5" w:rsidR="00436D0D" w:rsidRDefault="00436D0D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  <w:r w:rsidRPr="00436D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741082EB" w14:textId="77777777" w:rsidR="00436D0D" w:rsidRPr="004D0413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F7B4256" w14:textId="25CA1365" w:rsidR="0003674F" w:rsidRPr="00476C8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</w:t>
      </w:r>
      <w:r w:rsidRPr="00DC7C18">
        <w:rPr>
          <w:rFonts w:ascii="Angsana New" w:hAnsi="Angsana New"/>
          <w:sz w:val="30"/>
          <w:szCs w:val="30"/>
          <w:cs/>
        </w:rPr>
        <w:t>ดำเนินงานแต่ไม่ถึงระดับที่จะควบคุมหรือควบคุมร่วมในนโยบายดังกล่าว</w:t>
      </w:r>
    </w:p>
    <w:p w14:paraId="26ACAACB" w14:textId="77777777" w:rsidR="0003674F" w:rsidRPr="004D0413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9210783" w14:textId="43456A15" w:rsidR="0003674F" w:rsidRPr="00476C8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="Angsana New" w:hAnsi="Angsana New"/>
          <w:spacing w:val="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</w:t>
      </w:r>
      <w:r w:rsidRPr="00476C8F">
        <w:rPr>
          <w:rFonts w:ascii="Angsana New" w:hAnsi="Angsana New"/>
          <w:sz w:val="30"/>
          <w:szCs w:val="30"/>
          <w:cs/>
        </w:rPr>
        <w:t xml:space="preserve">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1329F74C" w14:textId="77777777" w:rsidR="0003674F" w:rsidRPr="004D0413" w:rsidRDefault="0003674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C00D5C2" w14:textId="79030DD0" w:rsidR="0003674F" w:rsidRPr="00476C8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="Angsana New" w:hAnsi="Angsana New"/>
          <w:spacing w:val="6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</w:t>
      </w:r>
      <w:r w:rsidRPr="008F07AD">
        <w:rPr>
          <w:rFonts w:ascii="Angsana New" w:hAnsi="Angsana New"/>
          <w:spacing w:val="4"/>
          <w:sz w:val="30"/>
          <w:szCs w:val="30"/>
          <w:cs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</w:t>
      </w:r>
      <w:r w:rsidRPr="00476C8F">
        <w:rPr>
          <w:rFonts w:ascii="Angsana New" w:hAnsi="Angsana New"/>
          <w:sz w:val="30"/>
          <w:szCs w:val="30"/>
          <w:cs/>
        </w:rPr>
        <w:t>ไม่เกิดขึ้นจริง แต่เท่าที่เมื่อไม่มีหลักฐานการด้อยค่าเกิดขึ้น</w:t>
      </w:r>
    </w:p>
    <w:p w14:paraId="7A2646D5" w14:textId="154A8712" w:rsidR="00D92B5F" w:rsidRPr="00436D0D" w:rsidRDefault="00D92B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11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9785C48" w14:textId="77777777" w:rsidR="00D92B5F" w:rsidRPr="004D0413" w:rsidRDefault="00D92B5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978F639" w14:textId="38B8358A" w:rsidR="00D92B5F" w:rsidRPr="008B0551" w:rsidRDefault="00D92B5F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055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96400D" w:rsidRPr="008B0551">
        <w:rPr>
          <w:rFonts w:asciiTheme="majorBidi" w:hAnsiTheme="majorBidi" w:cstheme="majorBidi"/>
          <w:sz w:val="30"/>
          <w:szCs w:val="30"/>
          <w:cs/>
        </w:rPr>
        <w:t xml:space="preserve">ในงบกระแสเงินสด </w:t>
      </w:r>
      <w:r w:rsidRPr="008B0551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เงินสดในมือ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เงินฝากธนาคารประเภท</w:t>
      </w:r>
      <w:r w:rsidR="005121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ออมทรัพย์และกระแสรายวัน</w:t>
      </w:r>
      <w:r w:rsidR="009B1A88"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รวมทั้งเงินลงทุนระยะสั้นที่มีสภาพคล่องสูง</w:t>
      </w:r>
      <w:r w:rsidR="00533BD0" w:rsidRPr="008B0551">
        <w:rPr>
          <w:rFonts w:asciiTheme="majorBidi" w:hAnsiTheme="majorBidi" w:cstheme="majorBidi"/>
          <w:sz w:val="30"/>
          <w:szCs w:val="30"/>
          <w:cs/>
        </w:rPr>
        <w:t>ซึ่ง</w:t>
      </w:r>
      <w:r w:rsidR="009B1A88" w:rsidRPr="008B0551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มีระยะเวลาครบกำหนดไม่เกินสามเดือนนับแต่วันที่ได้มา</w:t>
      </w:r>
      <w:r w:rsidR="009B1A88" w:rsidRPr="008B0551">
        <w:rPr>
          <w:rFonts w:ascii="Angsana New" w:hAnsi="Angsana New"/>
          <w:sz w:val="30"/>
          <w:szCs w:val="30"/>
          <w:cs/>
        </w:rPr>
        <w:t>และ</w:t>
      </w:r>
      <w:r w:rsidRPr="008B0551">
        <w:rPr>
          <w:rFonts w:asciiTheme="majorBidi" w:hAnsiTheme="majorBidi" w:cstheme="majorBidi"/>
          <w:sz w:val="30"/>
          <w:szCs w:val="30"/>
          <w:cs/>
        </w:rPr>
        <w:t>พร้อม</w:t>
      </w:r>
      <w:r w:rsidR="00203A48" w:rsidRPr="008B0551">
        <w:rPr>
          <w:rFonts w:asciiTheme="majorBidi" w:hAnsiTheme="majorBidi" w:cstheme="majorBidi"/>
          <w:sz w:val="30"/>
          <w:szCs w:val="30"/>
          <w:cs/>
        </w:rPr>
        <w:t>ที่</w:t>
      </w:r>
      <w:r w:rsidRPr="008B0551">
        <w:rPr>
          <w:rFonts w:asciiTheme="majorBidi" w:hAnsiTheme="majorBidi" w:cstheme="majorBidi"/>
          <w:sz w:val="30"/>
          <w:szCs w:val="30"/>
          <w:cs/>
        </w:rPr>
        <w:t>จะเปลี่ยนเป็นเงินสดในจำนวนที่ทราบได้</w:t>
      </w:r>
      <w:r w:rsidR="00A17D01" w:rsidRPr="008B0551">
        <w:rPr>
          <w:rFonts w:asciiTheme="majorBidi" w:hAnsiTheme="majorBidi" w:cstheme="majorBidi"/>
          <w:sz w:val="30"/>
          <w:szCs w:val="30"/>
          <w:cs/>
        </w:rPr>
        <w:t>โดย</w:t>
      </w:r>
      <w:r w:rsidRPr="008B0551">
        <w:rPr>
          <w:rFonts w:asciiTheme="majorBidi" w:hAnsiTheme="majorBidi" w:cstheme="majorBidi"/>
          <w:sz w:val="30"/>
          <w:szCs w:val="30"/>
          <w:cs/>
        </w:rPr>
        <w:t>มีความเสี่ยงที่ไม่มีนัยสำคัญต่อการเปลี่ยนแปลงมูลค่า</w:t>
      </w:r>
      <w:r w:rsidR="00203A48" w:rsidRPr="008B0551">
        <w:rPr>
          <w:rFonts w:asciiTheme="majorBidi" w:hAnsiTheme="majorBidi"/>
          <w:sz w:val="30"/>
          <w:szCs w:val="30"/>
          <w:cs/>
        </w:rPr>
        <w:t>เป็นรายการเทียบเท่าเงินสด</w:t>
      </w:r>
    </w:p>
    <w:p w14:paraId="5A4DEA67" w14:textId="4EAAFDD4" w:rsidR="00D92B5F" w:rsidRPr="008B0551" w:rsidRDefault="00D92B5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0D89B6A" w14:textId="387E850C" w:rsidR="00D92B5F" w:rsidRPr="008B0551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8F07AD">
        <w:rPr>
          <w:rFonts w:asciiTheme="majorBidi" w:hAnsiTheme="majorBidi" w:cstheme="majorBidi"/>
          <w:spacing w:val="4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</w:t>
      </w:r>
      <w:r w:rsidR="00F42326" w:rsidRPr="008F07AD">
        <w:rPr>
          <w:rFonts w:asciiTheme="majorBidi" w:hAnsiTheme="majorBidi" w:cstheme="majorBidi"/>
          <w:spacing w:val="4"/>
          <w:sz w:val="30"/>
          <w:szCs w:val="30"/>
          <w:cs/>
        </w:rPr>
        <w:t>กิจกรรม</w:t>
      </w:r>
      <w:r w:rsidR="000627B3" w:rsidRPr="008F07AD">
        <w:rPr>
          <w:rFonts w:asciiTheme="majorBidi" w:hAnsiTheme="majorBidi" w:cstheme="majorBidi"/>
          <w:spacing w:val="4"/>
          <w:sz w:val="30"/>
          <w:szCs w:val="30"/>
          <w:cs/>
        </w:rPr>
        <w:t>จัดหาเงิน</w:t>
      </w:r>
      <w:r w:rsidRPr="008B055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48D4DE84" w14:textId="161B4A7D" w:rsidR="0003674F" w:rsidRPr="00034376" w:rsidRDefault="0003674F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69DDC4" w14:textId="43F05C6E" w:rsidR="00D92B5F" w:rsidRPr="006D6EFB" w:rsidRDefault="00D92B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6E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="00A17D01" w:rsidRPr="006D6EF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6D6E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5C866BA1" w14:textId="77777777" w:rsidR="00D92B5F" w:rsidRPr="008B0551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CD4E51E" w14:textId="6D6E6BD2" w:rsidR="00456744" w:rsidRPr="008B0551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Theme="majorBidi" w:hAnsiTheme="majorBidi" w:cstheme="majorBidi"/>
          <w:spacing w:val="6"/>
          <w:sz w:val="30"/>
          <w:szCs w:val="30"/>
          <w:cs/>
        </w:rPr>
        <w:t>ลูกหนี้รับรู้เมื่อ</w:t>
      </w:r>
      <w:r w:rsidR="004E4FC7" w:rsidRPr="008F07AD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Pr="008F07AD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56744" w:rsidRPr="008F07AD">
        <w:rPr>
          <w:rFonts w:ascii="Angsana New" w:hAnsi="Angsana New"/>
          <w:spacing w:val="6"/>
          <w:sz w:val="30"/>
          <w:szCs w:val="30"/>
          <w:cs/>
        </w:rPr>
        <w:t>ลูกหนี้วัดมูลค่า</w:t>
      </w:r>
      <w:r w:rsidR="00456744" w:rsidRPr="008B0551">
        <w:rPr>
          <w:rFonts w:ascii="Angsana New" w:hAnsi="Angsana New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217A6770" w14:textId="450CE5A3" w:rsidR="002427D1" w:rsidRPr="008B0551" w:rsidRDefault="002427D1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68864E" w14:textId="3BD93BA1" w:rsidR="004433EC" w:rsidRPr="008B0551" w:rsidRDefault="00436D0D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551">
        <w:rPr>
          <w:rFonts w:ascii="Angsana New" w:hAnsi="Angsana New" w:hint="cs"/>
          <w:sz w:val="30"/>
          <w:szCs w:val="30"/>
          <w:cs/>
        </w:rPr>
        <w:t>กลุ่ม</w:t>
      </w:r>
      <w:r w:rsidR="004433EC" w:rsidRPr="008B0551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433EC" w:rsidRPr="00166E40">
        <w:rPr>
          <w:rFonts w:ascii="Angsana New" w:hAnsi="Angsana New"/>
          <w:spacing w:val="-4"/>
          <w:sz w:val="30"/>
          <w:szCs w:val="30"/>
          <w:cs/>
        </w:rPr>
        <w:t>การตั้งค่าเผื่อเพื่อหาอัตราผลขาดทุนด้านเครดิตที่คาดว่าจะเกิดขึ้น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4433EC" w:rsidRPr="008B0551">
        <w:rPr>
          <w:rFonts w:ascii="Angsana New" w:hAnsi="Angsana New"/>
          <w:sz w:val="30"/>
          <w:szCs w:val="30"/>
          <w:cs/>
        </w:rPr>
        <w:t>ด้านเครดิตที่มีลักษณะร่วมกัน</w:t>
      </w:r>
      <w:r w:rsidR="00011560">
        <w:rPr>
          <w:rFonts w:ascii="Angsana New" w:hAnsi="Angsana New" w:hint="cs"/>
          <w:sz w:val="30"/>
          <w:szCs w:val="30"/>
          <w:cs/>
        </w:rPr>
        <w:t xml:space="preserve"> </w:t>
      </w:r>
      <w:r w:rsidR="004433EC" w:rsidRPr="008B0551">
        <w:rPr>
          <w:rFonts w:ascii="Angsana New" w:hAnsi="Angsana New"/>
          <w:sz w:val="30"/>
          <w:szCs w:val="30"/>
          <w:cs/>
        </w:rPr>
        <w:t xml:space="preserve">และตามระยะเวลาที่เกินกำหนดชำระ โดยนำข้อมูลผลขาดทุนที่เกิดขึ้นในอดีต </w:t>
      </w:r>
      <w:r w:rsidR="004433EC" w:rsidRPr="00166E40">
        <w:rPr>
          <w:rFonts w:ascii="Angsana New" w:hAnsi="Angsana New"/>
          <w:spacing w:val="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4433EC" w:rsidRPr="008B0551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</w:t>
      </w:r>
      <w:r w:rsidR="002D37C9" w:rsidRPr="008B0551">
        <w:rPr>
          <w:rFonts w:ascii="Angsana New" w:hAnsi="Angsana New"/>
          <w:sz w:val="30"/>
          <w:szCs w:val="30"/>
          <w:cs/>
        </w:rPr>
        <w:t>สิ้นรอบระยะเวลารายงาน</w:t>
      </w:r>
    </w:p>
    <w:p w14:paraId="18D00090" w14:textId="77777777" w:rsidR="006104FA" w:rsidRPr="008B0551" w:rsidRDefault="006104F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9CAD6A" w14:textId="11F531DA" w:rsidR="00D92B5F" w:rsidRPr="008B0551" w:rsidRDefault="00D92B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05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0AB5BFAF" w14:textId="77777777" w:rsidR="00D92B5F" w:rsidRPr="008B0551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875FEE" w14:textId="1334CAF2" w:rsidR="00D92B5F" w:rsidRPr="008B0551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B0551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</w:t>
      </w:r>
      <w:r w:rsidR="00A17D01" w:rsidRPr="008B05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7D01" w:rsidRPr="008B055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ต้นทุนของสินค้าคำนวณโดยใช้วิธีถัวเฉลี่ยถ่วงน้ำหนักหรือเข้าก่อนออกก่อน โดยพิจารณาตามความเหมาะสมของลักษณะของสินค้าคงเหลือ</w:t>
      </w:r>
    </w:p>
    <w:p w14:paraId="63890FCC" w14:textId="77777777" w:rsidR="006D6EFB" w:rsidRPr="008B0551" w:rsidRDefault="006D6EF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247AB5D" w14:textId="02A91751" w:rsidR="00D92B5F" w:rsidRPr="008B0551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551">
        <w:rPr>
          <w:rFonts w:asciiTheme="majorBidi" w:hAnsiTheme="majorBidi" w:cstheme="majorBidi"/>
          <w:sz w:val="30"/>
          <w:szCs w:val="30"/>
          <w:cs/>
        </w:rPr>
        <w:t>ต้นทุนของสินค้าประกอบด้วย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ต้นทุนที่ซื้อ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Pr="008B0551">
        <w:rPr>
          <w:rFonts w:asciiTheme="majorBidi" w:hAnsiTheme="majorBidi" w:cstheme="majorBidi"/>
          <w:sz w:val="30"/>
          <w:szCs w:val="30"/>
          <w:cs/>
        </w:rPr>
        <w:t>ต้นทุนแปลงสภาพหรือ</w:t>
      </w:r>
      <w:r w:rsidR="00C159DA" w:rsidRPr="008B0551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ต้นทุนทางตรงที่เกี่ยวข้องกับการได้มาของสินค้าคงเหลือ</w:t>
      </w:r>
      <w:r w:rsidRPr="008B0551">
        <w:rPr>
          <w:rFonts w:asciiTheme="majorBidi" w:hAnsiTheme="majorBidi"/>
          <w:sz w:val="30"/>
          <w:szCs w:val="30"/>
          <w:cs/>
        </w:rPr>
        <w:t xml:space="preserve"> </w:t>
      </w:r>
      <w:r w:rsidR="00490AEB" w:rsidRPr="008B0551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490AEB" w:rsidRPr="008B0551">
        <w:rPr>
          <w:rFonts w:asciiTheme="majorBidi" w:hAnsiTheme="majorBidi"/>
          <w:sz w:val="30"/>
          <w:szCs w:val="30"/>
          <w:cs/>
        </w:rPr>
        <w:t xml:space="preserve"> </w:t>
      </w:r>
      <w:r w:rsidR="00490AEB" w:rsidRPr="008B0551">
        <w:rPr>
          <w:rFonts w:asciiTheme="majorBidi" w:hAnsiTheme="majorBidi" w:cstheme="majorBidi"/>
          <w:sz w:val="30"/>
          <w:szCs w:val="30"/>
          <w:cs/>
        </w:rPr>
        <w:t>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  <w:r w:rsidR="00490AEB" w:rsidRPr="008B0551">
        <w:rPr>
          <w:rFonts w:asciiTheme="majorBidi" w:hAnsiTheme="majorBidi"/>
          <w:sz w:val="30"/>
          <w:szCs w:val="30"/>
          <w:cs/>
        </w:rPr>
        <w:t xml:space="preserve"> </w:t>
      </w:r>
      <w:r w:rsidR="00A17D01" w:rsidRPr="008B0551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</w:t>
      </w:r>
      <w:r w:rsidR="00C70C68" w:rsidRPr="008B0551">
        <w:rPr>
          <w:rFonts w:ascii="Angsana New" w:hAnsi="Angsana New"/>
          <w:sz w:val="30"/>
          <w:szCs w:val="30"/>
          <w:cs/>
        </w:rPr>
        <w:t>การดำเนินธุรกิจปกติหักด้วยต้นทุนในการผลิตสินค้านั้นให้เสร็จและต้นทุนที่จำเป็นต้องจ่ายไปเพื่อให้ขายสินค้านั้นได้</w:t>
      </w:r>
    </w:p>
    <w:p w14:paraId="2BF02BD5" w14:textId="77777777" w:rsidR="005C4D63" w:rsidRPr="008B0551" w:rsidRDefault="005C4D6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F4C1440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3" w:name="_Hlk25585093"/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166D0F93" w14:textId="67DA5DC4" w:rsidR="00D92B5F" w:rsidRPr="002E6BE3" w:rsidRDefault="005C4D6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E6BE3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ที่ดินพัฒนาแล้วเพื่อขาย</w:t>
      </w:r>
    </w:p>
    <w:p w14:paraId="70FB43C1" w14:textId="77777777" w:rsidR="00D92B5F" w:rsidRPr="008B0551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3"/>
    <w:p w14:paraId="33C6A66F" w14:textId="032C057E" w:rsidR="007B49A5" w:rsidRPr="007B49A5" w:rsidRDefault="001A03E8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26E88">
        <w:rPr>
          <w:rFonts w:asciiTheme="majorBidi" w:hAnsiTheme="majorBidi" w:hint="cs"/>
          <w:spacing w:val="-2"/>
          <w:sz w:val="30"/>
          <w:szCs w:val="30"/>
          <w:cs/>
        </w:rPr>
        <w:t>ที่ดินพัฒนาแล้วเพื่อขายแสดงในราคาทุน ซึ่งประกอบด้วยต้นทุนในการได้มาซึ่งที่ดิน ค่าพัฒนาที่ดินและค่าใช้จ่ายที่เกี่ยวข้องโดยตรงกับโครงการ หักด้วยผลขาดทุนจากการด้อยค่าสะสม</w:t>
      </w:r>
    </w:p>
    <w:p w14:paraId="67B49835" w14:textId="64B1B23D" w:rsidR="007B49A5" w:rsidRPr="00B26E88" w:rsidRDefault="007B49A5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0B1C12" w14:textId="1B512195" w:rsidR="00FC214A" w:rsidRPr="007B49A5" w:rsidRDefault="00FC214A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9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F4098D4" w14:textId="77777777" w:rsidR="00FC214A" w:rsidRPr="008B0551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B87F1AD" w14:textId="77777777" w:rsidR="007B49A5" w:rsidRP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 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494F46E0" w14:textId="77777777" w:rsidR="007B49A5" w:rsidRPr="008B0551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15ECEBA" w14:textId="77777777" w:rsidR="007B49A5" w:rsidRPr="005E14CF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pacing w:val="-6"/>
          <w:sz w:val="30"/>
          <w:szCs w:val="30"/>
        </w:rPr>
      </w:pPr>
      <w:r w:rsidRPr="005E14CF">
        <w:rPr>
          <w:rFonts w:asciiTheme="majorBidi" w:eastAsia="Calibri" w:hAnsiTheme="majorBidi"/>
          <w:spacing w:val="-6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2D2D76C2" w14:textId="77777777" w:rsidR="007B49A5" w:rsidRPr="008B0551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31CB5E" w14:textId="77777777" w:rsidR="007B49A5" w:rsidRP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</w:t>
      </w:r>
      <w:r w:rsidRPr="005E14CF">
        <w:rPr>
          <w:rFonts w:asciiTheme="majorBidi" w:eastAsia="Calibri" w:hAnsiTheme="majorBidi"/>
          <w:spacing w:val="-4"/>
          <w:sz w:val="30"/>
          <w:szCs w:val="30"/>
          <w:cs/>
        </w:rPr>
        <w:t>ก่อสร้างเอง ซึ่งรวมต้นทุนของวัสดุ ค่าแรงทางตรง และต้นทุนทางตรงอื่น เพื่อให้ได้อสังหาริมทรัพย์เพื่อการลงทุน</w:t>
      </w:r>
      <w:r w:rsidRPr="007B49A5">
        <w:rPr>
          <w:rFonts w:asciiTheme="majorBidi" w:eastAsia="Calibri" w:hAnsiTheme="majorBidi"/>
          <w:sz w:val="30"/>
          <w:szCs w:val="30"/>
          <w:cs/>
        </w:rPr>
        <w:t>อยู่ในสภาพพร้อมให้ประโยชน์ รวมถึงต้นทุนการกู้ยืมของสินทรัพย์ที่เข้าเงื่อนไข</w:t>
      </w:r>
    </w:p>
    <w:p w14:paraId="4553A0CA" w14:textId="77777777" w:rsidR="007B49A5" w:rsidRPr="008B0551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C691163" w14:textId="51AB03D0" w:rsidR="005C4D63" w:rsidRP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และรับรู้ในกำไรหรือขาดทุน ทั้งนี้ กลุ่มบริษัทไม่คิดค่าเสื่อมราคาสำหรับที่ดินและงานระหว่างการก่อสร้าง</w:t>
      </w:r>
    </w:p>
    <w:p w14:paraId="28BE15CF" w14:textId="77777777" w:rsidR="007B49A5" w:rsidRPr="008B0551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1ADC350" w14:textId="3D2D42D1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422ABB04" w14:textId="77777777" w:rsidR="00FC214A" w:rsidRPr="008B0551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1578"/>
        <w:gridCol w:w="1739"/>
      </w:tblGrid>
      <w:tr w:rsidR="00786AE9" w:rsidRPr="00F3217C" w14:paraId="2EE1BEE0" w14:textId="77777777" w:rsidTr="00786AE9">
        <w:tc>
          <w:tcPr>
            <w:tcW w:w="5417" w:type="dxa"/>
            <w:shd w:val="clear" w:color="auto" w:fill="auto"/>
          </w:tcPr>
          <w:p w14:paraId="7E9BEB34" w14:textId="77777777" w:rsidR="00786AE9" w:rsidRPr="00EB2866" w:rsidRDefault="00786AE9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8" w:type="dxa"/>
          </w:tcPr>
          <w:p w14:paraId="3E9B1F87" w14:textId="0C0F14F8" w:rsidR="00786AE9" w:rsidRPr="00786AE9" w:rsidRDefault="00786AE9" w:rsidP="0078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6A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39" w:type="dxa"/>
          </w:tcPr>
          <w:p w14:paraId="60155EC6" w14:textId="5C315C36" w:rsidR="00786AE9" w:rsidRPr="00786AE9" w:rsidRDefault="00786AE9" w:rsidP="00786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6A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582B" w:rsidRPr="00F3217C" w14:paraId="5BC78E0B" w14:textId="77777777" w:rsidTr="00786AE9">
        <w:tc>
          <w:tcPr>
            <w:tcW w:w="5417" w:type="dxa"/>
            <w:shd w:val="clear" w:color="auto" w:fill="auto"/>
          </w:tcPr>
          <w:p w14:paraId="4C647D7E" w14:textId="39938DF5" w:rsidR="001B582B" w:rsidRPr="00EB2866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86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78" w:type="dxa"/>
          </w:tcPr>
          <w:p w14:paraId="462F1D59" w14:textId="6CB9B709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739" w:type="dxa"/>
          </w:tcPr>
          <w:p w14:paraId="1885B042" w14:textId="678F7562" w:rsidR="001B582B" w:rsidRPr="00624C83" w:rsidRDefault="00925E91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1B582B" w:rsidRPr="00624C8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1B582B"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F3217C" w14:paraId="63C0DEFA" w14:textId="190D61FC" w:rsidTr="00FB187D">
        <w:tc>
          <w:tcPr>
            <w:tcW w:w="5417" w:type="dxa"/>
            <w:shd w:val="clear" w:color="auto" w:fill="auto"/>
          </w:tcPr>
          <w:p w14:paraId="0DA1908C" w14:textId="6092AE50" w:rsidR="001B582B" w:rsidRPr="00EB2866" w:rsidRDefault="001B582B" w:rsidP="00FF2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286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7103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B2866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78" w:type="dxa"/>
          </w:tcPr>
          <w:p w14:paraId="0A330E86" w14:textId="48989E44" w:rsidR="001B582B" w:rsidRPr="00624C83" w:rsidRDefault="005E4B46" w:rsidP="00FF2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B582B"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1B582B" w:rsidRPr="00624C8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1B582B"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582B"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739" w:type="dxa"/>
          </w:tcPr>
          <w:p w14:paraId="3174C1D0" w14:textId="64294828" w:rsidR="001B582B" w:rsidRPr="00624C83" w:rsidRDefault="005A711E" w:rsidP="00FF2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/>
                <w:sz w:val="30"/>
                <w:szCs w:val="30"/>
              </w:rPr>
              <w:t xml:space="preserve">10 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624C83">
              <w:rPr>
                <w:rFonts w:asciiTheme="majorBidi" w:hAnsiTheme="majorBidi"/>
                <w:sz w:val="30"/>
                <w:szCs w:val="30"/>
              </w:rPr>
              <w:t>46</w:t>
            </w:r>
            <w:r w:rsidR="001B582B"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29C7701" w14:textId="7B7E6C81" w:rsidR="00F30830" w:rsidRPr="008B0551" w:rsidRDefault="00F3083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C157F15" w14:textId="07348607" w:rsidR="00F30830" w:rsidRPr="007B49A5" w:rsidRDefault="00E6415C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B49A5">
        <w:rPr>
          <w:rFonts w:ascii="Angsana New" w:hAnsi="Angsana New"/>
          <w:sz w:val="30"/>
          <w:szCs w:val="30"/>
          <w:cs/>
        </w:rPr>
        <w:t>ผล</w:t>
      </w:r>
      <w:r w:rsidR="00A609E4" w:rsidRPr="007B49A5">
        <w:rPr>
          <w:rFonts w:ascii="Angsana New" w:hAnsi="Angsana New"/>
          <w:sz w:val="30"/>
          <w:szCs w:val="30"/>
          <w:cs/>
        </w:rPr>
        <w:t>กำไรหรือ</w:t>
      </w:r>
      <w:r w:rsidR="00127F22" w:rsidRPr="007B49A5">
        <w:rPr>
          <w:rFonts w:ascii="Angsana New" w:hAnsi="Angsana New"/>
          <w:sz w:val="30"/>
          <w:szCs w:val="30"/>
          <w:cs/>
        </w:rPr>
        <w:t>ขาดทุนซึ่งเกิดจาก</w:t>
      </w:r>
      <w:r w:rsidR="008A6E03" w:rsidRPr="007B49A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DD5238" w:rsidRPr="007B49A5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2DB9E35E" w14:textId="77777777" w:rsidR="008A6E03" w:rsidRPr="008B0551" w:rsidRDefault="008A6E0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9E401A" w14:textId="1ABDE8E6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B49A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การจัดประเภทไปยังที่ดิน</w:t>
      </w:r>
      <w:r w:rsidRPr="007B49A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i/>
          <w:iCs/>
          <w:sz w:val="30"/>
          <w:szCs w:val="30"/>
          <w:cs/>
        </w:rPr>
        <w:t>อาคารและอุปกรณ์</w:t>
      </w:r>
    </w:p>
    <w:p w14:paraId="2A0DF8B1" w14:textId="77777777" w:rsidR="00FC214A" w:rsidRPr="008B0551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50A7092" w14:textId="77777777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F7675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1F7675">
        <w:rPr>
          <w:rFonts w:asciiTheme="majorBidi" w:hAnsiTheme="majorBidi"/>
          <w:sz w:val="30"/>
          <w:szCs w:val="30"/>
          <w:cs/>
        </w:rPr>
        <w:t>โดยจัดประเภทไปเป็นที่ดิน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1F7675">
        <w:rPr>
          <w:rFonts w:asciiTheme="majorBidi" w:hAnsiTheme="majorBidi"/>
          <w:sz w:val="30"/>
          <w:szCs w:val="30"/>
          <w:cs/>
        </w:rPr>
        <w:t>อาคารและ</w:t>
      </w:r>
      <w:r w:rsidRPr="007B49A5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ณ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วันที่มีการจัดประเภทใหม่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  <w:r w:rsidRPr="007B49A5">
        <w:rPr>
          <w:rFonts w:asciiTheme="majorBidi" w:hAnsiTheme="majorBidi" w:cstheme="majorBidi"/>
          <w:sz w:val="30"/>
          <w:szCs w:val="30"/>
          <w:cs/>
        </w:rPr>
        <w:t>ถือเป็นราคาทุนของสินทรัพย์ต่อไป</w:t>
      </w:r>
      <w:r w:rsidRPr="007B49A5">
        <w:rPr>
          <w:rFonts w:asciiTheme="majorBidi" w:hAnsiTheme="majorBidi"/>
          <w:sz w:val="30"/>
          <w:szCs w:val="30"/>
          <w:cs/>
        </w:rPr>
        <w:t xml:space="preserve"> </w:t>
      </w:r>
    </w:p>
    <w:p w14:paraId="56FA8B2C" w14:textId="7FA03063" w:rsidR="007B49A5" w:rsidRPr="00034376" w:rsidRDefault="007B49A5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D3AE42" w14:textId="262EC9BF" w:rsidR="00FC214A" w:rsidRPr="00782F95" w:rsidRDefault="00FC214A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</w:t>
      </w:r>
      <w:r w:rsidRPr="00782F9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  <w:r w:rsidRPr="00782F9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35D0EFB2" w14:textId="77777777" w:rsidR="00FC214A" w:rsidRPr="00782F95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B8851B6" w14:textId="7777777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7B388FD" w14:textId="77777777" w:rsidR="00FC214A" w:rsidRPr="00782F95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D9B0B88" w14:textId="3F0B47F8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อาคารและอุปกรณ์วัดมูลค่าด้วยราคาทุนหักด้วยค่าเสื่อมราคาสะสม</w:t>
      </w:r>
      <w:r w:rsidR="00F30830" w:rsidRPr="00782F95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และผลขาดทุนจากการด้อยค่าสะสม</w:t>
      </w:r>
    </w:p>
    <w:p w14:paraId="2ED4D3A8" w14:textId="77777777" w:rsidR="000C549B" w:rsidRPr="00782F95" w:rsidRDefault="000C549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DF0C9A3" w14:textId="6998AF0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ซึ่งรวมต้นทุนของวัสดุ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แรงงานทางตรง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และต้นทุนทางตรงอื่นๆ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ที่เกี่ยวข้องกับการจัดหาสินทรัพย์</w:t>
      </w:r>
      <w:r w:rsidRPr="00166E40">
        <w:rPr>
          <w:rFonts w:asciiTheme="majorBidi" w:hAnsiTheme="majorBidi" w:cstheme="majorBidi"/>
          <w:spacing w:val="4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เพื่อให้สินทรัพย์นั้นอยู่ในสถานที่และสภาพที่พร้อมจะใช้งานได้ตามความประสงค์</w:t>
      </w:r>
      <w:r w:rsidR="00B460B6" w:rsidRPr="00166E4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66E40">
        <w:rPr>
          <w:rFonts w:asciiTheme="majorBidi" w:hAnsiTheme="majorBidi" w:cstheme="majorBidi"/>
          <w:spacing w:val="4"/>
          <w:sz w:val="30"/>
          <w:szCs w:val="30"/>
          <w:cs/>
        </w:rPr>
        <w:t>ต้นทุนในการรื้อถอน</w:t>
      </w:r>
      <w:r w:rsidRPr="00782F95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877C1C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F67" w:rsidRPr="00782F95">
        <w:rPr>
          <w:rFonts w:asciiTheme="majorBidi" w:hAnsiTheme="majorBidi" w:cstheme="majorBidi"/>
          <w:sz w:val="30"/>
          <w:szCs w:val="30"/>
          <w:cs/>
        </w:rPr>
        <w:t>และ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ต้นทุนการกู้ยืมของสินทรัพย์ที่เข้าเงื่อนไข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2FE2B6D" w14:textId="79C79DCC" w:rsidR="005E0250" w:rsidRPr="00782F95" w:rsidRDefault="005E025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16E6B74" w14:textId="6030C496" w:rsidR="00FC214A" w:rsidRPr="00782F95" w:rsidRDefault="00E6415C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ผล</w:t>
      </w:r>
      <w:r w:rsidR="00127F22" w:rsidRPr="00782F95">
        <w:rPr>
          <w:rFonts w:ascii="Angsana New" w:hAnsi="Angsana New"/>
          <w:sz w:val="30"/>
          <w:szCs w:val="30"/>
          <w:cs/>
        </w:rPr>
        <w:t>กำไรหรือขาดทุนซึ่งเกิด</w:t>
      </w:r>
      <w:r w:rsidR="00B20FC0" w:rsidRPr="00782F95">
        <w:rPr>
          <w:rFonts w:ascii="Angsana New" w:hAnsi="Angsana New"/>
          <w:sz w:val="30"/>
          <w:szCs w:val="30"/>
          <w:cs/>
        </w:rPr>
        <w:t>จาก</w:t>
      </w:r>
      <w:r w:rsidR="0065579A" w:rsidRPr="00782F9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DD5238" w:rsidRPr="00782F95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24E58869" w14:textId="77777777" w:rsidR="00CB435B" w:rsidRPr="00782F95" w:rsidRDefault="00CB435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AD603BB" w14:textId="6923828A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2F5A0636" w14:textId="77777777" w:rsidR="00FC214A" w:rsidRPr="00782F95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BAD0109" w14:textId="67441D6F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3AB57ED" w14:textId="77777777" w:rsidR="005C4D63" w:rsidRPr="00782F95" w:rsidRDefault="005C4D6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E9AB121" w14:textId="39086F8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F8A0E90" w14:textId="77777777" w:rsidR="00FC214A" w:rsidRPr="00782F95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9A24343" w14:textId="55615697" w:rsidR="005C4D63" w:rsidRPr="005E14CF" w:rsidRDefault="00FC214A" w:rsidP="005E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 รวมถึงการตรวจสอบครั้งใหญ่รับรู้เป็นส่วนหนึ่งของมูลค่าตามบัญชีของรายการที่ดิน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B36666" w:rsidRPr="00782F95">
        <w:rPr>
          <w:rFonts w:asciiTheme="majorBidi" w:hAnsiTheme="majorBidi" w:cstheme="majorBidi"/>
          <w:sz w:val="30"/>
          <w:szCs w:val="30"/>
          <w:cs/>
        </w:rPr>
        <w:t>เมื่อ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</w:t>
      </w:r>
      <w:r w:rsidR="00CC6158" w:rsidRPr="00782F95">
        <w:rPr>
          <w:rFonts w:asciiTheme="majorBidi" w:hAnsiTheme="majorBidi" w:cstheme="majorBidi"/>
          <w:sz w:val="30"/>
          <w:szCs w:val="30"/>
          <w:cs/>
        </w:rPr>
        <w:t>ใ</w:t>
      </w:r>
      <w:r w:rsidRPr="00782F95">
        <w:rPr>
          <w:rFonts w:asciiTheme="majorBidi" w:hAnsiTheme="majorBidi" w:cstheme="majorBidi"/>
          <w:sz w:val="30"/>
          <w:szCs w:val="30"/>
          <w:cs/>
        </w:rPr>
        <w:t>นอนาคตจากรายการนั้นและสามารถวัดมูลค่าต้นทุนของรายการนั้นได้อย่างน่าเชื่อถือ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ชิ้นส่วนที่ถูกเปลี่ยนแทนจะถูกตัดออกจากบัญชีด้วยมูลค่าตามบัญชี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B36666" w:rsidRPr="00782F95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782F95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</w:t>
      </w:r>
      <w:r w:rsidR="00CC6158" w:rsidRPr="00782F95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782F95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50545073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A2A6BF5" w14:textId="16AEF0B0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487C9E39" w14:textId="1E81FA9C" w:rsidR="00FC214A" w:rsidRPr="00782F95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69639FF" w14:textId="49FFF35B" w:rsidR="00392AC9" w:rsidRPr="00782F95" w:rsidRDefault="00392AC9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66E40">
        <w:rPr>
          <w:rFonts w:ascii="Angsana New" w:hAnsi="Angsana New"/>
          <w:spacing w:val="-2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</w:t>
      </w:r>
      <w:r w:rsidR="001123A4" w:rsidRPr="00166E4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66E40">
        <w:rPr>
          <w:rFonts w:ascii="Angsana New" w:hAnsi="Angsana New"/>
          <w:spacing w:val="-2"/>
          <w:sz w:val="30"/>
          <w:szCs w:val="30"/>
          <w:cs/>
        </w:rPr>
        <w:t>ราคาทุน</w:t>
      </w:r>
      <w:r w:rsidRPr="00782F95">
        <w:rPr>
          <w:rFonts w:ascii="Angsana New" w:hAnsi="Angsana New"/>
          <w:sz w:val="30"/>
          <w:szCs w:val="30"/>
          <w:cs/>
        </w:rPr>
        <w:t>ของสินทรัพย์หรือมูลค่าอื่นที่ใช้แทนราคาทุนหักด้วยมูลค่าคงเหลือของสินทรัพย์</w:t>
      </w:r>
    </w:p>
    <w:p w14:paraId="4941D8A3" w14:textId="77777777" w:rsidR="0012514C" w:rsidRPr="008B0551" w:rsidRDefault="0012514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FB7D2E9" w14:textId="34BE5154" w:rsidR="00B36666" w:rsidRPr="00782F95" w:rsidRDefault="00B3666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66E40">
        <w:rPr>
          <w:rFonts w:ascii="Angsana New" w:hAnsi="Angsana New"/>
          <w:spacing w:val="4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E83F22" w:rsidRPr="00166E40">
        <w:rPr>
          <w:rFonts w:ascii="Angsana New" w:hAnsi="Angsana New"/>
          <w:spacing w:val="4"/>
          <w:sz w:val="30"/>
          <w:szCs w:val="30"/>
          <w:cs/>
        </w:rPr>
        <w:t>ใช้</w:t>
      </w:r>
      <w:r w:rsidRPr="00166E40">
        <w:rPr>
          <w:rFonts w:ascii="Angsana New" w:hAnsi="Angsana New"/>
          <w:spacing w:val="4"/>
          <w:sz w:val="30"/>
          <w:szCs w:val="30"/>
          <w:cs/>
        </w:rPr>
        <w:t>ประโยชน์โดยประมาณของแต่ละส่วนประกอบ</w:t>
      </w:r>
      <w:r w:rsidRPr="00782F95">
        <w:rPr>
          <w:rFonts w:ascii="Angsana New" w:hAnsi="Angsana New"/>
          <w:sz w:val="30"/>
          <w:szCs w:val="30"/>
          <w:cs/>
        </w:rPr>
        <w:t xml:space="preserve">ของสินทรัพย์ และรับรู้ในกำไรหรือขาดทุน ทั้งนี้ 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Pr="00782F95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</w:t>
      </w:r>
      <w:r w:rsidRPr="00782F95">
        <w:rPr>
          <w:sz w:val="30"/>
          <w:szCs w:val="30"/>
          <w:cs/>
        </w:rPr>
        <w:t>งานระหว่างการก่อสร้าง</w:t>
      </w:r>
      <w:r w:rsidR="001A6263" w:rsidRPr="00782F95">
        <w:rPr>
          <w:sz w:val="30"/>
          <w:szCs w:val="30"/>
          <w:cs/>
        </w:rPr>
        <w:t xml:space="preserve"> </w:t>
      </w:r>
    </w:p>
    <w:p w14:paraId="6A23021E" w14:textId="77777777" w:rsidR="00B36666" w:rsidRPr="00782F95" w:rsidRDefault="00B3666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16EC44" w14:textId="23443568" w:rsidR="00FC214A" w:rsidRPr="00782F95" w:rsidRDefault="00B3666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582B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="00392AC9" w:rsidRPr="001B582B">
        <w:rPr>
          <w:rFonts w:ascii="Angsana New" w:hAnsi="Angsana New"/>
          <w:sz w:val="30"/>
          <w:szCs w:val="30"/>
          <w:cs/>
        </w:rPr>
        <w:t>ช้</w:t>
      </w:r>
      <w:r w:rsidRPr="001B582B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030B5B2C" w14:textId="77777777" w:rsidR="00D818FA" w:rsidRPr="00782F95" w:rsidRDefault="00D818F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3"/>
        <w:gridCol w:w="1453"/>
        <w:gridCol w:w="1458"/>
      </w:tblGrid>
      <w:tr w:rsidR="001B582B" w:rsidRPr="00782F95" w14:paraId="7D4955A1" w14:textId="68753A5A" w:rsidTr="005E14CF">
        <w:trPr>
          <w:trHeight w:val="403"/>
        </w:trPr>
        <w:tc>
          <w:tcPr>
            <w:tcW w:w="5823" w:type="dxa"/>
          </w:tcPr>
          <w:p w14:paraId="57EAE873" w14:textId="52721F48" w:rsidR="001B582B" w:rsidRPr="00782F95" w:rsidRDefault="001B582B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14635C6" w14:textId="090F29E0" w:rsidR="001B582B" w:rsidRPr="005E14CF" w:rsidRDefault="001B582B" w:rsidP="005E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13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458" w:type="dxa"/>
          </w:tcPr>
          <w:p w14:paraId="744C7292" w14:textId="77F2F664" w:rsidR="001B582B" w:rsidRPr="005E14CF" w:rsidRDefault="001B582B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right="13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C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582B" w:rsidRPr="00782F95" w14:paraId="084F1325" w14:textId="33D4501D" w:rsidTr="005E14CF">
        <w:trPr>
          <w:trHeight w:val="415"/>
        </w:trPr>
        <w:tc>
          <w:tcPr>
            <w:tcW w:w="5823" w:type="dxa"/>
          </w:tcPr>
          <w:p w14:paraId="1D454B79" w14:textId="4F5F9B36" w:rsidR="001B582B" w:rsidRPr="00782F95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F9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53" w:type="dxa"/>
            <w:shd w:val="clear" w:color="auto" w:fill="auto"/>
          </w:tcPr>
          <w:p w14:paraId="066D1DF4" w14:textId="758B1C06" w:rsidR="001B582B" w:rsidRPr="005E14CF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C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14CF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C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5E14C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731232C9" w14:textId="4D6C19F2" w:rsidR="001B582B" w:rsidRPr="005E14CF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C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14CF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C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5E14C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782F95" w14:paraId="1873B550" w14:textId="1C334973" w:rsidTr="005E14CF">
        <w:trPr>
          <w:trHeight w:val="403"/>
        </w:trPr>
        <w:tc>
          <w:tcPr>
            <w:tcW w:w="5823" w:type="dxa"/>
          </w:tcPr>
          <w:p w14:paraId="6061ECA5" w14:textId="77777777" w:rsidR="001B582B" w:rsidRPr="00782F95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F9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53" w:type="dxa"/>
            <w:shd w:val="clear" w:color="auto" w:fill="auto"/>
          </w:tcPr>
          <w:p w14:paraId="2D09746F" w14:textId="09629EFD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76958123" w14:textId="472C4902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782F95" w14:paraId="27D85DBF" w14:textId="60881D0A" w:rsidTr="005E14CF">
        <w:trPr>
          <w:trHeight w:val="403"/>
        </w:trPr>
        <w:tc>
          <w:tcPr>
            <w:tcW w:w="5823" w:type="dxa"/>
          </w:tcPr>
          <w:p w14:paraId="7D012457" w14:textId="77777777" w:rsidR="001B582B" w:rsidRPr="00782F95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F9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3" w:type="dxa"/>
            <w:shd w:val="clear" w:color="auto" w:fill="auto"/>
          </w:tcPr>
          <w:p w14:paraId="62C5E5F3" w14:textId="08966272" w:rsidR="001B582B" w:rsidRPr="00624C83" w:rsidRDefault="001B582B" w:rsidP="00757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757552" w:rsidRPr="00624C8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60CEF640" w14:textId="35612CD7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24C83">
              <w:rPr>
                <w:rFonts w:asciiTheme="majorBidi" w:hAnsiTheme="majorBidi"/>
                <w:sz w:val="30"/>
                <w:szCs w:val="30"/>
              </w:rPr>
              <w:t>2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782F95" w14:paraId="67855248" w14:textId="7EC9EB7C" w:rsidTr="005E14CF">
        <w:trPr>
          <w:trHeight w:val="415"/>
        </w:trPr>
        <w:tc>
          <w:tcPr>
            <w:tcW w:w="5823" w:type="dxa"/>
          </w:tcPr>
          <w:p w14:paraId="4D426501" w14:textId="77777777" w:rsidR="001B582B" w:rsidRPr="00782F95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F9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453" w:type="dxa"/>
            <w:shd w:val="clear" w:color="auto" w:fill="auto"/>
          </w:tcPr>
          <w:p w14:paraId="67AB5670" w14:textId="46EEA9E6" w:rsidR="001B582B" w:rsidRPr="00624C83" w:rsidRDefault="001B582B" w:rsidP="002C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2C1AE0" w:rsidRPr="00624C83">
              <w:rPr>
                <w:rFonts w:asciiTheme="majorBidi" w:hAnsiTheme="majorBidi"/>
                <w:sz w:val="30"/>
                <w:szCs w:val="30"/>
              </w:rPr>
              <w:t>15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235BE604" w14:textId="4B472D9F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24C83">
              <w:rPr>
                <w:rFonts w:asciiTheme="majorBidi" w:hAnsiTheme="majorBidi"/>
                <w:sz w:val="30"/>
                <w:szCs w:val="30"/>
              </w:rPr>
              <w:t>15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782F95" w14:paraId="7AC48D14" w14:textId="1793E592" w:rsidTr="005E14CF">
        <w:trPr>
          <w:trHeight w:val="403"/>
        </w:trPr>
        <w:tc>
          <w:tcPr>
            <w:tcW w:w="5823" w:type="dxa"/>
          </w:tcPr>
          <w:p w14:paraId="7E75A53D" w14:textId="77777777" w:rsidR="001B582B" w:rsidRPr="00782F95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F9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782F9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2F95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453" w:type="dxa"/>
            <w:shd w:val="clear" w:color="auto" w:fill="auto"/>
          </w:tcPr>
          <w:p w14:paraId="70B7D254" w14:textId="0728EE32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C83">
              <w:rPr>
                <w:rFonts w:asciiTheme="majorBidi" w:hAnsiTheme="majorBidi"/>
                <w:sz w:val="30"/>
                <w:szCs w:val="30"/>
              </w:rPr>
              <w:t>2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1FDADBC5" w14:textId="764D0D97" w:rsidR="001B582B" w:rsidRPr="00624C83" w:rsidRDefault="001B582B" w:rsidP="001B5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24C83">
              <w:rPr>
                <w:rFonts w:asciiTheme="majorBidi" w:hAnsiTheme="majorBidi"/>
                <w:sz w:val="30"/>
                <w:szCs w:val="30"/>
              </w:rPr>
              <w:t>2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24C8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24C8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4C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D5AC0AA" w14:textId="77777777" w:rsidR="00F04BDF" w:rsidRPr="00782F95" w:rsidRDefault="00F04BD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ADD6CD" w14:textId="62E1E144" w:rsidR="0000709D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อายุการใช้ประโยชน์ของสินทรัพย์ และมูลค่าคงเหลือได้รับการทบทวนทุกรอบปีบัญชี และปรับปรุงตามความเหมาะสม</w:t>
      </w:r>
    </w:p>
    <w:p w14:paraId="04DC5FFC" w14:textId="77777777" w:rsidR="007B49A5" w:rsidRPr="00782F95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bookmarkStart w:id="4" w:name="_Hlk86057992"/>
    </w:p>
    <w:p w14:paraId="30565279" w14:textId="2A3D185D" w:rsidR="005C4D63" w:rsidRPr="00782F95" w:rsidRDefault="005C4D6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F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ค่าความนิยม</w:t>
      </w:r>
    </w:p>
    <w:bookmarkEnd w:id="4"/>
    <w:p w14:paraId="0F36B517" w14:textId="77777777" w:rsidR="00FF2CD1" w:rsidRPr="00FF2CD1" w:rsidRDefault="00FF2CD1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AB15845" w14:textId="4E24E5CB" w:rsidR="005C4D63" w:rsidRPr="001F7675" w:rsidRDefault="005C4D63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66E40">
        <w:rPr>
          <w:rFonts w:asciiTheme="majorBidi" w:hAnsiTheme="majorBidi" w:cstheme="majorBidi"/>
          <w:spacing w:val="4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166E40">
        <w:rPr>
          <w:rFonts w:asciiTheme="majorBidi" w:hAnsiTheme="majorBidi" w:cstheme="majorBidi"/>
          <w:spacing w:val="2"/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Pr="00166E40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166E40">
        <w:rPr>
          <w:rFonts w:asciiTheme="majorBidi" w:hAnsiTheme="majorBidi" w:cstheme="majorBidi"/>
          <w:spacing w:val="2"/>
          <w:sz w:val="30"/>
          <w:szCs w:val="30"/>
          <w:cs/>
        </w:rPr>
        <w:t xml:space="preserve"> (ก) ภายหลังจากการรับรู้เริ่มแรก ค่าความนิยม</w:t>
      </w:r>
      <w:r w:rsidRPr="001F7675">
        <w:rPr>
          <w:rFonts w:asciiTheme="majorBidi" w:hAnsiTheme="majorBidi" w:cstheme="majorBidi"/>
          <w:sz w:val="30"/>
          <w:szCs w:val="30"/>
          <w:cs/>
        </w:rPr>
        <w:t xml:space="preserve">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</w:t>
      </w:r>
      <w:r w:rsidRPr="00166E40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</w:t>
      </w:r>
      <w:r w:rsidRPr="001F7675">
        <w:rPr>
          <w:rFonts w:asciiTheme="majorBidi" w:hAnsiTheme="majorBidi" w:cstheme="majorBidi"/>
          <w:sz w:val="30"/>
          <w:szCs w:val="30"/>
          <w:cs/>
        </w:rPr>
        <w:t>ต้องไม่ถูกปันส่วนให้สินทรัพย์ใดๆ</w:t>
      </w:r>
    </w:p>
    <w:p w14:paraId="3C2D9B2E" w14:textId="77777777" w:rsidR="005C4D63" w:rsidRPr="00782F95" w:rsidRDefault="005C4D6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B4B613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9DBCE46" w14:textId="4D9F34AD" w:rsidR="00CA70D8" w:rsidRPr="00782F95" w:rsidRDefault="00CA70D8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  <w:r w:rsidR="005C4D63" w:rsidRPr="00782F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0B88B2FF" w14:textId="45161059" w:rsidR="00771085" w:rsidRPr="00782F95" w:rsidRDefault="0077108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7A75F0F" w14:textId="067BC0A7" w:rsidR="007466CE" w:rsidRPr="00782F95" w:rsidRDefault="007466CE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t>รายจ่าย</w:t>
      </w:r>
      <w:r w:rsidR="00603646" w:rsidRPr="00782F95">
        <w:rPr>
          <w:rFonts w:ascii="Angsana New" w:hAnsi="Angsana New"/>
          <w:i/>
          <w:iCs/>
          <w:sz w:val="30"/>
          <w:szCs w:val="30"/>
          <w:cs/>
        </w:rPr>
        <w:t>ในการ</w:t>
      </w:r>
      <w:r w:rsidRPr="00782F95">
        <w:rPr>
          <w:rFonts w:ascii="Angsana New" w:hAnsi="Angsana New"/>
          <w:i/>
          <w:iCs/>
          <w:sz w:val="30"/>
          <w:szCs w:val="30"/>
          <w:cs/>
        </w:rPr>
        <w:t>วิจัยและพัฒนา</w:t>
      </w:r>
    </w:p>
    <w:p w14:paraId="294F2368" w14:textId="77777777" w:rsidR="00782F95" w:rsidRPr="00782F95" w:rsidRDefault="00782F95" w:rsidP="0078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040B97D" w14:textId="53CAE20E" w:rsidR="0000709D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รายจ่ายในขั้นตอนการวิจัย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การสำรวจตรวจสอบเพื่อให้ได้มาซึ่งความรู้ความเข้าใจใหม่ทางด้านวิทยาศาสตร์หรือทางด้านเทคนิค</w:t>
      </w:r>
      <w:r w:rsidR="00131FDA" w:rsidRPr="00782F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1FDA" w:rsidRPr="00782F95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6F9E2C62" w14:textId="77777777" w:rsidR="00782F95" w:rsidRPr="00782F95" w:rsidRDefault="00782F95" w:rsidP="0078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993B9A3" w14:textId="4CD2758A" w:rsidR="005F4D3E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และ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และนำสินทรัพย์มาใช้ประโยชน์หรือนำมาขายได้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รายจ่ายในการพัฒนาอื่นรับรู้ในกำไรหรือขาดทุนเมื่อเกิดขึ้น</w:t>
      </w:r>
    </w:p>
    <w:p w14:paraId="02FE5CDB" w14:textId="77777777" w:rsidR="005C4D63" w:rsidRPr="00782F95" w:rsidRDefault="005C4D6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3456952" w14:textId="1658222C" w:rsidR="0000709D" w:rsidRPr="00782F95" w:rsidRDefault="0000709D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782F95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 ราคาทุนรวมถึง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ต้นทุนสำหรับ</w:t>
      </w:r>
      <w:r w:rsidR="00164AD1" w:rsidRPr="00782F95">
        <w:rPr>
          <w:rFonts w:asciiTheme="majorBidi" w:hAnsiTheme="majorBidi" w:cstheme="majorBidi"/>
          <w:sz w:val="30"/>
          <w:szCs w:val="30"/>
          <w:cs/>
        </w:rPr>
        <w:t>วัสดุ</w:t>
      </w:r>
      <w:r w:rsidR="00164AD1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ต้นทุนแรงงานทางตรง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</w:t>
      </w:r>
      <w:r w:rsidRPr="00782F9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6F00FC9" w14:textId="77777777" w:rsidR="00BF5003" w:rsidRPr="00782F95" w:rsidRDefault="00BF500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CE6B296" w14:textId="51ABEBC0" w:rsidR="009408A4" w:rsidRPr="00782F95" w:rsidRDefault="009408A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r w:rsidR="005C4D63" w:rsidRPr="00782F95">
        <w:rPr>
          <w:rFonts w:ascii="Angsana New" w:hAnsi="Angsana New" w:hint="cs"/>
          <w:i/>
          <w:iCs/>
          <w:sz w:val="30"/>
          <w:szCs w:val="30"/>
          <w:cs/>
        </w:rPr>
        <w:t>อื่นๆ</w:t>
      </w:r>
    </w:p>
    <w:p w14:paraId="7A7E0989" w14:textId="77777777" w:rsidR="0000709D" w:rsidRPr="00782F95" w:rsidRDefault="0000709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449CF80" w14:textId="4E23A995" w:rsidR="00771085" w:rsidRPr="00782F95" w:rsidRDefault="0077108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C4D63" w:rsidRPr="00782F95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1C034F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ที่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ซื้อมาและมีอายุการใช้ประโยชน์ทราบได้แน่นอนวัดมูลค่าด้วยราคาทุนหักด้วยค่าตัดจำหน่ายสะสมและผลขาดทุนจากการด้อยค่าสะสม</w:t>
      </w:r>
    </w:p>
    <w:p w14:paraId="7E224AAB" w14:textId="77777777" w:rsidR="008A0167" w:rsidRPr="00782F95" w:rsidRDefault="008A016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49775F7" w14:textId="47467395" w:rsidR="008A0167" w:rsidRPr="00782F95" w:rsidRDefault="008A0167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F95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82F95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7B614DDE" w14:textId="77777777" w:rsidR="008A0167" w:rsidRPr="00782F95" w:rsidRDefault="008A016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99C2BD3" w14:textId="73245482" w:rsidR="008A0167" w:rsidRPr="00782F95" w:rsidRDefault="0077108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CA70D8" w:rsidRPr="00782F95">
        <w:rPr>
          <w:rFonts w:ascii="Angsana New" w:hAnsi="Angsana New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CA70D8" w:rsidRPr="00782F9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="00CA70D8" w:rsidRPr="00782F95">
        <w:rPr>
          <w:rFonts w:ascii="Angsana New" w:hAnsi="Angsana New"/>
          <w:sz w:val="30"/>
          <w:szCs w:val="30"/>
          <w:cs/>
        </w:rPr>
        <w:t>ไม่ได้คิดค่าตัดจำหน่ายสำหรับ</w:t>
      </w:r>
      <w:r w:rsidR="00CA70D8" w:rsidRPr="00782F95">
        <w:rPr>
          <w:sz w:val="30"/>
          <w:szCs w:val="30"/>
          <w:cs/>
        </w:rPr>
        <w:t>ต้นทุนระหว่างพัฒนา</w:t>
      </w:r>
      <w:r w:rsidR="008E1D10" w:rsidRPr="00782F95">
        <w:rPr>
          <w:sz w:val="30"/>
          <w:szCs w:val="30"/>
          <w:cs/>
        </w:rPr>
        <w:t xml:space="preserve"> </w:t>
      </w:r>
    </w:p>
    <w:p w14:paraId="18675B93" w14:textId="5030E141" w:rsidR="00CA70D8" w:rsidRPr="00782F95" w:rsidRDefault="00CA70D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E3E660F" w14:textId="120C0164" w:rsidR="00CA70D8" w:rsidRPr="00782F95" w:rsidRDefault="00CA70D8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EE60E2" w14:textId="77777777" w:rsidR="00771085" w:rsidRPr="00782F95" w:rsidRDefault="0077108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3"/>
        <w:gridCol w:w="1440"/>
        <w:gridCol w:w="1350"/>
      </w:tblGrid>
      <w:tr w:rsidR="001B582B" w:rsidRPr="00782F95" w14:paraId="33D583DA" w14:textId="174904FE" w:rsidTr="005E14CF">
        <w:tc>
          <w:tcPr>
            <w:tcW w:w="5913" w:type="dxa"/>
            <w:shd w:val="clear" w:color="auto" w:fill="auto"/>
          </w:tcPr>
          <w:p w14:paraId="4F077F70" w14:textId="1B11AF2B" w:rsidR="001B582B" w:rsidRPr="00782F95" w:rsidRDefault="001B582B" w:rsidP="007154AD">
            <w:pPr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B0D482" w14:textId="1DB19DEB" w:rsidR="001B582B" w:rsidRPr="00782F95" w:rsidRDefault="001B582B" w:rsidP="005E14CF">
            <w:pPr>
              <w:ind w:left="-108" w:right="13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75140BD" w14:textId="54473AD9" w:rsidR="001B582B" w:rsidRPr="00782F95" w:rsidDel="001B582B" w:rsidRDefault="001B582B" w:rsidP="005E14CF">
            <w:pPr>
              <w:ind w:left="-108" w:right="13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582B" w:rsidRPr="005E14CF" w14:paraId="73B3F87E" w14:textId="4D56EAAE" w:rsidTr="005E14CF">
        <w:tc>
          <w:tcPr>
            <w:tcW w:w="5913" w:type="dxa"/>
          </w:tcPr>
          <w:p w14:paraId="21300928" w14:textId="76361298" w:rsidR="001B582B" w:rsidRPr="00C62B8E" w:rsidRDefault="001B582B" w:rsidP="0071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2B8E">
              <w:rPr>
                <w:rFonts w:asciiTheme="majorBidi" w:hAnsiTheme="majorBidi"/>
                <w:sz w:val="30"/>
                <w:szCs w:val="30"/>
                <w:cs/>
              </w:rPr>
              <w:t>ค่าลิขสิทธิ์ซอฟต์แวร์และสิทธิบัตร</w:t>
            </w:r>
          </w:p>
        </w:tc>
        <w:tc>
          <w:tcPr>
            <w:tcW w:w="1440" w:type="dxa"/>
          </w:tcPr>
          <w:p w14:paraId="4ADBF788" w14:textId="233E92F1" w:rsidR="001B582B" w:rsidRPr="00C62B8E" w:rsidRDefault="001B582B" w:rsidP="00CD40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2B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C62B8E">
              <w:rPr>
                <w:rFonts w:asciiTheme="majorBidi" w:hAnsiTheme="majorBidi"/>
                <w:sz w:val="30"/>
                <w:szCs w:val="30"/>
              </w:rPr>
              <w:t>2</w:t>
            </w:r>
            <w:r w:rsidR="00CD40B1" w:rsidRPr="00C62B8E">
              <w:rPr>
                <w:rFonts w:asciiTheme="majorBidi" w:hAnsiTheme="majorBidi"/>
                <w:sz w:val="30"/>
                <w:szCs w:val="30"/>
              </w:rPr>
              <w:t>0</w:t>
            </w:r>
            <w:r w:rsidRPr="00C62B8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2B8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1A7606BB" w14:textId="4AE5221E" w:rsidR="001B582B" w:rsidRPr="00C62B8E" w:rsidRDefault="00CD40B1" w:rsidP="00F04B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B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B582B" w:rsidRPr="00C62B8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E14CF" w:rsidRPr="00C62B8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B582B" w:rsidRPr="00C62B8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582B" w:rsidRPr="00C62B8E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1B582B" w:rsidRPr="00C62B8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5E14CF" w14:paraId="7DF0A8E9" w14:textId="3CECEE87" w:rsidTr="005E14CF">
        <w:tc>
          <w:tcPr>
            <w:tcW w:w="5913" w:type="dxa"/>
          </w:tcPr>
          <w:p w14:paraId="5A50DCAD" w14:textId="7DD92754" w:rsidR="001B582B" w:rsidRPr="005E14CF" w:rsidRDefault="005E14CF" w:rsidP="005E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  <w:r w:rsidR="001B582B"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6B2ED00E" w14:textId="26EF68C2" w:rsidR="001B582B" w:rsidRPr="005E14CF" w:rsidRDefault="001B582B" w:rsidP="00EB2866">
            <w:pPr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C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14CF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5E14CF">
              <w:rPr>
                <w:rFonts w:asciiTheme="majorBidi" w:hAnsiTheme="majorBidi"/>
                <w:sz w:val="30"/>
                <w:szCs w:val="30"/>
              </w:rPr>
              <w:t>10</w:t>
            </w:r>
            <w:r w:rsidRPr="005E14C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68878C87" w14:textId="6CFAA0AD" w:rsidR="001B582B" w:rsidRPr="005E14CF" w:rsidRDefault="001B582B" w:rsidP="005E14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C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E14C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AA893BC" w14:textId="44978D7D" w:rsidR="005E72B2" w:rsidRPr="00782F95" w:rsidRDefault="005E72B2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051BD17A" w14:textId="7977CEE8" w:rsidR="005E72B2" w:rsidRPr="008B0551" w:rsidRDefault="005E72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E55D08C" w14:textId="045DD1C2" w:rsidR="008A0167" w:rsidRPr="00782F95" w:rsidRDefault="008A0167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CF809CF" w14:textId="729CFF65" w:rsidR="0074399A" w:rsidRPr="00782F95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6E54DE6" w14:textId="1BA5AA12" w:rsidR="0074399A" w:rsidRPr="00166E40" w:rsidRDefault="0074399A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ณ วันเริ่มต้นของสัญญา</w:t>
      </w:r>
      <w:r w:rsidRPr="00166E4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4FC7" w:rsidRPr="00166E4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</w:t>
      </w:r>
      <w:r w:rsidR="004408F3" w:rsidRPr="00166E40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นั้น</w:t>
      </w:r>
      <w:r w:rsidR="004408F3" w:rsidRPr="00166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6E40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</w:t>
      </w:r>
      <w:r w:rsidRPr="00166E40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5EA2693" w14:textId="77777777" w:rsidR="0074399A" w:rsidRPr="00782F95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2D6D42F" w14:textId="70E8A214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sz w:val="30"/>
          <w:szCs w:val="30"/>
          <w:cs/>
        </w:rPr>
        <w:t>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</w:p>
    <w:p w14:paraId="08EE1076" w14:textId="77777777" w:rsidR="00F67786" w:rsidRPr="00782F95" w:rsidRDefault="00F6778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2A0D6A7" w14:textId="10C76638" w:rsidR="0074399A" w:rsidRPr="00782F9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14FB9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74399A" w:rsidRPr="00314FB9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74399A" w:rsidRPr="00314FB9">
        <w:rPr>
          <w:rFonts w:asciiTheme="majorBidi" w:hAnsiTheme="majorBidi" w:cstheme="majorBidi"/>
          <w:b/>
          <w:spacing w:val="4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="0074399A" w:rsidRPr="00314FB9">
        <w:rPr>
          <w:rFonts w:asciiTheme="majorBidi" w:hAnsiTheme="majorBidi" w:cstheme="majorBidi"/>
          <w:bCs/>
          <w:spacing w:val="4"/>
          <w:sz w:val="30"/>
          <w:szCs w:val="30"/>
          <w:cs/>
        </w:rPr>
        <w:t xml:space="preserve"> </w:t>
      </w:r>
      <w:r w:rsidR="0074399A" w:rsidRPr="00314FB9">
        <w:rPr>
          <w:rFonts w:asciiTheme="majorBidi" w:hAnsiTheme="majorBidi" w:cstheme="majorBidi"/>
          <w:spacing w:val="4"/>
          <w:sz w:val="30"/>
          <w:szCs w:val="30"/>
          <w:cs/>
        </w:rPr>
        <w:t>ยกเว้นสัญญาเช่า</w:t>
      </w:r>
      <w:r w:rsidR="0074399A" w:rsidRPr="00782F95">
        <w:rPr>
          <w:rFonts w:asciiTheme="majorBidi" w:hAnsiTheme="majorBidi" w:cstheme="majorBid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F578BED" w14:textId="77777777" w:rsidR="0074399A" w:rsidRPr="00782F95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C9FD2F9" w14:textId="2A749272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E6415C" w:rsidRPr="00782F95">
        <w:rPr>
          <w:rFonts w:asciiTheme="majorBidi" w:hAnsiTheme="majorBidi" w:cstheme="majorBidi"/>
          <w:b/>
          <w:sz w:val="30"/>
          <w:szCs w:val="30"/>
          <w:cs/>
        </w:rPr>
        <w:t>สะสม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</w:t>
      </w:r>
    </w:p>
    <w:p w14:paraId="1F9BA688" w14:textId="77777777" w:rsidR="008E1D10" w:rsidRPr="00782F95" w:rsidRDefault="008E1D1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F131DB" w14:textId="5522DEBA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="000E2589" w:rsidRPr="00782F95">
        <w:rPr>
          <w:rFonts w:asciiTheme="majorBidi" w:hAnsiTheme="majorBidi" w:cstheme="majorBidi"/>
          <w:b/>
          <w:sz w:val="30"/>
          <w:szCs w:val="30"/>
          <w:cs/>
        </w:rPr>
        <w:t>ปรับปรุงด้วย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จำนวนเงินที่จ่ายชำระตามสัญญาเช่า ณ วันที่สัญญาเช่าเริ่มมีผลหรือก่อนวันที่สัญญาเริ่มมีผล รวมกับต้นทุนทางตรงเริ่มแรก และประมาณการต้นทุนในการบูรณะและสุทธิจากสิ่งจูงใจในสัญญาเช่าที่ได้รับ </w:t>
      </w:r>
    </w:p>
    <w:p w14:paraId="6D126151" w14:textId="77777777" w:rsidR="0074399A" w:rsidRPr="00782F95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52C5A8E" w14:textId="279ED4F9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เว้นแต่สัญญาเช่าที่โอนกรรมสิทธิ์ในสินทรัพย์ที่เช่าให้กับ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บริษัทเมื่อสิ้นสุดสัญญาเช่า หรือ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19AFCC9" w14:textId="77777777" w:rsidR="0074399A" w:rsidRPr="00782F95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1E086F4" w14:textId="7824F285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14FB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7B49A5" w:rsidRPr="00314FB9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14FB9">
        <w:rPr>
          <w:rFonts w:asciiTheme="majorBidi" w:hAnsiTheme="majorBidi" w:cstheme="majorBidi"/>
          <w:b/>
          <w:spacing w:val="-6"/>
          <w:sz w:val="30"/>
          <w:szCs w:val="30"/>
          <w:cs/>
        </w:rPr>
        <w:t>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782F95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A0EBE58" w14:textId="77777777" w:rsidR="00FF2CD1" w:rsidRPr="00FF2CD1" w:rsidRDefault="00FF2CD1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45EB145" w14:textId="7EDE1D16" w:rsidR="0074399A" w:rsidRPr="00717113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17113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717113">
        <w:rPr>
          <w:rFonts w:asciiTheme="majorBidi" w:hAnsiTheme="majorBidi" w:cstheme="majorBidi"/>
          <w:b/>
          <w:spacing w:val="-4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</w:t>
      </w:r>
      <w:r w:rsidRPr="00717113">
        <w:rPr>
          <w:rFonts w:asciiTheme="majorBidi" w:hAnsiTheme="majorBidi" w:cstheme="majorBidi"/>
          <w:b/>
          <w:sz w:val="30"/>
          <w:szCs w:val="30"/>
          <w:cs/>
        </w:rPr>
        <w:t xml:space="preserve">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DAB31AB" w14:textId="77777777" w:rsidR="001D7EBD" w:rsidRPr="00782F95" w:rsidRDefault="001D7EB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9DCFC2C" w14:textId="5894684B" w:rsidR="00946093" w:rsidRPr="00782F9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4399A" w:rsidRPr="001F7675">
        <w:rPr>
          <w:rFonts w:asciiTheme="majorBidi" w:hAnsiTheme="majorBidi" w:cstheme="majorBidi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</w:t>
      </w:r>
      <w:r w:rsidR="0074399A" w:rsidRPr="00782F95">
        <w:rPr>
          <w:rFonts w:asciiTheme="majorBidi" w:hAnsiTheme="majorBidi" w:cstheme="majorBidi"/>
          <w:b/>
          <w:sz w:val="30"/>
          <w:szCs w:val="30"/>
          <w:cs/>
        </w:rPr>
        <w:t xml:space="preserve"> อาคารและอุปกรณ์ในงบแสดงฐานะการเงิน</w:t>
      </w:r>
    </w:p>
    <w:p w14:paraId="5071E7A0" w14:textId="77777777" w:rsidR="00BE744C" w:rsidRPr="008B0551" w:rsidRDefault="00BE744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B4FBF1B" w14:textId="77777777" w:rsidR="00384EB4" w:rsidRPr="00782F95" w:rsidRDefault="0049062B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4663C0" w14:textId="77777777" w:rsidR="00384EB4" w:rsidRPr="00782F95" w:rsidRDefault="00384EB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7392AE0" w14:textId="5BEDEA02" w:rsidR="006152E3" w:rsidRPr="00717113" w:rsidRDefault="006152E3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17113">
        <w:rPr>
          <w:rFonts w:ascii="Angsana New" w:hAnsi="Angsana New"/>
          <w:spacing w:val="4"/>
          <w:sz w:val="30"/>
          <w:szCs w:val="30"/>
          <w:cs/>
        </w:rPr>
        <w:t>ยอดสินทรัพย์ตามบัญชีของ</w:t>
      </w:r>
      <w:r w:rsidR="007B49A5" w:rsidRPr="00717113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717113">
        <w:rPr>
          <w:rFonts w:ascii="Angsana New" w:hAnsi="Angsana New"/>
          <w:spacing w:val="4"/>
          <w:sz w:val="30"/>
          <w:szCs w:val="30"/>
          <w:cs/>
        </w:rPr>
        <w:t>บริษัทได้รับการทบทวนทุกวันสิ้นรอบระยะเวลารายงานว่ามีข้อบ่งชี้เรื่อง</w:t>
      </w:r>
      <w:r w:rsidRPr="00717113">
        <w:rPr>
          <w:rFonts w:ascii="Angsana New" w:hAnsi="Angsana New"/>
          <w:sz w:val="30"/>
          <w:szCs w:val="30"/>
          <w:cs/>
        </w:rPr>
        <w:t xml:space="preserve">การด้อยค่าหรือไม่ ในกรณีที่มีข้อบ่งชี้ </w:t>
      </w:r>
      <w:r w:rsidR="007B49A5" w:rsidRPr="0071711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17113">
        <w:rPr>
          <w:rFonts w:ascii="Angsana New" w:hAnsi="Angsana New"/>
          <w:sz w:val="30"/>
          <w:szCs w:val="30"/>
          <w:cs/>
        </w:rPr>
        <w:t xml:space="preserve">บริษัทจะทำการประมาณมูลค่าสินทรัพย์ที่คาดว่าจะได้รับคืน </w:t>
      </w:r>
      <w:r w:rsidRPr="00717113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60417D" w:rsidRPr="00717113">
        <w:rPr>
          <w:rFonts w:ascii="Angsana New" w:hAnsi="Angsana New" w:hint="cs"/>
          <w:spacing w:val="-4"/>
          <w:sz w:val="30"/>
          <w:szCs w:val="30"/>
          <w:cs/>
        </w:rPr>
        <w:t>ค่าความนิยมและ</w:t>
      </w:r>
      <w:r w:rsidRPr="00717113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</w:t>
      </w:r>
      <w:r w:rsidR="0060417D" w:rsidRPr="00717113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717113">
        <w:rPr>
          <w:rFonts w:ascii="Angsana New" w:hAnsi="Angsana New"/>
          <w:spacing w:val="-4"/>
          <w:sz w:val="30"/>
          <w:szCs w:val="30"/>
          <w:cs/>
        </w:rPr>
        <w:t>ที่มีอายุการใช้ประโยชน์ไม่ทราบแน่นอน หรือยังไม่พร้อมใช้งาน</w:t>
      </w:r>
      <w:r w:rsidRPr="00717113">
        <w:rPr>
          <w:rFonts w:ascii="Angsana New" w:hAnsi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E057F10" w14:textId="77777777" w:rsidR="00384EB4" w:rsidRPr="00782F95" w:rsidRDefault="00384EB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B8C7E4D" w14:textId="16792217" w:rsidR="00E47D0A" w:rsidRPr="00782F95" w:rsidRDefault="0049062B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2AE6">
        <w:rPr>
          <w:rFonts w:ascii="Angsana New" w:hAnsi="Angsana New"/>
          <w:spacing w:val="6"/>
          <w:sz w:val="30"/>
          <w:szCs w:val="30"/>
          <w:cs/>
        </w:rPr>
        <w:t>ผลขาดทุนจากการด้อยค่ารับรู้</w:t>
      </w:r>
      <w:r w:rsidR="00311FEA" w:rsidRPr="00B02AE6">
        <w:rPr>
          <w:rFonts w:ascii="Angsana New" w:hAnsi="Angsana New"/>
          <w:spacing w:val="6"/>
          <w:sz w:val="30"/>
          <w:szCs w:val="30"/>
          <w:cs/>
        </w:rPr>
        <w:t>ในกำไรหรือขาดทุน</w:t>
      </w:r>
      <w:r w:rsidRPr="00B02AE6">
        <w:rPr>
          <w:rFonts w:ascii="Angsana New" w:hAnsi="Angsana New"/>
          <w:spacing w:val="6"/>
          <w:sz w:val="30"/>
          <w:szCs w:val="30"/>
          <w:cs/>
        </w:rPr>
        <w:t>เมื่อมูลค่าตามบัญชีของสินทรัพย์หรือ</w:t>
      </w:r>
      <w:r w:rsidR="0019130A" w:rsidRPr="00B02AE6">
        <w:rPr>
          <w:rFonts w:asciiTheme="majorBidi" w:hAnsiTheme="majorBidi" w:cstheme="majorBidi"/>
          <w:spacing w:val="6"/>
          <w:sz w:val="30"/>
          <w:szCs w:val="30"/>
          <w:cs/>
        </w:rPr>
        <w:t>มูลค่าตามบัญชี</w:t>
      </w:r>
      <w:r w:rsidR="0019130A" w:rsidRPr="00782F95">
        <w:rPr>
          <w:rFonts w:asciiTheme="majorBidi" w:hAnsiTheme="majorBidi" w:cstheme="majorBidi"/>
          <w:sz w:val="30"/>
          <w:szCs w:val="30"/>
          <w:cs/>
        </w:rPr>
        <w:t>ของ</w:t>
      </w:r>
      <w:r w:rsidRPr="00782F95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064FC322" w14:textId="7ED578E9" w:rsidR="00946093" w:rsidRPr="00782F95" w:rsidRDefault="0094609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D2F09F" w14:textId="2D79244B" w:rsidR="0049062B" w:rsidRPr="00B02AE6" w:rsidRDefault="0049062B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02AE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B9656B" w:rsidRPr="00B02AE6">
        <w:rPr>
          <w:rFonts w:asciiTheme="majorBidi" w:hAnsiTheme="majorBidi" w:cstheme="majorBidi"/>
          <w:sz w:val="30"/>
          <w:szCs w:val="30"/>
          <w:cs/>
        </w:rPr>
        <w:t>ใน</w:t>
      </w:r>
      <w:r w:rsidRPr="00B02AE6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</w:t>
      </w:r>
      <w:r w:rsidRPr="00B02AE6">
        <w:rPr>
          <w:rFonts w:asciiTheme="majorBidi" w:hAnsiTheme="majorBidi"/>
          <w:sz w:val="30"/>
          <w:szCs w:val="30"/>
          <w:cs/>
        </w:rPr>
        <w:t xml:space="preserve"> </w:t>
      </w:r>
      <w:r w:rsidRPr="00B02AE6">
        <w:rPr>
          <w:rFonts w:asciiTheme="majorBidi" w:hAnsiTheme="majorBidi" w:cstheme="majorBidi"/>
          <w:sz w:val="30"/>
          <w:szCs w:val="30"/>
          <w:cs/>
        </w:rPr>
        <w:t>ประมาณจากกระแสเงินสดที่จะได้รับในอนาคต</w:t>
      </w:r>
      <w:r w:rsidR="00B9656B" w:rsidRPr="00B02AE6">
        <w:rPr>
          <w:rFonts w:asciiTheme="majorBidi" w:hAnsiTheme="majorBidi" w:cstheme="majorBidi"/>
          <w:sz w:val="30"/>
          <w:szCs w:val="30"/>
          <w:cs/>
        </w:rPr>
        <w:t>จะ</w:t>
      </w:r>
      <w:r w:rsidRPr="00B02AE6">
        <w:rPr>
          <w:rFonts w:asciiTheme="majorBidi" w:hAnsiTheme="majorBidi" w:cstheme="majorBidi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</w:t>
      </w:r>
      <w:r w:rsidR="00B02AE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spacing w:val="10"/>
          <w:sz w:val="30"/>
          <w:szCs w:val="30"/>
          <w:cs/>
        </w:rPr>
        <w:t>ที่อาจประเมินได้ในตลาดปัจจุบัน</w:t>
      </w:r>
      <w:r w:rsidRPr="00717113">
        <w:rPr>
          <w:rFonts w:asciiTheme="majorBidi" w:hAnsiTheme="majorBidi"/>
          <w:spacing w:val="10"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spacing w:val="10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717113">
        <w:rPr>
          <w:rFonts w:asciiTheme="majorBidi" w:hAnsiTheme="majorBidi"/>
          <w:spacing w:val="10"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spacing w:val="10"/>
          <w:sz w:val="30"/>
          <w:szCs w:val="30"/>
          <w:cs/>
        </w:rPr>
        <w:t>สำหรับสินทรัพย์</w:t>
      </w:r>
      <w:r w:rsidRPr="00B02AE6">
        <w:rPr>
          <w:rFonts w:asciiTheme="majorBidi" w:hAnsiTheme="majorBidi" w:cstheme="majorBidi"/>
          <w:sz w:val="30"/>
          <w:szCs w:val="30"/>
          <w:cs/>
        </w:rPr>
        <w:t>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FC2232A" w14:textId="77777777" w:rsidR="007B49A5" w:rsidRPr="00782F95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AD00F3C" w14:textId="17ABE5AC" w:rsidR="008532CD" w:rsidRPr="00B02AE6" w:rsidRDefault="0049062B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02AE6">
        <w:rPr>
          <w:rFonts w:asciiTheme="majorBidi" w:hAnsiTheme="majorBidi" w:cstheme="majorBidi"/>
          <w:spacing w:val="-6"/>
          <w:sz w:val="30"/>
          <w:szCs w:val="30"/>
          <w:cs/>
        </w:rPr>
        <w:t>ผลขาดทุนจากการด้อยค่าของ</w:t>
      </w:r>
      <w:r w:rsidR="00311FEA" w:rsidRPr="00B02AE6">
        <w:rPr>
          <w:rFonts w:ascii="Angsana New" w:hAnsi="Angsana New"/>
          <w:spacing w:val="-6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Pr="00B02AE6">
        <w:rPr>
          <w:rFonts w:asciiTheme="majorBidi" w:hAnsiTheme="majorBidi" w:cstheme="majorBidi"/>
          <w:spacing w:val="-6"/>
          <w:sz w:val="30"/>
          <w:szCs w:val="30"/>
          <w:cs/>
        </w:rPr>
        <w:t>หากมีการเปลี่ยนแปลงประมาณการ</w:t>
      </w:r>
      <w:r w:rsidRPr="00B02AE6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</w:t>
      </w:r>
      <w:r w:rsidR="00A968B2" w:rsidRPr="00B02A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7330" w:rsidRPr="00B02AE6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Pr="00B02AE6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</w:t>
      </w:r>
      <w:r w:rsidR="00507330" w:rsidRPr="00B02AE6">
        <w:rPr>
          <w:rFonts w:asciiTheme="majorBidi" w:hAnsiTheme="majorBidi" w:cstheme="majorBidi" w:hint="cs"/>
          <w:sz w:val="30"/>
          <w:szCs w:val="30"/>
          <w:cs/>
        </w:rPr>
        <w:t>ของค่าความนิยมจะไม่มีการกลับรายการ ผลขาดทุนจากการด้อยค่า</w:t>
      </w:r>
      <w:r w:rsidRPr="00B02AE6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</w:t>
      </w:r>
      <w:r w:rsidRPr="00B02AE6">
        <w:rPr>
          <w:rFonts w:asciiTheme="majorBidi" w:hAnsiTheme="majorBidi" w:cstheme="majorBidi"/>
          <w:spacing w:val="-2"/>
          <w:sz w:val="30"/>
          <w:szCs w:val="30"/>
          <w:cs/>
        </w:rPr>
        <w:t>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</w:t>
      </w:r>
      <w:r w:rsidRPr="00B02AE6">
        <w:rPr>
          <w:rFonts w:asciiTheme="majorBidi" w:hAnsiTheme="majorBidi" w:cstheme="majorBidi"/>
          <w:sz w:val="30"/>
          <w:szCs w:val="30"/>
          <w:cs/>
        </w:rPr>
        <w:t>จากการด้อยค่ามาก่อน</w:t>
      </w:r>
    </w:p>
    <w:p w14:paraId="54D3EB12" w14:textId="77777777" w:rsidR="00A42E3E" w:rsidRPr="008B0551" w:rsidRDefault="00A42E3E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FD16098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2441596" w14:textId="02B9DFF5" w:rsidR="005D6B6A" w:rsidRPr="00782F95" w:rsidRDefault="005D6B6A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38FD15B3" w14:textId="77777777" w:rsidR="005D6B6A" w:rsidRPr="00782F95" w:rsidRDefault="005D6B6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03657C1" w14:textId="46AC93F2" w:rsidR="005D6B6A" w:rsidRPr="00782F95" w:rsidRDefault="005D6B6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แสดงด้วยราคาทุน</w:t>
      </w:r>
      <w:r w:rsidR="002A5E62" w:rsidRPr="00782F95">
        <w:rPr>
          <w:rFonts w:asciiTheme="majorBidi" w:hAnsiTheme="majorBidi" w:cstheme="majorBidi"/>
          <w:sz w:val="30"/>
          <w:szCs w:val="30"/>
          <w:cs/>
        </w:rPr>
        <w:t>ตัดจำหน่าย</w:t>
      </w:r>
    </w:p>
    <w:p w14:paraId="19B687E4" w14:textId="3F0406CF" w:rsidR="005B4ADD" w:rsidRPr="00782F95" w:rsidRDefault="005B4AD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5831CE6" w14:textId="3272CFAB" w:rsidR="00EC757F" w:rsidRPr="00782F95" w:rsidRDefault="00EC757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1F88D5A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753A1D1" w14:textId="77777777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E73ACE2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6BC51C3" w14:textId="332ADC15" w:rsidR="00EC757F" w:rsidRPr="00B02AE6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F9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311FEA" w:rsidRPr="00782F95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4E4FC7" w:rsidRPr="00782F9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619982D3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93CC273" w14:textId="77777777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AFCA1E7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27E340" w14:textId="45DB00C1" w:rsidR="005B1B39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782F9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4E4FC7" w:rsidRPr="00782F95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</w:t>
      </w:r>
      <w:r w:rsidR="00311FEA" w:rsidRPr="00782F95">
        <w:rPr>
          <w:rFonts w:ascii="Angsana New" w:hAnsi="Angsana New"/>
          <w:i/>
          <w:sz w:val="30"/>
          <w:szCs w:val="30"/>
          <w:cs/>
        </w:rPr>
        <w:t>จาก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11FEA" w:rsidRPr="00782F95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311FEA" w:rsidRPr="00782F95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711E58DE" w14:textId="77777777" w:rsidR="008532CD" w:rsidRPr="00782F95" w:rsidRDefault="008532C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E7C33E1" w14:textId="53E70E50" w:rsidR="00CE5FBB" w:rsidRPr="00B02AE6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02AE6">
        <w:rPr>
          <w:rFonts w:asciiTheme="majorBidi" w:hAnsiTheme="majorBidi" w:cstheme="majorBidi"/>
          <w:i/>
          <w:spacing w:val="6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02AE6">
        <w:rPr>
          <w:rFonts w:asciiTheme="majorBidi" w:hAnsiTheme="majorBidi"/>
          <w:i/>
          <w:spacing w:val="6"/>
          <w:sz w:val="30"/>
          <w:szCs w:val="30"/>
          <w:cs/>
        </w:rPr>
        <w:t xml:space="preserve"> </w:t>
      </w:r>
      <w:r w:rsidRPr="00B02AE6">
        <w:rPr>
          <w:rFonts w:asciiTheme="majorBidi" w:hAnsiTheme="majorBidi" w:cstheme="majorBidi"/>
          <w:i/>
          <w:spacing w:val="6"/>
          <w:sz w:val="30"/>
          <w:szCs w:val="30"/>
          <w:cs/>
        </w:rPr>
        <w:t>ผลกำไรหรือขาดทุนจากการประมาณการ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ตามหลักคณิตศาสตร์ประกันภัยจะถูกรับรู้รายการใน</w:t>
      </w:r>
      <w:r w:rsidR="00CE244F" w:rsidRPr="00B02AE6">
        <w:rPr>
          <w:rFonts w:asciiTheme="majorBidi" w:hAnsiTheme="majorBidi" w:cstheme="majorBidi"/>
          <w:i/>
          <w:sz w:val="30"/>
          <w:szCs w:val="30"/>
          <w:cs/>
        </w:rPr>
        <w:t>กำไ</w:t>
      </w:r>
      <w:r w:rsidR="00A42E3E" w:rsidRPr="00B02AE6">
        <w:rPr>
          <w:rFonts w:asciiTheme="majorBidi" w:hAnsiTheme="majorBidi" w:cstheme="majorBidi"/>
          <w:i/>
          <w:sz w:val="30"/>
          <w:szCs w:val="30"/>
          <w:cs/>
        </w:rPr>
        <w:t>รขาดทุนเบ็ดเสร็จอื่น</w:t>
      </w:r>
      <w:r w:rsidRPr="00B02AE6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4E4FC7" w:rsidRPr="00B02AE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</w:t>
      </w:r>
      <w:r w:rsidRPr="00FE0A97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ณ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ต้นปี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โดยคำนึงถึงการเปลี่ยนแปลงใดๆ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การสมทบเงิน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และการจ่ายชำระผลประโยชน์</w:t>
      </w:r>
      <w:r w:rsidRPr="00FE0A97">
        <w:rPr>
          <w:rFonts w:asciiTheme="majorBidi" w:hAnsiTheme="majorBidi"/>
          <w:i/>
          <w:spacing w:val="2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ดอกเบี้ยจ่ายสุทธิและค่าใช้จ่ายอื่นๆ</w:t>
      </w:r>
      <w:r w:rsidRPr="00FE0A97">
        <w:rPr>
          <w:rFonts w:asciiTheme="majorBidi" w:hAnsiTheme="majorBidi"/>
          <w:i/>
          <w:spacing w:val="2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ที่เกี่ยวข้องกับโครงการผลประโยชน์</w:t>
      </w:r>
      <w:r w:rsidR="00CE5FBB"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รับรู้</w:t>
      </w:r>
      <w:r w:rsidR="00CE5FBB" w:rsidRPr="00B02AE6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9B3A5DD" w14:textId="77777777" w:rsidR="000662E4" w:rsidRPr="00782F95" w:rsidRDefault="000662E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851A732" w14:textId="0FD735A5" w:rsidR="00A42E3E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1F7675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เกี่ยวข้องกับการบริการในอดีต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หรือผลกำไรหรือขาดทุนจากการลดขนาดโครงการต้องรับรู้ใน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E4FC7" w:rsidRPr="00782F95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รับรู้ผลกำไรและขาดทุนจากการจ่ายชำระผลประโยชน์พนักงานเมื่อเกิดขึ้น</w:t>
      </w:r>
    </w:p>
    <w:p w14:paraId="3D081065" w14:textId="77777777" w:rsidR="00B2346B" w:rsidRPr="00782F95" w:rsidRDefault="00B2346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876D76" w14:textId="2AFCBDBF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3E7F28D3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F4E0224" w14:textId="76F05B69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4E4FC7" w:rsidRPr="00782F95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72E77" w:rsidRPr="00782F95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เมื่อเกิดขึ้น</w:t>
      </w:r>
    </w:p>
    <w:p w14:paraId="7103EC3B" w14:textId="77777777" w:rsidR="005B1B39" w:rsidRPr="00782F95" w:rsidRDefault="005B1B3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E7F0F66" w14:textId="55AD8225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4B7E9286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1C7E9AF" w14:textId="7DEFC56D" w:rsidR="00EC757F" w:rsidRPr="00717113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</w:rPr>
      </w:pPr>
      <w:r w:rsidRPr="00717113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4E4FC7" w:rsidRPr="00717113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17113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4E4FC7" w:rsidRPr="00717113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17113">
        <w:rPr>
          <w:rFonts w:asciiTheme="majorBidi" w:hAnsiTheme="majorBidi" w:cstheme="majorBidi"/>
          <w:i/>
          <w:sz w:val="30"/>
          <w:szCs w:val="30"/>
          <w:cs/>
        </w:rPr>
        <w:t>รับรู้ต้นทุนสำหรับการปรับโครงสร้าง หากระยะเวลาการจ่ายผลประโยชน์เกินกว่า</w:t>
      </w:r>
      <w:r w:rsidRPr="0071711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C5F71" w:rsidRPr="00717113">
        <w:rPr>
          <w:rFonts w:asciiTheme="majorBidi" w:hAnsiTheme="majorBidi" w:cstheme="majorBidi"/>
          <w:sz w:val="30"/>
        </w:rPr>
        <w:t>12</w:t>
      </w:r>
      <w:r w:rsidRPr="0071711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17113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ผลประโยชน์ดังกล่าวจะถูกคิดลดกระแสเงินสด</w:t>
      </w:r>
    </w:p>
    <w:p w14:paraId="7D5CB197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815F7F2" w14:textId="1AF5FAD3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DD5F620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B7C83B9" w14:textId="76932FFB" w:rsidR="007F1EF8" w:rsidRPr="007B6292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B629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B6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B629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B629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B6292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="004E4FC7" w:rsidRPr="007B629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7A4B4BC" w14:textId="77777777" w:rsidR="001A1605" w:rsidRPr="008B0551" w:rsidRDefault="001A160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C9F0EDC" w14:textId="77777777" w:rsidR="00EC757F" w:rsidRPr="00436D0D" w:rsidRDefault="00EC757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D09B3E9" w14:textId="77777777" w:rsidR="00EC757F" w:rsidRPr="008B0551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5DD3FA4" w14:textId="3F3D8D9C" w:rsidR="00EC757F" w:rsidRPr="00FF2CD1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83879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</w:t>
      </w:r>
      <w:r w:rsidR="004E4FC7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283879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เกิดขึ้นในปัจจุบันซึ่งเป็นผลมาจากเหตุการณ์ในอดีตที่ประมาณการได้อย่างน่าเชื่อถือ</w:t>
      </w:r>
      <w:r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E5FBB" w:rsidRPr="00283879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FDD051B" w14:textId="77777777" w:rsidR="007B49A5" w:rsidRPr="008B0551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AD7DD46" w14:textId="1F18A775" w:rsidR="00EC757F" w:rsidRPr="00782F95" w:rsidRDefault="00931570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5650AF67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752F6EE" w14:textId="0186A507" w:rsidR="00231C1A" w:rsidRPr="00782F95" w:rsidRDefault="00231C1A" w:rsidP="001F7675">
      <w:pPr>
        <w:pStyle w:val="ListParagraph"/>
        <w:numPr>
          <w:ilvl w:val="0"/>
          <w:numId w:val="29"/>
        </w:numPr>
        <w:spacing w:after="0" w:line="240" w:lineRule="auto"/>
        <w:ind w:left="851" w:hanging="284"/>
        <w:contextualSpacing w:val="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82F9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การรับรู้รายได้</w:t>
      </w:r>
    </w:p>
    <w:p w14:paraId="2575A448" w14:textId="77777777" w:rsidR="00231C1A" w:rsidRPr="00782F95" w:rsidRDefault="00231C1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17FE1F7" w14:textId="7AEDA8E3" w:rsidR="00EC757F" w:rsidRPr="00FF2CD1" w:rsidRDefault="0082483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Cs/>
          <w:sz w:val="30"/>
        </w:rPr>
      </w:pPr>
      <w:r w:rsidRPr="007B6292">
        <w:rPr>
          <w:rFonts w:asciiTheme="majorBidi" w:hAnsiTheme="majorBidi" w:cstheme="majorBidi"/>
          <w:i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E4FC7" w:rsidRPr="007B6292">
        <w:rPr>
          <w:rFonts w:asciiTheme="majorBidi" w:hAnsiTheme="majorBidi" w:cstheme="majorBidi"/>
          <w:i/>
          <w:spacing w:val="-4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31C1A" w:rsidRPr="00782F95">
        <w:rPr>
          <w:rFonts w:ascii="Angsana New" w:hAnsi="Angsana New"/>
          <w:sz w:val="30"/>
          <w:szCs w:val="30"/>
          <w:cs/>
        </w:rPr>
        <w:t>รายได้ที่รับรู้ไม่รวม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ภาษีมูลค่าเพิ่มและแสดงสุทธิจากส่วนลดการค้า และส่วนลดตามปริมาณ</w:t>
      </w:r>
    </w:p>
    <w:p w14:paraId="4167E3AF" w14:textId="77777777" w:rsidR="00167F2A" w:rsidRPr="00782F95" w:rsidRDefault="00167F2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D8D4341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E903606" w14:textId="0E736F9B" w:rsidR="00EC757F" w:rsidRPr="00782F95" w:rsidRDefault="0082483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การขายสินค้าและบริการ </w:t>
      </w:r>
    </w:p>
    <w:p w14:paraId="7D756E20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6E989FC" w14:textId="7326D33F" w:rsidR="00520AE9" w:rsidRPr="00782F95" w:rsidRDefault="00520AE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7B6292">
        <w:rPr>
          <w:rFonts w:asciiTheme="majorBidi" w:hAnsiTheme="majorBidi" w:cstheme="majorBidi"/>
          <w:spacing w:val="6"/>
          <w:sz w:val="30"/>
          <w:szCs w:val="30"/>
          <w:cs/>
        </w:rPr>
        <w:t>รายได้จากการขายสินค้ารับรู้ ณ เวลาใดเวลาหนึ่งเมื่อ</w:t>
      </w:r>
      <w:r w:rsidR="004E4FC7" w:rsidRPr="007B6292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spacing w:val="6"/>
          <w:sz w:val="30"/>
          <w:szCs w:val="30"/>
          <w:cs/>
        </w:rPr>
        <w:t>โอนการควบคุมในสินค้าไปยังลูกค้า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4E4FC7" w:rsidRPr="00717113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717113">
        <w:rPr>
          <w:rFonts w:asciiTheme="majorBidi" w:hAnsiTheme="majorBidi" w:cstheme="majorBidi"/>
          <w:spacing w:val="4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Pr="00782F95">
        <w:rPr>
          <w:rFonts w:asciiTheme="majorBidi" w:hAnsiTheme="majorBidi" w:cstheme="majorBidi"/>
          <w:sz w:val="30"/>
          <w:szCs w:val="30"/>
          <w:cs/>
        </w:rPr>
        <w:t>จากการขายสินค้า</w:t>
      </w:r>
      <w:r w:rsidR="00507330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7DFFC69F" w14:textId="77777777" w:rsidR="00BE15F1" w:rsidRPr="00782F95" w:rsidRDefault="00BE15F1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873C45C" w14:textId="0EC6B55C" w:rsidR="00BE15F1" w:rsidRPr="00782F95" w:rsidRDefault="00BE15F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</w:t>
      </w:r>
      <w:r w:rsidR="001A1605" w:rsidRPr="00782F95">
        <w:rPr>
          <w:rFonts w:asciiTheme="majorBidi" w:hAnsiTheme="majorBidi" w:cstheme="majorBidi" w:hint="cs"/>
          <w:sz w:val="30"/>
          <w:szCs w:val="30"/>
          <w:cs/>
        </w:rPr>
        <w:t>ตามภาระที่ต้อง</w:t>
      </w:r>
      <w:r w:rsidR="00717113" w:rsidRPr="00782F95">
        <w:rPr>
          <w:rFonts w:asciiTheme="majorBidi" w:hAnsiTheme="majorBidi" w:cstheme="majorBidi" w:hint="cs"/>
          <w:sz w:val="30"/>
          <w:szCs w:val="30"/>
          <w:cs/>
        </w:rPr>
        <w:t>ป</w:t>
      </w:r>
      <w:r w:rsidR="00717113">
        <w:rPr>
          <w:rFonts w:asciiTheme="majorBidi" w:hAnsiTheme="majorBidi" w:cstheme="majorBidi" w:hint="cs"/>
          <w:sz w:val="30"/>
          <w:szCs w:val="30"/>
          <w:cs/>
        </w:rPr>
        <w:t>ฏิ</w:t>
      </w:r>
      <w:r w:rsidR="00717113" w:rsidRPr="00782F95">
        <w:rPr>
          <w:rFonts w:asciiTheme="majorBidi" w:hAnsiTheme="majorBidi" w:cstheme="majorBidi" w:hint="cs"/>
          <w:sz w:val="30"/>
          <w:szCs w:val="30"/>
          <w:cs/>
        </w:rPr>
        <w:t>บัติ</w:t>
      </w:r>
      <w:r w:rsidR="001A1605" w:rsidRPr="00782F95">
        <w:rPr>
          <w:rFonts w:asciiTheme="majorBidi" w:hAnsiTheme="majorBidi" w:cstheme="majorBidi" w:hint="cs"/>
          <w:sz w:val="30"/>
          <w:szCs w:val="30"/>
          <w:cs/>
        </w:rPr>
        <w:t>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7739FA0C" w14:textId="77777777" w:rsidR="001B21A8" w:rsidRPr="00782F95" w:rsidRDefault="001B21A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4F7EAF" w14:textId="366B0FD3" w:rsidR="00EC757F" w:rsidRPr="007B6292" w:rsidRDefault="001B21A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7B6292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4E4FC7" w:rsidRPr="007B62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3078A" w:rsidRPr="007B6292">
        <w:rPr>
          <w:rFonts w:ascii="Angsana New" w:hAnsi="Angsana New"/>
          <w:sz w:val="30"/>
          <w:szCs w:val="30"/>
          <w:cs/>
        </w:rPr>
        <w:t>รับรู้รายได้จากการขาย</w:t>
      </w:r>
      <w:r w:rsidRPr="007B6292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A85296" w:rsidRPr="007B6292">
        <w:rPr>
          <w:rFonts w:asciiTheme="majorBidi" w:hAnsiTheme="majorBidi" w:cstheme="majorBidi"/>
          <w:sz w:val="30"/>
          <w:szCs w:val="30"/>
          <w:cs/>
        </w:rPr>
        <w:t>การให้</w:t>
      </w:r>
      <w:r w:rsidRPr="007B6292">
        <w:rPr>
          <w:rFonts w:asciiTheme="majorBidi" w:hAnsiTheme="majorBidi" w:cstheme="majorBidi"/>
          <w:sz w:val="30"/>
          <w:szCs w:val="30"/>
          <w:cs/>
        </w:rPr>
        <w:t xml:space="preserve">บริการแยกจากกัน </w:t>
      </w:r>
      <w:r w:rsidR="0083078A" w:rsidRPr="007B6292">
        <w:rPr>
          <w:rFonts w:ascii="Angsana New" w:hAnsi="Angsana New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</w:t>
      </w:r>
      <w:r w:rsidR="0083078A" w:rsidRPr="007B6292">
        <w:rPr>
          <w:rFonts w:ascii="Angsana New" w:hAnsi="Angsana New"/>
          <w:spacing w:val="-4"/>
          <w:sz w:val="30"/>
          <w:szCs w:val="30"/>
          <w:cs/>
        </w:rPr>
        <w:t>ประโยชน์จากสินค้าหรือบริการนั้น</w:t>
      </w:r>
      <w:r w:rsidRPr="007B629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7B6292">
        <w:rPr>
          <w:rFonts w:asciiTheme="majorBidi" w:hAnsiTheme="majorBidi" w:cstheme="majorBidi"/>
          <w:sz w:val="30"/>
          <w:szCs w:val="30"/>
          <w:cs/>
        </w:rPr>
        <w:t xml:space="preserve">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4E4FC7" w:rsidRPr="007B62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sz w:val="30"/>
          <w:szCs w:val="30"/>
          <w:cs/>
        </w:rPr>
        <w:t>ขายสินค้าและบริการเป็นเอกเทศแยกต่างหาก</w:t>
      </w:r>
    </w:p>
    <w:p w14:paraId="4C0AD30A" w14:textId="7B3169B4" w:rsidR="001B21A8" w:rsidRPr="00782F95" w:rsidRDefault="001B21A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3A34D35" w14:textId="7C563C8E" w:rsidR="00B3201A" w:rsidRPr="007B6292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B629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10577" w:rsidRPr="007B6292">
        <w:rPr>
          <w:rFonts w:asciiTheme="majorBidi" w:hAnsiTheme="majorBidi" w:cstheme="majorBidi"/>
          <w:spacing w:val="-2"/>
          <w:sz w:val="30"/>
          <w:szCs w:val="30"/>
          <w:cs/>
        </w:rPr>
        <w:t>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35E01BC" w14:textId="77777777" w:rsidR="005B1946" w:rsidRPr="00782F95" w:rsidRDefault="005B194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00F31BB" w14:textId="5F598E61" w:rsidR="00451F8C" w:rsidRPr="00F75278" w:rsidRDefault="00451F8C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i/>
          <w:iCs/>
          <w:sz w:val="30"/>
          <w:szCs w:val="30"/>
        </w:rPr>
      </w:pPr>
      <w:r w:rsidRPr="00F75278">
        <w:rPr>
          <w:rFonts w:ascii="Angsana New" w:hAnsi="Angsana New"/>
          <w:i/>
          <w:iCs/>
          <w:sz w:val="30"/>
          <w:szCs w:val="30"/>
          <w:cs/>
        </w:rPr>
        <w:t xml:space="preserve">รายได้จากธุรกิจนิคมอุตสาหกรรม </w:t>
      </w:r>
    </w:p>
    <w:p w14:paraId="09B81A93" w14:textId="77777777" w:rsidR="00362528" w:rsidRPr="00782F95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E147921" w14:textId="4B21F305" w:rsidR="0083078A" w:rsidRPr="00782F95" w:rsidRDefault="00451F8C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รายได้จะรับรู้ใน</w:t>
      </w:r>
      <w:r w:rsidRPr="00782F95">
        <w:rPr>
          <w:rFonts w:ascii="Angsana New" w:hAnsi="Angsana New" w:hint="cs"/>
          <w:sz w:val="30"/>
          <w:szCs w:val="30"/>
          <w:cs/>
        </w:rPr>
        <w:t>กำไรหรือขาดทุนเฉ</w:t>
      </w:r>
      <w:r w:rsidR="00362528" w:rsidRPr="00782F95">
        <w:rPr>
          <w:rFonts w:ascii="Angsana New" w:hAnsi="Angsana New" w:hint="cs"/>
          <w:sz w:val="30"/>
          <w:szCs w:val="30"/>
          <w:cs/>
        </w:rPr>
        <w:t>พาะพื้</w:t>
      </w:r>
      <w:r w:rsidRPr="00782F95">
        <w:rPr>
          <w:rFonts w:ascii="Angsana New" w:hAnsi="Angsana New" w:hint="cs"/>
          <w:sz w:val="30"/>
          <w:szCs w:val="30"/>
          <w:cs/>
        </w:rPr>
        <w:t>นที่ที่มีการโอนกรรมสิทธิ์</w:t>
      </w:r>
    </w:p>
    <w:p w14:paraId="531CF169" w14:textId="77777777" w:rsidR="00451F8C" w:rsidRPr="00782F95" w:rsidRDefault="00451F8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C828B91" w14:textId="116DB3C1" w:rsidR="00E87921" w:rsidRPr="00147759" w:rsidRDefault="00E879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759">
        <w:rPr>
          <w:rFonts w:ascii="Angsana New" w:hAnsi="Angsana New"/>
          <w:i/>
          <w:iCs/>
          <w:sz w:val="30"/>
          <w:szCs w:val="30"/>
          <w:cs/>
        </w:rPr>
        <w:t>รายได้อื่น</w:t>
      </w:r>
    </w:p>
    <w:p w14:paraId="7628398C" w14:textId="77777777" w:rsidR="00362528" w:rsidRPr="00782F95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DF22138" w14:textId="60903316" w:rsidR="00E87921" w:rsidRDefault="00E879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รายได้อื่นประกอบด้วย รายได้เงินปันผล ดอกเบี้ยรับและอื่นๆ บันทึกด้วยเกณฑ์คงค้าง ยกเว้นเงินปันผลรับบันทึกในกำไรหรือขาดทุนในวันที่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Pr="00782F95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14:paraId="1704B095" w14:textId="77777777" w:rsidR="007D2EAB" w:rsidRPr="00782F95" w:rsidRDefault="007D2EAB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571D3BEB" w14:textId="6B38960E" w:rsidR="0083078A" w:rsidRPr="00782F95" w:rsidRDefault="00614E98" w:rsidP="00ED4824">
      <w:pPr>
        <w:pStyle w:val="ListParagraph"/>
        <w:numPr>
          <w:ilvl w:val="0"/>
          <w:numId w:val="29"/>
        </w:numPr>
        <w:spacing w:after="0" w:line="240" w:lineRule="auto"/>
        <w:ind w:left="851" w:hanging="284"/>
        <w:contextualSpacing w:val="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82F95">
        <w:rPr>
          <w:rFonts w:asciiTheme="majorBidi" w:eastAsia="Times New Roman" w:hAnsiTheme="majorBidi" w:cstheme="majorBidi"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1EC55655" w14:textId="138DB8D9" w:rsidR="0083078A" w:rsidRPr="00782F95" w:rsidRDefault="0083078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459325" w14:textId="575EE327" w:rsidR="00364812" w:rsidRPr="00782F95" w:rsidRDefault="0036481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533793">
        <w:rPr>
          <w:rFonts w:ascii="Angsana New" w:hAnsi="Angsana New"/>
          <w:spacing w:val="2"/>
          <w:sz w:val="30"/>
          <w:szCs w:val="30"/>
          <w:cs/>
        </w:rPr>
        <w:t>สินทรัพย์ที่เกิดจากสัญญารับรู้เมื่อ</w:t>
      </w:r>
      <w:r w:rsidR="004E4FC7" w:rsidRPr="0053379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2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</w:t>
      </w:r>
      <w:r w:rsidRPr="00533793">
        <w:rPr>
          <w:rFonts w:ascii="Angsana New" w:hAnsi="Angsana New"/>
          <w:spacing w:val="4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</w:t>
      </w:r>
      <w:r w:rsidR="004E4FC7" w:rsidRPr="00533793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4"/>
          <w:sz w:val="30"/>
          <w:szCs w:val="30"/>
          <w:cs/>
        </w:rPr>
        <w:t>คาดว่าจะได้รับ</w:t>
      </w:r>
      <w:r w:rsidRPr="00533793">
        <w:rPr>
          <w:rFonts w:ascii="Angsana New" w:hAnsi="Angsana New"/>
          <w:spacing w:val="-4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</w:t>
      </w:r>
      <w:r w:rsidRPr="00533793">
        <w:rPr>
          <w:rFonts w:ascii="Angsana New" w:hAnsi="Angsana New"/>
          <w:spacing w:val="4"/>
          <w:sz w:val="30"/>
          <w:szCs w:val="30"/>
          <w:cs/>
        </w:rPr>
        <w:t>เมื่อ</w:t>
      </w:r>
      <w:r w:rsidR="004E4FC7" w:rsidRPr="00533793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147759" w:rsidRPr="00533793">
        <w:rPr>
          <w:rFonts w:ascii="Angsana New" w:hAnsi="Angsana New" w:hint="cs"/>
          <w:spacing w:val="4"/>
          <w:sz w:val="30"/>
          <w:szCs w:val="30"/>
          <w:cs/>
        </w:rPr>
        <w:t>มีสิทธิที่ปราศจากเงื่อนไขในการได้รับสิ่งตอบแทน ซึ่งโดยทั่วไปเกิดขึ้นเมื่อกลุ่มบริษัท</w:t>
      </w:r>
      <w:r w:rsidR="00147759">
        <w:rPr>
          <w:rFonts w:ascii="Angsana New" w:hAnsi="Angsana New" w:hint="cs"/>
          <w:sz w:val="30"/>
          <w:szCs w:val="30"/>
          <w:cs/>
        </w:rPr>
        <w:t>ออกใบแจ้งหนี้ให้กับลูกค้า</w:t>
      </w:r>
    </w:p>
    <w:p w14:paraId="6932B54C" w14:textId="77777777" w:rsidR="0083078A" w:rsidRPr="00782F95" w:rsidRDefault="0083078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09CFD03" w14:textId="0D02F514" w:rsidR="00B3201A" w:rsidRPr="00533793" w:rsidRDefault="0083078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="Angsana New" w:hAnsi="Angsana New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Pr="00533793">
        <w:rPr>
          <w:rFonts w:ascii="Angsana New" w:hAnsi="Angsana New"/>
          <w:spacing w:val="-6"/>
          <w:sz w:val="30"/>
          <w:szCs w:val="30"/>
          <w:cs/>
        </w:rPr>
        <w:t>รับรู้เมื่อ</w:t>
      </w:r>
      <w:r w:rsidR="004E4FC7" w:rsidRPr="0053379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-6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Pr="00533793">
        <w:rPr>
          <w:rFonts w:ascii="Angsana New" w:hAnsi="Angsana New"/>
          <w:sz w:val="30"/>
          <w:szCs w:val="30"/>
          <w:cs/>
        </w:rPr>
        <w:t>ก่อนที่</w:t>
      </w:r>
      <w:r w:rsidR="004E4FC7" w:rsidRPr="00533793">
        <w:rPr>
          <w:rFonts w:ascii="Angsana New" w:hAnsi="Angsana New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z w:val="30"/>
          <w:szCs w:val="30"/>
          <w:cs/>
        </w:rPr>
        <w:t xml:space="preserve">รับรู้รายได้ที่เกี่ยวข้อง </w:t>
      </w:r>
    </w:p>
    <w:p w14:paraId="4580B2FF" w14:textId="77777777" w:rsidR="00362528" w:rsidRPr="00FF2CD1" w:rsidRDefault="00362528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F26E4B" w14:textId="7DDD2B17" w:rsidR="005B4ADD" w:rsidRPr="00782F95" w:rsidRDefault="005B4ADD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28CB0772" w14:textId="77777777" w:rsidR="005B4ADD" w:rsidRPr="00782F95" w:rsidRDefault="005B4AD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5F88E32" w14:textId="77777777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1B73E7C9" w14:textId="77777777" w:rsidR="00EC757F" w:rsidRPr="00782F95" w:rsidRDefault="00EC757F" w:rsidP="00715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17BD3BC" w14:textId="04227234" w:rsidR="00EC757F" w:rsidRPr="00533793" w:rsidRDefault="00F5159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pacing w:val="-4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</w:t>
      </w:r>
      <w:r w:rsidRPr="00533793">
        <w:rPr>
          <w:rFonts w:asciiTheme="majorBidi" w:hAnsiTheme="majorBidi" w:cstheme="majorBidi"/>
          <w:sz w:val="30"/>
          <w:szCs w:val="30"/>
          <w:cs/>
        </w:rPr>
        <w:t xml:space="preserve"> เงินปันผลของหุ้นบุริมสิทธิซึ่งถูกจัดประเภทเป็นหนี้สิน </w:t>
      </w:r>
    </w:p>
    <w:p w14:paraId="5BF85102" w14:textId="77777777" w:rsidR="00F94547" w:rsidRPr="00782F95" w:rsidRDefault="00F94547" w:rsidP="00715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9242150" w14:textId="10528C5D" w:rsidR="00F51597" w:rsidRPr="00782F95" w:rsidRDefault="00F5159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49DF7B5D" w14:textId="77777777" w:rsidR="00946093" w:rsidRPr="00782F95" w:rsidRDefault="0094609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676A8CB" w14:textId="09371B6B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613630E3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6FE56B1" w14:textId="6D2F4A45" w:rsidR="00EC757F" w:rsidRPr="00782F95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EC757F" w:rsidRPr="00533793">
        <w:rPr>
          <w:rFonts w:asciiTheme="majorBidi" w:hAnsiTheme="majorBidi" w:cstheme="majorBidi"/>
          <w:spacing w:val="-6"/>
          <w:sz w:val="30"/>
          <w:szCs w:val="30"/>
          <w:cs/>
        </w:rPr>
        <w:t>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="00EC757F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EC757F" w:rsidRPr="00533793">
        <w:rPr>
          <w:rFonts w:asciiTheme="majorBidi" w:hAnsiTheme="majorBidi" w:cstheme="majorBidi"/>
          <w:spacing w:val="-4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="00EC757F" w:rsidRPr="0053379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C757F" w:rsidRPr="00533793">
        <w:rPr>
          <w:rFonts w:asciiTheme="majorBidi" w:hAnsiTheme="majorBidi" w:cstheme="majorBidi"/>
          <w:spacing w:val="-4"/>
          <w:sz w:val="30"/>
          <w:szCs w:val="30"/>
          <w:cs/>
        </w:rPr>
        <w:t>จำนวนปีที่ทำงาน</w:t>
      </w:r>
      <w:r w:rsidR="00EC757F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EC757F" w:rsidRPr="00782F95">
        <w:rPr>
          <w:rFonts w:asciiTheme="majorBidi" w:hAnsiTheme="majorBidi" w:cstheme="majorBidi"/>
          <w:sz w:val="30"/>
          <w:szCs w:val="30"/>
          <w:cs/>
        </w:rPr>
        <w:t>หรือจำนวนเดือนคงเหลือก่อนการเกษียณตามปกติ</w:t>
      </w:r>
      <w:r w:rsidR="00EC757F"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C757F" w:rsidRPr="00782F95">
        <w:rPr>
          <w:rFonts w:asciiTheme="majorBidi" w:hAnsiTheme="majorBidi" w:cstheme="majorBidi"/>
          <w:sz w:val="30"/>
          <w:szCs w:val="30"/>
          <w:cs/>
        </w:rPr>
        <w:t>บันทึกเป็นค่าใช้จ่ายเมื่อมีแผนการออกจากงานด้วยความเห็นชอบร่วมกัน</w:t>
      </w:r>
    </w:p>
    <w:p w14:paraId="4CC7A93F" w14:textId="77777777" w:rsidR="006F14F6" w:rsidRPr="00782F95" w:rsidRDefault="006F14F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E654411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4FF205" w14:textId="63779A3F" w:rsidR="00EC757F" w:rsidRPr="00782F95" w:rsidRDefault="00EC757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7A048992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B1EAB7D" w14:textId="35D56E12" w:rsidR="00EC757F" w:rsidRPr="00533793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pacing w:val="2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8584D" w:rsidRPr="0053379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150240" w:rsidRPr="00533793">
        <w:rPr>
          <w:rFonts w:asciiTheme="majorBidi" w:hAnsiTheme="majorBidi" w:cstheme="majorBidi"/>
          <w:spacing w:val="2"/>
          <w:sz w:val="30"/>
          <w:szCs w:val="30"/>
          <w:cs/>
        </w:rPr>
        <w:t>ซึ่ง</w:t>
      </w:r>
      <w:r w:rsidRPr="00533793">
        <w:rPr>
          <w:rFonts w:asciiTheme="majorBidi" w:hAnsiTheme="majorBidi" w:cstheme="majorBidi"/>
          <w:spacing w:val="2"/>
          <w:sz w:val="30"/>
          <w:szCs w:val="30"/>
          <w:cs/>
        </w:rPr>
        <w:t>รับรู้</w:t>
      </w:r>
      <w:r w:rsidRPr="00533793">
        <w:rPr>
          <w:rFonts w:asciiTheme="majorBidi" w:hAnsiTheme="majorBidi" w:cstheme="majorBidi"/>
          <w:sz w:val="30"/>
          <w:szCs w:val="30"/>
          <w:cs/>
        </w:rPr>
        <w:t>ใน</w:t>
      </w:r>
      <w:r w:rsidR="00CE244F" w:rsidRPr="00533793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 </w:t>
      </w:r>
      <w:r w:rsidRPr="0053379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เว้นแต่ในส่วนที่เกี่ยวกับรายการที่รับรู้</w:t>
      </w:r>
      <w:r w:rsidR="00F51597" w:rsidRPr="00533793">
        <w:rPr>
          <w:rFonts w:asciiTheme="majorBidi" w:hAnsiTheme="majorBidi" w:cstheme="majorBidi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14:paraId="1A088E1E" w14:textId="77777777" w:rsidR="00150240" w:rsidRPr="00533793" w:rsidRDefault="0015024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344445A" w14:textId="515355AA" w:rsidR="00EC757F" w:rsidRPr="00533793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5C43E3" w:rsidRPr="00533793">
        <w:rPr>
          <w:rFonts w:ascii="Angsana New" w:hAnsi="Angsana New"/>
          <w:sz w:val="30"/>
          <w:szCs w:val="30"/>
          <w:cs/>
        </w:rPr>
        <w:t>บันทึก</w:t>
      </w:r>
      <w:r w:rsidRPr="00533793">
        <w:rPr>
          <w:rFonts w:asciiTheme="majorBidi" w:hAnsiTheme="majorBidi" w:cstheme="majorBidi"/>
          <w:sz w:val="30"/>
          <w:szCs w:val="30"/>
          <w:cs/>
        </w:rPr>
        <w:t>โดยคำนวณจากผลกำไรหรือขาดทุนประจำปีที่ต้องเสียภาษี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ณ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</w:t>
      </w:r>
      <w:r w:rsidR="00F83E37" w:rsidRPr="005337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5C1E0A2A" w14:textId="77777777" w:rsidR="00F94547" w:rsidRPr="00782F95" w:rsidRDefault="00F9454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27304B8" w14:textId="68739ACC" w:rsidR="00D302A3" w:rsidRPr="00533793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533793">
        <w:rPr>
          <w:rFonts w:asciiTheme="majorBidi" w:hAnsiTheme="majorBidi" w:cstheme="majorBidi"/>
          <w:spacing w:val="4"/>
          <w:sz w:val="30"/>
          <w:szCs w:val="30"/>
          <w:cs/>
        </w:rPr>
        <w:t>และหนี้สินและจำนวนที่ใช้เพื่อความมุ่งหมายทางภาษี</w:t>
      </w:r>
      <w:r w:rsidRPr="0053379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pacing w:val="4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Pr="00533793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Pr="00533793">
        <w:rPr>
          <w:rFonts w:asciiTheme="majorBidi" w:hAnsiTheme="majorBidi"/>
          <w:sz w:val="30"/>
          <w:szCs w:val="30"/>
          <w:cs/>
        </w:rPr>
        <w:t xml:space="preserve"> </w:t>
      </w:r>
      <w:r w:rsidR="005C43E3" w:rsidRPr="00533793">
        <w:rPr>
          <w:rFonts w:asciiTheme="majorBidi" w:hAnsiTheme="majorBidi"/>
          <w:sz w:val="30"/>
          <w:szCs w:val="30"/>
          <w:cs/>
        </w:rPr>
        <w:t>สำหรับ</w:t>
      </w:r>
      <w:r w:rsidRPr="00533793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533793">
        <w:rPr>
          <w:rFonts w:asciiTheme="majorBidi" w:hAnsiTheme="majorBidi" w:cstheme="majorBidi"/>
          <w:spacing w:val="6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53379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pacing w:val="6"/>
          <w:sz w:val="30"/>
          <w:szCs w:val="30"/>
          <w:cs/>
        </w:rPr>
        <w:t>และผลแตกต่างที่เกี่ยวข้องกับเงินลงทุน</w:t>
      </w:r>
      <w:r w:rsidRPr="00533793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="00F51597" w:rsidRPr="00533793">
        <w:rPr>
          <w:rFonts w:asciiTheme="majorBidi" w:hAnsiTheme="majorBidi" w:cstheme="majorBidi"/>
          <w:spacing w:val="-4"/>
          <w:sz w:val="30"/>
          <w:szCs w:val="30"/>
          <w:cs/>
        </w:rPr>
        <w:t>บริษัทร่วม</w:t>
      </w:r>
      <w:r w:rsidR="00E6415C" w:rsidRPr="00533793">
        <w:rPr>
          <w:rFonts w:asciiTheme="majorBidi" w:hAnsiTheme="majorBidi"/>
          <w:spacing w:val="-4"/>
          <w:sz w:val="30"/>
          <w:szCs w:val="30"/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</w:t>
      </w:r>
      <w:r w:rsidR="00E6415C" w:rsidRPr="00533793">
        <w:rPr>
          <w:rFonts w:asciiTheme="majorBidi" w:hAnsiTheme="majorBidi"/>
          <w:sz w:val="30"/>
          <w:szCs w:val="30"/>
          <w:cs/>
        </w:rPr>
        <w:t>ค่อนข้างแน่ว่า</w:t>
      </w:r>
      <w:r w:rsidRPr="00533793">
        <w:rPr>
          <w:rFonts w:asciiTheme="majorBidi" w:hAnsiTheme="majorBidi" w:cstheme="majorBidi"/>
          <w:sz w:val="30"/>
          <w:szCs w:val="30"/>
          <w:cs/>
        </w:rPr>
        <w:t>จะไม่กลับรายการในอนาคตอันใกล้</w:t>
      </w:r>
    </w:p>
    <w:p w14:paraId="516842F2" w14:textId="77777777" w:rsidR="00362528" w:rsidRPr="00782F95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0D5C4D" w14:textId="3129F204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7376E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E4FC7" w:rsidRPr="00C737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7376E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</w:rPr>
        <w:t>ณ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</w:rPr>
        <w:t>วันสิ้นรอบระยะเวลา</w:t>
      </w:r>
      <w:r w:rsidRPr="00782F95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5C43E3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43E3" w:rsidRPr="00782F95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</w:t>
      </w:r>
      <w:bookmarkStart w:id="5" w:name="_Hlk120894863"/>
      <w:r w:rsidR="005C43E3" w:rsidRPr="00782F95">
        <w:rPr>
          <w:rFonts w:ascii="Angsana New" w:hAnsi="Angsana New"/>
          <w:sz w:val="30"/>
          <w:szCs w:val="30"/>
          <w:cs/>
        </w:rPr>
        <w:t>ณ วัน</w:t>
      </w:r>
      <w:bookmarkEnd w:id="5"/>
      <w:r w:rsidR="00DA5DA8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="004B02B4" w:rsidRPr="00782F95">
        <w:rPr>
          <w:rFonts w:ascii="Angsana New" w:hAnsi="Angsana New"/>
          <w:sz w:val="30"/>
          <w:szCs w:val="30"/>
          <w:cs/>
        </w:rPr>
        <w:t>รายงาน</w:t>
      </w:r>
    </w:p>
    <w:p w14:paraId="109AE698" w14:textId="77777777" w:rsidR="00EC757F" w:rsidRPr="00782F95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CE37231" w14:textId="2738CF9A" w:rsidR="00EC757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="00995FA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782F95">
        <w:rPr>
          <w:rFonts w:asciiTheme="majorBidi" w:hAnsiTheme="majorBidi" w:cstheme="majorBidi"/>
          <w:sz w:val="30"/>
          <w:szCs w:val="30"/>
          <w:cs/>
        </w:rPr>
        <w:t>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5AC857E" w14:textId="77777777" w:rsidR="00214CDC" w:rsidRPr="00782F95" w:rsidRDefault="00214CD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47CB237" w14:textId="11EAD724" w:rsidR="0014722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C7376E">
        <w:rPr>
          <w:rFonts w:asciiTheme="majorBidi" w:hAnsiTheme="majorBidi" w:cstheme="majorBidi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</w:t>
      </w:r>
      <w:r w:rsidRPr="00782F95">
        <w:rPr>
          <w:rFonts w:asciiTheme="majorBidi" w:hAnsiTheme="majorBidi" w:cstheme="majorBidi"/>
          <w:sz w:val="30"/>
          <w:szCs w:val="30"/>
          <w:cs/>
        </w:rPr>
        <w:t>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94C2BE8" w14:textId="77777777" w:rsidR="00C40705" w:rsidRPr="00782F95" w:rsidRDefault="00C4070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8E11632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3CB92D0" w14:textId="0DF13092" w:rsidR="007B12AD" w:rsidRPr="00C03117" w:rsidRDefault="005C43E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31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รายการบัญชีที่เป็นเงินตราต่างประเทศ </w:t>
      </w:r>
    </w:p>
    <w:p w14:paraId="5C8DBAF2" w14:textId="77777777" w:rsidR="005C43E3" w:rsidRPr="00782F95" w:rsidRDefault="005C43E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35E57C9" w14:textId="06D1CBA8" w:rsidR="007B12AD" w:rsidRPr="00C7376E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4B02B4" w:rsidRPr="00C7376E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</w:t>
      </w:r>
      <w:r w:rsidR="004B02B4" w:rsidRPr="00C7376E">
        <w:rPr>
          <w:rFonts w:ascii="Angsana New" w:hAnsi="Angsana New"/>
          <w:spacing w:val="-4"/>
          <w:sz w:val="30"/>
          <w:szCs w:val="30"/>
          <w:cs/>
        </w:rPr>
        <w:t xml:space="preserve">เงินตราต่างประเทศและบันทึกตามเกณฑ์ราคาทุนเดิม </w:t>
      </w:r>
      <w:r w:rsidRPr="00C7376E">
        <w:rPr>
          <w:rFonts w:ascii="Angsana New" w:hAnsi="Angsana New"/>
          <w:spacing w:val="-4"/>
          <w:sz w:val="30"/>
          <w:szCs w:val="30"/>
          <w:cs/>
        </w:rPr>
        <w:t>แปลงค่</w:t>
      </w:r>
      <w:r w:rsidR="004B02B4" w:rsidRPr="00C7376E">
        <w:rPr>
          <w:rFonts w:ascii="Angsana New" w:hAnsi="Angsana New"/>
          <w:spacing w:val="-4"/>
          <w:sz w:val="30"/>
          <w:szCs w:val="30"/>
          <w:cs/>
        </w:rPr>
        <w:t>า</w:t>
      </w:r>
      <w:r w:rsidRPr="00C7376E">
        <w:rPr>
          <w:rFonts w:ascii="Angsana New" w:hAnsi="Angsana New"/>
          <w:spacing w:val="-4"/>
          <w:sz w:val="30"/>
          <w:szCs w:val="30"/>
          <w:cs/>
        </w:rPr>
        <w:t>เป็นสกุลเงินที่ใช้ในการดำเนินงาน</w:t>
      </w:r>
      <w:r w:rsidR="00995FA4" w:rsidRPr="00C7376E">
        <w:rPr>
          <w:rFonts w:ascii="Angsana New" w:hAnsi="Angsana New" w:hint="cs"/>
          <w:spacing w:val="-4"/>
          <w:sz w:val="30"/>
          <w:szCs w:val="30"/>
          <w:cs/>
        </w:rPr>
        <w:t>ของแต่ละบริษัท</w:t>
      </w:r>
      <w:r w:rsidR="00995FA4" w:rsidRPr="00C7376E">
        <w:rPr>
          <w:rFonts w:ascii="Angsana New" w:hAnsi="Angsana New" w:hint="cs"/>
          <w:sz w:val="30"/>
          <w:szCs w:val="30"/>
          <w:cs/>
        </w:rPr>
        <w:t>ในกลุ่มบริษัท</w:t>
      </w:r>
      <w:r w:rsidRPr="00C7376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E618E4" w:rsidRPr="00C7376E">
        <w:rPr>
          <w:rFonts w:ascii="Angsana New" w:hAnsi="Angsana New"/>
          <w:sz w:val="30"/>
          <w:szCs w:val="30"/>
          <w:cs/>
        </w:rPr>
        <w:t xml:space="preserve"> </w:t>
      </w:r>
    </w:p>
    <w:p w14:paraId="272493A9" w14:textId="77777777" w:rsidR="005C43E3" w:rsidRPr="00C7376E" w:rsidRDefault="005C43E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55A85ED" w14:textId="7CE1BC70" w:rsidR="007B12AD" w:rsidRPr="00C7376E" w:rsidRDefault="007B12AD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bookmarkStart w:id="6" w:name="_Hlk24991760"/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ณ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วันสิ้นรอบระยะเวลารายงาน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แปลงค่าเป็น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สกุลเงินที่ใช้ในการดำเนินงานโดยใช้อัตราแลกเปลี่ยน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วันสิ้นรอบระยะเวลารายงาน</w:t>
      </w:r>
    </w:p>
    <w:p w14:paraId="4CD088A6" w14:textId="77777777" w:rsidR="007B12AD" w:rsidRPr="00C7376E" w:rsidRDefault="007B12A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bookmarkEnd w:id="6"/>
    <w:p w14:paraId="39680ED3" w14:textId="06F421AA" w:rsidR="007B12AD" w:rsidRPr="00C7376E" w:rsidRDefault="007B12AD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7376E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3A473430" w14:textId="77777777" w:rsidR="00AD50C6" w:rsidRPr="00C7376E" w:rsidRDefault="00AD50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FB2397" w14:textId="71992732" w:rsidR="00362528" w:rsidRPr="00C7376E" w:rsidRDefault="0017014E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ผลต่างของอัตราแลกเปลี่ยนที่เกิดจากการ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แปลงค่า</w:t>
      </w:r>
      <w:r w:rsidR="004B02B4" w:rsidRPr="00C7376E">
        <w:rPr>
          <w:rFonts w:asciiTheme="majorBidi" w:hAnsiTheme="majorBidi" w:cstheme="majorBidi"/>
          <w:sz w:val="30"/>
          <w:szCs w:val="30"/>
          <w:cs/>
          <w:lang w:val="th-TH"/>
        </w:rPr>
        <w:t xml:space="preserve"> รับรู้</w:t>
      </w:r>
      <w:r w:rsidRPr="00C7376E">
        <w:rPr>
          <w:rFonts w:asciiTheme="majorBidi" w:hAnsiTheme="majorBidi" w:cstheme="majorBidi"/>
          <w:sz w:val="30"/>
          <w:szCs w:val="30"/>
          <w:cs/>
        </w:rPr>
        <w:t>ในกำไรหรือ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ขาดทุน 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5E377D" w:rsidRPr="00C7376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45074" w:rsidRPr="00C7376E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และการป้องกันความเสี่ยง</w:t>
      </w:r>
      <w:r w:rsidR="00137535" w:rsidRPr="00C7376E">
        <w:rPr>
          <w:rFonts w:asciiTheme="majorBidi" w:hAnsiTheme="majorBidi" w:cstheme="majorBidi" w:hint="cs"/>
          <w:sz w:val="30"/>
          <w:szCs w:val="30"/>
          <w:cs/>
          <w:lang w:val="th-TH"/>
        </w:rPr>
        <w:t>ในกระแสเงินสดเฉพาะส่วนที่มีประสิทธิผล</w:t>
      </w:r>
      <w:r w:rsidR="00EC14C6" w:rsidRPr="00C7376E">
        <w:rPr>
          <w:rFonts w:asciiTheme="majorBidi" w:hAnsiTheme="majorBidi"/>
          <w:sz w:val="30"/>
          <w:szCs w:val="30"/>
          <w:cs/>
          <w:lang w:val="th-TH"/>
        </w:rPr>
        <w:t>จะรับรู้เข้ากำไรขาดทุนเบ็ดเสร็จอื่น</w:t>
      </w:r>
    </w:p>
    <w:p w14:paraId="71F49FE5" w14:textId="77777777" w:rsidR="00362528" w:rsidRPr="00782F95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E35FE90" w14:textId="56441BF1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</w:p>
    <w:p w14:paraId="5873BC78" w14:textId="77777777" w:rsidR="00EC14C6" w:rsidRPr="00782F95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B121F7B" w14:textId="7B06FF62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</w:t>
      </w:r>
      <w:r w:rsidRPr="00C7376E">
        <w:rPr>
          <w:rFonts w:ascii="Angsana New" w:hAnsi="Angsana New" w:hint="cs"/>
          <w:spacing w:val="-2"/>
          <w:sz w:val="30"/>
          <w:szCs w:val="30"/>
          <w:cs/>
        </w:rPr>
        <w:t>หน่วยงาน</w:t>
      </w:r>
      <w:r w:rsidRPr="00C7376E">
        <w:rPr>
          <w:rFonts w:ascii="Angsana New" w:hAnsi="Angsana New"/>
          <w:spacing w:val="-2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</w:t>
      </w:r>
      <w:r w:rsidRPr="00782F95">
        <w:rPr>
          <w:rFonts w:ascii="Angsana New" w:hAnsi="Angsana New"/>
          <w:sz w:val="30"/>
          <w:szCs w:val="30"/>
          <w:cs/>
        </w:rPr>
        <w:t>จากการซื้อหน่วยงานต่างประเทศ แปลงค่าเป็นเงินบาทโดยใช้อัตราแลกเปลี่ยน ณ วันที่รายงาน รายได้และ</w:t>
      </w:r>
      <w:r w:rsidRPr="00C7376E">
        <w:rPr>
          <w:rFonts w:ascii="Angsana New" w:hAnsi="Angsana New"/>
          <w:spacing w:val="4"/>
          <w:sz w:val="30"/>
          <w:szCs w:val="30"/>
          <w:cs/>
        </w:rPr>
        <w:t>ค่าใช้จ่ายของหน่วยงานต่างประเทศ แปลงค่าเป็นเงินบาทโดยใช้อัตราแลกเปลี่ยน</w:t>
      </w:r>
      <w:r w:rsidRPr="00C7376E">
        <w:rPr>
          <w:rFonts w:ascii="Angsana New" w:hAnsi="Angsana New" w:hint="cs"/>
          <w:spacing w:val="4"/>
          <w:sz w:val="30"/>
          <w:szCs w:val="30"/>
          <w:cs/>
        </w:rPr>
        <w:t>ถัวเฉลี่ย</w:t>
      </w:r>
      <w:r w:rsidRPr="00C7376E">
        <w:rPr>
          <w:rFonts w:ascii="Angsana New" w:hAnsi="Angsana New"/>
          <w:spacing w:val="4"/>
          <w:sz w:val="30"/>
          <w:szCs w:val="30"/>
          <w:cs/>
        </w:rPr>
        <w:t>ที่ใกล้เคียงกับ</w:t>
      </w:r>
      <w:r w:rsidRPr="00782F95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 ผลต่างจากอัตราแลกเปลี่ยนที่เกิดจากการแปลงค่า</w:t>
      </w:r>
      <w:r w:rsidRPr="00782F95">
        <w:rPr>
          <w:rFonts w:ascii="Angsana New" w:hAnsi="Angsana New" w:hint="cs"/>
          <w:sz w:val="30"/>
          <w:szCs w:val="30"/>
          <w:cs/>
        </w:rPr>
        <w:t>รับรู้</w:t>
      </w:r>
      <w:r w:rsidRPr="00782F95">
        <w:rPr>
          <w:rFonts w:ascii="Angsana New" w:hAnsi="Angsana New"/>
          <w:sz w:val="30"/>
          <w:szCs w:val="30"/>
          <w:cs/>
        </w:rPr>
        <w:t>ในก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ไรขาดทุนเบ็ดเสร็จอื่น ยกเว้นผลต่างจากการแปลงค่าที่ถูกปันส่วนให้ส่วนได้เสียที่ไม่มีอ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นาจควบคุม ผลต่างจากอัตราแลกเปลี่ยนที่เกิดจากการแปลงค่างบการเงินแสดงไว้เป็นรายการในองค์ประกอบอื่นของส่วนของผู้ถือหุ้นจนกว่ามีการจ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หน่าย</w:t>
      </w:r>
      <w:r w:rsidRPr="00782F95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Pr="00782F95">
        <w:rPr>
          <w:rFonts w:ascii="Angsana New" w:hAnsi="Angsana New"/>
          <w:sz w:val="30"/>
          <w:szCs w:val="30"/>
          <w:cs/>
        </w:rPr>
        <w:t>นั้นออกไป</w:t>
      </w:r>
    </w:p>
    <w:p w14:paraId="637103A2" w14:textId="77777777" w:rsidR="00EC14C6" w:rsidRPr="008B0551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377DB86" w14:textId="7A51F33B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-8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ความมีอิทธิพล</w:t>
      </w:r>
      <w:r w:rsidRPr="00782F95">
        <w:rPr>
          <w:rFonts w:ascii="Angsana New" w:hAnsi="Angsana New"/>
          <w:sz w:val="30"/>
          <w:szCs w:val="30"/>
          <w:cs/>
        </w:rPr>
        <w:t>อย่างมีนัยสำคัญหรือการควบคุมร่วมกัน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อย่างมีนัยสำคัญหรือการควบคุมร่วม กลุ่มบริษัทต้องจัดประเภทยอดสะสมบางส่วนที่เกี่ยวข้องเป็นกำไรหรือขาดทุน</w:t>
      </w:r>
    </w:p>
    <w:p w14:paraId="446326EB" w14:textId="77777777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782F95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ผล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และแสดงเป็นรายการองค์ประกอบอื่นของส่วนของผู้ถือหุ้น จนกว่าจะมีการจำหน่ายหน่วยงานต่างประเทศนั้นออกไป</w:t>
      </w:r>
    </w:p>
    <w:p w14:paraId="7D06F92D" w14:textId="77777777" w:rsidR="00EC14C6" w:rsidRPr="00782F95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21698A3" w14:textId="28914104" w:rsidR="00274FB2" w:rsidRPr="00436D0D" w:rsidRDefault="00274FB2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5E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7EA64FA" w14:textId="77777777" w:rsidR="00274FB2" w:rsidRPr="00EC14C6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5D1A050" w14:textId="496907C3" w:rsidR="00274FB2" w:rsidRPr="007F6202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  <w:r w:rsidRPr="00645ECF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  <w:r w:rsidR="00274FB2" w:rsidRPr="00645E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5FFE6B7" w14:textId="77777777" w:rsidR="00274FB2" w:rsidRPr="00EC14C6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C13A0B0" w14:textId="40A847AD" w:rsidR="004B02B4" w:rsidRPr="00645ECF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62528">
        <w:rPr>
          <w:rFonts w:ascii="Angsana New" w:hAnsi="Angsana New"/>
          <w:color w:val="000000"/>
          <w:sz w:val="30"/>
          <w:szCs w:val="30"/>
          <w:cs/>
        </w:rPr>
        <w:t>ตราสารหนี้ที่</w:t>
      </w:r>
      <w:r w:rsidR="004E4FC7" w:rsidRPr="00362528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362528">
        <w:rPr>
          <w:rFonts w:ascii="Angsana New" w:hAnsi="Angsana New"/>
          <w:color w:val="000000"/>
          <w:sz w:val="30"/>
          <w:szCs w:val="30"/>
          <w:cs/>
        </w:rPr>
        <w:t>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นอกเหนือจากลูกหนี้การค้าและเจ้าหนี้การค้ารับรู้รายการเมื่อเริ่มแรกเมื่อ</w:t>
      </w:r>
      <w:r w:rsidR="004E4FC7" w:rsidRPr="00362528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C7376E">
        <w:rPr>
          <w:rFonts w:ascii="Angsana New" w:hAnsi="Angsana New"/>
          <w:color w:val="000000"/>
          <w:spacing w:val="6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และวัดมูลค่าด้วยมูลค่ายุติธรรมโดยรวมต้นทุน</w:t>
      </w:r>
      <w:r w:rsidRPr="00C7376E">
        <w:rPr>
          <w:rFonts w:ascii="Angsana New" w:hAnsi="Angsana New"/>
          <w:color w:val="000000"/>
          <w:sz w:val="30"/>
          <w:szCs w:val="30"/>
          <w:cs/>
        </w:rPr>
        <w:t>การทำรายการ</w:t>
      </w:r>
      <w:r w:rsidRPr="00362528">
        <w:rPr>
          <w:rFonts w:ascii="Angsana New" w:hAnsi="Angsana New"/>
          <w:color w:val="000000"/>
          <w:sz w:val="30"/>
          <w:szCs w:val="30"/>
          <w:cs/>
        </w:rPr>
        <w:t>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</w:t>
      </w:r>
      <w:r w:rsidRPr="00C7376E">
        <w:rPr>
          <w:rFonts w:ascii="Angsana New" w:hAnsi="Angsana New"/>
          <w:color w:val="000000"/>
          <w:sz w:val="30"/>
          <w:szCs w:val="30"/>
          <w:cs/>
        </w:rPr>
        <w:t>ยุติธรรมและต้นทุนการทำรายการที่เกี่ยวข้องโดยตรงกับการได้มาหรือการออกตราสาร</w:t>
      </w:r>
      <w:r w:rsidR="001C68CA" w:rsidRPr="00C7376E">
        <w:rPr>
          <w:rFonts w:ascii="Angsana New" w:hAnsi="Angsana New"/>
          <w:color w:val="000000"/>
          <w:sz w:val="30"/>
          <w:szCs w:val="30"/>
          <w:cs/>
        </w:rPr>
        <w:t>]</w:t>
      </w:r>
      <w:r w:rsidRPr="00C7376E">
        <w:rPr>
          <w:rFonts w:ascii="Angsana New" w:hAnsi="Angsana New"/>
          <w:color w:val="000000"/>
          <w:sz w:val="30"/>
          <w:szCs w:val="30"/>
          <w:cs/>
        </w:rPr>
        <w:t>นั้นบันทึกในกำไรหรือขาดทุน</w:t>
      </w:r>
    </w:p>
    <w:p w14:paraId="23059B03" w14:textId="1065A2C8" w:rsidR="00274FB2" w:rsidRPr="008B0551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7928ED5" w14:textId="4DDAA8A5" w:rsidR="00B943A9" w:rsidRPr="004E4FC7" w:rsidRDefault="00B943A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magenta"/>
        </w:rPr>
      </w:pPr>
      <w:r w:rsidRPr="00C7376E">
        <w:rPr>
          <w:rFonts w:ascii="Angsana New" w:hAnsi="Angsana New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4E4FC7">
        <w:rPr>
          <w:rFonts w:ascii="Angsana New" w:hAnsi="Angsana New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</w:t>
      </w:r>
      <w:r w:rsidR="00E15335" w:rsidRPr="004E4FC7">
        <w:rPr>
          <w:rFonts w:ascii="Angsana New" w:hAnsi="Angsana New"/>
          <w:sz w:val="30"/>
          <w:szCs w:val="30"/>
          <w:cs/>
        </w:rPr>
        <w:t xml:space="preserve"> </w:t>
      </w:r>
      <w:r w:rsidRPr="004E4FC7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</w:p>
    <w:p w14:paraId="1E0F8B26" w14:textId="2E736FF7" w:rsidR="00B943A9" w:rsidRPr="008B0551" w:rsidRDefault="00B943A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37E1B69" w14:textId="35D25A3B" w:rsidR="00442E21" w:rsidRPr="004E4FC7" w:rsidRDefault="00442E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E4FC7" w:rsidRPr="00C7376E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4E4FC7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C7376E">
        <w:rPr>
          <w:rFonts w:ascii="Angsana New" w:hAnsi="Angsana New"/>
          <w:spacing w:val="-4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D9B2243" w14:textId="77777777" w:rsidR="00442E21" w:rsidRPr="008B0551" w:rsidRDefault="00442E21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AD33F49" w14:textId="4CA51DBA" w:rsidR="009B3DC3" w:rsidRPr="003A533D" w:rsidRDefault="009B3DC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533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</w:p>
    <w:p w14:paraId="5FAFF165" w14:textId="0E5F74AB" w:rsidR="00B943A9" w:rsidRPr="003A533D" w:rsidRDefault="00B943A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A3C2ADC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B457EF" w14:textId="6E1D6F1A" w:rsidR="008D7795" w:rsidRPr="003A533D" w:rsidRDefault="008D7795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6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Pr="003A533D">
        <w:rPr>
          <w:rFonts w:ascii="Angsana New" w:hAnsi="Angsana New"/>
          <w:sz w:val="30"/>
          <w:szCs w:val="30"/>
          <w:cs/>
        </w:rPr>
        <w:t xml:space="preserve">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6F4E3F57" w14:textId="6C8AF8D9" w:rsidR="00B943A9" w:rsidRPr="003A533D" w:rsidRDefault="00B943A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6A8B4EC" w14:textId="3A360B73" w:rsidR="00D739A1" w:rsidRPr="003A533D" w:rsidRDefault="00D739A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2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</w:t>
      </w:r>
      <w:r w:rsidRPr="003A533D">
        <w:rPr>
          <w:rFonts w:ascii="Angsana New" w:hAnsi="Angsana New"/>
          <w:sz w:val="30"/>
          <w:szCs w:val="30"/>
          <w:cs/>
        </w:rPr>
        <w:t>ด้วยมูลค่ายุติธรรม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ผลกำไรและขาดทุนจากการเปลี่ยนแปลง</w:t>
      </w:r>
      <w:r w:rsidRPr="00C7376E">
        <w:rPr>
          <w:rFonts w:ascii="Angsana New" w:hAnsi="Angsana New"/>
          <w:spacing w:val="-4"/>
          <w:sz w:val="30"/>
          <w:szCs w:val="30"/>
          <w:cs/>
        </w:rPr>
        <w:t>ในมูลค่ายุติธรรมรับรู้ในกำไรขาดทุนเบ็ดเสร็จอื่นเมื่อมีการตัดรายการออกจากบัญชี</w:t>
      </w:r>
      <w:r w:rsidR="004972D2" w:rsidRPr="00C7376E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C7376E">
        <w:rPr>
          <w:rFonts w:ascii="Angsana New" w:hAnsi="Angsana New"/>
          <w:spacing w:val="-4"/>
          <w:sz w:val="30"/>
          <w:szCs w:val="30"/>
          <w:cs/>
        </w:rPr>
        <w:t>กำไรและขาดทุนสะสมที่รับรู้</w:t>
      </w:r>
      <w:r w:rsidRPr="003A533D">
        <w:rPr>
          <w:rFonts w:ascii="Angsana New" w:hAnsi="Angsana New"/>
          <w:sz w:val="30"/>
          <w:szCs w:val="30"/>
          <w:cs/>
        </w:rPr>
        <w:t xml:space="preserve">ในกำไรขาดทุนเบ็ดเสร็จอื่นจะถูกจัดประเภทรายการใหม่ไปยังกำไรหรือขาดทุน </w:t>
      </w:r>
    </w:p>
    <w:p w14:paraId="4B090B12" w14:textId="77777777" w:rsidR="00EC14C6" w:rsidRPr="003A533D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6AF256D" w14:textId="61DC527D" w:rsidR="00CE5D9E" w:rsidRPr="003A533D" w:rsidRDefault="00CE5D9E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</w:t>
      </w:r>
      <w:r w:rsidR="004E4FC7" w:rsidRPr="00C7376E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C7376E">
        <w:rPr>
          <w:rFonts w:ascii="Angsana New" w:hAnsi="Angsana New"/>
          <w:spacing w:val="2"/>
          <w:sz w:val="30"/>
          <w:szCs w:val="30"/>
          <w:cs/>
        </w:rPr>
        <w:t>มีสิทธิได้รับเงินปันผล</w:t>
      </w:r>
      <w:r w:rsidR="00C7376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7376E">
        <w:rPr>
          <w:rFonts w:ascii="Angsana New" w:hAnsi="Angsana New"/>
          <w:spacing w:val="-2"/>
          <w:sz w:val="30"/>
          <w:szCs w:val="30"/>
          <w:cs/>
        </w:rPr>
        <w:t>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</w:t>
      </w:r>
      <w:r w:rsidRPr="003A533D">
        <w:rPr>
          <w:rFonts w:ascii="Angsana New" w:hAnsi="Angsana New"/>
          <w:sz w:val="30"/>
          <w:szCs w:val="30"/>
          <w:cs/>
        </w:rPr>
        <w:t xml:space="preserve">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3852EC4E" w14:textId="77777777" w:rsidR="00680188" w:rsidRPr="003A533D" w:rsidRDefault="0068018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17796B9" w14:textId="1642922A" w:rsidR="00274FB2" w:rsidRPr="003A533D" w:rsidRDefault="00274FB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  <w:r w:rsidRPr="003A533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7E5F90" w:rsidRPr="003A533D">
        <w:rPr>
          <w:rFonts w:ascii="Angsana New" w:hAnsi="Angsana New"/>
          <w:i/>
          <w:iCs/>
          <w:sz w:val="30"/>
          <w:szCs w:val="30"/>
          <w:cs/>
        </w:rPr>
        <w:t>และการหักกลบ</w:t>
      </w:r>
    </w:p>
    <w:p w14:paraId="43DE10BF" w14:textId="77777777" w:rsidR="00274FB2" w:rsidRPr="003A533D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688709" w14:textId="6A44422D" w:rsidR="006B760D" w:rsidRPr="003A533D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2630F">
        <w:rPr>
          <w:rFonts w:asciiTheme="majorBidi" w:eastAsia="Calibri" w:hAnsiTheme="majorBidi" w:cstheme="majorBidi"/>
          <w:spacing w:val="8"/>
          <w:sz w:val="30"/>
          <w:szCs w:val="30"/>
          <w:cs/>
        </w:rPr>
        <w:t>กลุ่มบริษัท</w:t>
      </w:r>
      <w:r w:rsidR="00274FB2" w:rsidRPr="0072630F">
        <w:rPr>
          <w:rFonts w:asciiTheme="majorBidi" w:hAnsiTheme="majorBidi" w:cstheme="majorBidi"/>
          <w:color w:val="000000"/>
          <w:spacing w:val="8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="00274FB2" w:rsidRPr="0072630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274FB2" w:rsidRPr="00EE3CB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EE3CB0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</w:t>
      </w:r>
      <w:r w:rsidR="00274FB2" w:rsidRPr="00EE3CB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</w:t>
      </w:r>
      <w:r w:rsidR="00274FB2" w:rsidRPr="003A533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ในสินทรัพย์ทางการเงิน </w:t>
      </w:r>
    </w:p>
    <w:p w14:paraId="57AB9F13" w14:textId="77777777" w:rsidR="00362528" w:rsidRPr="003A533D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3948E3" w14:textId="2AC26FA9" w:rsidR="00274FB2" w:rsidRPr="00E149A4" w:rsidRDefault="0036252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74FB2"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31385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74FB2" w:rsidRPr="00E149A4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274FB2" w:rsidRPr="00E149A4">
        <w:rPr>
          <w:rFonts w:asciiTheme="majorBidi" w:hAnsiTheme="majorBidi"/>
          <w:sz w:val="30"/>
          <w:szCs w:val="30"/>
          <w:cs/>
        </w:rPr>
        <w:t xml:space="preserve"> </w:t>
      </w:r>
      <w:r w:rsidR="00274FB2" w:rsidRPr="00E149A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17ADE88F" w14:textId="77777777" w:rsidR="00274FB2" w:rsidRPr="00E149A4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E71EA9F" w14:textId="457311A3" w:rsidR="00274FB2" w:rsidRPr="00E149A4" w:rsidRDefault="00274FB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31385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149A4">
        <w:rPr>
          <w:rFonts w:asciiTheme="majorBidi" w:hAnsiTheme="majorBidi" w:cstheme="majorBidi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149A4">
        <w:rPr>
          <w:rFonts w:asciiTheme="majorBidi" w:hAnsiTheme="majorBidi"/>
          <w:sz w:val="30"/>
          <w:szCs w:val="30"/>
          <w:cs/>
        </w:rPr>
        <w:t xml:space="preserve"> </w:t>
      </w:r>
    </w:p>
    <w:p w14:paraId="35AFC8F0" w14:textId="3926F478" w:rsidR="001364CB" w:rsidRPr="00E149A4" w:rsidRDefault="001364C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85D7654" w14:textId="507B9D84" w:rsidR="006258DA" w:rsidRPr="00E149A4" w:rsidRDefault="006258D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49A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2CFA9C71" w14:textId="77777777" w:rsidR="006258DA" w:rsidRPr="00E149A4" w:rsidRDefault="006258D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342D8E2" w14:textId="08A2AC2B" w:rsidR="00274FB2" w:rsidRPr="00E149A4" w:rsidRDefault="006258D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E3CB0">
        <w:rPr>
          <w:rFonts w:asciiTheme="majorBidi" w:hAnsiTheme="majorBidi" w:cstheme="majorBidi"/>
          <w:spacing w:val="2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84133" w:rsidRPr="00EE3CB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41242" w:rsidRPr="00EE3CB0">
        <w:rPr>
          <w:rFonts w:ascii="Angsana New" w:hAnsi="Angsana New"/>
          <w:spacing w:val="2"/>
          <w:sz w:val="30"/>
          <w:szCs w:val="30"/>
          <w:cs/>
        </w:rPr>
        <w:t>เว้นแต่อนุพันธ์นั้นมีไว้เพื่อป้องกันความเสี่ยง</w:t>
      </w:r>
      <w:r w:rsidR="00F41242" w:rsidRPr="00E149A4">
        <w:rPr>
          <w:rFonts w:ascii="Angsana New" w:hAnsi="Angsana New"/>
          <w:sz w:val="30"/>
          <w:szCs w:val="30"/>
          <w:cs/>
        </w:rPr>
        <w:t>ในกระแสเงินสด</w:t>
      </w:r>
    </w:p>
    <w:p w14:paraId="15DA769D" w14:textId="2FA3B048" w:rsidR="00CC71A4" w:rsidRPr="00E149A4" w:rsidRDefault="00CC71A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D06EAC9" w14:textId="69439814" w:rsidR="00224E78" w:rsidRPr="00E149A4" w:rsidRDefault="00224E7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49A4">
        <w:rPr>
          <w:rFonts w:ascii="Angsana New" w:hAnsi="Angsana New"/>
          <w:i/>
          <w:iCs/>
          <w:sz w:val="30"/>
          <w:szCs w:val="30"/>
          <w:cs/>
        </w:rPr>
        <w:t>การบัญชีป้องกันความเสี่ยง</w:t>
      </w:r>
    </w:p>
    <w:p w14:paraId="3D6A232C" w14:textId="77777777" w:rsidR="00224E78" w:rsidRPr="00E149A4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BD41618" w14:textId="4A02B9B6" w:rsidR="00224E78" w:rsidRPr="00E149A4" w:rsidRDefault="00224E7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49A4">
        <w:rPr>
          <w:rFonts w:ascii="Angsana New" w:hAnsi="Angsana New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313851">
        <w:rPr>
          <w:rFonts w:ascii="Angsana New" w:hAnsi="Angsana New" w:hint="cs"/>
          <w:sz w:val="30"/>
          <w:szCs w:val="30"/>
          <w:cs/>
        </w:rPr>
        <w:t>กลุ่ม</w:t>
      </w:r>
      <w:r w:rsidRPr="00E149A4">
        <w:rPr>
          <w:rFonts w:ascii="Angsana New" w:hAnsi="Angsana New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</w:t>
      </w:r>
      <w:r w:rsidRPr="00CE6195">
        <w:rPr>
          <w:rFonts w:ascii="Angsana New" w:hAnsi="Angsana New"/>
          <w:spacing w:val="2"/>
          <w:sz w:val="30"/>
          <w:szCs w:val="30"/>
          <w:cs/>
        </w:rPr>
        <w:t>ประสิทธิผลของการป้องกันความเสี่ยง ณ วันเริ่มต้นของความสัมพันธ์ป้องกันความเสี่ยงและตลอดระยะเวลา</w:t>
      </w:r>
      <w:r w:rsidRPr="00E149A4">
        <w:rPr>
          <w:rFonts w:ascii="Angsana New" w:hAnsi="Angsana New"/>
          <w:sz w:val="30"/>
          <w:szCs w:val="30"/>
          <w:cs/>
        </w:rPr>
        <w:t>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E149A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26058A9" w14:textId="40B6F590" w:rsidR="00224E78" w:rsidRPr="00E149A4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8E1EEDC" w14:textId="55187D7F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EucrosiaUPCBold" w:hAnsi="Angsana New"/>
          <w:sz w:val="30"/>
          <w:szCs w:val="30"/>
        </w:rPr>
      </w:pPr>
      <w:r w:rsidRPr="00E149A4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0E9557B9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25319F8" w14:textId="47CC1D86" w:rsidR="007E5F90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  <w:r w:rsidR="007E5F90" w:rsidRPr="00E149A4">
        <w:rPr>
          <w:rFonts w:asciiTheme="majorBidi" w:hAnsiTheme="majorBidi"/>
          <w:sz w:val="30"/>
          <w:szCs w:val="30"/>
          <w:cs/>
        </w:rPr>
        <w:t xml:space="preserve"> 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ลูกหนี้สัญญาเช่า</w:t>
      </w:r>
    </w:p>
    <w:p w14:paraId="1917F6B1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0893E4D" w14:textId="048F4714" w:rsidR="007B5072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4CF5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7B5072" w:rsidRPr="00AB4CF5">
        <w:rPr>
          <w:rFonts w:asciiTheme="majorBidi" w:hAnsiTheme="majorBidi" w:cstheme="majorBidi"/>
          <w:spacing w:val="4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072" w:rsidRPr="00E149A4">
        <w:rPr>
          <w:rFonts w:asciiTheme="majorBidi" w:hAnsiTheme="majorBidi" w:cstheme="majorBidi"/>
          <w:sz w:val="30"/>
          <w:szCs w:val="30"/>
        </w:rPr>
        <w:t>12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="007B5072" w:rsidRPr="00E149A4">
        <w:rPr>
          <w:rFonts w:asciiTheme="majorBidi" w:hAnsiTheme="majorBidi" w:cstheme="majorBidi"/>
          <w:sz w:val="30"/>
          <w:szCs w:val="30"/>
        </w:rPr>
        <w:t xml:space="preserve">Simplified </w:t>
      </w:r>
      <w:r w:rsidR="00F84133" w:rsidRPr="00E149A4">
        <w:rPr>
          <w:rFonts w:asciiTheme="majorBidi" w:hAnsiTheme="majorBidi" w:cstheme="majorBidi"/>
          <w:sz w:val="30"/>
          <w:szCs w:val="30"/>
        </w:rPr>
        <w:t>Approach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B1CC04" w14:textId="77777777" w:rsidR="00224E78" w:rsidRPr="00E149A4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4E2439C" w14:textId="7C957FFB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7485B2F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F6B0A52" w14:textId="72BC5304" w:rsidR="00F3146E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93BD9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F3146E" w:rsidRPr="00893BD9">
        <w:rPr>
          <w:rFonts w:asciiTheme="majorBidi" w:hAnsiTheme="majorBidi" w:cstheme="majorBidi"/>
          <w:spacing w:val="4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พิจารณาว่าสินทรัพย์ทางการเงินมีความเสี่ยงด้านเครดิตต่ำเมื่อมีอันดับความน่าเชื่อถืออยู่ในระดับ</w:t>
      </w:r>
      <w:r w:rsidR="00F3146E" w:rsidRPr="00893BD9">
        <w:rPr>
          <w:rFonts w:asciiTheme="majorBidi" w:hAnsiTheme="majorBidi" w:cstheme="majorBidi"/>
          <w:spacing w:val="-4"/>
          <w:sz w:val="30"/>
          <w:szCs w:val="30"/>
          <w:cs/>
        </w:rPr>
        <w:t>ที่น่าลงทุน และ</w:t>
      </w:r>
      <w:r w:rsidRPr="00893B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F3146E" w:rsidRPr="00893BD9">
        <w:rPr>
          <w:rFonts w:asciiTheme="majorBidi" w:hAnsiTheme="majorBidi" w:cstheme="majorBidi"/>
          <w:spacing w:val="-4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 xml:space="preserve">ด้านเครดิตต่ำด้วยผลขาดทุนด้านเครดิตที่คาดว่าจะเกิดขึ้นในอีก </w:t>
      </w:r>
      <w:r w:rsidR="00F3146E" w:rsidRPr="00E149A4">
        <w:rPr>
          <w:rFonts w:asciiTheme="majorBidi" w:hAnsiTheme="majorBidi" w:cstheme="majorBidi"/>
          <w:sz w:val="30"/>
          <w:szCs w:val="30"/>
        </w:rPr>
        <w:t>12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4D34D1CD" w14:textId="58B50AB3" w:rsidR="00AB4CF5" w:rsidRPr="005C7EBF" w:rsidRDefault="00AB4CF5" w:rsidP="005C7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0F556D" w14:textId="6D756F1E" w:rsidR="00CC71A4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ชำระมากกว่า 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ที่ถดถอยอย่างมีนัยสำคัญ หรือมีการเปลี่ยนแปลงหรือคาดการณ์การเปลี่ยนแปลงของเทคโนโลยี ตลาด </w:t>
      </w:r>
      <w:r w:rsidR="007E5F90" w:rsidRPr="00AB4CF5">
        <w:rPr>
          <w:rFonts w:asciiTheme="majorBidi" w:hAnsiTheme="majorBidi" w:cstheme="majorBidi"/>
          <w:spacing w:val="-6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ภาระผูกพันให้กับ</w:t>
      </w: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480B98DC" w14:textId="5C3A89CB" w:rsidR="00ED4824" w:rsidRPr="00ED4824" w:rsidRDefault="00ED4824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94D13CE" w14:textId="0C57DDE5" w:rsidR="007E5F90" w:rsidRPr="00E149A4" w:rsidRDefault="00ED4824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7773B033" w14:textId="45971108" w:rsidR="00224E78" w:rsidRPr="00E149A4" w:rsidRDefault="007E5F90" w:rsidP="00893BD9">
      <w:pPr>
        <w:pStyle w:val="ListParagraph"/>
        <w:numPr>
          <w:ilvl w:val="0"/>
          <w:numId w:val="19"/>
        </w:numPr>
        <w:tabs>
          <w:tab w:val="left" w:pos="990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</w:t>
      </w:r>
      <w:r w:rsidR="00C718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E69C1F7" w14:textId="77777777" w:rsidR="007E5F90" w:rsidRPr="00E149A4" w:rsidRDefault="007E5F90" w:rsidP="00FF2CD1">
      <w:pPr>
        <w:pStyle w:val="ListParagraph"/>
        <w:numPr>
          <w:ilvl w:val="0"/>
          <w:numId w:val="19"/>
        </w:numPr>
        <w:tabs>
          <w:tab w:val="left" w:pos="990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149A4">
        <w:rPr>
          <w:rFonts w:asciiTheme="majorBidi" w:hAnsiTheme="majorBidi" w:cstheme="majorBidi"/>
          <w:sz w:val="30"/>
          <w:szCs w:val="30"/>
        </w:rPr>
        <w:t xml:space="preserve">90 </w:t>
      </w:r>
      <w:r w:rsidRPr="00E149A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A4306C8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8680FA2" w14:textId="2DFA0392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4CF5">
        <w:rPr>
          <w:rFonts w:asciiTheme="majorBidi" w:hAnsiTheme="majorBidi" w:cstheme="majorBidi"/>
          <w:spacing w:val="6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224E78" w:rsidRPr="00AB4CF5">
        <w:rPr>
          <w:rFonts w:asciiTheme="majorBidi" w:hAnsiTheme="majorBidi" w:cstheme="majorBidi"/>
          <w:spacing w:val="6"/>
          <w:sz w:val="30"/>
          <w:szCs w:val="30"/>
          <w:cs/>
        </w:rPr>
        <w:t>วัน</w:t>
      </w:r>
      <w:r w:rsidRPr="00AB4CF5">
        <w:rPr>
          <w:rFonts w:asciiTheme="majorBidi" w:hAnsiTheme="majorBidi" w:cstheme="majorBidi"/>
          <w:spacing w:val="6"/>
          <w:sz w:val="30"/>
          <w:szCs w:val="30"/>
          <w:cs/>
        </w:rPr>
        <w:t>สิ้นรอบระยะเวลารายงาน เพื่อสะท้อน</w:t>
      </w: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AB4CF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การเพิ่มขึ้น</w:t>
      </w:r>
      <w:r w:rsidRPr="00E149A4">
        <w:rPr>
          <w:rFonts w:asciiTheme="majorBidi" w:hAnsiTheme="majorBidi" w:cstheme="majorBidi"/>
          <w:sz w:val="30"/>
          <w:szCs w:val="30"/>
          <w:cs/>
        </w:rPr>
        <w:t>ของค่าเผื่อผลขาดทุนแสดงเป็น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>ผล</w:t>
      </w:r>
      <w:r w:rsidRPr="00E149A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ขาดทุนจากการด้อยค่าในกำไรหรือขาดทุน</w:t>
      </w:r>
    </w:p>
    <w:p w14:paraId="1B2C7FB0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2B4181" w14:textId="2A5C3409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49A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  <w:r w:rsidRPr="00E149A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7CBF0A" w14:textId="77777777" w:rsidR="007E5F90" w:rsidRPr="00E149A4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3034D0" w14:textId="43B78B16" w:rsidR="004B502B" w:rsidRPr="00FF2CD1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2CD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C718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F2CD1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  <w:r w:rsidRPr="00FF2CD1">
        <w:rPr>
          <w:rFonts w:asciiTheme="majorBidi" w:hAnsiTheme="majorBidi"/>
          <w:sz w:val="30"/>
          <w:szCs w:val="30"/>
          <w:cs/>
        </w:rPr>
        <w:t xml:space="preserve"> </w:t>
      </w:r>
      <w:r w:rsidRPr="00FF2CD1">
        <w:rPr>
          <w:rFonts w:asciiTheme="majorBidi" w:hAnsiTheme="majorBidi" w:cstheme="majorBidi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4FEF273" w14:textId="0F069349" w:rsidR="002A5F53" w:rsidRPr="00FF2CD1" w:rsidRDefault="002A5F5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2BCE3DA" w14:textId="77777777" w:rsidR="007E5F90" w:rsidRPr="00FF2CD1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2CD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737DDB4A" w14:textId="77777777" w:rsidR="007E5F90" w:rsidRPr="00FF2CD1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E528F75" w14:textId="06FF720E" w:rsidR="007E5F90" w:rsidRPr="00FF2CD1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z w:val="30"/>
          <w:szCs w:val="30"/>
        </w:rPr>
      </w:pPr>
      <w:bookmarkStart w:id="7" w:name="_Hlk86061005"/>
      <w:r w:rsidRPr="00FF2CD1">
        <w:rPr>
          <w:rFonts w:asciiTheme="majorBidi" w:hAnsiTheme="majorBidi" w:cstheme="majorBidi"/>
          <w:sz w:val="30"/>
          <w:szCs w:val="30"/>
          <w:cs/>
        </w:rPr>
        <w:t>ดอกเบี้ย</w:t>
      </w:r>
      <w:bookmarkEnd w:id="7"/>
      <w:r w:rsidRPr="00FF2CD1">
        <w:rPr>
          <w:rFonts w:asciiTheme="majorBidi" w:hAnsiTheme="majorBidi" w:cstheme="majorBidi"/>
          <w:sz w:val="30"/>
          <w:szCs w:val="30"/>
          <w:cs/>
        </w:rPr>
        <w:t>รับและดอกเบี้ยจ่ายรับรู้ในกำไรหรือขาดทุนด้วยอัตราดอกเบี้ยที่แท้จริง</w:t>
      </w:r>
    </w:p>
    <w:p w14:paraId="005652CD" w14:textId="77777777" w:rsidR="007E5F90" w:rsidRPr="00FF2CD1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AB3270B" w14:textId="6B67C7E9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</w:t>
      </w:r>
      <w:r w:rsidRPr="00FF2CD1">
        <w:rPr>
          <w:rFonts w:asciiTheme="majorBidi" w:hAnsiTheme="majorBidi" w:cstheme="majorBidi"/>
          <w:sz w:val="30"/>
          <w:szCs w:val="30"/>
          <w:cs/>
        </w:rPr>
        <w:t xml:space="preserve">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</w:t>
      </w:r>
      <w:r w:rsidR="00720B66" w:rsidRPr="00FF2CD1">
        <w:rPr>
          <w:rFonts w:asciiTheme="majorBidi" w:hAnsiTheme="majorBidi" w:cstheme="majorBidi"/>
          <w:sz w:val="30"/>
          <w:szCs w:val="30"/>
          <w:cs/>
        </w:rPr>
        <w:t>ผล</w:t>
      </w:r>
      <w:r w:rsidRPr="00FF2CD1">
        <w:rPr>
          <w:rFonts w:asciiTheme="majorBidi" w:hAnsiTheme="majorBidi" w:cstheme="majorBidi"/>
          <w:sz w:val="30"/>
          <w:szCs w:val="30"/>
          <w:cs/>
        </w:rPr>
        <w:t>ขาดทุนจากการด้อยค่า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</w:t>
      </w:r>
      <w:r w:rsidRPr="00E149A4">
        <w:rPr>
          <w:rFonts w:asciiTheme="majorBidi" w:hAnsiTheme="majorBidi" w:cstheme="majorBidi"/>
          <w:sz w:val="30"/>
          <w:szCs w:val="30"/>
          <w:cs/>
        </w:rPr>
        <w:t>บัญชีขั้นต้นของสินทรัพย์</w:t>
      </w:r>
    </w:p>
    <w:p w14:paraId="0202EA33" w14:textId="77777777" w:rsidR="008A1167" w:rsidRPr="00E149A4" w:rsidRDefault="008A116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bookmarkStart w:id="8" w:name="_Hlk86060774"/>
    </w:p>
    <w:p w14:paraId="7DB9ED98" w14:textId="77777777" w:rsidR="00AB4CF5" w:rsidRDefault="00AB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19EE00" w14:textId="7E6181B5" w:rsidR="00225503" w:rsidRPr="00E149A4" w:rsidRDefault="00225503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49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bookmarkEnd w:id="8"/>
    <w:p w14:paraId="4E5B8362" w14:textId="77777777" w:rsidR="001B3392" w:rsidRPr="00E149A4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7CC1C19" w14:textId="4902B511" w:rsidR="001B3392" w:rsidRPr="00E149A4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>
        <w:rPr>
          <w:rFonts w:ascii="Angsana New" w:hAnsi="Angsana New"/>
          <w:spacing w:val="8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Pr="00AB4CF5">
        <w:rPr>
          <w:rFonts w:ascii="Angsana New" w:hAnsi="Angsana New"/>
          <w:sz w:val="30"/>
          <w:szCs w:val="30"/>
          <w:cs/>
        </w:rPr>
        <w:t>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</w:t>
      </w:r>
      <w:r w:rsidR="00AB4CF5">
        <w:rPr>
          <w:rFonts w:ascii="Angsana New" w:hAnsi="Angsana New"/>
          <w:sz w:val="30"/>
          <w:szCs w:val="30"/>
          <w:cs/>
        </w:rPr>
        <w:t xml:space="preserve"> </w:t>
      </w:r>
      <w:r w:rsidRPr="00E149A4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C5EA839" w14:textId="77777777" w:rsidR="001B3392" w:rsidRPr="00E149A4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66874F0" w14:textId="0D5D958F" w:rsidR="001B3392" w:rsidRPr="009D7F7C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>
        <w:rPr>
          <w:rFonts w:ascii="Angsana New" w:hAnsi="Angsana New"/>
          <w:spacing w:val="-2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D70F49" w:rsidRPr="00AB4CF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AB4CF5">
        <w:rPr>
          <w:rFonts w:ascii="Angsana New" w:hAnsi="Angsana New"/>
          <w:spacing w:val="-2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9D7F7C">
        <w:rPr>
          <w:rFonts w:ascii="Angsana New" w:hAnsi="Angsana New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605AFA0C" w14:textId="77777777" w:rsidR="001B3392" w:rsidRPr="008B0551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37768D" w14:textId="70DFFD4C" w:rsidR="001B3392" w:rsidRPr="00E149A4" w:rsidRDefault="001B3392" w:rsidP="00FF2CD1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2438" w:hanging="1871"/>
        <w:jc w:val="thaiDistribute"/>
        <w:rPr>
          <w:rFonts w:ascii="Angsana New" w:hAnsi="Angsana New" w:cs="Angsana New"/>
          <w:sz w:val="30"/>
          <w:szCs w:val="30"/>
        </w:rPr>
      </w:pP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149A4">
        <w:rPr>
          <w:rFonts w:ascii="Angsana New" w:hAnsi="Angsana New" w:cs="Angsana New"/>
          <w:sz w:val="30"/>
          <w:szCs w:val="30"/>
        </w:rPr>
        <w:t>1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>: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</w:rPr>
        <w:tab/>
      </w:r>
      <w:r w:rsidRPr="00AB4CF5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และกิจการสามารถเข้าถึงตลาดนั้น ณ วันที่วัดมูลค่า</w:t>
      </w:r>
    </w:p>
    <w:p w14:paraId="73CBD10B" w14:textId="77777777" w:rsidR="001B3392" w:rsidRPr="00E149A4" w:rsidRDefault="001B3392" w:rsidP="00FF2CD1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2438" w:hanging="1871"/>
        <w:jc w:val="thaiDistribute"/>
        <w:rPr>
          <w:rFonts w:ascii="Angsana New" w:hAnsi="Angsana New" w:cs="Angsana New"/>
          <w:sz w:val="30"/>
          <w:szCs w:val="30"/>
        </w:rPr>
      </w:pP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149A4">
        <w:rPr>
          <w:rFonts w:ascii="Angsana New" w:hAnsi="Angsana New" w:cs="Angsana New"/>
          <w:sz w:val="30"/>
          <w:szCs w:val="30"/>
        </w:rPr>
        <w:t>2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>: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</w:rPr>
        <w:tab/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E149A4">
        <w:rPr>
          <w:rFonts w:ascii="Angsana New" w:hAnsi="Angsana New" w:cs="Angsana New"/>
          <w:sz w:val="30"/>
          <w:szCs w:val="30"/>
        </w:rPr>
        <w:t>1</w:t>
      </w:r>
    </w:p>
    <w:p w14:paraId="6D1F7A52" w14:textId="1AAC67A9" w:rsidR="001B3392" w:rsidRPr="00E149A4" w:rsidRDefault="001B3392" w:rsidP="00FF2CD1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2438" w:hanging="1871"/>
        <w:jc w:val="thaiDistribute"/>
        <w:rPr>
          <w:rFonts w:ascii="Angsana New" w:hAnsi="Angsana New" w:cs="Angsana New"/>
          <w:sz w:val="30"/>
          <w:szCs w:val="30"/>
        </w:rPr>
      </w:pPr>
      <w:r w:rsidRPr="00E149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149A4">
        <w:rPr>
          <w:rFonts w:ascii="Angsana New" w:hAnsi="Angsana New" w:cs="Angsana New"/>
          <w:sz w:val="30"/>
          <w:szCs w:val="30"/>
        </w:rPr>
        <w:t>3</w:t>
      </w:r>
      <w:r w:rsidRPr="00E149A4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E149A4">
        <w:rPr>
          <w:rFonts w:ascii="Angsana New" w:hAnsi="Angsana New" w:cs="Angsana New"/>
          <w:sz w:val="30"/>
          <w:szCs w:val="30"/>
          <w:cs/>
          <w:lang w:bidi="th-TH"/>
        </w:rPr>
        <w:t>:</w:t>
      </w:r>
      <w:r w:rsidRPr="00E149A4">
        <w:rPr>
          <w:rFonts w:ascii="Angsana New" w:hAnsi="Angsana New" w:cs="Angsana New"/>
          <w:sz w:val="30"/>
          <w:szCs w:val="30"/>
          <w:rtl/>
          <w:cs/>
        </w:rPr>
        <w:tab/>
      </w:r>
      <w:r w:rsidR="00232410" w:rsidRPr="00E149A4">
        <w:rPr>
          <w:rFonts w:ascii="Angsana New" w:hAnsi="Angsana New" w:cs="Angsana New" w:hint="cs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1253A1E" w14:textId="77777777" w:rsidR="001B3392" w:rsidRPr="00E149A4" w:rsidRDefault="001B339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65E95FC" w14:textId="2BC35D2F" w:rsidR="007653E9" w:rsidRPr="00E149A4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49A4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D70F49">
        <w:rPr>
          <w:rFonts w:ascii="Angsana New" w:hAnsi="Angsana New" w:hint="cs"/>
          <w:sz w:val="30"/>
          <w:szCs w:val="30"/>
          <w:cs/>
        </w:rPr>
        <w:t xml:space="preserve"> 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Pr="00E149A4" w:rsidDel="001A6CC8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FDFA454" w14:textId="77777777" w:rsidR="007653E9" w:rsidRPr="00E149A4" w:rsidDel="001A6CC8" w:rsidRDefault="007653E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C6B1AED" w14:textId="34A658F6" w:rsidR="001B3392" w:rsidRPr="00E149A4" w:rsidRDefault="001B3392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 w:rsidDel="001A6CC8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Pr="00E149A4" w:rsidDel="001A6CC8">
        <w:rPr>
          <w:rFonts w:ascii="Angsana New" w:hAnsi="Angsana New"/>
          <w:sz w:val="30"/>
          <w:szCs w:val="30"/>
          <w:cs/>
        </w:rPr>
        <w:t xml:space="preserve">ของการทำรายการ เช่น มูลค่ายุติธรรมของผลตอบแทนที่ให้หรือได้รับ </w:t>
      </w:r>
    </w:p>
    <w:p w14:paraId="6CAFA8E9" w14:textId="68FD400E" w:rsidR="007653E9" w:rsidRPr="00E149A4" w:rsidRDefault="007653E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35030CB" w14:textId="77777777" w:rsidR="00216F5F" w:rsidRPr="00E149A4" w:rsidRDefault="00216F5F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49A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066C9CCA" w14:textId="77777777" w:rsidR="00216F5F" w:rsidRPr="00E149A4" w:rsidRDefault="00216F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C797F9" w14:textId="77777777" w:rsidR="00216F5F" w:rsidRPr="00E149A4" w:rsidRDefault="00216F5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F5">
        <w:rPr>
          <w:rFonts w:ascii="Angsana New" w:hAnsi="Angsana New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</w:t>
      </w:r>
      <w:r w:rsidRPr="00E149A4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55688EC" w14:textId="77777777" w:rsidR="00216F5F" w:rsidRPr="00E149A4" w:rsidRDefault="00216F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20D0272" w14:textId="45E1A23B" w:rsidR="00752BED" w:rsidRPr="00E149A4" w:rsidRDefault="00752BED" w:rsidP="008B0551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49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</w:t>
      </w:r>
      <w:r w:rsidR="00AF44AA" w:rsidRPr="00E149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หรือกิจการที่เกี่ยวข้องกัน</w:t>
      </w:r>
    </w:p>
    <w:p w14:paraId="16A99EC3" w14:textId="1CF3CAAA" w:rsidR="00752BED" w:rsidRPr="00E149A4" w:rsidRDefault="00752BE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46D7EC4" w14:textId="1F16A083" w:rsidR="00CC71A4" w:rsidRPr="00E149A4" w:rsidRDefault="008103C4" w:rsidP="00AB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49A4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Pr="00E149A4">
        <w:rPr>
          <w:rFonts w:ascii="Angsana New" w:hAnsi="Angsana New"/>
          <w:sz w:val="30"/>
          <w:szCs w:val="30"/>
          <w:cs/>
        </w:rPr>
        <w:t xml:space="preserve"> หาก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Pr="00E149A4">
        <w:rPr>
          <w:rFonts w:ascii="Angsana New" w:hAnsi="Angsana New"/>
          <w:sz w:val="30"/>
          <w:szCs w:val="30"/>
          <w:cs/>
        </w:rPr>
        <w:t>มีอำนาจควบคุมหรือ</w:t>
      </w:r>
      <w:r w:rsidRPr="00AB4CF5">
        <w:rPr>
          <w:rFonts w:ascii="Angsana New" w:hAnsi="Angsana New"/>
          <w:spacing w:val="2"/>
          <w:sz w:val="30"/>
          <w:szCs w:val="30"/>
          <w:cs/>
        </w:rPr>
        <w:t>ควบคุมร่วมกันหรือมีอิทธิพลอย่างมีนัยสำคัญทั้งทางตรงและทางอ้อมต่อบุคคลหรือกิจการในการตัดสินใจ</w:t>
      </w:r>
      <w:r w:rsidRPr="00AB4CF5">
        <w:rPr>
          <w:rFonts w:ascii="Angsana New" w:hAnsi="Angsana New"/>
          <w:spacing w:val="6"/>
          <w:sz w:val="30"/>
          <w:szCs w:val="30"/>
          <w:cs/>
        </w:rPr>
        <w:t>ทางการเงินและการบริหารหรือในทางกลับกัน</w:t>
      </w:r>
      <w:r w:rsidR="0027359D" w:rsidRPr="00AB4CF5">
        <w:rPr>
          <w:rFonts w:ascii="Angsana New" w:hAnsi="Angsana New"/>
          <w:spacing w:val="6"/>
          <w:sz w:val="30"/>
          <w:szCs w:val="30"/>
          <w:cs/>
        </w:rPr>
        <w:t xml:space="preserve"> หรือบุคคลหรือกิจการที่อยู่ภายใต้การควบคุมเดียวกัน</w:t>
      </w:r>
      <w:r w:rsidR="00374815" w:rsidRPr="00AB4CF5">
        <w:rPr>
          <w:rFonts w:ascii="Angsana New" w:hAnsi="Angsana New"/>
          <w:spacing w:val="6"/>
          <w:sz w:val="30"/>
          <w:szCs w:val="30"/>
          <w:cs/>
        </w:rPr>
        <w:t>หรือ</w:t>
      </w:r>
      <w:r w:rsidR="00485021">
        <w:rPr>
          <w:rFonts w:ascii="Angsana New" w:hAnsi="Angsana New" w:hint="cs"/>
          <w:sz w:val="30"/>
          <w:szCs w:val="30"/>
          <w:cs/>
        </w:rPr>
        <w:t>มี</w:t>
      </w:r>
      <w:r w:rsidR="0027359D" w:rsidRPr="00E149A4">
        <w:rPr>
          <w:rFonts w:ascii="Angsana New" w:hAnsi="Angsana New"/>
          <w:sz w:val="30"/>
          <w:szCs w:val="30"/>
          <w:cs/>
        </w:rPr>
        <w:t>อิทธิพลอย่างมีนัยสำคัญเดียวกันกับ</w:t>
      </w:r>
      <w:r w:rsidR="004E4FC7" w:rsidRPr="00E149A4">
        <w:rPr>
          <w:rFonts w:ascii="Angsana New" w:hAnsi="Angsana New"/>
          <w:sz w:val="30"/>
          <w:szCs w:val="30"/>
          <w:cs/>
        </w:rPr>
        <w:t>กลุ่มบริษัท</w:t>
      </w:r>
      <w:r w:rsidR="0027359D" w:rsidRPr="00E149A4">
        <w:rPr>
          <w:rFonts w:ascii="Angsana New" w:hAnsi="Angsana New"/>
          <w:sz w:val="30"/>
          <w:szCs w:val="30"/>
          <w:cs/>
        </w:rPr>
        <w:t xml:space="preserve"> </w:t>
      </w:r>
      <w:r w:rsidR="00CC71A4" w:rsidRPr="00E149A4">
        <w:rPr>
          <w:rFonts w:ascii="Angsana New" w:hAnsi="Angsana New"/>
          <w:sz w:val="30"/>
          <w:szCs w:val="30"/>
          <w:cs/>
        </w:rPr>
        <w:br w:type="page"/>
      </w:r>
    </w:p>
    <w:bookmarkEnd w:id="2"/>
    <w:p w14:paraId="7A453912" w14:textId="14DA2A25" w:rsidR="00CE4CC3" w:rsidRPr="006D2E3E" w:rsidRDefault="00CD4458" w:rsidP="00D9506A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6D2E3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E6E7EAC" w14:textId="77777777" w:rsidR="00B12338" w:rsidRPr="00B12338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0"/>
          <w:szCs w:val="20"/>
        </w:rPr>
      </w:pPr>
    </w:p>
    <w:p w14:paraId="051C8D3E" w14:textId="329BCF5A" w:rsidR="00196582" w:rsidRDefault="008A5442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/>
          <w:sz w:val="30"/>
          <w:szCs w:val="30"/>
        </w:rPr>
      </w:pPr>
      <w:r w:rsidRPr="00893BD9">
        <w:rPr>
          <w:rFonts w:asciiTheme="majorBidi" w:hAnsiTheme="majorBidi"/>
          <w:spacing w:val="-2"/>
          <w:sz w:val="30"/>
          <w:szCs w:val="30"/>
          <w:cs/>
        </w:rPr>
        <w:t>ความสัมพันธ์ที่มีกับบุคคลหรือกิจการเกี่ยวข้องกัน</w:t>
      </w:r>
      <w:r w:rsidR="006164B9" w:rsidRPr="005E11D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93BD9">
        <w:rPr>
          <w:rFonts w:asciiTheme="majorBidi" w:hAnsiTheme="majorBidi"/>
          <w:sz w:val="30"/>
          <w:szCs w:val="30"/>
          <w:cs/>
        </w:rPr>
        <w:t>มีดังนี้</w:t>
      </w:r>
    </w:p>
    <w:p w14:paraId="40074951" w14:textId="77777777" w:rsidR="00B12338" w:rsidRPr="00893BD9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0"/>
          <w:szCs w:val="20"/>
        </w:rPr>
      </w:pPr>
    </w:p>
    <w:p w14:paraId="173927BA" w14:textId="0ABC6F3A" w:rsidR="007102E2" w:rsidRDefault="00F80D30" w:rsidP="00B12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0"/>
          <w:szCs w:val="30"/>
        </w:rPr>
      </w:pPr>
      <w:r w:rsidRPr="00F80D30">
        <w:rPr>
          <w:noProof/>
        </w:rPr>
        <w:drawing>
          <wp:inline distT="0" distB="0" distL="0" distR="0" wp14:anchorId="41EB0CC1" wp14:editId="5D679E01">
            <wp:extent cx="5906135" cy="70910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709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CCB03" w14:textId="2E03ADF8" w:rsidR="006902AF" w:rsidRDefault="00B12338" w:rsidP="00B12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B12338">
        <w:rPr>
          <w:noProof/>
        </w:rPr>
        <w:lastRenderedPageBreak/>
        <w:drawing>
          <wp:inline distT="0" distB="0" distL="0" distR="0" wp14:anchorId="60909F13" wp14:editId="2BF3A2AF">
            <wp:extent cx="5906135" cy="632396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632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6A26B" w14:textId="77777777" w:rsidR="00B12338" w:rsidRPr="00893BD9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04BA3CD" w14:textId="38E36804" w:rsidR="00BF2055" w:rsidRPr="00BF2055" w:rsidRDefault="009334DE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  <w:r w:rsidRPr="00BF2055">
        <w:rPr>
          <w:rFonts w:asciiTheme="majorBidi" w:hAnsiTheme="majorBidi"/>
          <w:sz w:val="24"/>
          <w:szCs w:val="24"/>
          <w:cs/>
        </w:rPr>
        <w:t>*</w:t>
      </w:r>
      <w:r w:rsidRPr="00BF2055">
        <w:rPr>
          <w:rFonts w:asciiTheme="majorBidi" w:hAnsiTheme="majorBidi" w:cstheme="majorBidi"/>
          <w:sz w:val="24"/>
          <w:szCs w:val="24"/>
          <w:cs/>
        </w:rPr>
        <w:t xml:space="preserve"> ในระหว่างปี </w:t>
      </w:r>
      <w:r w:rsidRPr="00BF2055">
        <w:rPr>
          <w:rFonts w:asciiTheme="majorBidi" w:hAnsiTheme="majorBidi" w:cstheme="majorBidi"/>
          <w:sz w:val="24"/>
          <w:szCs w:val="24"/>
        </w:rPr>
        <w:t xml:space="preserve">2565 </w:t>
      </w:r>
      <w:r w:rsidRPr="00BF2055">
        <w:rPr>
          <w:rFonts w:asciiTheme="majorBidi" w:hAnsiTheme="majorBidi" w:cstheme="majorBidi"/>
          <w:sz w:val="24"/>
          <w:szCs w:val="24"/>
          <w:cs/>
        </w:rPr>
        <w:t>บริษัทได้ขายหุ้นที่ถือใน</w:t>
      </w:r>
      <w:r w:rsidRPr="00BF2055">
        <w:rPr>
          <w:rFonts w:asciiTheme="majorBidi" w:hAnsiTheme="majorBidi"/>
          <w:sz w:val="24"/>
          <w:szCs w:val="24"/>
          <w:cs/>
        </w:rPr>
        <w:t>บริษัทเอสซีจี-เซกิซุย เซลส์ จำกัด</w:t>
      </w:r>
      <w:r w:rsidRPr="00BF2055">
        <w:rPr>
          <w:rFonts w:asciiTheme="majorBidi" w:hAnsiTheme="majorBidi" w:cstheme="majorBidi"/>
          <w:sz w:val="24"/>
          <w:szCs w:val="24"/>
          <w:cs/>
        </w:rPr>
        <w:t xml:space="preserve"> และ</w:t>
      </w:r>
      <w:r w:rsidRPr="00BF2055">
        <w:rPr>
          <w:rFonts w:asciiTheme="majorBidi" w:hAnsiTheme="majorBidi"/>
          <w:sz w:val="24"/>
          <w:szCs w:val="24"/>
          <w:cs/>
        </w:rPr>
        <w:t>บริษัทควอลิตี้คอนสตรัคชั่น โปรดัคส์ จำกัด (มหาชน)</w:t>
      </w:r>
    </w:p>
    <w:p w14:paraId="5C407A1C" w14:textId="5ED0BF5A" w:rsidR="009334DE" w:rsidRPr="00893BD9" w:rsidRDefault="00BF2055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  <w:r w:rsidRPr="00BF2055">
        <w:rPr>
          <w:rFonts w:asciiTheme="majorBidi" w:hAnsiTheme="majorBidi" w:hint="cs"/>
          <w:sz w:val="24"/>
          <w:szCs w:val="24"/>
          <w:cs/>
        </w:rPr>
        <w:t xml:space="preserve">  </w:t>
      </w:r>
      <w:r w:rsidR="009334DE" w:rsidRPr="00BF2055">
        <w:rPr>
          <w:rFonts w:asciiTheme="majorBidi" w:hAnsiTheme="majorBidi" w:cstheme="majorBidi"/>
          <w:sz w:val="24"/>
          <w:szCs w:val="24"/>
          <w:cs/>
        </w:rPr>
        <w:t xml:space="preserve"> เนื่องจากการปรับโครงสร้างธุรกิจ ตามที่กล่าวไว้ในหมายเหตุข้อ </w:t>
      </w:r>
      <w:r w:rsidRPr="00BF2055">
        <w:rPr>
          <w:rFonts w:asciiTheme="majorBidi" w:hAnsiTheme="majorBidi" w:cstheme="majorBidi"/>
          <w:sz w:val="24"/>
          <w:szCs w:val="24"/>
        </w:rPr>
        <w:t>1</w:t>
      </w:r>
    </w:p>
    <w:p w14:paraId="40F531A1" w14:textId="4751A4BD" w:rsidR="00771251" w:rsidRPr="00893BD9" w:rsidRDefault="00771251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C3F9DA" w14:textId="77777777" w:rsidR="009955C3" w:rsidRDefault="00995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1E52BAE" w14:textId="017E710F" w:rsidR="00F340E2" w:rsidRPr="00175541" w:rsidRDefault="00F340E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  <w:r w:rsidRPr="00175541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="005909FC" w:rsidRPr="0017554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17554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4BD4BAC5" w14:textId="2762336D" w:rsidR="00CD4458" w:rsidRPr="00176DFC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1263"/>
        <w:gridCol w:w="133"/>
        <w:gridCol w:w="1263"/>
        <w:gridCol w:w="2645"/>
      </w:tblGrid>
      <w:tr w:rsidR="004E030B" w:rsidRPr="004E030B" w14:paraId="136B7193" w14:textId="77777777" w:rsidTr="00185CFF">
        <w:trPr>
          <w:tblHeader/>
        </w:trPr>
        <w:tc>
          <w:tcPr>
            <w:tcW w:w="3485" w:type="dxa"/>
          </w:tcPr>
          <w:p w14:paraId="372CB5D9" w14:textId="1BA82A84" w:rsidR="00BA03C4" w:rsidRPr="004E030B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49490F1D" w14:textId="425CEADA" w:rsidR="00BA03C4" w:rsidRPr="004E030B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30B">
              <w:rPr>
                <w:rFonts w:ascii="Angsana New" w:hAnsi="Angsana New"/>
                <w:sz w:val="30"/>
                <w:szCs w:val="30"/>
              </w:rPr>
              <w:t>256</w:t>
            </w:r>
            <w:r w:rsidRPr="004E030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33" w:type="dxa"/>
            <w:vAlign w:val="center"/>
          </w:tcPr>
          <w:p w14:paraId="12D597BE" w14:textId="77777777" w:rsidR="00BA03C4" w:rsidRPr="004E030B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272AFD16" w14:textId="00EDD51C" w:rsidR="00BA03C4" w:rsidRPr="004E030B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030B">
              <w:rPr>
                <w:rFonts w:ascii="Angsana New" w:hAnsi="Angsana New"/>
                <w:sz w:val="30"/>
                <w:szCs w:val="30"/>
              </w:rPr>
              <w:t>256</w:t>
            </w:r>
            <w:r w:rsidRPr="004E030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45" w:type="dxa"/>
          </w:tcPr>
          <w:p w14:paraId="373BFD26" w14:textId="6EEDC9A7" w:rsidR="00BA03C4" w:rsidRPr="004E030B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4E030B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A03C4" w:rsidRPr="00B41A9A" w14:paraId="27EF0594" w14:textId="77777777" w:rsidTr="00185CFF">
        <w:trPr>
          <w:tblHeader/>
        </w:trPr>
        <w:tc>
          <w:tcPr>
            <w:tcW w:w="3485" w:type="dxa"/>
          </w:tcPr>
          <w:p w14:paraId="4C28E0EF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gridSpan w:val="3"/>
          </w:tcPr>
          <w:p w14:paraId="70D2964D" w14:textId="45105808" w:rsidR="00BA03C4" w:rsidRPr="00B41A9A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15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1A9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1A9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45" w:type="dxa"/>
          </w:tcPr>
          <w:p w14:paraId="50AA14DB" w14:textId="309522C8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3C4" w:rsidRPr="00B41A9A" w14:paraId="088DFA0C" w14:textId="77777777" w:rsidTr="00185CFF">
        <w:tc>
          <w:tcPr>
            <w:tcW w:w="3485" w:type="dxa"/>
          </w:tcPr>
          <w:p w14:paraId="1BD5D505" w14:textId="6F99667C" w:rsidR="00BA03C4" w:rsidRPr="00B41A9A" w:rsidRDefault="00BA03C4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="004B4CED" w:rsidRPr="00B41A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263" w:type="dxa"/>
          </w:tcPr>
          <w:p w14:paraId="7559DC3B" w14:textId="7777777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33" w:type="dxa"/>
          </w:tcPr>
          <w:p w14:paraId="1362C536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3" w:type="dxa"/>
          </w:tcPr>
          <w:p w14:paraId="4F34732C" w14:textId="7777777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</w:tcPr>
          <w:p w14:paraId="2A332E8F" w14:textId="59DD02C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CED" w:rsidRPr="00B41A9A" w14:paraId="38B2B071" w14:textId="77777777" w:rsidTr="00185CFF">
        <w:tc>
          <w:tcPr>
            <w:tcW w:w="3485" w:type="dxa"/>
            <w:shd w:val="clear" w:color="auto" w:fill="auto"/>
          </w:tcPr>
          <w:p w14:paraId="1B66F263" w14:textId="15827F59" w:rsidR="004B4CED" w:rsidRPr="00B41A9A" w:rsidRDefault="004B4CED" w:rsidP="004B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576D832D" w14:textId="0FC0A7FF" w:rsidR="004B4CED" w:rsidRPr="00B41A9A" w:rsidRDefault="00B41A9A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382</w:t>
            </w:r>
          </w:p>
        </w:tc>
        <w:tc>
          <w:tcPr>
            <w:tcW w:w="133" w:type="dxa"/>
          </w:tcPr>
          <w:p w14:paraId="1F4E2C91" w14:textId="77777777" w:rsidR="004B4CED" w:rsidRPr="00B41A9A" w:rsidRDefault="004B4CED" w:rsidP="004B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5107AA4" w14:textId="6BE455A7" w:rsidR="004B4CED" w:rsidRPr="00B41A9A" w:rsidRDefault="004B4CED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2,085</w:t>
            </w:r>
          </w:p>
        </w:tc>
        <w:tc>
          <w:tcPr>
            <w:tcW w:w="2645" w:type="dxa"/>
          </w:tcPr>
          <w:p w14:paraId="343D8F64" w14:textId="04D7DD92" w:rsidR="004B4CED" w:rsidRPr="00B41A9A" w:rsidRDefault="004B4C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B4CED" w:rsidRPr="00B41A9A" w14:paraId="3C2D588C" w14:textId="77777777" w:rsidTr="00185CFF">
        <w:tc>
          <w:tcPr>
            <w:tcW w:w="3485" w:type="dxa"/>
            <w:shd w:val="clear" w:color="auto" w:fill="auto"/>
          </w:tcPr>
          <w:p w14:paraId="11D95388" w14:textId="7562F3D2" w:rsidR="004B4CED" w:rsidRPr="00EE6107" w:rsidRDefault="004B4CED" w:rsidP="004B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59663164" w14:textId="56E8B6F1" w:rsidR="004B4CED" w:rsidRPr="00EE6107" w:rsidRDefault="00C76AF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/>
                <w:sz w:val="30"/>
                <w:szCs w:val="30"/>
                <w:cs/>
              </w:rPr>
              <w:t>21</w:t>
            </w:r>
          </w:p>
        </w:tc>
        <w:tc>
          <w:tcPr>
            <w:tcW w:w="133" w:type="dxa"/>
          </w:tcPr>
          <w:p w14:paraId="4081B0E1" w14:textId="77777777" w:rsidR="004B4CED" w:rsidRPr="00EE6107" w:rsidRDefault="004B4CED" w:rsidP="004B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A6B82A0" w14:textId="35CBEA61" w:rsidR="004B4CED" w:rsidRPr="00EE6107" w:rsidRDefault="00B41A9A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  <w:tc>
          <w:tcPr>
            <w:tcW w:w="2645" w:type="dxa"/>
          </w:tcPr>
          <w:p w14:paraId="197F1AA1" w14:textId="66DBE507" w:rsidR="004B4CED" w:rsidRPr="00EE6107" w:rsidRDefault="004B4C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41A9A" w14:paraId="3F37B771" w14:textId="77777777" w:rsidTr="00185CFF">
        <w:tc>
          <w:tcPr>
            <w:tcW w:w="3485" w:type="dxa"/>
            <w:shd w:val="clear" w:color="auto" w:fill="auto"/>
          </w:tcPr>
          <w:p w14:paraId="32E4D18A" w14:textId="7EE7454E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0F476C22" w14:textId="095AB029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107">
              <w:rPr>
                <w:rFonts w:ascii="Angsana New" w:hAnsi="Angsana New" w:hint="cs"/>
                <w:sz w:val="30"/>
                <w:szCs w:val="30"/>
              </w:rPr>
              <w:t>2,538</w:t>
            </w:r>
          </w:p>
        </w:tc>
        <w:tc>
          <w:tcPr>
            <w:tcW w:w="133" w:type="dxa"/>
          </w:tcPr>
          <w:p w14:paraId="420C1564" w14:textId="77777777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49D6A47" w14:textId="7724BAE1" w:rsidR="009955C3" w:rsidRPr="00EE6107" w:rsidRDefault="009955C3" w:rsidP="009955C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61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5" w:type="dxa"/>
          </w:tcPr>
          <w:p w14:paraId="0603148A" w14:textId="6390E343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41A9A" w14:paraId="3166B378" w14:textId="77777777" w:rsidTr="00185CFF">
        <w:tc>
          <w:tcPr>
            <w:tcW w:w="3485" w:type="dxa"/>
            <w:shd w:val="clear" w:color="auto" w:fill="auto"/>
          </w:tcPr>
          <w:p w14:paraId="562A792F" w14:textId="57224D76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263" w:type="dxa"/>
          </w:tcPr>
          <w:p w14:paraId="3677F4AA" w14:textId="5A028E4B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107">
              <w:rPr>
                <w:rFonts w:ascii="Angsana New" w:hAnsi="Angsana New" w:hint="cs"/>
                <w:sz w:val="30"/>
                <w:szCs w:val="30"/>
              </w:rPr>
              <w:t>181,444</w:t>
            </w:r>
          </w:p>
        </w:tc>
        <w:tc>
          <w:tcPr>
            <w:tcW w:w="133" w:type="dxa"/>
          </w:tcPr>
          <w:p w14:paraId="32F1E983" w14:textId="77777777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5981292" w14:textId="2F19B8B3" w:rsidR="009955C3" w:rsidRPr="00EE6107" w:rsidRDefault="009955C3" w:rsidP="009955C3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6107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204</w:t>
            </w:r>
            <w:r w:rsidRPr="00EE610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E6107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717</w:t>
            </w:r>
          </w:p>
        </w:tc>
        <w:tc>
          <w:tcPr>
            <w:tcW w:w="2645" w:type="dxa"/>
          </w:tcPr>
          <w:p w14:paraId="360D258F" w14:textId="08CF829F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BA03C4" w:rsidRPr="00B41A9A" w14:paraId="5AB07F88" w14:textId="368E4EB7" w:rsidTr="00185CFF">
        <w:trPr>
          <w:trHeight w:val="128"/>
        </w:trPr>
        <w:tc>
          <w:tcPr>
            <w:tcW w:w="3485" w:type="dxa"/>
            <w:shd w:val="clear" w:color="auto" w:fill="auto"/>
          </w:tcPr>
          <w:p w14:paraId="1984C5FC" w14:textId="4655338B" w:rsidR="00BA03C4" w:rsidRPr="00EE6107" w:rsidRDefault="00BA03C4" w:rsidP="00BA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15AC1E21" w14:textId="77777777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070C99B4" w14:textId="77777777" w:rsidR="00BA03C4" w:rsidRPr="00EE6107" w:rsidRDefault="00BA03C4" w:rsidP="00F34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9714D56" w14:textId="77777777" w:rsidR="00BA03C4" w:rsidRPr="00EE6107" w:rsidRDefault="00BA03C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45" w:type="dxa"/>
          </w:tcPr>
          <w:p w14:paraId="0C6E80F9" w14:textId="1CBD8A30" w:rsidR="004B4CED" w:rsidRPr="00EE6107" w:rsidRDefault="004B4C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A03C4" w:rsidRPr="00B41A9A" w14:paraId="4D23AE8F" w14:textId="065696AB" w:rsidTr="00185CFF">
        <w:tc>
          <w:tcPr>
            <w:tcW w:w="3485" w:type="dxa"/>
            <w:shd w:val="clear" w:color="auto" w:fill="auto"/>
          </w:tcPr>
          <w:p w14:paraId="40197373" w14:textId="7FBC3726" w:rsidR="00BA03C4" w:rsidRPr="00EE6107" w:rsidRDefault="004B4CED" w:rsidP="002D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</w:t>
            </w: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ญ่</w:t>
            </w:r>
          </w:p>
        </w:tc>
        <w:tc>
          <w:tcPr>
            <w:tcW w:w="1263" w:type="dxa"/>
          </w:tcPr>
          <w:p w14:paraId="2B6EE3F6" w14:textId="77777777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582C1E65" w14:textId="77777777" w:rsidR="00BA03C4" w:rsidRPr="00EE6107" w:rsidRDefault="00BA03C4" w:rsidP="00F34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F96F437" w14:textId="77777777" w:rsidR="00BA03C4" w:rsidRPr="00EE6107" w:rsidRDefault="00BA03C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</w:tcPr>
          <w:p w14:paraId="42DED92A" w14:textId="7D2A9BBF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CED" w:rsidRPr="00B41A9A" w14:paraId="484DB372" w14:textId="77777777" w:rsidTr="00185CFF">
        <w:tc>
          <w:tcPr>
            <w:tcW w:w="3485" w:type="dxa"/>
            <w:shd w:val="clear" w:color="auto" w:fill="auto"/>
          </w:tcPr>
          <w:p w14:paraId="64F1A338" w14:textId="4BEA039D" w:rsidR="004B4CED" w:rsidRPr="00EE6107" w:rsidRDefault="004B4CED" w:rsidP="004B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250F8AFD" w14:textId="5002696F" w:rsidR="004B4CED" w:rsidRPr="00EE6107" w:rsidRDefault="00B41A9A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2,300</w:t>
            </w:r>
          </w:p>
        </w:tc>
        <w:tc>
          <w:tcPr>
            <w:tcW w:w="133" w:type="dxa"/>
          </w:tcPr>
          <w:p w14:paraId="6053D81C" w14:textId="77777777" w:rsidR="004B4CED" w:rsidRPr="00EE6107" w:rsidRDefault="004B4CED" w:rsidP="004B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B969FF6" w14:textId="36F341B9" w:rsidR="004B4CED" w:rsidRPr="00EE6107" w:rsidRDefault="004B4CED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1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5" w:type="dxa"/>
          </w:tcPr>
          <w:p w14:paraId="2C836886" w14:textId="46DC94E2" w:rsidR="004B4CED" w:rsidRPr="00EE6107" w:rsidRDefault="004B4C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B4CED" w:rsidRPr="00B41A9A" w14:paraId="484C8AF3" w14:textId="77777777" w:rsidTr="00185CFF">
        <w:tc>
          <w:tcPr>
            <w:tcW w:w="3485" w:type="dxa"/>
            <w:shd w:val="clear" w:color="auto" w:fill="auto"/>
          </w:tcPr>
          <w:p w14:paraId="0699CA53" w14:textId="338DA6FB" w:rsidR="004B4CED" w:rsidRPr="00EE6107" w:rsidRDefault="004B4CED" w:rsidP="004B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54F377C4" w14:textId="7162913D" w:rsidR="004B4CED" w:rsidRPr="00EE6107" w:rsidRDefault="00B41A9A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64</w:t>
            </w:r>
          </w:p>
        </w:tc>
        <w:tc>
          <w:tcPr>
            <w:tcW w:w="133" w:type="dxa"/>
          </w:tcPr>
          <w:p w14:paraId="1B467B17" w14:textId="77777777" w:rsidR="004B4CED" w:rsidRPr="00EE6107" w:rsidRDefault="004B4CED" w:rsidP="004B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ECCF82" w14:textId="5DB13311" w:rsidR="004B4CED" w:rsidRPr="00EE6107" w:rsidRDefault="004B4CED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45" w:type="dxa"/>
          </w:tcPr>
          <w:p w14:paraId="0CE1AA3D" w14:textId="7E66C31F" w:rsidR="004B4CED" w:rsidRPr="00EE6107" w:rsidRDefault="004B4C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41A9A" w14:paraId="5E52368A" w14:textId="77777777" w:rsidTr="00185CFF">
        <w:tc>
          <w:tcPr>
            <w:tcW w:w="3485" w:type="dxa"/>
            <w:shd w:val="clear" w:color="auto" w:fill="auto"/>
          </w:tcPr>
          <w:p w14:paraId="5109B5C3" w14:textId="3B052709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7C8ED540" w14:textId="4FB74CF3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11,910</w:t>
            </w:r>
          </w:p>
        </w:tc>
        <w:tc>
          <w:tcPr>
            <w:tcW w:w="133" w:type="dxa"/>
          </w:tcPr>
          <w:p w14:paraId="0E97E92C" w14:textId="77777777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D8E644" w14:textId="460FE776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</w:rPr>
              <w:t>17,096</w:t>
            </w:r>
          </w:p>
        </w:tc>
        <w:tc>
          <w:tcPr>
            <w:tcW w:w="2645" w:type="dxa"/>
          </w:tcPr>
          <w:p w14:paraId="4006C221" w14:textId="6B2F63E5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41A9A" w14:paraId="2DD52015" w14:textId="77777777" w:rsidTr="00185CFF">
        <w:tc>
          <w:tcPr>
            <w:tcW w:w="3485" w:type="dxa"/>
            <w:shd w:val="clear" w:color="auto" w:fill="auto"/>
          </w:tcPr>
          <w:p w14:paraId="5D32FA96" w14:textId="141833B7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EE6107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7C4473A" w14:textId="7F84C021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E6107">
              <w:rPr>
                <w:rFonts w:asciiTheme="majorBidi" w:hAnsiTheme="majorBidi"/>
                <w:sz w:val="30"/>
                <w:szCs w:val="30"/>
              </w:rPr>
              <w:t>101,365</w:t>
            </w:r>
          </w:p>
        </w:tc>
        <w:tc>
          <w:tcPr>
            <w:tcW w:w="133" w:type="dxa"/>
          </w:tcPr>
          <w:p w14:paraId="0FED43C8" w14:textId="77777777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4DFC9E" w14:textId="22CBAB39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</w:rPr>
              <w:t>80,309</w:t>
            </w:r>
          </w:p>
        </w:tc>
        <w:tc>
          <w:tcPr>
            <w:tcW w:w="2645" w:type="dxa"/>
          </w:tcPr>
          <w:p w14:paraId="76E0EC46" w14:textId="7A747FA6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BA03C4" w:rsidRPr="00B41A9A" w14:paraId="6981B3DC" w14:textId="77777777" w:rsidTr="00185CFF">
        <w:tc>
          <w:tcPr>
            <w:tcW w:w="3485" w:type="dxa"/>
            <w:shd w:val="clear" w:color="auto" w:fill="auto"/>
          </w:tcPr>
          <w:p w14:paraId="7849BED9" w14:textId="77777777" w:rsidR="00BA03C4" w:rsidRPr="00EE6107" w:rsidRDefault="00BA03C4" w:rsidP="00BA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402B72D5" w14:textId="77777777" w:rsidR="00BA03C4" w:rsidRPr="00EE6107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5DE133B6" w14:textId="77777777" w:rsidR="00BA03C4" w:rsidRPr="00EE6107" w:rsidRDefault="00BA03C4" w:rsidP="00BA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389C142" w14:textId="77777777" w:rsidR="00BA03C4" w:rsidRPr="00EE6107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5" w:type="dxa"/>
          </w:tcPr>
          <w:p w14:paraId="76C7C948" w14:textId="2D8D7308" w:rsidR="00BA03C4" w:rsidRPr="00EE6107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A03C4" w:rsidRPr="00B41A9A" w14:paraId="47DD654C" w14:textId="77777777" w:rsidTr="00185CFF">
        <w:tc>
          <w:tcPr>
            <w:tcW w:w="3485" w:type="dxa"/>
            <w:shd w:val="clear" w:color="auto" w:fill="auto"/>
          </w:tcPr>
          <w:p w14:paraId="1DA79457" w14:textId="197F927D" w:rsidR="00BA03C4" w:rsidRPr="00EE6107" w:rsidRDefault="009811ED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40F286A0" w14:textId="77777777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14:paraId="33238ABB" w14:textId="77777777" w:rsidR="00BA03C4" w:rsidRPr="00EE6107" w:rsidRDefault="00BA03C4" w:rsidP="007154A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58E0345" w14:textId="77777777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5" w:type="dxa"/>
          </w:tcPr>
          <w:p w14:paraId="64205803" w14:textId="5049CD6F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3C4" w:rsidRPr="00B41A9A" w14:paraId="2E52E8D7" w14:textId="77777777" w:rsidTr="00185CFF">
        <w:tc>
          <w:tcPr>
            <w:tcW w:w="3485" w:type="dxa"/>
          </w:tcPr>
          <w:p w14:paraId="51038940" w14:textId="63A9D8C9" w:rsidR="00BA03C4" w:rsidRPr="00EE6107" w:rsidRDefault="004B4CED" w:rsidP="004B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0FB52E73" w14:textId="7E3B4364" w:rsidR="00BA03C4" w:rsidRPr="00EE6107" w:rsidRDefault="0054675E" w:rsidP="00185CF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546,476</w:t>
            </w:r>
          </w:p>
        </w:tc>
        <w:tc>
          <w:tcPr>
            <w:tcW w:w="133" w:type="dxa"/>
          </w:tcPr>
          <w:p w14:paraId="34C3AF38" w14:textId="77777777" w:rsidR="00BA03C4" w:rsidRPr="00EE6107" w:rsidRDefault="00BA03C4" w:rsidP="007154A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225CF16" w14:textId="23933A74" w:rsidR="00BA03C4" w:rsidRPr="00EE6107" w:rsidRDefault="0054675E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440,088</w:t>
            </w:r>
          </w:p>
        </w:tc>
        <w:tc>
          <w:tcPr>
            <w:tcW w:w="2645" w:type="dxa"/>
          </w:tcPr>
          <w:p w14:paraId="0F864D5F" w14:textId="3D4C39F7" w:rsidR="00BA03C4" w:rsidRPr="00EE6107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A03C4" w14:paraId="67D261FD" w14:textId="77777777" w:rsidTr="00185CFF">
        <w:tc>
          <w:tcPr>
            <w:tcW w:w="3485" w:type="dxa"/>
          </w:tcPr>
          <w:p w14:paraId="200FEC0F" w14:textId="2FB7C286" w:rsidR="009955C3" w:rsidRPr="00EE6107" w:rsidRDefault="009955C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3" w:type="dxa"/>
          </w:tcPr>
          <w:p w14:paraId="1DDFC5A1" w14:textId="54B04359" w:rsidR="009955C3" w:rsidRPr="00EE6107" w:rsidRDefault="009955C3" w:rsidP="00185CF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E610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3" w:type="dxa"/>
          </w:tcPr>
          <w:p w14:paraId="2CAD8496" w14:textId="77777777" w:rsidR="009955C3" w:rsidRPr="00EE6107" w:rsidRDefault="009955C3" w:rsidP="007154A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7C432D4" w14:textId="359F83EE" w:rsidR="009955C3" w:rsidRPr="00EE6107" w:rsidRDefault="009955C3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10,125</w:t>
            </w:r>
          </w:p>
        </w:tc>
        <w:tc>
          <w:tcPr>
            <w:tcW w:w="2645" w:type="dxa"/>
          </w:tcPr>
          <w:p w14:paraId="5CDEBBAA" w14:textId="58980F4A" w:rsidR="009955C3" w:rsidRPr="00EE6107" w:rsidRDefault="009955C3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BA03C4" w:rsidRPr="00BA03C4" w14:paraId="58F95519" w14:textId="77777777" w:rsidTr="00185CFF">
        <w:tc>
          <w:tcPr>
            <w:tcW w:w="3485" w:type="dxa"/>
          </w:tcPr>
          <w:p w14:paraId="32895C49" w14:textId="77777777" w:rsidR="00BA03C4" w:rsidRPr="00EE6107" w:rsidRDefault="00BA03C4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5AA61E75" w14:textId="7BFEA812" w:rsidR="00BA03C4" w:rsidRPr="00EE6107" w:rsidRDefault="0054675E" w:rsidP="00185CF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16,103</w:t>
            </w:r>
          </w:p>
        </w:tc>
        <w:tc>
          <w:tcPr>
            <w:tcW w:w="133" w:type="dxa"/>
          </w:tcPr>
          <w:p w14:paraId="31EB425A" w14:textId="77777777" w:rsidR="00BA03C4" w:rsidRPr="00EE6107" w:rsidRDefault="00BA03C4" w:rsidP="007154A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95D33FD" w14:textId="00FF9712" w:rsidR="00BA03C4" w:rsidRPr="00EE6107" w:rsidRDefault="0054675E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14,170</w:t>
            </w:r>
          </w:p>
        </w:tc>
        <w:tc>
          <w:tcPr>
            <w:tcW w:w="2645" w:type="dxa"/>
          </w:tcPr>
          <w:p w14:paraId="77A03AB6" w14:textId="204D5065" w:rsidR="00BA03C4" w:rsidRPr="00EE6107" w:rsidRDefault="00BA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A03C4" w14:paraId="739CF086" w14:textId="77777777" w:rsidTr="00185CFF">
        <w:tc>
          <w:tcPr>
            <w:tcW w:w="3485" w:type="dxa"/>
          </w:tcPr>
          <w:p w14:paraId="092B05D8" w14:textId="66F89470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528BE916" w14:textId="69637B48" w:rsidR="009955C3" w:rsidRPr="00EE6107" w:rsidRDefault="009955C3" w:rsidP="009955C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339,483</w:t>
            </w:r>
          </w:p>
        </w:tc>
        <w:tc>
          <w:tcPr>
            <w:tcW w:w="133" w:type="dxa"/>
          </w:tcPr>
          <w:p w14:paraId="5C79E4FB" w14:textId="77777777" w:rsidR="009955C3" w:rsidRPr="00EE6107" w:rsidRDefault="009955C3" w:rsidP="009955C3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B5251EA" w14:textId="287D56E5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443,975</w:t>
            </w:r>
          </w:p>
        </w:tc>
        <w:tc>
          <w:tcPr>
            <w:tcW w:w="2645" w:type="dxa"/>
          </w:tcPr>
          <w:p w14:paraId="301D6AF4" w14:textId="6B7B4B95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A03C4" w14:paraId="12311943" w14:textId="77777777" w:rsidTr="00185CFF">
        <w:tc>
          <w:tcPr>
            <w:tcW w:w="3485" w:type="dxa"/>
          </w:tcPr>
          <w:p w14:paraId="4C919899" w14:textId="740F7C66" w:rsidR="009955C3" w:rsidRPr="00EE6107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EE6107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8980259" w14:textId="11245D34" w:rsidR="009955C3" w:rsidRPr="00EE6107" w:rsidRDefault="009955C3" w:rsidP="009955C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64,112</w:t>
            </w:r>
          </w:p>
        </w:tc>
        <w:tc>
          <w:tcPr>
            <w:tcW w:w="133" w:type="dxa"/>
          </w:tcPr>
          <w:p w14:paraId="4A9EBEDD" w14:textId="77777777" w:rsidR="009955C3" w:rsidRPr="00EE6107" w:rsidRDefault="009955C3" w:rsidP="009955C3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0CF668" w14:textId="3B184904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</w:rPr>
              <w:t>65,742</w:t>
            </w:r>
          </w:p>
        </w:tc>
        <w:tc>
          <w:tcPr>
            <w:tcW w:w="2645" w:type="dxa"/>
          </w:tcPr>
          <w:p w14:paraId="5755D09E" w14:textId="2DB5EFFA" w:rsidR="009955C3" w:rsidRPr="00EE6107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BA03C4" w:rsidRPr="00BA03C4" w14:paraId="78F1F912" w14:textId="2E3E52FD" w:rsidTr="00185CFF">
        <w:tc>
          <w:tcPr>
            <w:tcW w:w="3485" w:type="dxa"/>
          </w:tcPr>
          <w:p w14:paraId="6695342F" w14:textId="77777777" w:rsidR="00BA03C4" w:rsidRPr="00EE6107" w:rsidRDefault="00BA03C4" w:rsidP="00BA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04FFE6D0" w14:textId="77777777" w:rsidR="00BA03C4" w:rsidRPr="00EE6107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68467714" w14:textId="77777777" w:rsidR="00BA03C4" w:rsidRPr="00EE6107" w:rsidRDefault="00BA03C4" w:rsidP="00BA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25318F9" w14:textId="77777777" w:rsidR="00BA03C4" w:rsidRPr="00EE6107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5" w:type="dxa"/>
          </w:tcPr>
          <w:p w14:paraId="28027600" w14:textId="6494F5B5" w:rsidR="00BA03C4" w:rsidRPr="00EE6107" w:rsidRDefault="00BA03C4" w:rsidP="00BA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11ED" w:rsidRPr="00B41A9A" w14:paraId="4389F4D7" w14:textId="77777777" w:rsidTr="00185CFF">
        <w:tc>
          <w:tcPr>
            <w:tcW w:w="3485" w:type="dxa"/>
            <w:shd w:val="clear" w:color="auto" w:fill="auto"/>
          </w:tcPr>
          <w:p w14:paraId="4CFCB693" w14:textId="77777777" w:rsidR="009811ED" w:rsidRPr="00EE6107" w:rsidRDefault="009811ED" w:rsidP="0098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3" w:type="dxa"/>
          </w:tcPr>
          <w:p w14:paraId="15F51007" w14:textId="77777777" w:rsidR="009811ED" w:rsidRPr="00EE6107" w:rsidRDefault="009811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14:paraId="7574A239" w14:textId="77777777" w:rsidR="009811ED" w:rsidRPr="00EE6107" w:rsidRDefault="009811ED" w:rsidP="009811E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6806211" w14:textId="77777777" w:rsidR="009811ED" w:rsidRPr="00EE6107" w:rsidRDefault="009811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5" w:type="dxa"/>
          </w:tcPr>
          <w:p w14:paraId="563ED54E" w14:textId="77777777" w:rsidR="009811ED" w:rsidRPr="00EE6107" w:rsidRDefault="009811ED" w:rsidP="00981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1ED" w:rsidRPr="00B41A9A" w14:paraId="53FA8DA9" w14:textId="77777777" w:rsidTr="00185CFF">
        <w:tc>
          <w:tcPr>
            <w:tcW w:w="3485" w:type="dxa"/>
          </w:tcPr>
          <w:p w14:paraId="669BE21E" w14:textId="26664624" w:rsidR="009811ED" w:rsidRPr="00EE6107" w:rsidRDefault="009811ED" w:rsidP="0098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053E8F4A" w14:textId="11F44410" w:rsidR="009811ED" w:rsidRPr="00EE6107" w:rsidRDefault="00050299" w:rsidP="00185CF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4,086,324</w:t>
            </w:r>
          </w:p>
        </w:tc>
        <w:tc>
          <w:tcPr>
            <w:tcW w:w="133" w:type="dxa"/>
          </w:tcPr>
          <w:p w14:paraId="4C0BBD0F" w14:textId="77777777" w:rsidR="009811ED" w:rsidRPr="00EE6107" w:rsidRDefault="009811ED" w:rsidP="009811E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60C49C" w14:textId="30E345A5" w:rsidR="009811ED" w:rsidRPr="00EE6107" w:rsidRDefault="00050299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3,641,911</w:t>
            </w:r>
          </w:p>
        </w:tc>
        <w:tc>
          <w:tcPr>
            <w:tcW w:w="2645" w:type="dxa"/>
          </w:tcPr>
          <w:p w14:paraId="10637E8C" w14:textId="77777777" w:rsidR="009811ED" w:rsidRPr="00EE6107" w:rsidRDefault="009811E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811ED" w:rsidRPr="00BA03C4" w14:paraId="57E1F8D9" w14:textId="77777777" w:rsidTr="00185CFF">
        <w:tc>
          <w:tcPr>
            <w:tcW w:w="3485" w:type="dxa"/>
          </w:tcPr>
          <w:p w14:paraId="4E196D34" w14:textId="77777777" w:rsidR="009811ED" w:rsidRPr="00EE6107" w:rsidRDefault="009811ED" w:rsidP="0098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407F3171" w14:textId="71AFED94" w:rsidR="009811ED" w:rsidRPr="00EE6107" w:rsidRDefault="00C76AFD" w:rsidP="00185CF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307,107</w:t>
            </w:r>
          </w:p>
        </w:tc>
        <w:tc>
          <w:tcPr>
            <w:tcW w:w="133" w:type="dxa"/>
          </w:tcPr>
          <w:p w14:paraId="6A9895D0" w14:textId="77777777" w:rsidR="009811ED" w:rsidRPr="00EE6107" w:rsidRDefault="009811ED" w:rsidP="009811ED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AB83DA0" w14:textId="2DF4F7F7" w:rsidR="009811ED" w:rsidRPr="00EE6107" w:rsidRDefault="00C76AFD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</w:t>
            </w:r>
            <w:r w:rsidR="00C21E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645" w:type="dxa"/>
          </w:tcPr>
          <w:p w14:paraId="09212701" w14:textId="7D493C20" w:rsidR="009811ED" w:rsidRPr="00EE6107" w:rsidRDefault="00981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A03C4" w14:paraId="5FD88D5C" w14:textId="77777777" w:rsidTr="00185CFF">
        <w:tc>
          <w:tcPr>
            <w:tcW w:w="3485" w:type="dxa"/>
          </w:tcPr>
          <w:p w14:paraId="67BBEB7E" w14:textId="127181B8" w:rsidR="009955C3" w:rsidRPr="00B41A9A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2F461C56" w14:textId="278A2096" w:rsidR="009955C3" w:rsidRDefault="009955C3" w:rsidP="009955C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3,348,624</w:t>
            </w:r>
          </w:p>
        </w:tc>
        <w:tc>
          <w:tcPr>
            <w:tcW w:w="133" w:type="dxa"/>
          </w:tcPr>
          <w:p w14:paraId="2FB9E7BC" w14:textId="77777777" w:rsidR="009955C3" w:rsidRPr="00B41A9A" w:rsidRDefault="009955C3" w:rsidP="009955C3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FBDEA2" w14:textId="7910E72E" w:rsidR="009955C3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2,748,779</w:t>
            </w:r>
          </w:p>
        </w:tc>
        <w:tc>
          <w:tcPr>
            <w:tcW w:w="2645" w:type="dxa"/>
          </w:tcPr>
          <w:p w14:paraId="1E989D55" w14:textId="1881B940" w:rsidR="009955C3" w:rsidRPr="00B41A9A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955C3" w:rsidRPr="00BA03C4" w14:paraId="618FDE15" w14:textId="77777777" w:rsidTr="00185CFF">
        <w:tc>
          <w:tcPr>
            <w:tcW w:w="3485" w:type="dxa"/>
          </w:tcPr>
          <w:p w14:paraId="597C3B5F" w14:textId="43AC8CEA" w:rsidR="009955C3" w:rsidRPr="00B41A9A" w:rsidRDefault="009955C3" w:rsidP="0099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B41A9A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DFE9158" w14:textId="4DA6BD7B" w:rsidR="009955C3" w:rsidRDefault="009955C3" w:rsidP="009955C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1,077,279</w:t>
            </w:r>
          </w:p>
        </w:tc>
        <w:tc>
          <w:tcPr>
            <w:tcW w:w="133" w:type="dxa"/>
          </w:tcPr>
          <w:p w14:paraId="7A1A8AAC" w14:textId="77777777" w:rsidR="009955C3" w:rsidRPr="00B41A9A" w:rsidRDefault="009955C3" w:rsidP="009955C3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46E10B" w14:textId="10BFF4AC" w:rsidR="009955C3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1,112,454</w:t>
            </w:r>
          </w:p>
        </w:tc>
        <w:tc>
          <w:tcPr>
            <w:tcW w:w="2645" w:type="dxa"/>
          </w:tcPr>
          <w:p w14:paraId="253446E1" w14:textId="2F1A2DEC" w:rsidR="009955C3" w:rsidRPr="00B41A9A" w:rsidRDefault="009955C3" w:rsidP="00995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</w:tbl>
    <w:p w14:paraId="6C7F51C6" w14:textId="77777777" w:rsidR="001C034A" w:rsidRPr="00176DFC" w:rsidRDefault="001C034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66514" w14:textId="77777777" w:rsidR="00185CFF" w:rsidRDefault="00185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CFC360" w14:textId="2048EBAF" w:rsidR="00CD4458" w:rsidRPr="00283879" w:rsidRDefault="008A5442" w:rsidP="00185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 ณ วันที่ </w:t>
      </w:r>
      <w:r w:rsidR="00EC5F71"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 w:cstheme="majorBidi"/>
          <w:sz w:val="30"/>
          <w:szCs w:val="30"/>
          <w:cs/>
        </w:rPr>
        <w:t xml:space="preserve"> ธันวาคม กับกิจการที่เกี่ยวข้องกันมีดังนี้</w:t>
      </w:r>
      <w:r w:rsidR="000C04FE">
        <w:rPr>
          <w:rFonts w:asciiTheme="majorBidi" w:hAnsiTheme="majorBidi" w:cstheme="majorBidi"/>
          <w:sz w:val="30"/>
          <w:szCs w:val="30"/>
          <w:cs/>
        </w:rPr>
        <w:tab/>
      </w:r>
    </w:p>
    <w:p w14:paraId="36073587" w14:textId="77777777" w:rsidR="008A5442" w:rsidRPr="00176DFC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13"/>
        <w:gridCol w:w="238"/>
        <w:gridCol w:w="1413"/>
      </w:tblGrid>
      <w:tr w:rsidR="00BA03C4" w:rsidRPr="00283879" w14:paraId="75B99DA3" w14:textId="0700AD72" w:rsidTr="00185CFF">
        <w:trPr>
          <w:tblHeader/>
        </w:trPr>
        <w:tc>
          <w:tcPr>
            <w:tcW w:w="5512" w:type="dxa"/>
          </w:tcPr>
          <w:p w14:paraId="1974F424" w14:textId="08BBCA62" w:rsidR="00BA03C4" w:rsidRPr="00417002" w:rsidRDefault="00BA03C4" w:rsidP="007F6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36C6C3AC" w14:textId="07031096" w:rsidR="00BA03C4" w:rsidRPr="00417002" w:rsidRDefault="00BA03C4" w:rsidP="00266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002">
              <w:rPr>
                <w:rFonts w:ascii="Angsana New" w:hAnsi="Angsana New"/>
                <w:sz w:val="30"/>
                <w:szCs w:val="30"/>
              </w:rPr>
              <w:t>256</w:t>
            </w:r>
            <w:r w:rsidRPr="00417002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29" w:type="dxa"/>
            <w:vAlign w:val="center"/>
          </w:tcPr>
          <w:p w14:paraId="024D78FA" w14:textId="77777777" w:rsidR="00BA03C4" w:rsidRPr="00417002" w:rsidRDefault="00BA03C4" w:rsidP="00266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7126B9FA" w14:textId="1B9FEC83" w:rsidR="00BA03C4" w:rsidRPr="00417002" w:rsidRDefault="00BA03C4" w:rsidP="00266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002">
              <w:rPr>
                <w:rFonts w:ascii="Angsana New" w:hAnsi="Angsana New"/>
                <w:sz w:val="30"/>
                <w:szCs w:val="30"/>
              </w:rPr>
              <w:t>256</w:t>
            </w:r>
            <w:r w:rsidRPr="00417002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BA03C4" w:rsidRPr="00283879" w14:paraId="075BFD2B" w14:textId="7404C3A5" w:rsidTr="00185CFF">
        <w:trPr>
          <w:trHeight w:val="308"/>
          <w:tblHeader/>
        </w:trPr>
        <w:tc>
          <w:tcPr>
            <w:tcW w:w="5512" w:type="dxa"/>
          </w:tcPr>
          <w:p w14:paraId="6CE163AF" w14:textId="77777777" w:rsidR="00BA03C4" w:rsidRPr="00283879" w:rsidRDefault="00BA03C4" w:rsidP="007F6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  <w:gridSpan w:val="3"/>
          </w:tcPr>
          <w:p w14:paraId="18356BB4" w14:textId="2E55A675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A03C4" w:rsidRPr="00283879" w14:paraId="18EC775D" w14:textId="54719741" w:rsidTr="007B2ACA">
        <w:tc>
          <w:tcPr>
            <w:tcW w:w="5512" w:type="dxa"/>
          </w:tcPr>
          <w:p w14:paraId="6F0C1AC2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1" w:type="dxa"/>
          </w:tcPr>
          <w:p w14:paraId="3E6B70E6" w14:textId="77777777" w:rsidR="00BA03C4" w:rsidRPr="00283879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29" w:type="dxa"/>
          </w:tcPr>
          <w:p w14:paraId="3AD6FB1A" w14:textId="77777777" w:rsidR="00BA03C4" w:rsidRPr="00283879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361" w:type="dxa"/>
          </w:tcPr>
          <w:p w14:paraId="646BDC3A" w14:textId="77777777" w:rsidR="00BA03C4" w:rsidRPr="00283879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BA03C4" w:rsidRPr="00283879" w14:paraId="455CB826" w14:textId="56F405C1" w:rsidTr="00185CFF">
        <w:tc>
          <w:tcPr>
            <w:tcW w:w="5512" w:type="dxa"/>
          </w:tcPr>
          <w:p w14:paraId="42ABD98A" w14:textId="0A21394B" w:rsidR="00BA03C4" w:rsidRPr="00283879" w:rsidRDefault="00532337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361" w:type="dxa"/>
          </w:tcPr>
          <w:p w14:paraId="55C56A29" w14:textId="0B2D01A3" w:rsidR="00BA03C4" w:rsidRPr="00283879" w:rsidRDefault="009A286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  <w:tc>
          <w:tcPr>
            <w:tcW w:w="229" w:type="dxa"/>
          </w:tcPr>
          <w:p w14:paraId="1186775F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E9E2E22" w14:textId="3A3327E6" w:rsidR="00BA03C4" w:rsidRPr="00283879" w:rsidRDefault="00532337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 w:cstheme="majorBidi"/>
                <w:sz w:val="30"/>
                <w:szCs w:val="30"/>
              </w:rPr>
              <w:t>1,799</w:t>
            </w:r>
          </w:p>
        </w:tc>
      </w:tr>
      <w:tr w:rsidR="007B2ACA" w:rsidRPr="00283879" w14:paraId="1EE2ACBE" w14:textId="77777777" w:rsidTr="007B2ACA">
        <w:tc>
          <w:tcPr>
            <w:tcW w:w="5512" w:type="dxa"/>
            <w:shd w:val="clear" w:color="auto" w:fill="auto"/>
          </w:tcPr>
          <w:p w14:paraId="14ED629D" w14:textId="19CEA06D" w:rsidR="007B2ACA" w:rsidRPr="007B2ACA" w:rsidRDefault="007B2ACA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1" w:type="dxa"/>
            <w:shd w:val="clear" w:color="auto" w:fill="auto"/>
          </w:tcPr>
          <w:p w14:paraId="71ECED29" w14:textId="1CC80D3C" w:rsidR="007B2ACA" w:rsidRPr="007B2ACA" w:rsidRDefault="007B2ACA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104,22</w:t>
            </w:r>
            <w:r w:rsidR="008841B5"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5</w:t>
            </w:r>
          </w:p>
        </w:tc>
        <w:tc>
          <w:tcPr>
            <w:tcW w:w="229" w:type="dxa"/>
            <w:shd w:val="clear" w:color="auto" w:fill="auto"/>
          </w:tcPr>
          <w:p w14:paraId="29532CB7" w14:textId="77777777" w:rsidR="007B2ACA" w:rsidRPr="007B2ACA" w:rsidRDefault="007B2ACA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6E734D4" w14:textId="3804DE25" w:rsidR="007B2ACA" w:rsidRPr="007B2ACA" w:rsidRDefault="007B2ACA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</w:rPr>
              <w:t>73,</w:t>
            </w:r>
            <w:r>
              <w:rPr>
                <w:rFonts w:asciiTheme="majorBidi" w:hAnsiTheme="majorBidi" w:cstheme="majorBidi"/>
                <w:sz w:val="30"/>
                <w:lang w:val="en-US"/>
              </w:rPr>
              <w:t>498</w:t>
            </w:r>
          </w:p>
        </w:tc>
      </w:tr>
      <w:tr w:rsidR="00BA03C4" w:rsidRPr="00283879" w14:paraId="451BD83E" w14:textId="7626D855" w:rsidTr="007B2ACA">
        <w:trPr>
          <w:trHeight w:val="382"/>
        </w:trPr>
        <w:tc>
          <w:tcPr>
            <w:tcW w:w="5512" w:type="dxa"/>
            <w:shd w:val="clear" w:color="auto" w:fill="auto"/>
          </w:tcPr>
          <w:p w14:paraId="104025EF" w14:textId="417361BE" w:rsidR="00BA03C4" w:rsidRPr="007B2ACA" w:rsidRDefault="00CB023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7FBF90D" w14:textId="30BD243B" w:rsidR="00BA03C4" w:rsidRPr="007B2ACA" w:rsidRDefault="007B2ACA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769,868</w:t>
            </w:r>
          </w:p>
        </w:tc>
        <w:tc>
          <w:tcPr>
            <w:tcW w:w="229" w:type="dxa"/>
            <w:shd w:val="clear" w:color="auto" w:fill="auto"/>
          </w:tcPr>
          <w:p w14:paraId="688E162D" w14:textId="77777777" w:rsidR="00BA03C4" w:rsidRPr="007B2AC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DF5ADDE" w14:textId="546E465F" w:rsidR="00BA03C4" w:rsidRPr="007B2ACA" w:rsidRDefault="0003718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lang w:val="en-US"/>
              </w:rPr>
              <w:t>780,967</w:t>
            </w:r>
          </w:p>
        </w:tc>
      </w:tr>
      <w:tr w:rsidR="00BA03C4" w:rsidRPr="00283879" w14:paraId="6762E3BE" w14:textId="0D93D565" w:rsidTr="007B2ACA">
        <w:tc>
          <w:tcPr>
            <w:tcW w:w="5512" w:type="dxa"/>
            <w:shd w:val="clear" w:color="auto" w:fill="auto"/>
          </w:tcPr>
          <w:p w14:paraId="58439E02" w14:textId="77777777" w:rsidR="00BA03C4" w:rsidRPr="007B2ACA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1AA9D" w14:textId="030BB9FB" w:rsidR="00BA03C4" w:rsidRPr="007B2ACA" w:rsidRDefault="0053102F" w:rsidP="007B2ACA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7B2ACA">
              <w:rPr>
                <w:rFonts w:asciiTheme="majorBidi" w:hAnsiTheme="majorBidi" w:cstheme="majorBidi"/>
                <w:b/>
                <w:bCs/>
                <w:sz w:val="30"/>
              </w:rPr>
              <w:t>874,1</w:t>
            </w:r>
            <w:r w:rsidR="007B2ACA">
              <w:rPr>
                <w:rFonts w:asciiTheme="majorBidi" w:hAnsiTheme="majorBidi" w:cstheme="majorBidi"/>
                <w:b/>
                <w:bCs/>
                <w:sz w:val="30"/>
              </w:rPr>
              <w:t>21</w:t>
            </w:r>
          </w:p>
        </w:tc>
        <w:tc>
          <w:tcPr>
            <w:tcW w:w="229" w:type="dxa"/>
            <w:shd w:val="clear" w:color="auto" w:fill="auto"/>
          </w:tcPr>
          <w:p w14:paraId="01CB147E" w14:textId="77777777" w:rsidR="00BA03C4" w:rsidRPr="007B2AC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DD5E0" w14:textId="1EFDCEDE" w:rsidR="00BA03C4" w:rsidRPr="007B2ACA" w:rsidRDefault="00532337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7B2ACA">
              <w:rPr>
                <w:rFonts w:asciiTheme="majorBidi" w:hAnsiTheme="majorBidi" w:cstheme="majorBidi"/>
                <w:b/>
                <w:bCs/>
                <w:sz w:val="30"/>
              </w:rPr>
              <w:t>856,264</w:t>
            </w:r>
          </w:p>
        </w:tc>
      </w:tr>
      <w:tr w:rsidR="00BA03C4" w:rsidRPr="00283879" w14:paraId="4B81718A" w14:textId="0030E28C" w:rsidTr="00185CFF">
        <w:tc>
          <w:tcPr>
            <w:tcW w:w="5512" w:type="dxa"/>
          </w:tcPr>
          <w:p w14:paraId="6778C7EC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F9A94B5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29" w:type="dxa"/>
          </w:tcPr>
          <w:p w14:paraId="0847B3C8" w14:textId="77777777" w:rsidR="00BA03C4" w:rsidRPr="00283879" w:rsidRDefault="00BA03C4" w:rsidP="0076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1C8B2D5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BA03C4" w:rsidRPr="00283879" w14:paraId="267DBED4" w14:textId="639A0439" w:rsidTr="00037184">
        <w:tc>
          <w:tcPr>
            <w:tcW w:w="5512" w:type="dxa"/>
          </w:tcPr>
          <w:p w14:paraId="57C7DA0C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61" w:type="dxa"/>
          </w:tcPr>
          <w:p w14:paraId="2904D906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29" w:type="dxa"/>
          </w:tcPr>
          <w:p w14:paraId="3A068CC7" w14:textId="77777777" w:rsidR="00BA03C4" w:rsidRPr="00283879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361" w:type="dxa"/>
          </w:tcPr>
          <w:p w14:paraId="285380B7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532337" w:rsidRPr="00283879" w14:paraId="333AA447" w14:textId="39A42564" w:rsidTr="00185CFF">
        <w:tc>
          <w:tcPr>
            <w:tcW w:w="5512" w:type="dxa"/>
          </w:tcPr>
          <w:p w14:paraId="410E9665" w14:textId="44AB07F2" w:rsidR="00532337" w:rsidRPr="00283879" w:rsidRDefault="00532337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361" w:type="dxa"/>
          </w:tcPr>
          <w:p w14:paraId="67AC7030" w14:textId="04014B2C" w:rsidR="00532337" w:rsidRPr="00283879" w:rsidRDefault="0053102F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29,787</w:t>
            </w:r>
          </w:p>
        </w:tc>
        <w:tc>
          <w:tcPr>
            <w:tcW w:w="229" w:type="dxa"/>
          </w:tcPr>
          <w:p w14:paraId="5D58D6EC" w14:textId="77777777" w:rsidR="00532337" w:rsidRPr="00283879" w:rsidRDefault="00532337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43A14BF" w14:textId="1FFC34D3" w:rsidR="00532337" w:rsidRPr="00283879" w:rsidRDefault="00532337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 w:cstheme="majorBidi"/>
                <w:sz w:val="30"/>
                <w:szCs w:val="30"/>
              </w:rPr>
              <w:t>33,015</w:t>
            </w:r>
          </w:p>
        </w:tc>
      </w:tr>
      <w:tr w:rsidR="00037184" w:rsidRPr="00283879" w14:paraId="1CD15410" w14:textId="77777777" w:rsidTr="00037184">
        <w:tc>
          <w:tcPr>
            <w:tcW w:w="5512" w:type="dxa"/>
          </w:tcPr>
          <w:p w14:paraId="2BB309F1" w14:textId="42BF5217" w:rsidR="00037184" w:rsidRPr="00283879" w:rsidRDefault="0003718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0E911CC6" w14:textId="6E68DC56" w:rsidR="00037184" w:rsidRDefault="0003718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1,598</w:t>
            </w:r>
          </w:p>
        </w:tc>
        <w:tc>
          <w:tcPr>
            <w:tcW w:w="229" w:type="dxa"/>
          </w:tcPr>
          <w:p w14:paraId="70099093" w14:textId="77777777" w:rsidR="00037184" w:rsidRPr="00283879" w:rsidRDefault="00037184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361" w:type="dxa"/>
          </w:tcPr>
          <w:p w14:paraId="39FC3D88" w14:textId="16FC85BD" w:rsidR="00037184" w:rsidRPr="00037184" w:rsidRDefault="0003718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</w:rPr>
              <w:t>384</w:t>
            </w:r>
          </w:p>
        </w:tc>
      </w:tr>
      <w:tr w:rsidR="00532337" w:rsidRPr="00283879" w14:paraId="7403EE52" w14:textId="74A57235" w:rsidTr="00037184">
        <w:tc>
          <w:tcPr>
            <w:tcW w:w="5512" w:type="dxa"/>
          </w:tcPr>
          <w:p w14:paraId="5372AF79" w14:textId="04A02EF2" w:rsidR="00532337" w:rsidRPr="00283879" w:rsidRDefault="00CB023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1C2A9C4" w14:textId="67291BDD" w:rsidR="00532337" w:rsidRPr="00283879" w:rsidRDefault="00037184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52,205</w:t>
            </w:r>
          </w:p>
        </w:tc>
        <w:tc>
          <w:tcPr>
            <w:tcW w:w="229" w:type="dxa"/>
          </w:tcPr>
          <w:p w14:paraId="53F7CB39" w14:textId="77777777" w:rsidR="00532337" w:rsidRPr="00283879" w:rsidRDefault="00532337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43C2FD5" w14:textId="6089B3CC" w:rsidR="00532337" w:rsidRPr="008C0DEF" w:rsidRDefault="00532337" w:rsidP="00037184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532337">
              <w:rPr>
                <w:rFonts w:asciiTheme="majorBidi" w:hAnsiTheme="majorBidi" w:cstheme="majorBidi"/>
                <w:sz w:val="30"/>
              </w:rPr>
              <w:t>37,</w:t>
            </w:r>
            <w:r w:rsidR="00037184">
              <w:rPr>
                <w:rFonts w:asciiTheme="majorBidi" w:hAnsiTheme="majorBidi" w:cstheme="majorBidi"/>
                <w:sz w:val="30"/>
              </w:rPr>
              <w:t>214</w:t>
            </w:r>
          </w:p>
        </w:tc>
      </w:tr>
      <w:tr w:rsidR="00BA03C4" w:rsidRPr="00283879" w14:paraId="36E7AA74" w14:textId="5438FE69" w:rsidTr="00185CFF">
        <w:tc>
          <w:tcPr>
            <w:tcW w:w="5512" w:type="dxa"/>
          </w:tcPr>
          <w:p w14:paraId="55DAA7DD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066AEAA" w14:textId="6896E63E" w:rsidR="00BA03C4" w:rsidRPr="00B41A9A" w:rsidRDefault="00B41A9A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</w:rPr>
              <w:t>83,590</w:t>
            </w:r>
          </w:p>
        </w:tc>
        <w:tc>
          <w:tcPr>
            <w:tcW w:w="229" w:type="dxa"/>
          </w:tcPr>
          <w:p w14:paraId="3E478062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814F429" w14:textId="0B7CE8FF" w:rsidR="00BA03C4" w:rsidRPr="00B41A9A" w:rsidRDefault="00532337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</w:rPr>
              <w:t>70,613</w:t>
            </w:r>
          </w:p>
        </w:tc>
      </w:tr>
      <w:tr w:rsidR="00BA03C4" w:rsidRPr="00283879" w14:paraId="645E6860" w14:textId="76BAB5C4" w:rsidTr="00185CFF">
        <w:tc>
          <w:tcPr>
            <w:tcW w:w="5512" w:type="dxa"/>
          </w:tcPr>
          <w:p w14:paraId="6B5ABA22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2A3A04B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29" w:type="dxa"/>
          </w:tcPr>
          <w:p w14:paraId="2A490D20" w14:textId="77777777" w:rsidR="00BA03C4" w:rsidRPr="00283879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F896116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BA03C4" w:rsidRPr="00283879" w14:paraId="0A664D95" w14:textId="2A889576" w:rsidTr="00185CFF">
        <w:tc>
          <w:tcPr>
            <w:tcW w:w="5512" w:type="dxa"/>
          </w:tcPr>
          <w:p w14:paraId="1DAFFC84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</w:p>
        </w:tc>
        <w:tc>
          <w:tcPr>
            <w:tcW w:w="1361" w:type="dxa"/>
          </w:tcPr>
          <w:p w14:paraId="03771DE9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29" w:type="dxa"/>
          </w:tcPr>
          <w:p w14:paraId="0BC331D7" w14:textId="77777777" w:rsidR="00BA03C4" w:rsidRPr="00283879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5A5BAF70" w14:textId="77777777" w:rsidR="00BA03C4" w:rsidRPr="00283879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8877C6" w:rsidRPr="00283879" w14:paraId="7E468BF3" w14:textId="185ACB56" w:rsidTr="00185CFF">
        <w:tc>
          <w:tcPr>
            <w:tcW w:w="5512" w:type="dxa"/>
          </w:tcPr>
          <w:p w14:paraId="11BB0434" w14:textId="28F4263D" w:rsidR="008877C6" w:rsidRPr="00283879" w:rsidRDefault="00755906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906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361" w:type="dxa"/>
          </w:tcPr>
          <w:p w14:paraId="4E9D05C6" w14:textId="204B3524" w:rsidR="008877C6" w:rsidRPr="00283879" w:rsidRDefault="008877C6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29" w:type="dxa"/>
          </w:tcPr>
          <w:p w14:paraId="78F35052" w14:textId="77777777" w:rsidR="008877C6" w:rsidRPr="00283879" w:rsidRDefault="008877C6" w:rsidP="0088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295D605D" w14:textId="523E4D5A" w:rsidR="008877C6" w:rsidRPr="009F4859" w:rsidRDefault="009F4859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180,082</w:t>
            </w:r>
          </w:p>
        </w:tc>
      </w:tr>
      <w:tr w:rsidR="008877C6" w:rsidRPr="00283879" w14:paraId="0AC8097B" w14:textId="730B8D3E" w:rsidTr="00185CFF">
        <w:tc>
          <w:tcPr>
            <w:tcW w:w="5512" w:type="dxa"/>
          </w:tcPr>
          <w:p w14:paraId="7373E402" w14:textId="5EEF54AD" w:rsidR="008877C6" w:rsidRPr="00283879" w:rsidRDefault="008877C6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3FFF0EF2" w14:textId="5CA71F65" w:rsidR="008877C6" w:rsidRPr="00283879" w:rsidRDefault="008877C6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700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29" w:type="dxa"/>
          </w:tcPr>
          <w:p w14:paraId="36ED3B3F" w14:textId="77777777" w:rsidR="008877C6" w:rsidRPr="00283879" w:rsidRDefault="008877C6" w:rsidP="0088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606B7DA" w14:textId="39D289AE" w:rsidR="008877C6" w:rsidRPr="00417002" w:rsidRDefault="001C034A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120</w:t>
            </w:r>
            <w:r w:rsidR="009F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</w:tr>
      <w:tr w:rsidR="008877C6" w:rsidRPr="00283879" w14:paraId="2A03474B" w14:textId="1E645C02" w:rsidTr="00185CFF">
        <w:tc>
          <w:tcPr>
            <w:tcW w:w="5512" w:type="dxa"/>
          </w:tcPr>
          <w:p w14:paraId="37205AA6" w14:textId="77777777" w:rsidR="008877C6" w:rsidRPr="00283879" w:rsidRDefault="008877C6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F425729" w14:textId="4E27CCA6" w:rsidR="008877C6" w:rsidRPr="003724BC" w:rsidRDefault="003724BC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,948</w:t>
            </w:r>
          </w:p>
        </w:tc>
        <w:tc>
          <w:tcPr>
            <w:tcW w:w="229" w:type="dxa"/>
          </w:tcPr>
          <w:p w14:paraId="5F16BD53" w14:textId="77777777" w:rsidR="008877C6" w:rsidRPr="00283879" w:rsidRDefault="008877C6" w:rsidP="0088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669F5B1" w14:textId="21478CA7" w:rsidR="008877C6" w:rsidRPr="008877C6" w:rsidRDefault="009F4859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134,603</w:t>
            </w:r>
          </w:p>
        </w:tc>
      </w:tr>
      <w:tr w:rsidR="008877C6" w:rsidRPr="00283879" w14:paraId="567B289C" w14:textId="18F9327D" w:rsidTr="00185CFF">
        <w:tc>
          <w:tcPr>
            <w:tcW w:w="5512" w:type="dxa"/>
          </w:tcPr>
          <w:p w14:paraId="5AD2C05E" w14:textId="77777777" w:rsidR="008877C6" w:rsidRPr="00283879" w:rsidRDefault="008877C6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622AB1DC" w14:textId="2223B539" w:rsidR="008877C6" w:rsidRPr="00185CFF" w:rsidRDefault="003724BC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5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30</w:t>
            </w:r>
            <w:r w:rsidRPr="00185C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,948</w:t>
            </w:r>
          </w:p>
        </w:tc>
        <w:tc>
          <w:tcPr>
            <w:tcW w:w="229" w:type="dxa"/>
          </w:tcPr>
          <w:p w14:paraId="1AF62B5A" w14:textId="77777777" w:rsidR="008877C6" w:rsidRPr="00185CFF" w:rsidRDefault="008877C6" w:rsidP="00887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0E9DAC8" w14:textId="62E5695E" w:rsidR="008877C6" w:rsidRPr="00185CFF" w:rsidRDefault="009F4859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5C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434,685</w:t>
            </w:r>
          </w:p>
        </w:tc>
      </w:tr>
    </w:tbl>
    <w:p w14:paraId="00F614F0" w14:textId="521C967E" w:rsidR="009B4ADB" w:rsidRPr="00176DFC" w:rsidRDefault="009B4ADB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7"/>
        <w:gridCol w:w="1410"/>
        <w:gridCol w:w="242"/>
        <w:gridCol w:w="1410"/>
      </w:tblGrid>
      <w:tr w:rsidR="00BA03C4" w:rsidRPr="00283879" w14:paraId="18BB6E8C" w14:textId="4B628819" w:rsidTr="00185CFF">
        <w:tc>
          <w:tcPr>
            <w:tcW w:w="5528" w:type="dxa"/>
          </w:tcPr>
          <w:p w14:paraId="20F675D2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เงินให้กู้ยืมระยะยาว </w:t>
            </w:r>
          </w:p>
        </w:tc>
        <w:tc>
          <w:tcPr>
            <w:tcW w:w="1361" w:type="dxa"/>
          </w:tcPr>
          <w:p w14:paraId="7751D092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0BFEAD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D35F349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3C4" w:rsidRPr="00283879" w14:paraId="45ED4BCA" w14:textId="7F878B0F" w:rsidTr="00185CFF">
        <w:tc>
          <w:tcPr>
            <w:tcW w:w="5528" w:type="dxa"/>
          </w:tcPr>
          <w:p w14:paraId="5B4E83A2" w14:textId="1ED8E101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1" w:type="dxa"/>
          </w:tcPr>
          <w:p w14:paraId="6FFC87A9" w14:textId="5A179363" w:rsidR="00BA03C4" w:rsidRPr="00283879" w:rsidRDefault="00F35420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86</w:t>
            </w:r>
            <w:r w:rsidR="003724BC">
              <w:rPr>
                <w:rFonts w:asciiTheme="majorBidi" w:hAnsiTheme="majorBidi" w:cstheme="majorBidi"/>
                <w:sz w:val="30"/>
              </w:rPr>
              <w:t>,363</w:t>
            </w:r>
          </w:p>
        </w:tc>
        <w:tc>
          <w:tcPr>
            <w:tcW w:w="234" w:type="dxa"/>
          </w:tcPr>
          <w:p w14:paraId="0DEEB178" w14:textId="77777777" w:rsidR="00BA03C4" w:rsidRPr="00283879" w:rsidRDefault="00BA03C4" w:rsidP="007154A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61" w:type="dxa"/>
          </w:tcPr>
          <w:p w14:paraId="191AF52E" w14:textId="67DC79BB" w:rsidR="00BA03C4" w:rsidRPr="004E6526" w:rsidRDefault="001B5221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 w:rsidRPr="004E6526">
              <w:rPr>
                <w:rFonts w:asciiTheme="majorBidi" w:hAnsiTheme="majorBidi" w:cstheme="majorBidi"/>
                <w:sz w:val="30"/>
                <w:lang w:val="en-US" w:bidi="th-TH"/>
              </w:rPr>
              <w:t>87,108</w:t>
            </w:r>
          </w:p>
        </w:tc>
      </w:tr>
      <w:tr w:rsidR="00BA03C4" w:rsidRPr="00283879" w14:paraId="715ECE33" w14:textId="5439F172" w:rsidTr="00185CFF">
        <w:tc>
          <w:tcPr>
            <w:tcW w:w="5528" w:type="dxa"/>
          </w:tcPr>
          <w:p w14:paraId="2F48984F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76824F5" w14:textId="0A3EE51B" w:rsidR="00BA03C4" w:rsidRPr="00185CFF" w:rsidRDefault="003724BC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85CFF">
              <w:rPr>
                <w:rFonts w:asciiTheme="majorBidi" w:hAnsiTheme="majorBidi" w:cstheme="majorBidi"/>
                <w:b/>
                <w:bCs/>
                <w:sz w:val="30"/>
              </w:rPr>
              <w:t>86,363</w:t>
            </w:r>
          </w:p>
        </w:tc>
        <w:tc>
          <w:tcPr>
            <w:tcW w:w="234" w:type="dxa"/>
          </w:tcPr>
          <w:p w14:paraId="4DF07E47" w14:textId="77777777" w:rsidR="00BA03C4" w:rsidRPr="00185CFF" w:rsidRDefault="00BA03C4" w:rsidP="007154A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E2937CC" w14:textId="3F5E7B61" w:rsidR="00BA03C4" w:rsidRPr="004E6526" w:rsidRDefault="001B5221" w:rsidP="00185CF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bidi="th-TH"/>
              </w:rPr>
            </w:pPr>
            <w:r w:rsidRPr="004E6526"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87,108</w:t>
            </w:r>
          </w:p>
        </w:tc>
      </w:tr>
    </w:tbl>
    <w:p w14:paraId="3CB49085" w14:textId="77777777" w:rsidR="009B6DD5" w:rsidRPr="00176DFC" w:rsidRDefault="009B6DD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25"/>
        <w:gridCol w:w="1456"/>
        <w:gridCol w:w="152"/>
        <w:gridCol w:w="1456"/>
      </w:tblGrid>
      <w:tr w:rsidR="003B3CE4" w:rsidRPr="00283879" w14:paraId="265801BC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25E546AD" w14:textId="77777777" w:rsidR="003B3CE4" w:rsidRDefault="003B3CE4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7B0C1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เงินจ่ายล่วงหน้าค่าสิทธิการใช้ซอฟ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ต์</w:t>
            </w:r>
            <w:r w:rsidRPr="007B0C1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แวร์</w:t>
            </w:r>
          </w:p>
          <w:p w14:paraId="67D531EA" w14:textId="77777777" w:rsidR="003B3CE4" w:rsidRPr="007B0C1D" w:rsidRDefault="003B3CE4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B0C1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ลูกหนี้ระยะยาว และเงินมัดจำ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78E8BA64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13438D1C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21892B8A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CE4" w:rsidRPr="00283879" w14:paraId="414D0106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9475068" w14:textId="77777777" w:rsidR="003B3CE4" w:rsidRPr="00532337" w:rsidRDefault="003B3CE4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5FE467B7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047">
              <w:rPr>
                <w:rFonts w:ascii="Angsana New" w:hAnsi="Angsana New" w:hint="cs"/>
                <w:sz w:val="30"/>
                <w:szCs w:val="30"/>
              </w:rPr>
              <w:t>56,432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586BD1B0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3B583098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47">
              <w:rPr>
                <w:rFonts w:ascii="Angsana New" w:hAnsi="Angsana New" w:cs="Angsana New" w:hint="cs"/>
                <w:sz w:val="30"/>
                <w:szCs w:val="30"/>
              </w:rPr>
              <w:t>90,031</w:t>
            </w:r>
          </w:p>
        </w:tc>
      </w:tr>
      <w:tr w:rsidR="003B3CE4" w:rsidRPr="00532337" w14:paraId="4BF1D5EA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422D19CC" w14:textId="77777777" w:rsidR="003B3CE4" w:rsidRPr="00283879" w:rsidRDefault="003B3CE4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6D7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5743800C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</w:rPr>
            </w:pPr>
            <w:r w:rsidRPr="00ED3047">
              <w:rPr>
                <w:rFonts w:ascii="Angsana New" w:hAnsi="Angsana New" w:hint="cs"/>
                <w:sz w:val="30"/>
              </w:rPr>
              <w:t>5,764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53943D80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79083BFA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47">
              <w:rPr>
                <w:rFonts w:ascii="Angsana New" w:hAnsi="Angsana New" w:cs="Angsana New" w:hint="cs"/>
                <w:sz w:val="30"/>
                <w:szCs w:val="30"/>
              </w:rPr>
              <w:t>6,533</w:t>
            </w:r>
          </w:p>
        </w:tc>
      </w:tr>
      <w:tr w:rsidR="003B3CE4" w:rsidRPr="00532337" w14:paraId="616C1FAC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7A841A9" w14:textId="77777777" w:rsidR="003B3CE4" w:rsidRPr="00283879" w:rsidRDefault="003B3CE4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2CEBA718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</w:rPr>
            </w:pPr>
            <w:r w:rsidRPr="00ED3047">
              <w:rPr>
                <w:rFonts w:ascii="Angsana New" w:hAnsi="Angsana New" w:hint="cs"/>
                <w:sz w:val="30"/>
              </w:rPr>
              <w:t>252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67760E1F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3708A343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47">
              <w:rPr>
                <w:rFonts w:ascii="Angsana New" w:hAnsi="Angsana New" w:cs="Angsana New" w:hint="cs"/>
                <w:sz w:val="30"/>
                <w:szCs w:val="30"/>
              </w:rPr>
              <w:t>496</w:t>
            </w:r>
          </w:p>
        </w:tc>
      </w:tr>
      <w:tr w:rsidR="003B3CE4" w:rsidRPr="00283879" w14:paraId="11A294FB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0C07FDA0" w14:textId="77777777" w:rsidR="003B3CE4" w:rsidRPr="00283879" w:rsidRDefault="003B3CE4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999AB6F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 w:rsidRPr="00ED3047">
              <w:rPr>
                <w:rFonts w:ascii="Angsana New" w:hAnsi="Angsana New" w:cs="Angsana New" w:hint="cs"/>
                <w:b/>
                <w:bCs/>
                <w:sz w:val="30"/>
              </w:rPr>
              <w:t>62,448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07527FAB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2F87B65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 w:rsidRPr="00ED3047">
              <w:rPr>
                <w:rFonts w:ascii="Angsana New" w:hAnsi="Angsana New" w:cs="Angsana New" w:hint="cs"/>
                <w:b/>
                <w:bCs/>
                <w:sz w:val="30"/>
              </w:rPr>
              <w:t>97,060</w:t>
            </w:r>
          </w:p>
        </w:tc>
      </w:tr>
    </w:tbl>
    <w:p w14:paraId="1B097B35" w14:textId="77777777" w:rsidR="004E6526" w:rsidRPr="004E6526" w:rsidRDefault="004E6526" w:rsidP="004E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8"/>
        <w:gridCol w:w="1454"/>
        <w:gridCol w:w="152"/>
        <w:gridCol w:w="1455"/>
        <w:gridCol w:w="10"/>
      </w:tblGrid>
      <w:tr w:rsidR="00BA03C4" w:rsidRPr="00283879" w14:paraId="5E3B6D5E" w14:textId="3768DDF8" w:rsidTr="00602370">
        <w:trPr>
          <w:trHeight w:val="340"/>
          <w:tblHeader/>
        </w:trPr>
        <w:tc>
          <w:tcPr>
            <w:tcW w:w="5718" w:type="dxa"/>
            <w:vAlign w:val="center"/>
          </w:tcPr>
          <w:p w14:paraId="4B4D2446" w14:textId="77777777" w:rsidR="00BA03C4" w:rsidRPr="00283879" w:rsidRDefault="00BA03C4" w:rsidP="004E6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center"/>
          </w:tcPr>
          <w:p w14:paraId="69756BCA" w14:textId="7FBD6930" w:rsidR="00BA03C4" w:rsidRPr="009D0875" w:rsidRDefault="00BA03C4" w:rsidP="004E6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9D0875">
              <w:rPr>
                <w:rFonts w:ascii="Angsana New" w:hAnsi="Angsana New"/>
                <w:sz w:val="30"/>
                <w:szCs w:val="30"/>
              </w:rPr>
              <w:t>256</w:t>
            </w:r>
            <w:r w:rsidRPr="009D08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2" w:type="dxa"/>
            <w:vAlign w:val="center"/>
          </w:tcPr>
          <w:p w14:paraId="58B526D5" w14:textId="77777777" w:rsidR="00BA03C4" w:rsidRPr="009D0875" w:rsidRDefault="00BA03C4" w:rsidP="004E6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389F9C49" w14:textId="20794E66" w:rsidR="00BA03C4" w:rsidRPr="009D0875" w:rsidRDefault="00BA03C4" w:rsidP="004E6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9D0875">
              <w:rPr>
                <w:rFonts w:ascii="Angsana New" w:hAnsi="Angsana New"/>
                <w:sz w:val="30"/>
                <w:szCs w:val="30"/>
              </w:rPr>
              <w:t>256</w:t>
            </w:r>
            <w:r w:rsidRPr="009D087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A03C4" w:rsidRPr="00283879" w14:paraId="73DCD310" w14:textId="21AF97EA" w:rsidTr="00602370">
        <w:trPr>
          <w:trHeight w:val="340"/>
          <w:tblHeader/>
        </w:trPr>
        <w:tc>
          <w:tcPr>
            <w:tcW w:w="5718" w:type="dxa"/>
            <w:vAlign w:val="center"/>
          </w:tcPr>
          <w:p w14:paraId="28DF889D" w14:textId="77777777" w:rsidR="00BA03C4" w:rsidRPr="00283879" w:rsidRDefault="00BA03C4" w:rsidP="002333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4"/>
            <w:vAlign w:val="center"/>
          </w:tcPr>
          <w:p w14:paraId="1921FA26" w14:textId="13C70077" w:rsidR="00BA03C4" w:rsidRPr="00283879" w:rsidRDefault="00BA03C4" w:rsidP="00BA03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A03C4" w:rsidRPr="00283879" w14:paraId="32B42C1B" w14:textId="2081789B" w:rsidTr="00602370">
        <w:tc>
          <w:tcPr>
            <w:tcW w:w="5718" w:type="dxa"/>
          </w:tcPr>
          <w:p w14:paraId="17CD84E7" w14:textId="77777777" w:rsidR="00BA03C4" w:rsidRPr="00283879" w:rsidRDefault="00BA03C4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dxa"/>
          </w:tcPr>
          <w:p w14:paraId="42706204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</w:tcPr>
          <w:p w14:paraId="6C6D13F5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2FA39C69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BA03C4" w:rsidRPr="00283879" w14:paraId="618F599B" w14:textId="79B8C678" w:rsidTr="00602370">
        <w:tc>
          <w:tcPr>
            <w:tcW w:w="5718" w:type="dxa"/>
          </w:tcPr>
          <w:p w14:paraId="494B0CC1" w14:textId="686BB246" w:rsidR="00BA03C4" w:rsidRPr="00283879" w:rsidRDefault="00532337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5F351D9B" w14:textId="6117A5CC" w:rsidR="00BA03C4" w:rsidRPr="00F2702A" w:rsidRDefault="00F2702A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02A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52" w:type="dxa"/>
          </w:tcPr>
          <w:p w14:paraId="13BDA6D1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6DB55BCB" w14:textId="5C6E6010" w:rsidR="00BA03C4" w:rsidRPr="00283879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 w:cstheme="majorBidi"/>
                <w:sz w:val="30"/>
                <w:szCs w:val="30"/>
              </w:rPr>
              <w:t>5,818</w:t>
            </w:r>
          </w:p>
        </w:tc>
      </w:tr>
      <w:tr w:rsidR="008C0DEF" w:rsidRPr="00283879" w14:paraId="6A3B5374" w14:textId="77777777" w:rsidTr="00602370">
        <w:tc>
          <w:tcPr>
            <w:tcW w:w="5718" w:type="dxa"/>
          </w:tcPr>
          <w:p w14:paraId="746E07D9" w14:textId="1FB43144" w:rsidR="008C0DEF" w:rsidRPr="00283879" w:rsidRDefault="008C0DEF" w:rsidP="00F2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</w:tcPr>
          <w:p w14:paraId="3C2FF49C" w14:textId="53364C46" w:rsidR="008C0DEF" w:rsidRDefault="008C0DEF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8,563</w:t>
            </w:r>
          </w:p>
        </w:tc>
        <w:tc>
          <w:tcPr>
            <w:tcW w:w="152" w:type="dxa"/>
          </w:tcPr>
          <w:p w14:paraId="16C7EA5A" w14:textId="77777777" w:rsidR="008C0DEF" w:rsidRPr="00283879" w:rsidRDefault="008C0DEF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0E7644D5" w14:textId="7B660187" w:rsidR="008C0DEF" w:rsidRPr="008C0DEF" w:rsidRDefault="008C0DEF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</w:tr>
      <w:tr w:rsidR="00BA03C4" w:rsidRPr="00283879" w14:paraId="05249D58" w14:textId="6999567F" w:rsidTr="00602370">
        <w:tc>
          <w:tcPr>
            <w:tcW w:w="5718" w:type="dxa"/>
          </w:tcPr>
          <w:p w14:paraId="536D67A6" w14:textId="75F1EC5A" w:rsidR="00BA03C4" w:rsidRPr="00283879" w:rsidRDefault="00F2702A" w:rsidP="00F2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</w:tcPr>
          <w:p w14:paraId="272E2B11" w14:textId="1410E8BC" w:rsidR="00BA03C4" w:rsidRPr="00F2702A" w:rsidRDefault="008C0DEF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312,235</w:t>
            </w:r>
          </w:p>
        </w:tc>
        <w:tc>
          <w:tcPr>
            <w:tcW w:w="152" w:type="dxa"/>
          </w:tcPr>
          <w:p w14:paraId="3136E3E6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21D1B54A" w14:textId="78123763" w:rsidR="00BA03C4" w:rsidRPr="008C0DEF" w:rsidRDefault="008C0DEF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</w:tr>
      <w:tr w:rsidR="00BA03C4" w:rsidRPr="00283879" w14:paraId="368206C9" w14:textId="62E284C8" w:rsidTr="00602370">
        <w:tc>
          <w:tcPr>
            <w:tcW w:w="5718" w:type="dxa"/>
          </w:tcPr>
          <w:p w14:paraId="7B5201AB" w14:textId="77777777" w:rsidR="00BA03C4" w:rsidRPr="00283879" w:rsidRDefault="00BA03C4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416F9E1" w14:textId="50628343" w:rsidR="00BA03C4" w:rsidRPr="008C0DEF" w:rsidRDefault="008C0DEF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321,</w:t>
            </w:r>
            <w:r w:rsidR="0026176D"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035</w:t>
            </w:r>
          </w:p>
        </w:tc>
        <w:tc>
          <w:tcPr>
            <w:tcW w:w="152" w:type="dxa"/>
          </w:tcPr>
          <w:p w14:paraId="507CF0D9" w14:textId="77777777" w:rsidR="00BA03C4" w:rsidRPr="00B41A9A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092F1" w14:textId="753CB92A" w:rsidR="00BA03C4" w:rsidRPr="00B41A9A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</w:rPr>
              <w:t>575,348</w:t>
            </w:r>
          </w:p>
        </w:tc>
      </w:tr>
      <w:tr w:rsidR="00BA03C4" w:rsidRPr="00283879" w14:paraId="79A86DA4" w14:textId="6D4A7533" w:rsidTr="00602370">
        <w:tc>
          <w:tcPr>
            <w:tcW w:w="5718" w:type="dxa"/>
          </w:tcPr>
          <w:p w14:paraId="3F1CC015" w14:textId="77777777" w:rsidR="00BA03C4" w:rsidRPr="00283879" w:rsidRDefault="00BA03C4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D01CD08" w14:textId="77777777" w:rsidR="00BA03C4" w:rsidRPr="00283879" w:rsidRDefault="00BA03C4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dxa"/>
          </w:tcPr>
          <w:p w14:paraId="592378DB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</w:tcPr>
          <w:p w14:paraId="40E0584E" w14:textId="77777777" w:rsidR="00BA03C4" w:rsidRPr="00283879" w:rsidRDefault="00BA03C4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BA03C4" w:rsidRPr="00283879" w14:paraId="7865217E" w14:textId="6D3CB08F" w:rsidTr="00602370">
        <w:trPr>
          <w:trHeight w:val="261"/>
        </w:trPr>
        <w:tc>
          <w:tcPr>
            <w:tcW w:w="5718" w:type="dxa"/>
          </w:tcPr>
          <w:p w14:paraId="26707622" w14:textId="77777777" w:rsidR="00BA03C4" w:rsidRPr="00283879" w:rsidRDefault="00BA03C4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4" w:type="dxa"/>
            <w:shd w:val="clear" w:color="auto" w:fill="auto"/>
          </w:tcPr>
          <w:p w14:paraId="4370C926" w14:textId="77777777" w:rsidR="00BA03C4" w:rsidRPr="00283879" w:rsidRDefault="00BA03C4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</w:tcPr>
          <w:p w14:paraId="58E185A1" w14:textId="77777777" w:rsidR="00BA03C4" w:rsidRPr="00283879" w:rsidRDefault="00BA03C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5ED04E9F" w14:textId="77777777" w:rsidR="00BA03C4" w:rsidRPr="00283879" w:rsidRDefault="00BA03C4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532337" w:rsidRPr="00283879" w14:paraId="68E01173" w14:textId="38D2C054" w:rsidTr="00602370">
        <w:tc>
          <w:tcPr>
            <w:tcW w:w="5718" w:type="dxa"/>
          </w:tcPr>
          <w:p w14:paraId="5AC2E904" w14:textId="1A0C8DAF" w:rsidR="00532337" w:rsidRPr="00283879" w:rsidRDefault="00532337" w:rsidP="005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4" w:type="dxa"/>
          </w:tcPr>
          <w:p w14:paraId="02721D3E" w14:textId="6E528C43" w:rsidR="00532337" w:rsidRPr="00F2702A" w:rsidRDefault="00F2702A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26176D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52" w:type="dxa"/>
          </w:tcPr>
          <w:p w14:paraId="6ED87E61" w14:textId="77777777" w:rsidR="00532337" w:rsidRPr="00283879" w:rsidRDefault="00532337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02754B8D" w14:textId="473E1182" w:rsidR="00532337" w:rsidRPr="00283879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 w:cstheme="majorBidi"/>
                <w:sz w:val="30"/>
                <w:szCs w:val="30"/>
              </w:rPr>
              <w:t>55,294</w:t>
            </w:r>
          </w:p>
        </w:tc>
      </w:tr>
      <w:tr w:rsidR="00532337" w:rsidRPr="00283879" w14:paraId="2F04D08F" w14:textId="30DE7224" w:rsidTr="00602370">
        <w:tc>
          <w:tcPr>
            <w:tcW w:w="5718" w:type="dxa"/>
          </w:tcPr>
          <w:p w14:paraId="770A4F94" w14:textId="2C14FE39" w:rsidR="00532337" w:rsidRPr="00283879" w:rsidRDefault="00532337" w:rsidP="005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619BD9B3" w14:textId="25CB3029" w:rsidR="00532337" w:rsidRPr="00F2702A" w:rsidRDefault="00F2702A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12,195</w:t>
            </w:r>
          </w:p>
        </w:tc>
        <w:tc>
          <w:tcPr>
            <w:tcW w:w="152" w:type="dxa"/>
          </w:tcPr>
          <w:p w14:paraId="32FB8876" w14:textId="77777777" w:rsidR="00532337" w:rsidRPr="00283879" w:rsidRDefault="00532337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76AEE7F0" w14:textId="01E3075C" w:rsidR="00532337" w:rsidRPr="00283879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 w:cstheme="majorBidi"/>
                <w:sz w:val="30"/>
                <w:szCs w:val="30"/>
              </w:rPr>
              <w:t>5,025</w:t>
            </w:r>
          </w:p>
        </w:tc>
      </w:tr>
      <w:tr w:rsidR="00BD16D7" w:rsidRPr="00283879" w14:paraId="2A695A68" w14:textId="77777777" w:rsidTr="00602370">
        <w:tc>
          <w:tcPr>
            <w:tcW w:w="5718" w:type="dxa"/>
          </w:tcPr>
          <w:p w14:paraId="1F0B21DF" w14:textId="00E25752" w:rsidR="00BD16D7" w:rsidRPr="00283879" w:rsidRDefault="00BD16D7" w:rsidP="005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auto"/>
          </w:tcPr>
          <w:p w14:paraId="091F1A84" w14:textId="3910DDEB" w:rsidR="00BD16D7" w:rsidRDefault="00BD16D7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  <w:tc>
          <w:tcPr>
            <w:tcW w:w="152" w:type="dxa"/>
          </w:tcPr>
          <w:p w14:paraId="0948FDC4" w14:textId="77777777" w:rsidR="00BD16D7" w:rsidRPr="00283879" w:rsidRDefault="00BD16D7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503C0A70" w14:textId="54258BFF" w:rsidR="00BD16D7" w:rsidRPr="00532337" w:rsidRDefault="00BD16D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6,819</w:t>
            </w:r>
          </w:p>
        </w:tc>
      </w:tr>
      <w:tr w:rsidR="00532337" w:rsidRPr="00283879" w14:paraId="76A99F37" w14:textId="65688164" w:rsidTr="00602370">
        <w:tc>
          <w:tcPr>
            <w:tcW w:w="5718" w:type="dxa"/>
          </w:tcPr>
          <w:p w14:paraId="66C1C6DA" w14:textId="6B7B33B9" w:rsidR="00532337" w:rsidRPr="00283879" w:rsidRDefault="00F2702A" w:rsidP="0053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32F68F49" w14:textId="67AE294F" w:rsidR="00532337" w:rsidRPr="00F2702A" w:rsidRDefault="00BD16D7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110,899</w:t>
            </w:r>
          </w:p>
        </w:tc>
        <w:tc>
          <w:tcPr>
            <w:tcW w:w="152" w:type="dxa"/>
          </w:tcPr>
          <w:p w14:paraId="37E3A130" w14:textId="77777777" w:rsidR="00532337" w:rsidRPr="00283879" w:rsidRDefault="00532337" w:rsidP="0053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32AB74B9" w14:textId="59F40F30" w:rsidR="00532337" w:rsidRPr="00532337" w:rsidRDefault="00BD16D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150,657</w:t>
            </w:r>
          </w:p>
        </w:tc>
      </w:tr>
      <w:tr w:rsidR="00532337" w:rsidRPr="00283879" w14:paraId="62081EDD" w14:textId="23DD5CAD" w:rsidTr="00602370">
        <w:tc>
          <w:tcPr>
            <w:tcW w:w="5718" w:type="dxa"/>
          </w:tcPr>
          <w:p w14:paraId="644E0228" w14:textId="60BB84FD" w:rsidR="00532337" w:rsidRPr="00283879" w:rsidRDefault="00532337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FB59811" w14:textId="6FDBC7E5" w:rsidR="00532337" w:rsidRPr="00B41A9A" w:rsidRDefault="00F2702A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</w:t>
            </w:r>
            <w:r w:rsidR="0026176D" w:rsidRPr="00B41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26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2" w:type="dxa"/>
          </w:tcPr>
          <w:p w14:paraId="14978E5C" w14:textId="77777777" w:rsidR="00532337" w:rsidRPr="00B41A9A" w:rsidRDefault="00532337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3D0C28" w14:textId="22DC7DD1" w:rsidR="00532337" w:rsidRPr="00794900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217,79</w:t>
            </w:r>
            <w:r w:rsidR="007949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532337" w:rsidRPr="00283879" w14:paraId="0EE40697" w14:textId="02F9903C" w:rsidTr="00602370">
        <w:tc>
          <w:tcPr>
            <w:tcW w:w="5718" w:type="dxa"/>
          </w:tcPr>
          <w:p w14:paraId="6C94F74C" w14:textId="14E9C59D" w:rsidR="00532337" w:rsidRPr="00283879" w:rsidRDefault="00532337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29E017D8" w14:textId="77777777" w:rsidR="00532337" w:rsidRPr="00283879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dxa"/>
          </w:tcPr>
          <w:p w14:paraId="14FF8F6A" w14:textId="77777777" w:rsidR="00532337" w:rsidRPr="00283879" w:rsidRDefault="00532337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</w:tcPr>
          <w:p w14:paraId="2B2D9619" w14:textId="77777777" w:rsidR="00532337" w:rsidRPr="00283879" w:rsidRDefault="0053233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532337" w:rsidRPr="00283879" w14:paraId="00AD83F7" w14:textId="53609A0C" w:rsidTr="00602370">
        <w:trPr>
          <w:trHeight w:val="179"/>
        </w:trPr>
        <w:tc>
          <w:tcPr>
            <w:tcW w:w="5718" w:type="dxa"/>
          </w:tcPr>
          <w:p w14:paraId="5CDD8999" w14:textId="674EDA7F" w:rsidR="00532337" w:rsidRPr="00283879" w:rsidRDefault="00532337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1454" w:type="dxa"/>
            <w:shd w:val="clear" w:color="auto" w:fill="auto"/>
          </w:tcPr>
          <w:p w14:paraId="39F49C02" w14:textId="77777777" w:rsidR="00532337" w:rsidRPr="00F2702A" w:rsidRDefault="00532337" w:rsidP="007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</w:tc>
        <w:tc>
          <w:tcPr>
            <w:tcW w:w="152" w:type="dxa"/>
          </w:tcPr>
          <w:p w14:paraId="7811C201" w14:textId="77777777" w:rsidR="00532337" w:rsidRPr="00283879" w:rsidRDefault="00532337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  <w:gridSpan w:val="2"/>
          </w:tcPr>
          <w:p w14:paraId="5C4C92ED" w14:textId="77777777" w:rsidR="00532337" w:rsidRPr="00283879" w:rsidRDefault="00532337" w:rsidP="007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975474" w:rsidRPr="00283879" w14:paraId="4D4B9431" w14:textId="3D3C38D8" w:rsidTr="00602370">
        <w:tc>
          <w:tcPr>
            <w:tcW w:w="5718" w:type="dxa"/>
          </w:tcPr>
          <w:p w14:paraId="3454CAA1" w14:textId="51B8C9D6" w:rsidR="00975474" w:rsidRPr="00283879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33EE6060" w14:textId="00809765" w:rsidR="00975474" w:rsidRPr="00F2702A" w:rsidRDefault="00F2702A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14,833,888</w:t>
            </w:r>
          </w:p>
        </w:tc>
        <w:tc>
          <w:tcPr>
            <w:tcW w:w="152" w:type="dxa"/>
          </w:tcPr>
          <w:p w14:paraId="5AF40D34" w14:textId="77777777" w:rsidR="00975474" w:rsidRPr="00283879" w:rsidRDefault="00975474" w:rsidP="0097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5FAB64EC" w14:textId="5D6D1FDE" w:rsidR="00975474" w:rsidRPr="00DC4679" w:rsidRDefault="00975474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679">
              <w:rPr>
                <w:rFonts w:asciiTheme="majorBidi" w:hAnsiTheme="majorBidi" w:cstheme="majorBidi"/>
                <w:sz w:val="30"/>
                <w:szCs w:val="30"/>
              </w:rPr>
              <w:t>2,327,057</w:t>
            </w:r>
          </w:p>
        </w:tc>
      </w:tr>
      <w:tr w:rsidR="00975474" w:rsidRPr="00283879" w14:paraId="1DA62E56" w14:textId="287D9582" w:rsidTr="00602370">
        <w:tc>
          <w:tcPr>
            <w:tcW w:w="5718" w:type="dxa"/>
          </w:tcPr>
          <w:p w14:paraId="6780E933" w14:textId="06395F44" w:rsidR="00975474" w:rsidRPr="00283879" w:rsidRDefault="00F2702A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577F3BB8" w14:textId="0B1326BD" w:rsidR="00975474" w:rsidRPr="00F2702A" w:rsidRDefault="00F2702A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1,547</w:t>
            </w:r>
          </w:p>
        </w:tc>
        <w:tc>
          <w:tcPr>
            <w:tcW w:w="152" w:type="dxa"/>
          </w:tcPr>
          <w:p w14:paraId="4722D4CA" w14:textId="77777777" w:rsidR="00975474" w:rsidRPr="00283879" w:rsidRDefault="00975474" w:rsidP="00975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1E4A2625" w14:textId="307E0138" w:rsidR="00975474" w:rsidRPr="00DC4679" w:rsidRDefault="009F4859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67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14</w:t>
            </w:r>
            <w:r w:rsidRPr="00DC46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</w:t>
            </w:r>
            <w:r w:rsidR="002D15A6" w:rsidRPr="00DC46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975474" w:rsidRPr="00283879" w14:paraId="56750ED6" w14:textId="0A0FBA65" w:rsidTr="00602370">
        <w:tc>
          <w:tcPr>
            <w:tcW w:w="5718" w:type="dxa"/>
          </w:tcPr>
          <w:p w14:paraId="0B4C6B5E" w14:textId="5D9EA23F" w:rsidR="00975474" w:rsidRPr="00283879" w:rsidRDefault="00975474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0DBFABA0" w14:textId="75A436F1" w:rsidR="00975474" w:rsidRPr="00B41A9A" w:rsidRDefault="00F2702A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</w:pPr>
            <w:r w:rsidRPr="00B41A9A"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14,835,435</w:t>
            </w:r>
          </w:p>
        </w:tc>
        <w:tc>
          <w:tcPr>
            <w:tcW w:w="152" w:type="dxa"/>
          </w:tcPr>
          <w:p w14:paraId="0D27CEA1" w14:textId="77777777" w:rsidR="00975474" w:rsidRPr="00B41A9A" w:rsidRDefault="0097547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2E9E20" w14:textId="5734BEC3" w:rsidR="00975474" w:rsidRPr="00DC4679" w:rsidRDefault="00975474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lang w:bidi="th-TH"/>
              </w:rPr>
            </w:pPr>
            <w:r w:rsidRPr="00DC4679">
              <w:rPr>
                <w:rFonts w:asciiTheme="majorBidi" w:hAnsiTheme="majorBidi" w:cstheme="majorBidi"/>
                <w:b/>
                <w:sz w:val="30"/>
              </w:rPr>
              <w:t>2,</w:t>
            </w:r>
            <w:r w:rsidR="009F4859" w:rsidRPr="00DC4679">
              <w:rPr>
                <w:rFonts w:asciiTheme="majorBidi" w:hAnsiTheme="majorBidi" w:cstheme="majorBidi"/>
                <w:b/>
                <w:sz w:val="30"/>
              </w:rPr>
              <w:t>468,69</w:t>
            </w:r>
            <w:r w:rsidR="002D15A6" w:rsidRPr="00DC4679">
              <w:rPr>
                <w:rFonts w:asciiTheme="majorBidi" w:hAnsiTheme="majorBidi" w:cstheme="majorBidi"/>
                <w:b/>
                <w:sz w:val="30"/>
              </w:rPr>
              <w:t>5</w:t>
            </w:r>
          </w:p>
        </w:tc>
      </w:tr>
      <w:tr w:rsidR="00975474" w:rsidRPr="00283879" w14:paraId="17FEB8F7" w14:textId="49C6F3E6" w:rsidTr="00602370">
        <w:tc>
          <w:tcPr>
            <w:tcW w:w="5718" w:type="dxa"/>
          </w:tcPr>
          <w:p w14:paraId="63C70015" w14:textId="29C32986" w:rsidR="00975474" w:rsidRPr="00283879" w:rsidRDefault="00975474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975474" w:rsidRPr="00283879" w:rsidRDefault="00975474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</w:p>
        </w:tc>
        <w:tc>
          <w:tcPr>
            <w:tcW w:w="152" w:type="dxa"/>
          </w:tcPr>
          <w:p w14:paraId="12EA860D" w14:textId="77777777" w:rsidR="00975474" w:rsidRPr="00283879" w:rsidRDefault="00975474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</w:tcPr>
          <w:p w14:paraId="4A256774" w14:textId="77777777" w:rsidR="00975474" w:rsidRPr="00283879" w:rsidRDefault="00975474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B22F0E" w:rsidRPr="00A2165F" w14:paraId="6BA90E12" w14:textId="46C0469C" w:rsidTr="00602370">
        <w:trPr>
          <w:gridAfter w:val="1"/>
          <w:wAfter w:w="10" w:type="dxa"/>
          <w:trHeight w:val="340"/>
        </w:trPr>
        <w:tc>
          <w:tcPr>
            <w:tcW w:w="5718" w:type="dxa"/>
            <w:vAlign w:val="center"/>
          </w:tcPr>
          <w:p w14:paraId="0B32D9DD" w14:textId="77777777" w:rsidR="00B22F0E" w:rsidRPr="007B0C1D" w:rsidRDefault="00B22F0E" w:rsidP="002333CF">
            <w:pPr>
              <w:pStyle w:val="a2"/>
              <w:tabs>
                <w:tab w:val="clear" w:pos="1080"/>
              </w:tabs>
              <w:ind w:left="66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B0C1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54" w:type="dxa"/>
            <w:vAlign w:val="center"/>
          </w:tcPr>
          <w:p w14:paraId="38DC983A" w14:textId="77777777" w:rsidR="00B22F0E" w:rsidRPr="00A2165F" w:rsidRDefault="00B22F0E" w:rsidP="007026F6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dxa"/>
            <w:vAlign w:val="center"/>
          </w:tcPr>
          <w:p w14:paraId="01C8B19B" w14:textId="77777777" w:rsidR="00B22F0E" w:rsidRPr="00A2165F" w:rsidRDefault="00B22F0E" w:rsidP="002333C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vAlign w:val="center"/>
          </w:tcPr>
          <w:p w14:paraId="0B523432" w14:textId="77777777" w:rsidR="00B22F0E" w:rsidRPr="00A2165F" w:rsidRDefault="00B22F0E" w:rsidP="007026F6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22F0E" w:rsidRPr="00A2165F" w14:paraId="2553360D" w14:textId="26F85C15" w:rsidTr="00602370">
        <w:trPr>
          <w:gridAfter w:val="1"/>
          <w:wAfter w:w="10" w:type="dxa"/>
        </w:trPr>
        <w:tc>
          <w:tcPr>
            <w:tcW w:w="5718" w:type="dxa"/>
          </w:tcPr>
          <w:p w14:paraId="4F8DCA4E" w14:textId="77777777" w:rsidR="00B22F0E" w:rsidRPr="007B0C1D" w:rsidRDefault="00B22F0E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C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454" w:type="dxa"/>
          </w:tcPr>
          <w:p w14:paraId="0D96F41F" w14:textId="77777777" w:rsidR="00B22F0E" w:rsidRPr="00A2165F" w:rsidRDefault="00B22F0E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  <w:highlight w:val="yellow"/>
              </w:rPr>
            </w:pPr>
          </w:p>
        </w:tc>
        <w:tc>
          <w:tcPr>
            <w:tcW w:w="152" w:type="dxa"/>
          </w:tcPr>
          <w:p w14:paraId="731FFE4F" w14:textId="77777777" w:rsidR="00B22F0E" w:rsidRPr="00A2165F" w:rsidRDefault="00B22F0E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</w:tcPr>
          <w:p w14:paraId="2D6C0D9E" w14:textId="77777777" w:rsidR="00B22F0E" w:rsidRPr="00A2165F" w:rsidRDefault="00B22F0E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B22F0E" w:rsidRPr="00A2165F" w14:paraId="3EBDAE34" w14:textId="11DAE7D8" w:rsidTr="00602370">
        <w:trPr>
          <w:gridAfter w:val="1"/>
          <w:wAfter w:w="10" w:type="dxa"/>
        </w:trPr>
        <w:tc>
          <w:tcPr>
            <w:tcW w:w="5718" w:type="dxa"/>
          </w:tcPr>
          <w:p w14:paraId="044D476D" w14:textId="4C8AC0D4" w:rsidR="00B22F0E" w:rsidRPr="007B0C1D" w:rsidRDefault="00B22F0E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7B0C1D" w:rsidRPr="007B0C1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54" w:type="dxa"/>
          </w:tcPr>
          <w:p w14:paraId="23B9C4A4" w14:textId="75B33056" w:rsidR="00B22F0E" w:rsidRPr="007B0C1D" w:rsidRDefault="007B0C1D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C1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-</w:t>
            </w:r>
          </w:p>
        </w:tc>
        <w:tc>
          <w:tcPr>
            <w:tcW w:w="152" w:type="dxa"/>
          </w:tcPr>
          <w:p w14:paraId="28B98938" w14:textId="77777777" w:rsidR="00B22F0E" w:rsidRPr="007B0C1D" w:rsidRDefault="00B22F0E" w:rsidP="007B0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5" w:type="dxa"/>
          </w:tcPr>
          <w:p w14:paraId="70D1E150" w14:textId="6D4EFD41" w:rsidR="00B22F0E" w:rsidRPr="007B0C1D" w:rsidRDefault="007B0C1D" w:rsidP="0070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C1D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Pr="007B0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0C1D">
              <w:rPr>
                <w:rFonts w:asciiTheme="majorBidi" w:hAnsiTheme="majorBidi"/>
                <w:sz w:val="30"/>
                <w:szCs w:val="30"/>
                <w:cs/>
              </w:rPr>
              <w:t>241</w:t>
            </w:r>
          </w:p>
        </w:tc>
      </w:tr>
      <w:tr w:rsidR="00BD16D7" w:rsidRPr="00A2165F" w14:paraId="1515CA07" w14:textId="77777777" w:rsidTr="00602370">
        <w:trPr>
          <w:gridAfter w:val="1"/>
          <w:wAfter w:w="10" w:type="dxa"/>
        </w:trPr>
        <w:tc>
          <w:tcPr>
            <w:tcW w:w="5718" w:type="dxa"/>
          </w:tcPr>
          <w:p w14:paraId="2F227EB1" w14:textId="59A3E0FF" w:rsidR="00BD16D7" w:rsidRPr="007B0C1D" w:rsidRDefault="00BD16D7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6D7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</w:tcPr>
          <w:p w14:paraId="59630E63" w14:textId="15DC5F9C" w:rsidR="00BD16D7" w:rsidRPr="007B0C1D" w:rsidRDefault="00BD16D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65,521</w:t>
            </w:r>
          </w:p>
        </w:tc>
        <w:tc>
          <w:tcPr>
            <w:tcW w:w="152" w:type="dxa"/>
          </w:tcPr>
          <w:p w14:paraId="482BCDBF" w14:textId="77777777" w:rsidR="00BD16D7" w:rsidRPr="007B0C1D" w:rsidRDefault="00BD16D7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5" w:type="dxa"/>
          </w:tcPr>
          <w:p w14:paraId="5380F3CC" w14:textId="0B5A7B5C" w:rsidR="00BD16D7" w:rsidRPr="007B0C1D" w:rsidRDefault="00BD16D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</w:rPr>
              <w:t>54,445</w:t>
            </w:r>
          </w:p>
        </w:tc>
      </w:tr>
      <w:tr w:rsidR="00B22F0E" w:rsidRPr="00A2165F" w14:paraId="38B45F58" w14:textId="5238AE9E" w:rsidTr="00602370">
        <w:trPr>
          <w:gridAfter w:val="1"/>
          <w:wAfter w:w="10" w:type="dxa"/>
        </w:trPr>
        <w:tc>
          <w:tcPr>
            <w:tcW w:w="5718" w:type="dxa"/>
          </w:tcPr>
          <w:p w14:paraId="4C6BD943" w14:textId="77777777" w:rsidR="00B22F0E" w:rsidRPr="007B0C1D" w:rsidRDefault="00B22F0E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07AAF83" w14:textId="1FD27D13" w:rsidR="00B22F0E" w:rsidRPr="006657F9" w:rsidRDefault="00BD16D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  <w:r w:rsidRPr="006657F9"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81,90</w:t>
            </w:r>
            <w:r w:rsidR="001B582B" w:rsidRPr="006657F9"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5</w:t>
            </w:r>
          </w:p>
        </w:tc>
        <w:tc>
          <w:tcPr>
            <w:tcW w:w="152" w:type="dxa"/>
          </w:tcPr>
          <w:p w14:paraId="5DAC1C10" w14:textId="77777777" w:rsidR="00B22F0E" w:rsidRPr="006657F9" w:rsidRDefault="00B22F0E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EBD8C19" w14:textId="0D93EB62" w:rsidR="00B22F0E" w:rsidRPr="006657F9" w:rsidRDefault="00BD16D7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6657F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22F0E" w:rsidRPr="00A2165F" w14:paraId="41ECA853" w14:textId="6C047535" w:rsidTr="00602370">
        <w:trPr>
          <w:gridAfter w:val="1"/>
          <w:wAfter w:w="10" w:type="dxa"/>
        </w:trPr>
        <w:tc>
          <w:tcPr>
            <w:tcW w:w="5718" w:type="dxa"/>
          </w:tcPr>
          <w:p w14:paraId="7ABA78A6" w14:textId="77777777" w:rsidR="00B22F0E" w:rsidRPr="007B0C1D" w:rsidRDefault="00B22F0E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EB375A8" w14:textId="6600C962" w:rsidR="00B22F0E" w:rsidRPr="007B0C1D" w:rsidRDefault="007B0C1D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B0C1D">
              <w:rPr>
                <w:rFonts w:asciiTheme="majorBidi" w:hAnsiTheme="majorBidi" w:cstheme="majorBidi"/>
                <w:b/>
                <w:bCs/>
                <w:sz w:val="30"/>
              </w:rPr>
              <w:t>147,426</w:t>
            </w:r>
          </w:p>
        </w:tc>
        <w:tc>
          <w:tcPr>
            <w:tcW w:w="152" w:type="dxa"/>
          </w:tcPr>
          <w:p w14:paraId="25B5A9E4" w14:textId="77777777" w:rsidR="00B22F0E" w:rsidRPr="007B0C1D" w:rsidRDefault="00B22F0E" w:rsidP="00233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5434CF8" w14:textId="0DADF899" w:rsidR="00B22F0E" w:rsidRPr="007B0C1D" w:rsidRDefault="007B0C1D" w:rsidP="007026F6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B0C1D">
              <w:rPr>
                <w:rFonts w:asciiTheme="majorBidi" w:hAnsiTheme="majorBidi" w:cstheme="majorBidi"/>
                <w:b/>
                <w:bCs/>
                <w:sz w:val="30"/>
              </w:rPr>
              <w:t>90,686</w:t>
            </w:r>
          </w:p>
        </w:tc>
      </w:tr>
    </w:tbl>
    <w:p w14:paraId="5D82433C" w14:textId="62F4E77C" w:rsidR="00975474" w:rsidRPr="00176DFC" w:rsidRDefault="00975474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6167E5" w14:textId="7BDBB2F3" w:rsidR="007B0C1D" w:rsidRPr="00176DFC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66D10A9" w14:textId="1124EAF4" w:rsidR="007B0C1D" w:rsidRPr="00176DFC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0565806" w14:textId="3E5EB2F3" w:rsidR="007B0C1D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203E905" w14:textId="77777777" w:rsidR="00957B39" w:rsidRPr="00176DFC" w:rsidRDefault="00957B3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5749C4B" w14:textId="159CEAA6" w:rsidR="007B0C1D" w:rsidRPr="00176DFC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E2B075" w14:textId="2B0F2107" w:rsidR="00037ACB" w:rsidRDefault="0003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A4CC1A0" w14:textId="37D25E25" w:rsidR="003C2D2C" w:rsidRPr="006657F9" w:rsidRDefault="003C2D2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57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2DACEFB1" w14:textId="77777777" w:rsidR="003C2D2C" w:rsidRPr="0050194D" w:rsidRDefault="003C2D2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9"/>
        <w:gridCol w:w="1699"/>
        <w:gridCol w:w="233"/>
        <w:gridCol w:w="1528"/>
      </w:tblGrid>
      <w:tr w:rsidR="00B22F0E" w:rsidRPr="0050194D" w14:paraId="5783FC43" w14:textId="4D9533A0" w:rsidTr="0040571D">
        <w:trPr>
          <w:cantSplit/>
        </w:trPr>
        <w:tc>
          <w:tcPr>
            <w:tcW w:w="5329" w:type="dxa"/>
          </w:tcPr>
          <w:p w14:paraId="5E742799" w14:textId="77777777" w:rsidR="00B22F0E" w:rsidRPr="006657F9" w:rsidRDefault="00B22F0E" w:rsidP="0047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center"/>
          </w:tcPr>
          <w:p w14:paraId="292011AB" w14:textId="77777777" w:rsidR="00B22F0E" w:rsidRPr="006657F9" w:rsidRDefault="00B22F0E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7F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3" w:type="dxa"/>
            <w:vAlign w:val="center"/>
          </w:tcPr>
          <w:p w14:paraId="4E5294FA" w14:textId="77777777" w:rsidR="00B22F0E" w:rsidRPr="006657F9" w:rsidRDefault="00B22F0E" w:rsidP="00474E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center"/>
          </w:tcPr>
          <w:p w14:paraId="512A1C14" w14:textId="77777777" w:rsidR="00B22F0E" w:rsidRPr="006657F9" w:rsidRDefault="00B22F0E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7F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2F0E" w:rsidRPr="0050194D" w14:paraId="23D27547" w14:textId="342047E7" w:rsidTr="0040571D">
        <w:trPr>
          <w:cantSplit/>
        </w:trPr>
        <w:tc>
          <w:tcPr>
            <w:tcW w:w="5329" w:type="dxa"/>
          </w:tcPr>
          <w:p w14:paraId="7D717DBD" w14:textId="77777777" w:rsidR="00B22F0E" w:rsidRPr="006657F9" w:rsidRDefault="00B22F0E" w:rsidP="0047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0" w:type="dxa"/>
            <w:gridSpan w:val="3"/>
          </w:tcPr>
          <w:p w14:paraId="51EAEB53" w14:textId="1806FECE" w:rsidR="00B22F0E" w:rsidRPr="006657F9" w:rsidRDefault="00B22F0E" w:rsidP="00474E0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571D" w:rsidRPr="0050194D" w14:paraId="7558193D" w14:textId="3C52BA27" w:rsidTr="0040571D">
        <w:trPr>
          <w:cantSplit/>
        </w:trPr>
        <w:tc>
          <w:tcPr>
            <w:tcW w:w="5329" w:type="dxa"/>
          </w:tcPr>
          <w:p w14:paraId="5BE9F112" w14:textId="77777777" w:rsidR="0040571D" w:rsidRPr="006657F9" w:rsidRDefault="0040571D" w:rsidP="0040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99" w:type="dxa"/>
          </w:tcPr>
          <w:p w14:paraId="38D215EF" w14:textId="21B7330D" w:rsidR="0040571D" w:rsidRPr="006657F9" w:rsidDel="00123F30" w:rsidRDefault="0040571D" w:rsidP="0040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EA035DB" w14:textId="77777777" w:rsidR="0040571D" w:rsidRPr="006657F9" w:rsidRDefault="0040571D" w:rsidP="0040571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133F1011" w14:textId="1FBFF218" w:rsidR="0040571D" w:rsidRPr="006657F9" w:rsidRDefault="0040571D" w:rsidP="0040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A78" w:rsidRPr="0050194D" w14:paraId="6F9D2B0A" w14:textId="3C6EB6FF" w:rsidTr="0040571D">
        <w:trPr>
          <w:cantSplit/>
        </w:trPr>
        <w:tc>
          <w:tcPr>
            <w:tcW w:w="5329" w:type="dxa"/>
          </w:tcPr>
          <w:p w14:paraId="4FCD3AC9" w14:textId="77777777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</w:rPr>
            </w:pPr>
            <w:r w:rsidRPr="006657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99" w:type="dxa"/>
          </w:tcPr>
          <w:p w14:paraId="0F551427" w14:textId="52B77D73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94D">
              <w:rPr>
                <w:rFonts w:ascii="Angsana New" w:hAnsi="Angsana New"/>
                <w:sz w:val="30"/>
                <w:szCs w:val="30"/>
              </w:rPr>
              <w:t>30,388</w:t>
            </w:r>
          </w:p>
        </w:tc>
        <w:tc>
          <w:tcPr>
            <w:tcW w:w="233" w:type="dxa"/>
          </w:tcPr>
          <w:p w14:paraId="4DF2DB8F" w14:textId="77777777" w:rsidR="00383A78" w:rsidRPr="006657F9" w:rsidRDefault="00383A78" w:rsidP="00383A7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78DDCA0C" w14:textId="583BB8F1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94D">
              <w:rPr>
                <w:rFonts w:ascii="Angsana New" w:hAnsi="Angsana New"/>
                <w:sz w:val="30"/>
                <w:szCs w:val="30"/>
              </w:rPr>
              <w:t>28,873</w:t>
            </w:r>
          </w:p>
        </w:tc>
      </w:tr>
      <w:tr w:rsidR="00383A78" w:rsidRPr="0050194D" w14:paraId="7CBE41CE" w14:textId="06B9CC80" w:rsidTr="0040571D">
        <w:trPr>
          <w:cantSplit/>
          <w:trHeight w:val="318"/>
        </w:trPr>
        <w:tc>
          <w:tcPr>
            <w:tcW w:w="5329" w:type="dxa"/>
          </w:tcPr>
          <w:p w14:paraId="7B89020F" w14:textId="77777777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99" w:type="dxa"/>
          </w:tcPr>
          <w:p w14:paraId="5220FB26" w14:textId="6A58B250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94D"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  <w:tc>
          <w:tcPr>
            <w:tcW w:w="233" w:type="dxa"/>
          </w:tcPr>
          <w:p w14:paraId="564FCAD4" w14:textId="77777777" w:rsidR="00383A78" w:rsidRPr="006657F9" w:rsidRDefault="00383A78" w:rsidP="00383A7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4E2501AE" w14:textId="6D3A81C0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19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0194D">
              <w:rPr>
                <w:rFonts w:ascii="Angsana New" w:hAnsi="Angsana New"/>
                <w:sz w:val="30"/>
                <w:szCs w:val="30"/>
              </w:rPr>
              <w:t>,</w:t>
            </w:r>
            <w:r w:rsidRPr="0050194D">
              <w:rPr>
                <w:rFonts w:ascii="Angsana New" w:hAnsi="Angsana New"/>
                <w:sz w:val="30"/>
                <w:szCs w:val="30"/>
                <w:cs/>
              </w:rPr>
              <w:t>011</w:t>
            </w:r>
          </w:p>
        </w:tc>
      </w:tr>
      <w:tr w:rsidR="00383A78" w:rsidRPr="00A3778F" w14:paraId="1DCD4F55" w14:textId="5D25E1C5" w:rsidTr="0040571D">
        <w:trPr>
          <w:cantSplit/>
        </w:trPr>
        <w:tc>
          <w:tcPr>
            <w:tcW w:w="5329" w:type="dxa"/>
          </w:tcPr>
          <w:p w14:paraId="29EF749F" w14:textId="77777777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6259CA1B" w14:textId="5CDFBDCE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94D">
              <w:rPr>
                <w:rFonts w:ascii="Angsana New" w:hAnsi="Angsana New"/>
                <w:b/>
                <w:bCs/>
                <w:sz w:val="30"/>
                <w:szCs w:val="30"/>
              </w:rPr>
              <w:t>33,683</w:t>
            </w:r>
          </w:p>
        </w:tc>
        <w:tc>
          <w:tcPr>
            <w:tcW w:w="233" w:type="dxa"/>
          </w:tcPr>
          <w:p w14:paraId="29AB5F8D" w14:textId="77777777" w:rsidR="00383A78" w:rsidRPr="006657F9" w:rsidRDefault="00383A78" w:rsidP="00383A7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2E7D73B9" w14:textId="1938C5B9" w:rsidR="00383A78" w:rsidRPr="006657F9" w:rsidRDefault="00383A78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94D">
              <w:rPr>
                <w:rFonts w:ascii="Angsana New" w:hAnsi="Angsana New"/>
                <w:b/>
                <w:bCs/>
                <w:sz w:val="30"/>
                <w:szCs w:val="30"/>
              </w:rPr>
              <w:t>31,884</w:t>
            </w:r>
          </w:p>
        </w:tc>
      </w:tr>
    </w:tbl>
    <w:p w14:paraId="3C785BEB" w14:textId="77777777" w:rsidR="003C2D2C" w:rsidRPr="00176DFC" w:rsidRDefault="003C2D2C" w:rsidP="003C2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FF1CA1" w14:textId="48630D8A" w:rsidR="003C2D2C" w:rsidRPr="007026F6" w:rsidRDefault="003C2D2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026F6">
        <w:rPr>
          <w:rFonts w:ascii="Angsana New" w:hAnsi="Angsana New"/>
          <w:sz w:val="30"/>
          <w:szCs w:val="30"/>
          <w:cs/>
        </w:rPr>
        <w:t>ค่าตอบแทนคณะกรรมการ</w:t>
      </w:r>
      <w:r w:rsidR="004E4FC7" w:rsidRPr="007026F6">
        <w:rPr>
          <w:rFonts w:ascii="Angsana New" w:hAnsi="Angsana New"/>
          <w:sz w:val="30"/>
          <w:szCs w:val="30"/>
          <w:cs/>
        </w:rPr>
        <w:t>กลุ่มบริษัท</w:t>
      </w:r>
      <w:r w:rsidRPr="007026F6">
        <w:rPr>
          <w:rFonts w:ascii="Angsana New" w:hAnsi="Angsana New"/>
          <w:sz w:val="30"/>
          <w:szCs w:val="30"/>
          <w:cs/>
        </w:rPr>
        <w:t>และผู้บริหารสำคัญ ประกอบด้วย ค่าตอบแทนที่จ่ายให้แก่คณะกรรมการบริษัทเอสซีจี ผลิตภัณฑ์ก่อสร้าง จำกัด และบริษัทย่อย ตามข้อบังคับของบริษัท และค่าตอบแทนที่จ่ายให้แก่ผู้บริหารของกลุ่มบริษัท ซึ่งได้แก่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228969A4" w14:textId="77777777" w:rsidR="00AE4B20" w:rsidRPr="007026F6" w:rsidRDefault="00AE4B2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BE9D85E" w14:textId="0C5B25FE" w:rsidR="00DD1588" w:rsidRPr="00283879" w:rsidRDefault="00DD1588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9" w:name="_Hlk30942232"/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  <w:bookmarkEnd w:id="9"/>
      <w:r w:rsidR="007241C7" w:rsidRPr="002838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51E3869" w14:textId="77777777" w:rsidR="00E92C55" w:rsidRPr="00176DFC" w:rsidRDefault="00E92C5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9"/>
        <w:gridCol w:w="1383"/>
        <w:gridCol w:w="144"/>
        <w:gridCol w:w="1383"/>
      </w:tblGrid>
      <w:tr w:rsidR="000B52CF" w:rsidRPr="003C2D2C" w14:paraId="6430F082" w14:textId="68BFE2BC" w:rsidTr="00320266">
        <w:tc>
          <w:tcPr>
            <w:tcW w:w="5879" w:type="dxa"/>
          </w:tcPr>
          <w:p w14:paraId="1366D8B5" w14:textId="77777777" w:rsidR="000B52CF" w:rsidRPr="003C2D2C" w:rsidRDefault="000B52CF" w:rsidP="007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6B9452F2" w14:textId="328991FC" w:rsidR="000B52CF" w:rsidRPr="00F70F21" w:rsidRDefault="000B52CF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F21">
              <w:rPr>
                <w:rFonts w:ascii="Angsana New" w:hAnsi="Angsana New"/>
                <w:sz w:val="30"/>
                <w:szCs w:val="30"/>
              </w:rPr>
              <w:t>256</w:t>
            </w:r>
            <w:r w:rsidRPr="00F70F21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44" w:type="dxa"/>
            <w:vAlign w:val="center"/>
          </w:tcPr>
          <w:p w14:paraId="343EFAC9" w14:textId="77777777" w:rsidR="000B52CF" w:rsidRPr="00F70F21" w:rsidRDefault="000B52CF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6F27C802" w14:textId="62B245F7" w:rsidR="000B52CF" w:rsidRPr="00F70F21" w:rsidRDefault="000B52CF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21">
              <w:rPr>
                <w:rFonts w:ascii="Angsana New" w:hAnsi="Angsana New"/>
                <w:sz w:val="30"/>
                <w:szCs w:val="30"/>
              </w:rPr>
              <w:t>256</w:t>
            </w:r>
            <w:r w:rsidRPr="00F70F2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0B52CF" w:rsidRPr="003C2D2C" w14:paraId="500F7849" w14:textId="16F1337F" w:rsidTr="00320266">
        <w:tc>
          <w:tcPr>
            <w:tcW w:w="5879" w:type="dxa"/>
          </w:tcPr>
          <w:p w14:paraId="448787C3" w14:textId="77777777" w:rsidR="000B52CF" w:rsidRPr="003C2D2C" w:rsidRDefault="000B52CF" w:rsidP="007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5BB74BC2" w14:textId="41EB807C" w:rsidR="000B52CF" w:rsidRPr="003C2D2C" w:rsidRDefault="000B52CF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D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3C2D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C2D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20266" w:rsidRPr="003C2D2C" w14:paraId="134157B9" w14:textId="21E24BC3" w:rsidTr="00320266">
        <w:tc>
          <w:tcPr>
            <w:tcW w:w="5879" w:type="dxa"/>
          </w:tcPr>
          <w:p w14:paraId="21D16D1E" w14:textId="4119EDB3" w:rsidR="00320266" w:rsidRPr="003C2D2C" w:rsidRDefault="00320266" w:rsidP="0032026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72574">
              <w:rPr>
                <w:rFonts w:asciiTheme="majorBidi" w:hAnsiTheme="majorBidi" w:cs="Angsana New"/>
                <w:cs/>
                <w:lang w:val="en-US"/>
              </w:rPr>
              <w:t>เงินสดและเงินฝากธนาคาร</w:t>
            </w:r>
          </w:p>
        </w:tc>
        <w:tc>
          <w:tcPr>
            <w:tcW w:w="1383" w:type="dxa"/>
          </w:tcPr>
          <w:p w14:paraId="7A53DE54" w14:textId="6AA7F9E8" w:rsidR="00320266" w:rsidRPr="00683700" w:rsidRDefault="00320266" w:rsidP="0032026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1,309,425</w:t>
            </w:r>
          </w:p>
        </w:tc>
        <w:tc>
          <w:tcPr>
            <w:tcW w:w="144" w:type="dxa"/>
          </w:tcPr>
          <w:p w14:paraId="7E8532D3" w14:textId="77777777" w:rsidR="00320266" w:rsidRPr="00683700" w:rsidRDefault="00320266" w:rsidP="00320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6FBC1A9" w14:textId="3B11BE2F" w:rsidR="00320266" w:rsidRPr="00683700" w:rsidRDefault="00320266" w:rsidP="0032026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2,919,254</w:t>
            </w:r>
          </w:p>
        </w:tc>
      </w:tr>
      <w:tr w:rsidR="00320266" w:rsidRPr="003C2D2C" w14:paraId="650EA9A6" w14:textId="516369D7" w:rsidTr="00320266">
        <w:tc>
          <w:tcPr>
            <w:tcW w:w="5879" w:type="dxa"/>
          </w:tcPr>
          <w:p w14:paraId="5D4B6F21" w14:textId="371FCE5A" w:rsidR="00320266" w:rsidRPr="003C2D2C" w:rsidRDefault="00320266" w:rsidP="00320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2D2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83" w:type="dxa"/>
          </w:tcPr>
          <w:p w14:paraId="31F33203" w14:textId="19F89F58" w:rsidR="00320266" w:rsidRPr="004E6526" w:rsidRDefault="00320266" w:rsidP="0032026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65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507,096</w:t>
            </w:r>
          </w:p>
        </w:tc>
        <w:tc>
          <w:tcPr>
            <w:tcW w:w="144" w:type="dxa"/>
          </w:tcPr>
          <w:p w14:paraId="59D25B94" w14:textId="77777777" w:rsidR="00320266" w:rsidRPr="00683700" w:rsidRDefault="00320266" w:rsidP="00320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6102955" w14:textId="395E8CF8" w:rsidR="00320266" w:rsidRPr="00683700" w:rsidRDefault="00320266" w:rsidP="0032026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499,749</w:t>
            </w:r>
          </w:p>
        </w:tc>
      </w:tr>
      <w:tr w:rsidR="00320266" w:rsidRPr="003C2D2C" w14:paraId="171AA7C8" w14:textId="0AE69838" w:rsidTr="00320266">
        <w:tc>
          <w:tcPr>
            <w:tcW w:w="5879" w:type="dxa"/>
          </w:tcPr>
          <w:p w14:paraId="7E8F243C" w14:textId="77777777" w:rsidR="00320266" w:rsidRPr="003C2D2C" w:rsidRDefault="00320266" w:rsidP="0032026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C2D2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46E1751" w14:textId="5DC97558" w:rsidR="00320266" w:rsidRPr="004E6526" w:rsidRDefault="00320266" w:rsidP="0032026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E65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1,816,521</w:t>
            </w:r>
          </w:p>
        </w:tc>
        <w:tc>
          <w:tcPr>
            <w:tcW w:w="144" w:type="dxa"/>
          </w:tcPr>
          <w:p w14:paraId="1E8172A4" w14:textId="77777777" w:rsidR="00320266" w:rsidRPr="00E72574" w:rsidRDefault="00320266" w:rsidP="00320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717CCDA" w14:textId="7E834989" w:rsidR="00320266" w:rsidRPr="00E72574" w:rsidRDefault="00320266" w:rsidP="0032026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7257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  <w:t>3</w:t>
            </w:r>
            <w:r w:rsidRPr="00E725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257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  <w:t>419</w:t>
            </w:r>
            <w:r w:rsidRPr="00E725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2574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  <w:t>003</w:t>
            </w:r>
          </w:p>
        </w:tc>
      </w:tr>
    </w:tbl>
    <w:p w14:paraId="3FD55CF0" w14:textId="7AF63912" w:rsidR="00833E16" w:rsidRPr="00176DFC" w:rsidRDefault="00833E1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48B2F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D22919" w14:textId="4D26818B" w:rsidR="00BB5A3A" w:rsidRPr="002333CF" w:rsidRDefault="00BB5A3A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882"/>
        <w:gridCol w:w="1571"/>
        <w:gridCol w:w="262"/>
        <w:gridCol w:w="16"/>
        <w:gridCol w:w="1469"/>
      </w:tblGrid>
      <w:tr w:rsidR="000B52CF" w:rsidRPr="009D7F7C" w14:paraId="7772D08B" w14:textId="7F9678A7" w:rsidTr="006657F9">
        <w:trPr>
          <w:cantSplit/>
          <w:trHeight w:val="406"/>
        </w:trPr>
        <w:tc>
          <w:tcPr>
            <w:tcW w:w="5027" w:type="dxa"/>
          </w:tcPr>
          <w:p w14:paraId="20C96C9B" w14:textId="77777777" w:rsidR="000B52CF" w:rsidRPr="00BB5A3A" w:rsidRDefault="000B52CF" w:rsidP="002333CF">
            <w:pPr>
              <w:ind w:left="165" w:hanging="9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B5A3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964" w:type="dxa"/>
            <w:vAlign w:val="center"/>
          </w:tcPr>
          <w:p w14:paraId="2486CBE7" w14:textId="2BE64A1E" w:rsidR="000B52CF" w:rsidRPr="00764052" w:rsidRDefault="000B52CF" w:rsidP="006657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640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9" w:type="dxa"/>
            <w:vAlign w:val="center"/>
          </w:tcPr>
          <w:p w14:paraId="6A583FF6" w14:textId="6C32F144" w:rsidR="000B52CF" w:rsidRPr="00764052" w:rsidRDefault="000B52CF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05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  <w:vAlign w:val="center"/>
          </w:tcPr>
          <w:p w14:paraId="569AAF69" w14:textId="77777777" w:rsidR="000B52CF" w:rsidRPr="00764052" w:rsidRDefault="000B52CF" w:rsidP="002333CF">
            <w:pPr>
              <w:pStyle w:val="acctfourfigures"/>
              <w:tabs>
                <w:tab w:val="decimal" w:pos="9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625" w:type="dxa"/>
            <w:gridSpan w:val="2"/>
            <w:vAlign w:val="center"/>
          </w:tcPr>
          <w:p w14:paraId="07483055" w14:textId="795EA40D" w:rsidR="000B52CF" w:rsidRPr="00764052" w:rsidRDefault="000B52CF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4052">
              <w:rPr>
                <w:rFonts w:ascii="Angsana New" w:hAnsi="Angsana New"/>
                <w:sz w:val="30"/>
                <w:szCs w:val="30"/>
              </w:rPr>
              <w:t>256</w:t>
            </w:r>
            <w:r w:rsidRPr="0076405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B52CF" w:rsidRPr="009D7F7C" w14:paraId="61D07A76" w14:textId="4EAD518B" w:rsidTr="006657F9">
        <w:trPr>
          <w:cantSplit/>
          <w:trHeight w:val="420"/>
        </w:trPr>
        <w:tc>
          <w:tcPr>
            <w:tcW w:w="5027" w:type="dxa"/>
          </w:tcPr>
          <w:p w14:paraId="0AB75006" w14:textId="77777777" w:rsidR="000B52CF" w:rsidRPr="009D7F7C" w:rsidRDefault="000B52CF" w:rsidP="002333C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2A3FEAC2" w14:textId="77777777" w:rsidR="000B52CF" w:rsidRDefault="000B52CF" w:rsidP="002333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29" w:type="dxa"/>
            <w:gridSpan w:val="4"/>
          </w:tcPr>
          <w:p w14:paraId="35859C78" w14:textId="62491F3A" w:rsidR="000B52CF" w:rsidRPr="009D7F7C" w:rsidRDefault="000B52CF" w:rsidP="002333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52CF" w:rsidRPr="009D7F7C" w14:paraId="65BCFE77" w14:textId="62B993F7" w:rsidTr="006657F9">
        <w:trPr>
          <w:cantSplit/>
          <w:trHeight w:val="345"/>
        </w:trPr>
        <w:tc>
          <w:tcPr>
            <w:tcW w:w="5027" w:type="dxa"/>
          </w:tcPr>
          <w:p w14:paraId="15F6FD07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D7F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D7F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D7F7C"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64" w:type="dxa"/>
          </w:tcPr>
          <w:p w14:paraId="22AE7DB9" w14:textId="77777777" w:rsidR="000B52CF" w:rsidRPr="00F3238D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3F55A832" w14:textId="711DE386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dxa"/>
            <w:gridSpan w:val="2"/>
          </w:tcPr>
          <w:p w14:paraId="542257E9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4936601" w14:textId="77777777" w:rsidR="000B52CF" w:rsidRPr="00F3238D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52CF" w:rsidRPr="009D7F7C" w14:paraId="5B4B289C" w14:textId="100DA54A" w:rsidTr="006657F9">
        <w:trPr>
          <w:cantSplit/>
          <w:trHeight w:val="345"/>
        </w:trPr>
        <w:tc>
          <w:tcPr>
            <w:tcW w:w="5027" w:type="dxa"/>
          </w:tcPr>
          <w:p w14:paraId="1E7B0DB9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64" w:type="dxa"/>
          </w:tcPr>
          <w:p w14:paraId="4BCDCDBA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71CA3AA9" w14:textId="1B19E75E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dxa"/>
            <w:gridSpan w:val="2"/>
          </w:tcPr>
          <w:p w14:paraId="76395808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0F327D1" w14:textId="77777777" w:rsidR="000B52CF" w:rsidRPr="009D7F7C" w:rsidRDefault="000B52CF" w:rsidP="00C237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2CF" w:rsidRPr="009D7F7C" w14:paraId="2B40A3FC" w14:textId="241075E3" w:rsidTr="006657F9">
        <w:trPr>
          <w:cantSplit/>
          <w:trHeight w:val="345"/>
        </w:trPr>
        <w:tc>
          <w:tcPr>
            <w:tcW w:w="5027" w:type="dxa"/>
          </w:tcPr>
          <w:p w14:paraId="6D61BE8A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64" w:type="dxa"/>
          </w:tcPr>
          <w:p w14:paraId="6A360FDE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9D7941D" w14:textId="315A2479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dxa"/>
            <w:gridSpan w:val="2"/>
          </w:tcPr>
          <w:p w14:paraId="3E5A1099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03BA549" w14:textId="77777777" w:rsidR="000B52CF" w:rsidRPr="009D7F7C" w:rsidRDefault="000B52CF" w:rsidP="00C237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2CF" w:rsidRPr="009D7F7C" w14:paraId="69C76E71" w14:textId="0F960AF8" w:rsidTr="006657F9">
        <w:trPr>
          <w:cantSplit/>
          <w:trHeight w:val="345"/>
        </w:trPr>
        <w:tc>
          <w:tcPr>
            <w:tcW w:w="5027" w:type="dxa"/>
          </w:tcPr>
          <w:p w14:paraId="69DFB271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964" w:type="dxa"/>
          </w:tcPr>
          <w:p w14:paraId="576AF9EF" w14:textId="77777777" w:rsidR="000B52CF" w:rsidRPr="00984189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719" w:type="dxa"/>
          </w:tcPr>
          <w:p w14:paraId="45CD8639" w14:textId="3AD8F99D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23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575,124</w:t>
            </w:r>
          </w:p>
        </w:tc>
        <w:tc>
          <w:tcPr>
            <w:tcW w:w="302" w:type="dxa"/>
            <w:gridSpan w:val="2"/>
          </w:tcPr>
          <w:p w14:paraId="78A30521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108CDAF" w14:textId="313D942F" w:rsidR="000B52CF" w:rsidRPr="009D7F7C" w:rsidRDefault="00842CC5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578,493</w:t>
            </w:r>
          </w:p>
        </w:tc>
      </w:tr>
      <w:tr w:rsidR="000B52CF" w:rsidRPr="009D7F7C" w14:paraId="107A4090" w14:textId="52A31EC2" w:rsidTr="006657F9">
        <w:trPr>
          <w:cantSplit/>
          <w:trHeight w:val="345"/>
        </w:trPr>
        <w:tc>
          <w:tcPr>
            <w:tcW w:w="5027" w:type="dxa"/>
          </w:tcPr>
          <w:p w14:paraId="22E4C3E9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64" w:type="dxa"/>
          </w:tcPr>
          <w:p w14:paraId="1CF31F9E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3D3C99D6" w14:textId="3E033ACA" w:rsidR="000B52CF" w:rsidRPr="00F3238D" w:rsidRDefault="000B52CF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2" w:type="dxa"/>
            <w:gridSpan w:val="2"/>
          </w:tcPr>
          <w:p w14:paraId="58E67890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CAC13A4" w14:textId="77777777" w:rsidR="000B52CF" w:rsidRPr="009D7F7C" w:rsidRDefault="000B52CF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B52CF" w:rsidRPr="009D7F7C" w14:paraId="0E7984DD" w14:textId="7AA475AB" w:rsidTr="006657F9">
        <w:trPr>
          <w:cantSplit/>
          <w:trHeight w:val="345"/>
        </w:trPr>
        <w:tc>
          <w:tcPr>
            <w:tcW w:w="5027" w:type="dxa"/>
          </w:tcPr>
          <w:p w14:paraId="3D0BA0D1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64" w:type="dxa"/>
          </w:tcPr>
          <w:p w14:paraId="38011353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022536DD" w14:textId="6418927B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23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68,7</w:t>
            </w:r>
            <w:r w:rsidR="009E50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302" w:type="dxa"/>
            <w:gridSpan w:val="2"/>
          </w:tcPr>
          <w:p w14:paraId="68B673F4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3A8B5646" w14:textId="14DF5F1F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</w:t>
            </w:r>
            <w:r w:rsidRPr="001C3F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603</w:t>
            </w:r>
          </w:p>
        </w:tc>
      </w:tr>
      <w:tr w:rsidR="000B52CF" w:rsidRPr="009D7F7C" w14:paraId="17F49560" w14:textId="77206BE1" w:rsidTr="006657F9">
        <w:trPr>
          <w:cantSplit/>
          <w:trHeight w:val="345"/>
        </w:trPr>
        <w:tc>
          <w:tcPr>
            <w:tcW w:w="5027" w:type="dxa"/>
          </w:tcPr>
          <w:p w14:paraId="66EAC60F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964" w:type="dxa"/>
          </w:tcPr>
          <w:p w14:paraId="21A7B985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57BD1AFE" w14:textId="4CFFF79C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57,182</w:t>
            </w:r>
          </w:p>
        </w:tc>
        <w:tc>
          <w:tcPr>
            <w:tcW w:w="302" w:type="dxa"/>
            <w:gridSpan w:val="2"/>
          </w:tcPr>
          <w:p w14:paraId="0CC1718C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742DB138" w14:textId="3F7A2F84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72</w:t>
            </w:r>
            <w:r w:rsidRPr="001C3F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855</w:t>
            </w:r>
          </w:p>
        </w:tc>
      </w:tr>
      <w:tr w:rsidR="000B52CF" w:rsidRPr="009D7F7C" w14:paraId="26DDB62A" w14:textId="3AD7C5C5" w:rsidTr="006657F9">
        <w:trPr>
          <w:cantSplit/>
          <w:trHeight w:val="345"/>
        </w:trPr>
        <w:tc>
          <w:tcPr>
            <w:tcW w:w="5027" w:type="dxa"/>
          </w:tcPr>
          <w:p w14:paraId="1D134A3C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964" w:type="dxa"/>
          </w:tcPr>
          <w:p w14:paraId="1A21C284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0813A8C8" w14:textId="0977F374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157,027</w:t>
            </w:r>
          </w:p>
        </w:tc>
        <w:tc>
          <w:tcPr>
            <w:tcW w:w="302" w:type="dxa"/>
            <w:gridSpan w:val="2"/>
          </w:tcPr>
          <w:p w14:paraId="753EB0FB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01189376" w14:textId="0E337AC8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104</w:t>
            </w:r>
            <w:r w:rsidRPr="001C3F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431</w:t>
            </w:r>
          </w:p>
        </w:tc>
      </w:tr>
      <w:tr w:rsidR="001C3FDD" w:rsidRPr="009D7F7C" w14:paraId="7271C49D" w14:textId="77777777" w:rsidTr="006657F9">
        <w:trPr>
          <w:cantSplit/>
          <w:trHeight w:val="345"/>
        </w:trPr>
        <w:tc>
          <w:tcPr>
            <w:tcW w:w="5027" w:type="dxa"/>
          </w:tcPr>
          <w:p w14:paraId="7A447539" w14:textId="0511FC0A" w:rsidR="001C3FDD" w:rsidRPr="009D7F7C" w:rsidRDefault="006657F9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C3FDD" w:rsidRPr="00FB5C5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E40001" w:rsidRPr="00FB5C51">
              <w:rPr>
                <w:rFonts w:ascii="Angsana New" w:hAnsi="Angsana New"/>
                <w:sz w:val="30"/>
                <w:szCs w:val="30"/>
              </w:rPr>
              <w:t>12</w:t>
            </w:r>
            <w:r w:rsidR="001C3FDD" w:rsidRPr="00FB5C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64" w:type="dxa"/>
          </w:tcPr>
          <w:p w14:paraId="2F51FA27" w14:textId="77777777" w:rsidR="001C3FDD" w:rsidRPr="009D7F7C" w:rsidRDefault="001C3FDD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76F67A1D" w14:textId="4E970170" w:rsidR="001C3FDD" w:rsidRPr="00F3238D" w:rsidRDefault="00F3238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16,058</w:t>
            </w:r>
          </w:p>
        </w:tc>
        <w:tc>
          <w:tcPr>
            <w:tcW w:w="302" w:type="dxa"/>
            <w:gridSpan w:val="2"/>
          </w:tcPr>
          <w:p w14:paraId="68B7A378" w14:textId="77777777" w:rsidR="001C3FDD" w:rsidRPr="009D7F7C" w:rsidRDefault="001C3FDD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68071306" w14:textId="4264DC8B" w:rsidR="001C3FDD" w:rsidRPr="001C3FDD" w:rsidRDefault="001C3FD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40</w:t>
            </w:r>
            <w:r w:rsidRPr="001C3F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C3FD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882</w:t>
            </w:r>
          </w:p>
        </w:tc>
      </w:tr>
      <w:tr w:rsidR="000B52CF" w:rsidRPr="009D7F7C" w14:paraId="3E59BA9D" w14:textId="4C641D8E" w:rsidTr="006657F9">
        <w:trPr>
          <w:cantSplit/>
          <w:trHeight w:hRule="exact" w:val="114"/>
        </w:trPr>
        <w:tc>
          <w:tcPr>
            <w:tcW w:w="5027" w:type="dxa"/>
          </w:tcPr>
          <w:p w14:paraId="22A227C0" w14:textId="77777777" w:rsidR="000B52CF" w:rsidRPr="009D7F7C" w:rsidRDefault="000B52CF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7B0EDEC7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1DBC276" w14:textId="1C301128" w:rsidR="000B52CF" w:rsidRPr="00F3238D" w:rsidRDefault="000B52CF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2" w:type="dxa"/>
            <w:gridSpan w:val="2"/>
          </w:tcPr>
          <w:p w14:paraId="26BFF290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CC93742" w14:textId="77777777" w:rsidR="000B52CF" w:rsidRPr="009D7F7C" w:rsidRDefault="000B52CF" w:rsidP="003F68BB">
            <w:pPr>
              <w:pStyle w:val="acctfourfigures"/>
              <w:tabs>
                <w:tab w:val="decimal" w:pos="95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52CF" w:rsidRPr="009D7F7C" w14:paraId="72C9D03F" w14:textId="536867FF" w:rsidTr="006657F9">
        <w:trPr>
          <w:cantSplit/>
          <w:trHeight w:val="345"/>
        </w:trPr>
        <w:tc>
          <w:tcPr>
            <w:tcW w:w="5027" w:type="dxa"/>
            <w:shd w:val="clear" w:color="auto" w:fill="auto"/>
          </w:tcPr>
          <w:p w14:paraId="1358F87F" w14:textId="77777777" w:rsidR="000B52CF" w:rsidRPr="00842CC5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0D0E1DA" w14:textId="1A0BF5B3" w:rsidR="000B52CF" w:rsidRPr="00842CC5" w:rsidRDefault="006657F9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5741E359" w14:textId="472DE337" w:rsidR="000B52CF" w:rsidRPr="00842CC5" w:rsidRDefault="00F3238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2C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874,12</w:t>
            </w:r>
            <w:r w:rsidR="009E50CA" w:rsidRPr="00842C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2" w:type="dxa"/>
            <w:gridSpan w:val="2"/>
            <w:shd w:val="clear" w:color="auto" w:fill="auto"/>
          </w:tcPr>
          <w:p w14:paraId="15BBA48D" w14:textId="77777777" w:rsidR="000B52CF" w:rsidRPr="00842CC5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</w:tcPr>
          <w:p w14:paraId="5AA4792E" w14:textId="1B696D44" w:rsidR="000B52CF" w:rsidRPr="00842CC5" w:rsidRDefault="00842CC5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856,264</w:t>
            </w:r>
          </w:p>
        </w:tc>
      </w:tr>
      <w:tr w:rsidR="000B52CF" w:rsidRPr="009D7F7C" w14:paraId="6D1323E8" w14:textId="5A29C149" w:rsidTr="006657F9">
        <w:trPr>
          <w:cantSplit/>
          <w:trHeight w:val="345"/>
        </w:trPr>
        <w:tc>
          <w:tcPr>
            <w:tcW w:w="5027" w:type="dxa"/>
          </w:tcPr>
          <w:p w14:paraId="4346E85D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7ED6111C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124D0BC8" w14:textId="387515E7" w:rsidR="000B52CF" w:rsidRPr="009D7F7C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dxa"/>
            <w:gridSpan w:val="2"/>
          </w:tcPr>
          <w:p w14:paraId="30C9C2E3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7464007" w14:textId="77777777" w:rsidR="000B52CF" w:rsidRPr="009D7F7C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2CF" w:rsidRPr="009D7F7C" w14:paraId="0F002606" w14:textId="78BF991C" w:rsidTr="006657F9">
        <w:trPr>
          <w:cantSplit/>
          <w:trHeight w:val="345"/>
        </w:trPr>
        <w:tc>
          <w:tcPr>
            <w:tcW w:w="5027" w:type="dxa"/>
          </w:tcPr>
          <w:p w14:paraId="1255738B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64" w:type="dxa"/>
          </w:tcPr>
          <w:p w14:paraId="4EE50659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733E6380" w14:textId="755B6956" w:rsidR="000B52CF" w:rsidRPr="009D7F7C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dxa"/>
            <w:gridSpan w:val="2"/>
          </w:tcPr>
          <w:p w14:paraId="3B7C14B2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232B96C" w14:textId="77777777" w:rsidR="000B52CF" w:rsidRPr="009D7F7C" w:rsidRDefault="000B52CF" w:rsidP="003F68B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2CF" w:rsidRPr="009D7F7C" w14:paraId="29DB7BA1" w14:textId="6AFA6F30" w:rsidTr="006657F9">
        <w:trPr>
          <w:cantSplit/>
          <w:trHeight w:val="345"/>
        </w:trPr>
        <w:tc>
          <w:tcPr>
            <w:tcW w:w="5027" w:type="dxa"/>
          </w:tcPr>
          <w:p w14:paraId="13BF7A17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964" w:type="dxa"/>
          </w:tcPr>
          <w:p w14:paraId="5641A350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9" w:type="dxa"/>
          </w:tcPr>
          <w:p w14:paraId="33BB89E4" w14:textId="53516E72" w:rsidR="000B52CF" w:rsidRPr="009D7F7C" w:rsidRDefault="009E50CA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0CA">
              <w:rPr>
                <w:rFonts w:ascii="Angsana New" w:hAnsi="Angsana New"/>
                <w:sz w:val="30"/>
                <w:szCs w:val="30"/>
                <w:lang w:val="en-US" w:bidi="th-TH"/>
              </w:rPr>
              <w:t>2,150,231</w:t>
            </w:r>
          </w:p>
        </w:tc>
        <w:tc>
          <w:tcPr>
            <w:tcW w:w="302" w:type="dxa"/>
            <w:gridSpan w:val="2"/>
          </w:tcPr>
          <w:p w14:paraId="3CA5B8E2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3CB293C3" w14:textId="4634F100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FDD">
              <w:rPr>
                <w:rFonts w:ascii="Angsana New" w:hAnsi="Angsana New"/>
                <w:sz w:val="30"/>
                <w:szCs w:val="30"/>
              </w:rPr>
              <w:t>2,474,230</w:t>
            </w:r>
          </w:p>
        </w:tc>
      </w:tr>
      <w:tr w:rsidR="000B52CF" w:rsidRPr="009D7F7C" w14:paraId="078E2EA9" w14:textId="7BF23836" w:rsidTr="006657F9">
        <w:trPr>
          <w:cantSplit/>
          <w:trHeight w:val="345"/>
        </w:trPr>
        <w:tc>
          <w:tcPr>
            <w:tcW w:w="5027" w:type="dxa"/>
          </w:tcPr>
          <w:p w14:paraId="64229685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64" w:type="dxa"/>
          </w:tcPr>
          <w:p w14:paraId="70AAD3A3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1DF54DA7" w14:textId="2F231A0B" w:rsidR="000B52CF" w:rsidRPr="009D7F7C" w:rsidRDefault="000B52CF" w:rsidP="003F68B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dxa"/>
            <w:gridSpan w:val="2"/>
          </w:tcPr>
          <w:p w14:paraId="66B0B145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38D8759" w14:textId="77777777" w:rsidR="000B52CF" w:rsidRPr="00F3238D" w:rsidRDefault="000B52CF" w:rsidP="003F68B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52CF" w:rsidRPr="009D7F7C" w14:paraId="553C3B25" w14:textId="25DA6332" w:rsidTr="006657F9">
        <w:trPr>
          <w:cantSplit/>
          <w:trHeight w:val="345"/>
        </w:trPr>
        <w:tc>
          <w:tcPr>
            <w:tcW w:w="5027" w:type="dxa"/>
          </w:tcPr>
          <w:p w14:paraId="74A0CE40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64" w:type="dxa"/>
          </w:tcPr>
          <w:p w14:paraId="0468BA0A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58156AAE" w14:textId="5D9D4BED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38D">
              <w:rPr>
                <w:rFonts w:ascii="Angsana New" w:hAnsi="Angsana New"/>
                <w:sz w:val="30"/>
                <w:szCs w:val="30"/>
              </w:rPr>
              <w:t>438,450</w:t>
            </w:r>
          </w:p>
        </w:tc>
        <w:tc>
          <w:tcPr>
            <w:tcW w:w="302" w:type="dxa"/>
            <w:gridSpan w:val="2"/>
          </w:tcPr>
          <w:p w14:paraId="48AA71BF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DDA92BD" w14:textId="233B5828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FDD">
              <w:rPr>
                <w:rFonts w:ascii="Angsana New" w:hAnsi="Angsana New"/>
                <w:sz w:val="30"/>
                <w:szCs w:val="30"/>
              </w:rPr>
              <w:t>458,480</w:t>
            </w:r>
          </w:p>
        </w:tc>
      </w:tr>
      <w:tr w:rsidR="000B52CF" w:rsidRPr="009D7F7C" w14:paraId="15571601" w14:textId="33C88B8A" w:rsidTr="006657F9">
        <w:trPr>
          <w:cantSplit/>
          <w:trHeight w:val="345"/>
        </w:trPr>
        <w:tc>
          <w:tcPr>
            <w:tcW w:w="5027" w:type="dxa"/>
          </w:tcPr>
          <w:p w14:paraId="02B5D628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964" w:type="dxa"/>
          </w:tcPr>
          <w:p w14:paraId="18043899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14E57C99" w14:textId="551BA201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38D">
              <w:rPr>
                <w:rFonts w:ascii="Angsana New" w:hAnsi="Angsana New"/>
                <w:sz w:val="30"/>
                <w:szCs w:val="30"/>
              </w:rPr>
              <w:t>311,697</w:t>
            </w:r>
          </w:p>
        </w:tc>
        <w:tc>
          <w:tcPr>
            <w:tcW w:w="302" w:type="dxa"/>
            <w:gridSpan w:val="2"/>
          </w:tcPr>
          <w:p w14:paraId="42E9B8AD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B5E8D15" w14:textId="6E8D97D0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FDD">
              <w:rPr>
                <w:rFonts w:ascii="Angsana New" w:hAnsi="Angsana New"/>
                <w:sz w:val="30"/>
                <w:szCs w:val="30"/>
              </w:rPr>
              <w:t>277,899</w:t>
            </w:r>
          </w:p>
        </w:tc>
      </w:tr>
      <w:tr w:rsidR="000B52CF" w:rsidRPr="009D7F7C" w14:paraId="6E632322" w14:textId="3276F9B6" w:rsidTr="006657F9">
        <w:trPr>
          <w:cantSplit/>
          <w:trHeight w:val="345"/>
        </w:trPr>
        <w:tc>
          <w:tcPr>
            <w:tcW w:w="5027" w:type="dxa"/>
          </w:tcPr>
          <w:p w14:paraId="48F3E0C1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D7F7C">
              <w:rPr>
                <w:rFonts w:ascii="Angsana New" w:hAnsi="Angsana New"/>
                <w:sz w:val="30"/>
                <w:szCs w:val="30"/>
              </w:rPr>
              <w:t>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64" w:type="dxa"/>
          </w:tcPr>
          <w:p w14:paraId="0226DF45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9" w:type="dxa"/>
          </w:tcPr>
          <w:p w14:paraId="4F023563" w14:textId="76A959D3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226,063</w:t>
            </w:r>
          </w:p>
        </w:tc>
        <w:tc>
          <w:tcPr>
            <w:tcW w:w="302" w:type="dxa"/>
            <w:gridSpan w:val="2"/>
          </w:tcPr>
          <w:p w14:paraId="22C6F8AC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63EB2EE" w14:textId="39D9E29F" w:rsidR="000B52CF" w:rsidRPr="009D7F7C" w:rsidRDefault="001C3FD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3FDD">
              <w:rPr>
                <w:rFonts w:ascii="Angsana New" w:hAnsi="Angsana New"/>
                <w:sz w:val="30"/>
                <w:szCs w:val="30"/>
              </w:rPr>
              <w:t>164,818</w:t>
            </w:r>
          </w:p>
        </w:tc>
      </w:tr>
      <w:tr w:rsidR="000B52CF" w:rsidRPr="009D7F7C" w14:paraId="38922753" w14:textId="289734E7" w:rsidTr="006657F9">
        <w:trPr>
          <w:cantSplit/>
          <w:trHeight w:val="345"/>
        </w:trPr>
        <w:tc>
          <w:tcPr>
            <w:tcW w:w="5027" w:type="dxa"/>
          </w:tcPr>
          <w:p w14:paraId="6C47C4E9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64" w:type="dxa"/>
          </w:tcPr>
          <w:p w14:paraId="23D94B84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85A1EB3" w14:textId="53242343" w:rsidR="000B52CF" w:rsidRPr="00F3238D" w:rsidRDefault="00F3238D" w:rsidP="003F68B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39,680</w:t>
            </w:r>
          </w:p>
        </w:tc>
        <w:tc>
          <w:tcPr>
            <w:tcW w:w="302" w:type="dxa"/>
            <w:gridSpan w:val="2"/>
          </w:tcPr>
          <w:p w14:paraId="54587CD6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61BA0657" w14:textId="4E517E07" w:rsidR="000B52CF" w:rsidRPr="009D7F7C" w:rsidRDefault="001C3FDD" w:rsidP="00DA6E70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3FD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116</w:t>
            </w:r>
            <w:r w:rsidRPr="001C3FD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C3FD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89</w:t>
            </w:r>
            <w:r w:rsidR="00DA6E7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0B52CF" w:rsidRPr="009D7F7C" w14:paraId="63862439" w14:textId="67EE6280" w:rsidTr="006657F9">
        <w:trPr>
          <w:cantSplit/>
          <w:trHeight w:val="345"/>
        </w:trPr>
        <w:tc>
          <w:tcPr>
            <w:tcW w:w="5027" w:type="dxa"/>
          </w:tcPr>
          <w:p w14:paraId="59FB6E52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50A52E6F" w14:textId="77777777" w:rsidR="000B52CF" w:rsidRDefault="000B52CF" w:rsidP="002333C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1DC43175" w14:textId="154CE2D2" w:rsidR="000B52CF" w:rsidRPr="00F3238D" w:rsidRDefault="009E50CA" w:rsidP="003F68B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E50C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3,166,121</w:t>
            </w:r>
          </w:p>
        </w:tc>
        <w:tc>
          <w:tcPr>
            <w:tcW w:w="302" w:type="dxa"/>
            <w:gridSpan w:val="2"/>
          </w:tcPr>
          <w:p w14:paraId="0AAA1E0A" w14:textId="77777777" w:rsidR="000B52CF" w:rsidRPr="00F3238D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B4F1284" w14:textId="1F679024" w:rsidR="000B52CF" w:rsidRPr="00F3238D" w:rsidRDefault="00DA6E70" w:rsidP="00DA6E7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3,492,323</w:t>
            </w:r>
          </w:p>
        </w:tc>
      </w:tr>
      <w:tr w:rsidR="000B52CF" w:rsidRPr="009D7F7C" w14:paraId="475D2E63" w14:textId="62C482B7" w:rsidTr="006657F9">
        <w:trPr>
          <w:cantSplit/>
          <w:trHeight w:val="345"/>
        </w:trPr>
        <w:tc>
          <w:tcPr>
            <w:tcW w:w="5027" w:type="dxa"/>
          </w:tcPr>
          <w:p w14:paraId="2C28897B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64" w:type="dxa"/>
          </w:tcPr>
          <w:p w14:paraId="6A207AB7" w14:textId="77777777" w:rsidR="000B52CF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2A2F074E" w14:textId="710AA84B" w:rsidR="000B52CF" w:rsidRPr="00F3238D" w:rsidRDefault="00F3238D" w:rsidP="003F68B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323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F3238D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38,813</w:t>
            </w:r>
            <w:r w:rsidRPr="00F323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2" w:type="dxa"/>
            <w:gridSpan w:val="2"/>
          </w:tcPr>
          <w:p w14:paraId="69380A15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5E7C429" w14:textId="60118501" w:rsidR="000B52CF" w:rsidRPr="009D7F7C" w:rsidRDefault="001C3FDD" w:rsidP="003F68BB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3FD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1C3FDD">
              <w:rPr>
                <w:rFonts w:ascii="Angsana New" w:hAnsi="Angsana New"/>
                <w:sz w:val="30"/>
                <w:szCs w:val="30"/>
                <w:lang w:bidi="th-TH"/>
              </w:rPr>
              <w:t>74,204</w:t>
            </w:r>
            <w:r w:rsidRPr="001C3FD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2CF" w:rsidRPr="009D7F7C" w14:paraId="3082D48E" w14:textId="2A0FC495" w:rsidTr="006657F9">
        <w:trPr>
          <w:cantSplit/>
          <w:trHeight w:val="345"/>
        </w:trPr>
        <w:tc>
          <w:tcPr>
            <w:tcW w:w="5027" w:type="dxa"/>
          </w:tcPr>
          <w:p w14:paraId="5CC96F78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4" w:type="dxa"/>
          </w:tcPr>
          <w:p w14:paraId="4922F745" w14:textId="77777777" w:rsidR="000B52CF" w:rsidRDefault="000B52CF" w:rsidP="002333C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36C630D3" w14:textId="4DDE97AD" w:rsidR="000B52CF" w:rsidRPr="00F3238D" w:rsidRDefault="009E50CA" w:rsidP="003F68B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E50C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3,127,308</w:t>
            </w:r>
          </w:p>
        </w:tc>
        <w:tc>
          <w:tcPr>
            <w:tcW w:w="302" w:type="dxa"/>
            <w:gridSpan w:val="2"/>
          </w:tcPr>
          <w:p w14:paraId="6C4BED82" w14:textId="77777777" w:rsidR="000B52CF" w:rsidRPr="00F3238D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37E392C8" w14:textId="5568E25B" w:rsidR="000B52CF" w:rsidRPr="00F3238D" w:rsidRDefault="001C3FDD" w:rsidP="003F68B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23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3,418,11</w:t>
            </w:r>
            <w:r w:rsidR="00DA6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0B52CF" w:rsidRPr="009D7F7C" w14:paraId="0369A680" w14:textId="0D4DBE18" w:rsidTr="006657F9">
        <w:trPr>
          <w:cantSplit/>
          <w:trHeight w:hRule="exact" w:val="114"/>
        </w:trPr>
        <w:tc>
          <w:tcPr>
            <w:tcW w:w="5027" w:type="dxa"/>
          </w:tcPr>
          <w:p w14:paraId="26211385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67129167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5DF6972D" w14:textId="5D74DB6B" w:rsidR="000B52CF" w:rsidRPr="00F3238D" w:rsidRDefault="000B52CF" w:rsidP="003F68B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302" w:type="dxa"/>
            <w:gridSpan w:val="2"/>
          </w:tcPr>
          <w:p w14:paraId="58128C96" w14:textId="77777777" w:rsidR="000B52CF" w:rsidRPr="00F3238D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5AA83E44" w14:textId="77777777" w:rsidR="000B52CF" w:rsidRPr="00F3238D" w:rsidRDefault="000B52CF" w:rsidP="003F68BB">
            <w:pPr>
              <w:pStyle w:val="acctfourfigures"/>
              <w:tabs>
                <w:tab w:val="clear" w:pos="765"/>
                <w:tab w:val="decimal" w:pos="893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B52CF" w:rsidRPr="009D7F7C" w14:paraId="72C16D46" w14:textId="13E4AEAB" w:rsidTr="006657F9">
        <w:trPr>
          <w:cantSplit/>
          <w:trHeight w:val="345"/>
        </w:trPr>
        <w:tc>
          <w:tcPr>
            <w:tcW w:w="5027" w:type="dxa"/>
          </w:tcPr>
          <w:p w14:paraId="07253047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4" w:type="dxa"/>
          </w:tcPr>
          <w:p w14:paraId="7C662A85" w14:textId="77777777" w:rsidR="000B52CF" w:rsidRPr="009D7F7C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38B9DAFA" w14:textId="1DC2CF1A" w:rsidR="000B52CF" w:rsidRPr="00F3238D" w:rsidRDefault="009E50CA" w:rsidP="003F68B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9E50C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4,001,429</w:t>
            </w:r>
          </w:p>
        </w:tc>
        <w:tc>
          <w:tcPr>
            <w:tcW w:w="302" w:type="dxa"/>
            <w:gridSpan w:val="2"/>
          </w:tcPr>
          <w:p w14:paraId="4D1271BA" w14:textId="77777777" w:rsidR="000B52CF" w:rsidRPr="00F3238D" w:rsidRDefault="000B52CF" w:rsidP="002333C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uble" w:sz="4" w:space="0" w:color="auto"/>
            </w:tcBorders>
          </w:tcPr>
          <w:p w14:paraId="57A1BC4B" w14:textId="45E073DB" w:rsidR="000B52CF" w:rsidRPr="00E572D2" w:rsidRDefault="001C3FDD" w:rsidP="00DA6E7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F323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3636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A6E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274,383</w:t>
            </w:r>
          </w:p>
        </w:tc>
      </w:tr>
    </w:tbl>
    <w:p w14:paraId="7CBE04C1" w14:textId="77777777" w:rsidR="00A724E5" w:rsidRPr="00176DFC" w:rsidRDefault="00A724E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C2DEFF" w14:textId="30C5B5D5" w:rsidR="00BB5A3A" w:rsidRPr="002550D1" w:rsidRDefault="00BB5A3A" w:rsidP="006657F9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57F9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</w:t>
      </w:r>
      <w:r w:rsidR="004E4FC7" w:rsidRPr="006657F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C369E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6657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884">
        <w:rPr>
          <w:rFonts w:asciiTheme="majorBidi" w:hAnsiTheme="majorBidi" w:cstheme="majorBidi"/>
          <w:sz w:val="30"/>
          <w:szCs w:val="30"/>
          <w:cs/>
        </w:rPr>
        <w:t xml:space="preserve">คือ </w:t>
      </w:r>
      <w:r w:rsidR="008C369E" w:rsidRPr="00501884">
        <w:rPr>
          <w:rFonts w:asciiTheme="majorBidi" w:hAnsiTheme="majorBidi" w:cstheme="majorBidi"/>
          <w:sz w:val="30"/>
          <w:szCs w:val="30"/>
        </w:rPr>
        <w:t>30</w:t>
      </w:r>
      <w:r w:rsidR="001B582B" w:rsidRPr="005018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3FDD" w:rsidRPr="00501884">
        <w:rPr>
          <w:rFonts w:asciiTheme="majorBidi" w:hAnsiTheme="majorBidi" w:cstheme="majorBidi"/>
          <w:sz w:val="30"/>
          <w:szCs w:val="30"/>
          <w:cs/>
        </w:rPr>
        <w:t>ถึง</w:t>
      </w:r>
      <w:r w:rsidR="001C3FDD" w:rsidRPr="00501884">
        <w:rPr>
          <w:rFonts w:asciiTheme="majorBidi" w:hAnsiTheme="majorBidi" w:cstheme="majorBidi"/>
          <w:sz w:val="30"/>
          <w:szCs w:val="30"/>
        </w:rPr>
        <w:t xml:space="preserve"> 120</w:t>
      </w:r>
      <w:r w:rsidR="001C3FDD" w:rsidRPr="005018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884">
        <w:rPr>
          <w:rFonts w:asciiTheme="majorBidi" w:hAnsiTheme="majorBidi" w:cstheme="majorBidi"/>
          <w:sz w:val="30"/>
          <w:szCs w:val="30"/>
          <w:cs/>
        </w:rPr>
        <w:t>วัน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0"/>
        <w:gridCol w:w="1335"/>
        <w:gridCol w:w="279"/>
        <w:gridCol w:w="1335"/>
      </w:tblGrid>
      <w:tr w:rsidR="000B52CF" w:rsidRPr="00F970E2" w14:paraId="77CA9E45" w14:textId="421DC312" w:rsidTr="00034376">
        <w:trPr>
          <w:trHeight w:val="119"/>
          <w:tblHeader/>
        </w:trPr>
        <w:tc>
          <w:tcPr>
            <w:tcW w:w="5958" w:type="dxa"/>
            <w:vAlign w:val="bottom"/>
          </w:tcPr>
          <w:p w14:paraId="6EFECF5C" w14:textId="477B1A0E" w:rsidR="000B52CF" w:rsidRPr="0048417C" w:rsidRDefault="000B52CF" w:rsidP="00C02CAC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61" w:type="dxa"/>
            <w:vAlign w:val="center"/>
          </w:tcPr>
          <w:p w14:paraId="4065E88B" w14:textId="0A53CED5" w:rsidR="000B52CF" w:rsidRPr="00F3238D" w:rsidRDefault="000B52CF" w:rsidP="00C02CAC">
            <w:pPr>
              <w:spacing w:line="340" w:lineRule="exact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3238D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vAlign w:val="center"/>
          </w:tcPr>
          <w:p w14:paraId="2096FA89" w14:textId="77777777" w:rsidR="000B52CF" w:rsidRPr="00F3238D" w:rsidRDefault="000B52CF" w:rsidP="00C02CAC">
            <w:pPr>
              <w:tabs>
                <w:tab w:val="left" w:pos="271"/>
                <w:tab w:val="center" w:pos="4536"/>
                <w:tab w:val="right" w:pos="9072"/>
              </w:tabs>
              <w:spacing w:line="240" w:lineRule="auto"/>
              <w:ind w:right="-14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5B160BAC" w14:textId="4C327D19" w:rsidR="000B52CF" w:rsidRPr="00F3238D" w:rsidRDefault="000B52CF" w:rsidP="00C02CAC">
            <w:pPr>
              <w:spacing w:line="34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3238D">
              <w:rPr>
                <w:rFonts w:ascii="Angsana New" w:hAnsi="Angsana New"/>
                <w:sz w:val="30"/>
                <w:szCs w:val="30"/>
              </w:rPr>
              <w:t>256</w:t>
            </w:r>
            <w:r w:rsidRPr="00F323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B52CF" w:rsidRPr="0021676F" w14:paraId="00D7CD63" w14:textId="2CF56088" w:rsidTr="00034376">
        <w:trPr>
          <w:tblHeader/>
        </w:trPr>
        <w:tc>
          <w:tcPr>
            <w:tcW w:w="5958" w:type="dxa"/>
          </w:tcPr>
          <w:p w14:paraId="3326C6A3" w14:textId="77777777" w:rsidR="000B52CF" w:rsidRPr="0048417C" w:rsidRDefault="000B52CF" w:rsidP="00C02CAC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4" w:type="dxa"/>
            <w:gridSpan w:val="3"/>
          </w:tcPr>
          <w:p w14:paraId="0C877C21" w14:textId="01989D81" w:rsidR="000B52CF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7F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2CF" w:rsidRPr="0021676F" w14:paraId="3A4DB03A" w14:textId="44B1B1B0" w:rsidTr="00034376">
        <w:trPr>
          <w:tblHeader/>
        </w:trPr>
        <w:tc>
          <w:tcPr>
            <w:tcW w:w="5958" w:type="dxa"/>
          </w:tcPr>
          <w:p w14:paraId="71EEFF71" w14:textId="77777777" w:rsidR="000B52CF" w:rsidRPr="009D7F7C" w:rsidRDefault="000B52CF" w:rsidP="0003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1" w:type="dxa"/>
          </w:tcPr>
          <w:p w14:paraId="78CA7FE5" w14:textId="77777777" w:rsidR="000B52CF" w:rsidRPr="009D7F7C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B996483" w14:textId="77777777" w:rsidR="000B52CF" w:rsidRPr="009D7F7C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16B1B3DC" w14:textId="77777777" w:rsidR="000B52CF" w:rsidRPr="003334E4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/>
              </w:rPr>
            </w:pPr>
          </w:p>
        </w:tc>
      </w:tr>
      <w:tr w:rsidR="000B52CF" w:rsidRPr="0021676F" w14:paraId="5A0B7125" w14:textId="63449B88" w:rsidTr="00034376">
        <w:trPr>
          <w:tblHeader/>
        </w:trPr>
        <w:tc>
          <w:tcPr>
            <w:tcW w:w="5958" w:type="dxa"/>
            <w:hideMark/>
          </w:tcPr>
          <w:p w14:paraId="516E687A" w14:textId="77777777" w:rsidR="000B52CF" w:rsidRPr="00034376" w:rsidRDefault="000B52CF" w:rsidP="00034376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37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3437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34376">
              <w:rPr>
                <w:rFonts w:ascii="Angsana New" w:hAnsi="Angsana New"/>
                <w:sz w:val="30"/>
                <w:szCs w:val="30"/>
                <w:cs/>
              </w:rPr>
              <w:t xml:space="preserve"> มกราค</w:t>
            </w:r>
            <w:r w:rsidRPr="00034376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361" w:type="dxa"/>
          </w:tcPr>
          <w:p w14:paraId="13AAEE22" w14:textId="2EF4F1FF" w:rsidR="000B52CF" w:rsidRPr="00B75966" w:rsidRDefault="00920573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</w:rPr>
              <w:t>74,204</w:t>
            </w:r>
          </w:p>
        </w:tc>
        <w:tc>
          <w:tcPr>
            <w:tcW w:w="284" w:type="dxa"/>
          </w:tcPr>
          <w:p w14:paraId="1F7E51B7" w14:textId="77777777" w:rsidR="000B52CF" w:rsidRPr="00B75966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4C119845" w14:textId="3A7788E6" w:rsidR="000B52CF" w:rsidRPr="00B75966" w:rsidRDefault="001C3FDD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</w:rPr>
              <w:t>62,722</w:t>
            </w:r>
          </w:p>
        </w:tc>
      </w:tr>
      <w:tr w:rsidR="000B52CF" w:rsidRPr="0021676F" w14:paraId="6C97337E" w14:textId="27B5B739" w:rsidTr="00034376">
        <w:trPr>
          <w:tblHeader/>
        </w:trPr>
        <w:tc>
          <w:tcPr>
            <w:tcW w:w="5958" w:type="dxa"/>
            <w:hideMark/>
          </w:tcPr>
          <w:p w14:paraId="04008FBB" w14:textId="77777777" w:rsidR="000B52CF" w:rsidRPr="009D7F7C" w:rsidRDefault="000B52CF" w:rsidP="00034376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1" w:type="dxa"/>
            <w:vAlign w:val="bottom"/>
          </w:tcPr>
          <w:p w14:paraId="2496B301" w14:textId="4AC2B13B" w:rsidR="000B52CF" w:rsidRPr="00B338D6" w:rsidRDefault="001E52D6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6,461</w:t>
            </w:r>
          </w:p>
        </w:tc>
        <w:tc>
          <w:tcPr>
            <w:tcW w:w="284" w:type="dxa"/>
          </w:tcPr>
          <w:p w14:paraId="445DFE70" w14:textId="77777777" w:rsidR="000B52CF" w:rsidRPr="00B75966" w:rsidRDefault="000B52CF" w:rsidP="00C02CAC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4F6D6B1" w14:textId="70E5275F" w:rsidR="000B52CF" w:rsidRPr="00B75966" w:rsidRDefault="001C3FDD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</w:rPr>
              <w:t>11,576</w:t>
            </w:r>
          </w:p>
        </w:tc>
      </w:tr>
      <w:tr w:rsidR="000B52CF" w:rsidRPr="0021676F" w14:paraId="0B4882C4" w14:textId="26974C1E" w:rsidTr="00034376">
        <w:trPr>
          <w:tblHeader/>
        </w:trPr>
        <w:tc>
          <w:tcPr>
            <w:tcW w:w="5958" w:type="dxa"/>
            <w:hideMark/>
          </w:tcPr>
          <w:p w14:paraId="7F9F57E3" w14:textId="77777777" w:rsidR="000B52CF" w:rsidRPr="009D7F7C" w:rsidRDefault="000B52CF" w:rsidP="00034376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61" w:type="dxa"/>
            <w:vAlign w:val="bottom"/>
          </w:tcPr>
          <w:p w14:paraId="1EFBAE0E" w14:textId="62CE6F81" w:rsidR="000B52CF" w:rsidRPr="00B338D6" w:rsidRDefault="009205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1E52D6" w:rsidRPr="00B338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6,615</w:t>
            </w:r>
            <w:r w:rsidRPr="00B338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8511C0A" w14:textId="77777777" w:rsidR="000B52CF" w:rsidRPr="00B75966" w:rsidRDefault="000B52CF" w:rsidP="00C02CAC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AAD7404" w14:textId="0ADF7875" w:rsidR="000B52CF" w:rsidRPr="00B75966" w:rsidRDefault="001C3FDD" w:rsidP="00034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75966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B759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B52CF" w:rsidRPr="0021676F" w14:paraId="7B4E5E6E" w14:textId="38EB3D6D" w:rsidTr="00034376">
        <w:trPr>
          <w:tblHeader/>
        </w:trPr>
        <w:tc>
          <w:tcPr>
            <w:tcW w:w="5958" w:type="dxa"/>
            <w:shd w:val="clear" w:color="auto" w:fill="auto"/>
          </w:tcPr>
          <w:p w14:paraId="14B1A6B2" w14:textId="24AF1A12" w:rsidR="000B52CF" w:rsidRPr="009D7F7C" w:rsidRDefault="00920573" w:rsidP="00034376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6BD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0B52CF" w:rsidRPr="00F56BD5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F56BD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2550D1" w:rsidRPr="00F56BD5">
              <w:rPr>
                <w:rFonts w:ascii="Angsana New" w:hAnsi="Angsana New"/>
                <w:sz w:val="30"/>
                <w:szCs w:val="30"/>
                <w:cs/>
              </w:rPr>
              <w:t>บริ</w:t>
            </w:r>
            <w:r w:rsidR="002550D1" w:rsidRPr="00F56BD5">
              <w:rPr>
                <w:rFonts w:ascii="Angsana New" w:hAnsi="Angsana New" w:hint="cs"/>
                <w:sz w:val="30"/>
                <w:szCs w:val="30"/>
                <w:cs/>
              </w:rPr>
              <w:t>ษัทย่อย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7E54B8A0" w14:textId="65B07C8E" w:rsidR="000B52CF" w:rsidRPr="00B338D6" w:rsidRDefault="00920573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B338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38,007</w:t>
            </w:r>
            <w:r w:rsidRPr="00B338D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33BDAA6" w14:textId="77777777" w:rsidR="000B52CF" w:rsidRPr="00B75966" w:rsidRDefault="000B52CF" w:rsidP="00235397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7A3FC3FB" w14:textId="2685D2E0" w:rsidR="000B52CF" w:rsidRPr="00B75966" w:rsidRDefault="001C3FDD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B52CF" w:rsidRPr="0021676F" w14:paraId="7FB6F86B" w14:textId="61D3FE47" w:rsidTr="00034376">
        <w:trPr>
          <w:tblHeader/>
        </w:trPr>
        <w:tc>
          <w:tcPr>
            <w:tcW w:w="5958" w:type="dxa"/>
          </w:tcPr>
          <w:p w14:paraId="57F6D8D6" w14:textId="2A8B71E4" w:rsidR="000B52CF" w:rsidRPr="009D7F7C" w:rsidRDefault="000B52CF" w:rsidP="00034376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3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33E97C4F" w14:textId="2DE2B2EB" w:rsidR="000B52CF" w:rsidRPr="00B338D6" w:rsidRDefault="001E52D6" w:rsidP="00037AC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38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F52B220" w14:textId="77777777" w:rsidR="000B52CF" w:rsidRPr="00B75966" w:rsidRDefault="000B52CF" w:rsidP="00235397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42883DC8" w14:textId="5FC9BECA" w:rsidR="000B52CF" w:rsidRPr="00B75966" w:rsidRDefault="001C3FDD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0B52CF" w:rsidRPr="0021676F" w14:paraId="440D190F" w14:textId="51E7035F" w:rsidTr="00034376">
        <w:trPr>
          <w:tblHeader/>
        </w:trPr>
        <w:tc>
          <w:tcPr>
            <w:tcW w:w="5958" w:type="dxa"/>
            <w:hideMark/>
          </w:tcPr>
          <w:p w14:paraId="65EA2431" w14:textId="77777777" w:rsidR="000B52CF" w:rsidRPr="009D7F7C" w:rsidRDefault="000B52CF" w:rsidP="00034376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7F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B51ED" w14:textId="7D029669" w:rsidR="000B52CF" w:rsidRPr="00B75966" w:rsidRDefault="00920573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59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38,813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002E10B" w14:textId="77777777" w:rsidR="000B52CF" w:rsidRPr="00B75966" w:rsidRDefault="000B52CF" w:rsidP="00C02CAC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024B4" w14:textId="21B81A03" w:rsidR="000B52CF" w:rsidRPr="00B75966" w:rsidRDefault="001C3FDD" w:rsidP="00034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74,204</w:t>
            </w:r>
          </w:p>
        </w:tc>
      </w:tr>
    </w:tbl>
    <w:p w14:paraId="4CECF838" w14:textId="266369B9" w:rsidR="00BB5A3A" w:rsidRPr="00176DFC" w:rsidRDefault="00BB5A3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ABB57" w14:textId="6097F551" w:rsidR="0046125C" w:rsidRPr="00FE4874" w:rsidRDefault="0046125C" w:rsidP="00E6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4874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FE4874">
        <w:rPr>
          <w:rFonts w:ascii="Angsana New" w:hAnsi="Angsana New"/>
          <w:spacing w:val="4"/>
          <w:sz w:val="30"/>
          <w:szCs w:val="30"/>
        </w:rPr>
        <w:t>31</w:t>
      </w:r>
      <w:r w:rsidRPr="00FE4874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FE4874">
        <w:rPr>
          <w:rFonts w:ascii="Angsana New" w:hAnsi="Angsana New"/>
          <w:spacing w:val="4"/>
          <w:sz w:val="30"/>
          <w:szCs w:val="30"/>
        </w:rPr>
        <w:t>256</w:t>
      </w:r>
      <w:r w:rsidR="00C02CAC" w:rsidRPr="00FE4874">
        <w:rPr>
          <w:rFonts w:ascii="Angsana New" w:hAnsi="Angsana New"/>
          <w:spacing w:val="4"/>
          <w:sz w:val="30"/>
          <w:szCs w:val="30"/>
        </w:rPr>
        <w:t>5</w:t>
      </w:r>
      <w:r w:rsidRPr="00FE4874">
        <w:rPr>
          <w:rFonts w:ascii="Angsana New" w:hAnsi="Angsana New"/>
          <w:spacing w:val="4"/>
          <w:sz w:val="30"/>
          <w:szCs w:val="30"/>
          <w:cs/>
        </w:rPr>
        <w:t xml:space="preserve"> ลูกหนี้การค้าที่ค้างชำระเกินวันครบกำหนดชำระของ</w:t>
      </w:r>
      <w:r w:rsidR="004E4FC7" w:rsidRPr="00FE4874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FE4874">
        <w:rPr>
          <w:rFonts w:ascii="Angsana New" w:hAnsi="Angsana New"/>
          <w:spacing w:val="4"/>
          <w:sz w:val="30"/>
          <w:szCs w:val="30"/>
          <w:cs/>
        </w:rPr>
        <w:t>มีการค้ำประกัน</w:t>
      </w:r>
      <w:r w:rsidRPr="00FE4874">
        <w:rPr>
          <w:rFonts w:ascii="Angsana New" w:hAnsi="Angsana New"/>
          <w:sz w:val="30"/>
          <w:szCs w:val="30"/>
          <w:cs/>
        </w:rPr>
        <w:t xml:space="preserve">ในวงเงินจำนวน </w:t>
      </w:r>
      <w:r w:rsidR="00BE4A2F" w:rsidRPr="00FE4874">
        <w:rPr>
          <w:rFonts w:ascii="Angsana New" w:hAnsi="Angsana New"/>
          <w:sz w:val="30"/>
          <w:szCs w:val="30"/>
        </w:rPr>
        <w:t>185</w:t>
      </w:r>
      <w:r w:rsidRPr="00FE487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E4874">
        <w:rPr>
          <w:rFonts w:ascii="Angsana New" w:hAnsi="Angsana New"/>
          <w:i/>
          <w:iCs/>
          <w:sz w:val="30"/>
          <w:szCs w:val="30"/>
          <w:cs/>
        </w:rPr>
        <w:t>(</w:t>
      </w:r>
      <w:r w:rsidRPr="00FE4874">
        <w:rPr>
          <w:rFonts w:ascii="Angsana New" w:hAnsi="Angsana New"/>
          <w:i/>
          <w:iCs/>
          <w:sz w:val="30"/>
          <w:szCs w:val="30"/>
        </w:rPr>
        <w:t>256</w:t>
      </w:r>
      <w:r w:rsidR="00AA44CB" w:rsidRPr="00FE4874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Pr="00FE4874">
        <w:rPr>
          <w:rFonts w:ascii="Angsana New" w:hAnsi="Angsana New"/>
          <w:i/>
          <w:iCs/>
          <w:sz w:val="30"/>
          <w:szCs w:val="30"/>
          <w:cs/>
        </w:rPr>
        <w:t>:</w:t>
      </w:r>
      <w:r w:rsidR="00EB4E6C" w:rsidRPr="00FE4874">
        <w:rPr>
          <w:rFonts w:ascii="Angsana New" w:hAnsi="Angsana New"/>
          <w:i/>
          <w:iCs/>
          <w:sz w:val="30"/>
          <w:szCs w:val="30"/>
        </w:rPr>
        <w:t xml:space="preserve"> 57</w:t>
      </w:r>
      <w:r w:rsidR="006C61B6" w:rsidRPr="00FE48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487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1F2B9B3" w14:textId="77777777" w:rsidR="00AB3DC7" w:rsidRDefault="00AB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</w:rPr>
      </w:pPr>
      <w:r>
        <w:rPr>
          <w:rFonts w:asciiTheme="majorBidi" w:eastAsia="Calibri" w:hAnsiTheme="majorBidi"/>
          <w:b/>
          <w:bCs/>
          <w:sz w:val="20"/>
          <w:szCs w:val="20"/>
          <w:cs/>
        </w:rPr>
        <w:br w:type="page"/>
      </w:r>
    </w:p>
    <w:p w14:paraId="488E67AD" w14:textId="26A1BD22" w:rsidR="00DD1588" w:rsidRPr="002550D1" w:rsidRDefault="00DD1588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550D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1A2C28D9" w14:textId="77777777" w:rsidR="00E92C55" w:rsidRPr="00176DFC" w:rsidRDefault="00E92C5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6"/>
        <w:gridCol w:w="1432"/>
        <w:gridCol w:w="149"/>
        <w:gridCol w:w="1432"/>
      </w:tblGrid>
      <w:tr w:rsidR="000B52CF" w:rsidRPr="00E54F83" w14:paraId="23405DFC" w14:textId="07748850" w:rsidTr="00540533">
        <w:trPr>
          <w:tblHeader/>
        </w:trPr>
        <w:tc>
          <w:tcPr>
            <w:tcW w:w="5776" w:type="dxa"/>
          </w:tcPr>
          <w:p w14:paraId="2B27CDDF" w14:textId="77777777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3111B0F7" w14:textId="19ADB776" w:rsidR="000B52CF" w:rsidRPr="00E54F83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E54F83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9" w:type="dxa"/>
            <w:vAlign w:val="center"/>
          </w:tcPr>
          <w:p w14:paraId="0EBEBC1D" w14:textId="77777777" w:rsidR="000B52CF" w:rsidRPr="00E54F83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464369D8" w14:textId="3863F2A0" w:rsidR="000B52CF" w:rsidRPr="00E54F83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E54F83">
              <w:rPr>
                <w:rFonts w:ascii="Angsana New" w:hAnsi="Angsana New"/>
                <w:sz w:val="30"/>
                <w:szCs w:val="30"/>
              </w:rPr>
              <w:t>256</w:t>
            </w:r>
            <w:r w:rsidRPr="00E54F8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B52CF" w:rsidRPr="00283879" w14:paraId="0920981F" w14:textId="49CDF31C" w:rsidTr="00540533">
        <w:trPr>
          <w:tblHeader/>
        </w:trPr>
        <w:tc>
          <w:tcPr>
            <w:tcW w:w="5776" w:type="dxa"/>
          </w:tcPr>
          <w:p w14:paraId="77625034" w14:textId="77777777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3" w:type="dxa"/>
            <w:gridSpan w:val="3"/>
          </w:tcPr>
          <w:p w14:paraId="07BE94DA" w14:textId="1F42F621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37284" w:rsidRPr="00283879" w14:paraId="55C7B51A" w14:textId="356128AB" w:rsidTr="00540533">
        <w:tc>
          <w:tcPr>
            <w:tcW w:w="5776" w:type="dxa"/>
          </w:tcPr>
          <w:p w14:paraId="42789742" w14:textId="77777777" w:rsidR="00F37284" w:rsidRPr="00283879" w:rsidRDefault="00F37284" w:rsidP="00F37284">
            <w:pPr>
              <w:pStyle w:val="a"/>
              <w:tabs>
                <w:tab w:val="clear" w:pos="1080"/>
              </w:tabs>
              <w:ind w:left="21"/>
              <w:contextualSpacing/>
              <w:rPr>
                <w:rFonts w:asciiTheme="majorBidi" w:hAnsiTheme="majorBidi" w:cstheme="majorBidi"/>
                <w:lang w:val="en-US"/>
              </w:rPr>
            </w:pPr>
            <w:r w:rsidRPr="00283879">
              <w:rPr>
                <w:rFonts w:asciiTheme="majorBidi" w:hAnsiTheme="majorBidi" w:cstheme="majorBidi"/>
                <w:cs/>
                <w:lang w:val="en-US"/>
              </w:rPr>
              <w:t>สินค้าสำเร็จรูป</w:t>
            </w:r>
          </w:p>
        </w:tc>
        <w:tc>
          <w:tcPr>
            <w:tcW w:w="1432" w:type="dxa"/>
          </w:tcPr>
          <w:p w14:paraId="274F8915" w14:textId="51DF9E4B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4F83">
              <w:rPr>
                <w:rFonts w:asciiTheme="majorBidi" w:hAnsiTheme="majorBidi" w:cstheme="majorBidi"/>
                <w:sz w:val="30"/>
                <w:szCs w:val="30"/>
              </w:rPr>
              <w:t>5,547,970</w:t>
            </w:r>
          </w:p>
        </w:tc>
        <w:tc>
          <w:tcPr>
            <w:tcW w:w="149" w:type="dxa"/>
          </w:tcPr>
          <w:p w14:paraId="314AB6C2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F8EF" w14:textId="7D99AFC0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 w:cstheme="majorBidi"/>
                <w:sz w:val="30"/>
              </w:rPr>
              <w:t>5,001,332</w:t>
            </w:r>
          </w:p>
        </w:tc>
      </w:tr>
      <w:tr w:rsidR="00F37284" w:rsidRPr="00283879" w14:paraId="437EB652" w14:textId="6FC65941" w:rsidTr="00540533">
        <w:tc>
          <w:tcPr>
            <w:tcW w:w="5776" w:type="dxa"/>
          </w:tcPr>
          <w:p w14:paraId="697B7CD6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32" w:type="dxa"/>
          </w:tcPr>
          <w:p w14:paraId="41710824" w14:textId="095156CD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422,498</w:t>
            </w:r>
          </w:p>
        </w:tc>
        <w:tc>
          <w:tcPr>
            <w:tcW w:w="149" w:type="dxa"/>
          </w:tcPr>
          <w:p w14:paraId="28522439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45BB2" w14:textId="5306088A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 w:cstheme="majorBidi"/>
                <w:sz w:val="30"/>
              </w:rPr>
              <w:t>424,184</w:t>
            </w:r>
          </w:p>
        </w:tc>
      </w:tr>
      <w:tr w:rsidR="00F37284" w:rsidRPr="00283879" w14:paraId="139C69D3" w14:textId="5B9F879A" w:rsidTr="00540533">
        <w:tc>
          <w:tcPr>
            <w:tcW w:w="5776" w:type="dxa"/>
          </w:tcPr>
          <w:p w14:paraId="6F254EF6" w14:textId="0913C70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2" w:type="dxa"/>
          </w:tcPr>
          <w:p w14:paraId="05533825" w14:textId="519BFED2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1,680,778</w:t>
            </w:r>
          </w:p>
        </w:tc>
        <w:tc>
          <w:tcPr>
            <w:tcW w:w="149" w:type="dxa"/>
          </w:tcPr>
          <w:p w14:paraId="649D91D2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0FD7" w14:textId="0E0B3E3E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 w:cstheme="majorBidi"/>
                <w:sz w:val="30"/>
              </w:rPr>
              <w:t>1,726,195</w:t>
            </w:r>
          </w:p>
        </w:tc>
      </w:tr>
      <w:tr w:rsidR="00F37284" w:rsidRPr="00283879" w14:paraId="530C8ECD" w14:textId="654B08D8" w:rsidTr="00540533">
        <w:tc>
          <w:tcPr>
            <w:tcW w:w="5776" w:type="dxa"/>
          </w:tcPr>
          <w:p w14:paraId="72947866" w14:textId="28276EFF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วัสดุ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1432" w:type="dxa"/>
          </w:tcPr>
          <w:p w14:paraId="44DBDC76" w14:textId="1EFA2DAD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756,949</w:t>
            </w:r>
          </w:p>
        </w:tc>
        <w:tc>
          <w:tcPr>
            <w:tcW w:w="149" w:type="dxa"/>
          </w:tcPr>
          <w:p w14:paraId="41A57B00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8A91" w14:textId="4B32675A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 w:cstheme="majorBidi"/>
                <w:sz w:val="30"/>
              </w:rPr>
              <w:t>913,969</w:t>
            </w:r>
          </w:p>
        </w:tc>
      </w:tr>
      <w:tr w:rsidR="00F37284" w:rsidRPr="00283879" w14:paraId="442B58CB" w14:textId="1583AEA8" w:rsidTr="00540533">
        <w:tc>
          <w:tcPr>
            <w:tcW w:w="5776" w:type="dxa"/>
          </w:tcPr>
          <w:p w14:paraId="23CF3C2B" w14:textId="6A64ECF1" w:rsidR="00F37284" w:rsidRPr="00283879" w:rsidRDefault="00F37284" w:rsidP="00E5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0441476" w14:textId="30FC2E9E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337,743</w:t>
            </w:r>
          </w:p>
        </w:tc>
        <w:tc>
          <w:tcPr>
            <w:tcW w:w="149" w:type="dxa"/>
          </w:tcPr>
          <w:p w14:paraId="2ED1E0B7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8AE5" w14:textId="784ABCF6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 w:cstheme="majorBidi"/>
                <w:sz w:val="30"/>
              </w:rPr>
              <w:t>304,821</w:t>
            </w:r>
          </w:p>
        </w:tc>
      </w:tr>
      <w:tr w:rsidR="00F37284" w:rsidRPr="00283879" w14:paraId="102B2DBA" w14:textId="4DA229BA" w:rsidTr="00540533">
        <w:tc>
          <w:tcPr>
            <w:tcW w:w="5776" w:type="dxa"/>
          </w:tcPr>
          <w:p w14:paraId="4DFA4946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15D9E0FE" w14:textId="632E3723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8,745,938</w:t>
            </w:r>
          </w:p>
        </w:tc>
        <w:tc>
          <w:tcPr>
            <w:tcW w:w="149" w:type="dxa"/>
          </w:tcPr>
          <w:p w14:paraId="62992C97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9507F2A" w14:textId="3418091D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 w:cstheme="majorBidi"/>
                <w:sz w:val="30"/>
              </w:rPr>
              <w:t>8,370,501</w:t>
            </w:r>
          </w:p>
        </w:tc>
      </w:tr>
      <w:tr w:rsidR="00F37284" w:rsidRPr="00283879" w14:paraId="6BC21114" w14:textId="0B29860F" w:rsidTr="00540533">
        <w:tc>
          <w:tcPr>
            <w:tcW w:w="5776" w:type="dxa"/>
          </w:tcPr>
          <w:p w14:paraId="6385E646" w14:textId="27D9D3C6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2E003FE" w14:textId="1A48D736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580,908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dxa"/>
          </w:tcPr>
          <w:p w14:paraId="0705E4B8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0824183A" w14:textId="3FF9DC65" w:rsidR="00F37284" w:rsidRPr="00283879" w:rsidRDefault="00F37284" w:rsidP="008D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13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F3728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F37284">
              <w:rPr>
                <w:rFonts w:asciiTheme="majorBidi" w:hAnsiTheme="majorBidi" w:cstheme="majorBidi"/>
                <w:sz w:val="30"/>
              </w:rPr>
              <w:t>482,270</w:t>
            </w:r>
            <w:r w:rsidRPr="00F372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37284" w:rsidRPr="00283879" w14:paraId="5E5D8621" w14:textId="76725D96" w:rsidTr="00540533">
        <w:tc>
          <w:tcPr>
            <w:tcW w:w="5776" w:type="dxa"/>
          </w:tcPr>
          <w:p w14:paraId="0F162C52" w14:textId="77777777" w:rsidR="00F37284" w:rsidRPr="00283879" w:rsidRDefault="00F37284" w:rsidP="00F37284">
            <w:pPr>
              <w:pStyle w:val="a"/>
              <w:tabs>
                <w:tab w:val="clear" w:pos="1080"/>
              </w:tabs>
              <w:ind w:left="21"/>
              <w:contextualSpacing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8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60AF0999" w14:textId="79FC82E9" w:rsidR="00F37284" w:rsidRPr="00E54F83" w:rsidRDefault="00E54F83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8,165,030</w:t>
            </w:r>
          </w:p>
        </w:tc>
        <w:tc>
          <w:tcPr>
            <w:tcW w:w="149" w:type="dxa"/>
          </w:tcPr>
          <w:p w14:paraId="36101B2F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2EFA36E" w14:textId="02A97E3D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F37284">
              <w:rPr>
                <w:rFonts w:asciiTheme="majorBidi" w:hAnsiTheme="majorBidi" w:cstheme="majorBidi"/>
                <w:b/>
                <w:sz w:val="30"/>
              </w:rPr>
              <w:t>7,888,231</w:t>
            </w:r>
          </w:p>
        </w:tc>
      </w:tr>
      <w:tr w:rsidR="00F37284" w:rsidRPr="00283879" w14:paraId="730E3CC2" w14:textId="23B8E4B3" w:rsidTr="00540533">
        <w:tc>
          <w:tcPr>
            <w:tcW w:w="5776" w:type="dxa"/>
          </w:tcPr>
          <w:p w14:paraId="1DB9EEEF" w14:textId="77777777" w:rsidR="00F37284" w:rsidRPr="00283879" w:rsidRDefault="00F37284" w:rsidP="00F37284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2" w:type="dxa"/>
          </w:tcPr>
          <w:p w14:paraId="01100FCF" w14:textId="77777777" w:rsidR="00F37284" w:rsidRPr="00283879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dxa"/>
          </w:tcPr>
          <w:p w14:paraId="603B2887" w14:textId="77777777" w:rsidR="00F37284" w:rsidRPr="00283879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88EA2F4" w14:textId="77777777" w:rsidR="00F37284" w:rsidRPr="0054718A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540533" w:rsidRPr="00283879" w14:paraId="1FF7ACCF" w14:textId="109BBF83" w:rsidTr="00540533">
        <w:tc>
          <w:tcPr>
            <w:tcW w:w="5776" w:type="dxa"/>
          </w:tcPr>
          <w:p w14:paraId="142B3E6C" w14:textId="77777777" w:rsidR="00540533" w:rsidRPr="00BC0B42" w:rsidRDefault="00540533" w:rsidP="00540533">
            <w:pPr>
              <w:tabs>
                <w:tab w:val="center" w:pos="4536"/>
                <w:tab w:val="right" w:pos="9072"/>
              </w:tabs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  <w:p w14:paraId="1DA68A85" w14:textId="66E9032A" w:rsidR="00540533" w:rsidRPr="00BC0B42" w:rsidRDefault="00540533" w:rsidP="00540533">
            <w:pPr>
              <w:tabs>
                <w:tab w:val="center" w:pos="4536"/>
                <w:tab w:val="right" w:pos="9072"/>
              </w:tabs>
              <w:ind w:left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ได้รวมในบัญชีต้นทุนขาย</w:t>
            </w:r>
          </w:p>
        </w:tc>
        <w:tc>
          <w:tcPr>
            <w:tcW w:w="1432" w:type="dxa"/>
          </w:tcPr>
          <w:p w14:paraId="191CDF12" w14:textId="6570E0A5" w:rsidR="00540533" w:rsidRPr="00372F66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372F66">
              <w:rPr>
                <w:rFonts w:asciiTheme="majorBidi" w:hAnsiTheme="majorBidi" w:cstheme="majorBidi"/>
                <w:sz w:val="30"/>
                <w:szCs w:val="30"/>
              </w:rPr>
              <w:t>27,010,49</w:t>
            </w:r>
            <w:r w:rsidR="00E82B52" w:rsidRPr="00372F6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dxa"/>
          </w:tcPr>
          <w:p w14:paraId="03A67C5A" w14:textId="77777777" w:rsidR="00540533" w:rsidRPr="00372F66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4FD2EC3" w14:textId="2B2776EA" w:rsidR="00540533" w:rsidRPr="0038513C" w:rsidRDefault="00540533" w:rsidP="005C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513C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5C2622" w:rsidRPr="0038513C">
              <w:rPr>
                <w:rFonts w:asciiTheme="majorBidi" w:hAnsiTheme="majorBidi" w:cstheme="majorBidi"/>
                <w:sz w:val="30"/>
                <w:szCs w:val="30"/>
              </w:rPr>
              <w:t>153,698</w:t>
            </w:r>
          </w:p>
        </w:tc>
      </w:tr>
      <w:tr w:rsidR="00540533" w:rsidRPr="00283879" w14:paraId="0A841AD9" w14:textId="54D48EEA" w:rsidTr="00540533">
        <w:tc>
          <w:tcPr>
            <w:tcW w:w="5776" w:type="dxa"/>
          </w:tcPr>
          <w:p w14:paraId="319E17FC" w14:textId="1D83A0D0" w:rsidR="00540533" w:rsidRPr="00BC0B42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432" w:type="dxa"/>
          </w:tcPr>
          <w:p w14:paraId="190AE5A8" w14:textId="62B2AA59" w:rsidR="00540533" w:rsidRPr="00175541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</w:rPr>
              <w:t>212,077</w:t>
            </w:r>
          </w:p>
        </w:tc>
        <w:tc>
          <w:tcPr>
            <w:tcW w:w="149" w:type="dxa"/>
          </w:tcPr>
          <w:p w14:paraId="52191FF8" w14:textId="77777777" w:rsidR="00540533" w:rsidRPr="00175541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8EC40F1" w14:textId="5B2893F6" w:rsidR="00540533" w:rsidRPr="0038513C" w:rsidRDefault="005C2622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38513C">
              <w:rPr>
                <w:rFonts w:asciiTheme="majorBidi" w:hAnsiTheme="majorBidi" w:cstheme="majorBidi"/>
                <w:sz w:val="30"/>
              </w:rPr>
              <w:t>145,774</w:t>
            </w:r>
          </w:p>
        </w:tc>
      </w:tr>
      <w:tr w:rsidR="00540533" w:rsidRPr="00283879" w14:paraId="7C37193A" w14:textId="23096A09" w:rsidTr="00540533">
        <w:tc>
          <w:tcPr>
            <w:tcW w:w="5776" w:type="dxa"/>
          </w:tcPr>
          <w:p w14:paraId="09069A47" w14:textId="29457033" w:rsidR="00540533" w:rsidRPr="00BC0B42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432" w:type="dxa"/>
          </w:tcPr>
          <w:p w14:paraId="5D59460C" w14:textId="3E48A3CE" w:rsidR="00540533" w:rsidRPr="00175541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/>
                <w:sz w:val="30"/>
                <w:szCs w:val="30"/>
                <w:cs/>
              </w:rPr>
              <w:t>(203</w:t>
            </w:r>
            <w:r w:rsidRPr="00175541">
              <w:rPr>
                <w:rFonts w:asciiTheme="majorBidi" w:hAnsiTheme="majorBidi"/>
                <w:sz w:val="30"/>
                <w:szCs w:val="30"/>
              </w:rPr>
              <w:t>,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>577)</w:t>
            </w:r>
          </w:p>
        </w:tc>
        <w:tc>
          <w:tcPr>
            <w:tcW w:w="149" w:type="dxa"/>
          </w:tcPr>
          <w:p w14:paraId="44E1134D" w14:textId="77777777" w:rsidR="00540533" w:rsidRPr="00175541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9AE3BC1" w14:textId="1CEE038E" w:rsidR="00540533" w:rsidRPr="0038513C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13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3851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8513C">
              <w:rPr>
                <w:rFonts w:asciiTheme="majorBidi" w:hAnsiTheme="majorBidi" w:cstheme="majorBidi"/>
                <w:sz w:val="30"/>
              </w:rPr>
              <w:t>159,272</w:t>
            </w:r>
            <w:r w:rsidRPr="003851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40533" w:rsidRPr="00283879" w14:paraId="54964564" w14:textId="3D842296" w:rsidTr="00540533">
        <w:tc>
          <w:tcPr>
            <w:tcW w:w="5776" w:type="dxa"/>
          </w:tcPr>
          <w:p w14:paraId="6A804F3A" w14:textId="77777777" w:rsidR="00540533" w:rsidRPr="00BC0B42" w:rsidRDefault="00540533" w:rsidP="00540533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2" w:type="dxa"/>
          </w:tcPr>
          <w:p w14:paraId="576C4267" w14:textId="77777777" w:rsidR="00540533" w:rsidRPr="00175541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dxa"/>
          </w:tcPr>
          <w:p w14:paraId="6F3C5D8E" w14:textId="77777777" w:rsidR="00540533" w:rsidRPr="00175541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9DDFF40" w14:textId="77777777" w:rsidR="00540533" w:rsidRPr="0038513C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540533" w:rsidRPr="00283879" w14:paraId="1C65A740" w14:textId="0EFF333F" w:rsidTr="00540533">
        <w:tc>
          <w:tcPr>
            <w:tcW w:w="5776" w:type="dxa"/>
          </w:tcPr>
          <w:p w14:paraId="022059D3" w14:textId="6EEE7333" w:rsidR="00540533" w:rsidRPr="00BC0B42" w:rsidRDefault="00540533" w:rsidP="00540533">
            <w:pPr>
              <w:tabs>
                <w:tab w:val="center" w:pos="4536"/>
                <w:tab w:val="right" w:pos="9072"/>
              </w:tabs>
              <w:ind w:left="340" w:hanging="27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ต้นทุนของสินค้าคงเหลือที่บันทึกเป็นค่าใช้จ่ายและได้รวมในบัญชีค่าใช้จ่ายในการบริหาร</w:t>
            </w:r>
          </w:p>
        </w:tc>
        <w:tc>
          <w:tcPr>
            <w:tcW w:w="1432" w:type="dxa"/>
          </w:tcPr>
          <w:p w14:paraId="2FF9E7E1" w14:textId="77777777" w:rsidR="00540533" w:rsidRPr="00E64FD6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22A9FA" w14:textId="3C255490" w:rsidR="00540533" w:rsidRPr="00E64FD6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4FD6"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1B582B" w:rsidRPr="00E64FD6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9" w:type="dxa"/>
          </w:tcPr>
          <w:p w14:paraId="02DFA9C1" w14:textId="77777777" w:rsidR="00540533" w:rsidRPr="00E64FD6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A0910D3" w14:textId="77777777" w:rsidR="00540533" w:rsidRPr="0038513C" w:rsidRDefault="00540533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  <w:p w14:paraId="597FF1A2" w14:textId="4E4FAB16" w:rsidR="00540533" w:rsidRPr="0038513C" w:rsidRDefault="005C2622" w:rsidP="0054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38513C">
              <w:rPr>
                <w:rFonts w:asciiTheme="majorBidi" w:hAnsiTheme="majorBidi" w:cstheme="majorBidi"/>
                <w:sz w:val="30"/>
              </w:rPr>
              <w:t>40,931</w:t>
            </w:r>
          </w:p>
        </w:tc>
      </w:tr>
      <w:tr w:rsidR="00F37284" w:rsidRPr="00283879" w14:paraId="6AAAA44A" w14:textId="7B1627A6" w:rsidTr="00540533">
        <w:tc>
          <w:tcPr>
            <w:tcW w:w="5776" w:type="dxa"/>
          </w:tcPr>
          <w:p w14:paraId="055F4935" w14:textId="77777777" w:rsidR="00F37284" w:rsidRPr="00BC0B42" w:rsidRDefault="00F37284" w:rsidP="00F37284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2" w:type="dxa"/>
          </w:tcPr>
          <w:p w14:paraId="33883592" w14:textId="77777777" w:rsidR="00F37284" w:rsidRPr="00175541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" w:type="dxa"/>
          </w:tcPr>
          <w:p w14:paraId="0B7BE82D" w14:textId="77777777" w:rsidR="00F37284" w:rsidRPr="00175541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B86BA6D" w14:textId="77777777" w:rsidR="00F37284" w:rsidRPr="00175541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F37284" w:rsidRPr="00283879" w14:paraId="45E9C73B" w14:textId="3A4A3656" w:rsidTr="00540533">
        <w:trPr>
          <w:trHeight w:val="434"/>
        </w:trPr>
        <w:tc>
          <w:tcPr>
            <w:tcW w:w="5776" w:type="dxa"/>
          </w:tcPr>
          <w:p w14:paraId="362BAF04" w14:textId="4F1C46F6" w:rsidR="00F37284" w:rsidRPr="00BC0B42" w:rsidRDefault="00F37284" w:rsidP="0001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32" w:type="dxa"/>
          </w:tcPr>
          <w:p w14:paraId="44E5EA45" w14:textId="56EFFA9B" w:rsidR="00F37284" w:rsidRPr="0094265D" w:rsidRDefault="00BC0B42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</w:rPr>
              <w:t>544,952</w:t>
            </w:r>
          </w:p>
        </w:tc>
        <w:tc>
          <w:tcPr>
            <w:tcW w:w="149" w:type="dxa"/>
          </w:tcPr>
          <w:p w14:paraId="43592D49" w14:textId="77777777" w:rsidR="00F37284" w:rsidRPr="0094265D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4F2B29A7" w14:textId="45FEF772" w:rsidR="00F37284" w:rsidRPr="0094265D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94265D">
              <w:rPr>
                <w:rFonts w:asciiTheme="majorBidi" w:hAnsiTheme="majorBidi" w:cstheme="majorBidi"/>
                <w:sz w:val="30"/>
              </w:rPr>
              <w:t>615,362</w:t>
            </w:r>
          </w:p>
        </w:tc>
      </w:tr>
      <w:tr w:rsidR="00F37284" w:rsidRPr="00283879" w14:paraId="03428F2F" w14:textId="07B0B446" w:rsidTr="00540533">
        <w:tc>
          <w:tcPr>
            <w:tcW w:w="5776" w:type="dxa"/>
          </w:tcPr>
          <w:p w14:paraId="4D96DD94" w14:textId="2B7BBC0B" w:rsidR="00F37284" w:rsidRPr="00BC0B42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432" w:type="dxa"/>
          </w:tcPr>
          <w:p w14:paraId="2FBF5F97" w14:textId="492BB629" w:rsidR="00F37284" w:rsidRPr="0094265D" w:rsidRDefault="00BC0B42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</w:rPr>
              <w:t>8,451,782</w:t>
            </w:r>
          </w:p>
        </w:tc>
        <w:tc>
          <w:tcPr>
            <w:tcW w:w="149" w:type="dxa"/>
          </w:tcPr>
          <w:p w14:paraId="5BC3021D" w14:textId="77777777" w:rsidR="00F37284" w:rsidRPr="0094265D" w:rsidRDefault="00F37284" w:rsidP="00F3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6334FFB4" w14:textId="55A627F1" w:rsidR="00F37284" w:rsidRPr="0094265D" w:rsidRDefault="00F37284" w:rsidP="00FE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94265D">
              <w:rPr>
                <w:rFonts w:asciiTheme="majorBidi" w:hAnsiTheme="majorBidi" w:cstheme="majorBidi"/>
                <w:sz w:val="30"/>
              </w:rPr>
              <w:t>8,727,514</w:t>
            </w:r>
          </w:p>
        </w:tc>
      </w:tr>
    </w:tbl>
    <w:p w14:paraId="7F42001A" w14:textId="77777777" w:rsidR="002664DE" w:rsidRDefault="00266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</w:rPr>
      </w:pPr>
      <w:r>
        <w:rPr>
          <w:rFonts w:asciiTheme="majorBidi" w:hAnsiTheme="majorBidi"/>
          <w:b/>
          <w:bCs/>
          <w:sz w:val="20"/>
          <w:szCs w:val="20"/>
          <w:cs/>
        </w:rPr>
        <w:br w:type="page"/>
      </w:r>
    </w:p>
    <w:p w14:paraId="784AEE13" w14:textId="4F187AEC" w:rsidR="008616BA" w:rsidRPr="00C315E1" w:rsidRDefault="00F10AE5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15E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54A0DEC4" w14:textId="77777777" w:rsidR="008616BA" w:rsidRPr="00176DFC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7AC6B" w14:textId="05F053EA" w:rsidR="008616BA" w:rsidRPr="00283879" w:rsidRDefault="008616BA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="00EC5F71" w:rsidRPr="003230A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230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>ธันวาคม สำหรับ</w:t>
      </w:r>
      <w:r w:rsidR="00453798" w:rsidRPr="003230AD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เงินลงทุนในบริษัทร่วม</w:t>
      </w: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ซึ่งบันทึกโดยวิธี</w:t>
      </w:r>
      <w:r w:rsidR="007F5226" w:rsidRPr="003230AD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ส่วนได้เสีย</w:t>
      </w:r>
      <w:r w:rsidRPr="0028387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FE61B6" w14:textId="77777777" w:rsidR="008616BA" w:rsidRPr="00176DFC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7"/>
        <w:gridCol w:w="1480"/>
        <w:gridCol w:w="261"/>
        <w:gridCol w:w="1471"/>
      </w:tblGrid>
      <w:tr w:rsidR="00B96B9C" w:rsidRPr="007F5226" w14:paraId="186A2E33" w14:textId="6D330DB4" w:rsidTr="00740FB4">
        <w:trPr>
          <w:cantSplit/>
          <w:trHeight w:val="332"/>
        </w:trPr>
        <w:tc>
          <w:tcPr>
            <w:tcW w:w="5577" w:type="dxa"/>
          </w:tcPr>
          <w:p w14:paraId="44F7389E" w14:textId="540636B1" w:rsidR="00B96B9C" w:rsidRPr="007F5226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0" w:type="dxa"/>
            <w:vAlign w:val="center"/>
          </w:tcPr>
          <w:p w14:paraId="5411CD44" w14:textId="5B742B4E" w:rsidR="00B96B9C" w:rsidRPr="006A098E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9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" w:type="dxa"/>
            <w:vAlign w:val="center"/>
          </w:tcPr>
          <w:p w14:paraId="49FC820B" w14:textId="77777777" w:rsidR="00B96B9C" w:rsidRPr="006A098E" w:rsidRDefault="00B96B9C" w:rsidP="002664D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vAlign w:val="center"/>
          </w:tcPr>
          <w:p w14:paraId="7715BFC0" w14:textId="12AE2A14" w:rsidR="00B96B9C" w:rsidRPr="006A098E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098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6B9C" w:rsidRPr="007F5226" w14:paraId="11411DF0" w14:textId="2F3414CE" w:rsidTr="00740FB4">
        <w:trPr>
          <w:cantSplit/>
          <w:trHeight w:val="332"/>
        </w:trPr>
        <w:tc>
          <w:tcPr>
            <w:tcW w:w="5577" w:type="dxa"/>
          </w:tcPr>
          <w:p w14:paraId="3C7B2156" w14:textId="77777777" w:rsidR="00B96B9C" w:rsidRPr="007F5226" w:rsidRDefault="00B96B9C" w:rsidP="0059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12" w:type="dxa"/>
            <w:gridSpan w:val="3"/>
          </w:tcPr>
          <w:p w14:paraId="05EC22D6" w14:textId="50645AD1" w:rsidR="00B96B9C" w:rsidRPr="007F5226" w:rsidRDefault="00B96B9C" w:rsidP="00A8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522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7F52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522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96B9C" w:rsidRPr="007F5226" w14:paraId="2D97484B" w14:textId="4F012669" w:rsidTr="00740FB4">
        <w:trPr>
          <w:cantSplit/>
          <w:trHeight w:val="332"/>
        </w:trPr>
        <w:tc>
          <w:tcPr>
            <w:tcW w:w="5577" w:type="dxa"/>
          </w:tcPr>
          <w:p w14:paraId="410B7C4B" w14:textId="340030CA" w:rsidR="00B96B9C" w:rsidRPr="00B70574" w:rsidRDefault="00B96B9C" w:rsidP="003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5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80" w:type="dxa"/>
          </w:tcPr>
          <w:p w14:paraId="18E17C9D" w14:textId="0734CAA5" w:rsidR="00B96B9C" w:rsidRPr="00B70574" w:rsidRDefault="00B96B9C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05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530,846</w:t>
            </w:r>
          </w:p>
        </w:tc>
        <w:tc>
          <w:tcPr>
            <w:tcW w:w="261" w:type="dxa"/>
          </w:tcPr>
          <w:p w14:paraId="1D7646D0" w14:textId="77777777" w:rsidR="00B96B9C" w:rsidRPr="00B70574" w:rsidRDefault="00B96B9C" w:rsidP="0094265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5D8760BE" w14:textId="447DD8D2" w:rsidR="00B96B9C" w:rsidRPr="00B70574" w:rsidRDefault="00B96B9C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05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528,944</w:t>
            </w:r>
          </w:p>
        </w:tc>
      </w:tr>
      <w:tr w:rsidR="00B96B9C" w:rsidRPr="005276D2" w14:paraId="6DFE29CF" w14:textId="77777777" w:rsidTr="00740FB4">
        <w:trPr>
          <w:cantSplit/>
          <w:trHeight w:val="332"/>
        </w:trPr>
        <w:tc>
          <w:tcPr>
            <w:tcW w:w="5577" w:type="dxa"/>
          </w:tcPr>
          <w:p w14:paraId="1061F65C" w14:textId="53284A23" w:rsidR="00B96B9C" w:rsidRPr="005276D2" w:rsidRDefault="00B96B9C" w:rsidP="003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480" w:type="dxa"/>
          </w:tcPr>
          <w:p w14:paraId="1BD57A32" w14:textId="31DCBECA" w:rsidR="00B96B9C" w:rsidRPr="005276D2" w:rsidRDefault="00B96B9C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6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4,179</w:t>
            </w:r>
          </w:p>
        </w:tc>
        <w:tc>
          <w:tcPr>
            <w:tcW w:w="261" w:type="dxa"/>
          </w:tcPr>
          <w:p w14:paraId="67BD8895" w14:textId="77777777" w:rsidR="00B96B9C" w:rsidRPr="005276D2" w:rsidRDefault="00B96B9C" w:rsidP="0094265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6D2DB3B6" w14:textId="57BB28BD" w:rsidR="00B96B9C" w:rsidRPr="005276D2" w:rsidRDefault="00B96B9C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6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20,502</w:t>
            </w:r>
          </w:p>
        </w:tc>
      </w:tr>
      <w:tr w:rsidR="00740FB4" w:rsidRPr="005276D2" w14:paraId="020C78AF" w14:textId="77777777" w:rsidTr="00740FB4">
        <w:trPr>
          <w:cantSplit/>
          <w:trHeight w:val="332"/>
        </w:trPr>
        <w:tc>
          <w:tcPr>
            <w:tcW w:w="5577" w:type="dxa"/>
          </w:tcPr>
          <w:p w14:paraId="29219AB1" w14:textId="795D2B1F" w:rsidR="00740FB4" w:rsidRPr="005276D2" w:rsidRDefault="00740FB4" w:rsidP="003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  <w:r w:rsidRPr="005276D2">
              <w:rPr>
                <w:rFonts w:ascii="Angsana New" w:hAnsi="Angsana New"/>
                <w:sz w:val="28"/>
                <w:szCs w:val="28"/>
                <w:cs/>
              </w:rPr>
              <w:t xml:space="preserve"> - วิธีส่วนได้เสีย</w:t>
            </w:r>
          </w:p>
        </w:tc>
        <w:tc>
          <w:tcPr>
            <w:tcW w:w="1480" w:type="dxa"/>
          </w:tcPr>
          <w:p w14:paraId="09384149" w14:textId="5FF2862B" w:rsidR="00740FB4" w:rsidRPr="005276D2" w:rsidRDefault="00740FB4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3,763</w:t>
            </w:r>
          </w:p>
        </w:tc>
        <w:tc>
          <w:tcPr>
            <w:tcW w:w="261" w:type="dxa"/>
          </w:tcPr>
          <w:p w14:paraId="4E2D3DD9" w14:textId="77777777" w:rsidR="00740FB4" w:rsidRPr="005276D2" w:rsidRDefault="00740FB4" w:rsidP="0094265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38AA8DBE" w14:textId="250BD1D9" w:rsidR="00740FB4" w:rsidRPr="005276D2" w:rsidRDefault="00740FB4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6,260</w:t>
            </w:r>
          </w:p>
        </w:tc>
      </w:tr>
      <w:tr w:rsidR="00740FB4" w:rsidRPr="00D72877" w14:paraId="5E42AC9E" w14:textId="77777777" w:rsidTr="00740FB4">
        <w:trPr>
          <w:cantSplit/>
          <w:trHeight w:val="332"/>
        </w:trPr>
        <w:tc>
          <w:tcPr>
            <w:tcW w:w="5577" w:type="dxa"/>
          </w:tcPr>
          <w:p w14:paraId="3C3EF6A7" w14:textId="77F37873" w:rsidR="00740FB4" w:rsidRPr="00D76F83" w:rsidRDefault="00740FB4" w:rsidP="0074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80" w:type="dxa"/>
          </w:tcPr>
          <w:p w14:paraId="568935D0" w14:textId="5260C0DF" w:rsidR="00740FB4" w:rsidRPr="005276D2" w:rsidRDefault="00740FB4" w:rsidP="00740F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 w:bidi="th-TH"/>
              </w:rPr>
            </w:pPr>
            <w:r w:rsidRPr="005276D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8E261E6" w14:textId="77777777" w:rsidR="00740FB4" w:rsidRPr="005276D2" w:rsidRDefault="00740FB4" w:rsidP="0074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1" w:type="dxa"/>
          </w:tcPr>
          <w:p w14:paraId="4FD29FA0" w14:textId="64D416D5" w:rsidR="00740FB4" w:rsidRPr="005276D2" w:rsidRDefault="00740FB4" w:rsidP="00740FB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highlight w:val="cyan"/>
                <w:cs/>
                <w:lang w:val="en-US" w:bidi="th-TH"/>
              </w:rPr>
            </w:pPr>
            <w:r w:rsidRPr="005276D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5276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10,125</w:t>
            </w:r>
            <w:r w:rsidRPr="005276D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6B9C" w:rsidRPr="00D72877" w14:paraId="5D39AF35" w14:textId="77777777" w:rsidTr="00740FB4">
        <w:trPr>
          <w:cantSplit/>
          <w:trHeight w:val="332"/>
        </w:trPr>
        <w:tc>
          <w:tcPr>
            <w:tcW w:w="5577" w:type="dxa"/>
          </w:tcPr>
          <w:p w14:paraId="1642D6AE" w14:textId="15075B5E" w:rsidR="00B96B9C" w:rsidRPr="00880CE1" w:rsidRDefault="00D76F83" w:rsidP="003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0CE1">
              <w:rPr>
                <w:rFonts w:ascii="Angsana New" w:hAnsi="Angsana New"/>
                <w:sz w:val="28"/>
                <w:szCs w:val="28"/>
                <w:cs/>
              </w:rPr>
              <w:t>จำหน่ายและรับคืนทุน</w:t>
            </w:r>
          </w:p>
        </w:tc>
        <w:tc>
          <w:tcPr>
            <w:tcW w:w="1480" w:type="dxa"/>
          </w:tcPr>
          <w:p w14:paraId="35BA49E1" w14:textId="7C68C33B" w:rsidR="00B96B9C" w:rsidRPr="00880CE1" w:rsidRDefault="00B96B9C" w:rsidP="00D76F8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0C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D76F83" w:rsidRPr="00880C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478,879</w:t>
            </w:r>
            <w:r w:rsidRPr="00880C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46B104AB" w14:textId="77777777" w:rsidR="00B96B9C" w:rsidRPr="00880CE1" w:rsidRDefault="00B96B9C" w:rsidP="00D2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00CFC59" w14:textId="43AB9382" w:rsidR="00B96B9C" w:rsidRPr="00880CE1" w:rsidRDefault="00B96B9C" w:rsidP="00D76F8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0C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D76F83" w:rsidRPr="00880CE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  <w:r w:rsidR="00D76F83" w:rsidRPr="00880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,883</w:t>
            </w:r>
            <w:r w:rsidRPr="00880C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96B9C" w:rsidRPr="007F5226" w14:paraId="1FBA8883" w14:textId="0E3184BD" w:rsidTr="00740FB4">
        <w:trPr>
          <w:cantSplit/>
          <w:trHeight w:val="332"/>
        </w:trPr>
        <w:tc>
          <w:tcPr>
            <w:tcW w:w="5577" w:type="dxa"/>
          </w:tcPr>
          <w:p w14:paraId="2C6111F7" w14:textId="71C9E508" w:rsidR="00B96B9C" w:rsidRPr="00880CE1" w:rsidRDefault="00ED6BF9" w:rsidP="003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CE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17E4F7C" w14:textId="4BE591F8" w:rsidR="00B96B9C" w:rsidRPr="00880CE1" w:rsidRDefault="00740FB4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0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11,06</w:t>
            </w:r>
            <w:r w:rsidR="005B37FB" w:rsidRPr="00880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1" w:type="dxa"/>
          </w:tcPr>
          <w:p w14:paraId="35BC0424" w14:textId="77777777" w:rsidR="00B96B9C" w:rsidRPr="00880CE1" w:rsidRDefault="00B96B9C" w:rsidP="0094265D">
            <w:pPr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08F7A67C" w14:textId="411DB9B3" w:rsidR="00B96B9C" w:rsidRPr="00880CE1" w:rsidRDefault="00740FB4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0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2,148</w:t>
            </w:r>
          </w:p>
        </w:tc>
      </w:tr>
      <w:tr w:rsidR="00B96B9C" w:rsidRPr="007F5226" w14:paraId="5E0C1BE6" w14:textId="0D6D44B4" w:rsidTr="00740FB4">
        <w:trPr>
          <w:cantSplit/>
          <w:trHeight w:val="332"/>
        </w:trPr>
        <w:tc>
          <w:tcPr>
            <w:tcW w:w="5577" w:type="dxa"/>
          </w:tcPr>
          <w:p w14:paraId="31284FFD" w14:textId="34496B5F" w:rsidR="00B96B9C" w:rsidRPr="00427E88" w:rsidRDefault="00B96B9C" w:rsidP="003F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7E8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27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04383E8" w14:textId="2A13E46F" w:rsidR="00B96B9C" w:rsidRPr="009F092F" w:rsidRDefault="00B96B9C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09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70,969</w:t>
            </w:r>
          </w:p>
        </w:tc>
        <w:tc>
          <w:tcPr>
            <w:tcW w:w="261" w:type="dxa"/>
          </w:tcPr>
          <w:p w14:paraId="49283605" w14:textId="77777777" w:rsidR="00B96B9C" w:rsidRPr="009F092F" w:rsidRDefault="00B96B9C" w:rsidP="0094265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26AD3662" w14:textId="260B8DCB" w:rsidR="00B96B9C" w:rsidRPr="00D72877" w:rsidRDefault="00B96B9C" w:rsidP="003F6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D72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530,846</w:t>
            </w:r>
          </w:p>
        </w:tc>
      </w:tr>
    </w:tbl>
    <w:p w14:paraId="7049C32F" w14:textId="6F09D99D" w:rsidR="00725D95" w:rsidRPr="00176DFC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176DFC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68FAEB6E" w14:textId="77777777" w:rsidR="002A00C6" w:rsidRPr="00283879" w:rsidRDefault="002A00C6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ณ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และเงินปันผลรับจากเงินลงทุนระหว่างปีสิ้นสุดวันเดียวกัน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7EE4562" w14:textId="208A4F8F" w:rsidR="00C160FD" w:rsidRPr="00176DFC" w:rsidRDefault="00C160F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661864C" w14:textId="287869DC" w:rsidR="00765F39" w:rsidRDefault="00880CE1" w:rsidP="00A44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</w:rPr>
      </w:pPr>
      <w:r w:rsidRPr="00880CE1">
        <w:rPr>
          <w:noProof/>
        </w:rPr>
        <w:drawing>
          <wp:inline distT="0" distB="0" distL="0" distR="0" wp14:anchorId="0D6AB9BE" wp14:editId="0D17180B">
            <wp:extent cx="5906135" cy="1808480"/>
            <wp:effectExtent l="0" t="0" r="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180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850F0" w14:textId="2E2467BB" w:rsidR="002A00C6" w:rsidRPr="00176DFC" w:rsidRDefault="002A00C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1E73DE" w14:textId="09CCD252" w:rsidR="00A141A0" w:rsidRPr="00175541" w:rsidRDefault="00A141A0" w:rsidP="00055978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175541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Pr="00175541">
        <w:rPr>
          <w:rFonts w:asciiTheme="majorBidi" w:hAnsiTheme="majorBidi" w:cstheme="majorBidi"/>
          <w:sz w:val="30"/>
          <w:szCs w:val="30"/>
        </w:rPr>
        <w:t xml:space="preserve">2565 </w:t>
      </w:r>
      <w:r w:rsidRPr="00175541">
        <w:rPr>
          <w:rFonts w:asciiTheme="majorBidi" w:hAnsiTheme="majorBidi" w:cstheme="majorBidi" w:hint="cs"/>
          <w:sz w:val="30"/>
          <w:szCs w:val="30"/>
          <w:cs/>
        </w:rPr>
        <w:t>บริษัทได้ขายหุ้น</w:t>
      </w:r>
      <w:r w:rsidR="00073C58" w:rsidRPr="00175541">
        <w:rPr>
          <w:rFonts w:asciiTheme="majorBidi" w:hAnsiTheme="majorBidi" w:cstheme="majorBidi" w:hint="cs"/>
          <w:sz w:val="30"/>
          <w:szCs w:val="30"/>
          <w:cs/>
        </w:rPr>
        <w:t xml:space="preserve">ที่ถือทั้งหมดร้อยละ </w:t>
      </w:r>
      <w:r w:rsidR="00073C58" w:rsidRPr="00175541">
        <w:rPr>
          <w:rFonts w:asciiTheme="majorBidi" w:hAnsiTheme="majorBidi" w:cstheme="majorBidi"/>
          <w:sz w:val="30"/>
          <w:szCs w:val="30"/>
        </w:rPr>
        <w:t>49</w:t>
      </w:r>
      <w:r w:rsidR="00073C58" w:rsidRPr="001755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5541">
        <w:rPr>
          <w:rFonts w:asciiTheme="majorBidi" w:hAnsiTheme="majorBidi" w:cstheme="majorBidi" w:hint="cs"/>
          <w:sz w:val="30"/>
          <w:szCs w:val="30"/>
          <w:cs/>
        </w:rPr>
        <w:t xml:space="preserve">ในบริษัทเซกิซุย-เอสซีจี อินดัสทรี จำกัด </w:t>
      </w:r>
      <w:r w:rsidR="00073C58" w:rsidRPr="00175541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เนื่องจากการปรับโครงสร้างธุรกิจ ตามที่กล่าวไว้ในหมายเหตุข้อ </w:t>
      </w:r>
      <w:r w:rsidR="00073C58" w:rsidRPr="00175541">
        <w:rPr>
          <w:rFonts w:asciiTheme="majorBidi" w:hAnsiTheme="majorBidi" w:cstheme="majorBidi"/>
          <w:sz w:val="30"/>
          <w:szCs w:val="30"/>
        </w:rPr>
        <w:t xml:space="preserve">1 </w:t>
      </w:r>
    </w:p>
    <w:p w14:paraId="4994790E" w14:textId="429D3518" w:rsidR="00583509" w:rsidRDefault="0058350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D27EFF" w14:textId="77777777" w:rsidR="00880CE1" w:rsidRDefault="00880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1E433D2" w14:textId="0C976A37" w:rsidR="00583509" w:rsidRDefault="0058350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350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B5E7E7E" w14:textId="3333A8A1" w:rsidR="00116EB8" w:rsidRDefault="00116EB8" w:rsidP="00A443D8">
      <w:pPr>
        <w:pStyle w:val="ListParagraph"/>
        <w:spacing w:after="0" w:line="240" w:lineRule="auto"/>
        <w:ind w:left="567"/>
        <w:contextualSpacing w:val="0"/>
        <w:rPr>
          <w:rFonts w:asciiTheme="majorBidi" w:hAnsiTheme="majorBidi" w:cstheme="majorBidi"/>
          <w:sz w:val="20"/>
          <w:szCs w:val="20"/>
        </w:rPr>
      </w:pPr>
    </w:p>
    <w:p w14:paraId="54EEF5B8" w14:textId="48FB7BD3" w:rsidR="00F350F2" w:rsidRDefault="0070531E" w:rsidP="00A443D8">
      <w:pPr>
        <w:pStyle w:val="ListParagraph"/>
        <w:spacing w:after="0" w:line="240" w:lineRule="auto"/>
        <w:ind w:left="567"/>
        <w:contextualSpacing w:val="0"/>
        <w:rPr>
          <w:rFonts w:asciiTheme="majorBidi" w:hAnsiTheme="majorBidi" w:cstheme="majorBidi"/>
          <w:sz w:val="20"/>
          <w:szCs w:val="20"/>
        </w:rPr>
      </w:pPr>
      <w:r w:rsidRPr="0070531E">
        <w:rPr>
          <w:noProof/>
        </w:rPr>
        <w:drawing>
          <wp:inline distT="0" distB="0" distL="0" distR="0" wp14:anchorId="314958ED" wp14:editId="410A1AA7">
            <wp:extent cx="5544000" cy="69372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0" cy="69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34D8C" w14:textId="3AE7034E" w:rsidR="005E11D6" w:rsidRPr="005C51E2" w:rsidRDefault="005E11D6" w:rsidP="0058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FB4262" w14:textId="77777777" w:rsidR="006E38AE" w:rsidRPr="00283879" w:rsidRDefault="006E38AE" w:rsidP="00335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CC77D27" w14:textId="3668BB8C" w:rsidR="00AE5519" w:rsidRDefault="004E4FC7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443D8">
        <w:rPr>
          <w:rFonts w:ascii="Angsana New" w:hAnsi="Angsana New"/>
          <w:spacing w:val="4"/>
          <w:sz w:val="30"/>
          <w:szCs w:val="30"/>
          <w:cs/>
        </w:rPr>
        <w:lastRenderedPageBreak/>
        <w:t>กลุ่มบริษัท</w:t>
      </w:r>
      <w:r w:rsidR="00AE5519" w:rsidRPr="00A443D8">
        <w:rPr>
          <w:rFonts w:ascii="Angsana New" w:hAnsi="Angsana New"/>
          <w:spacing w:val="4"/>
          <w:sz w:val="30"/>
          <w:szCs w:val="30"/>
          <w:cs/>
        </w:rPr>
        <w:t>ได้มีการประเมินมูลค่ายุติธรรมของอสังหาริมทรัพย์เพื่อการลงทุน โดยพิจารณาจากราคาตลาด</w:t>
      </w:r>
      <w:r w:rsidR="00AE5519" w:rsidRPr="00A443D8">
        <w:rPr>
          <w:rFonts w:ascii="Angsana New" w:hAnsi="Angsana New"/>
          <w:spacing w:val="-2"/>
          <w:sz w:val="30"/>
          <w:szCs w:val="30"/>
          <w:cs/>
        </w:rPr>
        <w:t xml:space="preserve">ตามเกณฑ์ของสินทรัพย์ที่ใช้งานอยู่ในปัจจุบัน ณ วันที่ </w:t>
      </w:r>
      <w:r w:rsidR="00AE5519" w:rsidRPr="00A443D8">
        <w:rPr>
          <w:rFonts w:ascii="Angsana New" w:hAnsi="Angsana New"/>
          <w:spacing w:val="-2"/>
          <w:sz w:val="30"/>
          <w:szCs w:val="30"/>
        </w:rPr>
        <w:t>31</w:t>
      </w:r>
      <w:r w:rsidR="00AE5519" w:rsidRPr="00A443D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AE5519" w:rsidRPr="0057724D">
        <w:rPr>
          <w:rFonts w:ascii="Angsana New" w:hAnsi="Angsana New"/>
          <w:spacing w:val="-2"/>
          <w:sz w:val="30"/>
          <w:szCs w:val="30"/>
        </w:rPr>
        <w:t>256</w:t>
      </w:r>
      <w:r w:rsidR="00307186" w:rsidRPr="0057724D">
        <w:rPr>
          <w:rFonts w:ascii="Angsana New" w:hAnsi="Angsana New"/>
          <w:spacing w:val="-2"/>
          <w:sz w:val="30"/>
          <w:szCs w:val="30"/>
        </w:rPr>
        <w:t>5</w:t>
      </w:r>
      <w:r w:rsidR="00AE5519" w:rsidRPr="0057724D">
        <w:rPr>
          <w:rFonts w:ascii="Angsana New" w:hAnsi="Angsana New"/>
          <w:spacing w:val="-2"/>
          <w:sz w:val="30"/>
          <w:szCs w:val="30"/>
          <w:cs/>
        </w:rPr>
        <w:t xml:space="preserve"> มีมูลค่ายุติธรรมจำนวน </w:t>
      </w:r>
      <w:r w:rsidR="0057724D" w:rsidRPr="0057724D">
        <w:rPr>
          <w:rFonts w:ascii="Angsana New" w:hAnsi="Angsana New"/>
          <w:spacing w:val="-2"/>
          <w:sz w:val="30"/>
          <w:szCs w:val="30"/>
        </w:rPr>
        <w:t>1,389</w:t>
      </w:r>
      <w:r w:rsidR="00AE5519" w:rsidRPr="0057724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AE5519" w:rsidRPr="00892F9B">
        <w:rPr>
          <w:rFonts w:ascii="Angsana New" w:hAnsi="Angsana New"/>
          <w:sz w:val="30"/>
          <w:szCs w:val="30"/>
          <w:cs/>
        </w:rPr>
        <w:t xml:space="preserve"> </w:t>
      </w:r>
      <w:r w:rsidR="00AE5519" w:rsidRPr="00892F9B">
        <w:rPr>
          <w:rFonts w:ascii="Angsana New" w:hAnsi="Angsana New"/>
          <w:i/>
          <w:iCs/>
          <w:sz w:val="30"/>
          <w:szCs w:val="30"/>
          <w:cs/>
        </w:rPr>
        <w:t>(</w:t>
      </w:r>
      <w:r w:rsidR="00AE5519" w:rsidRPr="00892F9B">
        <w:rPr>
          <w:rFonts w:ascii="Angsana New" w:hAnsi="Angsana New"/>
          <w:i/>
          <w:iCs/>
          <w:sz w:val="30"/>
          <w:szCs w:val="30"/>
        </w:rPr>
        <w:t>256</w:t>
      </w:r>
      <w:r w:rsidR="00C874B5" w:rsidRPr="00892F9B">
        <w:rPr>
          <w:rFonts w:ascii="Angsana New" w:hAnsi="Angsana New"/>
          <w:i/>
          <w:iCs/>
          <w:sz w:val="30"/>
          <w:szCs w:val="30"/>
        </w:rPr>
        <w:t>4</w:t>
      </w:r>
      <w:r w:rsidR="00AE5519" w:rsidRPr="00892F9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05B1F" w:rsidRPr="00892F9B">
        <w:rPr>
          <w:rFonts w:ascii="Angsana New" w:hAnsi="Angsana New"/>
          <w:i/>
          <w:iCs/>
          <w:sz w:val="30"/>
          <w:szCs w:val="30"/>
        </w:rPr>
        <w:t>1,420</w:t>
      </w:r>
      <w:r w:rsidR="00AE5519" w:rsidRPr="00892F9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864F5AF" w14:textId="34321863" w:rsidR="009935C8" w:rsidRPr="00176DFC" w:rsidRDefault="009935C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46B09" w14:textId="74F3279A" w:rsidR="008773CC" w:rsidRDefault="009935C8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434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88434C">
        <w:rPr>
          <w:rFonts w:ascii="Angsana New" w:hAnsi="Angsana New"/>
          <w:sz w:val="30"/>
          <w:szCs w:val="30"/>
        </w:rPr>
        <w:t>3</w:t>
      </w:r>
      <w:r w:rsidRPr="0088434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ซึ่งใช้วิธีการคิดลดกระแสเงินสดและวิธีราคาตลาดในการประเมินมูลค่ายุติธรรม</w:t>
      </w:r>
    </w:p>
    <w:p w14:paraId="2F433748" w14:textId="77777777" w:rsidR="00583509" w:rsidRPr="00176DFC" w:rsidRDefault="0058350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5561D" w14:textId="3E02AE9B" w:rsidR="009626A2" w:rsidRPr="00D95DE7" w:rsidRDefault="00985218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</w:rPr>
      </w:pPr>
      <w:r w:rsidRPr="0058350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D0BC5AC" w14:textId="4FD5736F" w:rsidR="00B52FA8" w:rsidRPr="00367E66" w:rsidRDefault="00B52FA8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297D3" w14:textId="5A22DAD2" w:rsidR="00BE7F49" w:rsidRPr="00367E66" w:rsidRDefault="0028648B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28648B">
        <w:rPr>
          <w:noProof/>
          <w:cs/>
        </w:rPr>
        <w:drawing>
          <wp:inline distT="0" distB="0" distL="0" distR="0" wp14:anchorId="20C5DB5E" wp14:editId="4B6891A6">
            <wp:extent cx="5906135" cy="5168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16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D6A31" w14:textId="4FEFE01A" w:rsidR="000C3A8E" w:rsidRPr="00367E66" w:rsidRDefault="000C3A8E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BF095FA" w14:textId="15C5B09C" w:rsidR="000C3A8E" w:rsidRPr="00367E66" w:rsidRDefault="001A3A97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1A3A97">
        <w:rPr>
          <w:noProof/>
        </w:rPr>
        <w:lastRenderedPageBreak/>
        <w:drawing>
          <wp:inline distT="0" distB="0" distL="0" distR="0" wp14:anchorId="6C60C735" wp14:editId="74689DCF">
            <wp:extent cx="5906135" cy="72421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724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C94DE" w14:textId="4686DE7A" w:rsidR="00BE7F49" w:rsidRPr="00367E66" w:rsidRDefault="00BE7F49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565358" w14:textId="5C70B6C4" w:rsidR="00C239CC" w:rsidRPr="00880579" w:rsidRDefault="00C239C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443D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A443D8">
        <w:rPr>
          <w:rFonts w:asciiTheme="majorBidi" w:hAnsiTheme="majorBidi" w:cstheme="majorBidi"/>
          <w:sz w:val="30"/>
          <w:szCs w:val="30"/>
        </w:rPr>
        <w:t>256</w:t>
      </w:r>
      <w:r w:rsidR="00383D03" w:rsidRPr="00A443D8">
        <w:rPr>
          <w:rFonts w:asciiTheme="majorBidi" w:hAnsiTheme="majorBidi" w:cstheme="majorBidi"/>
          <w:sz w:val="30"/>
          <w:szCs w:val="30"/>
        </w:rPr>
        <w:t>5</w:t>
      </w:r>
      <w:r w:rsidRPr="00A443D8">
        <w:rPr>
          <w:rFonts w:asciiTheme="majorBidi" w:hAnsiTheme="majorBidi"/>
          <w:sz w:val="30"/>
          <w:szCs w:val="30"/>
          <w:cs/>
        </w:rPr>
        <w:t xml:space="preserve"> </w:t>
      </w:r>
      <w:r w:rsidRPr="00A443D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4E4FC7" w:rsidRPr="00A443D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B582B" w:rsidRPr="00A443D8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A443D8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1B582B" w:rsidRPr="00A443D8">
        <w:rPr>
          <w:rFonts w:asciiTheme="majorBidi" w:hAnsiTheme="majorBidi" w:cstheme="majorBidi"/>
          <w:sz w:val="30"/>
          <w:szCs w:val="30"/>
        </w:rPr>
        <w:t>405</w:t>
      </w:r>
      <w:r w:rsidR="001B582B" w:rsidRPr="00A443D8">
        <w:rPr>
          <w:rFonts w:asciiTheme="majorBidi" w:hAnsiTheme="majorBidi"/>
          <w:sz w:val="30"/>
          <w:szCs w:val="30"/>
          <w:cs/>
        </w:rPr>
        <w:t xml:space="preserve"> </w:t>
      </w:r>
      <w:r w:rsidRPr="00A443D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65DB0" w:rsidRPr="00A443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4986" w:rsidRPr="00A443D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D4986" w:rsidRPr="00A443D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83D03" w:rsidRPr="00A443D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D4986" w:rsidRPr="00A443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E1DDB" w:rsidRPr="00A443D8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195076" w:rsidRPr="00A443D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E1DDB" w:rsidRPr="00A443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D4986" w:rsidRPr="00A443D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65DB0" w:rsidRPr="00A443D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1AC2148" w14:textId="704552F0" w:rsidR="0000660E" w:rsidRPr="00A443D8" w:rsidRDefault="0000660E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39C291" w14:textId="6BE78532" w:rsidR="003230AD" w:rsidRPr="00722154" w:rsidRDefault="000D091A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2154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ในปี </w:t>
      </w:r>
      <w:r w:rsidR="002664DE" w:rsidRPr="00722154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383D03" w:rsidRPr="00722154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72215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E4FC7" w:rsidRPr="0072215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722154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ได้รับรู้ผลขาดทุนจากการด้อยค่าของที่ดิน อาคารและอุปกรณ์จำนวน </w:t>
      </w:r>
      <w:r w:rsidR="00320BBE" w:rsidRPr="00722154">
        <w:rPr>
          <w:rFonts w:asciiTheme="majorBidi" w:hAnsiTheme="majorBidi" w:cstheme="majorBidi"/>
          <w:spacing w:val="2"/>
          <w:sz w:val="30"/>
        </w:rPr>
        <w:t>727</w:t>
      </w:r>
      <w:r w:rsidRPr="0072215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22154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722154">
        <w:rPr>
          <w:rFonts w:asciiTheme="majorBidi" w:hAnsiTheme="majorBidi" w:cstheme="majorBidi"/>
          <w:sz w:val="30"/>
          <w:szCs w:val="30"/>
          <w:cs/>
        </w:rPr>
        <w:t xml:space="preserve"> ส่วนใหญ่จาก</w:t>
      </w:r>
      <w:r w:rsidR="004735C4" w:rsidRPr="00722154">
        <w:rPr>
          <w:rFonts w:asciiTheme="majorBidi" w:hAnsiTheme="majorBidi" w:hint="cs"/>
          <w:sz w:val="30"/>
          <w:szCs w:val="30"/>
          <w:cs/>
        </w:rPr>
        <w:t>เครื่องจักรและอุปกรณ์</w:t>
      </w:r>
      <w:r w:rsidR="004735C4" w:rsidRPr="007221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35C4" w:rsidRPr="0072215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735C4" w:rsidRPr="00722154">
        <w:rPr>
          <w:rFonts w:asciiTheme="majorBidi" w:hAnsiTheme="majorBidi" w:hint="cs"/>
          <w:sz w:val="30"/>
          <w:szCs w:val="30"/>
          <w:cs/>
        </w:rPr>
        <w:t xml:space="preserve">อาคารและสิ่งปลูกสร้าง </w:t>
      </w:r>
      <w:r w:rsidR="003354FE" w:rsidRPr="00722154">
        <w:rPr>
          <w:rFonts w:asciiTheme="majorBidi" w:hAnsiTheme="majorBidi"/>
          <w:i/>
          <w:iCs/>
          <w:sz w:val="30"/>
          <w:szCs w:val="30"/>
          <w:cs/>
        </w:rPr>
        <w:t>(</w:t>
      </w:r>
      <w:r w:rsidR="00EC5F71" w:rsidRPr="00722154">
        <w:rPr>
          <w:rFonts w:asciiTheme="majorBidi" w:hAnsiTheme="majorBidi" w:cstheme="majorBidi"/>
          <w:i/>
          <w:sz w:val="30"/>
        </w:rPr>
        <w:t>256</w:t>
      </w:r>
      <w:r w:rsidR="00383D03" w:rsidRPr="00722154">
        <w:rPr>
          <w:rFonts w:asciiTheme="majorBidi" w:hAnsiTheme="majorBidi" w:cstheme="majorBidi"/>
          <w:i/>
          <w:sz w:val="30"/>
        </w:rPr>
        <w:t>4</w:t>
      </w:r>
      <w:r w:rsidRPr="00722154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20BBE" w:rsidRPr="00722154">
        <w:rPr>
          <w:rFonts w:asciiTheme="majorBidi" w:hAnsiTheme="majorBidi" w:cstheme="majorBidi"/>
          <w:i/>
          <w:iCs/>
          <w:sz w:val="30"/>
          <w:szCs w:val="30"/>
        </w:rPr>
        <w:t>18</w:t>
      </w:r>
      <w:r w:rsidRPr="0072215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2215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354FE" w:rsidRPr="00722154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72215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22154">
        <w:rPr>
          <w:rFonts w:asciiTheme="majorBidi" w:hAnsiTheme="majorBidi" w:cstheme="majorBidi"/>
          <w:sz w:val="30"/>
          <w:szCs w:val="30"/>
          <w:cs/>
        </w:rPr>
        <w:t>ซึ่งรวมอยู่ในค่าใช้จ่า</w:t>
      </w:r>
      <w:r w:rsidR="002D4FD5" w:rsidRPr="00722154">
        <w:rPr>
          <w:rFonts w:asciiTheme="majorBidi" w:hAnsiTheme="majorBidi" w:cstheme="majorBidi"/>
          <w:sz w:val="30"/>
          <w:szCs w:val="30"/>
          <w:cs/>
        </w:rPr>
        <w:t>ย</w:t>
      </w:r>
      <w:r w:rsidR="00E9187D" w:rsidRPr="00722154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722154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  <w:r w:rsidR="00722154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56F1C5B6" w14:textId="77777777" w:rsidR="00214961" w:rsidRPr="00214961" w:rsidRDefault="00214961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E797A" w14:textId="5AE67A61" w:rsidR="00741769" w:rsidRPr="00D95DE7" w:rsidRDefault="00741769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95DE7">
        <w:rPr>
          <w:rFonts w:asciiTheme="majorBidi" w:hAnsiTheme="majorBidi" w:cstheme="majorBidi"/>
          <w:sz w:val="30"/>
          <w:szCs w:val="30"/>
          <w:cs/>
        </w:rPr>
        <w:t xml:space="preserve">ในการทดสอบการด้อยค่าของที่ดิน อาคารและอุปกรณ์ที่มีข้อบ่งชี้การด้อยค่า </w:t>
      </w:r>
      <w:r w:rsidR="004E4FC7" w:rsidRPr="00D95DE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95DE7">
        <w:rPr>
          <w:rFonts w:asciiTheme="majorBidi" w:hAnsiTheme="majorBidi" w:cstheme="majorBidi"/>
          <w:sz w:val="30"/>
          <w:szCs w:val="30"/>
          <w:cs/>
        </w:rPr>
        <w:t>กำหนดมูลค่าที่คาดว่าจะได้รับคืนจากมูลค่าจากการใช้ซึ่งใช้วิธีการคิดลดกระแสเงินสดในอนาคตที่คาดว่าจะได้รับ หรือมูลค่าที่คาดว่า</w:t>
      </w:r>
      <w:r w:rsidRPr="00214961">
        <w:rPr>
          <w:rFonts w:asciiTheme="majorBidi" w:hAnsiTheme="majorBidi" w:cstheme="majorBidi"/>
          <w:spacing w:val="4"/>
          <w:sz w:val="30"/>
          <w:szCs w:val="30"/>
          <w:cs/>
        </w:rPr>
        <w:t>จะได้รับคืนจากมูลค่ายุติธรรมหักต้นทุนในการจำหน่ายจากมูลค่าคงเหลือของหน่วยสินทรัพย์ แล้วแต่</w:t>
      </w:r>
      <w:r w:rsidRPr="00D95DE7">
        <w:rPr>
          <w:rFonts w:asciiTheme="majorBidi" w:hAnsiTheme="majorBidi" w:cstheme="majorBidi"/>
          <w:sz w:val="30"/>
          <w:szCs w:val="30"/>
          <w:cs/>
        </w:rPr>
        <w:t xml:space="preserve">จำนวนเงินใดจะสูงกว่า </w:t>
      </w:r>
    </w:p>
    <w:p w14:paraId="79D70C4B" w14:textId="77777777" w:rsidR="00741769" w:rsidRPr="00D95DE7" w:rsidRDefault="0074176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5C219CF" w14:textId="18C24EDF" w:rsidR="000B52CF" w:rsidRPr="00D95DE7" w:rsidRDefault="002E1DDB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cyan"/>
        </w:rPr>
      </w:pPr>
      <w:r w:rsidRPr="008D1C4A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สำหรับการประเมินมูลค่าที่คาดว่าจะได้รับคืนด้วยวิธีการคิดลดกระแสเงินสดในอนาคตที่คาดว่าจะได้รับ</w:t>
      </w:r>
      <w:r w:rsidRPr="008D1C4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ใช้กระแสเงินสดในอนาคตเป็นประมาณการสำหรับห้าปีข้างหน้า ประมาณการสำหรับมูลค่าสุดท้าย </w:t>
      </w:r>
      <w:r w:rsidRPr="008D1C4A">
        <w:rPr>
          <w:rFonts w:asciiTheme="majorBidi" w:hAnsiTheme="majorBidi" w:cstheme="majorBidi" w:hint="cs"/>
          <w:spacing w:val="-4"/>
          <w:sz w:val="30"/>
          <w:szCs w:val="30"/>
          <w:cs/>
        </w:rPr>
        <w:t>และใช้อัตราคิดลดจากต้นทุนเงินทุนถัวเฉลี่ยถ่วงน้ำหนักของกลุ่มบริษัท ซึ่งกำหนดจากประมาณการและดุลยพินิจ</w:t>
      </w:r>
      <w:r w:rsidRPr="008D1C4A">
        <w:rPr>
          <w:rFonts w:asciiTheme="majorBidi" w:hAnsiTheme="majorBidi" w:cstheme="majorBidi" w:hint="cs"/>
          <w:spacing w:val="10"/>
          <w:sz w:val="30"/>
          <w:szCs w:val="30"/>
          <w:cs/>
        </w:rPr>
        <w:t>ของผู้บริหาร ทั้งนี้ กลุ่มบริษัท</w:t>
      </w:r>
      <w:r w:rsidRPr="0057724D">
        <w:rPr>
          <w:rFonts w:asciiTheme="majorBidi" w:hAnsiTheme="majorBidi" w:cstheme="majorBidi" w:hint="cs"/>
          <w:spacing w:val="10"/>
          <w:sz w:val="30"/>
          <w:szCs w:val="30"/>
          <w:cs/>
        </w:rPr>
        <w:t>มีการใช้ผู้ประเมินราคาอิสระในการประเมินมูลค่ายุติธรรมของสินทรัพย์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ที่กำหนดมูลค่าที่คาดว่าจะได้รับคืนด้วยวิธีมูลค่ายุติธรรมหักต้นทุนในการจำหน่าย และการวัดมูลค่ายุติธรรมดังกล่าวถูกจัดลำดับชั้นการวัดมูลค่ายุติธรรมอยู่ในระดับที่ 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046C4381" w14:textId="05E833A5" w:rsidR="004735C4" w:rsidRDefault="004735C4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1FAB6" w14:textId="17E20745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3DAA85" w14:textId="690EE32A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DC06F" w14:textId="4F13C69F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4B79934" w14:textId="2EB355E8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F37F1F" w14:textId="5311BB88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A543F39" w14:textId="3E69BF1C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567D1" w14:textId="462F077D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3F1EAE" w14:textId="4ACB4324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B9CCF" w14:textId="57A6EF1E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04091" w14:textId="45627A09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DF078F8" w14:textId="21D34F2A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290AFC9" w14:textId="6E62B356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B86D3AA" w14:textId="71437494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3DC3785" w14:textId="1F1C2BF1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6CE926C" w14:textId="5A52291A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FFBAB1" w14:textId="1F6D0646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967DC7" w14:textId="7AC9DAC1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DA090A" w14:textId="31ACE353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099A2F2" w14:textId="528618A9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6CEAA0" w14:textId="0EECC8D0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E08B29" w14:textId="14B1CE34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057F8" w14:textId="5D30876D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9C839D7" w14:textId="514172FD" w:rsidR="006C2B6A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6E5437B" w14:textId="77777777" w:rsidR="006C2B6A" w:rsidRPr="00D95DE7" w:rsidRDefault="006C2B6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A18578" w14:textId="1AAD162B" w:rsidR="007D2280" w:rsidRPr="00233164" w:rsidRDefault="007D2280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="Angsana New"/>
          <w:b/>
          <w:bCs/>
          <w:sz w:val="20"/>
          <w:szCs w:val="20"/>
          <w:cs/>
          <w:lang w:val="th-TH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สัญญาเช่า </w:t>
      </w:r>
    </w:p>
    <w:p w14:paraId="388A3798" w14:textId="77777777" w:rsidR="007D2280" w:rsidRPr="00176DFC" w:rsidRDefault="007D228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5A1C9A" w14:textId="3B8B6A1D" w:rsidR="007D2280" w:rsidRPr="00283879" w:rsidRDefault="004108E9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เช่า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 ยานพาหนะ และอุปกรณ์ ทั้งในและต่างประเทศ 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โดยค่าเช่า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กำหนดชำระ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>และอัตราที่ระบุไว้ตามสัญญา</w:t>
      </w:r>
    </w:p>
    <w:p w14:paraId="77A83168" w14:textId="77777777" w:rsidR="007D2280" w:rsidRPr="00176DFC" w:rsidRDefault="007D228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0"/>
        <w:gridCol w:w="1426"/>
        <w:gridCol w:w="176"/>
        <w:gridCol w:w="1327"/>
      </w:tblGrid>
      <w:tr w:rsidR="000B52CF" w:rsidRPr="00A03EC5" w14:paraId="09DAAB42" w14:textId="3E78A8E1" w:rsidTr="00E11A37">
        <w:trPr>
          <w:cantSplit/>
          <w:tblHeader/>
        </w:trPr>
        <w:tc>
          <w:tcPr>
            <w:tcW w:w="5860" w:type="dxa"/>
          </w:tcPr>
          <w:p w14:paraId="40B6F09B" w14:textId="693A37FE" w:rsidR="000B52CF" w:rsidRPr="000B52CF" w:rsidRDefault="000B52CF" w:rsidP="007154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B52CF"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  <w:t xml:space="preserve">31 </w:t>
            </w: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26" w:type="dxa"/>
          </w:tcPr>
          <w:p w14:paraId="45393C5B" w14:textId="5D36936F" w:rsidR="000B52CF" w:rsidRPr="00A03EC5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3E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Pr="00A03EC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6" w:type="dxa"/>
          </w:tcPr>
          <w:p w14:paraId="3FCD44ED" w14:textId="77777777" w:rsidR="000B52CF" w:rsidRPr="00A03EC5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0DA1815" w14:textId="11C2E21E" w:rsidR="000B52CF" w:rsidRPr="00A03EC5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3E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0B52CF" w:rsidRPr="000B52CF" w14:paraId="25197FE5" w14:textId="1CB83079" w:rsidTr="00E11A37">
        <w:trPr>
          <w:cantSplit/>
          <w:tblHeader/>
        </w:trPr>
        <w:tc>
          <w:tcPr>
            <w:tcW w:w="5860" w:type="dxa"/>
          </w:tcPr>
          <w:p w14:paraId="24E8BD59" w14:textId="77777777" w:rsidR="000B52CF" w:rsidRPr="000B52CF" w:rsidRDefault="000B52CF" w:rsidP="00041E7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9" w:type="dxa"/>
            <w:gridSpan w:val="3"/>
          </w:tcPr>
          <w:p w14:paraId="4645381E" w14:textId="58BA138C" w:rsidR="000B52CF" w:rsidRPr="000B52CF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B52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B52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B52CF" w:rsidRPr="000B52CF" w14:paraId="78F715D8" w14:textId="6886BBE6" w:rsidTr="00E11A37">
        <w:trPr>
          <w:cantSplit/>
        </w:trPr>
        <w:tc>
          <w:tcPr>
            <w:tcW w:w="5860" w:type="dxa"/>
          </w:tcPr>
          <w:p w14:paraId="5E4C3E85" w14:textId="77777777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B52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52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6" w:type="dxa"/>
          </w:tcPr>
          <w:p w14:paraId="2E07555A" w14:textId="77777777" w:rsidR="000B52CF" w:rsidRPr="000B52CF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" w:type="dxa"/>
          </w:tcPr>
          <w:p w14:paraId="6A6219C9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08427C8" w14:textId="77777777" w:rsidR="000B52CF" w:rsidRPr="000B52CF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2CF" w:rsidRPr="000B52CF" w14:paraId="1585B5B9" w14:textId="4A9FDBCC" w:rsidTr="00E11A37">
        <w:trPr>
          <w:cantSplit/>
        </w:trPr>
        <w:tc>
          <w:tcPr>
            <w:tcW w:w="5860" w:type="dxa"/>
          </w:tcPr>
          <w:p w14:paraId="58DCC337" w14:textId="77777777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6" w:type="dxa"/>
            <w:vAlign w:val="bottom"/>
          </w:tcPr>
          <w:p w14:paraId="2839F4BE" w14:textId="77777777" w:rsidR="000B52CF" w:rsidRPr="000B52CF" w:rsidRDefault="000B52CF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6" w:type="dxa"/>
            <w:vAlign w:val="bottom"/>
          </w:tcPr>
          <w:p w14:paraId="526ED5BE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10AC720" w14:textId="77777777" w:rsidR="000B52CF" w:rsidRPr="000B52CF" w:rsidRDefault="000B52CF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2CF" w:rsidRPr="000B52CF" w14:paraId="070D5C99" w14:textId="36A9CF5A" w:rsidTr="00E11A37">
        <w:trPr>
          <w:cantSplit/>
        </w:trPr>
        <w:tc>
          <w:tcPr>
            <w:tcW w:w="5860" w:type="dxa"/>
          </w:tcPr>
          <w:p w14:paraId="45993C4C" w14:textId="7CADD53F" w:rsidR="000B52CF" w:rsidRPr="000B52CF" w:rsidRDefault="000B52CF" w:rsidP="001E56D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426" w:type="dxa"/>
            <w:vAlign w:val="bottom"/>
          </w:tcPr>
          <w:p w14:paraId="22AAF688" w14:textId="20260DDE" w:rsidR="000B52CF" w:rsidRPr="000B52CF" w:rsidRDefault="00F67065" w:rsidP="007F62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7065">
              <w:rPr>
                <w:rFonts w:asciiTheme="majorBidi" w:hAnsiTheme="majorBidi" w:cstheme="majorBidi"/>
                <w:sz w:val="30"/>
                <w:szCs w:val="30"/>
              </w:rPr>
              <w:t>24,729</w:t>
            </w:r>
          </w:p>
        </w:tc>
        <w:tc>
          <w:tcPr>
            <w:tcW w:w="176" w:type="dxa"/>
            <w:vAlign w:val="bottom"/>
          </w:tcPr>
          <w:p w14:paraId="13C08325" w14:textId="77777777" w:rsidR="000B52CF" w:rsidRPr="000B52CF" w:rsidRDefault="000B52CF" w:rsidP="007F62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B73DDB5" w14:textId="71161ABD" w:rsidR="000B52CF" w:rsidRPr="000B52CF" w:rsidRDefault="00256AA9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sz w:val="30"/>
                <w:szCs w:val="30"/>
              </w:rPr>
              <w:t>24,641</w:t>
            </w:r>
          </w:p>
        </w:tc>
      </w:tr>
      <w:tr w:rsidR="000B52CF" w:rsidRPr="000B52CF" w14:paraId="1F76EC43" w14:textId="2280902A" w:rsidTr="00E11A37">
        <w:trPr>
          <w:cantSplit/>
        </w:trPr>
        <w:tc>
          <w:tcPr>
            <w:tcW w:w="5860" w:type="dxa"/>
          </w:tcPr>
          <w:p w14:paraId="26A60604" w14:textId="6E887539" w:rsidR="000B52CF" w:rsidRPr="000B52CF" w:rsidRDefault="000B52CF" w:rsidP="001E56D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  <w:vAlign w:val="bottom"/>
          </w:tcPr>
          <w:p w14:paraId="4A419647" w14:textId="1207CBA5" w:rsidR="000B52CF" w:rsidRPr="000B52CF" w:rsidRDefault="00F67065" w:rsidP="004E67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7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60,282</w:t>
            </w:r>
          </w:p>
        </w:tc>
        <w:tc>
          <w:tcPr>
            <w:tcW w:w="176" w:type="dxa"/>
            <w:vAlign w:val="bottom"/>
          </w:tcPr>
          <w:p w14:paraId="512EFEEE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2F6C1D6" w14:textId="2502B453" w:rsidR="000B52CF" w:rsidRPr="000B52CF" w:rsidRDefault="00256AA9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sz w:val="30"/>
                <w:szCs w:val="30"/>
              </w:rPr>
              <w:t>60,427</w:t>
            </w:r>
          </w:p>
        </w:tc>
      </w:tr>
      <w:tr w:rsidR="001E56DB" w:rsidRPr="001E56DB" w14:paraId="6AB9249E" w14:textId="77777777" w:rsidTr="00E11A37">
        <w:trPr>
          <w:cantSplit/>
        </w:trPr>
        <w:tc>
          <w:tcPr>
            <w:tcW w:w="5860" w:type="dxa"/>
          </w:tcPr>
          <w:p w14:paraId="0DE6F89B" w14:textId="677E50F8" w:rsidR="001E56DB" w:rsidRPr="001E56DB" w:rsidRDefault="001E56DB" w:rsidP="001E56D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56DB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26" w:type="dxa"/>
            <w:vAlign w:val="bottom"/>
          </w:tcPr>
          <w:p w14:paraId="70DC131E" w14:textId="73F515E1" w:rsidR="001E56DB" w:rsidRPr="001E56DB" w:rsidRDefault="001E56DB" w:rsidP="001E56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49,422</w:t>
            </w:r>
          </w:p>
        </w:tc>
        <w:tc>
          <w:tcPr>
            <w:tcW w:w="176" w:type="dxa"/>
            <w:vAlign w:val="bottom"/>
          </w:tcPr>
          <w:p w14:paraId="45D66AAC" w14:textId="77777777" w:rsidR="001E56DB" w:rsidRPr="001E56DB" w:rsidRDefault="001E56DB" w:rsidP="001E56D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DC71D3A" w14:textId="1C554623" w:rsidR="001E56DB" w:rsidRPr="001E56DB" w:rsidRDefault="001E56DB" w:rsidP="001E56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6DB">
              <w:rPr>
                <w:rFonts w:asciiTheme="majorBidi" w:hAnsiTheme="majorBidi" w:cstheme="majorBidi"/>
                <w:sz w:val="30"/>
                <w:szCs w:val="30"/>
              </w:rPr>
              <w:t>55,215</w:t>
            </w:r>
          </w:p>
        </w:tc>
      </w:tr>
      <w:tr w:rsidR="000B52CF" w:rsidRPr="001E56DB" w14:paraId="2C238850" w14:textId="55BA760B" w:rsidTr="00E11A37">
        <w:trPr>
          <w:cantSplit/>
        </w:trPr>
        <w:tc>
          <w:tcPr>
            <w:tcW w:w="5860" w:type="dxa"/>
          </w:tcPr>
          <w:p w14:paraId="30527EB0" w14:textId="6ABCDAF7" w:rsidR="000B52CF" w:rsidRPr="001E56DB" w:rsidRDefault="000B52CF" w:rsidP="001E56D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E56DB">
              <w:rPr>
                <w:rFonts w:asciiTheme="majorBidi" w:hAnsiTheme="majorBidi" w:cs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426" w:type="dxa"/>
            <w:vAlign w:val="bottom"/>
          </w:tcPr>
          <w:p w14:paraId="67D2F030" w14:textId="656F85B7" w:rsidR="000B52CF" w:rsidRPr="001E56DB" w:rsidRDefault="006C2B6A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6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143,256</w:t>
            </w:r>
          </w:p>
        </w:tc>
        <w:tc>
          <w:tcPr>
            <w:tcW w:w="176" w:type="dxa"/>
            <w:vAlign w:val="bottom"/>
          </w:tcPr>
          <w:p w14:paraId="225561DE" w14:textId="77777777" w:rsidR="000B52CF" w:rsidRPr="001E56DB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09841DD" w14:textId="3CDB01C1" w:rsidR="000B52CF" w:rsidRPr="001E56DB" w:rsidRDefault="006C2B6A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6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149,065</w:t>
            </w:r>
          </w:p>
        </w:tc>
      </w:tr>
      <w:tr w:rsidR="000B52CF" w:rsidRPr="001E56DB" w14:paraId="7B44B27F" w14:textId="7A2E3CBA" w:rsidTr="00E11A37">
        <w:trPr>
          <w:cantSplit/>
        </w:trPr>
        <w:tc>
          <w:tcPr>
            <w:tcW w:w="5860" w:type="dxa"/>
          </w:tcPr>
          <w:p w14:paraId="6A313469" w14:textId="03752BBF" w:rsidR="000B52CF" w:rsidRPr="001E56DB" w:rsidRDefault="001E56DB" w:rsidP="001E56D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26" w:type="dxa"/>
            <w:vAlign w:val="bottom"/>
          </w:tcPr>
          <w:p w14:paraId="7CB487B1" w14:textId="04963BBE" w:rsidR="000B52CF" w:rsidRPr="001E56DB" w:rsidRDefault="00F67065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5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3,522</w:t>
            </w:r>
          </w:p>
        </w:tc>
        <w:tc>
          <w:tcPr>
            <w:tcW w:w="176" w:type="dxa"/>
            <w:vAlign w:val="bottom"/>
          </w:tcPr>
          <w:p w14:paraId="34C6928E" w14:textId="77777777" w:rsidR="000B52CF" w:rsidRPr="001E56DB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0F111CD" w14:textId="0C37F478" w:rsidR="000B52CF" w:rsidRPr="001E56DB" w:rsidRDefault="00256AA9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56DB">
              <w:rPr>
                <w:rFonts w:asciiTheme="majorBidi" w:hAnsiTheme="majorBidi" w:cstheme="majorBidi"/>
                <w:sz w:val="30"/>
                <w:szCs w:val="30"/>
              </w:rPr>
              <w:t>4,858</w:t>
            </w:r>
          </w:p>
        </w:tc>
      </w:tr>
      <w:tr w:rsidR="000B52CF" w:rsidRPr="000B52CF" w14:paraId="77DD7144" w14:textId="2E7B0B1F" w:rsidTr="00E11A37">
        <w:trPr>
          <w:cantSplit/>
        </w:trPr>
        <w:tc>
          <w:tcPr>
            <w:tcW w:w="5860" w:type="dxa"/>
          </w:tcPr>
          <w:p w14:paraId="1580A7DA" w14:textId="77777777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26" w:type="dxa"/>
          </w:tcPr>
          <w:p w14:paraId="03B41776" w14:textId="19EFE24C" w:rsidR="000B52CF" w:rsidRPr="000B52CF" w:rsidRDefault="00F67065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7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50,307</w:t>
            </w:r>
          </w:p>
        </w:tc>
        <w:tc>
          <w:tcPr>
            <w:tcW w:w="176" w:type="dxa"/>
            <w:vAlign w:val="bottom"/>
          </w:tcPr>
          <w:p w14:paraId="2EF4C55D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F443CCD" w14:textId="497EC0FB" w:rsidR="000B52CF" w:rsidRPr="000B52CF" w:rsidRDefault="00256AA9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sz w:val="30"/>
                <w:szCs w:val="30"/>
              </w:rPr>
              <w:t>42,954</w:t>
            </w:r>
          </w:p>
        </w:tc>
      </w:tr>
      <w:tr w:rsidR="000B52CF" w:rsidRPr="000B52CF" w14:paraId="614B7499" w14:textId="26DA6683" w:rsidTr="00E11A37">
        <w:trPr>
          <w:cantSplit/>
        </w:trPr>
        <w:tc>
          <w:tcPr>
            <w:tcW w:w="5860" w:type="dxa"/>
          </w:tcPr>
          <w:p w14:paraId="054F3405" w14:textId="6AAA2589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426" w:type="dxa"/>
          </w:tcPr>
          <w:p w14:paraId="4A8B5019" w14:textId="519C7B60" w:rsidR="000B52CF" w:rsidRPr="000B52CF" w:rsidRDefault="000E7F95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70,993</w:t>
            </w:r>
          </w:p>
        </w:tc>
        <w:tc>
          <w:tcPr>
            <w:tcW w:w="176" w:type="dxa"/>
            <w:vAlign w:val="bottom"/>
          </w:tcPr>
          <w:p w14:paraId="5D8CB655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A3BC041" w14:textId="4337F201" w:rsidR="000B52CF" w:rsidRPr="000B52CF" w:rsidRDefault="00256AA9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sz w:val="30"/>
                <w:szCs w:val="30"/>
              </w:rPr>
              <w:t>84,622</w:t>
            </w:r>
          </w:p>
        </w:tc>
      </w:tr>
      <w:tr w:rsidR="000B52CF" w:rsidRPr="000B52CF" w14:paraId="2C93A5DF" w14:textId="0649FF47" w:rsidTr="00E11A37">
        <w:trPr>
          <w:cantSplit/>
        </w:trPr>
        <w:tc>
          <w:tcPr>
            <w:tcW w:w="5860" w:type="dxa"/>
          </w:tcPr>
          <w:p w14:paraId="26C4FC82" w14:textId="75E618A7" w:rsidR="000B52CF" w:rsidRPr="000B52CF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52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26" w:type="dxa"/>
            <w:vAlign w:val="bottom"/>
          </w:tcPr>
          <w:p w14:paraId="6E17C26B" w14:textId="57DA2FF8" w:rsidR="000B52CF" w:rsidRPr="000B52CF" w:rsidRDefault="000E7F95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31,025</w:t>
            </w:r>
          </w:p>
        </w:tc>
        <w:tc>
          <w:tcPr>
            <w:tcW w:w="176" w:type="dxa"/>
            <w:vAlign w:val="bottom"/>
          </w:tcPr>
          <w:p w14:paraId="208A6FBF" w14:textId="77777777" w:rsidR="000B52CF" w:rsidRPr="000B52CF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9EDA303" w14:textId="73934DAB" w:rsidR="000B52CF" w:rsidRPr="000B52CF" w:rsidRDefault="00256AA9" w:rsidP="002B63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sz w:val="30"/>
                <w:szCs w:val="30"/>
              </w:rPr>
              <w:t>28,083</w:t>
            </w:r>
          </w:p>
        </w:tc>
      </w:tr>
    </w:tbl>
    <w:p w14:paraId="549F4D64" w14:textId="77777777" w:rsidR="00D95DE7" w:rsidRDefault="00D95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63FA6DE0" w14:textId="2B92AC34" w:rsidR="00D72196" w:rsidRPr="00026649" w:rsidRDefault="008B320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02664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ค่าความนิยมและสินทรัพย์ไม่มีตัวตนอื่น</w:t>
      </w:r>
    </w:p>
    <w:p w14:paraId="1F58FF03" w14:textId="77777777" w:rsidR="00ED20CD" w:rsidRPr="00176DFC" w:rsidRDefault="00ED20C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0572DDC" w14:textId="3FAC061F" w:rsidR="00ED20CD" w:rsidRPr="00176DFC" w:rsidRDefault="00026649" w:rsidP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026649">
        <w:rPr>
          <w:noProof/>
          <w:cs/>
        </w:rPr>
        <w:drawing>
          <wp:inline distT="0" distB="0" distL="0" distR="0" wp14:anchorId="7583143A" wp14:editId="538481EC">
            <wp:extent cx="5906135" cy="424942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24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8E9AA" w14:textId="79706F0C" w:rsidR="00ED20CD" w:rsidRPr="00176DFC" w:rsidRDefault="00ED20C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11CA3" w14:textId="220FE657" w:rsidR="00ED20CD" w:rsidRPr="00176DFC" w:rsidRDefault="00026649" w:rsidP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026649">
        <w:rPr>
          <w:noProof/>
          <w:cs/>
        </w:rPr>
        <w:lastRenderedPageBreak/>
        <w:drawing>
          <wp:inline distT="0" distB="0" distL="0" distR="0" wp14:anchorId="2D95C2C1" wp14:editId="3528FA57">
            <wp:extent cx="5906135" cy="547179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47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938A2" w14:textId="3B0C4FAF" w:rsidR="00ED20CD" w:rsidRPr="00176DFC" w:rsidRDefault="00ED20C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CE1F14" w14:textId="76C82815" w:rsidR="00D16ECC" w:rsidRPr="0064763B" w:rsidRDefault="00092431" w:rsidP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4763B">
        <w:rPr>
          <w:rFonts w:ascii="Angsana New" w:hAnsi="Angsana New" w:hint="cs"/>
          <w:sz w:val="30"/>
          <w:szCs w:val="30"/>
          <w:cs/>
        </w:rPr>
        <w:t xml:space="preserve">ในการทดสอบการด้อยค่าของค่าความนิยม </w:t>
      </w:r>
      <w:r w:rsidRPr="0064763B">
        <w:rPr>
          <w:rFonts w:ascii="Angsana New" w:hAnsi="Angsana New"/>
          <w:sz w:val="30"/>
          <w:szCs w:val="30"/>
          <w:cs/>
        </w:rPr>
        <w:t>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 กลุ่มบริษัทใช้กระแสเงินสดในอนาคตเป็น</w:t>
      </w:r>
      <w:r w:rsidRPr="0064763B">
        <w:rPr>
          <w:rFonts w:ascii="Angsana New" w:hAnsi="Angsana New"/>
          <w:spacing w:val="4"/>
          <w:sz w:val="30"/>
          <w:szCs w:val="30"/>
          <w:cs/>
        </w:rPr>
        <w:t xml:space="preserve">ประมาณการสำหรับห้าปีข้างหน้า </w:t>
      </w:r>
      <w:r w:rsidRPr="0064763B">
        <w:rPr>
          <w:rFonts w:ascii="Angsana New" w:hAnsi="Angsana New" w:hint="cs"/>
          <w:spacing w:val="4"/>
          <w:sz w:val="30"/>
          <w:szCs w:val="30"/>
          <w:cs/>
        </w:rPr>
        <w:t>ประมาณการสำหรับ</w:t>
      </w:r>
      <w:r w:rsidRPr="0064763B">
        <w:rPr>
          <w:rFonts w:ascii="Angsana New" w:hAnsi="Angsana New"/>
          <w:spacing w:val="4"/>
          <w:sz w:val="30"/>
          <w:szCs w:val="30"/>
          <w:cs/>
        </w:rPr>
        <w:t>มูลค่าสุดท้าย และใช้อัตราคิดลดจากต้นทุนเงินทุน</w:t>
      </w:r>
      <w:r w:rsidRPr="0064763B">
        <w:rPr>
          <w:rFonts w:ascii="Angsana New" w:hAnsi="Angsana New"/>
          <w:sz w:val="30"/>
          <w:szCs w:val="30"/>
          <w:cs/>
        </w:rPr>
        <w:t>ถัวเฉลี่ยถ่วงน้ำหนักของกลุ่มบริษัท ซึ่งกำหนดจากประมาณการและดุลยพินิจของผู้บริหาร</w:t>
      </w:r>
      <w:r w:rsidR="004A0E6E" w:rsidRPr="0064763B">
        <w:rPr>
          <w:rFonts w:ascii="Angsana New" w:hAnsi="Angsana New" w:hint="cs"/>
          <w:sz w:val="30"/>
          <w:szCs w:val="30"/>
          <w:cs/>
        </w:rPr>
        <w:t>โดยอ้างอิงข้อมูลที่เคยเกิดขึ้นในอดีตจากแหล่งข้อมูลภายนอกและภายใน ข้อสมมติที่สำคัญที่ใช้ในการประมาณมูลค่าที่คาดว่าจะได้รับคืน</w:t>
      </w:r>
      <w:r w:rsidR="00D16ECC" w:rsidRPr="0064763B">
        <w:rPr>
          <w:rFonts w:ascii="Angsana New" w:hAnsi="Angsana New" w:hint="cs"/>
          <w:sz w:val="30"/>
          <w:szCs w:val="30"/>
          <w:cs/>
        </w:rPr>
        <w:t xml:space="preserve"> ได้แก่ อัตราคิดลดร้อย</w:t>
      </w:r>
      <w:r w:rsidR="00D16ECC" w:rsidRPr="00026649">
        <w:rPr>
          <w:rFonts w:ascii="Angsana New" w:hAnsi="Angsana New" w:hint="cs"/>
          <w:sz w:val="30"/>
          <w:szCs w:val="30"/>
          <w:cs/>
        </w:rPr>
        <w:t xml:space="preserve">ละ </w:t>
      </w:r>
      <w:r w:rsidR="00D0336C" w:rsidRPr="00026649">
        <w:rPr>
          <w:rFonts w:ascii="Angsana New" w:hAnsi="Angsana New"/>
          <w:sz w:val="30"/>
          <w:szCs w:val="30"/>
        </w:rPr>
        <w:t>6</w:t>
      </w:r>
      <w:r w:rsidR="00D0336C" w:rsidRPr="00026649">
        <w:rPr>
          <w:rFonts w:ascii="Angsana New" w:hAnsi="Angsana New"/>
          <w:sz w:val="30"/>
          <w:szCs w:val="30"/>
          <w:cs/>
        </w:rPr>
        <w:t>.</w:t>
      </w:r>
      <w:r w:rsidR="00D0336C" w:rsidRPr="00026649">
        <w:rPr>
          <w:rFonts w:ascii="Angsana New" w:hAnsi="Angsana New"/>
          <w:sz w:val="30"/>
          <w:szCs w:val="30"/>
        </w:rPr>
        <w:t>17</w:t>
      </w:r>
      <w:r w:rsidR="00D16ECC" w:rsidRPr="00026649">
        <w:rPr>
          <w:rFonts w:ascii="Angsana New" w:hAnsi="Angsana New"/>
          <w:sz w:val="30"/>
          <w:szCs w:val="30"/>
          <w:cs/>
        </w:rPr>
        <w:t xml:space="preserve"> ถึง </w:t>
      </w:r>
      <w:r w:rsidR="00D16ECC" w:rsidRPr="00026649">
        <w:rPr>
          <w:rFonts w:ascii="Angsana New" w:hAnsi="Angsana New"/>
          <w:sz w:val="30"/>
          <w:szCs w:val="30"/>
        </w:rPr>
        <w:t>7</w:t>
      </w:r>
      <w:r w:rsidR="00D16ECC" w:rsidRPr="00026649">
        <w:rPr>
          <w:rFonts w:ascii="Angsana New" w:hAnsi="Angsana New"/>
          <w:sz w:val="30"/>
          <w:szCs w:val="30"/>
          <w:cs/>
        </w:rPr>
        <w:t>.</w:t>
      </w:r>
      <w:r w:rsidR="00D0336C" w:rsidRPr="00026649">
        <w:rPr>
          <w:rFonts w:ascii="Angsana New" w:hAnsi="Angsana New"/>
          <w:sz w:val="30"/>
          <w:szCs w:val="30"/>
        </w:rPr>
        <w:t>4</w:t>
      </w:r>
      <w:r w:rsidR="00D16ECC" w:rsidRPr="00026649">
        <w:rPr>
          <w:rFonts w:ascii="Angsana New" w:hAnsi="Angsana New"/>
          <w:sz w:val="30"/>
          <w:szCs w:val="30"/>
        </w:rPr>
        <w:t xml:space="preserve">2 </w:t>
      </w:r>
      <w:r w:rsidR="00D16ECC" w:rsidRPr="00026649">
        <w:rPr>
          <w:rFonts w:ascii="Angsana New" w:hAnsi="Angsana New"/>
          <w:i/>
          <w:iCs/>
          <w:sz w:val="30"/>
          <w:szCs w:val="30"/>
          <w:cs/>
        </w:rPr>
        <w:t>(</w:t>
      </w:r>
      <w:r w:rsidR="00D16ECC" w:rsidRPr="00026649">
        <w:rPr>
          <w:rFonts w:ascii="Angsana New" w:hAnsi="Angsana New"/>
          <w:i/>
          <w:iCs/>
          <w:sz w:val="30"/>
          <w:szCs w:val="30"/>
        </w:rPr>
        <w:t>2564</w:t>
      </w:r>
      <w:r w:rsidR="00D16ECC" w:rsidRPr="000266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16ECC" w:rsidRPr="00026649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D16ECC" w:rsidRPr="0064763B">
        <w:rPr>
          <w:rFonts w:ascii="Angsana New" w:hAnsi="Angsana New" w:hint="cs"/>
          <w:i/>
          <w:iCs/>
          <w:sz w:val="30"/>
          <w:szCs w:val="30"/>
          <w:cs/>
        </w:rPr>
        <w:t xml:space="preserve">ละ </w:t>
      </w:r>
      <w:r w:rsidR="0064763B">
        <w:rPr>
          <w:rFonts w:ascii="Angsana New" w:hAnsi="Angsana New"/>
          <w:i/>
          <w:iCs/>
          <w:sz w:val="30"/>
          <w:szCs w:val="30"/>
        </w:rPr>
        <w:t>4</w:t>
      </w:r>
      <w:r w:rsidR="0064763B">
        <w:rPr>
          <w:rFonts w:ascii="Angsana New" w:hAnsi="Angsana New"/>
          <w:i/>
          <w:iCs/>
          <w:sz w:val="30"/>
          <w:szCs w:val="30"/>
          <w:cs/>
        </w:rPr>
        <w:t>.</w:t>
      </w:r>
      <w:r w:rsidR="0064763B">
        <w:rPr>
          <w:rFonts w:ascii="Angsana New" w:hAnsi="Angsana New"/>
          <w:i/>
          <w:iCs/>
          <w:sz w:val="30"/>
          <w:szCs w:val="30"/>
        </w:rPr>
        <w:t>42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6ECC" w:rsidRPr="0064763B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="00D16ECC" w:rsidRPr="0064763B">
        <w:rPr>
          <w:rFonts w:ascii="Angsana New" w:hAnsi="Angsana New"/>
          <w:i/>
          <w:iCs/>
          <w:sz w:val="30"/>
          <w:szCs w:val="30"/>
        </w:rPr>
        <w:t>6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>.</w:t>
      </w:r>
      <w:r w:rsidR="00EC42DC" w:rsidRPr="0064763B">
        <w:rPr>
          <w:rFonts w:ascii="Angsana New" w:hAnsi="Angsana New" w:hint="cs"/>
          <w:i/>
          <w:iCs/>
          <w:sz w:val="30"/>
          <w:szCs w:val="30"/>
          <w:cs/>
        </w:rPr>
        <w:t>35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5D1CA60" w14:textId="77777777" w:rsidR="004A0E6E" w:rsidRPr="00176DFC" w:rsidRDefault="004A0E6E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8093F25" w14:textId="77777777" w:rsidR="00D16ECC" w:rsidRDefault="00D1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1BF31EF" w14:textId="0F0B1AA1" w:rsidR="000D0586" w:rsidRPr="00176DFC" w:rsidRDefault="00EA02B0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  <w:r w:rsidR="00A62C3E" w:rsidRPr="00283879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3354FE" w:rsidRPr="00283879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176DF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หนี้สินภาษีเงินได้รอการตัดบัญชี</w:t>
      </w:r>
      <w:r w:rsidR="003354FE" w:rsidRPr="00176DFC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2C5BDF0A" w14:textId="77777777" w:rsidR="00176DFC" w:rsidRPr="00176DFC" w:rsidRDefault="00176DFC" w:rsidP="0083676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AAFA656" w14:textId="2C2897FF" w:rsidR="007C4A03" w:rsidRPr="00D95DE7" w:rsidRDefault="007C4A03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D95DE7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DA3BEE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Pr="00D95DE7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178BB9AF" w14:textId="665F3F6B" w:rsidR="00C83884" w:rsidRPr="00176DFC" w:rsidRDefault="00C83884" w:rsidP="007154A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3"/>
        <w:gridCol w:w="1371"/>
        <w:gridCol w:w="238"/>
        <w:gridCol w:w="1371"/>
        <w:gridCol w:w="6"/>
      </w:tblGrid>
      <w:tr w:rsidR="0083676C" w:rsidRPr="00283879" w14:paraId="613B7C77" w14:textId="3A6B471B" w:rsidTr="00D95DE7">
        <w:trPr>
          <w:gridAfter w:val="1"/>
          <w:wAfter w:w="6" w:type="dxa"/>
          <w:trHeight w:val="369"/>
        </w:trPr>
        <w:tc>
          <w:tcPr>
            <w:tcW w:w="5760" w:type="dxa"/>
          </w:tcPr>
          <w:p w14:paraId="40F113B7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B8E1B09" w14:textId="30A212E5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5F6AF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5B01405" w14:textId="77777777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FCBF16" w14:textId="54BBA43F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5F6AF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676C" w:rsidRPr="00283879" w14:paraId="629C9E4D" w14:textId="05EFDC1F" w:rsidTr="00D95DE7">
        <w:trPr>
          <w:trHeight w:val="369"/>
        </w:trPr>
        <w:tc>
          <w:tcPr>
            <w:tcW w:w="5760" w:type="dxa"/>
          </w:tcPr>
          <w:p w14:paraId="4222DA64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61" w:type="dxa"/>
            <w:gridSpan w:val="4"/>
          </w:tcPr>
          <w:p w14:paraId="0112BDE8" w14:textId="3F95C7BC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F6AF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(</w:t>
            </w:r>
            <w:r w:rsidRPr="005F6A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F6AF1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3676C" w:rsidRPr="00283879" w14:paraId="791C6DBD" w14:textId="470C0C87" w:rsidTr="00D95DE7">
        <w:trPr>
          <w:gridAfter w:val="1"/>
          <w:wAfter w:w="6" w:type="dxa"/>
          <w:trHeight w:val="369"/>
        </w:trPr>
        <w:tc>
          <w:tcPr>
            <w:tcW w:w="5760" w:type="dxa"/>
          </w:tcPr>
          <w:p w14:paraId="2D71E7B6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vAlign w:val="center"/>
          </w:tcPr>
          <w:p w14:paraId="05D2EEA3" w14:textId="13571086" w:rsidR="0083676C" w:rsidRPr="005F6AF1" w:rsidRDefault="005F6AF1" w:rsidP="00F6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6AF1">
              <w:rPr>
                <w:rFonts w:asciiTheme="majorBidi" w:hAnsiTheme="majorBidi" w:cstheme="majorBidi"/>
                <w:sz w:val="30"/>
                <w:szCs w:val="30"/>
              </w:rPr>
              <w:t>600,95</w:t>
            </w:r>
            <w:r w:rsidR="006A0AF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center"/>
          </w:tcPr>
          <w:p w14:paraId="08199B91" w14:textId="77777777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61" w:type="dxa"/>
            <w:vAlign w:val="center"/>
          </w:tcPr>
          <w:p w14:paraId="5971AD91" w14:textId="3A87810D" w:rsidR="0083676C" w:rsidRPr="005F6AF1" w:rsidRDefault="000D3161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6AF1">
              <w:rPr>
                <w:rFonts w:asciiTheme="majorBidi" w:hAnsiTheme="majorBidi" w:cstheme="majorBidi"/>
                <w:sz w:val="30"/>
                <w:szCs w:val="30"/>
              </w:rPr>
              <w:t>564,301</w:t>
            </w:r>
          </w:p>
        </w:tc>
      </w:tr>
      <w:tr w:rsidR="0083676C" w:rsidRPr="00283879" w14:paraId="2D516122" w14:textId="5222A4DB" w:rsidTr="00D95DE7">
        <w:trPr>
          <w:gridAfter w:val="1"/>
          <w:wAfter w:w="6" w:type="dxa"/>
          <w:trHeight w:val="369"/>
        </w:trPr>
        <w:tc>
          <w:tcPr>
            <w:tcW w:w="5760" w:type="dxa"/>
          </w:tcPr>
          <w:p w14:paraId="52AAD23C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E503B42" w14:textId="0F13D404" w:rsidR="0083676C" w:rsidRPr="005F6AF1" w:rsidRDefault="005F6AF1" w:rsidP="00524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5F6AF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F6AF1">
              <w:rPr>
                <w:rFonts w:asciiTheme="majorBidi" w:hAnsiTheme="majorBidi" w:cstheme="majorBidi"/>
                <w:sz w:val="30"/>
              </w:rPr>
              <w:t>235,413</w:t>
            </w:r>
            <w:r w:rsidRPr="005F6AF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6FE4FA8" w14:textId="77777777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542C376" w14:textId="7B6EAD4E" w:rsidR="0083676C" w:rsidRPr="005F6AF1" w:rsidRDefault="000D3161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6AF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F6AF1">
              <w:rPr>
                <w:rFonts w:asciiTheme="majorBidi" w:hAnsiTheme="majorBidi" w:cstheme="majorBidi"/>
                <w:sz w:val="30"/>
                <w:szCs w:val="30"/>
              </w:rPr>
              <w:t>266,111</w:t>
            </w:r>
            <w:r w:rsidRPr="005F6AF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3676C" w:rsidRPr="00283879" w14:paraId="759772CA" w14:textId="27EE52D6" w:rsidTr="00D95DE7">
        <w:trPr>
          <w:gridAfter w:val="1"/>
          <w:wAfter w:w="6" w:type="dxa"/>
          <w:trHeight w:val="369"/>
        </w:trPr>
        <w:tc>
          <w:tcPr>
            <w:tcW w:w="5760" w:type="dxa"/>
          </w:tcPr>
          <w:p w14:paraId="260811F8" w14:textId="77777777" w:rsidR="0083676C" w:rsidRPr="00283879" w:rsidRDefault="0083676C" w:rsidP="00D95DE7">
            <w:pPr>
              <w:tabs>
                <w:tab w:val="clear" w:pos="227"/>
                <w:tab w:val="left" w:pos="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62EE9" w14:textId="40115464" w:rsidR="0083676C" w:rsidRPr="005F6AF1" w:rsidRDefault="005F6AF1" w:rsidP="00F6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5F6AF1">
              <w:rPr>
                <w:rFonts w:asciiTheme="majorBidi" w:hAnsiTheme="majorBidi" w:cstheme="majorBidi"/>
                <w:b/>
                <w:sz w:val="30"/>
              </w:rPr>
              <w:t>365,53</w:t>
            </w:r>
            <w:r w:rsidR="006A0AF3">
              <w:rPr>
                <w:rFonts w:asciiTheme="majorBidi" w:hAnsiTheme="majorBidi" w:cstheme="majorBidi"/>
                <w:b/>
                <w:sz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86275FC" w14:textId="77777777" w:rsidR="0083676C" w:rsidRPr="005F6AF1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55407B" w14:textId="000EFF96" w:rsidR="0083676C" w:rsidRPr="005F6AF1" w:rsidRDefault="000D3161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5F6AF1">
              <w:rPr>
                <w:rFonts w:asciiTheme="majorBidi" w:hAnsiTheme="majorBidi" w:cstheme="majorBidi"/>
                <w:b/>
                <w:sz w:val="30"/>
              </w:rPr>
              <w:t>298,190</w:t>
            </w:r>
          </w:p>
        </w:tc>
      </w:tr>
    </w:tbl>
    <w:p w14:paraId="5BBD37DF" w14:textId="4BBF9259" w:rsidR="00B832B8" w:rsidRPr="0064763B" w:rsidRDefault="00B832B8" w:rsidP="0064763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EEB7D49" w14:textId="718AF970" w:rsidR="000D0586" w:rsidRDefault="000D0586" w:rsidP="005F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6138E06" w14:textId="3CDA6A0B" w:rsidR="005F1EE8" w:rsidRPr="0064763B" w:rsidRDefault="005F1EE8" w:rsidP="0064763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2F75BD5" w14:textId="2074FC52" w:rsidR="006C55FB" w:rsidRDefault="0095581C" w:rsidP="00AE22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cs/>
          <w:lang w:bidi="th-TH"/>
        </w:rPr>
      </w:pPr>
      <w:r w:rsidRPr="0095581C">
        <w:rPr>
          <w:noProof/>
          <w:szCs w:val="22"/>
          <w:cs/>
          <w:lang w:val="en-US" w:bidi="th-TH"/>
        </w:rPr>
        <w:drawing>
          <wp:inline distT="0" distB="0" distL="0" distR="0" wp14:anchorId="4C428FEA" wp14:editId="2A88DB79">
            <wp:extent cx="5906135" cy="457517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57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81C" w:rsidDel="0095581C">
        <w:rPr>
          <w:rFonts w:cs="Angsana New" w:hint="cs"/>
          <w:szCs w:val="22"/>
          <w:cs/>
          <w:lang w:bidi="th-TH"/>
        </w:rPr>
        <w:t xml:space="preserve"> </w:t>
      </w:r>
    </w:p>
    <w:p w14:paraId="63EE4772" w14:textId="44099AF8" w:rsidR="00483645" w:rsidRDefault="001D638A" w:rsidP="00A617C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cs/>
          <w:lang w:bidi="th-TH"/>
        </w:rPr>
      </w:pPr>
      <w:r w:rsidRPr="001D638A">
        <w:rPr>
          <w:noProof/>
          <w:szCs w:val="22"/>
          <w:cs/>
          <w:lang w:val="en-US" w:bidi="th-TH"/>
        </w:rPr>
        <w:lastRenderedPageBreak/>
        <w:drawing>
          <wp:inline distT="0" distB="0" distL="0" distR="0" wp14:anchorId="6163389B" wp14:editId="7E7B211A">
            <wp:extent cx="5906135" cy="45751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57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A9249" w14:textId="77777777" w:rsidR="00A617CD" w:rsidRPr="00AF17CB" w:rsidRDefault="00A617CD" w:rsidP="005F1EE8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1584598" w14:textId="3993766C" w:rsidR="001F10D9" w:rsidRPr="003B208D" w:rsidRDefault="006823B0" w:rsidP="004C4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pacing w:val="-6"/>
          <w:sz w:val="30"/>
          <w:szCs w:val="30"/>
        </w:rPr>
      </w:pPr>
      <w:r w:rsidRPr="003B208D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ขาดทุนทางภาษีที่ยังไม่ได้ใช้</w:t>
      </w:r>
      <w:r w:rsidR="00A62C3E" w:rsidRPr="003B20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4108E9" w:rsidRPr="003B208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ไม่ได้รับรู้เป็นสินทรัพย์ภาษีเงินได้รอการตัดบัญชี</w:t>
      </w:r>
      <w:r w:rsidR="00A62C3E" w:rsidRPr="003B20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มีรายละเอียดดังนี้</w:t>
      </w:r>
    </w:p>
    <w:p w14:paraId="7272B4D4" w14:textId="59C36787" w:rsidR="0031110B" w:rsidRPr="00AF17CB" w:rsidRDefault="0031110B" w:rsidP="004C415D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8"/>
        <w:gridCol w:w="1519"/>
        <w:gridCol w:w="226"/>
        <w:gridCol w:w="1466"/>
      </w:tblGrid>
      <w:tr w:rsidR="0083676C" w:rsidRPr="00283879" w14:paraId="5B998C5F" w14:textId="2AEBFEC3" w:rsidTr="00503EF9">
        <w:trPr>
          <w:trHeight w:val="340"/>
        </w:trPr>
        <w:tc>
          <w:tcPr>
            <w:tcW w:w="5578" w:type="dxa"/>
          </w:tcPr>
          <w:p w14:paraId="35901656" w14:textId="77777777" w:rsidR="0083676C" w:rsidRPr="00283879" w:rsidRDefault="0083676C" w:rsidP="004D1A16">
            <w:pPr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73B5BBAE" w14:textId="3F8AF07B" w:rsidR="0083676C" w:rsidRPr="000174A3" w:rsidRDefault="0083676C" w:rsidP="004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0174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6" w:type="dxa"/>
          </w:tcPr>
          <w:p w14:paraId="1DEDE545" w14:textId="77777777" w:rsidR="0083676C" w:rsidRPr="000174A3" w:rsidRDefault="0083676C" w:rsidP="004D1A16">
            <w:pPr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4A8140A3" w14:textId="50387453" w:rsidR="0083676C" w:rsidRPr="000174A3" w:rsidRDefault="0083676C" w:rsidP="004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0174A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676C" w:rsidRPr="00283879" w14:paraId="74640D44" w14:textId="79CDCE21" w:rsidTr="00503EF9">
        <w:trPr>
          <w:trHeight w:val="340"/>
        </w:trPr>
        <w:tc>
          <w:tcPr>
            <w:tcW w:w="5578" w:type="dxa"/>
          </w:tcPr>
          <w:p w14:paraId="2CAB0C94" w14:textId="77777777" w:rsidR="0083676C" w:rsidRPr="000174A3" w:rsidRDefault="0083676C" w:rsidP="00E37733">
            <w:pPr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3"/>
          </w:tcPr>
          <w:p w14:paraId="548C7436" w14:textId="56F8F4B5" w:rsidR="0083676C" w:rsidRPr="000174A3" w:rsidRDefault="0083676C" w:rsidP="00E37733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4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0174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174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3676C" w:rsidRPr="00283879" w14:paraId="5AAC9237" w14:textId="19B100C4" w:rsidTr="00503EF9">
        <w:trPr>
          <w:trHeight w:val="340"/>
        </w:trPr>
        <w:tc>
          <w:tcPr>
            <w:tcW w:w="5578" w:type="dxa"/>
          </w:tcPr>
          <w:p w14:paraId="401CD6A0" w14:textId="77777777" w:rsidR="0083676C" w:rsidRPr="000174A3" w:rsidRDefault="0083676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4A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519" w:type="dxa"/>
          </w:tcPr>
          <w:p w14:paraId="2D627C16" w14:textId="30258F30" w:rsidR="0083676C" w:rsidRPr="000174A3" w:rsidRDefault="007152DF" w:rsidP="0026176D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,434,342</w:t>
            </w:r>
          </w:p>
        </w:tc>
        <w:tc>
          <w:tcPr>
            <w:tcW w:w="226" w:type="dxa"/>
          </w:tcPr>
          <w:p w14:paraId="363F282B" w14:textId="77777777" w:rsidR="0083676C" w:rsidRPr="00283879" w:rsidRDefault="0083676C" w:rsidP="007154A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2FF4BABC" w14:textId="4F366823" w:rsidR="0083676C" w:rsidRPr="00283879" w:rsidRDefault="009515B8" w:rsidP="0026176D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1,906,211</w:t>
            </w:r>
          </w:p>
        </w:tc>
      </w:tr>
    </w:tbl>
    <w:p w14:paraId="6ADABA90" w14:textId="77777777" w:rsidR="008806BE" w:rsidRPr="00176DFC" w:rsidRDefault="008806BE" w:rsidP="004C415D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  <w:bookmarkStart w:id="10" w:name="_Hlk25835012"/>
    </w:p>
    <w:p w14:paraId="4B9AFBAE" w14:textId="6932E8DF" w:rsidR="008806BE" w:rsidRDefault="003258BE" w:rsidP="0095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45D31">
        <w:rPr>
          <w:rFonts w:asciiTheme="majorBidi" w:hAnsiTheme="majorBidi" w:cstheme="majorBidi"/>
          <w:spacing w:val="8"/>
          <w:sz w:val="30"/>
          <w:szCs w:val="30"/>
          <w:cs/>
        </w:rPr>
        <w:t>ผลขาดทุนทางภาษีที่ยังไม่ได้ใช้ซึ่ง</w:t>
      </w:r>
      <w:r w:rsidR="004108E9" w:rsidRPr="00645D31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</w:t>
      </w:r>
      <w:r w:rsidRPr="00645D31">
        <w:rPr>
          <w:rFonts w:asciiTheme="majorBidi" w:hAnsiTheme="majorBidi" w:cstheme="majorBidi"/>
          <w:spacing w:val="8"/>
          <w:sz w:val="30"/>
          <w:szCs w:val="30"/>
          <w:cs/>
        </w:rPr>
        <w:t>ยังไม่ได้รับรู้เป็นสินทรัพย์ภาษีเงินได้รอการตัดบัญชีเป็น</w:t>
      </w:r>
      <w:r w:rsidRPr="004C415D">
        <w:rPr>
          <w:rFonts w:asciiTheme="majorBidi" w:hAnsiTheme="majorBidi" w:cstheme="majorBidi"/>
          <w:sz w:val="30"/>
          <w:szCs w:val="30"/>
          <w:cs/>
        </w:rPr>
        <w:t xml:space="preserve">ผลขาดทุนทางภาษีที่ยังไม่สิ้นสุดการให้ประโยชน์ตามกฎหมายเกี่ยวกับภาษีเงินได้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โดยจะสิ้นสุดการให้ประโยชน์ภายในปี </w:t>
      </w:r>
      <w:r w:rsidR="00076D4C" w:rsidRPr="004C415D">
        <w:rPr>
          <w:rFonts w:asciiTheme="majorBidi" w:hAnsiTheme="majorBidi" w:cstheme="majorBidi"/>
          <w:sz w:val="30"/>
          <w:szCs w:val="30"/>
        </w:rPr>
        <w:t>2570</w:t>
      </w:r>
      <w:bookmarkEnd w:id="10"/>
      <w:r w:rsidR="008806B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4DDA4F" w14:textId="1FE0C67E" w:rsidR="004A0E6E" w:rsidRDefault="004A0E6E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A0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D2B9563" w14:textId="77777777" w:rsidR="004A0E6E" w:rsidRPr="00176DFC" w:rsidRDefault="004A0E6E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69AF36" w14:textId="03C6C620" w:rsidR="00C80AEE" w:rsidRPr="00293389" w:rsidRDefault="00FD53B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  <w:lang w:val="en-US"/>
        </w:rPr>
      </w:pPr>
      <w:r w:rsidRPr="00FD53B4">
        <w:rPr>
          <w:noProof/>
          <w:lang w:val="en-US" w:bidi="th-TH"/>
        </w:rPr>
        <w:drawing>
          <wp:inline distT="0" distB="0" distL="0" distR="0" wp14:anchorId="6D91EA8C" wp14:editId="35D1F5E9">
            <wp:extent cx="5544000" cy="5508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0" cy="5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C2169" w14:textId="77777777" w:rsidR="00EF4406" w:rsidRPr="00363F0A" w:rsidRDefault="00EF4406" w:rsidP="00363F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6DEEEB0B" w14:textId="77777777" w:rsidR="00EF4406" w:rsidRDefault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4E6678" w14:textId="307AB142" w:rsidR="003F73DD" w:rsidRPr="00283879" w:rsidRDefault="00C84A7F" w:rsidP="00EF440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275"/>
        <w:gridCol w:w="1642"/>
        <w:gridCol w:w="313"/>
        <w:gridCol w:w="1731"/>
      </w:tblGrid>
      <w:tr w:rsidR="00EF4406" w:rsidRPr="0083676C" w14:paraId="176068BB" w14:textId="77777777" w:rsidTr="00B5560A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124AD140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11" w:name="_Hlk57303917"/>
          </w:p>
        </w:tc>
        <w:tc>
          <w:tcPr>
            <w:tcW w:w="1275" w:type="dxa"/>
            <w:shd w:val="clear" w:color="auto" w:fill="auto"/>
            <w:vAlign w:val="bottom"/>
          </w:tcPr>
          <w:p w14:paraId="5B4A3314" w14:textId="3E47C246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8967443" w14:textId="5F96167E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406">
              <w:rPr>
                <w:rFonts w:asciiTheme="majorBidi" w:hAnsi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3FF7EFB4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5B3AE53" w14:textId="34898AF0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406">
              <w:rPr>
                <w:rFonts w:asciiTheme="majorBidi" w:hAnsiTheme="majorBidi"/>
                <w:sz w:val="30"/>
                <w:szCs w:val="30"/>
                <w:cs/>
              </w:rPr>
              <w:t>2564</w:t>
            </w:r>
          </w:p>
        </w:tc>
      </w:tr>
      <w:tr w:rsidR="00EF4406" w:rsidRPr="0083676C" w14:paraId="41D15969" w14:textId="21C041D0" w:rsidTr="00B5560A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26BA12B7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61D30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4A55935C" w14:textId="2F2B87BC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EF4406" w:rsidRPr="0083676C" w14:paraId="7FE5BF2C" w14:textId="77777777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CDB9E2A" w14:textId="77777777" w:rsidR="00EF4406" w:rsidRPr="0083676C" w:rsidRDefault="00EF4406" w:rsidP="00E1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8447AF" w14:textId="77777777" w:rsidR="00EF4406" w:rsidRPr="0083676C" w:rsidRDefault="00EF4406" w:rsidP="0004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2A4EF678" w14:textId="34296D6B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36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3676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F4406" w:rsidRPr="0083676C" w14:paraId="7691529A" w14:textId="41CEF4C9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5952CA4C" w14:textId="77777777" w:rsidR="00EF4406" w:rsidRPr="0083676C" w:rsidRDefault="00EF4406" w:rsidP="00E1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13D83" w14:textId="77777777" w:rsidR="00EF4406" w:rsidRPr="0083676C" w:rsidRDefault="00EF4406" w:rsidP="0004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BE18E1A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6BBC14B8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973C8F6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406" w:rsidRPr="0083676C" w14:paraId="5F2176CC" w14:textId="2B3ACA58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43A5489A" w14:textId="77777777" w:rsidR="00C40A00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9FDC97A" w14:textId="53E2D729" w:rsidR="00EF4406" w:rsidRPr="0083676C" w:rsidRDefault="00C40A00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F4406"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3E3C24" w14:textId="77777777" w:rsidR="00EF4406" w:rsidRPr="00C37F8D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9606B9" w14:textId="73832EBE" w:rsidR="00EF4406" w:rsidRPr="00C37F8D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7F8D">
              <w:rPr>
                <w:rFonts w:asciiTheme="majorBidi" w:hAnsiTheme="majorBidi" w:cstheme="majorBidi"/>
                <w:sz w:val="30"/>
                <w:szCs w:val="30"/>
              </w:rPr>
              <w:t>500,444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6A401CE" w14:textId="77777777" w:rsidR="00EF4406" w:rsidRPr="00C37F8D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CE6008B" w14:textId="4B5EB397" w:rsidR="00EF4406" w:rsidRPr="00C37F8D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F8D">
              <w:rPr>
                <w:rFonts w:asciiTheme="majorBidi" w:hAnsiTheme="majorBidi"/>
                <w:sz w:val="30"/>
                <w:szCs w:val="30"/>
                <w:cs/>
              </w:rPr>
              <w:t>261</w:t>
            </w:r>
            <w:r w:rsidRPr="00C37F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7F8D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</w:tr>
      <w:tr w:rsidR="00EF4406" w:rsidRPr="0083676C" w14:paraId="23D3DF57" w14:textId="0C6199D7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FE70ED0" w14:textId="42240E32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D668D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5A0E10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1DA507B" w14:textId="07983205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14,835,435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39A22C45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1D892245" w14:textId="3B501237" w:rsidR="00EF4406" w:rsidRPr="003945D1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45D1">
              <w:rPr>
                <w:rFonts w:asciiTheme="majorBidi" w:hAnsiTheme="majorBidi" w:cstheme="majorBidi"/>
                <w:sz w:val="30"/>
                <w:szCs w:val="30"/>
              </w:rPr>
              <w:t>2,468,695</w:t>
            </w:r>
          </w:p>
        </w:tc>
      </w:tr>
      <w:tr w:rsidR="00EF4406" w:rsidRPr="0083676C" w14:paraId="2854E421" w14:textId="713309C1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A0E823E" w14:textId="77777777" w:rsidR="00C40A00" w:rsidRDefault="00EF4406" w:rsidP="00C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หนี้สินตามสัญญาเช่าส่วนที่ถึงกำหนดชำระ</w:t>
            </w:r>
          </w:p>
          <w:p w14:paraId="13CF4FBE" w14:textId="720AF965" w:rsidR="00EF4406" w:rsidRPr="0083676C" w:rsidRDefault="00C40A00" w:rsidP="00C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F4406"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DF244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E93E94E" w14:textId="7731A7CD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167,278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7C0A3C4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4575299" w14:textId="3DAB78FA" w:rsidR="00EF4406" w:rsidRPr="003945D1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5D1">
              <w:rPr>
                <w:rFonts w:asciiTheme="majorBidi" w:hAnsiTheme="majorBidi" w:cstheme="majorBidi"/>
                <w:sz w:val="30"/>
                <w:szCs w:val="30"/>
              </w:rPr>
              <w:t>194,388</w:t>
            </w:r>
          </w:p>
        </w:tc>
      </w:tr>
      <w:tr w:rsidR="00EF4406" w:rsidRPr="0083676C" w14:paraId="5DF87664" w14:textId="50E00DE3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81FA606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F47706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DDF3" w14:textId="18849A63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15,503,157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E4C8B2A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8BD2" w14:textId="1B82DC09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b/>
                <w:sz w:val="30"/>
                <w:szCs w:val="30"/>
              </w:rPr>
              <w:t>2,925,064</w:t>
            </w:r>
          </w:p>
        </w:tc>
      </w:tr>
      <w:tr w:rsidR="00EF4406" w:rsidRPr="0083676C" w14:paraId="42A85104" w14:textId="0367D45B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394150E4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F9A58F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151284E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76AC6098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4E029224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4406" w:rsidRPr="0083676C" w14:paraId="098039AA" w14:textId="06422491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4BBF861B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7DC5E9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61E4825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6D6B6332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4BC970A5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</w:tr>
      <w:tr w:rsidR="00EF4406" w:rsidRPr="0083676C" w14:paraId="16C28344" w14:textId="5F4694D8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09D4FD5B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E51EF3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6E132A9" w14:textId="361C3A94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638,371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2ABC61C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2DC16C8" w14:textId="4242E432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sz w:val="30"/>
                <w:szCs w:val="30"/>
              </w:rPr>
              <w:t>662,207</w:t>
            </w:r>
          </w:p>
        </w:tc>
      </w:tr>
      <w:tr w:rsidR="00EF4406" w:rsidRPr="0083676C" w14:paraId="5C3F8731" w14:textId="338627E4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1011B09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99DC6F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A6431" w14:textId="24CD847A" w:rsidR="00EF4406" w:rsidRPr="00EF4406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638,371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1849B20D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06388" w14:textId="77A5BF9C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6AA9">
              <w:rPr>
                <w:rFonts w:asciiTheme="majorBidi" w:hAnsiTheme="majorBidi" w:cstheme="majorBidi"/>
                <w:b/>
                <w:sz w:val="30"/>
                <w:szCs w:val="30"/>
              </w:rPr>
              <w:t>662,207</w:t>
            </w:r>
          </w:p>
        </w:tc>
      </w:tr>
      <w:tr w:rsidR="00EF4406" w:rsidRPr="0083676C" w14:paraId="416945D5" w14:textId="0C37D50C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6280FD9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ABCD23" w14:textId="77777777" w:rsidR="00EF4406" w:rsidRPr="0083676C" w:rsidRDefault="00EF4406" w:rsidP="0000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97096" w14:textId="23ECD83C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16,141,528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43CFEA1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15B28" w14:textId="17F7A876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3,587,271</w:t>
            </w:r>
          </w:p>
        </w:tc>
      </w:tr>
      <w:bookmarkEnd w:id="11"/>
    </w:tbl>
    <w:p w14:paraId="6DDDDCD7" w14:textId="77777777" w:rsidR="00611A9F" w:rsidRPr="00176DFC" w:rsidRDefault="00611A9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4761A58" w14:textId="67BF20B3" w:rsidR="00370E82" w:rsidRPr="00EF4406" w:rsidRDefault="00370E82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984D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84D2B">
        <w:rPr>
          <w:rFonts w:asciiTheme="majorBidi" w:hAnsiTheme="majorBidi" w:cstheme="majorBidi"/>
          <w:sz w:val="30"/>
        </w:rPr>
        <w:t>31</w:t>
      </w:r>
      <w:r w:rsidRPr="00984D2B">
        <w:rPr>
          <w:rFonts w:asciiTheme="majorBidi" w:hAnsiTheme="majorBidi"/>
          <w:sz w:val="30"/>
          <w:szCs w:val="30"/>
          <w:cs/>
        </w:rPr>
        <w:t xml:space="preserve"> </w:t>
      </w:r>
      <w:r w:rsidRPr="00984D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84D2B">
        <w:rPr>
          <w:rFonts w:asciiTheme="majorBidi" w:hAnsiTheme="majorBidi" w:cstheme="majorBidi"/>
          <w:sz w:val="30"/>
        </w:rPr>
        <w:t>2565</w:t>
      </w:r>
      <w:r w:rsidRPr="00984D2B">
        <w:rPr>
          <w:rFonts w:asciiTheme="majorBidi" w:hAnsiTheme="majorBidi"/>
          <w:sz w:val="30"/>
          <w:szCs w:val="30"/>
          <w:cs/>
        </w:rPr>
        <w:t xml:space="preserve"> </w:t>
      </w:r>
      <w:r w:rsidRPr="00984D2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กลุ่มบริษัทมีวงเงินเบิกเกินบัญชีธนาคารหลายแห่งจำนวนเงิน</w:t>
      </w:r>
      <w:r w:rsidRPr="00372F66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372F66">
        <w:rPr>
          <w:rFonts w:asciiTheme="majorBidi" w:hAnsiTheme="majorBidi"/>
          <w:sz w:val="30"/>
          <w:szCs w:val="30"/>
          <w:cs/>
        </w:rPr>
        <w:t xml:space="preserve"> </w:t>
      </w:r>
      <w:r w:rsidR="00AE7E2D" w:rsidRPr="00372F66">
        <w:rPr>
          <w:rFonts w:asciiTheme="majorBidi" w:hAnsiTheme="majorBidi" w:cstheme="majorBidi"/>
          <w:sz w:val="30"/>
        </w:rPr>
        <w:t>640</w:t>
      </w:r>
      <w:r w:rsidRPr="00372F66">
        <w:rPr>
          <w:rFonts w:asciiTheme="majorBidi" w:hAnsiTheme="majorBidi"/>
          <w:sz w:val="30"/>
          <w:szCs w:val="30"/>
          <w:cs/>
        </w:rPr>
        <w:t xml:space="preserve"> </w:t>
      </w:r>
      <w:r w:rsidRPr="00372F6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84D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D2B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984D2B">
        <w:rPr>
          <w:rFonts w:asciiTheme="majorBidi" w:hAnsiTheme="majorBidi" w:cstheme="majorBidi"/>
          <w:i/>
          <w:sz w:val="30"/>
        </w:rPr>
        <w:t>2564</w:t>
      </w:r>
      <w:r w:rsidRPr="00984D2B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984D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84D2B">
        <w:rPr>
          <w:rFonts w:asciiTheme="majorBidi" w:hAnsiTheme="majorBidi" w:cstheme="majorBidi"/>
          <w:i/>
          <w:iCs/>
          <w:sz w:val="30"/>
          <w:szCs w:val="30"/>
        </w:rPr>
        <w:t>726</w:t>
      </w:r>
      <w:r w:rsidRPr="00984D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984D2B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66ECB86E" w14:textId="35578B7B" w:rsidR="00EF4406" w:rsidRDefault="00EF4406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8732ECC" w14:textId="16F3DCA3" w:rsidR="0029293E" w:rsidRPr="000330FD" w:rsidRDefault="0029293E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330FD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เงินกู้ยืมระยะสั้</w:t>
      </w:r>
      <w:r w:rsidRPr="000330FD">
        <w:rPr>
          <w:rFonts w:asciiTheme="majorBidi" w:hAnsiTheme="majorBidi" w:cstheme="majorBidi"/>
          <w:sz w:val="30"/>
          <w:szCs w:val="30"/>
          <w:cs/>
          <w:lang w:val="en-US" w:bidi="th-TH"/>
        </w:rPr>
        <w:t>น</w:t>
      </w:r>
      <w:r w:rsidRPr="000330F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ของกลุ่มบริษัทมีอัตราดอกเบี้ยในปี </w:t>
      </w:r>
      <w:r w:rsidRPr="000330FD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0330F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ร้อยละ </w:t>
      </w:r>
      <w:r w:rsidRPr="000330F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330FD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Pr="000330FD">
        <w:rPr>
          <w:rFonts w:asciiTheme="majorBidi" w:hAnsiTheme="majorBidi" w:cstheme="majorBidi"/>
          <w:sz w:val="30"/>
          <w:szCs w:val="30"/>
          <w:lang w:val="en-US" w:bidi="th-TH"/>
        </w:rPr>
        <w:t xml:space="preserve">25 </w:t>
      </w:r>
      <w:r w:rsidR="000330F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0330F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0330FD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0330FD">
        <w:rPr>
          <w:rFonts w:asciiTheme="majorBidi" w:hAnsiTheme="majorBidi" w:cstheme="majorBidi"/>
          <w:sz w:val="30"/>
          <w:szCs w:val="30"/>
          <w:lang w:val="en-US" w:bidi="th-TH"/>
        </w:rPr>
        <w:t xml:space="preserve">74 </w:t>
      </w:r>
      <w:r w:rsidRPr="000330F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ต่อปี </w:t>
      </w:r>
      <w:r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Pr="000330FD">
        <w:rPr>
          <w:rFonts w:asciiTheme="majorBidi" w:hAnsiTheme="majorBidi" w:cstheme="majorBidi"/>
          <w:i/>
          <w:sz w:val="30"/>
        </w:rPr>
        <w:t>2564</w:t>
      </w:r>
      <w:r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: ร้อยละ </w:t>
      </w:r>
      <w:r w:rsidR="000330F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0330FD">
        <w:rPr>
          <w:rFonts w:asciiTheme="majorBidi" w:hAnsiTheme="majorBidi" w:cstheme="majorBidi"/>
          <w:i/>
          <w:iCs/>
          <w:sz w:val="30"/>
          <w:szCs w:val="30"/>
        </w:rPr>
        <w:t>20</w:t>
      </w:r>
      <w:r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ถึง </w:t>
      </w:r>
      <w:r w:rsidR="000330F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0330FD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ต่อปี)</w:t>
      </w:r>
    </w:p>
    <w:p w14:paraId="385A6D38" w14:textId="77777777" w:rsidR="0029293E" w:rsidRPr="0029293E" w:rsidRDefault="0029293E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A5632B9" w14:textId="77777777" w:rsidR="00EF4406" w:rsidRDefault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69BA482" w14:textId="581936BF" w:rsidR="00D85450" w:rsidRPr="00283879" w:rsidRDefault="00A50FE0" w:rsidP="00985218">
      <w:pPr>
        <w:pStyle w:val="ListParagraph"/>
        <w:numPr>
          <w:ilvl w:val="0"/>
          <w:numId w:val="18"/>
        </w:numPr>
        <w:tabs>
          <w:tab w:val="left" w:pos="562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C02B1B2" w14:textId="77777777" w:rsidR="00D85450" w:rsidRPr="00176DFC" w:rsidRDefault="00D8545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E67C26C" w14:textId="53F997E2" w:rsidR="00D85450" w:rsidRPr="00EF4406" w:rsidRDefault="00273F73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EF440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จ่ายค่าชดเชยผลประโยชน์</w:t>
      </w:r>
      <w:r w:rsidR="003125F2" w:rsidRPr="00EF4406">
        <w:rPr>
          <w:rFonts w:asciiTheme="majorBidi" w:hAnsiTheme="majorBidi" w:cstheme="majorBidi"/>
          <w:spacing w:val="-2"/>
          <w:sz w:val="30"/>
          <w:szCs w:val="30"/>
          <w:cs/>
        </w:rPr>
        <w:t>ที่กำหนดไว้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</w:t>
      </w:r>
      <w:r w:rsidR="00A62C3E" w:rsidRPr="00EF44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A62C3E" w:rsidRPr="00EF44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C5F71" w:rsidRPr="00EF4406">
        <w:rPr>
          <w:rFonts w:asciiTheme="majorBidi" w:hAnsiTheme="majorBidi" w:cstheme="majorBidi"/>
          <w:spacing w:val="-2"/>
          <w:sz w:val="30"/>
        </w:rPr>
        <w:t>2541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</w:t>
      </w:r>
      <w:r w:rsidR="00CE5B2F" w:rsidRPr="00EF44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5D9A6B05" w14:textId="77777777" w:rsidR="00C54040" w:rsidRPr="00EF4406" w:rsidRDefault="00C5404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8088B17" w14:textId="670E71D5" w:rsidR="0083720C" w:rsidRPr="00EF4406" w:rsidRDefault="0083720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hd w:val="clear" w:color="auto" w:fill="D9D9D9"/>
        </w:rPr>
      </w:pPr>
      <w:r w:rsidRPr="00EF4406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Pr="00EF4406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="00170674" w:rsidRPr="00EF4406">
        <w:rPr>
          <w:rFonts w:asciiTheme="majorBidi" w:hAnsiTheme="majorBidi"/>
          <w:sz w:val="30"/>
          <w:szCs w:val="30"/>
          <w:cs/>
        </w:rPr>
        <w:t xml:space="preserve">ความเสี่ยงของช่วงชีวิต </w:t>
      </w:r>
      <w:r w:rsidR="00912FFC" w:rsidRPr="00EF4406">
        <w:rPr>
          <w:rFonts w:asciiTheme="majorBidi" w:hAnsiTheme="majorBidi" w:hint="cs"/>
          <w:sz w:val="30"/>
          <w:szCs w:val="30"/>
          <w:cs/>
        </w:rPr>
        <w:t>และ</w:t>
      </w:r>
      <w:r w:rsidR="00170674" w:rsidRPr="00EF4406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</w:p>
    <w:p w14:paraId="6171D18F" w14:textId="77777777" w:rsidR="00BA03C4" w:rsidRPr="00EF4406" w:rsidRDefault="00BA03C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2A9111E3" w14:textId="7CB907EC" w:rsidR="00D85450" w:rsidRPr="00EF4406" w:rsidRDefault="00AB5592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EF4406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D85450" w:rsidRPr="00EF4406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ผลประโยชน์พนักงานในงบแสดงฐานะการเงิน</w:t>
      </w:r>
      <w:r w:rsidR="00A62C3E" w:rsidRPr="00EF44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i/>
          <w:iCs/>
          <w:sz w:val="30"/>
          <w:szCs w:val="30"/>
          <w:cs/>
        </w:rPr>
        <w:t>ณ</w:t>
      </w:r>
      <w:r w:rsidR="00A62C3E" w:rsidRPr="00EF44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i/>
          <w:iCs/>
          <w:sz w:val="30"/>
          <w:szCs w:val="30"/>
          <w:cs/>
        </w:rPr>
        <w:t>วันที่</w:t>
      </w:r>
      <w:r w:rsidR="00A62C3E" w:rsidRPr="00EF44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C5F71" w:rsidRPr="00EF4406">
        <w:rPr>
          <w:rFonts w:asciiTheme="majorBidi" w:hAnsiTheme="majorBidi" w:cstheme="majorBidi"/>
          <w:i/>
          <w:sz w:val="30"/>
        </w:rPr>
        <w:t>31</w:t>
      </w:r>
      <w:r w:rsidR="00A62C3E" w:rsidRPr="00EF44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A62C3E" w:rsidRPr="00EF440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2D918721" w14:textId="77777777" w:rsidR="000B54AB" w:rsidRPr="00EF4406" w:rsidRDefault="000B54A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1"/>
        <w:gridCol w:w="1242"/>
        <w:gridCol w:w="264"/>
        <w:gridCol w:w="1242"/>
      </w:tblGrid>
      <w:tr w:rsidR="005113BA" w:rsidRPr="00283879" w14:paraId="7CEE164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1A67E8C4" w14:textId="77777777" w:rsidR="005113BA" w:rsidRPr="00283879" w:rsidRDefault="005113BA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1F595CA1" w14:textId="7E4473E0" w:rsidR="005113BA" w:rsidRPr="007F6202" w:rsidRDefault="00EC5F71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highlight w:val="green"/>
              </w:rPr>
            </w:pPr>
            <w:r w:rsidRPr="00E41FC0">
              <w:rPr>
                <w:rFonts w:asciiTheme="majorBidi" w:hAnsiTheme="majorBidi" w:cstheme="majorBidi"/>
                <w:sz w:val="30"/>
              </w:rPr>
              <w:t>256</w:t>
            </w:r>
            <w:r w:rsidR="004D1A16" w:rsidRPr="00E41FC0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264" w:type="dxa"/>
            <w:vAlign w:val="bottom"/>
          </w:tcPr>
          <w:p w14:paraId="42435385" w14:textId="77777777" w:rsidR="005113BA" w:rsidRPr="007F6202" w:rsidRDefault="005113BA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42" w:type="dxa"/>
            <w:vAlign w:val="bottom"/>
          </w:tcPr>
          <w:p w14:paraId="2BE7F6A6" w14:textId="231E427A" w:rsidR="005113BA" w:rsidRPr="007F6202" w:rsidRDefault="00EC5F71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highlight w:val="green"/>
              </w:rPr>
            </w:pPr>
            <w:r w:rsidRPr="0023363F">
              <w:rPr>
                <w:rFonts w:asciiTheme="majorBidi" w:hAnsiTheme="majorBidi" w:cstheme="majorBidi"/>
                <w:sz w:val="30"/>
              </w:rPr>
              <w:t>256</w:t>
            </w:r>
            <w:r w:rsidR="004D1A16" w:rsidRPr="0023363F"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627EBE" w:rsidRPr="00283879" w14:paraId="19BEA721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54D93858" w14:textId="77777777" w:rsidR="00627EBE" w:rsidRPr="00283879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  <w:vAlign w:val="bottom"/>
          </w:tcPr>
          <w:p w14:paraId="2C537BBC" w14:textId="3D84E82B" w:rsidR="00627EBE" w:rsidRPr="00283879" w:rsidRDefault="00627EBE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7EBE" w:rsidRPr="00283879" w14:paraId="39A5CBC8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1EF942CD" w14:textId="47B2A1AF" w:rsidR="00627EBE" w:rsidRPr="00283879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vAlign w:val="bottom"/>
          </w:tcPr>
          <w:p w14:paraId="5B84875D" w14:textId="77777777" w:rsidR="00627EBE" w:rsidRPr="00283879" w:rsidRDefault="00627EBE" w:rsidP="008367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64" w:type="dxa"/>
            <w:vAlign w:val="bottom"/>
          </w:tcPr>
          <w:p w14:paraId="0649F346" w14:textId="77777777" w:rsidR="00627EBE" w:rsidRPr="00283879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5E067AE7" w14:textId="77777777" w:rsidR="00627EBE" w:rsidRPr="00283879" w:rsidRDefault="00627EBE" w:rsidP="008367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</w:tr>
      <w:tr w:rsidR="00A6573F" w:rsidRPr="00283879" w14:paraId="02AA23F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288785A9" w14:textId="5075239A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42" w:type="dxa"/>
            <w:vAlign w:val="bottom"/>
          </w:tcPr>
          <w:p w14:paraId="721F5B3D" w14:textId="35C967A9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 w:rsidRPr="00175541">
              <w:rPr>
                <w:rFonts w:asciiTheme="majorBidi" w:hAnsiTheme="majorBidi" w:cstheme="majorBidi"/>
                <w:sz w:val="30"/>
                <w:lang w:val="en-US"/>
              </w:rPr>
              <w:t>1,105,314</w:t>
            </w:r>
          </w:p>
        </w:tc>
        <w:tc>
          <w:tcPr>
            <w:tcW w:w="264" w:type="dxa"/>
            <w:vAlign w:val="bottom"/>
          </w:tcPr>
          <w:p w14:paraId="37FC31DD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6111CB1E" w14:textId="67310595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lang w:val="en-US"/>
              </w:rPr>
              <w:t>1,561,530</w:t>
            </w:r>
          </w:p>
        </w:tc>
      </w:tr>
      <w:tr w:rsidR="00A6573F" w:rsidRPr="00283879" w14:paraId="15A859A0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65A47120" w14:textId="77777777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94D3A8" w14:textId="24A0D60E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 w:rsidRPr="00175541">
              <w:rPr>
                <w:rFonts w:asciiTheme="majorBidi" w:hAnsiTheme="majorBidi" w:cstheme="majorBidi"/>
                <w:sz w:val="30"/>
                <w:lang w:val="en-US" w:bidi="th-TH"/>
              </w:rPr>
              <w:t>22,861</w:t>
            </w:r>
          </w:p>
        </w:tc>
        <w:tc>
          <w:tcPr>
            <w:tcW w:w="264" w:type="dxa"/>
            <w:vAlign w:val="bottom"/>
          </w:tcPr>
          <w:p w14:paraId="1888B79D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FF8C4F2" w14:textId="4FF8DAFA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 w:cstheme="majorBidi"/>
                <w:sz w:val="30"/>
              </w:rPr>
              <w:t>36,099</w:t>
            </w:r>
          </w:p>
        </w:tc>
      </w:tr>
      <w:tr w:rsidR="00A6573F" w:rsidRPr="00283879" w14:paraId="1C4C2356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0744EA1" w14:textId="11260508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8F960AA" w14:textId="211D76FA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</w:rPr>
              <w:t>1,128,175</w:t>
            </w:r>
          </w:p>
        </w:tc>
        <w:tc>
          <w:tcPr>
            <w:tcW w:w="264" w:type="dxa"/>
            <w:vAlign w:val="bottom"/>
          </w:tcPr>
          <w:p w14:paraId="51FE1C12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C87AEDD" w14:textId="3CC0EFC2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</w:rPr>
              <w:t>1,597,629</w:t>
            </w:r>
          </w:p>
        </w:tc>
      </w:tr>
      <w:tr w:rsidR="00A6573F" w:rsidRPr="00283879" w14:paraId="26E5A5A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682FD34" w14:textId="77777777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A38A8EE" w14:textId="284D23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 w:cstheme="majorBidi"/>
                <w:sz w:val="30"/>
              </w:rPr>
              <w:t>598</w:t>
            </w:r>
          </w:p>
        </w:tc>
        <w:tc>
          <w:tcPr>
            <w:tcW w:w="264" w:type="dxa"/>
            <w:vAlign w:val="bottom"/>
          </w:tcPr>
          <w:p w14:paraId="0AB581D0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41C9BF" w14:textId="32526EDE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lang w:val="en-US"/>
              </w:rPr>
              <w:t>4,236</w:t>
            </w:r>
          </w:p>
        </w:tc>
      </w:tr>
      <w:tr w:rsidR="00A6573F" w:rsidRPr="00283879" w14:paraId="02758169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9017BDE" w14:textId="3BE5CE11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48F9ED7B" w14:textId="3FA25ADB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1,128,773</w:t>
            </w:r>
          </w:p>
        </w:tc>
        <w:tc>
          <w:tcPr>
            <w:tcW w:w="264" w:type="dxa"/>
            <w:vAlign w:val="bottom"/>
          </w:tcPr>
          <w:p w14:paraId="37186F03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3F678C13" w14:textId="3931188C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</w:rPr>
              <w:t>1,601,865</w:t>
            </w:r>
          </w:p>
        </w:tc>
      </w:tr>
      <w:tr w:rsidR="00A6573F" w:rsidRPr="00E41FC0" w14:paraId="647E0983" w14:textId="77777777" w:rsidTr="00990C3F">
        <w:trPr>
          <w:cantSplit/>
          <w:trHeight w:val="20"/>
        </w:trPr>
        <w:tc>
          <w:tcPr>
            <w:tcW w:w="6041" w:type="dxa"/>
            <w:vAlign w:val="bottom"/>
          </w:tcPr>
          <w:p w14:paraId="52EBD6E4" w14:textId="700C6609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สินทรัพย์โครงการของบริษัทย่อยในต่างประเทศ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C9FD793" w14:textId="0BCE4DF3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7554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82,735</w:t>
            </w: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5B1DE7B6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54F0BA2" w14:textId="4F81407F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(87</w:t>
            </w:r>
            <w:r w:rsidRPr="00175541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547)</w:t>
            </w:r>
          </w:p>
        </w:tc>
      </w:tr>
      <w:tr w:rsidR="00A6573F" w:rsidRPr="00283879" w14:paraId="0989396C" w14:textId="77777777" w:rsidTr="00990C3F">
        <w:trPr>
          <w:cantSplit/>
          <w:trHeight w:val="20"/>
        </w:trPr>
        <w:tc>
          <w:tcPr>
            <w:tcW w:w="6041" w:type="dxa"/>
            <w:vAlign w:val="bottom"/>
          </w:tcPr>
          <w:p w14:paraId="465B10BB" w14:textId="5785A6C9" w:rsidR="00A6573F" w:rsidRPr="00283879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DB53E" w14:textId="4BC2902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1,046,038</w:t>
            </w:r>
          </w:p>
        </w:tc>
        <w:tc>
          <w:tcPr>
            <w:tcW w:w="264" w:type="dxa"/>
            <w:vAlign w:val="bottom"/>
          </w:tcPr>
          <w:p w14:paraId="733EE728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6EF5A" w14:textId="48DAE6F0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175541">
              <w:rPr>
                <w:rFonts w:asciiTheme="majorBidi" w:hAnsiTheme="majorBidi" w:cstheme="majorBidi"/>
                <w:b/>
                <w:sz w:val="30"/>
              </w:rPr>
              <w:t>1,514,318</w:t>
            </w:r>
          </w:p>
        </w:tc>
      </w:tr>
      <w:tr w:rsidR="00990C3F" w:rsidRPr="00283879" w14:paraId="046C8C19" w14:textId="77777777" w:rsidTr="00990C3F">
        <w:trPr>
          <w:cantSplit/>
          <w:trHeight w:hRule="exact" w:val="284"/>
        </w:trPr>
        <w:tc>
          <w:tcPr>
            <w:tcW w:w="6041" w:type="dxa"/>
            <w:vAlign w:val="bottom"/>
          </w:tcPr>
          <w:p w14:paraId="40A80B00" w14:textId="77777777" w:rsidR="00990C3F" w:rsidRPr="00990C3F" w:rsidRDefault="00990C3F" w:rsidP="0099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9BAC5BC" w14:textId="77777777" w:rsidR="00990C3F" w:rsidRPr="00990C3F" w:rsidRDefault="00990C3F" w:rsidP="00990C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4" w:type="dxa"/>
            <w:vAlign w:val="bottom"/>
          </w:tcPr>
          <w:p w14:paraId="5D4082C1" w14:textId="77777777" w:rsidR="00990C3F" w:rsidRPr="00990C3F" w:rsidRDefault="00990C3F" w:rsidP="00990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EE50E91" w14:textId="77777777" w:rsidR="00990C3F" w:rsidRPr="00990C3F" w:rsidRDefault="00990C3F" w:rsidP="00990C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</w:tbl>
    <w:p w14:paraId="7B749349" w14:textId="77777777" w:rsidR="001B7A60" w:rsidRPr="00176DFC" w:rsidRDefault="001B7A6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51A58F7" w14:textId="77777777" w:rsidR="0083676C" w:rsidRDefault="0083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504585" w14:textId="3D42C207" w:rsidR="00290E27" w:rsidRPr="00283879" w:rsidRDefault="00290E27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AB5592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ประมาณการหนี้สินไม่หมุนเวียน</w:t>
      </w: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t>ของโครงการผลประโยชน์</w:t>
      </w:r>
    </w:p>
    <w:p w14:paraId="76C27FDF" w14:textId="77777777" w:rsidR="00A92AA3" w:rsidRPr="00176DFC" w:rsidRDefault="00A92AA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2"/>
        <w:gridCol w:w="1262"/>
        <w:gridCol w:w="133"/>
        <w:gridCol w:w="1262"/>
      </w:tblGrid>
      <w:tr w:rsidR="004D1A16" w:rsidRPr="004004B1" w14:paraId="639D8EF6" w14:textId="77777777" w:rsidTr="00E12571">
        <w:trPr>
          <w:trHeight w:val="20"/>
          <w:tblHeader/>
        </w:trPr>
        <w:tc>
          <w:tcPr>
            <w:tcW w:w="6132" w:type="dxa"/>
          </w:tcPr>
          <w:p w14:paraId="7D87C838" w14:textId="77777777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5D19026E" w14:textId="5AE8FD96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F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" w:type="dxa"/>
            <w:vAlign w:val="center"/>
          </w:tcPr>
          <w:p w14:paraId="237F19FE" w14:textId="77777777" w:rsidR="004D1A16" w:rsidRPr="004004B1" w:rsidRDefault="004D1A16" w:rsidP="009512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5E14EB8E" w14:textId="37555755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363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D1A16" w:rsidRPr="004004B1" w14:paraId="4A41AD11" w14:textId="77777777" w:rsidTr="00E12571">
        <w:trPr>
          <w:trHeight w:val="20"/>
          <w:tblHeader/>
        </w:trPr>
        <w:tc>
          <w:tcPr>
            <w:tcW w:w="6132" w:type="dxa"/>
          </w:tcPr>
          <w:p w14:paraId="2E824E2F" w14:textId="77777777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</w:tcPr>
          <w:p w14:paraId="57FE1A3E" w14:textId="58459CF6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4004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400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004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573F" w:rsidRPr="004004B1" w14:paraId="47BFA5C1" w14:textId="77777777" w:rsidTr="00E12571">
        <w:trPr>
          <w:trHeight w:val="20"/>
        </w:trPr>
        <w:tc>
          <w:tcPr>
            <w:tcW w:w="6132" w:type="dxa"/>
            <w:vAlign w:val="bottom"/>
          </w:tcPr>
          <w:p w14:paraId="2D739D41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4993845" w14:textId="024BB536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17554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0D236592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51099C4" w14:textId="575182B8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13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13B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133" w:type="dxa"/>
          </w:tcPr>
          <w:p w14:paraId="38E7C0DB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74158A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DE646E" w14:textId="276B40E0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1,553,963</w:t>
            </w:r>
          </w:p>
        </w:tc>
      </w:tr>
      <w:tr w:rsidR="00A6573F" w:rsidRPr="004004B1" w14:paraId="3B4296D8" w14:textId="77777777" w:rsidTr="00E12571">
        <w:trPr>
          <w:trHeight w:val="20"/>
        </w:trPr>
        <w:tc>
          <w:tcPr>
            <w:tcW w:w="6132" w:type="dxa"/>
            <w:vAlign w:val="bottom"/>
          </w:tcPr>
          <w:p w14:paraId="1E46B621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9C5E1BD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</w:tcPr>
          <w:p w14:paraId="5771C9A7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51FC23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73F" w:rsidRPr="004004B1" w14:paraId="5050C096" w14:textId="77777777" w:rsidTr="00E12571">
        <w:trPr>
          <w:trHeight w:val="20"/>
        </w:trPr>
        <w:tc>
          <w:tcPr>
            <w:tcW w:w="6132" w:type="dxa"/>
          </w:tcPr>
          <w:p w14:paraId="04A1A4EE" w14:textId="12097E95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  <w:vAlign w:val="center"/>
          </w:tcPr>
          <w:p w14:paraId="4840E460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7C860D44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DB7D41A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73F" w:rsidRPr="004004B1" w14:paraId="1DC6F2F5" w14:textId="77777777" w:rsidTr="00983642">
        <w:trPr>
          <w:trHeight w:val="20"/>
        </w:trPr>
        <w:tc>
          <w:tcPr>
            <w:tcW w:w="6132" w:type="dxa"/>
          </w:tcPr>
          <w:p w14:paraId="44F91DD9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2" w:type="dxa"/>
            <w:vAlign w:val="center"/>
          </w:tcPr>
          <w:p w14:paraId="23FAE221" w14:textId="3EBC8080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84,393</w:t>
            </w:r>
          </w:p>
        </w:tc>
        <w:tc>
          <w:tcPr>
            <w:tcW w:w="133" w:type="dxa"/>
            <w:vAlign w:val="center"/>
          </w:tcPr>
          <w:p w14:paraId="6AC1CCB9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27D7D303" w14:textId="22594FB2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114,080</w:t>
            </w:r>
          </w:p>
        </w:tc>
      </w:tr>
      <w:tr w:rsidR="00A6573F" w:rsidRPr="004004B1" w14:paraId="16412A8F" w14:textId="77777777" w:rsidTr="00983642">
        <w:trPr>
          <w:trHeight w:val="20"/>
        </w:trPr>
        <w:tc>
          <w:tcPr>
            <w:tcW w:w="6132" w:type="dxa"/>
          </w:tcPr>
          <w:p w14:paraId="746364D0" w14:textId="2EE1CDDE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  <w:vAlign w:val="center"/>
          </w:tcPr>
          <w:p w14:paraId="241F682A" w14:textId="2ACCC9D6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22,218</w:t>
            </w:r>
          </w:p>
        </w:tc>
        <w:tc>
          <w:tcPr>
            <w:tcW w:w="133" w:type="dxa"/>
            <w:vAlign w:val="center"/>
          </w:tcPr>
          <w:p w14:paraId="63EBDC9C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A7B4634" w14:textId="6454FA8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19,036</w:t>
            </w:r>
          </w:p>
        </w:tc>
      </w:tr>
      <w:tr w:rsidR="00A6573F" w:rsidRPr="004004B1" w14:paraId="43573989" w14:textId="77777777" w:rsidTr="00983642">
        <w:trPr>
          <w:trHeight w:val="20"/>
        </w:trPr>
        <w:tc>
          <w:tcPr>
            <w:tcW w:w="6132" w:type="dxa"/>
            <w:shd w:val="clear" w:color="auto" w:fill="auto"/>
          </w:tcPr>
          <w:p w14:paraId="36E0518F" w14:textId="3071B2F3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A59970" w14:textId="6B4F5CEC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2,505</w:t>
            </w:r>
          </w:p>
        </w:tc>
        <w:tc>
          <w:tcPr>
            <w:tcW w:w="133" w:type="dxa"/>
            <w:shd w:val="clear" w:color="auto" w:fill="auto"/>
            <w:vAlign w:val="center"/>
          </w:tcPr>
          <w:p w14:paraId="29FC4A43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EB9A762" w14:textId="2416E198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3,860</w:t>
            </w:r>
          </w:p>
        </w:tc>
      </w:tr>
      <w:tr w:rsidR="00A6573F" w:rsidRPr="004004B1" w14:paraId="347EA1E4" w14:textId="77777777" w:rsidTr="00983642">
        <w:trPr>
          <w:trHeight w:val="20"/>
        </w:trPr>
        <w:tc>
          <w:tcPr>
            <w:tcW w:w="6132" w:type="dxa"/>
            <w:shd w:val="clear" w:color="auto" w:fill="auto"/>
          </w:tcPr>
          <w:p w14:paraId="43CAD3FE" w14:textId="7556AA85" w:rsidR="00A6573F" w:rsidRPr="0065222D" w:rsidRDefault="00BE62FB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22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  <w:p w14:paraId="0F6D6AF3" w14:textId="4F88CAB3" w:rsidR="00BE62FB" w:rsidRPr="0065222D" w:rsidRDefault="00BE62FB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22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โอนจาก (ไป) บริษัทที่เกี่ยวข้องกัน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B8499" w14:textId="77777777" w:rsidR="00BE62FB" w:rsidRPr="0065222D" w:rsidRDefault="00BE62FB" w:rsidP="0017554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3ACB15C" w14:textId="13F99B8F" w:rsidR="00A6573F" w:rsidRPr="0065222D" w:rsidRDefault="00A6573F" w:rsidP="001046F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65222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="00313BF8">
              <w:rPr>
                <w:rFonts w:asciiTheme="majorBidi" w:hAnsiTheme="majorBidi" w:cs="Angsana New"/>
                <w:sz w:val="30"/>
                <w:szCs w:val="30"/>
                <w:lang w:val="en-US"/>
              </w:rPr>
              <w:t>74</w:t>
            </w:r>
            <w:r w:rsidRPr="0065222D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="001046FA">
              <w:rPr>
                <w:rFonts w:asciiTheme="majorBidi" w:hAnsiTheme="majorBidi" w:cs="Angsana New"/>
                <w:sz w:val="30"/>
                <w:szCs w:val="30"/>
                <w:lang w:val="en-US"/>
              </w:rPr>
              <w:t>240</w:t>
            </w:r>
            <w:r w:rsidRPr="0065222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shd w:val="clear" w:color="auto" w:fill="auto"/>
            <w:vAlign w:val="center"/>
          </w:tcPr>
          <w:p w14:paraId="431D0265" w14:textId="77777777" w:rsidR="00A6573F" w:rsidRPr="0065222D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72EE" w14:textId="77777777" w:rsidR="00BE62FB" w:rsidRPr="0065222D" w:rsidRDefault="00BE62FB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AF1ACCA" w14:textId="4FAC156A" w:rsidR="00A6573F" w:rsidRPr="0065222D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65222D">
              <w:rPr>
                <w:rFonts w:asciiTheme="majorBidi" w:hAnsiTheme="majorBidi" w:cs="Angsana New"/>
                <w:sz w:val="30"/>
                <w:szCs w:val="30"/>
                <w:lang w:val="en-US"/>
              </w:rPr>
              <w:t>21,409</w:t>
            </w:r>
          </w:p>
        </w:tc>
      </w:tr>
      <w:tr w:rsidR="00A6573F" w:rsidRPr="004004B1" w14:paraId="670EE79B" w14:textId="77777777" w:rsidTr="00E12571">
        <w:trPr>
          <w:trHeight w:val="20"/>
        </w:trPr>
        <w:tc>
          <w:tcPr>
            <w:tcW w:w="6132" w:type="dxa"/>
          </w:tcPr>
          <w:p w14:paraId="6FEDEAE9" w14:textId="77777777" w:rsidR="00A6573F" w:rsidRPr="0065222D" w:rsidRDefault="00A6573F" w:rsidP="00A657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559DEC3" w14:textId="68022202" w:rsidR="00A6573F" w:rsidRPr="0065222D" w:rsidRDefault="001046FA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34,876</w:t>
            </w:r>
          </w:p>
        </w:tc>
        <w:tc>
          <w:tcPr>
            <w:tcW w:w="133" w:type="dxa"/>
            <w:vAlign w:val="center"/>
          </w:tcPr>
          <w:p w14:paraId="33C3AAE5" w14:textId="77777777" w:rsidR="00A6573F" w:rsidRPr="0065222D" w:rsidRDefault="00A6573F" w:rsidP="00A657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47FD4AD" w14:textId="5F8EEC66" w:rsidR="00A6573F" w:rsidRPr="0065222D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522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158,385</w:t>
            </w:r>
          </w:p>
        </w:tc>
      </w:tr>
      <w:tr w:rsidR="00A6573F" w:rsidRPr="004004B1" w14:paraId="6EBB27EE" w14:textId="77777777" w:rsidTr="00E12571">
        <w:trPr>
          <w:trHeight w:val="20"/>
        </w:trPr>
        <w:tc>
          <w:tcPr>
            <w:tcW w:w="6132" w:type="dxa"/>
          </w:tcPr>
          <w:p w14:paraId="1124A113" w14:textId="1B942ABB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2" w:type="dxa"/>
            <w:vAlign w:val="center"/>
          </w:tcPr>
          <w:p w14:paraId="4543FF90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5CB010DA" w14:textId="77777777" w:rsidR="00A6573F" w:rsidRPr="00175541" w:rsidRDefault="00A6573F" w:rsidP="00A657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983575B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73F" w:rsidRPr="004004B1" w14:paraId="2680E664" w14:textId="77777777" w:rsidTr="00E12571">
        <w:trPr>
          <w:trHeight w:val="20"/>
        </w:trPr>
        <w:tc>
          <w:tcPr>
            <w:tcW w:w="6132" w:type="dxa"/>
          </w:tcPr>
          <w:p w14:paraId="2A41E5F8" w14:textId="17804F5F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</w:t>
            </w:r>
            <w:r w:rsidRPr="00175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วัดมูลค่าใหม่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62" w:type="dxa"/>
            <w:vAlign w:val="center"/>
          </w:tcPr>
          <w:p w14:paraId="3D2032C3" w14:textId="7F0AB09E" w:rsidR="00A6573F" w:rsidRPr="00372F66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153,77</w:t>
            </w:r>
            <w:r w:rsidR="00151FC3"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2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17482A40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468990B2" w14:textId="5CFEB5FB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33,978</w:t>
            </w: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6573F" w:rsidRPr="004004B1" w14:paraId="759D1C89" w14:textId="77777777" w:rsidTr="00E12571">
        <w:trPr>
          <w:trHeight w:val="20"/>
        </w:trPr>
        <w:tc>
          <w:tcPr>
            <w:tcW w:w="6132" w:type="dxa"/>
          </w:tcPr>
          <w:p w14:paraId="52EF70C2" w14:textId="48F372ED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6C5A083" w14:textId="14F7AC5D" w:rsidR="00A6573F" w:rsidRPr="00372F66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15,350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26AB99DB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3A3F5A" w14:textId="0CE97932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24,744</w:t>
            </w:r>
          </w:p>
        </w:tc>
      </w:tr>
      <w:tr w:rsidR="00A6573F" w:rsidRPr="004004B1" w14:paraId="05F07565" w14:textId="77777777" w:rsidTr="00E12571">
        <w:trPr>
          <w:trHeight w:val="20"/>
        </w:trPr>
        <w:tc>
          <w:tcPr>
            <w:tcW w:w="6132" w:type="dxa"/>
          </w:tcPr>
          <w:p w14:paraId="66BF0BB5" w14:textId="77777777" w:rsidR="00A6573F" w:rsidRPr="00175541" w:rsidRDefault="00A6573F" w:rsidP="00A657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A3103FB" w14:textId="106D39D3" w:rsidR="00A6573F" w:rsidRPr="00372F66" w:rsidRDefault="00A6573F" w:rsidP="0017554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169,12</w:t>
            </w:r>
            <w:r w:rsidR="00151FC3"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55729D3B" w14:textId="77777777" w:rsidR="00A6573F" w:rsidRPr="00175541" w:rsidRDefault="00A6573F" w:rsidP="00A657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906D39A" w14:textId="60AFECC4" w:rsidR="00A6573F" w:rsidRPr="00175541" w:rsidRDefault="00A6573F" w:rsidP="006562E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9,234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6573F" w:rsidRPr="004004B1" w14:paraId="58B0F782" w14:textId="77777777" w:rsidTr="00E12571">
        <w:trPr>
          <w:trHeight w:val="20"/>
        </w:trPr>
        <w:tc>
          <w:tcPr>
            <w:tcW w:w="6132" w:type="dxa"/>
          </w:tcPr>
          <w:p w14:paraId="3736E800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center"/>
          </w:tcPr>
          <w:p w14:paraId="506F19F9" w14:textId="77777777" w:rsidR="00A6573F" w:rsidRPr="00372F66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5144345B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40996B2A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73F" w:rsidRPr="004004B1" w14:paraId="172133DF" w14:textId="77777777" w:rsidTr="00E12571">
        <w:trPr>
          <w:trHeight w:val="20"/>
        </w:trPr>
        <w:tc>
          <w:tcPr>
            <w:tcW w:w="6132" w:type="dxa"/>
          </w:tcPr>
          <w:p w14:paraId="18141A7C" w14:textId="77777777" w:rsidR="00A6573F" w:rsidRPr="00BB27C3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7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vAlign w:val="center"/>
          </w:tcPr>
          <w:p w14:paraId="5648BBDF" w14:textId="1439C892" w:rsidR="00A6573F" w:rsidRPr="00BB27C3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="00BB27C3"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="00BB27C3"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607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3F5C3606" w14:textId="77777777" w:rsidR="00A6573F" w:rsidRPr="00BB27C3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F91601E" w14:textId="17898486" w:rsidR="00A6573F" w:rsidRPr="00BB27C3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94,402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6573F" w:rsidRPr="004004B1" w14:paraId="63C69C27" w14:textId="77777777" w:rsidTr="00E12571">
        <w:trPr>
          <w:trHeight w:val="20"/>
        </w:trPr>
        <w:tc>
          <w:tcPr>
            <w:tcW w:w="6132" w:type="dxa"/>
          </w:tcPr>
          <w:p w14:paraId="072EF769" w14:textId="0298A10B" w:rsidR="00A6573F" w:rsidRPr="00BB27C3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7C3">
              <w:rPr>
                <w:rFonts w:asciiTheme="majorBidi" w:hAnsiTheme="majorBidi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262" w:type="dxa"/>
          </w:tcPr>
          <w:p w14:paraId="2FD62BE5" w14:textId="6B5F800D" w:rsidR="00A6573F" w:rsidRPr="00BB27C3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20</w:t>
            </w:r>
            <w:r w:rsidR="00B5560A"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4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="00B5560A"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222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465EC53C" w14:textId="77777777" w:rsidR="00A6573F" w:rsidRPr="00BB27C3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CC16EDB" w14:textId="52985763" w:rsidR="00A6573F" w:rsidRPr="00BB27C3" w:rsidRDefault="00A6573F" w:rsidP="0017554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6573F" w:rsidRPr="004004B1" w14:paraId="786E6407" w14:textId="77777777" w:rsidTr="00BC198A">
        <w:trPr>
          <w:trHeight w:val="20"/>
        </w:trPr>
        <w:tc>
          <w:tcPr>
            <w:tcW w:w="6132" w:type="dxa"/>
          </w:tcPr>
          <w:p w14:paraId="79D52B7E" w14:textId="3E8CD174" w:rsidR="00A6573F" w:rsidRPr="00BB27C3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B27C3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center"/>
          </w:tcPr>
          <w:p w14:paraId="01F287E0" w14:textId="3AC3ACB8" w:rsidR="00A6573F" w:rsidRPr="00BB27C3" w:rsidRDefault="00A6573F" w:rsidP="000D754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="00313BF8">
              <w:rPr>
                <w:rFonts w:asciiTheme="majorBidi" w:hAnsiTheme="majorBidi" w:cs="Angsana New"/>
                <w:sz w:val="30"/>
                <w:szCs w:val="30"/>
                <w:lang w:val="en-US"/>
              </w:rPr>
              <w:t>61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="00313BF8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0D7548">
              <w:rPr>
                <w:rFonts w:asciiTheme="majorBidi" w:hAnsiTheme="majorBidi" w:cs="Angsana New"/>
                <w:sz w:val="30"/>
                <w:szCs w:val="30"/>
                <w:lang w:val="en-US"/>
              </w:rPr>
              <w:t>79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50533CAB" w14:textId="77777777" w:rsidR="00A6573F" w:rsidRPr="00BB27C3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44B50FB" w14:textId="4D1F5ED6" w:rsidR="00A6573F" w:rsidRPr="00BB27C3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="001A7D91">
              <w:rPr>
                <w:rFonts w:asciiTheme="majorBidi" w:hAnsiTheme="majorBidi" w:cs="Angsana New"/>
                <w:sz w:val="30"/>
                <w:szCs w:val="30"/>
                <w:lang w:val="en-US"/>
              </w:rPr>
              <w:t>11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="001A7D91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Pr="00BB27C3">
              <w:rPr>
                <w:rFonts w:asciiTheme="majorBidi" w:hAnsiTheme="majorBidi" w:cs="Angsana New"/>
                <w:sz w:val="30"/>
                <w:szCs w:val="30"/>
                <w:lang w:val="en-US"/>
              </w:rPr>
              <w:t>8</w:t>
            </w:r>
            <w:r w:rsidR="001A7D91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Pr="00BB27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6573F" w:rsidRPr="004004B1" w14:paraId="0DB9A8A8" w14:textId="77777777" w:rsidTr="00E12571">
        <w:trPr>
          <w:trHeight w:val="20"/>
        </w:trPr>
        <w:tc>
          <w:tcPr>
            <w:tcW w:w="6132" w:type="dxa"/>
          </w:tcPr>
          <w:p w14:paraId="12024470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83016" w14:textId="47182CD4" w:rsidR="00A6573F" w:rsidRPr="00175541" w:rsidRDefault="00A6573F" w:rsidP="000D754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13B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D75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6129C40F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6E42" w14:textId="4FCE851F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1A7D9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A7D9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485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6573F" w:rsidRPr="004004B1" w14:paraId="0884C614" w14:textId="77777777" w:rsidTr="00E12571">
        <w:trPr>
          <w:trHeight w:hRule="exact" w:val="142"/>
        </w:trPr>
        <w:tc>
          <w:tcPr>
            <w:tcW w:w="6132" w:type="dxa"/>
          </w:tcPr>
          <w:p w14:paraId="06EAC01B" w14:textId="77777777" w:rsidR="00A6573F" w:rsidRPr="00175541" w:rsidRDefault="00A6573F" w:rsidP="00A6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76D88773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6BD13718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543B7859" w14:textId="77777777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73F" w:rsidRPr="004004B1" w14:paraId="394D5E08" w14:textId="77777777" w:rsidTr="00E12571">
        <w:trPr>
          <w:trHeight w:val="20"/>
        </w:trPr>
        <w:tc>
          <w:tcPr>
            <w:tcW w:w="6132" w:type="dxa"/>
          </w:tcPr>
          <w:p w14:paraId="421758AA" w14:textId="31FB0D0F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755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31 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14B13FE9" w14:textId="33768C5B" w:rsidR="00A6573F" w:rsidRPr="00175541" w:rsidRDefault="007C01BC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1,128,17</w:t>
            </w:r>
            <w:r w:rsidR="001A7D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3" w:type="dxa"/>
            <w:vAlign w:val="center"/>
          </w:tcPr>
          <w:p w14:paraId="6EED926D" w14:textId="77777777" w:rsidR="00A6573F" w:rsidRPr="00175541" w:rsidRDefault="00A6573F" w:rsidP="00A657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B175610" w14:textId="5D8EE05D" w:rsidR="00A6573F" w:rsidRPr="00175541" w:rsidRDefault="00A6573F" w:rsidP="00A6573F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1A7D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</w:t>
            </w:r>
            <w:r w:rsidR="001A7D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</w:tbl>
    <w:p w14:paraId="40A94E3F" w14:textId="77777777" w:rsidR="00C50BCD" w:rsidRPr="00176DFC" w:rsidRDefault="00C50BC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C2070CC" w14:textId="379B7F0A" w:rsidR="004004B1" w:rsidRDefault="0040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3F6F223" w14:textId="6A20430B" w:rsidR="00D47670" w:rsidRPr="00283879" w:rsidRDefault="00D47670" w:rsidP="00E91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lastRenderedPageBreak/>
        <w:t>ผลขาดทุน</w:t>
      </w:r>
      <w:r w:rsidR="00A62C3E" w:rsidRPr="00785EC1">
        <w:rPr>
          <w:rFonts w:asciiTheme="majorBidi" w:eastAsia="Calibri" w:hAnsiTheme="majorBidi"/>
          <w:spacing w:val="4"/>
          <w:sz w:val="30"/>
          <w:szCs w:val="30"/>
          <w:cs/>
        </w:rPr>
        <w:t xml:space="preserve"> </w:t>
      </w:r>
      <w:r w:rsidR="003354FE" w:rsidRPr="00785EC1">
        <w:rPr>
          <w:rFonts w:asciiTheme="majorBidi" w:eastAsia="Calibri" w:hAnsiTheme="majorBidi"/>
          <w:spacing w:val="4"/>
          <w:sz w:val="30"/>
          <w:szCs w:val="30"/>
          <w:cs/>
        </w:rPr>
        <w:t>(</w:t>
      </w:r>
      <w:r w:rsidR="00A74D78"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กำไร</w:t>
      </w:r>
      <w:r w:rsidR="003354FE" w:rsidRPr="00785EC1">
        <w:rPr>
          <w:rFonts w:asciiTheme="majorBidi" w:eastAsia="Calibri" w:hAnsiTheme="majorBidi"/>
          <w:spacing w:val="4"/>
          <w:sz w:val="30"/>
          <w:szCs w:val="30"/>
          <w:cs/>
        </w:rPr>
        <w:t>)</w:t>
      </w:r>
      <w:r w:rsidR="00A62C3E" w:rsidRPr="00785EC1">
        <w:rPr>
          <w:rFonts w:asciiTheme="majorBidi" w:eastAsia="Calibri" w:hAnsiTheme="majorBidi"/>
          <w:spacing w:val="4"/>
          <w:sz w:val="30"/>
          <w:szCs w:val="30"/>
          <w:cs/>
        </w:rPr>
        <w:t xml:space="preserve"> </w:t>
      </w: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จากการ</w:t>
      </w:r>
      <w:r w:rsidR="00502B3D" w:rsidRPr="00785EC1">
        <w:rPr>
          <w:rFonts w:asciiTheme="majorBidi" w:hAnsiTheme="majorBidi" w:cstheme="majorBidi" w:hint="cs"/>
          <w:spacing w:val="4"/>
          <w:sz w:val="30"/>
          <w:szCs w:val="30"/>
          <w:cs/>
        </w:rPr>
        <w:t>วัดมูลค่าใหม่</w:t>
      </w: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ตามหลักคณิตศาสตร์ประกันภัยที่รับรู้ใน</w:t>
      </w:r>
      <w:r w:rsidR="00261494"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กำไรขาดทุนเบ็ดเสร็จอื่น</w:t>
      </w:r>
      <w:r w:rsidR="00261494" w:rsidRPr="0028387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24A09" w:rsidRPr="00283879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="00A62C3E" w:rsidRPr="0028387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D24A09" w:rsidRPr="00283879">
        <w:rPr>
          <w:rFonts w:asciiTheme="majorBidi" w:eastAsia="Calibri" w:hAnsiTheme="majorBidi" w:cstheme="majorBidi"/>
          <w:sz w:val="30"/>
          <w:szCs w:val="30"/>
          <w:cs/>
        </w:rPr>
        <w:t>วันสิ้น</w:t>
      </w:r>
      <w:r w:rsidR="00D24A09" w:rsidRPr="00283879">
        <w:rPr>
          <w:rFonts w:asciiTheme="majorBidi" w:hAnsiTheme="majorBidi" w:cstheme="majorBidi"/>
          <w:sz w:val="30"/>
          <w:szCs w:val="30"/>
          <w:cs/>
        </w:rPr>
        <w:t>รอบระยะเวลารายงาน</w:t>
      </w:r>
      <w:r w:rsidR="00A62C3E"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14:paraId="73B3F24B" w14:textId="77777777" w:rsidR="00244C8C" w:rsidRPr="00176DFC" w:rsidRDefault="00244C8C" w:rsidP="00E91756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260"/>
        <w:gridCol w:w="239"/>
        <w:gridCol w:w="1260"/>
      </w:tblGrid>
      <w:tr w:rsidR="00502B3D" w:rsidRPr="00283879" w14:paraId="1C0433F9" w14:textId="77777777" w:rsidTr="00FD4CE6">
        <w:tc>
          <w:tcPr>
            <w:tcW w:w="6030" w:type="dxa"/>
          </w:tcPr>
          <w:p w14:paraId="59630F52" w14:textId="77777777" w:rsidR="00502B3D" w:rsidRPr="00D012C4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60" w:type="dxa"/>
            <w:vAlign w:val="center"/>
          </w:tcPr>
          <w:p w14:paraId="484FA22B" w14:textId="47E2C6D5" w:rsidR="00502B3D" w:rsidRPr="00D012C4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D012C4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239" w:type="dxa"/>
            <w:vAlign w:val="center"/>
          </w:tcPr>
          <w:p w14:paraId="320D1C3F" w14:textId="77777777" w:rsidR="00502B3D" w:rsidRPr="00D012C4" w:rsidRDefault="00502B3D" w:rsidP="00502B3D">
            <w:pPr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C016172" w14:textId="61F2A8BA" w:rsidR="00502B3D" w:rsidRPr="00D012C4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D012C4"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502B3D" w:rsidRPr="00283879" w14:paraId="7E1C25C0" w14:textId="77777777" w:rsidTr="00FD4CE6">
        <w:tc>
          <w:tcPr>
            <w:tcW w:w="6030" w:type="dxa"/>
          </w:tcPr>
          <w:p w14:paraId="684A9DF6" w14:textId="77777777" w:rsidR="00502B3D" w:rsidRPr="00283879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2759" w:type="dxa"/>
            <w:gridSpan w:val="3"/>
          </w:tcPr>
          <w:p w14:paraId="119AE3A7" w14:textId="3ED7446A" w:rsidR="00502B3D" w:rsidRPr="00283879" w:rsidRDefault="00502B3D" w:rsidP="00502B3D">
            <w:pPr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25A8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02B3D" w:rsidRPr="006A723D" w14:paraId="279386E3" w14:textId="77777777" w:rsidTr="00FD4CE6">
        <w:tc>
          <w:tcPr>
            <w:tcW w:w="6030" w:type="dxa"/>
          </w:tcPr>
          <w:p w14:paraId="18E13DC6" w14:textId="7967B299" w:rsidR="00502B3D" w:rsidRPr="006A723D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  <w:r w:rsidRPr="006A723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6A72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723D">
              <w:rPr>
                <w:rFonts w:asciiTheme="majorBidi" w:hAnsiTheme="majorBidi" w:cstheme="majorBidi"/>
                <w:b/>
                <w:i/>
                <w:sz w:val="30"/>
              </w:rPr>
              <w:t>31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72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40B94B2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239" w:type="dxa"/>
          </w:tcPr>
          <w:p w14:paraId="1B543A3F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1260" w:type="dxa"/>
          </w:tcPr>
          <w:p w14:paraId="094B449A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</w:tr>
      <w:tr w:rsidR="00FD4CE6" w:rsidRPr="006A723D" w14:paraId="640E84AC" w14:textId="77777777" w:rsidTr="00FD4CE6">
        <w:tc>
          <w:tcPr>
            <w:tcW w:w="6030" w:type="dxa"/>
          </w:tcPr>
          <w:p w14:paraId="61AA7C1E" w14:textId="2994E6CF" w:rsidR="00FD4CE6" w:rsidRPr="006A723D" w:rsidRDefault="00FD4CE6" w:rsidP="00FD4CE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23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646879F1" w14:textId="68F355D8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24,647</w:t>
            </w:r>
          </w:p>
        </w:tc>
        <w:tc>
          <w:tcPr>
            <w:tcW w:w="239" w:type="dxa"/>
          </w:tcPr>
          <w:p w14:paraId="171AF3BC" w14:textId="77777777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053D55" w14:textId="2ACF846A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(2</w:t>
            </w: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518)</w:t>
            </w:r>
          </w:p>
        </w:tc>
      </w:tr>
      <w:tr w:rsidR="00FD4CE6" w:rsidRPr="006A723D" w14:paraId="62417574" w14:textId="77777777" w:rsidTr="00FD4CE6">
        <w:tc>
          <w:tcPr>
            <w:tcW w:w="6030" w:type="dxa"/>
          </w:tcPr>
          <w:p w14:paraId="1C04AD6E" w14:textId="77777777" w:rsidR="00FD4CE6" w:rsidRPr="006A723D" w:rsidRDefault="00FD4CE6" w:rsidP="00FD4CE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23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7A7E085C" w14:textId="018DE948" w:rsidR="00FD4CE6" w:rsidRPr="00372F66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145,356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14:paraId="5013A27D" w14:textId="77777777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4D7300" w14:textId="4333B7F5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83,79</w:t>
            </w:r>
            <w:r w:rsidRPr="0017554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2)</w:t>
            </w:r>
          </w:p>
        </w:tc>
      </w:tr>
      <w:tr w:rsidR="00FD4CE6" w:rsidRPr="006A723D" w14:paraId="30146D38" w14:textId="77777777" w:rsidTr="00FD4CE6">
        <w:tc>
          <w:tcPr>
            <w:tcW w:w="6030" w:type="dxa"/>
          </w:tcPr>
          <w:p w14:paraId="0443D4A9" w14:textId="77777777" w:rsidR="00FD4CE6" w:rsidRPr="006A723D" w:rsidRDefault="00FD4CE6" w:rsidP="00FD4CE6">
            <w:pPr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723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211FD" w14:textId="580F4E7D" w:rsidR="00FD4CE6" w:rsidRPr="00372F66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33,06</w:t>
            </w:r>
            <w:r w:rsidR="00151FC3" w:rsidRPr="00372F66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Pr="00372F6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14:paraId="36B8F266" w14:textId="77777777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80493" w14:textId="517AF1EF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sz w:val="30"/>
                <w:szCs w:val="30"/>
                <w:lang w:val="en-US"/>
              </w:rPr>
              <w:t>52,332</w:t>
            </w:r>
          </w:p>
        </w:tc>
      </w:tr>
      <w:tr w:rsidR="00FD4CE6" w:rsidRPr="006A723D" w14:paraId="0360E0D6" w14:textId="77777777" w:rsidTr="00FD4CE6">
        <w:tc>
          <w:tcPr>
            <w:tcW w:w="6030" w:type="dxa"/>
          </w:tcPr>
          <w:p w14:paraId="1AAED3E3" w14:textId="77777777" w:rsidR="00FD4CE6" w:rsidRPr="006A723D" w:rsidRDefault="00FD4CE6" w:rsidP="00FD4CE6">
            <w:pPr>
              <w:contextualSpacing/>
              <w:rPr>
                <w:rFonts w:asciiTheme="majorBidi" w:hAnsiTheme="majorBidi" w:cstheme="majorBidi"/>
                <w:b/>
                <w:sz w:val="30"/>
              </w:rPr>
            </w:pPr>
            <w:r w:rsidRPr="006A72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37D70" w14:textId="48590725" w:rsidR="00FD4CE6" w:rsidRPr="00372F66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153,77</w:t>
            </w:r>
            <w:r w:rsidR="00151FC3"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372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14:paraId="60F00096" w14:textId="77777777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535E98" w14:textId="36561AEB" w:rsidR="00FD4CE6" w:rsidRPr="00175541" w:rsidRDefault="00FD4CE6" w:rsidP="00FD4CE6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33,978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7863DA7D" w14:textId="77777777" w:rsidR="00765AC2" w:rsidRPr="00176DFC" w:rsidRDefault="00765AC2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5C8AA5" w14:textId="15E125FA" w:rsidR="00C374BF" w:rsidRPr="00283879" w:rsidRDefault="00C374BF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i/>
          <w:sz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709D509" w14:textId="77777777" w:rsidR="00DA3BEE" w:rsidRPr="00DA3BEE" w:rsidRDefault="00DA3BEE" w:rsidP="00DA3BEE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8D9C522" w14:textId="26D79207" w:rsidR="00954B2E" w:rsidRPr="00283879" w:rsidRDefault="00954B2E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F4B39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ณ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F4B39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วันสิ้นรอบระยะเวลารายงาน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56CA3EF" w14:textId="77777777" w:rsidR="00620FB5" w:rsidRPr="00176DFC" w:rsidRDefault="00620FB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8"/>
        <w:gridCol w:w="2361"/>
        <w:gridCol w:w="259"/>
        <w:gridCol w:w="1976"/>
        <w:gridCol w:w="395"/>
      </w:tblGrid>
      <w:tr w:rsidR="00375CEC" w:rsidRPr="00283879" w14:paraId="7CE4AB9A" w14:textId="77777777" w:rsidTr="007154AD">
        <w:trPr>
          <w:cantSplit/>
          <w:trHeight w:val="369"/>
        </w:trPr>
        <w:tc>
          <w:tcPr>
            <w:tcW w:w="4198" w:type="dxa"/>
            <w:vAlign w:val="center"/>
          </w:tcPr>
          <w:p w14:paraId="43D9E7F5" w14:textId="77777777" w:rsidR="00375CEC" w:rsidRPr="002841AF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1" w:type="dxa"/>
          </w:tcPr>
          <w:p w14:paraId="19A47D92" w14:textId="353FCF1F" w:rsidR="00375CEC" w:rsidRPr="002841AF" w:rsidDel="00EE504F" w:rsidRDefault="005E189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7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AF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02B3D" w:rsidRPr="002841AF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59" w:type="dxa"/>
          </w:tcPr>
          <w:p w14:paraId="5671FC2A" w14:textId="77777777" w:rsidR="00375CEC" w:rsidRPr="002841AF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14:paraId="6DE3C4F3" w14:textId="6BF9B326" w:rsidR="00375CEC" w:rsidRPr="002841AF" w:rsidRDefault="005E189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AF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02B3D" w:rsidRPr="002841AF">
              <w:rPr>
                <w:rFonts w:asciiTheme="majorBidi" w:hAnsiTheme="majorBidi" w:cstheme="majorBidi"/>
                <w:color w:val="000000"/>
                <w:sz w:val="30"/>
              </w:rPr>
              <w:t>4</w:t>
            </w:r>
          </w:p>
        </w:tc>
        <w:tc>
          <w:tcPr>
            <w:tcW w:w="395" w:type="dxa"/>
          </w:tcPr>
          <w:p w14:paraId="56079B7B" w14:textId="77777777" w:rsidR="00375CEC" w:rsidRPr="00283879" w:rsidRDefault="00375CEC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contextualSpacing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5CEC" w:rsidRPr="00283879" w14:paraId="7C60975F" w14:textId="77777777" w:rsidTr="007154AD">
        <w:trPr>
          <w:cantSplit/>
          <w:trHeight w:val="369"/>
        </w:trPr>
        <w:tc>
          <w:tcPr>
            <w:tcW w:w="4198" w:type="dxa"/>
            <w:vAlign w:val="center"/>
          </w:tcPr>
          <w:p w14:paraId="6B981EB1" w14:textId="77777777" w:rsidR="00375CEC" w:rsidRPr="00283879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91" w:type="dxa"/>
            <w:gridSpan w:val="4"/>
          </w:tcPr>
          <w:p w14:paraId="45DE4DEF" w14:textId="0485C98C" w:rsidR="00375CEC" w:rsidRPr="00283879" w:rsidRDefault="0017554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                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375CEC"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5CEC" w:rsidRPr="002841AF" w14:paraId="208097DC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3EEC8470" w14:textId="0DBC3996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D12805"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4D78" w:rsidRPr="001D77F0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2361" w:type="dxa"/>
            <w:vAlign w:val="center"/>
          </w:tcPr>
          <w:p w14:paraId="12A18F69" w14:textId="271A0C9B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B077700" w14:textId="77777777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486D1C42" w14:textId="019F6C86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95" w:type="dxa"/>
          </w:tcPr>
          <w:p w14:paraId="1CE1E0FA" w14:textId="77777777" w:rsidR="00375CEC" w:rsidRPr="002841AF" w:rsidRDefault="00375CEC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4004B1" w:rsidRPr="002841AF" w14:paraId="1B10BD95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593B9216" w14:textId="3FBFD13C" w:rsidR="004004B1" w:rsidRPr="001D77F0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="Angsana New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361" w:type="dxa"/>
            <w:vAlign w:val="center"/>
          </w:tcPr>
          <w:p w14:paraId="5D6034B3" w14:textId="344B97EE" w:rsidR="004004B1" w:rsidRPr="001D77F0" w:rsidRDefault="0017584B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 xml:space="preserve">35 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9" w:type="dxa"/>
          </w:tcPr>
          <w:p w14:paraId="4ED2A7A5" w14:textId="77777777" w:rsidR="004004B1" w:rsidRPr="001D77F0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02763F02" w14:textId="1D2C46FA" w:rsidR="004004B1" w:rsidRPr="001D77F0" w:rsidRDefault="001D77F0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40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395" w:type="dxa"/>
          </w:tcPr>
          <w:p w14:paraId="0D5BEFF2" w14:textId="77777777" w:rsidR="004004B1" w:rsidRPr="002841AF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4004B1" w:rsidRPr="002841AF" w14:paraId="19725CAA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7BB447A1" w14:textId="3CCAC336" w:rsidR="004004B1" w:rsidRPr="001D77F0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="Angsana New" w:hAnsi="Angsana New"/>
                <w:sz w:val="30"/>
                <w:szCs w:val="30"/>
                <w:cs/>
              </w:rPr>
              <w:t>- ประเทศเวียดนาม</w:t>
            </w:r>
          </w:p>
        </w:tc>
        <w:tc>
          <w:tcPr>
            <w:tcW w:w="2361" w:type="dxa"/>
            <w:vAlign w:val="center"/>
          </w:tcPr>
          <w:p w14:paraId="4E2CD390" w14:textId="277032CC" w:rsidR="004004B1" w:rsidRPr="001D77F0" w:rsidRDefault="001D77F0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D77F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59" w:type="dxa"/>
          </w:tcPr>
          <w:p w14:paraId="28BD20B1" w14:textId="77777777" w:rsidR="004004B1" w:rsidRPr="001D77F0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7A9BF6EC" w14:textId="4FF55446" w:rsidR="004004B1" w:rsidRPr="001D77F0" w:rsidRDefault="001D77F0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395" w:type="dxa"/>
          </w:tcPr>
          <w:p w14:paraId="4C5CA6A8" w14:textId="77777777" w:rsidR="004004B1" w:rsidRPr="002841AF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3494A" w:rsidRPr="002841AF" w14:paraId="2E880081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10E0C026" w14:textId="2C3E0F08" w:rsidR="0013494A" w:rsidRPr="005864D1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864D1">
              <w:rPr>
                <w:rFonts w:ascii="Angsana New" w:hAnsi="Angsana New"/>
                <w:sz w:val="30"/>
                <w:szCs w:val="30"/>
                <w:cs/>
              </w:rPr>
              <w:t>- ประเทศอินโดนีเซีย</w:t>
            </w:r>
          </w:p>
        </w:tc>
        <w:tc>
          <w:tcPr>
            <w:tcW w:w="2361" w:type="dxa"/>
            <w:vAlign w:val="center"/>
          </w:tcPr>
          <w:p w14:paraId="19383624" w14:textId="69681DF7" w:rsidR="0013494A" w:rsidRPr="005864D1" w:rsidRDefault="00723B6E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4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3494A"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64D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13494A"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940D9" w:rsidRPr="005864D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3494A"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7.</w:t>
            </w:r>
            <w:r w:rsidRPr="005864D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59" w:type="dxa"/>
          </w:tcPr>
          <w:p w14:paraId="1C81CFBB" w14:textId="77777777" w:rsidR="0013494A" w:rsidRPr="00490A3E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3B0B0BCE" w14:textId="673F9AAC" w:rsidR="0013494A" w:rsidRPr="00490A3E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0A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3.4 </w:t>
            </w:r>
            <w:r w:rsidR="00C940D9" w:rsidRPr="00490A3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90A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7.58</w:t>
            </w:r>
          </w:p>
        </w:tc>
        <w:tc>
          <w:tcPr>
            <w:tcW w:w="395" w:type="dxa"/>
          </w:tcPr>
          <w:p w14:paraId="31D0B3A1" w14:textId="77777777" w:rsidR="0013494A" w:rsidRPr="002841AF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3494A" w:rsidRPr="002841AF" w14:paraId="7E6E898C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628B2D61" w14:textId="006B2447" w:rsidR="0013494A" w:rsidRPr="005864D1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864D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723B6E" w:rsidRPr="005864D1">
              <w:rPr>
                <w:rFonts w:ascii="Angsana New" w:hAnsi="Angsana New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361" w:type="dxa"/>
            <w:vAlign w:val="center"/>
          </w:tcPr>
          <w:p w14:paraId="1058BBC8" w14:textId="66A61469" w:rsidR="0013494A" w:rsidRPr="005864D1" w:rsidRDefault="00723B6E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4D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3494A" w:rsidRPr="005864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864D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9" w:type="dxa"/>
          </w:tcPr>
          <w:p w14:paraId="37289D75" w14:textId="77777777" w:rsidR="0013494A" w:rsidRPr="00490A3E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2C2D5504" w14:textId="7346F5BF" w:rsidR="0013494A" w:rsidRPr="00490A3E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0A3E">
              <w:rPr>
                <w:rFonts w:asciiTheme="majorBidi" w:hAnsiTheme="majorBidi" w:cstheme="majorBidi" w:hint="cs"/>
                <w:sz w:val="30"/>
                <w:szCs w:val="30"/>
                <w:cs/>
              </w:rPr>
              <w:t>4.96</w:t>
            </w:r>
          </w:p>
        </w:tc>
        <w:tc>
          <w:tcPr>
            <w:tcW w:w="395" w:type="dxa"/>
          </w:tcPr>
          <w:p w14:paraId="6223472E" w14:textId="77777777" w:rsidR="0013494A" w:rsidRPr="002841AF" w:rsidRDefault="0013494A" w:rsidP="0013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4004B1" w:rsidRPr="002841AF" w14:paraId="6CB590A1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004E9FE1" w14:textId="32EB2CF5" w:rsidR="004004B1" w:rsidRPr="00D57CEC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D57C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2361" w:type="dxa"/>
            <w:vAlign w:val="center"/>
          </w:tcPr>
          <w:p w14:paraId="63581CC1" w14:textId="399F1A0D" w:rsidR="004004B1" w:rsidRPr="00D57CEC" w:rsidRDefault="007E573F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D57CE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57CE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7CE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D57CEC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D57CE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57CE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7CE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9" w:type="dxa"/>
          </w:tcPr>
          <w:p w14:paraId="465403C9" w14:textId="77777777" w:rsidR="004004B1" w:rsidRPr="00D57CEC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20221EEC" w14:textId="32F37EEC" w:rsidR="004004B1" w:rsidRPr="00180124" w:rsidRDefault="00116563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180124">
              <w:rPr>
                <w:rFonts w:ascii="Angsana New" w:hAnsi="Angsana New"/>
                <w:sz w:val="30"/>
                <w:szCs w:val="30"/>
              </w:rPr>
              <w:t>0</w:t>
            </w:r>
            <w:r w:rsidRPr="0018012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80124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18012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80124">
              <w:rPr>
                <w:rFonts w:ascii="Angsana New" w:hAnsi="Angsana New"/>
                <w:sz w:val="30"/>
                <w:szCs w:val="30"/>
              </w:rPr>
              <w:t>8</w:t>
            </w:r>
            <w:r w:rsidRPr="0018012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8012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395" w:type="dxa"/>
          </w:tcPr>
          <w:p w14:paraId="58090299" w14:textId="77777777" w:rsidR="004004B1" w:rsidRPr="002841AF" w:rsidRDefault="004004B1" w:rsidP="0040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</w:tabs>
              <w:spacing w:line="340" w:lineRule="exact"/>
              <w:ind w:right="89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16563" w:rsidRPr="002841AF" w14:paraId="2FE5A284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0C7A63A8" w14:textId="08F9E6F1" w:rsidR="00116563" w:rsidRPr="00C940D9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94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อัตราการหมุนเวียนพนักงาน 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**</w:t>
            </w:r>
          </w:p>
        </w:tc>
        <w:tc>
          <w:tcPr>
            <w:tcW w:w="2361" w:type="dxa"/>
          </w:tcPr>
          <w:p w14:paraId="4E4DDE8D" w14:textId="11ACDD7A" w:rsidR="00116563" w:rsidRPr="00C940D9" w:rsidRDefault="00C940D9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C940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940D9">
              <w:rPr>
                <w:rFonts w:asciiTheme="majorBidi" w:hAnsiTheme="majorBidi" w:cstheme="majorBidi"/>
                <w:sz w:val="30"/>
                <w:szCs w:val="30"/>
              </w:rPr>
              <w:t xml:space="preserve">50 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C940D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940D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9" w:type="dxa"/>
          </w:tcPr>
          <w:p w14:paraId="1C5F9BBF" w14:textId="77777777" w:rsidR="00116563" w:rsidRPr="00C940D9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</w:tcPr>
          <w:p w14:paraId="1AE69DAB" w14:textId="5D62CC9B" w:rsidR="00116563" w:rsidRPr="00C940D9" w:rsidRDefault="00C940D9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16563" w:rsidRPr="00C940D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16563" w:rsidRPr="00C940D9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="00116563" w:rsidRPr="00C940D9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116563" w:rsidRPr="00C940D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16563" w:rsidRPr="00C940D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95" w:type="dxa"/>
          </w:tcPr>
          <w:p w14:paraId="1C3B7434" w14:textId="77777777" w:rsidR="00116563" w:rsidRPr="002841AF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16563" w:rsidRPr="002841AF" w14:paraId="262EA3AF" w14:textId="77777777" w:rsidTr="007154AD">
        <w:trPr>
          <w:cantSplit/>
          <w:trHeight w:val="369"/>
        </w:trPr>
        <w:tc>
          <w:tcPr>
            <w:tcW w:w="4198" w:type="dxa"/>
          </w:tcPr>
          <w:p w14:paraId="17988190" w14:textId="761D6EE9" w:rsidR="00116563" w:rsidRPr="001D77F0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 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***</w:t>
            </w:r>
          </w:p>
        </w:tc>
        <w:tc>
          <w:tcPr>
            <w:tcW w:w="2361" w:type="dxa"/>
          </w:tcPr>
          <w:p w14:paraId="50AF4276" w14:textId="1A624109" w:rsidR="00116563" w:rsidRPr="00CC7ED7" w:rsidRDefault="001D77F0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CC7ED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16563" w:rsidRPr="00CC7E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16563" w:rsidRPr="00CC7ED7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116563" w:rsidRPr="00CC7ED7">
              <w:rPr>
                <w:rFonts w:asciiTheme="majorBidi" w:hAnsiTheme="majorBidi" w:cstheme="majorBidi"/>
                <w:sz w:val="30"/>
                <w:szCs w:val="30"/>
              </w:rPr>
              <w:t xml:space="preserve"> TMO2017</w:t>
            </w:r>
          </w:p>
        </w:tc>
        <w:tc>
          <w:tcPr>
            <w:tcW w:w="259" w:type="dxa"/>
          </w:tcPr>
          <w:p w14:paraId="6E9577D7" w14:textId="77777777" w:rsidR="00116563" w:rsidRPr="00CC7ED7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976" w:type="dxa"/>
          </w:tcPr>
          <w:p w14:paraId="77235E2D" w14:textId="6C9512B4" w:rsidR="00116563" w:rsidRPr="00CC7ED7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CC7ED7">
              <w:rPr>
                <w:rFonts w:ascii="Angsana New" w:hAnsi="Angsana New"/>
                <w:sz w:val="30"/>
                <w:szCs w:val="30"/>
              </w:rPr>
              <w:t>50</w:t>
            </w:r>
            <w:r w:rsidRPr="00CC7ED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C7ED7">
              <w:rPr>
                <w:rFonts w:ascii="Angsana New" w:hAnsi="Angsana New"/>
                <w:sz w:val="30"/>
                <w:szCs w:val="30"/>
              </w:rPr>
              <w:t>00</w:t>
            </w:r>
            <w:r w:rsidRPr="00CC7ED7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CC7ED7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  <w:tc>
          <w:tcPr>
            <w:tcW w:w="395" w:type="dxa"/>
          </w:tcPr>
          <w:p w14:paraId="22E0D3EB" w14:textId="77777777" w:rsidR="00116563" w:rsidRPr="002841AF" w:rsidRDefault="00116563" w:rsidP="0011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664A24B9" w14:textId="3BD2CC3A" w:rsidR="00692204" w:rsidRPr="00176DFC" w:rsidRDefault="006922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</w:tblGrid>
      <w:tr w:rsidR="008269E9" w:rsidRPr="00283879" w14:paraId="69D52D18" w14:textId="77777777" w:rsidTr="0095122F">
        <w:trPr>
          <w:cantSplit/>
          <w:trHeight w:hRule="exact" w:val="391"/>
        </w:trPr>
        <w:tc>
          <w:tcPr>
            <w:tcW w:w="9369" w:type="dxa"/>
          </w:tcPr>
          <w:p w14:paraId="456FB73B" w14:textId="7E649A28" w:rsidR="008269E9" w:rsidRPr="00283879" w:rsidRDefault="00620FB5" w:rsidP="00E3773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2E448F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อัตราผลตอบแทนในท้องตลาดของพั</w:t>
            </w:r>
            <w:r w:rsidR="009B044E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นธบัตรรัฐบาลสำหรับเงินชดเชยตามกฎ</w:t>
            </w:r>
            <w:r w:rsidR="002E448F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หมายแรงงาน</w:t>
            </w:r>
          </w:p>
        </w:tc>
      </w:tr>
      <w:tr w:rsidR="007B0035" w:rsidRPr="00283879" w14:paraId="73248AA1" w14:textId="77777777" w:rsidTr="0095122F">
        <w:trPr>
          <w:cantSplit/>
          <w:trHeight w:hRule="exact" w:val="391"/>
        </w:trPr>
        <w:tc>
          <w:tcPr>
            <w:tcW w:w="9369" w:type="dxa"/>
          </w:tcPr>
          <w:p w14:paraId="322FE9AE" w14:textId="1DE45219" w:rsidR="007B0035" w:rsidRPr="00283879" w:rsidRDefault="007B0035" w:rsidP="00E3773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ขึ้นอยู่กับระยะเวลาการทำงานของพนักงาน</w:t>
            </w:r>
          </w:p>
        </w:tc>
      </w:tr>
      <w:tr w:rsidR="007C5530" w:rsidRPr="00283879" w14:paraId="5E3519A6" w14:textId="77777777" w:rsidTr="0095122F">
        <w:trPr>
          <w:cantSplit/>
          <w:trHeight w:hRule="exact" w:val="389"/>
        </w:trPr>
        <w:tc>
          <w:tcPr>
            <w:tcW w:w="9369" w:type="dxa"/>
          </w:tcPr>
          <w:p w14:paraId="50D6DEFB" w14:textId="7183A52C" w:rsidR="007C5530" w:rsidRPr="00283879" w:rsidRDefault="007C5530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="00A648D6"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7B0035"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อ้างอิงตามตารางมรณะไทย 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ประเภทสามัญ 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TMO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2017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Thai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Mortality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Ordinary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Table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2017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1DB60DE0" w14:textId="32FB2B97" w:rsidR="00F450AC" w:rsidRPr="00176DFC" w:rsidRDefault="00F450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8C3FECB" w14:textId="3EFB9DC8" w:rsidR="005E1893" w:rsidRDefault="005E1893" w:rsidP="0040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02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B40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40C5">
        <w:rPr>
          <w:rFonts w:ascii="Angsana New" w:hAnsi="Angsana New"/>
          <w:sz w:val="30"/>
          <w:szCs w:val="30"/>
        </w:rPr>
        <w:t xml:space="preserve">31 </w:t>
      </w:r>
      <w:r w:rsidRPr="00AB40C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40C5">
        <w:rPr>
          <w:rFonts w:ascii="Angsana New" w:hAnsi="Angsana New"/>
          <w:sz w:val="30"/>
          <w:szCs w:val="30"/>
        </w:rPr>
        <w:t>256</w:t>
      </w:r>
      <w:r w:rsidR="00502B3D" w:rsidRPr="00AB40C5">
        <w:rPr>
          <w:rFonts w:ascii="Angsana New" w:hAnsi="Angsana New"/>
          <w:sz w:val="30"/>
          <w:szCs w:val="30"/>
        </w:rPr>
        <w:t>5</w:t>
      </w:r>
      <w:r w:rsidRPr="00AB40C5">
        <w:rPr>
          <w:rFonts w:ascii="Angsana New" w:hAnsi="Angsana New"/>
          <w:sz w:val="30"/>
          <w:szCs w:val="30"/>
          <w:cs/>
        </w:rPr>
        <w:t xml:space="preserve"> </w:t>
      </w:r>
      <w:r w:rsidR="00273F73" w:rsidRPr="00AB40C5">
        <w:rPr>
          <w:rFonts w:ascii="Angsana New" w:hAnsi="Angsana New"/>
          <w:sz w:val="30"/>
          <w:szCs w:val="30"/>
          <w:cs/>
        </w:rPr>
        <w:t>กลุ่มบริษัท</w:t>
      </w:r>
      <w:r w:rsidR="00CE5B2F" w:rsidRPr="00AB40C5">
        <w:rPr>
          <w:rFonts w:ascii="Angsana New" w:hAnsi="Angsana New"/>
          <w:sz w:val="30"/>
          <w:szCs w:val="30"/>
          <w:cs/>
        </w:rPr>
        <w:t>มี</w:t>
      </w:r>
      <w:r w:rsidR="00035AA9" w:rsidRPr="00AB40C5">
        <w:rPr>
          <w:rFonts w:ascii="Angsana New" w:hAnsi="Angsana New"/>
          <w:spacing w:val="-2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683FC5" w:rsidRPr="00AB40C5">
        <w:rPr>
          <w:rFonts w:ascii="Angsana New" w:hAnsi="Angsana New" w:hint="cs"/>
          <w:sz w:val="30"/>
          <w:szCs w:val="30"/>
          <w:cs/>
        </w:rPr>
        <w:t xml:space="preserve"> </w:t>
      </w:r>
      <w:r w:rsidR="00683FC5" w:rsidRPr="00AB40C5">
        <w:rPr>
          <w:rFonts w:ascii="Angsana New" w:hAnsi="Angsana New"/>
          <w:sz w:val="30"/>
          <w:szCs w:val="30"/>
        </w:rPr>
        <w:t xml:space="preserve">8 </w:t>
      </w:r>
      <w:r w:rsidR="007B634D">
        <w:rPr>
          <w:rFonts w:ascii="Angsana New" w:hAnsi="Angsana New" w:hint="cs"/>
          <w:sz w:val="30"/>
          <w:szCs w:val="30"/>
          <w:cs/>
        </w:rPr>
        <w:t>ถึง</w:t>
      </w:r>
      <w:r w:rsidR="007B634D" w:rsidRPr="00AB40C5">
        <w:rPr>
          <w:rFonts w:ascii="Angsana New" w:hAnsi="Angsana New"/>
          <w:sz w:val="30"/>
          <w:szCs w:val="30"/>
          <w:cs/>
        </w:rPr>
        <w:t xml:space="preserve"> </w:t>
      </w:r>
      <w:r w:rsidR="00683FC5" w:rsidRPr="00C940D9">
        <w:rPr>
          <w:rFonts w:ascii="Angsana New" w:hAnsi="Angsana New"/>
          <w:sz w:val="30"/>
          <w:szCs w:val="30"/>
        </w:rPr>
        <w:t>16</w:t>
      </w:r>
      <w:r w:rsidR="00035AA9" w:rsidRPr="00C940D9">
        <w:rPr>
          <w:rFonts w:ascii="Angsana New" w:hAnsi="Angsana New"/>
          <w:sz w:val="30"/>
          <w:szCs w:val="30"/>
          <w:cs/>
        </w:rPr>
        <w:t xml:space="preserve"> </w:t>
      </w:r>
      <w:r w:rsidRPr="00C940D9">
        <w:rPr>
          <w:rFonts w:ascii="Angsana New" w:hAnsi="Angsana New"/>
          <w:sz w:val="30"/>
          <w:szCs w:val="30"/>
          <w:cs/>
        </w:rPr>
        <w:t>ปี</w:t>
      </w:r>
      <w:r w:rsidR="00035AA9" w:rsidRPr="00C940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2B3D" w:rsidRPr="00C940D9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502B3D" w:rsidRPr="00C940D9">
        <w:rPr>
          <w:rFonts w:ascii="Angsana New" w:eastAsia="Calibri" w:hAnsi="Angsana New"/>
          <w:i/>
          <w:iCs/>
          <w:sz w:val="30"/>
          <w:szCs w:val="30"/>
        </w:rPr>
        <w:t>2564</w:t>
      </w:r>
      <w:r w:rsidR="00502B3D" w:rsidRPr="00C940D9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1D77F0" w:rsidRPr="00C940D9">
        <w:rPr>
          <w:rFonts w:ascii="Angsana New" w:eastAsia="Calibri" w:hAnsi="Angsana New"/>
          <w:i/>
          <w:iCs/>
          <w:sz w:val="30"/>
          <w:szCs w:val="30"/>
        </w:rPr>
        <w:t xml:space="preserve">8 </w:t>
      </w:r>
      <w:r w:rsidR="007B634D" w:rsidRPr="007B634D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1D77F0" w:rsidRPr="00C940D9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  <w:r w:rsidR="001D77F0" w:rsidRPr="00C940D9">
        <w:rPr>
          <w:rFonts w:ascii="Angsana New" w:eastAsia="Calibri" w:hAnsi="Angsana New"/>
          <w:i/>
          <w:iCs/>
          <w:sz w:val="30"/>
          <w:szCs w:val="30"/>
        </w:rPr>
        <w:t>19</w:t>
      </w:r>
      <w:r w:rsidR="00502B3D" w:rsidRPr="00C940D9">
        <w:rPr>
          <w:rFonts w:ascii="Angsana New" w:eastAsia="Calibri" w:hAnsi="Angsana New"/>
          <w:i/>
          <w:iCs/>
          <w:sz w:val="30"/>
          <w:szCs w:val="30"/>
          <w:cs/>
        </w:rPr>
        <w:t xml:space="preserve"> ปี</w:t>
      </w:r>
      <w:r w:rsidR="001D77F0" w:rsidRPr="00C940D9">
        <w:rPr>
          <w:rFonts w:ascii="Angsana New" w:eastAsia="Calibri" w:hAnsi="Angsana New" w:hint="cs"/>
          <w:i/>
          <w:iCs/>
          <w:sz w:val="30"/>
          <w:szCs w:val="30"/>
          <w:cs/>
        </w:rPr>
        <w:t>)</w:t>
      </w:r>
      <w:r>
        <w:rPr>
          <w:rFonts w:asciiTheme="majorBidi" w:eastAsia="Calibri" w:hAnsiTheme="majorBidi"/>
          <w:b/>
          <w:bCs/>
          <w:i/>
          <w:iCs/>
          <w:sz w:val="30"/>
          <w:szCs w:val="30"/>
          <w:cs/>
        </w:rPr>
        <w:br w:type="page"/>
      </w:r>
    </w:p>
    <w:p w14:paraId="4B6B6398" w14:textId="6E7DEE44" w:rsidR="0050543C" w:rsidRPr="00283879" w:rsidRDefault="0050543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i/>
          <w:sz w:val="30"/>
        </w:rPr>
      </w:pPr>
      <w:r w:rsidRPr="0028387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1D88EFD" w14:textId="77777777" w:rsidR="00561E45" w:rsidRPr="00176DFC" w:rsidRDefault="00561E4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F278C6" w14:textId="648BD6B6" w:rsidR="000B7E13" w:rsidRPr="00283879" w:rsidRDefault="00A05804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34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อย่างสมเหตุสมผล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  <w:r w:rsidR="00D50C83" w:rsidRPr="007B634D">
        <w:rPr>
          <w:rFonts w:asciiTheme="majorBidi" w:hAnsiTheme="majorBidi" w:cstheme="majorBidi"/>
          <w:spacing w:val="-2"/>
          <w:sz w:val="30"/>
          <w:szCs w:val="30"/>
          <w:cs/>
        </w:rPr>
        <w:t>สิ้นรอบระยะเวลา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รายงาน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โดยถือว่าข้อสมมติอื่นๆ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คงที่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จะมีผลกระทบต่อ</w:t>
      </w:r>
      <w:r w:rsidR="009E50ED" w:rsidRPr="007B634D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</w:t>
      </w:r>
      <w:r w:rsidR="009E50ED" w:rsidRPr="00283879">
        <w:rPr>
          <w:rFonts w:asciiTheme="majorBidi" w:hAnsiTheme="majorBidi" w:cstheme="majorBidi"/>
          <w:sz w:val="30"/>
          <w:szCs w:val="30"/>
          <w:cs/>
        </w:rPr>
        <w:t>หนี้สินไม่หมุนเวียน</w:t>
      </w:r>
      <w:r w:rsidR="00244C8C" w:rsidRPr="00283879">
        <w:rPr>
          <w:rFonts w:asciiTheme="majorBidi" w:hAnsiTheme="majorBidi" w:cstheme="majorBidi"/>
          <w:sz w:val="30"/>
          <w:szCs w:val="30"/>
          <w:cs/>
        </w:rPr>
        <w:t>ของ</w:t>
      </w:r>
      <w:r w:rsidR="00FB5D3C" w:rsidRPr="00283879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283879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63B90298" w14:textId="1B91BC08" w:rsidR="000B7E13" w:rsidRDefault="000B7E1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40E72CEA" w14:textId="236FCFDE" w:rsidR="00175541" w:rsidRPr="00175541" w:rsidRDefault="0017554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b/>
          <w:bCs/>
          <w:spacing w:val="4"/>
          <w:sz w:val="30"/>
          <w:szCs w:val="30"/>
        </w:rPr>
      </w:pPr>
      <w:r w:rsidRPr="00175541">
        <w:rPr>
          <w:rFonts w:asciiTheme="majorBidi" w:hAnsiTheme="majorBidi" w:cs="Angsana New"/>
          <w:b/>
          <w:bCs/>
          <w:spacing w:val="4"/>
          <w:sz w:val="30"/>
          <w:szCs w:val="30"/>
          <w:cs/>
          <w:lang w:bidi="th-TH"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Pr="00175541">
        <w:rPr>
          <w:rFonts w:asciiTheme="majorBidi" w:hAnsiTheme="majorBidi" w:cstheme="majorBidi"/>
          <w:b/>
          <w:bCs/>
          <w:spacing w:val="4"/>
          <w:sz w:val="30"/>
          <w:szCs w:val="30"/>
        </w:rPr>
        <w:t xml:space="preserve">31 </w:t>
      </w:r>
      <w:r w:rsidRPr="00175541">
        <w:rPr>
          <w:rFonts w:asciiTheme="majorBidi" w:hAnsiTheme="majorBidi" w:cs="Angsana New"/>
          <w:b/>
          <w:bCs/>
          <w:spacing w:val="4"/>
          <w:sz w:val="30"/>
          <w:szCs w:val="30"/>
          <w:cs/>
          <w:lang w:bidi="th-TH"/>
        </w:rPr>
        <w:t>ธันวาคม</w:t>
      </w:r>
    </w:p>
    <w:p w14:paraId="0A9743CE" w14:textId="77777777" w:rsidR="00175541" w:rsidRPr="00176DFC" w:rsidRDefault="0017554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8"/>
        <w:gridCol w:w="2077"/>
        <w:gridCol w:w="1994"/>
      </w:tblGrid>
      <w:tr w:rsidR="007154AD" w:rsidRPr="00283879" w14:paraId="68968E00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90A5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5DC6F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B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  <w:r w:rsidRPr="004C3B2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4C3B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  <w:r w:rsidRPr="004C3B2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54AD" w:rsidRPr="00283879" w14:paraId="66581B26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8C7C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4CE9" w14:textId="0A4C7414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</w:rPr>
            </w:pPr>
            <w:r w:rsidRPr="004C3B27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02B3D" w:rsidRPr="004C3B27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54A6" w14:textId="320DE1C2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C3B27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02B3D" w:rsidRPr="004C3B27">
              <w:rPr>
                <w:rFonts w:asciiTheme="majorBidi" w:hAnsiTheme="majorBidi" w:cstheme="majorBidi"/>
                <w:color w:val="000000"/>
                <w:sz w:val="30"/>
              </w:rPr>
              <w:t>4</w:t>
            </w:r>
          </w:p>
        </w:tc>
      </w:tr>
      <w:tr w:rsidR="007154AD" w:rsidRPr="00283879" w14:paraId="6BC1D546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7683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298C" w14:textId="061FC11D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color w:val="000000"/>
                <w:sz w:val="30"/>
              </w:rPr>
            </w:pPr>
            <w:r w:rsidRPr="004C3B2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4C3B2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4C3B2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54AD" w:rsidRPr="00283879" w14:paraId="5F888F1C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10E7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3ACC" w14:textId="77777777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highlight w:val="yellow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6586" w14:textId="77777777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7154AD" w:rsidRPr="00283879" w14:paraId="419196C1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B80C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72A9" w14:textId="37781C93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(36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921)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901D" w14:textId="1E2AD7C3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(57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656)</w:t>
            </w:r>
          </w:p>
        </w:tc>
      </w:tr>
      <w:tr w:rsidR="007154AD" w:rsidRPr="00283879" w14:paraId="2B94AD1B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618C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2EB3" w14:textId="4472FCCA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39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395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3FA6" w14:textId="69B1F9E4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62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559</w:t>
            </w:r>
          </w:p>
        </w:tc>
      </w:tr>
      <w:tr w:rsidR="007154AD" w:rsidRPr="00283879" w14:paraId="4E0017F1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1D0B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E2D2C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ECB0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154AD" w:rsidRPr="00283879" w14:paraId="6A357F2E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C703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9A69E" w14:textId="09B8C64B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77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408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BDDC" w14:textId="18AB7AE4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118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696</w:t>
            </w:r>
          </w:p>
        </w:tc>
      </w:tr>
      <w:tr w:rsidR="007154AD" w:rsidRPr="00283879" w14:paraId="3DC1B45C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9CB5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8AC5" w14:textId="5DC9E415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(69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414)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7831" w14:textId="3DECDA75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(104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457)</w:t>
            </w:r>
          </w:p>
        </w:tc>
      </w:tr>
      <w:tr w:rsidR="007154AD" w:rsidRPr="00283879" w14:paraId="20F0CDE9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ECED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2A93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9013A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154AD" w:rsidRPr="00283879" w14:paraId="0679CEA2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89CF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7F1A" w14:textId="3690DD91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(29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379)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C510" w14:textId="7B62947A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(47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153)</w:t>
            </w:r>
          </w:p>
        </w:tc>
      </w:tr>
      <w:tr w:rsidR="007154AD" w:rsidRPr="00283879" w14:paraId="490D6708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5BDB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EAF63" w14:textId="3EAA9BB1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30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762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B1FBC" w14:textId="3EBE115C" w:rsidR="007154AD" w:rsidRPr="00546C18" w:rsidRDefault="00C940D9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50</w:t>
            </w:r>
            <w:r w:rsidRPr="00C9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40D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321</w:t>
            </w:r>
          </w:p>
        </w:tc>
      </w:tr>
    </w:tbl>
    <w:p w14:paraId="213F79DE" w14:textId="77777777" w:rsidR="00EC5A4C" w:rsidRPr="00176DFC" w:rsidRDefault="00EC5A4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B32F8F7" w14:textId="59203733" w:rsidR="0050543C" w:rsidRPr="0095122F" w:rsidRDefault="0050543C" w:rsidP="007B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5122F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</w:t>
      </w:r>
      <w:r w:rsidR="008F7D0A" w:rsidRPr="0095122F">
        <w:rPr>
          <w:rFonts w:asciiTheme="majorBidi" w:hAnsiTheme="majorBidi" w:cstheme="majorBidi"/>
          <w:sz w:val="30"/>
          <w:szCs w:val="30"/>
          <w:cs/>
        </w:rPr>
        <w:t>ะมาณการความอ่อนไหวของข้อสมมติ</w:t>
      </w:r>
      <w:r w:rsidRPr="0095122F">
        <w:rPr>
          <w:rFonts w:asciiTheme="majorBidi" w:hAnsiTheme="majorBidi" w:cstheme="majorBidi"/>
          <w:sz w:val="30"/>
          <w:szCs w:val="30"/>
          <w:cs/>
        </w:rPr>
        <w:t>ต่างๆ</w:t>
      </w:r>
    </w:p>
    <w:p w14:paraId="3E472669" w14:textId="77777777" w:rsidR="004004B1" w:rsidRPr="0095122F" w:rsidRDefault="004004B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6D461F" w14:textId="345D0230" w:rsidR="001768BF" w:rsidRPr="00283879" w:rsidRDefault="001768BF" w:rsidP="004F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D282D84" w14:textId="62F8D24F" w:rsidR="008467FA" w:rsidRPr="00F80103" w:rsidRDefault="0047780E" w:rsidP="00E060C7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sz w:val="20"/>
          <w:szCs w:val="20"/>
        </w:rPr>
      </w:pPr>
      <w:r w:rsidRPr="00F8010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="008467FA" w:rsidRPr="00F80103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9"/>
        <w:gridCol w:w="759"/>
        <w:gridCol w:w="250"/>
        <w:gridCol w:w="1012"/>
        <w:gridCol w:w="250"/>
        <w:gridCol w:w="1033"/>
        <w:gridCol w:w="250"/>
        <w:gridCol w:w="945"/>
        <w:gridCol w:w="250"/>
        <w:gridCol w:w="1001"/>
      </w:tblGrid>
      <w:tr w:rsidR="005E1893" w:rsidRPr="00283879" w14:paraId="3DB6844B" w14:textId="77777777" w:rsidTr="0095122F">
        <w:trPr>
          <w:trHeight w:val="20"/>
        </w:trPr>
        <w:tc>
          <w:tcPr>
            <w:tcW w:w="3198" w:type="dxa"/>
          </w:tcPr>
          <w:p w14:paraId="42574047" w14:textId="77777777" w:rsidR="005E1893" w:rsidRPr="00283879" w:rsidRDefault="005E1893" w:rsidP="005E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8" w:type="dxa"/>
          </w:tcPr>
          <w:p w14:paraId="2849C966" w14:textId="77777777" w:rsidR="005E1893" w:rsidRPr="00283879" w:rsidRDefault="005E1893" w:rsidP="005E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2" w:type="dxa"/>
          </w:tcPr>
          <w:p w14:paraId="31C00D38" w14:textId="77777777" w:rsidR="005E1893" w:rsidRPr="00283879" w:rsidRDefault="005E1893" w:rsidP="005E1893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2FC7FBE8" w14:textId="4B03BA6A" w:rsidR="005E1893" w:rsidRPr="00180BA3" w:rsidRDefault="005E1893" w:rsidP="005E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0BA3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02B3D" w:rsidRPr="00180BA3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62" w:type="dxa"/>
          </w:tcPr>
          <w:p w14:paraId="2617AF9A" w14:textId="77777777" w:rsidR="005E1893" w:rsidRPr="00180BA3" w:rsidRDefault="005E1893" w:rsidP="005E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9" w:type="dxa"/>
            <w:gridSpan w:val="3"/>
          </w:tcPr>
          <w:p w14:paraId="75B862E3" w14:textId="69135D7B" w:rsidR="005E1893" w:rsidRPr="00180BA3" w:rsidRDefault="005E1893" w:rsidP="005E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0BA3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02B3D" w:rsidRPr="00180BA3">
              <w:rPr>
                <w:rFonts w:asciiTheme="majorBidi" w:hAnsiTheme="majorBidi" w:cstheme="majorBidi"/>
                <w:color w:val="000000"/>
                <w:sz w:val="30"/>
              </w:rPr>
              <w:t>4</w:t>
            </w:r>
          </w:p>
        </w:tc>
      </w:tr>
      <w:tr w:rsidR="0047780E" w:rsidRPr="00283879" w14:paraId="7A302C56" w14:textId="77777777" w:rsidTr="0095122F">
        <w:trPr>
          <w:trHeight w:val="20"/>
        </w:trPr>
        <w:tc>
          <w:tcPr>
            <w:tcW w:w="3198" w:type="dxa"/>
          </w:tcPr>
          <w:p w14:paraId="1DFE0565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3521A67E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2" w:type="dxa"/>
          </w:tcPr>
          <w:p w14:paraId="66FD0F74" w14:textId="77777777" w:rsidR="0047780E" w:rsidRPr="00283879" w:rsidRDefault="0047780E" w:rsidP="00E37733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46D39F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5931459D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248837B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62" w:type="dxa"/>
          </w:tcPr>
          <w:p w14:paraId="42E8F1A8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D8B8A0D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6D3C149F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4F01A5D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47780E" w:rsidRPr="00283879" w14:paraId="63A7F7B2" w14:textId="77777777" w:rsidTr="0095122F">
        <w:trPr>
          <w:trHeight w:val="20"/>
        </w:trPr>
        <w:tc>
          <w:tcPr>
            <w:tcW w:w="3198" w:type="dxa"/>
          </w:tcPr>
          <w:p w14:paraId="2521D52E" w14:textId="77777777" w:rsidR="0047780E" w:rsidRPr="00283879" w:rsidRDefault="0047780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1DFC1BF5" w14:textId="25DBA2AE" w:rsidR="0047780E" w:rsidRPr="00283879" w:rsidRDefault="003354F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47780E"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6BC93C1A" w14:textId="77777777" w:rsidR="0047780E" w:rsidRPr="00283879" w:rsidRDefault="0047780E" w:rsidP="00E3773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3" w:type="dxa"/>
            <w:gridSpan w:val="7"/>
          </w:tcPr>
          <w:p w14:paraId="221390D5" w14:textId="5CB0B0BE" w:rsidR="0047780E" w:rsidRPr="00283879" w:rsidRDefault="003354FE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47780E"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A62C3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EA6626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/</w:t>
            </w:r>
            <w:r w:rsidR="00A62C3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7780E"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357D5" w:rsidRPr="00283879" w14:paraId="713A4F54" w14:textId="77777777" w:rsidTr="0095122F">
        <w:trPr>
          <w:trHeight w:val="20"/>
        </w:trPr>
        <w:tc>
          <w:tcPr>
            <w:tcW w:w="3198" w:type="dxa"/>
          </w:tcPr>
          <w:p w14:paraId="3DD649F8" w14:textId="680EA8BB" w:rsidR="006357D5" w:rsidRPr="00283879" w:rsidRDefault="00AD0E19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4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98" w:type="dxa"/>
          </w:tcPr>
          <w:p w14:paraId="60E094EB" w14:textId="77777777" w:rsidR="006357D5" w:rsidRPr="00283879" w:rsidRDefault="006357D5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2BDF5CE" w14:textId="77777777" w:rsidR="006357D5" w:rsidRPr="00283879" w:rsidRDefault="006357D5" w:rsidP="00E3773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8BB208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639C0B6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0A2DDDC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3260F4B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1625B04D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EE93DC8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14:paraId="14F40A42" w14:textId="77777777" w:rsidR="006357D5" w:rsidRPr="00283879" w:rsidRDefault="006357D5" w:rsidP="00001CF9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103" w:rsidRPr="00283879" w14:paraId="16463345" w14:textId="77777777" w:rsidTr="0095122F">
        <w:trPr>
          <w:trHeight w:val="20"/>
        </w:trPr>
        <w:tc>
          <w:tcPr>
            <w:tcW w:w="3198" w:type="dxa"/>
          </w:tcPr>
          <w:p w14:paraId="1DD78021" w14:textId="3063EB44" w:rsidR="00F80103" w:rsidRPr="004004B1" w:rsidRDefault="00AD0E19" w:rsidP="00D0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D050B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D0E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98" w:type="dxa"/>
          </w:tcPr>
          <w:p w14:paraId="6F5B3EF0" w14:textId="10C1D93C" w:rsidR="00F80103" w:rsidRPr="00283879" w:rsidRDefault="00F80103" w:rsidP="00F8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2" w:type="dxa"/>
          </w:tcPr>
          <w:p w14:paraId="1A8A6BEF" w14:textId="77777777" w:rsidR="00F80103" w:rsidRPr="00283879" w:rsidRDefault="00F80103" w:rsidP="00F8010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4B5B7548" w14:textId="40F9CDB2" w:rsidR="00F80103" w:rsidRPr="00AD0E19" w:rsidRDefault="00F80103" w:rsidP="00363F0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62" w:type="dxa"/>
          </w:tcPr>
          <w:p w14:paraId="0EAF339C" w14:textId="77777777" w:rsidR="00F80103" w:rsidRPr="00AD0E19" w:rsidRDefault="00F80103" w:rsidP="00F8010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725BA316" w14:textId="4EDA96BC" w:rsidR="00F80103" w:rsidRPr="00AD0E19" w:rsidRDefault="00F80103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2" w:type="dxa"/>
          </w:tcPr>
          <w:p w14:paraId="408C84C5" w14:textId="77777777" w:rsidR="00F80103" w:rsidRPr="00AD0E19" w:rsidRDefault="00F80103" w:rsidP="00F8010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9CE441E" w14:textId="5BB4C678" w:rsidR="00F80103" w:rsidRPr="00AD0E19" w:rsidRDefault="00F80103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62" w:type="dxa"/>
          </w:tcPr>
          <w:p w14:paraId="291828D6" w14:textId="77777777" w:rsidR="00F80103" w:rsidRPr="00AD0E19" w:rsidRDefault="00F80103" w:rsidP="00F8010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EE36FD6" w14:textId="3D4825C0" w:rsidR="00F80103" w:rsidRPr="00AD0E19" w:rsidRDefault="00F80103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AD0E19" w:rsidRPr="00283879" w14:paraId="2546E6FB" w14:textId="77777777" w:rsidTr="0095122F">
        <w:trPr>
          <w:trHeight w:val="20"/>
        </w:trPr>
        <w:tc>
          <w:tcPr>
            <w:tcW w:w="3198" w:type="dxa"/>
          </w:tcPr>
          <w:p w14:paraId="1E299F55" w14:textId="3168CFBF" w:rsidR="00AD0E19" w:rsidRPr="00283879" w:rsidRDefault="00AD0E19" w:rsidP="00D0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D050B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AD0E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98" w:type="dxa"/>
          </w:tcPr>
          <w:p w14:paraId="3DD23B5F" w14:textId="2EBD49EC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2" w:type="dxa"/>
          </w:tcPr>
          <w:p w14:paraId="453C8DE4" w14:textId="77777777" w:rsidR="00AD0E19" w:rsidRPr="00283879" w:rsidRDefault="00AD0E19" w:rsidP="00AD0E1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3F1C50A0" w14:textId="6AC9C500" w:rsidR="00AD0E19" w:rsidRPr="00AD0E19" w:rsidRDefault="00AD0E19" w:rsidP="00363F0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62" w:type="dxa"/>
          </w:tcPr>
          <w:p w14:paraId="3C4DDA13" w14:textId="77777777" w:rsidR="00AD0E19" w:rsidRPr="00AD0E1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11B3DD7A" w14:textId="59977255" w:rsidR="00AD0E19" w:rsidRPr="00AD0E19" w:rsidRDefault="00AD0E19" w:rsidP="00363F0A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62" w:type="dxa"/>
          </w:tcPr>
          <w:p w14:paraId="3C444B3E" w14:textId="77777777" w:rsidR="00AD0E19" w:rsidRPr="00AD0E1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3074CA9" w14:textId="2209FEEC" w:rsidR="00AD0E19" w:rsidRPr="00AD0E19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62" w:type="dxa"/>
          </w:tcPr>
          <w:p w14:paraId="6A14BFA4" w14:textId="77777777" w:rsidR="00AD0E19" w:rsidRPr="00AD0E1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3908E506" w14:textId="7485679E" w:rsidR="00AD0E19" w:rsidRPr="00AD0E19" w:rsidRDefault="00AD0E19" w:rsidP="00363F0A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AD0E19" w:rsidRPr="00283879" w14:paraId="71A761B9" w14:textId="77777777" w:rsidTr="0095122F">
        <w:trPr>
          <w:trHeight w:val="20"/>
        </w:trPr>
        <w:tc>
          <w:tcPr>
            <w:tcW w:w="3198" w:type="dxa"/>
          </w:tcPr>
          <w:p w14:paraId="3F30C3DF" w14:textId="77777777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14:paraId="4CD705AC" w14:textId="77777777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0017225" w14:textId="77777777" w:rsidR="00AD0E19" w:rsidRPr="00283879" w:rsidRDefault="00AD0E19" w:rsidP="00AD0E1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284ED68" w14:textId="77777777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0945AEA" w14:textId="77777777" w:rsidR="00AD0E19" w:rsidRPr="0028387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16709C54" w14:textId="77777777" w:rsidR="00AD0E19" w:rsidRPr="00283879" w:rsidRDefault="00AD0E19" w:rsidP="00363F0A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929FA69" w14:textId="77777777" w:rsidR="00AD0E19" w:rsidRPr="0028387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A787B50" w14:textId="77777777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B1F9EED" w14:textId="77777777" w:rsidR="00AD0E19" w:rsidRPr="0028387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720D565" w14:textId="77777777" w:rsidR="00AD0E19" w:rsidRPr="00283879" w:rsidRDefault="00AD0E19" w:rsidP="00363F0A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0E19" w:rsidRPr="00283879" w14:paraId="2F0EA7A3" w14:textId="77777777" w:rsidTr="0095122F">
        <w:trPr>
          <w:trHeight w:val="20"/>
        </w:trPr>
        <w:tc>
          <w:tcPr>
            <w:tcW w:w="3198" w:type="dxa"/>
          </w:tcPr>
          <w:p w14:paraId="2C17EFD2" w14:textId="626AA1C7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283879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400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283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798" w:type="dxa"/>
          </w:tcPr>
          <w:p w14:paraId="2D580D74" w14:textId="77777777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608DD87" w14:textId="77777777" w:rsidR="00AD0E19" w:rsidRPr="00283879" w:rsidRDefault="00AD0E19" w:rsidP="00AD0E1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D275B56" w14:textId="77777777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9E7BD2C" w14:textId="77777777" w:rsidR="00AD0E19" w:rsidRPr="0028387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A510D0A" w14:textId="77777777" w:rsidR="00AD0E19" w:rsidRPr="00283879" w:rsidRDefault="00AD0E19" w:rsidP="00363F0A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26DFA1F" w14:textId="77777777" w:rsidR="00AD0E19" w:rsidRPr="0028387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602147A8" w14:textId="77777777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7C6F469" w14:textId="77777777" w:rsidR="00AD0E19" w:rsidRPr="0028387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269B4E11" w14:textId="77777777" w:rsidR="00AD0E19" w:rsidRPr="00283879" w:rsidRDefault="00AD0E19" w:rsidP="00363F0A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0E19" w:rsidRPr="00283879" w14:paraId="7BD8ADCB" w14:textId="77777777" w:rsidTr="0095122F">
        <w:trPr>
          <w:trHeight w:val="20"/>
        </w:trPr>
        <w:tc>
          <w:tcPr>
            <w:tcW w:w="3198" w:type="dxa"/>
          </w:tcPr>
          <w:p w14:paraId="6EC4DBBB" w14:textId="5406513E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E19">
              <w:rPr>
                <w:rFonts w:asciiTheme="majorBidi" w:hAnsiTheme="majorBidi"/>
                <w:sz w:val="30"/>
                <w:szCs w:val="30"/>
                <w:cs/>
              </w:rPr>
              <w:t>ณ วันที่ 1 มกราคม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98" w:type="dxa"/>
          </w:tcPr>
          <w:p w14:paraId="112E7632" w14:textId="73369D49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62" w:type="dxa"/>
          </w:tcPr>
          <w:p w14:paraId="3E7906F3" w14:textId="77777777" w:rsidR="00AD0E19" w:rsidRPr="00283879" w:rsidRDefault="00AD0E19" w:rsidP="00AD0E1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40C6740" w14:textId="40383450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262" w:type="dxa"/>
          </w:tcPr>
          <w:p w14:paraId="2AE1ED53" w14:textId="77777777" w:rsidR="00AD0E19" w:rsidRPr="00001CF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</w:tcPr>
          <w:p w14:paraId="385A5248" w14:textId="6752E6B1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  <w:tc>
          <w:tcPr>
            <w:tcW w:w="262" w:type="dxa"/>
          </w:tcPr>
          <w:p w14:paraId="7C1378C8" w14:textId="77777777" w:rsidR="00AD0E19" w:rsidRPr="00001CF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4" w:type="dxa"/>
          </w:tcPr>
          <w:p w14:paraId="120D8EB0" w14:textId="1B4767A2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262" w:type="dxa"/>
          </w:tcPr>
          <w:p w14:paraId="2D27BD7F" w14:textId="77777777" w:rsidR="00AD0E19" w:rsidRPr="00001CF9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</w:tcPr>
          <w:p w14:paraId="689D7685" w14:textId="3276298C" w:rsidR="00AD0E19" w:rsidRPr="00283879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</w:tr>
      <w:tr w:rsidR="00AD0E19" w:rsidRPr="00283879" w14:paraId="05DA306D" w14:textId="77777777" w:rsidTr="0095122F">
        <w:trPr>
          <w:trHeight w:val="20"/>
        </w:trPr>
        <w:tc>
          <w:tcPr>
            <w:tcW w:w="3198" w:type="dxa"/>
          </w:tcPr>
          <w:p w14:paraId="0284B08F" w14:textId="1264D796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 </w:t>
            </w: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98" w:type="dxa"/>
          </w:tcPr>
          <w:p w14:paraId="37760DFB" w14:textId="21D36D8F" w:rsidR="00AD0E19" w:rsidRPr="00283879" w:rsidRDefault="00AD0E19" w:rsidP="00AD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2" w:type="dxa"/>
          </w:tcPr>
          <w:p w14:paraId="47031A39" w14:textId="77777777" w:rsidR="00AD0E19" w:rsidRPr="00283879" w:rsidRDefault="00AD0E19" w:rsidP="00AD0E1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</w:tcPr>
          <w:p w14:paraId="5D11C47D" w14:textId="473BC65E" w:rsidR="00AD0E19" w:rsidRPr="00180BA3" w:rsidRDefault="00AD0E19" w:rsidP="00363F0A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0B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262" w:type="dxa"/>
          </w:tcPr>
          <w:p w14:paraId="0DABC9B4" w14:textId="77777777" w:rsidR="00AD0E19" w:rsidRPr="00180BA3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double" w:sz="4" w:space="0" w:color="auto"/>
            </w:tcBorders>
          </w:tcPr>
          <w:p w14:paraId="1265AD26" w14:textId="726909C9" w:rsidR="00AD0E19" w:rsidRPr="00180BA3" w:rsidRDefault="00AD0E19" w:rsidP="00363F0A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0B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7,909,000</w:t>
            </w:r>
          </w:p>
        </w:tc>
        <w:tc>
          <w:tcPr>
            <w:tcW w:w="262" w:type="dxa"/>
          </w:tcPr>
          <w:p w14:paraId="61B04B77" w14:textId="77777777" w:rsidR="00AD0E19" w:rsidRPr="00180BA3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14:paraId="434C0B11" w14:textId="1D5F7F41" w:rsidR="00AD0E19" w:rsidRPr="00180BA3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0B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262" w:type="dxa"/>
          </w:tcPr>
          <w:p w14:paraId="57516829" w14:textId="77777777" w:rsidR="00AD0E19" w:rsidRPr="00180BA3" w:rsidRDefault="00AD0E19" w:rsidP="00AD0E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</w:tcPr>
          <w:p w14:paraId="6915D6B1" w14:textId="7A24BC9E" w:rsidR="00AD0E19" w:rsidRPr="00180BA3" w:rsidRDefault="00AD0E19" w:rsidP="00363F0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0B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7,909,000</w:t>
            </w:r>
          </w:p>
        </w:tc>
      </w:tr>
    </w:tbl>
    <w:p w14:paraId="3C949586" w14:textId="77777777" w:rsidR="004004B1" w:rsidRPr="00176DFC" w:rsidRDefault="004004B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85C1182" w14:textId="13F69FC3" w:rsidR="00437051" w:rsidRPr="00653153" w:rsidRDefault="0043705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3153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DC624DE" w14:textId="77777777" w:rsidR="0095122F" w:rsidRPr="0095122F" w:rsidRDefault="0095122F" w:rsidP="0095122F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35DF6B4" w14:textId="3A02C1CE" w:rsidR="004004B1" w:rsidRPr="00653153" w:rsidRDefault="008701B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ส่วนเกินมูลค่าหุ้น หมายถึง ส่วนต่างของจำนวนเงินหรือมูลค่าของสิ่งตอบแทนที่บริษัทได้รับจากการออกจำหน่ายหุ้นในส่วนที่สูงกว่ามูลค่าหุ้นที่ตราไว้ตามที่จดทะเบียนของหุ้น ส่วนเกินมูลค่าหุ้นนี้จะนำไปจ่ายเป็นเงินปันผลไม่ได้</w:t>
      </w:r>
    </w:p>
    <w:p w14:paraId="02D76796" w14:textId="77777777" w:rsidR="00402780" w:rsidRPr="00176DFC" w:rsidRDefault="0040278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69B17B5" w14:textId="2A2B4912" w:rsidR="00BA2742" w:rsidRPr="00653153" w:rsidRDefault="00FB2E8B" w:rsidP="00985218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65315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455799" w:rsidRPr="00653153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  <w:r w:rsidR="000D7358" w:rsidRPr="006531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E47C48D" w14:textId="77777777" w:rsidR="00D6078A" w:rsidRPr="00176DFC" w:rsidRDefault="00D6078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24C0554" w14:textId="3DB3F35D" w:rsidR="004708BC" w:rsidRPr="00060BD9" w:rsidRDefault="003E7EB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60BD9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="00A62C3E" w:rsidRPr="00060BD9">
        <w:rPr>
          <w:rFonts w:asciiTheme="majorBidi" w:hAnsiTheme="majorBidi"/>
          <w:sz w:val="30"/>
          <w:szCs w:val="30"/>
          <w:cs/>
        </w:rPr>
        <w:t xml:space="preserve"> </w:t>
      </w:r>
      <w:r w:rsidRPr="00060BD9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A62C3E" w:rsidRPr="00060BD9">
        <w:rPr>
          <w:rFonts w:asciiTheme="majorBidi" w:hAnsiTheme="majorBidi"/>
          <w:sz w:val="30"/>
          <w:szCs w:val="30"/>
          <w:cs/>
        </w:rPr>
        <w:t xml:space="preserve"> </w:t>
      </w:r>
      <w:r w:rsidR="003354FE" w:rsidRPr="00060BD9">
        <w:rPr>
          <w:rFonts w:asciiTheme="majorBidi" w:hAnsiTheme="majorBidi"/>
          <w:sz w:val="30"/>
          <w:szCs w:val="30"/>
          <w:cs/>
        </w:rPr>
        <w:t>(</w:t>
      </w:r>
      <w:r w:rsidR="00D830EA">
        <w:rPr>
          <w:rFonts w:asciiTheme="majorBidi" w:hAnsiTheme="majorBidi"/>
          <w:sz w:val="30"/>
          <w:szCs w:val="30"/>
          <w:cs/>
        </w:rPr>
        <w:t>“</w:t>
      </w:r>
      <w:r w:rsidRPr="00060BD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060BD9">
        <w:rPr>
          <w:rFonts w:asciiTheme="majorBidi" w:hAnsiTheme="majorBidi"/>
          <w:sz w:val="30"/>
          <w:szCs w:val="30"/>
          <w:cs/>
        </w:rPr>
        <w:t>”</w:t>
      </w:r>
      <w:r w:rsidR="003354FE" w:rsidRPr="00060BD9">
        <w:rPr>
          <w:rFonts w:asciiTheme="majorBidi" w:hAnsiTheme="majorBidi"/>
          <w:sz w:val="30"/>
          <w:szCs w:val="30"/>
          <w:cs/>
        </w:rPr>
        <w:t>)</w:t>
      </w:r>
      <w:r w:rsidR="00A62C3E" w:rsidRPr="00060BD9">
        <w:rPr>
          <w:rFonts w:asciiTheme="majorBidi" w:hAnsiTheme="majorBidi"/>
          <w:sz w:val="30"/>
          <w:szCs w:val="30"/>
          <w:cs/>
        </w:rPr>
        <w:t xml:space="preserve"> </w:t>
      </w:r>
      <w:r w:rsidRPr="00060BD9">
        <w:rPr>
          <w:rFonts w:asciiTheme="majorBidi" w:hAnsiTheme="majorBidi" w:cstheme="majorBidi"/>
          <w:spacing w:val="2"/>
          <w:sz w:val="30"/>
          <w:szCs w:val="30"/>
          <w:cs/>
        </w:rPr>
        <w:t>อย่างน้อยร้อยละ</w:t>
      </w:r>
      <w:r w:rsidR="00A62C3E" w:rsidRPr="00060BD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C5F71" w:rsidRPr="00060BD9">
        <w:rPr>
          <w:rFonts w:asciiTheme="majorBidi" w:hAnsiTheme="majorBidi" w:cstheme="majorBidi"/>
          <w:spacing w:val="2"/>
          <w:sz w:val="30"/>
          <w:szCs w:val="30"/>
        </w:rPr>
        <w:t>5</w:t>
      </w:r>
      <w:r w:rsidR="00A62C3E" w:rsidRPr="00060BD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060BD9">
        <w:rPr>
          <w:rFonts w:asciiTheme="majorBidi" w:hAnsiTheme="majorBidi" w:cstheme="majorBidi"/>
          <w:spacing w:val="2"/>
          <w:sz w:val="30"/>
          <w:szCs w:val="30"/>
          <w:cs/>
        </w:rPr>
        <w:t>ของกำไรสุทธิ</w:t>
      </w:r>
      <w:r w:rsidR="00D1161A" w:rsidRPr="00060BD9">
        <w:rPr>
          <w:rFonts w:asciiTheme="majorBidi" w:hAnsiTheme="majorBidi" w:cstheme="majorBidi"/>
          <w:spacing w:val="2"/>
          <w:sz w:val="30"/>
          <w:szCs w:val="30"/>
          <w:cs/>
        </w:rPr>
        <w:t>ที่จัดสรรเป็นเงินปันผลทุกครั้งที่มีการจ่ายเงินปันผล</w:t>
      </w:r>
      <w:r w:rsidR="00A62C3E" w:rsidRPr="00060BD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161A" w:rsidRPr="00060BD9">
        <w:rPr>
          <w:rFonts w:asciiTheme="majorBidi" w:hAnsiTheme="majorBidi" w:cstheme="majorBidi"/>
          <w:spacing w:val="2"/>
          <w:sz w:val="30"/>
          <w:szCs w:val="30"/>
          <w:cs/>
        </w:rPr>
        <w:t>จนกว่าสำรองดังกล่าว</w:t>
      </w:r>
      <w:r w:rsidR="00060BD9">
        <w:rPr>
          <w:rFonts w:asciiTheme="majorBidi" w:hAnsiTheme="majorBidi"/>
          <w:sz w:val="30"/>
          <w:szCs w:val="30"/>
          <w:cs/>
        </w:rPr>
        <w:t xml:space="preserve"> </w:t>
      </w:r>
      <w:r w:rsidR="00D1161A" w:rsidRPr="00060BD9">
        <w:rPr>
          <w:rFonts w:asciiTheme="majorBidi" w:hAnsiTheme="majorBidi" w:cstheme="majorBidi"/>
          <w:sz w:val="30"/>
          <w:szCs w:val="30"/>
          <w:cs/>
        </w:rPr>
        <w:t>มีจำนวนไม่</w:t>
      </w:r>
      <w:r w:rsidRPr="00060BD9">
        <w:rPr>
          <w:rFonts w:asciiTheme="majorBidi" w:hAnsiTheme="majorBidi" w:cstheme="majorBidi"/>
          <w:sz w:val="30"/>
          <w:szCs w:val="30"/>
          <w:cs/>
        </w:rPr>
        <w:t>น้อยกว่าร้อยละ</w:t>
      </w:r>
      <w:r w:rsidR="00A62C3E" w:rsidRPr="00060BD9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060BD9">
        <w:rPr>
          <w:rFonts w:asciiTheme="majorBidi" w:hAnsiTheme="majorBidi" w:cstheme="majorBidi"/>
          <w:sz w:val="30"/>
          <w:szCs w:val="30"/>
        </w:rPr>
        <w:t>10</w:t>
      </w:r>
      <w:r w:rsidR="00A62C3E" w:rsidRPr="00060BD9">
        <w:rPr>
          <w:rFonts w:asciiTheme="majorBidi" w:hAnsiTheme="majorBidi"/>
          <w:sz w:val="30"/>
          <w:szCs w:val="30"/>
          <w:cs/>
        </w:rPr>
        <w:t xml:space="preserve"> </w:t>
      </w:r>
      <w:r w:rsidRPr="00060BD9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A62C3E" w:rsidRPr="00060BD9">
        <w:rPr>
          <w:rFonts w:asciiTheme="majorBidi" w:hAnsiTheme="majorBidi"/>
          <w:sz w:val="30"/>
          <w:szCs w:val="30"/>
          <w:cs/>
        </w:rPr>
        <w:t xml:space="preserve"> </w:t>
      </w:r>
      <w:r w:rsidRPr="00060BD9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4DC718DD" w14:textId="745856F1" w:rsidR="009A3C5C" w:rsidRPr="00176DFC" w:rsidRDefault="009A3C5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DDC9924" w14:textId="77777777" w:rsidR="0095122F" w:rsidRDefault="0095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53C49B" w14:textId="6C415E4D" w:rsidR="00653153" w:rsidRPr="00AF0F4B" w:rsidRDefault="00E82F03" w:rsidP="00B676CD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F0F4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6EC44AB1" w14:textId="77777777" w:rsidR="00B676CD" w:rsidRPr="00B676CD" w:rsidRDefault="00B676CD" w:rsidP="00B67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326E5A2" w14:textId="5837C66E" w:rsidR="00653153" w:rsidRPr="00B676CD" w:rsidRDefault="0065315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6B4B3D2" w14:textId="77777777" w:rsidR="00B676CD" w:rsidRPr="00B676CD" w:rsidRDefault="00B676CD" w:rsidP="00B67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DC187AC" w14:textId="22CB9235" w:rsidR="00DA7C53" w:rsidRPr="00B676CD" w:rsidRDefault="0065315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 xml:space="preserve"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 </w:t>
      </w:r>
    </w:p>
    <w:p w14:paraId="64A3AC20" w14:textId="77777777" w:rsidR="00AF0F4B" w:rsidRPr="00B676CD" w:rsidRDefault="00AF0F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6E74D2E" w14:textId="470B2C81" w:rsidR="00872F9E" w:rsidRDefault="00653153" w:rsidP="00872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12B72503" w14:textId="39D442C1" w:rsidR="00E11A37" w:rsidRPr="00504713" w:rsidRDefault="00E11A37" w:rsidP="00504713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276"/>
        <w:gridCol w:w="5834"/>
      </w:tblGrid>
      <w:tr w:rsidR="00BF5E5C" w14:paraId="7635AEE2" w14:textId="77777777" w:rsidTr="000857B5">
        <w:tc>
          <w:tcPr>
            <w:tcW w:w="2679" w:type="dxa"/>
          </w:tcPr>
          <w:p w14:paraId="4866B3DA" w14:textId="67895E79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</w:t>
            </w:r>
            <w:r w:rsidR="001F7221"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ตกแต่งพื้นผิว</w:t>
            </w:r>
          </w:p>
        </w:tc>
        <w:tc>
          <w:tcPr>
            <w:tcW w:w="276" w:type="dxa"/>
          </w:tcPr>
          <w:p w14:paraId="1045557B" w14:textId="77777777" w:rsidR="00BF5E5C" w:rsidRPr="00DA3BEE" w:rsidRDefault="00BF5E5C" w:rsidP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70E99F9" w14:textId="76C87FA2" w:rsidR="00BF5E5C" w:rsidRPr="00DA3BEE" w:rsidRDefault="00BF5E5C" w:rsidP="00DA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</w:t>
            </w:r>
            <w:r w:rsidR="00B101A9"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ตกแต่งพื้นผิว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ประกอบด้วย การผลิตและจัดจำหน่ายกระเบื้องปูพื้น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2"/>
                <w:sz w:val="30"/>
                <w:szCs w:val="30"/>
                <w:cs/>
              </w:rPr>
              <w:t>กระเบื้องบุผนัง และวัสดุปิดผิวอื่นๆ ทั้งในประเทศไทยและต่างประเทศ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มีการจ้างผลิตหรือสั่งซื้อสินค้ากระเบื้องเซรามิกจากผู้ผลิตภายนอกมาจำหน่าย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และมีธุรกิจอื่นๆ ที่เกี่ยวเนื่องกับธุรกิจกระเบื้องเซรามิกและวัสดุปิดผิว เช่น ผลิตภัณฑ์กาวซีเมนต์ กาวยาแนว</w:t>
            </w:r>
          </w:p>
        </w:tc>
      </w:tr>
      <w:tr w:rsidR="00BF5E5C" w14:paraId="0C0B9B8E" w14:textId="77777777" w:rsidTr="000857B5">
        <w:tc>
          <w:tcPr>
            <w:tcW w:w="2679" w:type="dxa"/>
          </w:tcPr>
          <w:p w14:paraId="0483149C" w14:textId="5BB71432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ธุรกิจสุขภัณฑ์</w:t>
            </w:r>
          </w:p>
        </w:tc>
        <w:tc>
          <w:tcPr>
            <w:tcW w:w="276" w:type="dxa"/>
          </w:tcPr>
          <w:p w14:paraId="73DEB01B" w14:textId="77777777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33BA4591" w14:textId="68D466C2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ธุรกิจสุขภัณฑ์ ประกอบด้วย การผลิตและจัดจำหน่ายสุขภัณฑ์ ก๊อกน้ำ และอุปกรณ์ห้องน้ำในประเทศไทยและส่งออกสุขภัณฑ์ไปยังต่างประเทศ   มีการรับจ้างผลิตเพื่อนำไปจำหน่ายในต่างประเทศ มีการจ้างผลิตหรือสั่งซื้อสินค้าสุขภัณฑ์จากผู้ผลิตภายนอกมาจำหน่าย</w:t>
            </w:r>
          </w:p>
        </w:tc>
      </w:tr>
      <w:tr w:rsidR="00BF5E5C" w14:paraId="10DCEC37" w14:textId="77777777" w:rsidTr="000857B5">
        <w:tc>
          <w:tcPr>
            <w:tcW w:w="2679" w:type="dxa"/>
          </w:tcPr>
          <w:p w14:paraId="345B3BD4" w14:textId="59E85FCE" w:rsidR="00BF5E5C" w:rsidRPr="00E11A37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11A37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276" w:type="dxa"/>
          </w:tcPr>
          <w:p w14:paraId="28CEFC6C" w14:textId="77777777" w:rsidR="00BF5E5C" w:rsidRPr="008B3DC1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B12F20F" w14:textId="0108015F" w:rsidR="00BF5E5C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ประกอบด้วย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ธุรกิจนิคมอุตสาหกรรม จังหวัดสระบุรี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ธุรกิจติดตั้งอุปกรณ์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พลังงานแสงอาทิตย์ </w:t>
            </w: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8B3D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กิจการลงทุน</w:t>
            </w:r>
          </w:p>
        </w:tc>
      </w:tr>
    </w:tbl>
    <w:p w14:paraId="1F11B743" w14:textId="77777777" w:rsidR="00E11A37" w:rsidRPr="00504713" w:rsidRDefault="00E11A37" w:rsidP="00C96F8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42175C4C" w14:textId="3C6DDA0E" w:rsidR="00AF0F4B" w:rsidRPr="00501884" w:rsidRDefault="00AF0F4B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188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501884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ประเมินความสามารถในการดำเนินงานโดยใช้กำไร</w:t>
      </w:r>
      <w:bookmarkStart w:id="12" w:name="_Hlk129630900"/>
      <w:r w:rsidR="00501884" w:rsidRPr="00501884">
        <w:rPr>
          <w:rFonts w:ascii="Angsana New" w:hAnsi="Angsana New" w:hint="cs"/>
          <w:sz w:val="30"/>
          <w:szCs w:val="30"/>
          <w:cs/>
        </w:rPr>
        <w:t>ขั้นต้น</w:t>
      </w:r>
      <w:bookmarkEnd w:id="12"/>
      <w:r w:rsidRPr="00501884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</w:t>
      </w:r>
      <w:r w:rsidRPr="00501884">
        <w:rPr>
          <w:rFonts w:ascii="Angsana New" w:hAnsi="Angsana New"/>
          <w:spacing w:val="-4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501884" w:rsidRPr="00501884">
        <w:rPr>
          <w:rFonts w:ascii="Angsana New" w:hAnsi="Angsana New"/>
          <w:spacing w:val="-4"/>
          <w:sz w:val="30"/>
          <w:szCs w:val="30"/>
          <w:cs/>
        </w:rPr>
        <w:t>ขั้นต้น</w:t>
      </w:r>
      <w:r w:rsidRPr="00501884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6124CC8" w14:textId="77777777" w:rsidR="0015555A" w:rsidRPr="00176DFC" w:rsidRDefault="0015555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40C8E01" w14:textId="55E16ED1" w:rsidR="00B676CD" w:rsidRDefault="00B67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F6EC04" w14:textId="77777777" w:rsidR="0050159E" w:rsidRDefault="0050159E" w:rsidP="0011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b/>
          <w:bCs/>
          <w:sz w:val="30"/>
          <w:szCs w:val="30"/>
          <w:cs/>
        </w:rPr>
        <w:sectPr w:rsidR="0050159E" w:rsidSect="000C050C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9" w:h="16834" w:code="9"/>
          <w:pgMar w:top="1701" w:right="1304" w:bottom="851" w:left="1304" w:header="851" w:footer="851" w:gutter="0"/>
          <w:pgNumType w:start="15"/>
          <w:cols w:space="720"/>
          <w:docGrid w:linePitch="245"/>
        </w:sectPr>
      </w:pPr>
    </w:p>
    <w:p w14:paraId="6B40DD66" w14:textId="7ABAB730" w:rsidR="006C3EF2" w:rsidRDefault="007B634D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1292">
        <w:rPr>
          <w:rFonts w:ascii="Angsana New" w:hAnsi="Angsana New"/>
          <w:sz w:val="30"/>
          <w:szCs w:val="30"/>
          <w:cs/>
        </w:rPr>
        <w:lastRenderedPageBreak/>
        <w:t xml:space="preserve">ข้อมูลตามส่วนงานธุรกิจสำหรับปีสิ้นสุดวันที่ </w:t>
      </w:r>
      <w:r w:rsidRPr="00281292">
        <w:rPr>
          <w:rFonts w:ascii="Angsana New" w:hAnsi="Angsana New"/>
          <w:sz w:val="30"/>
          <w:szCs w:val="30"/>
        </w:rPr>
        <w:t>31</w:t>
      </w:r>
      <w:r w:rsidRPr="0028129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812B22F" w14:textId="77777777" w:rsidR="00F37EF4" w:rsidRPr="00F37EF4" w:rsidRDefault="00F37EF4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3A6F5DC" w14:textId="55AAD355" w:rsidR="00046379" w:rsidRDefault="00E4090B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noProof/>
          <w:sz w:val="20"/>
          <w:szCs w:val="20"/>
        </w:rPr>
      </w:pPr>
      <w:r w:rsidRPr="00E4090B">
        <w:rPr>
          <w:noProof/>
          <w:cs/>
        </w:rPr>
        <w:drawing>
          <wp:inline distT="0" distB="0" distL="0" distR="0" wp14:anchorId="5846CB57" wp14:editId="164A8306">
            <wp:extent cx="9033510" cy="30156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A3BCA" w14:textId="77777777" w:rsidR="00C3046F" w:rsidRDefault="00C3046F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noProof/>
          <w:sz w:val="20"/>
          <w:szCs w:val="20"/>
        </w:rPr>
      </w:pPr>
    </w:p>
    <w:p w14:paraId="198C8F15" w14:textId="64484720" w:rsidR="006C3EF2" w:rsidRDefault="006C3EF2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9FD15CF" w14:textId="2A5988E5" w:rsidR="006C3EF2" w:rsidRDefault="006C3EF2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8E61DAB" w14:textId="6B8F4585" w:rsidR="008D251E" w:rsidRDefault="00E4090B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E4090B">
        <w:rPr>
          <w:noProof/>
          <w:cs/>
        </w:rPr>
        <w:lastRenderedPageBreak/>
        <w:drawing>
          <wp:inline distT="0" distB="0" distL="0" distR="0" wp14:anchorId="204F260C" wp14:editId="07236E9E">
            <wp:extent cx="9033510" cy="45434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0F61" w14:textId="6EB9EB34" w:rsidR="006C3EF2" w:rsidRDefault="006C3EF2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93F8597" w14:textId="6E5F2541" w:rsidR="007D51F8" w:rsidRDefault="007D51F8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DF999AB" w14:textId="1503529C" w:rsidR="00E46E92" w:rsidRPr="00CC5698" w:rsidRDefault="00E46E92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  <w:sectPr w:rsidR="00E46E92" w:rsidRPr="00CC5698" w:rsidSect="007D51F8">
          <w:pgSz w:w="16834" w:h="11909" w:orient="landscape" w:code="9"/>
          <w:pgMar w:top="1701" w:right="1304" w:bottom="851" w:left="1304" w:header="851" w:footer="851" w:gutter="0"/>
          <w:cols w:space="720"/>
          <w:docGrid w:linePitch="245"/>
        </w:sectPr>
      </w:pPr>
    </w:p>
    <w:p w14:paraId="44C63B7F" w14:textId="5A20A96A" w:rsidR="00A250EE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D599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1B358F16" w14:textId="77777777" w:rsidR="00AD599D" w:rsidRPr="00AD599D" w:rsidRDefault="00AD599D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98ADAB3" w14:textId="797A9ACF" w:rsidR="00A250EE" w:rsidRPr="00C263AF" w:rsidRDefault="00592D31" w:rsidP="00C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04BF2">
        <w:rPr>
          <w:rFonts w:ascii="Angsana New" w:hAnsi="Angsana New"/>
          <w:sz w:val="30"/>
          <w:szCs w:val="30"/>
          <w:cs/>
        </w:rPr>
        <w:t>กลุ่มบริษัทนำเสนอ</w:t>
      </w:r>
      <w:r w:rsidR="00F52A91" w:rsidRPr="00E04BF2">
        <w:rPr>
          <w:rFonts w:ascii="Angsana New" w:hAnsi="Angsana New" w:hint="cs"/>
          <w:sz w:val="30"/>
          <w:szCs w:val="30"/>
          <w:cs/>
        </w:rPr>
        <w:t>ข้อมูลเกี่ยวกับการจำแนกส่วนงาน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โดยรายได้จากการขายและสินทรัพย์ไม่หมุนเวียนตามส่วนงานแยกตามสถานที่ตั้งภูมิศาสตร์ของสินทรัพย์</w:t>
      </w:r>
    </w:p>
    <w:p w14:paraId="5E4763A9" w14:textId="77777777" w:rsidR="00592D31" w:rsidRPr="00176DFC" w:rsidRDefault="00592D31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EF4D798" w14:textId="77777777" w:rsidR="00A250EE" w:rsidRPr="00A250EE" w:rsidRDefault="00A250EE" w:rsidP="00C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50E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11FFE8DE" w14:textId="0E9B93AE" w:rsidR="00A250EE" w:rsidRPr="00176DFC" w:rsidRDefault="00A250EE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  <w:r w:rsidRPr="00176DFC">
        <w:rPr>
          <w:rFonts w:asciiTheme="majorBidi" w:hAnsiTheme="majorBidi" w:cstheme="majorBidi"/>
          <w:noProof/>
          <w:spacing w:val="4"/>
          <w:sz w:val="20"/>
          <w:lang w:val="en-US" w:bidi="th-TH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65E95DF4" wp14:editId="1E53C439">
                <wp:simplePos x="0" y="0"/>
                <wp:positionH relativeFrom="column">
                  <wp:posOffset>2968625</wp:posOffset>
                </wp:positionH>
                <wp:positionV relativeFrom="paragraph">
                  <wp:posOffset>-6350001</wp:posOffset>
                </wp:positionV>
                <wp:extent cx="3282950" cy="0"/>
                <wp:effectExtent l="0" t="0" r="0" b="0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491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4D6620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33.75pt;margin-top:-500pt;width:258.5pt;height:0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" strokecolor="#f49100"/>
            </w:pict>
          </mc:Fallback>
        </mc:AlternateConten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5"/>
        <w:gridCol w:w="1252"/>
        <w:gridCol w:w="132"/>
        <w:gridCol w:w="1252"/>
        <w:gridCol w:w="132"/>
        <w:gridCol w:w="1252"/>
        <w:gridCol w:w="132"/>
        <w:gridCol w:w="1252"/>
      </w:tblGrid>
      <w:tr w:rsidR="00A250EE" w:rsidRPr="00A250EE" w14:paraId="1BEE142F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21954FDC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gridSpan w:val="3"/>
            <w:vAlign w:val="center"/>
          </w:tcPr>
          <w:p w14:paraId="78258223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0B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2" w:type="dxa"/>
            <w:vAlign w:val="center"/>
          </w:tcPr>
          <w:p w14:paraId="51FE630A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gridSpan w:val="3"/>
            <w:vAlign w:val="center"/>
          </w:tcPr>
          <w:p w14:paraId="272A46E2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A250EE" w:rsidRPr="00A250EE" w14:paraId="3E0FC455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17891EE0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02723C03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dxa"/>
            <w:vAlign w:val="center"/>
          </w:tcPr>
          <w:p w14:paraId="73750140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6ABDDD00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dxa"/>
            <w:vAlign w:val="center"/>
          </w:tcPr>
          <w:p w14:paraId="10D4375F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385D0058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dxa"/>
            <w:vAlign w:val="center"/>
          </w:tcPr>
          <w:p w14:paraId="62E2F8B9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386CB95C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250EE" w:rsidRPr="00A250EE" w14:paraId="635E770C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7DEBB669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gridSpan w:val="7"/>
            <w:vAlign w:val="center"/>
          </w:tcPr>
          <w:p w14:paraId="56C1C990" w14:textId="18D2FB77" w:rsidR="00A250EE" w:rsidRPr="007540B7" w:rsidRDefault="00A250EE" w:rsidP="00990F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0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540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540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50EE" w:rsidRPr="00A250EE" w14:paraId="15CF16D0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3A09EA1E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61" w:type="dxa"/>
            <w:vAlign w:val="center"/>
          </w:tcPr>
          <w:p w14:paraId="296743D0" w14:textId="0A3075FA" w:rsidR="00A250EE" w:rsidRPr="00B5560A" w:rsidRDefault="00523F1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val="en-US" w:bidi="th-TH"/>
              </w:rPr>
              <w:t>21,076,775</w:t>
            </w:r>
          </w:p>
        </w:tc>
        <w:tc>
          <w:tcPr>
            <w:tcW w:w="142" w:type="dxa"/>
            <w:vAlign w:val="center"/>
          </w:tcPr>
          <w:p w14:paraId="79A13DE7" w14:textId="77777777" w:rsidR="00A250EE" w:rsidRPr="00B5560A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39D0C1BA" w14:textId="6A6EFAAC" w:rsidR="00A250EE" w:rsidRPr="00B5560A" w:rsidRDefault="00523F1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val="en-US" w:bidi="th-TH"/>
              </w:rPr>
              <w:t>18,856,955</w:t>
            </w:r>
          </w:p>
        </w:tc>
        <w:tc>
          <w:tcPr>
            <w:tcW w:w="142" w:type="dxa"/>
            <w:vAlign w:val="center"/>
          </w:tcPr>
          <w:p w14:paraId="18A4CB53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0518DEF6" w14:textId="123A5D88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9,266,532</w:t>
            </w:r>
          </w:p>
        </w:tc>
        <w:tc>
          <w:tcPr>
            <w:tcW w:w="142" w:type="dxa"/>
            <w:vAlign w:val="center"/>
          </w:tcPr>
          <w:p w14:paraId="262E3280" w14:textId="77777777" w:rsidR="00A250EE" w:rsidRPr="007540B7" w:rsidRDefault="00A250EE" w:rsidP="00990F82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555415A4" w14:textId="06E87947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11,367,700</w:t>
            </w:r>
          </w:p>
        </w:tc>
      </w:tr>
      <w:tr w:rsidR="00A250EE" w:rsidRPr="00A250EE" w14:paraId="36CA5C2B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44AAE20F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61" w:type="dxa"/>
            <w:vAlign w:val="center"/>
          </w:tcPr>
          <w:p w14:paraId="6AAF31A3" w14:textId="2B6C8A79" w:rsidR="00A250EE" w:rsidRPr="00B5560A" w:rsidRDefault="00523F1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bidi="th-TH"/>
              </w:rPr>
              <w:t>7,560,095</w:t>
            </w:r>
          </w:p>
        </w:tc>
        <w:tc>
          <w:tcPr>
            <w:tcW w:w="142" w:type="dxa"/>
            <w:vAlign w:val="center"/>
          </w:tcPr>
          <w:p w14:paraId="5E103266" w14:textId="77777777" w:rsidR="00A250EE" w:rsidRPr="00B5560A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2E6A5A62" w14:textId="6FC1C13F" w:rsidR="00A250EE" w:rsidRPr="00B5560A" w:rsidRDefault="00523F1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bidi="th-TH"/>
              </w:rPr>
              <w:t>5,952,581</w:t>
            </w:r>
          </w:p>
        </w:tc>
        <w:tc>
          <w:tcPr>
            <w:tcW w:w="142" w:type="dxa"/>
            <w:vAlign w:val="center"/>
          </w:tcPr>
          <w:p w14:paraId="411A2796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236D71FF" w14:textId="6BD0F865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6,157,171</w:t>
            </w:r>
          </w:p>
        </w:tc>
        <w:tc>
          <w:tcPr>
            <w:tcW w:w="142" w:type="dxa"/>
            <w:vAlign w:val="center"/>
          </w:tcPr>
          <w:p w14:paraId="38BB0892" w14:textId="77777777" w:rsidR="00A250EE" w:rsidRPr="007540B7" w:rsidRDefault="00A250EE" w:rsidP="00990F82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7A44A712" w14:textId="463BDA03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6,264,</w:t>
            </w:r>
            <w:r w:rsidR="00281292">
              <w:rPr>
                <w:rFonts w:ascii="Angsana New" w:hAnsi="Angsana New"/>
                <w:sz w:val="30"/>
                <w:szCs w:val="30"/>
                <w:lang w:val="en-US" w:bidi="th-TH"/>
              </w:rPr>
              <w:t>960</w:t>
            </w:r>
          </w:p>
        </w:tc>
      </w:tr>
      <w:tr w:rsidR="00A250EE" w:rsidRPr="00A250EE" w14:paraId="281B64BA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663BF4B5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2527A683" w14:textId="62CD91FA" w:rsidR="00A250EE" w:rsidRPr="00B5560A" w:rsidRDefault="00523F1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bidi="th-TH"/>
              </w:rPr>
              <w:t>6,591,121</w:t>
            </w:r>
          </w:p>
        </w:tc>
        <w:tc>
          <w:tcPr>
            <w:tcW w:w="142" w:type="dxa"/>
            <w:vAlign w:val="center"/>
          </w:tcPr>
          <w:p w14:paraId="7D2BB27F" w14:textId="77777777" w:rsidR="00A250EE" w:rsidRPr="00B5560A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06BBA36" w14:textId="32656359" w:rsidR="00A250EE" w:rsidRPr="00B5560A" w:rsidRDefault="009D46EF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 w:rsidRPr="00B5560A">
              <w:rPr>
                <w:rFonts w:ascii="Angsana New" w:hAnsi="Angsana New"/>
                <w:sz w:val="30"/>
                <w:szCs w:val="30"/>
                <w:lang w:bidi="th-TH"/>
              </w:rPr>
              <w:t>6,213,69</w:t>
            </w:r>
            <w:r w:rsidR="00523F17" w:rsidRPr="00B5560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2" w:type="dxa"/>
            <w:vAlign w:val="center"/>
          </w:tcPr>
          <w:p w14:paraId="0FD357B4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9D83CB4" w14:textId="06B92D40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2,834,857</w:t>
            </w:r>
          </w:p>
        </w:tc>
        <w:tc>
          <w:tcPr>
            <w:tcW w:w="142" w:type="dxa"/>
            <w:vAlign w:val="center"/>
          </w:tcPr>
          <w:p w14:paraId="379D9497" w14:textId="77777777" w:rsidR="00A250EE" w:rsidRPr="007540B7" w:rsidRDefault="00A250EE" w:rsidP="00990F82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35A3E79" w14:textId="4F752839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4,240,008</w:t>
            </w:r>
          </w:p>
        </w:tc>
      </w:tr>
      <w:tr w:rsidR="00A250EE" w:rsidRPr="00A250EE" w14:paraId="068656B8" w14:textId="77777777" w:rsidTr="00990F82">
        <w:trPr>
          <w:trHeight w:val="20"/>
        </w:trPr>
        <w:tc>
          <w:tcPr>
            <w:tcW w:w="3685" w:type="dxa"/>
            <w:vAlign w:val="center"/>
          </w:tcPr>
          <w:p w14:paraId="3DF3F2F6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6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C9478" w14:textId="355E194F" w:rsidR="00A250EE" w:rsidRPr="00B5560A" w:rsidRDefault="001021C2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B5560A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35,227,991</w:t>
            </w:r>
          </w:p>
        </w:tc>
        <w:tc>
          <w:tcPr>
            <w:tcW w:w="142" w:type="dxa"/>
            <w:vAlign w:val="center"/>
          </w:tcPr>
          <w:p w14:paraId="279895EA" w14:textId="77777777" w:rsidR="00A250EE" w:rsidRPr="00B5560A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BEF14" w14:textId="09EB50BE" w:rsidR="00A250EE" w:rsidRPr="00B5560A" w:rsidRDefault="001021C2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56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31,023,232</w:t>
            </w:r>
          </w:p>
        </w:tc>
        <w:tc>
          <w:tcPr>
            <w:tcW w:w="142" w:type="dxa"/>
            <w:vAlign w:val="center"/>
          </w:tcPr>
          <w:p w14:paraId="7BCF8729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1393C" w14:textId="1F6DA1DE" w:rsidR="00A250EE" w:rsidRPr="007540B7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18,258,560</w:t>
            </w:r>
          </w:p>
        </w:tc>
        <w:tc>
          <w:tcPr>
            <w:tcW w:w="142" w:type="dxa"/>
            <w:vAlign w:val="center"/>
          </w:tcPr>
          <w:p w14:paraId="6F7DB10C" w14:textId="77777777" w:rsidR="00A250EE" w:rsidRPr="007540B7" w:rsidRDefault="00A250EE" w:rsidP="00990F82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E1C09" w14:textId="79AE95DB" w:rsidR="00A250EE" w:rsidRPr="003669E1" w:rsidRDefault="007540B7" w:rsidP="00990F8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21,872,</w:t>
            </w:r>
            <w:r w:rsidR="002812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</w:tr>
    </w:tbl>
    <w:p w14:paraId="6AB99553" w14:textId="77777777" w:rsidR="00A250EE" w:rsidRPr="00176DFC" w:rsidRDefault="00A250EE" w:rsidP="00826D3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CA2921A" w14:textId="2D368ED0" w:rsidR="00A250EE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599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3D59893E" w14:textId="77777777" w:rsidR="00AD599D" w:rsidRPr="00AD599D" w:rsidRDefault="00AD599D" w:rsidP="00826D3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D140FEA" w14:textId="43E4D8AF" w:rsidR="00C55142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D599D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AD599D">
        <w:rPr>
          <w:rFonts w:ascii="Angsana New" w:hAnsi="Angsana New"/>
          <w:sz w:val="30"/>
          <w:szCs w:val="30"/>
        </w:rPr>
        <w:t>10</w:t>
      </w:r>
      <w:r w:rsidRPr="00AD599D">
        <w:rPr>
          <w:rFonts w:ascii="Angsana New" w:hAnsi="Angsana New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26E4C8E7" w14:textId="77777777" w:rsidR="00494B93" w:rsidRPr="00AD599D" w:rsidRDefault="00494B93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ABBFB10" w14:textId="581BB688" w:rsidR="00B5241D" w:rsidRPr="00826D33" w:rsidRDefault="00B5241D" w:rsidP="000518BC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141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089B5F4C" w14:textId="77777777" w:rsidR="00B5241D" w:rsidRPr="00176DFC" w:rsidRDefault="00B5241D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7"/>
        <w:gridCol w:w="1309"/>
        <w:gridCol w:w="260"/>
        <w:gridCol w:w="1273"/>
      </w:tblGrid>
      <w:tr w:rsidR="005E1893" w:rsidRPr="00F61411" w14:paraId="1C964BB2" w14:textId="77777777" w:rsidTr="0063771A">
        <w:trPr>
          <w:trHeight w:val="20"/>
        </w:trPr>
        <w:tc>
          <w:tcPr>
            <w:tcW w:w="5947" w:type="dxa"/>
          </w:tcPr>
          <w:p w14:paraId="12FC84AB" w14:textId="094229BE" w:rsidR="005E1893" w:rsidRPr="00F61411" w:rsidRDefault="005E1893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7C7A4858" w14:textId="26F623E2" w:rsidR="005E1893" w:rsidRPr="00F61411" w:rsidRDefault="005E1893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141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502B3D" w:rsidRPr="00F614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14:paraId="7A3648F5" w14:textId="77777777" w:rsidR="005E1893" w:rsidRPr="00F61411" w:rsidRDefault="005E1893" w:rsidP="00990F82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0F99DBEA" w14:textId="4BCB53AB" w:rsidR="005E1893" w:rsidRPr="00F61411" w:rsidRDefault="005E1893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6141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502B3D" w:rsidRPr="00F614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8F054C" w:rsidRPr="00F61411" w14:paraId="386FE16B" w14:textId="77777777" w:rsidTr="0063771A">
        <w:trPr>
          <w:trHeight w:val="20"/>
        </w:trPr>
        <w:tc>
          <w:tcPr>
            <w:tcW w:w="5947" w:type="dxa"/>
          </w:tcPr>
          <w:p w14:paraId="3410FD07" w14:textId="4A48146C" w:rsidR="008F054C" w:rsidRPr="00F61411" w:rsidRDefault="008F054C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</w:tcPr>
          <w:p w14:paraId="614F40A5" w14:textId="77A7FE4F" w:rsidR="008F054C" w:rsidRPr="00F61411" w:rsidRDefault="008F054C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14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F61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614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61411" w:rsidRPr="00F61411" w14:paraId="57676A23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2CB5261E" w14:textId="1E9B37F7" w:rsidR="00F61411" w:rsidRPr="00F61411" w:rsidRDefault="00F61411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411">
              <w:rPr>
                <w:rFonts w:asciiTheme="majorBidi" w:hAnsiTheme="majorBidi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309" w:type="dxa"/>
            <w:vAlign w:val="center"/>
          </w:tcPr>
          <w:p w14:paraId="3C84229E" w14:textId="3EFC7082" w:rsidR="00F61411" w:rsidRPr="00F61411" w:rsidRDefault="00F61411" w:rsidP="00990F82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6141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317</w:t>
            </w:r>
            <w:r w:rsidRPr="00F61411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F6141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111</w:t>
            </w:r>
          </w:p>
        </w:tc>
        <w:tc>
          <w:tcPr>
            <w:tcW w:w="260" w:type="dxa"/>
            <w:vAlign w:val="center"/>
          </w:tcPr>
          <w:p w14:paraId="3430D972" w14:textId="77777777" w:rsidR="00F61411" w:rsidRPr="00F61411" w:rsidRDefault="00F61411" w:rsidP="00990F82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112C048" w14:textId="172B7168" w:rsidR="00F61411" w:rsidRPr="00F61411" w:rsidRDefault="00F61411" w:rsidP="00990F82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61411">
              <w:rPr>
                <w:rFonts w:asciiTheme="majorBidi" w:hAnsiTheme="majorBidi" w:cs="Angsana New"/>
                <w:sz w:val="30"/>
                <w:szCs w:val="30"/>
                <w:lang w:val="en-US"/>
              </w:rPr>
              <w:t>274,612</w:t>
            </w:r>
          </w:p>
        </w:tc>
      </w:tr>
      <w:tr w:rsidR="0063771A" w:rsidRPr="0063771A" w14:paraId="49EA18FF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FDCBA04" w14:textId="62D135E2" w:rsidR="0063771A" w:rsidRPr="00F37EF4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F4">
              <w:rPr>
                <w:rFonts w:asciiTheme="majorBidi" w:hAnsi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09" w:type="dxa"/>
            <w:vAlign w:val="center"/>
          </w:tcPr>
          <w:p w14:paraId="11D9036C" w14:textId="0F0CF7E5" w:rsidR="0063771A" w:rsidRPr="00F37EF4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37EF4">
              <w:rPr>
                <w:rFonts w:asciiTheme="majorBidi" w:hAnsiTheme="majorBidi" w:cs="Angsana New"/>
                <w:sz w:val="30"/>
                <w:szCs w:val="30"/>
                <w:lang w:val="en-US"/>
              </w:rPr>
              <w:t>95,144</w:t>
            </w:r>
          </w:p>
        </w:tc>
        <w:tc>
          <w:tcPr>
            <w:tcW w:w="260" w:type="dxa"/>
            <w:vAlign w:val="center"/>
          </w:tcPr>
          <w:p w14:paraId="4D650327" w14:textId="77777777" w:rsidR="0063771A" w:rsidRPr="00F37EF4" w:rsidRDefault="0063771A" w:rsidP="0063771A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736BC7F" w14:textId="7F8EC908" w:rsidR="0063771A" w:rsidRPr="00F37EF4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F37EF4">
              <w:rPr>
                <w:rFonts w:asciiTheme="majorBidi" w:hAnsiTheme="majorBidi" w:cs="Angsana New"/>
                <w:sz w:val="30"/>
                <w:szCs w:val="30"/>
                <w:lang w:val="en-US"/>
              </w:rPr>
              <w:t>82,237</w:t>
            </w:r>
          </w:p>
        </w:tc>
      </w:tr>
      <w:tr w:rsidR="0063771A" w:rsidRPr="0063771A" w14:paraId="113EC068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27B60A18" w14:textId="55E05F36" w:rsidR="0063771A" w:rsidRPr="00F37EF4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รายได้จากการโอนย้ายพนักงาน</w:t>
            </w:r>
          </w:p>
        </w:tc>
        <w:tc>
          <w:tcPr>
            <w:tcW w:w="1309" w:type="dxa"/>
            <w:vAlign w:val="center"/>
          </w:tcPr>
          <w:p w14:paraId="0DADFF22" w14:textId="4B6662A7" w:rsidR="0063771A" w:rsidRPr="00F37EF4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37EF4">
              <w:rPr>
                <w:rFonts w:asciiTheme="majorBidi" w:hAnsiTheme="majorBidi" w:cs="Angsana New"/>
                <w:sz w:val="30"/>
                <w:szCs w:val="30"/>
                <w:lang w:val="en-US"/>
              </w:rPr>
              <w:t>85,438</w:t>
            </w:r>
          </w:p>
        </w:tc>
        <w:tc>
          <w:tcPr>
            <w:tcW w:w="260" w:type="dxa"/>
            <w:vAlign w:val="center"/>
          </w:tcPr>
          <w:p w14:paraId="6721689B" w14:textId="77777777" w:rsidR="0063771A" w:rsidRPr="00F37EF4" w:rsidRDefault="0063771A" w:rsidP="0063771A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7B6F76D" w14:textId="1C48B66C" w:rsidR="0063771A" w:rsidRPr="00F37EF4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F37EF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771A" w:rsidRPr="00C66500" w14:paraId="15CE76C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667939E7" w14:textId="384ED6B0" w:rsidR="0063771A" w:rsidRPr="00C66500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กำไรจากการขายสินทรัพย์</w:t>
            </w:r>
            <w:r w:rsidRPr="00C665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ขายเศษวัตถุดิบ</w:t>
            </w:r>
          </w:p>
        </w:tc>
        <w:tc>
          <w:tcPr>
            <w:tcW w:w="1309" w:type="dxa"/>
            <w:vAlign w:val="center"/>
          </w:tcPr>
          <w:p w14:paraId="53AF42B6" w14:textId="410A24AC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80,631 </w:t>
            </w:r>
          </w:p>
        </w:tc>
        <w:tc>
          <w:tcPr>
            <w:tcW w:w="260" w:type="dxa"/>
            <w:vAlign w:val="center"/>
          </w:tcPr>
          <w:p w14:paraId="059F1A43" w14:textId="77777777" w:rsidR="0063771A" w:rsidRPr="00C66500" w:rsidRDefault="0063771A" w:rsidP="0063771A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3BF1D29" w14:textId="56982A98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63,832</w:t>
            </w:r>
          </w:p>
        </w:tc>
      </w:tr>
      <w:tr w:rsidR="0063771A" w:rsidRPr="00C66500" w14:paraId="20476900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0B9FF846" w14:textId="4B5516AA" w:rsidR="0063771A" w:rsidRPr="00C66500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09" w:type="dxa"/>
            <w:vAlign w:val="center"/>
          </w:tcPr>
          <w:p w14:paraId="13045AF7" w14:textId="1A534F94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67</w:t>
            </w: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C6650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502</w:t>
            </w:r>
          </w:p>
        </w:tc>
        <w:tc>
          <w:tcPr>
            <w:tcW w:w="260" w:type="dxa"/>
            <w:vAlign w:val="center"/>
          </w:tcPr>
          <w:p w14:paraId="29227ECA" w14:textId="77777777" w:rsidR="0063771A" w:rsidRPr="00C66500" w:rsidRDefault="0063771A" w:rsidP="0063771A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B66C2AE" w14:textId="4D036AF7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30,000</w:t>
            </w:r>
          </w:p>
        </w:tc>
      </w:tr>
      <w:tr w:rsidR="0063771A" w:rsidRPr="00C66500" w14:paraId="3E3115A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4FC950ED" w14:textId="6D740456" w:rsidR="0063771A" w:rsidRPr="00C66500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09" w:type="dxa"/>
            <w:vAlign w:val="center"/>
          </w:tcPr>
          <w:p w14:paraId="793269BD" w14:textId="0F6DDC6C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41,792</w:t>
            </w:r>
          </w:p>
        </w:tc>
        <w:tc>
          <w:tcPr>
            <w:tcW w:w="260" w:type="dxa"/>
            <w:vAlign w:val="center"/>
          </w:tcPr>
          <w:p w14:paraId="1E0F691B" w14:textId="77777777" w:rsidR="0063771A" w:rsidRPr="00C66500" w:rsidRDefault="0063771A" w:rsidP="0063771A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03FE495" w14:textId="433B178E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27,017</w:t>
            </w:r>
          </w:p>
        </w:tc>
      </w:tr>
      <w:tr w:rsidR="0063771A" w:rsidRPr="00C66500" w14:paraId="5C6CC4A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723B3B63" w14:textId="77777777" w:rsidR="0063771A" w:rsidRPr="00C66500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5623E46" w14:textId="5FDF8B23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237,852</w:t>
            </w:r>
          </w:p>
        </w:tc>
        <w:tc>
          <w:tcPr>
            <w:tcW w:w="260" w:type="dxa"/>
            <w:vAlign w:val="center"/>
          </w:tcPr>
          <w:p w14:paraId="04FBE045" w14:textId="77777777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DD76C91" w14:textId="4D30A01D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C66500">
              <w:rPr>
                <w:rFonts w:asciiTheme="majorBidi" w:hAnsiTheme="majorBidi" w:cs="Angsana New"/>
                <w:sz w:val="30"/>
                <w:szCs w:val="30"/>
                <w:lang w:val="en-US"/>
              </w:rPr>
              <w:t>187,791</w:t>
            </w:r>
          </w:p>
        </w:tc>
      </w:tr>
      <w:tr w:rsidR="0063771A" w:rsidRPr="00C66500" w14:paraId="65D4A3F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53C1FE0F" w14:textId="77777777" w:rsidR="0063771A" w:rsidRPr="00C66500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C5DCA" w14:textId="753BF5BB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925,470</w:t>
            </w:r>
          </w:p>
        </w:tc>
        <w:tc>
          <w:tcPr>
            <w:tcW w:w="260" w:type="dxa"/>
            <w:vAlign w:val="center"/>
          </w:tcPr>
          <w:p w14:paraId="2AE6EE25" w14:textId="77777777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ABA29" w14:textId="7E961528" w:rsidR="0063771A" w:rsidRPr="00C66500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C6650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665</w:t>
            </w:r>
            <w:r w:rsidRPr="00C6650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6650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489</w:t>
            </w:r>
          </w:p>
        </w:tc>
      </w:tr>
      <w:tr w:rsidR="0063771A" w:rsidRPr="00283879" w14:paraId="4F4DC8AC" w14:textId="77777777" w:rsidTr="0063771A">
        <w:trPr>
          <w:trHeight w:hRule="exact" w:val="284"/>
        </w:trPr>
        <w:tc>
          <w:tcPr>
            <w:tcW w:w="5947" w:type="dxa"/>
            <w:vAlign w:val="center"/>
          </w:tcPr>
          <w:p w14:paraId="135D5326" w14:textId="77777777" w:rsidR="0063771A" w:rsidRPr="00990F82" w:rsidRDefault="0063771A" w:rsidP="0063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7E4B8C34" w14:textId="77777777" w:rsidR="0063771A" w:rsidRPr="00990F82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260" w:type="dxa"/>
            <w:vAlign w:val="center"/>
          </w:tcPr>
          <w:p w14:paraId="334E97F5" w14:textId="77777777" w:rsidR="0063771A" w:rsidRPr="00990F82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14:paraId="69286F96" w14:textId="77777777" w:rsidR="0063771A" w:rsidRPr="00990F82" w:rsidRDefault="0063771A" w:rsidP="0063771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</w:tr>
    </w:tbl>
    <w:p w14:paraId="39D5D27C" w14:textId="77777777" w:rsidR="00AD599D" w:rsidRDefault="00AD5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C6F3D18" w14:textId="78AA56EE" w:rsidR="00124276" w:rsidRPr="000C0AD2" w:rsidRDefault="006B7081" w:rsidP="000518BC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C0AD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72AA8AC6" w14:textId="228768E9" w:rsidR="000260C1" w:rsidRPr="00176DFC" w:rsidRDefault="000260C1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11"/>
        <w:gridCol w:w="137"/>
        <w:gridCol w:w="1311"/>
      </w:tblGrid>
      <w:tr w:rsidR="005E1893" w:rsidRPr="000C0AD2" w14:paraId="00D3C968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36BABC2B" w14:textId="77777777" w:rsidR="005E1893" w:rsidRPr="002E1DDB" w:rsidRDefault="005E189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center"/>
          </w:tcPr>
          <w:p w14:paraId="34D194B0" w14:textId="1FE6DB4E" w:rsidR="005E1893" w:rsidRPr="002E1DDB" w:rsidRDefault="005E189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860523" w:rsidRPr="002E1DDB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142" w:type="dxa"/>
            <w:vAlign w:val="center"/>
          </w:tcPr>
          <w:p w14:paraId="67420052" w14:textId="77777777" w:rsidR="005E1893" w:rsidRPr="002E1DDB" w:rsidRDefault="005E189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1" w:type="dxa"/>
            <w:vAlign w:val="center"/>
          </w:tcPr>
          <w:p w14:paraId="6A134891" w14:textId="76780072" w:rsidR="005E1893" w:rsidRPr="002E1DDB" w:rsidRDefault="005E189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860523" w:rsidRPr="002E1DDB">
              <w:rPr>
                <w:rFonts w:asciiTheme="majorBidi" w:hAnsiTheme="majorBidi" w:cstheme="majorBidi"/>
                <w:color w:val="000000"/>
                <w:sz w:val="30"/>
              </w:rPr>
              <w:t>4</w:t>
            </w:r>
          </w:p>
        </w:tc>
      </w:tr>
      <w:tr w:rsidR="00B5241D" w:rsidRPr="000C0AD2" w14:paraId="0DA8F886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57E24F61" w14:textId="7E4D2883" w:rsidR="00B5241D" w:rsidRPr="002E1DDB" w:rsidRDefault="00B5241D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200C29B6" w14:textId="5CDA9310" w:rsidR="00B5241D" w:rsidRPr="002E1DDB" w:rsidRDefault="003354FE" w:rsidP="00AD599D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E1DD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="00B5241D" w:rsidRPr="002E1DD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E1DDB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0C0AD2" w:rsidRPr="000C0AD2" w14:paraId="671FAAC6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0A174264" w14:textId="672D0C2E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61" w:type="dxa"/>
            <w:vAlign w:val="center"/>
          </w:tcPr>
          <w:p w14:paraId="206891B5" w14:textId="092F8188" w:rsidR="000C0AD2" w:rsidRPr="002E1DDB" w:rsidRDefault="000C0AD2" w:rsidP="00AD599D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2E1DDB">
              <w:rPr>
                <w:rFonts w:asciiTheme="majorBidi" w:hAnsiTheme="majorBidi" w:cs="Angsana New"/>
                <w:lang w:val="en-US"/>
              </w:rPr>
              <w:t>1,330,570</w:t>
            </w:r>
          </w:p>
        </w:tc>
        <w:tc>
          <w:tcPr>
            <w:tcW w:w="142" w:type="dxa"/>
            <w:vAlign w:val="center"/>
          </w:tcPr>
          <w:p w14:paraId="66AA809A" w14:textId="77777777" w:rsidR="000C0AD2" w:rsidRPr="002E1DDB" w:rsidRDefault="000C0AD2" w:rsidP="00AD599D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="Angsana New"/>
                <w:cs/>
                <w:lang w:val="en-US"/>
              </w:rPr>
            </w:pPr>
          </w:p>
        </w:tc>
        <w:tc>
          <w:tcPr>
            <w:tcW w:w="1361" w:type="dxa"/>
            <w:vAlign w:val="center"/>
          </w:tcPr>
          <w:p w14:paraId="395AB006" w14:textId="7E88F507" w:rsidR="000C0AD2" w:rsidRPr="002E1DDB" w:rsidRDefault="000C0AD2" w:rsidP="00AD599D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2E1DDB">
              <w:rPr>
                <w:rFonts w:asciiTheme="majorBidi" w:hAnsiTheme="majorBidi" w:cs="Angsana New"/>
                <w:cs/>
                <w:lang w:val="en-US"/>
              </w:rPr>
              <w:t>1</w:t>
            </w:r>
            <w:r w:rsidRPr="002E1DDB">
              <w:rPr>
                <w:rFonts w:asciiTheme="majorBidi" w:hAnsiTheme="majorBidi" w:cs="Angsana New"/>
                <w:lang w:val="en-US"/>
              </w:rPr>
              <w:t>,</w:t>
            </w:r>
            <w:r w:rsidRPr="002E1DDB">
              <w:rPr>
                <w:rFonts w:asciiTheme="majorBidi" w:hAnsiTheme="majorBidi" w:cs="Angsana New"/>
                <w:cs/>
                <w:lang w:val="en-US"/>
              </w:rPr>
              <w:t>374</w:t>
            </w:r>
            <w:r w:rsidRPr="002E1DDB">
              <w:rPr>
                <w:rFonts w:asciiTheme="majorBidi" w:hAnsiTheme="majorBidi" w:cs="Angsana New"/>
                <w:lang w:val="en-US"/>
              </w:rPr>
              <w:t>,</w:t>
            </w:r>
            <w:r w:rsidRPr="002E1DDB">
              <w:rPr>
                <w:rFonts w:asciiTheme="majorBidi" w:hAnsiTheme="majorBidi" w:cs="Angsana New"/>
                <w:cs/>
                <w:lang w:val="en-US"/>
              </w:rPr>
              <w:t>320</w:t>
            </w:r>
          </w:p>
        </w:tc>
      </w:tr>
      <w:tr w:rsidR="00124276" w:rsidRPr="000C0AD2" w14:paraId="0DEF20FA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29477E7D" w14:textId="77DA5433" w:rsidR="00124276" w:rsidRPr="002E1DDB" w:rsidRDefault="0012427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361" w:type="dxa"/>
            <w:vAlign w:val="center"/>
          </w:tcPr>
          <w:p w14:paraId="36CC4E5D" w14:textId="20578EB7" w:rsidR="00124276" w:rsidRPr="002E1DDB" w:rsidRDefault="00FC28D9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1,188,989</w:t>
            </w:r>
          </w:p>
        </w:tc>
        <w:tc>
          <w:tcPr>
            <w:tcW w:w="142" w:type="dxa"/>
            <w:vAlign w:val="center"/>
          </w:tcPr>
          <w:p w14:paraId="56E70E2A" w14:textId="77777777" w:rsidR="00124276" w:rsidRPr="002E1DDB" w:rsidRDefault="0012427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79174CED" w14:textId="31EA1D07" w:rsidR="00124276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998</w:t>
            </w:r>
            <w:r w:rsidRPr="002E1DDB">
              <w:rPr>
                <w:rFonts w:asciiTheme="majorBidi" w:hAnsiTheme="majorBidi"/>
                <w:sz w:val="30"/>
                <w:szCs w:val="30"/>
              </w:rPr>
              <w:t>,</w:t>
            </w: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022</w:t>
            </w:r>
          </w:p>
        </w:tc>
      </w:tr>
      <w:tr w:rsidR="00124276" w:rsidRPr="000C0AD2" w14:paraId="7CE4007D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100BF690" w14:textId="0DDD2C41" w:rsidR="00124276" w:rsidRPr="002E1DDB" w:rsidRDefault="0012427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61" w:type="dxa"/>
            <w:vAlign w:val="center"/>
          </w:tcPr>
          <w:p w14:paraId="35FEB48D" w14:textId="2D6FA872" w:rsidR="00124276" w:rsidRPr="002E1DDB" w:rsidRDefault="001253A8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120BD">
              <w:rPr>
                <w:rFonts w:asciiTheme="majorBidi" w:hAnsiTheme="majorBidi"/>
                <w:sz w:val="30"/>
                <w:szCs w:val="30"/>
              </w:rPr>
              <w:t>754,694</w:t>
            </w:r>
          </w:p>
        </w:tc>
        <w:tc>
          <w:tcPr>
            <w:tcW w:w="142" w:type="dxa"/>
            <w:vAlign w:val="center"/>
          </w:tcPr>
          <w:p w14:paraId="07614E95" w14:textId="77777777" w:rsidR="00124276" w:rsidRPr="002E1DDB" w:rsidRDefault="0012427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3B1056F0" w14:textId="271AE01A" w:rsidR="00124276" w:rsidRPr="002E1DDB" w:rsidRDefault="001253A8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120BD">
              <w:rPr>
                <w:rFonts w:asciiTheme="majorBidi" w:hAnsiTheme="majorBidi"/>
                <w:sz w:val="30"/>
                <w:szCs w:val="30"/>
              </w:rPr>
              <w:t>576,133</w:t>
            </w:r>
          </w:p>
        </w:tc>
      </w:tr>
      <w:tr w:rsidR="000C0AD2" w:rsidRPr="000C0AD2" w14:paraId="424F5DE3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7940209E" w14:textId="35FD7A51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vAlign w:val="center"/>
          </w:tcPr>
          <w:p w14:paraId="2C303793" w14:textId="584A4CDE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240,444</w:t>
            </w:r>
          </w:p>
        </w:tc>
        <w:tc>
          <w:tcPr>
            <w:tcW w:w="142" w:type="dxa"/>
            <w:vAlign w:val="center"/>
          </w:tcPr>
          <w:p w14:paraId="50D0C4B7" w14:textId="77777777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741770CD" w14:textId="3573B984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236,582</w:t>
            </w:r>
          </w:p>
        </w:tc>
      </w:tr>
      <w:tr w:rsidR="000C0AD2" w:rsidRPr="000C0AD2" w14:paraId="62503987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273800F2" w14:textId="46D297A6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361" w:type="dxa"/>
            <w:vAlign w:val="center"/>
          </w:tcPr>
          <w:p w14:paraId="2A890C72" w14:textId="18109F56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</w:rPr>
              <w:t>141,461</w:t>
            </w:r>
          </w:p>
        </w:tc>
        <w:tc>
          <w:tcPr>
            <w:tcW w:w="142" w:type="dxa"/>
            <w:vAlign w:val="center"/>
          </w:tcPr>
          <w:p w14:paraId="66AF44A8" w14:textId="77777777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6CE9D9AA" w14:textId="50BD6C86" w:rsidR="000C0AD2" w:rsidRPr="002E1DDB" w:rsidRDefault="000C0AD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137</w:t>
            </w:r>
            <w:r w:rsidRPr="002E1DDB">
              <w:rPr>
                <w:rFonts w:asciiTheme="majorBidi" w:hAnsiTheme="majorBidi"/>
                <w:sz w:val="30"/>
                <w:szCs w:val="30"/>
              </w:rPr>
              <w:t>,</w:t>
            </w: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582</w:t>
            </w:r>
          </w:p>
        </w:tc>
      </w:tr>
      <w:tr w:rsidR="00ED5251" w:rsidRPr="000C0AD2" w14:paraId="062F9759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0969AED4" w14:textId="7604D206" w:rsidR="00ED5251" w:rsidRPr="002E1DDB" w:rsidRDefault="00CA7C2A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ค่าธรรมเนียมวิชาชีพและค่าธรรมเนียมอื่นๆ</w:t>
            </w:r>
          </w:p>
        </w:tc>
        <w:tc>
          <w:tcPr>
            <w:tcW w:w="1361" w:type="dxa"/>
            <w:vAlign w:val="center"/>
          </w:tcPr>
          <w:p w14:paraId="3664BB88" w14:textId="5E93D3AD" w:rsidR="00ED5251" w:rsidRPr="002E1DDB" w:rsidRDefault="001253A8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0BD">
              <w:rPr>
                <w:rFonts w:asciiTheme="majorBidi" w:hAnsiTheme="majorBidi" w:cstheme="majorBidi"/>
                <w:sz w:val="30"/>
                <w:szCs w:val="30"/>
              </w:rPr>
              <w:t>85,615</w:t>
            </w:r>
          </w:p>
        </w:tc>
        <w:tc>
          <w:tcPr>
            <w:tcW w:w="142" w:type="dxa"/>
            <w:vAlign w:val="center"/>
          </w:tcPr>
          <w:p w14:paraId="517B12F1" w14:textId="77777777" w:rsidR="00ED5251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79928CC7" w14:textId="4517B173" w:rsidR="00ED5251" w:rsidRPr="002E1DDB" w:rsidRDefault="0012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0BD">
              <w:rPr>
                <w:rFonts w:asciiTheme="majorBidi" w:hAnsiTheme="majorBidi"/>
                <w:sz w:val="30"/>
                <w:szCs w:val="30"/>
              </w:rPr>
              <w:t>125,221</w:t>
            </w:r>
            <w:r w:rsidR="00CA7C2A" w:rsidRPr="00A120BD" w:rsidDel="00CA7C2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124276" w:rsidRPr="000C0AD2" w14:paraId="226762C8" w14:textId="77777777" w:rsidTr="00990F82">
        <w:trPr>
          <w:trHeight w:val="20"/>
        </w:trPr>
        <w:tc>
          <w:tcPr>
            <w:tcW w:w="6265" w:type="dxa"/>
            <w:vAlign w:val="center"/>
          </w:tcPr>
          <w:p w14:paraId="491992F7" w14:textId="78F779AC" w:rsidR="00124276" w:rsidRPr="002E1DDB" w:rsidRDefault="0012427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361" w:type="dxa"/>
            <w:vAlign w:val="center"/>
          </w:tcPr>
          <w:p w14:paraId="7527F3EE" w14:textId="50CCF788" w:rsidR="00124276" w:rsidRPr="002E1DDB" w:rsidRDefault="00FC28D9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</w:rPr>
              <w:t>22,667</w:t>
            </w:r>
          </w:p>
        </w:tc>
        <w:tc>
          <w:tcPr>
            <w:tcW w:w="142" w:type="dxa"/>
            <w:vAlign w:val="center"/>
          </w:tcPr>
          <w:p w14:paraId="18C5E860" w14:textId="77777777" w:rsidR="00124276" w:rsidRPr="002E1DDB" w:rsidRDefault="0012427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center"/>
          </w:tcPr>
          <w:p w14:paraId="7B70688A" w14:textId="3DDF43A4" w:rsidR="00124276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Pr="002E1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037</w:t>
            </w:r>
          </w:p>
        </w:tc>
      </w:tr>
      <w:tr w:rsidR="00ED5251" w:rsidRPr="000C0AD2" w14:paraId="2D2234D5" w14:textId="77777777" w:rsidTr="00990F82">
        <w:trPr>
          <w:trHeight w:val="20"/>
        </w:trPr>
        <w:tc>
          <w:tcPr>
            <w:tcW w:w="6259" w:type="dxa"/>
            <w:vAlign w:val="center"/>
          </w:tcPr>
          <w:p w14:paraId="4CA52F2B" w14:textId="577DFEA8" w:rsidR="00ED5251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80F6AAC" w14:textId="0B7A0150" w:rsidR="00ED5251" w:rsidRPr="002E1DDB" w:rsidRDefault="0012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0BD">
              <w:rPr>
                <w:rFonts w:asciiTheme="majorBidi" w:hAnsiTheme="majorBidi" w:cstheme="majorBidi"/>
                <w:sz w:val="30"/>
                <w:szCs w:val="30"/>
              </w:rPr>
              <w:t>463,001</w:t>
            </w:r>
          </w:p>
        </w:tc>
        <w:tc>
          <w:tcPr>
            <w:tcW w:w="142" w:type="dxa"/>
            <w:vAlign w:val="center"/>
          </w:tcPr>
          <w:p w14:paraId="027C3177" w14:textId="77777777" w:rsidR="00ED5251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718241C6" w14:textId="27203BEA" w:rsidR="00ED5251" w:rsidRPr="002E1DDB" w:rsidRDefault="001253A8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0BD">
              <w:rPr>
                <w:rFonts w:asciiTheme="majorBidi" w:hAnsiTheme="majorBidi"/>
                <w:sz w:val="30"/>
                <w:szCs w:val="30"/>
              </w:rPr>
              <w:t>413,154</w:t>
            </w:r>
          </w:p>
        </w:tc>
      </w:tr>
      <w:tr w:rsidR="00ED5251" w:rsidRPr="00283879" w14:paraId="2EF46173" w14:textId="77777777" w:rsidTr="00990F82">
        <w:trPr>
          <w:trHeight w:val="20"/>
        </w:trPr>
        <w:tc>
          <w:tcPr>
            <w:tcW w:w="6259" w:type="dxa"/>
            <w:vAlign w:val="center"/>
          </w:tcPr>
          <w:p w14:paraId="18AFE5F8" w14:textId="57E726D1" w:rsidR="00ED5251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61949" w14:textId="2701D17D" w:rsidR="00ED5251" w:rsidRPr="002E1DDB" w:rsidRDefault="00FC28D9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4,227,441</w:t>
            </w:r>
          </w:p>
        </w:tc>
        <w:tc>
          <w:tcPr>
            <w:tcW w:w="142" w:type="dxa"/>
            <w:vAlign w:val="center"/>
          </w:tcPr>
          <w:p w14:paraId="7DD4D637" w14:textId="77777777" w:rsidR="00ED5251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2AEDDF" w14:textId="26871499" w:rsidR="00ED5251" w:rsidRPr="002E1DDB" w:rsidRDefault="00ED5251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D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1D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897</w:t>
            </w: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1D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051</w:t>
            </w:r>
          </w:p>
        </w:tc>
      </w:tr>
    </w:tbl>
    <w:p w14:paraId="3AC40BAA" w14:textId="7C77F0D6" w:rsidR="00A250EE" w:rsidRPr="00A120BD" w:rsidRDefault="00A250EE" w:rsidP="00A120B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59E70DBB" w14:textId="499105D5" w:rsidR="00CC66D8" w:rsidRPr="007F6202" w:rsidRDefault="00CC66D8" w:rsidP="000518BC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ค่าใช้จ่ายในการบริหาร</w:t>
      </w:r>
    </w:p>
    <w:p w14:paraId="100694BB" w14:textId="77777777" w:rsidR="00CC66D8" w:rsidRPr="00176DFC" w:rsidRDefault="00CC66D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025"/>
        <w:gridCol w:w="1310"/>
        <w:gridCol w:w="137"/>
        <w:gridCol w:w="1310"/>
      </w:tblGrid>
      <w:tr w:rsidR="00860523" w:rsidRPr="00283879" w14:paraId="62AAAF5C" w14:textId="77777777" w:rsidTr="006141CD">
        <w:trPr>
          <w:trHeight w:val="20"/>
        </w:trPr>
        <w:tc>
          <w:tcPr>
            <w:tcW w:w="6032" w:type="dxa"/>
            <w:gridSpan w:val="2"/>
          </w:tcPr>
          <w:p w14:paraId="67847C95" w14:textId="77777777" w:rsidR="00860523" w:rsidRPr="00283879" w:rsidRDefault="00860523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0AC583D" w14:textId="74B60FB2" w:rsidR="00860523" w:rsidRPr="00FC28D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8D9">
              <w:rPr>
                <w:rFonts w:asciiTheme="majorBidi" w:hAnsiTheme="majorBidi" w:cstheme="majorBidi"/>
                <w:color w:val="000000"/>
                <w:sz w:val="30"/>
              </w:rPr>
              <w:t>2565</w:t>
            </w:r>
          </w:p>
        </w:tc>
        <w:tc>
          <w:tcPr>
            <w:tcW w:w="137" w:type="dxa"/>
          </w:tcPr>
          <w:p w14:paraId="4EC1FC84" w14:textId="77777777" w:rsidR="00860523" w:rsidRPr="00FC28D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0" w:type="dxa"/>
          </w:tcPr>
          <w:p w14:paraId="0301446D" w14:textId="07850A4A" w:rsidR="00860523" w:rsidRPr="00FC28D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8D9">
              <w:rPr>
                <w:rFonts w:asciiTheme="majorBidi" w:hAnsiTheme="majorBidi" w:cstheme="majorBidi"/>
                <w:color w:val="000000"/>
                <w:sz w:val="30"/>
              </w:rPr>
              <w:t>2564</w:t>
            </w:r>
          </w:p>
        </w:tc>
      </w:tr>
      <w:tr w:rsidR="00860523" w:rsidRPr="00283879" w14:paraId="09C7E82A" w14:textId="77777777" w:rsidTr="006141CD">
        <w:trPr>
          <w:trHeight w:val="20"/>
        </w:trPr>
        <w:tc>
          <w:tcPr>
            <w:tcW w:w="6032" w:type="dxa"/>
            <w:gridSpan w:val="2"/>
          </w:tcPr>
          <w:p w14:paraId="49164B3E" w14:textId="71182153" w:rsidR="00860523" w:rsidRPr="00283879" w:rsidRDefault="00860523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57" w:type="dxa"/>
            <w:gridSpan w:val="3"/>
          </w:tcPr>
          <w:p w14:paraId="77516CCD" w14:textId="77777777" w:rsidR="00860523" w:rsidRPr="00283879" w:rsidRDefault="00860523" w:rsidP="00860523">
            <w:pPr>
              <w:pStyle w:val="a"/>
              <w:tabs>
                <w:tab w:val="clear" w:pos="1080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860523" w:rsidRPr="00283879" w14:paraId="32E47191" w14:textId="77777777" w:rsidTr="006141CD">
        <w:trPr>
          <w:trHeight w:val="20"/>
        </w:trPr>
        <w:tc>
          <w:tcPr>
            <w:tcW w:w="6032" w:type="dxa"/>
            <w:gridSpan w:val="2"/>
          </w:tcPr>
          <w:p w14:paraId="3C14BD9F" w14:textId="77777777" w:rsidR="00860523" w:rsidRPr="00283879" w:rsidRDefault="00860523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10" w:type="dxa"/>
          </w:tcPr>
          <w:p w14:paraId="02BB4FF0" w14:textId="30EBFBDA" w:rsidR="00860523" w:rsidRPr="00A96681" w:rsidRDefault="00DF546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,480,319</w:t>
            </w:r>
          </w:p>
        </w:tc>
        <w:tc>
          <w:tcPr>
            <w:tcW w:w="137" w:type="dxa"/>
          </w:tcPr>
          <w:p w14:paraId="66F64F20" w14:textId="77777777" w:rsidR="00860523" w:rsidRPr="00A96681" w:rsidRDefault="00860523" w:rsidP="00CB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12466D86" w14:textId="6F7AE75E" w:rsidR="00860523" w:rsidRPr="00A96681" w:rsidRDefault="00CB3760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68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966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6681">
              <w:rPr>
                <w:rFonts w:asciiTheme="majorBidi" w:hAnsiTheme="majorBidi" w:cstheme="majorBidi"/>
                <w:sz w:val="30"/>
                <w:szCs w:val="30"/>
                <w:cs/>
              </w:rPr>
              <w:t>548</w:t>
            </w:r>
            <w:r w:rsidRPr="00A966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6681">
              <w:rPr>
                <w:rFonts w:asciiTheme="majorBidi" w:hAnsiTheme="majorBidi" w:cstheme="majorBidi"/>
                <w:sz w:val="30"/>
                <w:szCs w:val="30"/>
                <w:cs/>
              </w:rPr>
              <w:t>934</w:t>
            </w:r>
          </w:p>
        </w:tc>
      </w:tr>
      <w:tr w:rsidR="009528AA" w:rsidRPr="00EC1449" w14:paraId="25F4E61D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198DC9AD" w14:textId="29C56F28" w:rsidR="009528AA" w:rsidRPr="00607534" w:rsidRDefault="009528AA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7534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310" w:type="dxa"/>
          </w:tcPr>
          <w:p w14:paraId="6F7EB415" w14:textId="2292E5A1" w:rsidR="009528AA" w:rsidRPr="00607534" w:rsidRDefault="00DF546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07534">
              <w:rPr>
                <w:rFonts w:ascii="Angsana New" w:hAnsi="Angsana New"/>
                <w:sz w:val="30"/>
                <w:szCs w:val="30"/>
              </w:rPr>
              <w:t>746,755</w:t>
            </w:r>
          </w:p>
        </w:tc>
        <w:tc>
          <w:tcPr>
            <w:tcW w:w="137" w:type="dxa"/>
          </w:tcPr>
          <w:p w14:paraId="6ACF7958" w14:textId="77777777" w:rsidR="009528AA" w:rsidRPr="00607534" w:rsidRDefault="009528AA" w:rsidP="00E0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46F1E94" w14:textId="0689742A" w:rsidR="009528AA" w:rsidRPr="00607534" w:rsidRDefault="000A61BF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07534">
              <w:rPr>
                <w:rFonts w:asciiTheme="majorBidi" w:hAnsiTheme="majorBidi"/>
                <w:sz w:val="30"/>
                <w:szCs w:val="30"/>
              </w:rPr>
              <w:t>23,993</w:t>
            </w:r>
          </w:p>
        </w:tc>
      </w:tr>
      <w:tr w:rsidR="00A72E61" w:rsidRPr="00EC1449" w14:paraId="0090A9A5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3DEB0909" w14:textId="4BC48322" w:rsidR="00A72E61" w:rsidRPr="00607534" w:rsidRDefault="00EC1449" w:rsidP="00F63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0753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F63A1B" w:rsidRPr="00607534">
              <w:rPr>
                <w:rFonts w:ascii="Angsana New" w:hAnsi="Angsana New"/>
                <w:sz w:val="30"/>
                <w:szCs w:val="30"/>
                <w:cs/>
              </w:rPr>
              <w:t>ขาดทุนจากการขายเ</w:t>
            </w:r>
            <w:r w:rsidR="00DF5463" w:rsidRPr="00607534">
              <w:rPr>
                <w:rFonts w:ascii="Angsana New" w:hAnsi="Angsana New"/>
                <w:sz w:val="30"/>
                <w:szCs w:val="30"/>
                <w:cs/>
              </w:rPr>
              <w:t>งินลงทุน</w:t>
            </w:r>
          </w:p>
        </w:tc>
        <w:tc>
          <w:tcPr>
            <w:tcW w:w="1310" w:type="dxa"/>
          </w:tcPr>
          <w:p w14:paraId="7CC6800C" w14:textId="478EB6EA" w:rsidR="00A72E61" w:rsidRPr="00607534" w:rsidRDefault="00DF5463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</w:rPr>
              <w:t>591,598</w:t>
            </w:r>
          </w:p>
        </w:tc>
        <w:tc>
          <w:tcPr>
            <w:tcW w:w="137" w:type="dxa"/>
          </w:tcPr>
          <w:p w14:paraId="662B4E22" w14:textId="77777777" w:rsidR="00A72E61" w:rsidRPr="00607534" w:rsidRDefault="00A72E61" w:rsidP="00E0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6615F45" w14:textId="46C0F07E" w:rsidR="00A72E61" w:rsidRPr="00607534" w:rsidRDefault="006222F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3,340</w:t>
            </w:r>
          </w:p>
        </w:tc>
      </w:tr>
      <w:tr w:rsidR="007E40F0" w:rsidRPr="00CB3760" w14:paraId="68D9C99D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304113BD" w14:textId="5DC7E162" w:rsidR="007E40F0" w:rsidRPr="00607534" w:rsidRDefault="007E40F0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ค่าใช้จ่ายเทคโนโลยีสารสนเทศและค่าจ้างแรงงานภายนอก</w:t>
            </w:r>
          </w:p>
        </w:tc>
        <w:tc>
          <w:tcPr>
            <w:tcW w:w="1310" w:type="dxa"/>
          </w:tcPr>
          <w:p w14:paraId="4B9F0663" w14:textId="331013BD" w:rsidR="007E40F0" w:rsidRPr="00607534" w:rsidRDefault="007E40F0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</w:rPr>
              <w:t>254,010</w:t>
            </w:r>
          </w:p>
        </w:tc>
        <w:tc>
          <w:tcPr>
            <w:tcW w:w="137" w:type="dxa"/>
          </w:tcPr>
          <w:p w14:paraId="2EC4DDCE" w14:textId="77777777" w:rsidR="007E40F0" w:rsidRPr="00607534" w:rsidRDefault="007E40F0" w:rsidP="007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517DF982" w14:textId="003FA923" w:rsidR="007E40F0" w:rsidRPr="00607534" w:rsidRDefault="007E40F0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07534">
              <w:rPr>
                <w:rFonts w:asciiTheme="majorBidi" w:hAnsiTheme="majorBidi"/>
                <w:sz w:val="30"/>
                <w:szCs w:val="30"/>
              </w:rPr>
              <w:t>250,700</w:t>
            </w:r>
          </w:p>
        </w:tc>
      </w:tr>
      <w:tr w:rsidR="007E40F0" w:rsidRPr="00CB3760" w14:paraId="3D9DB3B7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7A1CF9A9" w14:textId="4DB1EC72" w:rsidR="007E40F0" w:rsidRPr="00607534" w:rsidRDefault="00A96681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ค่าธรรมเนียมวิชาชีพและค่าธรรมเนียมอื่น</w:t>
            </w:r>
          </w:p>
        </w:tc>
        <w:tc>
          <w:tcPr>
            <w:tcW w:w="1310" w:type="dxa"/>
          </w:tcPr>
          <w:p w14:paraId="44A2B172" w14:textId="142A23C3" w:rsidR="007E40F0" w:rsidRPr="00607534" w:rsidRDefault="006222F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189,982</w:t>
            </w:r>
          </w:p>
        </w:tc>
        <w:tc>
          <w:tcPr>
            <w:tcW w:w="137" w:type="dxa"/>
          </w:tcPr>
          <w:p w14:paraId="307E2F5E" w14:textId="77777777" w:rsidR="007E40F0" w:rsidRPr="00607534" w:rsidRDefault="007E40F0" w:rsidP="007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73EBF187" w14:textId="4137F3B2" w:rsidR="007E40F0" w:rsidRPr="00607534" w:rsidRDefault="002E1DDB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07534">
              <w:rPr>
                <w:rFonts w:asciiTheme="majorBidi" w:hAnsiTheme="majorBidi"/>
                <w:sz w:val="30"/>
                <w:szCs w:val="30"/>
              </w:rPr>
              <w:t>118,342</w:t>
            </w:r>
          </w:p>
        </w:tc>
      </w:tr>
      <w:tr w:rsidR="007E40F0" w:rsidRPr="00CB3760" w14:paraId="36C9D349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1ADBD9BE" w14:textId="4E944C1B" w:rsidR="007E40F0" w:rsidRPr="00607534" w:rsidRDefault="007E40F0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0" w:type="dxa"/>
          </w:tcPr>
          <w:p w14:paraId="7F3CFBA7" w14:textId="2C76C18A" w:rsidR="007E40F0" w:rsidRPr="00607534" w:rsidRDefault="007E40F0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</w:rPr>
              <w:t>136,496</w:t>
            </w:r>
          </w:p>
        </w:tc>
        <w:tc>
          <w:tcPr>
            <w:tcW w:w="137" w:type="dxa"/>
          </w:tcPr>
          <w:p w14:paraId="618F2742" w14:textId="77777777" w:rsidR="007E40F0" w:rsidRPr="00607534" w:rsidRDefault="007E40F0" w:rsidP="007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4BE1F6E7" w14:textId="53909D76" w:rsidR="007E40F0" w:rsidRPr="00607534" w:rsidRDefault="007E40F0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158</w:t>
            </w:r>
            <w:r w:rsidRPr="00607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</w:p>
        </w:tc>
      </w:tr>
      <w:tr w:rsidR="007E40F0" w:rsidRPr="00CB3760" w14:paraId="7FC82F10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4F33A21A" w14:textId="47177662" w:rsidR="007E40F0" w:rsidRPr="00607534" w:rsidRDefault="007E40F0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10" w:type="dxa"/>
          </w:tcPr>
          <w:p w14:paraId="0ADE9984" w14:textId="751483AB" w:rsidR="007E40F0" w:rsidRPr="00607534" w:rsidRDefault="006222F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775,335</w:t>
            </w:r>
          </w:p>
        </w:tc>
        <w:tc>
          <w:tcPr>
            <w:tcW w:w="137" w:type="dxa"/>
          </w:tcPr>
          <w:p w14:paraId="18B40DCF" w14:textId="77777777" w:rsidR="007E40F0" w:rsidRPr="00607534" w:rsidRDefault="007E40F0" w:rsidP="007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4E828229" w14:textId="2DB96007" w:rsidR="007E40F0" w:rsidRPr="00607534" w:rsidRDefault="006222F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572,80</w:t>
            </w:r>
            <w:r w:rsidR="008A12F8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7E40F0" w:rsidRPr="00283879" w14:paraId="3E5D2622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7DCF68CA" w14:textId="77777777" w:rsidR="007E40F0" w:rsidRPr="00607534" w:rsidRDefault="007E40F0" w:rsidP="00051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18F408B8" w14:textId="2878E1F5" w:rsidR="007E40F0" w:rsidRPr="00607534" w:rsidRDefault="00CE1936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4,174,495</w:t>
            </w:r>
          </w:p>
        </w:tc>
        <w:tc>
          <w:tcPr>
            <w:tcW w:w="137" w:type="dxa"/>
          </w:tcPr>
          <w:p w14:paraId="64FF2DB8" w14:textId="77777777" w:rsidR="007E40F0" w:rsidRPr="00607534" w:rsidRDefault="007E40F0" w:rsidP="007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2C89D27F" w14:textId="4F9F82DF" w:rsidR="007E40F0" w:rsidRPr="00607534" w:rsidRDefault="007E40F0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607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75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676</w:t>
            </w:r>
            <w:r w:rsidRPr="00607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75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747</w:t>
            </w:r>
          </w:p>
        </w:tc>
      </w:tr>
    </w:tbl>
    <w:p w14:paraId="2E100468" w14:textId="77777777" w:rsidR="00CC66D8" w:rsidRPr="00176DFC" w:rsidRDefault="00CC66D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E857A60" w14:textId="77777777" w:rsidR="00A120BD" w:rsidRDefault="00A1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881E1ED" w14:textId="4D0D9E7A" w:rsidR="00B325BD" w:rsidRPr="00283879" w:rsidRDefault="004D43D5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76" w:right="-29" w:hanging="555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</w:t>
      </w:r>
      <w:r w:rsidR="002749A4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211780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B325BD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09C51F96" w14:textId="77777777" w:rsidR="00A53F34" w:rsidRPr="00176DFC" w:rsidRDefault="00A53F3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7"/>
        <w:gridCol w:w="1322"/>
        <w:gridCol w:w="138"/>
        <w:gridCol w:w="1322"/>
      </w:tblGrid>
      <w:tr w:rsidR="00860523" w:rsidRPr="00283879" w14:paraId="70825964" w14:textId="77777777" w:rsidTr="006141CD">
        <w:trPr>
          <w:trHeight w:val="20"/>
        </w:trPr>
        <w:tc>
          <w:tcPr>
            <w:tcW w:w="6007" w:type="dxa"/>
          </w:tcPr>
          <w:p w14:paraId="6A5972D7" w14:textId="77777777" w:rsidR="00860523" w:rsidRPr="0028387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4978889" w14:textId="15E87EA5" w:rsidR="00860523" w:rsidRPr="0028387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2C2">
              <w:rPr>
                <w:rFonts w:asciiTheme="majorBidi" w:hAnsiTheme="majorBidi" w:cstheme="majorBidi"/>
                <w:color w:val="000000"/>
                <w:sz w:val="30"/>
              </w:rPr>
              <w:t>2565</w:t>
            </w:r>
          </w:p>
        </w:tc>
        <w:tc>
          <w:tcPr>
            <w:tcW w:w="138" w:type="dxa"/>
          </w:tcPr>
          <w:p w14:paraId="445DAEDC" w14:textId="77777777" w:rsidR="00860523" w:rsidRPr="0028387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22" w:type="dxa"/>
          </w:tcPr>
          <w:p w14:paraId="590A0583" w14:textId="134F378B" w:rsidR="00860523" w:rsidRPr="0028387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312">
              <w:rPr>
                <w:rFonts w:asciiTheme="majorBidi" w:hAnsiTheme="majorBidi" w:cstheme="majorBidi"/>
                <w:color w:val="000000"/>
                <w:sz w:val="30"/>
              </w:rPr>
              <w:t>2564</w:t>
            </w:r>
          </w:p>
        </w:tc>
      </w:tr>
      <w:tr w:rsidR="00860523" w:rsidRPr="00283879" w14:paraId="35ADBCB3" w14:textId="77777777" w:rsidTr="006141CD">
        <w:trPr>
          <w:trHeight w:val="20"/>
        </w:trPr>
        <w:tc>
          <w:tcPr>
            <w:tcW w:w="6007" w:type="dxa"/>
          </w:tcPr>
          <w:p w14:paraId="53AC3342" w14:textId="77777777" w:rsidR="00860523" w:rsidRPr="00283879" w:rsidRDefault="00860523" w:rsidP="0086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</w:tcPr>
          <w:p w14:paraId="10375467" w14:textId="61352753" w:rsidR="00860523" w:rsidRPr="00283879" w:rsidRDefault="00860523" w:rsidP="00860523">
            <w:pPr>
              <w:pStyle w:val="a"/>
              <w:tabs>
                <w:tab w:val="clear" w:pos="1080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860523" w:rsidRPr="00283879" w14:paraId="7693B0C8" w14:textId="77777777" w:rsidTr="006141CD">
        <w:trPr>
          <w:trHeight w:val="20"/>
        </w:trPr>
        <w:tc>
          <w:tcPr>
            <w:tcW w:w="6007" w:type="dxa"/>
          </w:tcPr>
          <w:p w14:paraId="652CEB3A" w14:textId="77777777" w:rsidR="00860523" w:rsidRPr="00283879" w:rsidRDefault="00860523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22" w:type="dxa"/>
          </w:tcPr>
          <w:p w14:paraId="074905DD" w14:textId="44650215" w:rsidR="00860523" w:rsidRPr="00E04BF2" w:rsidRDefault="005D12C2" w:rsidP="002D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E04B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D5AEC" w:rsidRPr="00E04BF2">
              <w:rPr>
                <w:rFonts w:asciiTheme="majorBidi" w:hAnsiTheme="majorBidi" w:hint="cs"/>
                <w:sz w:val="30"/>
                <w:szCs w:val="30"/>
                <w:cs/>
              </w:rPr>
              <w:t>052</w:t>
            </w:r>
            <w:r w:rsidR="002D5AEC" w:rsidRPr="00E04BF2">
              <w:rPr>
                <w:rFonts w:asciiTheme="majorBidi" w:hAnsiTheme="majorBidi"/>
                <w:sz w:val="30"/>
                <w:szCs w:val="30"/>
              </w:rPr>
              <w:t>,022</w:t>
            </w:r>
          </w:p>
        </w:tc>
        <w:tc>
          <w:tcPr>
            <w:tcW w:w="138" w:type="dxa"/>
          </w:tcPr>
          <w:p w14:paraId="17729115" w14:textId="77777777" w:rsidR="00860523" w:rsidRPr="00E04BF2" w:rsidRDefault="00860523" w:rsidP="009B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1348309" w14:textId="4B034FF0" w:rsidR="00860523" w:rsidRPr="00E04BF2" w:rsidRDefault="002D5AEC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 w:cstheme="majorBidi"/>
                <w:sz w:val="30"/>
                <w:szCs w:val="30"/>
              </w:rPr>
              <w:t>5,110,795</w:t>
            </w:r>
          </w:p>
        </w:tc>
      </w:tr>
      <w:tr w:rsidR="00FD4CE6" w:rsidRPr="00283879" w14:paraId="109E4A8E" w14:textId="77777777" w:rsidTr="006141CD">
        <w:trPr>
          <w:trHeight w:val="20"/>
        </w:trPr>
        <w:tc>
          <w:tcPr>
            <w:tcW w:w="6007" w:type="dxa"/>
          </w:tcPr>
          <w:p w14:paraId="1AF1D18F" w14:textId="63B61B36" w:rsidR="00FD4CE6" w:rsidRPr="00283879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322" w:type="dxa"/>
          </w:tcPr>
          <w:p w14:paraId="4A0119D0" w14:textId="3CCDBB6E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</w:rPr>
              <w:t>798,866</w:t>
            </w:r>
          </w:p>
        </w:tc>
        <w:tc>
          <w:tcPr>
            <w:tcW w:w="138" w:type="dxa"/>
          </w:tcPr>
          <w:p w14:paraId="2748299D" w14:textId="77777777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67138D7" w14:textId="75E8740E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</w:rPr>
              <w:t>721,432</w:t>
            </w:r>
          </w:p>
        </w:tc>
      </w:tr>
      <w:tr w:rsidR="007B2C79" w:rsidRPr="00283879" w14:paraId="09E5C0FB" w14:textId="77777777" w:rsidTr="006141CD">
        <w:trPr>
          <w:trHeight w:val="20"/>
        </w:trPr>
        <w:tc>
          <w:tcPr>
            <w:tcW w:w="6007" w:type="dxa"/>
          </w:tcPr>
          <w:p w14:paraId="436C248B" w14:textId="77777777" w:rsidR="007B2C79" w:rsidRPr="00283879" w:rsidRDefault="007B2C79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ต้นทุนบำเหน็จ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-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322" w:type="dxa"/>
          </w:tcPr>
          <w:p w14:paraId="26C2BA18" w14:textId="486D7D48" w:rsidR="007B2C79" w:rsidRPr="00E04BF2" w:rsidRDefault="005D12C2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  <w:cs/>
              </w:rPr>
              <w:t>203</w:t>
            </w:r>
            <w:r w:rsidRPr="00E04B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50208" w:rsidRPr="00E04BF2">
              <w:rPr>
                <w:rFonts w:asciiTheme="majorBidi" w:hAnsiTheme="majorBidi"/>
                <w:sz w:val="30"/>
                <w:szCs w:val="30"/>
              </w:rPr>
              <w:t>303</w:t>
            </w:r>
          </w:p>
        </w:tc>
        <w:tc>
          <w:tcPr>
            <w:tcW w:w="138" w:type="dxa"/>
          </w:tcPr>
          <w:p w14:paraId="1769FD25" w14:textId="77777777" w:rsidR="007B2C79" w:rsidRPr="00E04BF2" w:rsidRDefault="007B2C79" w:rsidP="009B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821206C" w14:textId="5F70A5D7" w:rsidR="007B2C79" w:rsidRPr="00E04BF2" w:rsidRDefault="009B1335" w:rsidP="00AD5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  <w:cs/>
              </w:rPr>
              <w:t>230</w:t>
            </w:r>
            <w:r w:rsidRPr="00E04B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4BF2">
              <w:rPr>
                <w:rFonts w:asciiTheme="majorBidi" w:hAnsiTheme="majorBidi"/>
                <w:sz w:val="30"/>
                <w:szCs w:val="30"/>
                <w:cs/>
              </w:rPr>
              <w:t>158</w:t>
            </w:r>
          </w:p>
        </w:tc>
      </w:tr>
      <w:tr w:rsidR="00FD4CE6" w:rsidRPr="00283879" w14:paraId="0AEE4040" w14:textId="77777777" w:rsidTr="006141CD">
        <w:trPr>
          <w:trHeight w:val="20"/>
        </w:trPr>
        <w:tc>
          <w:tcPr>
            <w:tcW w:w="6007" w:type="dxa"/>
          </w:tcPr>
          <w:p w14:paraId="239ED0C7" w14:textId="093CE12C" w:rsidR="00FD4CE6" w:rsidRPr="00283879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ต้นทุนบำเหน็จ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-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322" w:type="dxa"/>
          </w:tcPr>
          <w:p w14:paraId="1EBC15B2" w14:textId="32E826F6" w:rsidR="00FD4CE6" w:rsidRPr="00E04BF2" w:rsidRDefault="00AB3F8B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34</w:t>
            </w:r>
            <w:r w:rsidR="00FD4CE6" w:rsidRPr="00E04BF2">
              <w:rPr>
                <w:rFonts w:asciiTheme="majorBidi" w:hAnsiTheme="majorBidi"/>
                <w:sz w:val="30"/>
                <w:szCs w:val="30"/>
              </w:rPr>
              <w:t>,</w:t>
            </w:r>
            <w:r w:rsidR="001D638A">
              <w:rPr>
                <w:rFonts w:asciiTheme="majorBidi" w:hAnsiTheme="majorBidi"/>
                <w:sz w:val="30"/>
                <w:szCs w:val="30"/>
              </w:rPr>
              <w:t>8</w:t>
            </w:r>
            <w:r w:rsidR="005A0703">
              <w:rPr>
                <w:rFonts w:asciiTheme="majorBidi" w:hAnsiTheme="majorBidi" w:hint="cs"/>
                <w:sz w:val="30"/>
                <w:szCs w:val="30"/>
                <w:cs/>
              </w:rPr>
              <w:t>7</w:t>
            </w:r>
            <w:r w:rsidR="001D638A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38" w:type="dxa"/>
          </w:tcPr>
          <w:p w14:paraId="3099185E" w14:textId="77777777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C48ABA8" w14:textId="6A5E3FED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4BF2">
              <w:rPr>
                <w:rFonts w:asciiTheme="majorBidi" w:hAnsiTheme="majorBidi"/>
                <w:sz w:val="30"/>
                <w:szCs w:val="30"/>
              </w:rPr>
              <w:t>158,385</w:t>
            </w:r>
          </w:p>
        </w:tc>
      </w:tr>
      <w:tr w:rsidR="00FD4CE6" w:rsidRPr="00283879" w14:paraId="7FE0109A" w14:textId="77777777" w:rsidTr="006141CD">
        <w:trPr>
          <w:trHeight w:val="20"/>
        </w:trPr>
        <w:tc>
          <w:tcPr>
            <w:tcW w:w="6007" w:type="dxa"/>
          </w:tcPr>
          <w:p w14:paraId="610A8AC8" w14:textId="77777777" w:rsidR="00FD4CE6" w:rsidRPr="00283879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C7B1490" w14:textId="0F2B73AD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4BF2">
              <w:rPr>
                <w:rFonts w:asciiTheme="majorBidi" w:hAnsiTheme="majorBidi"/>
                <w:b/>
                <w:bCs/>
                <w:sz w:val="30"/>
                <w:szCs w:val="30"/>
              </w:rPr>
              <w:t>6,0</w:t>
            </w:r>
            <w:r w:rsidR="00AB3F8B">
              <w:rPr>
                <w:rFonts w:asciiTheme="majorBidi" w:hAnsiTheme="majorBidi"/>
                <w:b/>
                <w:bCs/>
                <w:sz w:val="30"/>
                <w:szCs w:val="30"/>
              </w:rPr>
              <w:t>89</w:t>
            </w:r>
            <w:r w:rsidRPr="00E04BF2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1D638A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5A070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  <w:r w:rsidR="001D638A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8" w:type="dxa"/>
          </w:tcPr>
          <w:p w14:paraId="48D0C675" w14:textId="77777777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C5A50F2" w14:textId="60C73EAF" w:rsidR="00FD4CE6" w:rsidRPr="00E04BF2" w:rsidRDefault="00FD4CE6" w:rsidP="00FD4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4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6,220,770</w:t>
            </w:r>
          </w:p>
        </w:tc>
      </w:tr>
    </w:tbl>
    <w:p w14:paraId="51E9E918" w14:textId="77777777" w:rsidR="000A28D5" w:rsidRPr="00176DFC" w:rsidRDefault="000A28D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15A00F05" w14:textId="3D757E61" w:rsidR="00C6647A" w:rsidRPr="00AD599D" w:rsidRDefault="00273F73" w:rsidP="0043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AD59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ได้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จัดให้มีเงินทุนสำรองเลี้ยงชีพเพื่อจ่ายให้พนักงานเมื่อออกจากงาน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โดย</w:t>
      </w:r>
      <w:r w:rsidRPr="00AD59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จ่ายในอัตราร้อยละ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1610EA">
        <w:rPr>
          <w:rFonts w:asciiTheme="majorBidi" w:hAnsiTheme="majorBidi"/>
          <w:sz w:val="30"/>
          <w:szCs w:val="30"/>
        </w:rPr>
        <w:t>5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2313CB" w:rsidRPr="00AD599D">
        <w:rPr>
          <w:rFonts w:asciiTheme="majorBidi" w:hAnsiTheme="majorBidi" w:cstheme="majorBidi"/>
          <w:sz w:val="30"/>
          <w:szCs w:val="30"/>
        </w:rPr>
        <w:t>10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ของ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เงินเดือน</w:t>
      </w:r>
      <w:r w:rsidR="0030026C" w:rsidRPr="00AD599D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ทั้งนี้ขึ้นอยู่กับอายุงานของพนักงาน</w:t>
      </w:r>
    </w:p>
    <w:p w14:paraId="54F85B0E" w14:textId="703EFAC2" w:rsidR="00A250EE" w:rsidRPr="00AD599D" w:rsidRDefault="00A250EE" w:rsidP="00434478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541779E" w14:textId="06C5315E" w:rsidR="00912FF5" w:rsidRPr="00AD599D" w:rsidRDefault="00273F73" w:rsidP="0043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434478">
        <w:rPr>
          <w:rFonts w:asciiTheme="majorBidi" w:hAnsiTheme="majorBidi" w:cstheme="majorBidi"/>
          <w:spacing w:val="10"/>
          <w:sz w:val="30"/>
          <w:szCs w:val="30"/>
          <w:cs/>
        </w:rPr>
        <w:t>กลุ่มบริษัท</w:t>
      </w:r>
      <w:r w:rsidR="00C6647A" w:rsidRPr="00434478">
        <w:rPr>
          <w:rFonts w:asciiTheme="majorBidi" w:hAnsiTheme="majorBidi" w:cstheme="majorBidi"/>
          <w:spacing w:val="10"/>
          <w:sz w:val="30"/>
          <w:szCs w:val="30"/>
          <w:cs/>
        </w:rPr>
        <w:t>ได้จัด</w:t>
      </w:r>
      <w:r w:rsidR="007473C4" w:rsidRPr="00434478">
        <w:rPr>
          <w:rFonts w:asciiTheme="majorBidi" w:hAnsiTheme="majorBidi" w:cstheme="majorBidi"/>
          <w:spacing w:val="10"/>
          <w:sz w:val="30"/>
          <w:szCs w:val="30"/>
          <w:cs/>
        </w:rPr>
        <w:t>ให้มี</w:t>
      </w:r>
      <w:r w:rsidR="00FD5D6E" w:rsidRPr="00434478">
        <w:rPr>
          <w:rFonts w:asciiTheme="majorBidi" w:hAnsiTheme="majorBidi" w:cstheme="majorBidi"/>
          <w:spacing w:val="10"/>
          <w:sz w:val="30"/>
          <w:szCs w:val="30"/>
          <w:cs/>
        </w:rPr>
        <w:t>เงิน</w:t>
      </w:r>
      <w:r w:rsidR="00C6647A" w:rsidRPr="00434478">
        <w:rPr>
          <w:rFonts w:asciiTheme="majorBidi" w:hAnsiTheme="majorBidi" w:cstheme="majorBidi"/>
          <w:spacing w:val="10"/>
          <w:sz w:val="30"/>
          <w:szCs w:val="30"/>
          <w:cs/>
        </w:rPr>
        <w:t>กองทุนสำรองเลี้ยงชีพ</w:t>
      </w:r>
      <w:r w:rsidR="001B27F1" w:rsidRPr="00434478">
        <w:rPr>
          <w:rFonts w:asciiTheme="majorBidi" w:hAnsiTheme="majorBidi" w:cstheme="majorBidi"/>
          <w:spacing w:val="10"/>
          <w:sz w:val="30"/>
          <w:szCs w:val="30"/>
          <w:cs/>
        </w:rPr>
        <w:t>ซึ่งได้จดทะเบียนเป็นนิติบุคคลกับกระทรวงการคลัง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ตามพระราชบัญญัติกองทุนสำรองเลี้ยงชีพ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พ</w:t>
      </w:r>
      <w:r w:rsidR="001B27F1" w:rsidRPr="00AD599D">
        <w:rPr>
          <w:rFonts w:asciiTheme="majorBidi" w:hAnsiTheme="majorBidi"/>
          <w:sz w:val="30"/>
          <w:szCs w:val="30"/>
          <w:cs/>
        </w:rPr>
        <w:t>.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ศ</w:t>
      </w:r>
      <w:r w:rsidR="001B27F1" w:rsidRPr="00AD599D">
        <w:rPr>
          <w:rFonts w:asciiTheme="majorBidi" w:hAnsiTheme="majorBidi"/>
          <w:sz w:val="30"/>
          <w:szCs w:val="30"/>
          <w:cs/>
        </w:rPr>
        <w:t>.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2530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อีกประเภทหนึ่งสำหรับพนักงานของบริษัทบนพื้นฐาน</w:t>
      </w:r>
      <w:r w:rsidR="00912FF5" w:rsidRPr="00434478">
        <w:rPr>
          <w:rFonts w:asciiTheme="majorBidi" w:hAnsiTheme="majorBidi" w:cstheme="majorBidi"/>
          <w:spacing w:val="-8"/>
          <w:sz w:val="30"/>
          <w:szCs w:val="30"/>
          <w:cs/>
        </w:rPr>
        <w:t>ความสมัครใจของพนักงานในการเป็นสมาชิกของกองทุน</w:t>
      </w:r>
      <w:r w:rsidR="00A62C3E" w:rsidRPr="00434478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12FF5" w:rsidRPr="00434478">
        <w:rPr>
          <w:rFonts w:asciiTheme="majorBidi" w:hAnsiTheme="majorBidi" w:cstheme="majorBidi"/>
          <w:spacing w:val="-8"/>
          <w:sz w:val="30"/>
          <w:szCs w:val="30"/>
          <w:cs/>
        </w:rPr>
        <w:t>พนักงานที่จะสมัครเป็นสมาชิกกองทุนนี้ต้องจ่ายเงินสะสม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เป็นรายเดือนเข้ากองทุนในอัตราร้อยละ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2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15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ของเงินเดือนและบริษัทจะจ่ายสมทบเป็นรายเดือนเข้ากองทุนในอัตราร้อยละ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5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AD599D">
        <w:rPr>
          <w:rFonts w:asciiTheme="majorBidi" w:hAnsiTheme="majorBidi" w:cstheme="majorBidi"/>
          <w:sz w:val="30"/>
        </w:rPr>
        <w:t>13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ของเงินเดือนสมาชิก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ทั้งนี้ขึ้นอยู่กับอายุงานของสมาชิก</w:t>
      </w:r>
    </w:p>
    <w:p w14:paraId="1420F7EB" w14:textId="4067BA21" w:rsidR="00B5241D" w:rsidRPr="00AD599D" w:rsidRDefault="00B5241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73414FF" w14:textId="77777777" w:rsidR="008436F3" w:rsidRDefault="0084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F422B60" w14:textId="536B51F5" w:rsidR="0049537B" w:rsidRPr="00283879" w:rsidRDefault="00EE2F77" w:rsidP="00DE361A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0886FD23" w14:textId="77777777" w:rsidR="00020477" w:rsidRPr="00176DFC" w:rsidRDefault="0002047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4"/>
        <w:gridCol w:w="1093"/>
        <w:gridCol w:w="1312"/>
        <w:gridCol w:w="138"/>
        <w:gridCol w:w="1312"/>
      </w:tblGrid>
      <w:tr w:rsidR="00860523" w:rsidRPr="00283879" w14:paraId="472E21D9" w14:textId="77777777" w:rsidTr="006141CD">
        <w:trPr>
          <w:trHeight w:val="357"/>
          <w:tblHeader/>
        </w:trPr>
        <w:tc>
          <w:tcPr>
            <w:tcW w:w="4934" w:type="dxa"/>
            <w:vAlign w:val="center"/>
          </w:tcPr>
          <w:p w14:paraId="6AC26E43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400CEA24" w14:textId="37BAF43E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2" w:type="dxa"/>
            <w:vAlign w:val="center"/>
          </w:tcPr>
          <w:p w14:paraId="4A7F2CD6" w14:textId="592B90F4" w:rsidR="00860523" w:rsidRPr="00861777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861777">
              <w:rPr>
                <w:rFonts w:asciiTheme="majorBidi" w:hAnsiTheme="majorBidi" w:cstheme="majorBidi"/>
                <w:color w:val="000000"/>
                <w:sz w:val="30"/>
              </w:rPr>
              <w:t>2565</w:t>
            </w:r>
          </w:p>
        </w:tc>
        <w:tc>
          <w:tcPr>
            <w:tcW w:w="138" w:type="dxa"/>
            <w:vAlign w:val="center"/>
          </w:tcPr>
          <w:p w14:paraId="0BE7EBB5" w14:textId="77777777" w:rsidR="00860523" w:rsidRPr="00861777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2" w:type="dxa"/>
            <w:vAlign w:val="center"/>
          </w:tcPr>
          <w:p w14:paraId="5B4A29B0" w14:textId="7764C198" w:rsidR="00860523" w:rsidRPr="00861777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861777">
              <w:rPr>
                <w:rFonts w:asciiTheme="majorBidi" w:hAnsiTheme="majorBidi" w:cstheme="majorBidi"/>
                <w:color w:val="000000"/>
                <w:sz w:val="30"/>
              </w:rPr>
              <w:t>2564</w:t>
            </w:r>
          </w:p>
        </w:tc>
      </w:tr>
      <w:tr w:rsidR="00860523" w:rsidRPr="00283879" w14:paraId="4C2C026A" w14:textId="77777777" w:rsidTr="006141CD">
        <w:trPr>
          <w:trHeight w:val="357"/>
          <w:tblHeader/>
        </w:trPr>
        <w:tc>
          <w:tcPr>
            <w:tcW w:w="4934" w:type="dxa"/>
            <w:vAlign w:val="center"/>
          </w:tcPr>
          <w:p w14:paraId="1A9CF020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11B4B480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2762" w:type="dxa"/>
            <w:gridSpan w:val="3"/>
            <w:vAlign w:val="center"/>
          </w:tcPr>
          <w:p w14:paraId="5C7D40CE" w14:textId="3CFEF612" w:rsidR="00860523" w:rsidRPr="00283879" w:rsidRDefault="00860523" w:rsidP="006141CD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860523" w:rsidRPr="00283879" w14:paraId="392B7592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21DD5BB5" w14:textId="781BD8A2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93" w:type="dxa"/>
            <w:vAlign w:val="center"/>
          </w:tcPr>
          <w:p w14:paraId="4413F26A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4C47A72C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" w:type="dxa"/>
            <w:vAlign w:val="center"/>
          </w:tcPr>
          <w:p w14:paraId="73E51494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36536A8D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</w:tr>
      <w:tr w:rsidR="00860523" w:rsidRPr="00283879" w14:paraId="64985517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F6585B5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3" w:type="dxa"/>
            <w:vAlign w:val="center"/>
          </w:tcPr>
          <w:p w14:paraId="04C74B7F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6CA7F956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" w:type="dxa"/>
            <w:vAlign w:val="center"/>
          </w:tcPr>
          <w:p w14:paraId="03154CE9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63343313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</w:tr>
      <w:tr w:rsidR="00860523" w:rsidRPr="00283879" w14:paraId="64894074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305477F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93" w:type="dxa"/>
            <w:vAlign w:val="center"/>
          </w:tcPr>
          <w:p w14:paraId="3C949B71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2C1C22C2" w14:textId="4081374A" w:rsidR="00860523" w:rsidRPr="00283879" w:rsidRDefault="00BA4C80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557,075</w:t>
            </w:r>
          </w:p>
        </w:tc>
        <w:tc>
          <w:tcPr>
            <w:tcW w:w="138" w:type="dxa"/>
            <w:vAlign w:val="center"/>
          </w:tcPr>
          <w:p w14:paraId="4E6E24BF" w14:textId="77777777" w:rsidR="00860523" w:rsidRPr="00283879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2849D08" w14:textId="3832F012" w:rsidR="00860523" w:rsidRPr="00283879" w:rsidRDefault="00BA4C80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541,180</w:t>
            </w:r>
          </w:p>
        </w:tc>
      </w:tr>
      <w:tr w:rsidR="00860523" w:rsidRPr="00283879" w14:paraId="78588FE5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07A886C" w14:textId="412B7491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7ED0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DE7ED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ED0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93" w:type="dxa"/>
            <w:vAlign w:val="center"/>
          </w:tcPr>
          <w:p w14:paraId="77D04862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C75DDCE" w14:textId="1530A262" w:rsidR="00860523" w:rsidRPr="00DE7ED0" w:rsidRDefault="00BA4C80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6,609</w:t>
            </w:r>
          </w:p>
        </w:tc>
        <w:tc>
          <w:tcPr>
            <w:tcW w:w="138" w:type="dxa"/>
            <w:vAlign w:val="center"/>
          </w:tcPr>
          <w:p w14:paraId="20CACCC7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F1EB6D3" w14:textId="2ACEFB23" w:rsidR="00860523" w:rsidRPr="00DE7ED0" w:rsidRDefault="00BA4C80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4,409</w:t>
            </w:r>
          </w:p>
        </w:tc>
      </w:tr>
      <w:tr w:rsidR="00860523" w:rsidRPr="00283879" w14:paraId="5B682ABD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62876F4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59681E5E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A61F10A" w14:textId="05AD9F70" w:rsidR="00860523" w:rsidRPr="00C41597" w:rsidRDefault="00C134B7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563,68</w:t>
            </w:r>
            <w:r w:rsidR="00DE7ED0" w:rsidRPr="00C4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" w:type="dxa"/>
            <w:vAlign w:val="center"/>
          </w:tcPr>
          <w:p w14:paraId="6A68CDE5" w14:textId="77777777" w:rsidR="00860523" w:rsidRPr="00C41597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1AFAC0C" w14:textId="18E11898" w:rsidR="00860523" w:rsidRPr="00C41597" w:rsidRDefault="004F497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545,589</w:t>
            </w:r>
          </w:p>
        </w:tc>
      </w:tr>
      <w:tr w:rsidR="00860523" w:rsidRPr="00C95BB6" w14:paraId="3119AB51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5D7B159C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center"/>
          </w:tcPr>
          <w:p w14:paraId="55F8D969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46B985E2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Align w:val="center"/>
          </w:tcPr>
          <w:p w14:paraId="565208CA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2428177C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0523" w:rsidRPr="00283879" w14:paraId="4301CE8C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6B23390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93" w:type="dxa"/>
            <w:vAlign w:val="center"/>
          </w:tcPr>
          <w:p w14:paraId="3D70E890" w14:textId="77777777" w:rsidR="00860523" w:rsidRPr="00DE7ED0" w:rsidRDefault="00860523" w:rsidP="006141C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2F96C091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dxa"/>
            <w:vAlign w:val="center"/>
          </w:tcPr>
          <w:p w14:paraId="456655DD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01F8DB4D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0523" w:rsidRPr="00283879" w14:paraId="7203BA14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375DA5D5" w14:textId="77777777" w:rsidR="00860523" w:rsidRPr="00DE7ED0" w:rsidRDefault="00860523" w:rsidP="006141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93" w:type="dxa"/>
            <w:vAlign w:val="center"/>
          </w:tcPr>
          <w:p w14:paraId="1EAFA61C" w14:textId="618533EC" w:rsidR="00860523" w:rsidRPr="00DE7ED0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12" w:type="dxa"/>
            <w:vAlign w:val="center"/>
          </w:tcPr>
          <w:p w14:paraId="53844FD2" w14:textId="746A42C8" w:rsidR="00860523" w:rsidRPr="00DE7ED0" w:rsidRDefault="00C134B7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D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E7ED0">
              <w:rPr>
                <w:rFonts w:asciiTheme="majorBidi" w:hAnsiTheme="majorBidi" w:cstheme="majorBidi"/>
                <w:sz w:val="30"/>
                <w:szCs w:val="30"/>
              </w:rPr>
              <w:t>302,382</w:t>
            </w:r>
            <w:r w:rsidRPr="00DE7ED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8" w:type="dxa"/>
            <w:vAlign w:val="center"/>
          </w:tcPr>
          <w:p w14:paraId="15F7085A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1082F19" w14:textId="6E7D3D80" w:rsidR="00860523" w:rsidRPr="00DE7ED0" w:rsidRDefault="00D87725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ED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E7ED0">
              <w:rPr>
                <w:rFonts w:asciiTheme="majorBidi" w:hAnsiTheme="majorBidi" w:cstheme="majorBidi"/>
                <w:sz w:val="30"/>
                <w:szCs w:val="30"/>
              </w:rPr>
              <w:t>50,744</w:t>
            </w:r>
            <w:r w:rsidRPr="00DE7ED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60523" w:rsidRPr="00283879" w14:paraId="106D46DB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140695F7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vAlign w:val="center"/>
          </w:tcPr>
          <w:p w14:paraId="5BB3F294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216E0D68" w14:textId="557B7518" w:rsidR="00860523" w:rsidRPr="00DE7ED0" w:rsidRDefault="006D6968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261,302</w:t>
            </w:r>
          </w:p>
        </w:tc>
        <w:tc>
          <w:tcPr>
            <w:tcW w:w="138" w:type="dxa"/>
            <w:vAlign w:val="center"/>
          </w:tcPr>
          <w:p w14:paraId="16050901" w14:textId="77777777" w:rsidR="00860523" w:rsidRPr="00DE7ED0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5A372402" w14:textId="54665FCA" w:rsidR="00860523" w:rsidRPr="00DE7ED0" w:rsidRDefault="006D6968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4</w:t>
            </w:r>
            <w:r w:rsidR="0054787E">
              <w:rPr>
                <w:rFonts w:asciiTheme="majorBidi" w:hAnsiTheme="majorBidi" w:cstheme="majorBidi"/>
                <w:b/>
                <w:sz w:val="30"/>
              </w:rPr>
              <w:t>94</w:t>
            </w:r>
            <w:r>
              <w:rPr>
                <w:rFonts w:asciiTheme="majorBidi" w:hAnsiTheme="majorBidi" w:cstheme="majorBidi"/>
                <w:b/>
                <w:sz w:val="30"/>
              </w:rPr>
              <w:t>,845</w:t>
            </w:r>
          </w:p>
        </w:tc>
      </w:tr>
      <w:tr w:rsidR="00242FDA" w:rsidRPr="00283879" w14:paraId="3D5BDFB6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22ECD048" w14:textId="77777777" w:rsidR="00242FDA" w:rsidRPr="00283879" w:rsidRDefault="00242FDA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71FF1725" w14:textId="77777777" w:rsidR="00242FDA" w:rsidRPr="00283879" w:rsidRDefault="00242FDA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6227E119" w14:textId="77777777" w:rsidR="00242FDA" w:rsidRPr="00283879" w:rsidRDefault="00242FDA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8" w:type="dxa"/>
            <w:vAlign w:val="center"/>
          </w:tcPr>
          <w:p w14:paraId="2EF36342" w14:textId="77777777" w:rsidR="00242FDA" w:rsidRPr="00283879" w:rsidRDefault="00242FDA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4A33B963" w14:textId="77777777" w:rsidR="00242FDA" w:rsidRPr="00283879" w:rsidRDefault="00242FDA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</w:tr>
      <w:tr w:rsidR="00860523" w:rsidRPr="00B16C08" w14:paraId="3B2C1F15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3377ADC9" w14:textId="46903776" w:rsidR="00860523" w:rsidRPr="00B16C08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93" w:type="dxa"/>
            <w:vAlign w:val="center"/>
          </w:tcPr>
          <w:p w14:paraId="1152CFFD" w14:textId="77777777" w:rsidR="00860523" w:rsidRPr="00B16C08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3101D9D4" w14:textId="77777777" w:rsidR="00860523" w:rsidRPr="007F6202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" w:type="dxa"/>
            <w:vAlign w:val="center"/>
          </w:tcPr>
          <w:p w14:paraId="2F0E6758" w14:textId="77777777" w:rsidR="00860523" w:rsidRPr="00B16C08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569F5FD4" w14:textId="77777777" w:rsidR="00860523" w:rsidRPr="007F6202" w:rsidRDefault="00860523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141CD" w:rsidRPr="00B16C08" w14:paraId="30DA6C1E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7010AECE" w14:textId="0BD018DF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1093" w:type="dxa"/>
            <w:vAlign w:val="center"/>
          </w:tcPr>
          <w:p w14:paraId="4B0F0E25" w14:textId="7777777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1B9E7E48" w14:textId="7777777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  <w:vAlign w:val="center"/>
          </w:tcPr>
          <w:p w14:paraId="2A5F45A8" w14:textId="7777777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24000C09" w14:textId="7777777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1CD" w:rsidRPr="00B16C08" w14:paraId="5846C277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6FB63BDE" w14:textId="52DF1B3D" w:rsidR="006141CD" w:rsidRPr="007F6202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7F620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  <w:r w:rsidRPr="007F6202">
              <w:rPr>
                <w:rFonts w:asciiTheme="majorBidi" w:hAnsiTheme="majorBidi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093" w:type="dxa"/>
            <w:vAlign w:val="center"/>
          </w:tcPr>
          <w:p w14:paraId="3D23AD98" w14:textId="1F10949B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12" w:type="dxa"/>
            <w:vAlign w:val="center"/>
          </w:tcPr>
          <w:p w14:paraId="1CC77EB5" w14:textId="58DBEC6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24,651</w:t>
            </w:r>
          </w:p>
        </w:tc>
        <w:tc>
          <w:tcPr>
            <w:tcW w:w="138" w:type="dxa"/>
            <w:vAlign w:val="center"/>
          </w:tcPr>
          <w:p w14:paraId="2C549B1B" w14:textId="7777777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4CF1ADF" w14:textId="5CC340A7" w:rsidR="006141CD" w:rsidRPr="006141CD" w:rsidRDefault="006141CD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10,168</w:t>
            </w:r>
          </w:p>
        </w:tc>
      </w:tr>
      <w:tr w:rsidR="001F5145" w:rsidRPr="00B16C08" w14:paraId="5F9DF9C2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036619C" w14:textId="100DE439" w:rsidR="001F5145" w:rsidRPr="00B16C08" w:rsidRDefault="001F5145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vAlign w:val="center"/>
          </w:tcPr>
          <w:p w14:paraId="414B5BB6" w14:textId="64411F4A" w:rsidR="001F5145" w:rsidRPr="00B16C08" w:rsidRDefault="001F5145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A3E3F" w14:textId="049AA1E4" w:rsidR="001F5145" w:rsidRPr="001F5145" w:rsidRDefault="005A1F46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24,651</w:t>
            </w:r>
          </w:p>
        </w:tc>
        <w:tc>
          <w:tcPr>
            <w:tcW w:w="138" w:type="dxa"/>
            <w:vAlign w:val="center"/>
          </w:tcPr>
          <w:p w14:paraId="3B02B2AE" w14:textId="77777777" w:rsidR="001F5145" w:rsidRPr="001F5145" w:rsidRDefault="001F5145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D951A" w14:textId="75CFFEC0" w:rsidR="001F5145" w:rsidRPr="001F5145" w:rsidRDefault="00DF3A20" w:rsidP="0061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10,168</w:t>
            </w:r>
          </w:p>
        </w:tc>
      </w:tr>
    </w:tbl>
    <w:p w14:paraId="1A30C19E" w14:textId="77777777" w:rsidR="00612577" w:rsidRPr="00176DFC" w:rsidRDefault="0061257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860E9C5" w14:textId="77777777" w:rsidR="00A250EE" w:rsidRDefault="00A2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8E85E6" w14:textId="339ABFC4" w:rsidR="00985B61" w:rsidRPr="00B16C08" w:rsidRDefault="00EE2F77" w:rsidP="00DE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6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F558B33" w14:textId="77777777" w:rsidR="0072316B" w:rsidRPr="00176DFC" w:rsidRDefault="0072316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2"/>
        <w:gridCol w:w="980"/>
        <w:gridCol w:w="132"/>
        <w:gridCol w:w="1252"/>
        <w:gridCol w:w="249"/>
        <w:gridCol w:w="980"/>
        <w:gridCol w:w="132"/>
        <w:gridCol w:w="1252"/>
      </w:tblGrid>
      <w:tr w:rsidR="00985B61" w:rsidRPr="00B16C08" w14:paraId="5F4986EC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8B3A9E3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F89416D" w14:textId="22565AC9" w:rsidR="00985B61" w:rsidRPr="00861777" w:rsidRDefault="00EC5F7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7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55A" w:rsidRPr="008617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4F9FFC3E" w14:textId="77777777" w:rsidR="00985B61" w:rsidRPr="00861777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479CA3ED" w14:textId="65E58A0A" w:rsidR="00985B61" w:rsidRPr="00861777" w:rsidRDefault="00EC5F7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7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455A" w:rsidRPr="008617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A495B" w:rsidRPr="00B16C08" w14:paraId="0F499236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2CA050C" w14:textId="77777777" w:rsidR="00985B61" w:rsidRPr="007F6202" w:rsidRDefault="00985B61" w:rsidP="007154AD">
            <w:pPr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B3053C2" w14:textId="77777777" w:rsidR="00985B61" w:rsidRPr="007F6202" w:rsidRDefault="00EE2F7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0A0E5F" w14:textId="677AEDC2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4D624A2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64837B0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D36CC" w14:textId="2FD994CB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37C2478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C90133D" w14:textId="77777777" w:rsidR="00985B61" w:rsidRPr="007F6202" w:rsidRDefault="00EE2F7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3F10E8" w14:textId="3171B460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47876F7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C789DAC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5B54F" w14:textId="492DF20F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250EE" w:rsidRPr="00B16C08" w14:paraId="4D483A9C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316A5B3" w14:textId="0A1525FA" w:rsidR="00A250EE" w:rsidRPr="00B16C08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6DF8969" w14:textId="77777777" w:rsidR="00A250EE" w:rsidRPr="007F6202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8A762A1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87F7A08" w14:textId="065E1972" w:rsidR="00A250EE" w:rsidRPr="007F6202" w:rsidRDefault="00B83B01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576,329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D793995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EA2D734" w14:textId="77777777" w:rsidR="00A250EE" w:rsidRPr="007F6202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826CA12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322E8C2" w14:textId="30025F2C" w:rsidR="00A250EE" w:rsidRPr="007F6202" w:rsidRDefault="00B83B01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1,869,391</w:t>
            </w:r>
          </w:p>
        </w:tc>
      </w:tr>
      <w:tr w:rsidR="00A250EE" w:rsidRPr="00B16C08" w14:paraId="1FDAAC74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0554292E" w14:textId="15201FE3" w:rsidR="00A250EE" w:rsidRPr="00B16C08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8BC7C11" w14:textId="77777777" w:rsidR="00A250EE" w:rsidRPr="007F6202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1F04E0D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F1334" w14:textId="02D4A8D3" w:rsidR="00A250EE" w:rsidRPr="007F6202" w:rsidRDefault="00CD0A08" w:rsidP="00DA39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C134B7" w:rsidRPr="00C134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4,179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0C07A80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283459" w14:textId="77777777" w:rsidR="00A250EE" w:rsidRPr="007F6202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86D2ED8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B0B3B" w14:textId="5CCFE88E" w:rsidR="00A250EE" w:rsidRPr="007F6202" w:rsidRDefault="00B83B01" w:rsidP="00DA39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20,502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A495B" w:rsidRPr="00B16C08" w14:paraId="03715E3B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47AD46C" w14:textId="0C73F9F8" w:rsidR="00985B61" w:rsidRPr="00B16C08" w:rsidRDefault="00985B61" w:rsidP="007154AD">
            <w:pPr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733EC8E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E06DBB4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7533E" w14:textId="552C63FD" w:rsidR="00985B61" w:rsidRPr="007F6202" w:rsidRDefault="00B83B01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572,150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7B15CF8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A488210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AB29645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BDBF0" w14:textId="157B3FDB" w:rsidR="00985B61" w:rsidRPr="007F6202" w:rsidRDefault="00B83B01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1,848,889</w:t>
            </w:r>
          </w:p>
        </w:tc>
      </w:tr>
      <w:tr w:rsidR="006A495B" w:rsidRPr="00B16C08" w14:paraId="057034B0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F38C152" w14:textId="77777777" w:rsidR="00985B61" w:rsidRPr="007F6202" w:rsidRDefault="00EE2F77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F5D2FFF" w14:textId="00655351" w:rsidR="00985B61" w:rsidRPr="007F6202" w:rsidRDefault="00C134B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5070EDF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2548F" w14:textId="59007171" w:rsidR="00985B61" w:rsidRPr="007F6202" w:rsidRDefault="00B83B01" w:rsidP="00DA3931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114,430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202B9BC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D9C153A" w14:textId="6302982A" w:rsidR="00985B61" w:rsidRPr="007F6202" w:rsidRDefault="004F4973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7E700D4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85AE" w14:textId="7848B85C" w:rsidR="00985B61" w:rsidRPr="007F6202" w:rsidRDefault="00B83B01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369,778</w:t>
            </w:r>
          </w:p>
        </w:tc>
      </w:tr>
      <w:tr w:rsidR="00A250EE" w:rsidRPr="00B16C08" w14:paraId="3C5FED6F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42BBD6C" w14:textId="0FA247E6" w:rsidR="00A250EE" w:rsidRPr="00B16C08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D0ECDF3" w14:textId="77777777" w:rsidR="00A250EE" w:rsidRPr="00B16C08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BFFA477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955441F" w14:textId="77777777" w:rsidR="00A250EE" w:rsidRPr="007F6202" w:rsidRDefault="00A250EE" w:rsidP="00DA3931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center"/>
          </w:tcPr>
          <w:p w14:paraId="27231967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8924A7B" w14:textId="77777777" w:rsidR="00A250EE" w:rsidRPr="00B16C08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F3FFDCA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4F81590" w14:textId="77777777" w:rsidR="00A250EE" w:rsidRPr="007F6202" w:rsidRDefault="00A250EE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50EE" w:rsidRPr="00B16C08" w14:paraId="59BEA397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EB8A7B1" w14:textId="5FAD07A3" w:rsidR="00A250EE" w:rsidRPr="00B16C08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  สำหรับกิจการในต่างประเทศ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D060751" w14:textId="77777777" w:rsidR="00A250EE" w:rsidRPr="00B16C08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B539C59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A1C7CA" w14:textId="1F9E7C40" w:rsidR="00A250EE" w:rsidRPr="007F6202" w:rsidRDefault="004A40CA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10,662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67A78D5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37A6550" w14:textId="77777777" w:rsidR="00A250EE" w:rsidRPr="00B16C08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98D710D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236C20A" w14:textId="5983BCA5" w:rsidR="00A250EE" w:rsidRPr="007F6202" w:rsidRDefault="004A40CA" w:rsidP="00E21F0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17,682</w:t>
            </w:r>
          </w:p>
        </w:tc>
      </w:tr>
      <w:tr w:rsidR="002B48D0" w:rsidRPr="00B16C08" w14:paraId="78A0B569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6B454BE9" w14:textId="5BCB9B6C" w:rsidR="002B48D0" w:rsidRPr="00B16C08" w:rsidRDefault="002B48D0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8D0">
              <w:rPr>
                <w:rFonts w:asciiTheme="majorBidi" w:hAnsiTheme="majorBidi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C7E19E3" w14:textId="77777777" w:rsidR="002B48D0" w:rsidRPr="007F6202" w:rsidRDefault="002B48D0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CB3F733" w14:textId="77777777" w:rsidR="002B48D0" w:rsidRPr="007F6202" w:rsidRDefault="002B48D0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F1F4248" w14:textId="74DCC514" w:rsidR="002B48D0" w:rsidRPr="00C134B7" w:rsidRDefault="002B48D0" w:rsidP="006D696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5,571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3EAD94" w14:textId="77777777" w:rsidR="002B48D0" w:rsidRPr="007F6202" w:rsidRDefault="002B48D0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895F668" w14:textId="77777777" w:rsidR="002B48D0" w:rsidRPr="007F6202" w:rsidRDefault="002B48D0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C1AE67F" w14:textId="77777777" w:rsidR="002B48D0" w:rsidRPr="007F6202" w:rsidRDefault="002B48D0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F097380" w14:textId="654AF6FE" w:rsidR="002B48D0" w:rsidRPr="003919E1" w:rsidRDefault="002B48D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3919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A02C9C" w:rsidRPr="003919E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4,166</w:t>
            </w:r>
            <w:r w:rsidRPr="003919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250EE" w:rsidRPr="00B16C08" w14:paraId="2C85ACCA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4820AEA4" w14:textId="77777777" w:rsidR="00A250EE" w:rsidRPr="00B16C08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8D89B2D" w14:textId="77777777" w:rsidR="00A250EE" w:rsidRPr="007F6202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8C5DFC6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A265AE9" w14:textId="5A8765B2" w:rsidR="00A250EE" w:rsidRPr="007F6202" w:rsidRDefault="00C134B7" w:rsidP="006D696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34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A4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3,923</w:t>
            </w:r>
            <w:r w:rsidRPr="00C134B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C7A8E63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4B53B9C" w14:textId="77777777" w:rsidR="00A250EE" w:rsidRPr="007F6202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7BCD318" w14:textId="77777777" w:rsidR="00A250EE" w:rsidRPr="007F6202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51FB30A3" w14:textId="6C06CF8A" w:rsidR="00A250EE" w:rsidRPr="003919E1" w:rsidRDefault="004F4973" w:rsidP="00DA39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9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3919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6,537</w:t>
            </w:r>
            <w:r w:rsidRPr="003919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250EE" w:rsidRPr="00B16C08" w14:paraId="7993109D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026E6756" w14:textId="77777777" w:rsidR="00E04BF2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</w:p>
          <w:p w14:paraId="1F42977A" w14:textId="7F89BBCD" w:rsidR="00A250EE" w:rsidRPr="00167B11" w:rsidRDefault="00E04BF2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250EE"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8B9F1D8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07FD318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F1B2EAB" w14:textId="77777777" w:rsidR="00E04BF2" w:rsidRDefault="00E04BF2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2D22193" w14:textId="17555075" w:rsidR="00A250EE" w:rsidRPr="00167B11" w:rsidRDefault="004A40CA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385,224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5EE6F0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DCE3346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A91ACBE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2C1E712C" w14:textId="77777777" w:rsidR="00E04BF2" w:rsidRPr="003919E1" w:rsidRDefault="00E04BF2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  <w:p w14:paraId="019CDB3B" w14:textId="35C18624" w:rsidR="00A250EE" w:rsidRPr="003919E1" w:rsidRDefault="000F71B2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919E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131,266</w:t>
            </w:r>
          </w:p>
        </w:tc>
      </w:tr>
      <w:tr w:rsidR="00A250EE" w:rsidRPr="00C07746" w14:paraId="180E4EA8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9F1615B" w14:textId="1447F1A8" w:rsidR="00A250EE" w:rsidRPr="00D824CE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3" w:name="_Hlk25589949"/>
            <w:r w:rsidRPr="00D824C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  <w:bookmarkEnd w:id="13"/>
          </w:p>
        </w:tc>
        <w:tc>
          <w:tcPr>
            <w:tcW w:w="980" w:type="dxa"/>
            <w:shd w:val="clear" w:color="auto" w:fill="auto"/>
            <w:vAlign w:val="center"/>
          </w:tcPr>
          <w:p w14:paraId="5C30AAE9" w14:textId="77777777" w:rsidR="00A250EE" w:rsidRPr="00D824CE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2199817" w14:textId="77777777" w:rsidR="00A250EE" w:rsidRPr="00D824CE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3AEC9654" w14:textId="718E1BBF" w:rsidR="00A250EE" w:rsidRPr="00D824CE" w:rsidRDefault="004A40CA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24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56,253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14FE48B" w14:textId="77777777" w:rsidR="00A250EE" w:rsidRPr="00D824CE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0FF5BAD" w14:textId="77777777" w:rsidR="00A250EE" w:rsidRPr="00D824CE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F6CB1A6" w14:textId="77777777" w:rsidR="00A250EE" w:rsidRPr="00D824CE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7E7F0D0" w14:textId="73CB6CA3" w:rsidR="00A250EE" w:rsidRPr="00D824CE" w:rsidRDefault="004A40CA" w:rsidP="00E21F0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82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33,157</w:t>
            </w:r>
          </w:p>
        </w:tc>
      </w:tr>
      <w:tr w:rsidR="00C07746" w:rsidRPr="00C07746" w14:paraId="4EF51C5C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77EC3681" w14:textId="77777777" w:rsidR="00A250EE" w:rsidRPr="00167B11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BF3EAE6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7875319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9BE2" w14:textId="5E13ABF7" w:rsidR="00A250EE" w:rsidRPr="00167B11" w:rsidRDefault="004A40CA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557,075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FE7F09D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0683C2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4F9A9AE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F49F5" w14:textId="5A8A810A" w:rsidR="00A250EE" w:rsidRPr="00167B11" w:rsidRDefault="004A40CA" w:rsidP="006D696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541,180</w:t>
            </w:r>
          </w:p>
        </w:tc>
      </w:tr>
      <w:tr w:rsidR="00A250EE" w:rsidRPr="00DA3931" w14:paraId="5ABCBCA7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C4DE5E4" w14:textId="5A2841A3" w:rsidR="00A250EE" w:rsidRPr="00167B11" w:rsidRDefault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167B1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37927F5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9FEAA76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59DE3D25" w14:textId="0E85337A" w:rsidR="00A250EE" w:rsidRPr="00167B11" w:rsidRDefault="004A40CA" w:rsidP="00E21F0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6,609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3DDC8AD6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0C6F7C7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C1C646E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845D9AD" w14:textId="3F244BDA" w:rsidR="00A250EE" w:rsidRPr="00167B11" w:rsidRDefault="004A40CA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4,409</w:t>
            </w:r>
          </w:p>
        </w:tc>
      </w:tr>
      <w:tr w:rsidR="00A250EE" w:rsidRPr="00B16C08" w14:paraId="3EFE4ACB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59E47B5" w14:textId="77777777" w:rsidR="00A250EE" w:rsidRPr="00167B11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431B9F3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2B79F42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96563BE" w14:textId="522525CE" w:rsidR="00A250EE" w:rsidRPr="00167B11" w:rsidRDefault="00C134B7" w:rsidP="00DA39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7B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67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302,382</w:t>
            </w:r>
            <w:r w:rsidRPr="00167B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1B055C6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4D78064" w14:textId="77777777" w:rsidR="00A250EE" w:rsidRPr="00167B11" w:rsidRDefault="00A250EE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A657903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E02527" w14:textId="206E95CD" w:rsidR="00A250EE" w:rsidRPr="003919E1" w:rsidRDefault="00D87725" w:rsidP="00DA39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7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167B11">
              <w:rPr>
                <w:rFonts w:asciiTheme="majorBidi" w:hAnsiTheme="majorBidi" w:cstheme="majorBidi"/>
                <w:sz w:val="30"/>
                <w:szCs w:val="30"/>
              </w:rPr>
              <w:t>50,744</w:t>
            </w:r>
            <w:r w:rsidRPr="00167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250EE" w:rsidRPr="00B16C08" w14:paraId="1B3A68A4" w14:textId="77777777" w:rsidTr="006141CD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3C8830E0" w14:textId="43E980F9" w:rsidR="00A250EE" w:rsidRPr="00167B11" w:rsidRDefault="00A250EE" w:rsidP="00DE3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FC7E721" w14:textId="01304587" w:rsidR="00A250EE" w:rsidRPr="00167B11" w:rsidRDefault="00AC7F36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94B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2FAAA17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5C0AAD" w14:textId="7D6EC317" w:rsidR="00A250EE" w:rsidRPr="00167B11" w:rsidRDefault="00C07746" w:rsidP="00DA39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261,302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7124BEA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F72B45" w14:textId="2757079E" w:rsidR="00A250EE" w:rsidRPr="00167B11" w:rsidRDefault="006D6968" w:rsidP="00A250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C43D90B" w14:textId="77777777" w:rsidR="00A250EE" w:rsidRPr="00167B11" w:rsidRDefault="00A250EE" w:rsidP="00A2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A7941" w14:textId="5590BF97" w:rsidR="00A250EE" w:rsidRPr="00167B11" w:rsidRDefault="00C07746" w:rsidP="00DA39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167B11">
              <w:rPr>
                <w:rFonts w:asciiTheme="majorBidi" w:hAnsiTheme="majorBidi" w:cstheme="majorBidi"/>
                <w:b/>
                <w:sz w:val="30"/>
                <w:szCs w:val="30"/>
              </w:rPr>
              <w:t>494,845</w:t>
            </w:r>
          </w:p>
        </w:tc>
      </w:tr>
    </w:tbl>
    <w:p w14:paraId="42206D5E" w14:textId="43EF0427" w:rsidR="00EF11C7" w:rsidRPr="00176DFC" w:rsidRDefault="00EF11C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1823FB35" w14:textId="0469E969" w:rsidR="00A250EE" w:rsidRDefault="00A2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sz w:val="30"/>
        </w:rPr>
      </w:pPr>
      <w:r>
        <w:rPr>
          <w:rFonts w:asciiTheme="majorBidi" w:hAnsiTheme="majorBidi" w:cstheme="majorBidi"/>
          <w:b/>
          <w:i/>
          <w:sz w:val="30"/>
          <w:cs/>
        </w:rPr>
        <w:br w:type="page"/>
      </w:r>
    </w:p>
    <w:p w14:paraId="104D65AA" w14:textId="55617230" w:rsidR="00DD3DAC" w:rsidRPr="00283879" w:rsidRDefault="00DD3DAC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0441F5D7" w14:textId="77777777" w:rsidR="00DD3DAC" w:rsidRPr="00176DFC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283879" w:rsidRDefault="00DD3DAC" w:rsidP="00C22A33">
      <w:pPr>
        <w:pStyle w:val="block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176DFC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B7022A4" w14:textId="1492E888" w:rsidR="00DD3DAC" w:rsidRDefault="00DD3DAC" w:rsidP="00C22A33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2EF577C" w14:textId="12FC2517" w:rsidR="005B5F86" w:rsidRPr="004305D3" w:rsidRDefault="005B5F86" w:rsidP="006D659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E278C30" w14:textId="168FA15C" w:rsidR="005B5F86" w:rsidRPr="004305D3" w:rsidRDefault="004305D3" w:rsidP="005B5F8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  <w:r w:rsidRPr="004305D3">
        <w:rPr>
          <w:noProof/>
          <w:lang w:val="en-US" w:bidi="th-TH"/>
        </w:rPr>
        <w:drawing>
          <wp:inline distT="0" distB="0" distL="0" distR="0" wp14:anchorId="579DB8D5" wp14:editId="111CF0FD">
            <wp:extent cx="5906135" cy="51269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12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17EA4" w14:textId="5B8AA212" w:rsidR="005B5F86" w:rsidRPr="004305D3" w:rsidRDefault="005B5F86" w:rsidP="006D659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07866D3" w14:textId="4AE33B71" w:rsidR="006D6592" w:rsidRPr="004305D3" w:rsidRDefault="00974B2A" w:rsidP="006D659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cs/>
          <w:lang w:bidi="th-TH"/>
        </w:rPr>
      </w:pPr>
      <w:r w:rsidRPr="00974B2A">
        <w:rPr>
          <w:noProof/>
          <w:lang w:val="en-US" w:bidi="th-TH"/>
        </w:rPr>
        <w:lastRenderedPageBreak/>
        <w:drawing>
          <wp:inline distT="0" distB="0" distL="0" distR="0" wp14:anchorId="68047521" wp14:editId="246EE5BE">
            <wp:extent cx="5906135" cy="51269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12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18DB7" w14:textId="77777777" w:rsidR="008E72BA" w:rsidRPr="00974B2A" w:rsidRDefault="008E72BA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bookmarkStart w:id="14" w:name="_Hlk37934510"/>
    </w:p>
    <w:p w14:paraId="0E0B2996" w14:textId="768BEC9F" w:rsidR="00DD3DAC" w:rsidRPr="00C22A33" w:rsidRDefault="00DD3DAC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2A3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bookmarkEnd w:id="14"/>
      <w:r w:rsidRPr="00C22A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47210E" w14:textId="77777777" w:rsidR="00DD3DAC" w:rsidRPr="00C22A33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18D406B" w14:textId="1FAD09A0" w:rsidR="00D3101B" w:rsidRPr="00C22A33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2A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113AC" w:rsidRPr="00C22A33">
        <w:rPr>
          <w:rFonts w:asciiTheme="majorBidi" w:hAnsiTheme="majorBidi" w:cstheme="majorBidi"/>
          <w:sz w:val="30"/>
          <w:szCs w:val="30"/>
          <w:cs/>
        </w:rPr>
        <w:t xml:space="preserve">พิจารณามูลค่ายุติธรรมระดับที่ </w:t>
      </w:r>
      <w:r w:rsidR="004113AC" w:rsidRPr="00C22A33">
        <w:rPr>
          <w:rFonts w:asciiTheme="majorBidi" w:hAnsiTheme="majorBidi" w:cstheme="majorBidi"/>
          <w:sz w:val="30"/>
          <w:szCs w:val="30"/>
        </w:rPr>
        <w:t xml:space="preserve">2 </w:t>
      </w:r>
      <w:r w:rsidR="004113AC" w:rsidRPr="00C22A3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70C52" w:rsidRPr="00C22A3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372F3C" w:rsidRPr="00C22A33">
        <w:rPr>
          <w:rFonts w:asciiTheme="majorBidi" w:hAnsiTheme="majorBidi" w:cstheme="majorBidi"/>
          <w:sz w:val="30"/>
          <w:szCs w:val="30"/>
          <w:cs/>
        </w:rPr>
        <w:t xml:space="preserve"> โดยใช</w:t>
      </w:r>
      <w:r w:rsidR="007B5EAC" w:rsidRPr="00C22A33">
        <w:rPr>
          <w:rFonts w:asciiTheme="majorBidi" w:hAnsiTheme="majorBidi" w:cstheme="majorBidi"/>
          <w:sz w:val="30"/>
          <w:szCs w:val="30"/>
          <w:cs/>
        </w:rPr>
        <w:t>้เทคนิคการประเมินมูล</w:t>
      </w:r>
      <w:r w:rsidR="006C1FAA" w:rsidRPr="00C22A33">
        <w:rPr>
          <w:rFonts w:asciiTheme="majorBidi" w:hAnsiTheme="majorBidi" w:cstheme="majorBidi"/>
          <w:sz w:val="30"/>
          <w:szCs w:val="30"/>
          <w:cs/>
        </w:rPr>
        <w:t>ค่าดังต่อไปนี้</w:t>
      </w:r>
      <w:r w:rsidR="00163B08" w:rsidRPr="00C22A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69456C7" w14:textId="77777777" w:rsidR="00D3101B" w:rsidRPr="00C22A33" w:rsidRDefault="00D3101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CCB866D" w14:textId="2907A378" w:rsidR="006149C9" w:rsidRPr="00C22A33" w:rsidRDefault="00217A58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7E7BB1" w:rsidRPr="00C22A3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273F73" w:rsidRPr="00C22A3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และคู่สัญญาตามความเหมาะสม</w:t>
      </w:r>
    </w:p>
    <w:p w14:paraId="0ED9A0FA" w14:textId="77777777" w:rsidR="006149C9" w:rsidRPr="00C22A33" w:rsidRDefault="006149C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36E6B09" w14:textId="38CC58D4" w:rsidR="00DD3DAC" w:rsidRPr="00C22A33" w:rsidRDefault="007E7BB1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สินทรัพย์</w:t>
      </w:r>
      <w:r w:rsidR="006D0D1F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และหนี้สินอนุพันธ์</w:t>
      </w:r>
      <w:r w:rsidR="006F73B2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ได้แก่ 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สัญญาซื้อขายเงินตราต่างประเทศล่วงหน้าและสัญญาป้องกันความเสี่ยง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ด้านราคาอ้างอิงการปรับมูลค่าของสัญญาที่</w:t>
      </w:r>
      <w:r w:rsidR="00273F73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กลุ่มบริษัท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ทำไว้กับธนาคารตั้งแต่เริ่มต้นด้วยราคาตลาด ณ วันสิ้นรอบ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ระยะเวลารายงาน เพื่อสะท้อนให้เห็นถึงมูลค่าของสัญญา ณ เวลาปัจจุบันมากขึ้น</w:t>
      </w:r>
      <w:r w:rsidR="00893BB3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43AB1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เส้นอัตราผลตอบแทน (</w:t>
      </w:r>
      <w:r w:rsidR="00143AB1" w:rsidRPr="00434A11">
        <w:rPr>
          <w:rFonts w:asciiTheme="majorBidi" w:hAnsiTheme="majorBidi" w:cstheme="majorBidi"/>
          <w:spacing w:val="6"/>
          <w:sz w:val="30"/>
          <w:szCs w:val="30"/>
          <w:lang w:bidi="th-TH"/>
        </w:rPr>
        <w:t>yield curve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) ของอัตราดอกเบี้ยตามสัญญา และอัตราดอกเบี้ยที่คาดว่าจะเกิดขึ้น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ที่สังเกตได้จากตลาดของเครื่องมือทางการเงินที่คล้ายคลึงกัน</w:t>
      </w:r>
    </w:p>
    <w:p w14:paraId="64B33368" w14:textId="77777777" w:rsidR="006D0D1F" w:rsidRPr="00C22A33" w:rsidRDefault="006D0D1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9BB34D1" w14:textId="6E7ECFB8" w:rsidR="00A73D4B" w:rsidRPr="00C22A33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34A1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พิจารณามูลค่ายุติธรรมระดับ </w:t>
      </w:r>
      <w:r w:rsidR="00EC5F71" w:rsidRPr="00434A11">
        <w:rPr>
          <w:rFonts w:asciiTheme="majorBidi" w:hAnsiTheme="majorBidi" w:cstheme="majorBidi"/>
          <w:spacing w:val="-6"/>
          <w:sz w:val="30"/>
        </w:rPr>
        <w:t>3</w:t>
      </w:r>
      <w:r w:rsidR="00DD3DAC" w:rsidRPr="00434A1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5D741B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สินทรัพย์ทางการเงิน โดยใช้เทคนิคการประเมินมูลค่า</w:t>
      </w:r>
      <w:r w:rsidR="00A73D4B" w:rsidRPr="00C22A3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  <w:r w:rsidR="00A73D4B" w:rsidRPr="00C22A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7632FA9" w14:textId="77777777" w:rsidR="00A73D4B" w:rsidRPr="00C22A33" w:rsidRDefault="00A7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C1085D" w14:textId="795B567A" w:rsidR="00DD3DAC" w:rsidRPr="00C22A33" w:rsidRDefault="00DD3DAC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เงินลงทุนในตราสารทุนที่ไม่ได้อยู่ในความต้องการของตลาดใช้เทคนิคการประเมินมูลค่า เช่น มูลค่า</w:t>
      </w:r>
      <w:r w:rsidRPr="00434A1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สินทรัพย์สุทธิที่รายงานล่าสุดปรับปรุงด้วยปัจจัยอื่นที่อาจเกี่ยวข้อง เนื่องจากตราสารทุนดังกล่าวไม่ได้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 </w:t>
      </w:r>
    </w:p>
    <w:p w14:paraId="7D8F349B" w14:textId="6C88ADAC" w:rsidR="00C22A33" w:rsidRPr="002F3D4B" w:rsidRDefault="00C22A33" w:rsidP="002F3D4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73FFF712" w14:textId="7570A5A2" w:rsidR="00A827EA" w:rsidRPr="00283879" w:rsidRDefault="00A827EA" w:rsidP="00C22A33">
      <w:pPr>
        <w:pStyle w:val="block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i/>
          <w:sz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  <w:r w:rsidRPr="0028387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DB669FF" w14:textId="77777777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A0D2A3D" w14:textId="3506F44B" w:rsidR="00A827EA" w:rsidRPr="00C22A33" w:rsidRDefault="00A827EA" w:rsidP="00C2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hAnsiTheme="majorBidi" w:cstheme="majorBidi"/>
          <w:b/>
          <w:i/>
          <w:sz w:val="30"/>
        </w:rPr>
      </w:pPr>
      <w:r w:rsidRPr="00C22A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61A2E65" w14:textId="780689A1" w:rsidR="00A827EA" w:rsidRPr="00C22A33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08A9BB9" w14:textId="524D6B22" w:rsidR="00655FD3" w:rsidRPr="00AE3574" w:rsidRDefault="00451338" w:rsidP="00C2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="00655FD3" w:rsidRPr="00033522">
        <w:rPr>
          <w:rFonts w:asciiTheme="majorBidi" w:hAnsiTheme="majorBidi" w:cstheme="majorBidi"/>
          <w:sz w:val="30"/>
          <w:szCs w:val="30"/>
          <w:cs/>
        </w:rPr>
        <w:t>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</w:t>
      </w:r>
      <w:r w:rsidR="00655FD3" w:rsidRPr="00AE3574">
        <w:rPr>
          <w:rFonts w:asciiTheme="majorBidi" w:hAnsiTheme="majorBidi" w:cstheme="majorBidi"/>
          <w:spacing w:val="-2"/>
          <w:sz w:val="30"/>
          <w:szCs w:val="30"/>
          <w:cs/>
        </w:rPr>
        <w:t>ธุรกรรมการค้าระหว่างประเทศ รวมถึงการกำหนดนโยบายและกำกับดูแลการบริหารตราสารอนุพันธ์ทางการเงิน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5FD3" w:rsidRPr="00AE3574">
        <w:rPr>
          <w:rFonts w:asciiTheme="majorBidi" w:hAnsiTheme="majorBidi" w:cstheme="majorBidi"/>
          <w:spacing w:val="-6"/>
          <w:sz w:val="30"/>
          <w:szCs w:val="30"/>
          <w:cs/>
        </w:rPr>
        <w:t>และการบริหารเงินสดเพื่อให้การดำเนินงานด้านการเงินของ</w:t>
      </w:r>
      <w:r w:rsidR="00273F73" w:rsidRPr="00AE357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pacing w:val="-6"/>
          <w:sz w:val="30"/>
          <w:szCs w:val="30"/>
          <w:cs/>
        </w:rPr>
        <w:t>เป็นไปอย่างมีประสิทธิภาพภายใต้ความเสี่ยง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ที่ยอมรับได้และเป็นไปในแนวทางเดียวกันใน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 xml:space="preserve"> และจะทบทวนปรับปรุงนโยบายให้เหมาะสมกับสถานการณ์ที่เปลี่ยนแปลงไป โดย</w:t>
      </w:r>
      <w:r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จะติดตามสถานะทางการเงินและจัดทำรายงานต่อคณะจัดการของ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7627F999" w14:textId="52699F8E" w:rsidR="00316138" w:rsidRDefault="0031613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C73B07B" w14:textId="7034D253" w:rsidR="00A827EA" w:rsidRPr="00552C6D" w:rsidRDefault="00A827EA" w:rsidP="00C22A33">
      <w:pPr>
        <w:pStyle w:val="block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i/>
          <w:sz w:val="30"/>
          <w:szCs w:val="30"/>
        </w:rPr>
      </w:pPr>
      <w:r w:rsidRPr="00552C6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D4611EF" w14:textId="77777777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42AE0F5" w14:textId="3E01C057" w:rsidR="00A827EA" w:rsidRPr="00552C6D" w:rsidRDefault="00A827EA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52C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2C6D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หากลูกค้าหรือคู่สัญญาทางการเงินไม่สามารถปฏิบัติตามภาระผูกพันตามสัญญา </w:t>
      </w:r>
    </w:p>
    <w:p w14:paraId="4D1BBE86" w14:textId="6030BD46" w:rsidR="004F1130" w:rsidRDefault="004F113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48DA013E" w14:textId="6E6E870E" w:rsidR="002F3D4B" w:rsidRDefault="002F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214014A1" w14:textId="326437BC" w:rsidR="002F3D4B" w:rsidRDefault="002F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49BAF991" w14:textId="25051A73" w:rsidR="002F3D4B" w:rsidRDefault="002F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4FD48166" w14:textId="69A84A0E" w:rsidR="002F3D4B" w:rsidRDefault="002F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782DE089" w14:textId="7FCB5C12" w:rsidR="00C41597" w:rsidRDefault="00C4159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37981F6B" w14:textId="77777777" w:rsidR="00C41597" w:rsidRPr="00176DFC" w:rsidRDefault="00C4159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3BD31F71" w14:textId="6EEFEC7A" w:rsidR="00AC7485" w:rsidRPr="00552C6D" w:rsidRDefault="00AC7485" w:rsidP="005B78B7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52C6D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 และอนุพันธ์</w:t>
      </w:r>
    </w:p>
    <w:p w14:paraId="2D6A036D" w14:textId="77777777" w:rsidR="00AC7485" w:rsidRPr="00176DFC" w:rsidRDefault="00AC748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9E9A113" w14:textId="147B9AC9" w:rsidR="005B0391" w:rsidRPr="00552C6D" w:rsidRDefault="356CACA5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F620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9D566A">
        <w:rPr>
          <w:rFonts w:asciiTheme="majorBidi" w:hAnsiTheme="majorBidi" w:cstheme="majorBidi"/>
          <w:sz w:val="30"/>
          <w:szCs w:val="30"/>
          <w:cs/>
        </w:rPr>
        <w:t>ของ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D566A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ที่เกิดจากเงินสดและรายการเทียบเท่าเงินสดและอนุพันธ์</w:t>
      </w:r>
      <w:r w:rsidR="14B5E871" w:rsidRPr="007F6202">
        <w:rPr>
          <w:rFonts w:asciiTheme="majorBidi" w:hAnsiTheme="majorBidi" w:cstheme="majorBidi"/>
          <w:sz w:val="30"/>
          <w:szCs w:val="30"/>
          <w:cs/>
        </w:rPr>
        <w:t>มี</w:t>
      </w:r>
      <w:r w:rsidRPr="009D566A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</w:t>
      </w:r>
      <w:r w:rsidRPr="41EC93E9">
        <w:rPr>
          <w:rFonts w:asciiTheme="majorBidi" w:hAnsiTheme="majorBidi" w:cstheme="majorBidi"/>
          <w:sz w:val="30"/>
          <w:szCs w:val="30"/>
          <w:cs/>
        </w:rPr>
        <w:t>และสถาบันการเงิน ซึ่ง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41EC93E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A8EAB1B" w14:textId="02D515D2" w:rsidR="0040658A" w:rsidRPr="00176DFC" w:rsidRDefault="0040658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AECA32A" w14:textId="7432677A" w:rsidR="00BF1EEA" w:rsidRPr="00C93889" w:rsidRDefault="0040658A" w:rsidP="005B78B7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93889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6EB4321A" w14:textId="77777777" w:rsidR="005B78B7" w:rsidRPr="005B78B7" w:rsidRDefault="005B78B7" w:rsidP="005B78B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D72E4D0" w14:textId="1C43C39D" w:rsidR="00FF01C7" w:rsidRDefault="0B596679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F6202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</w:t>
      </w:r>
      <w:r w:rsidRPr="009D566A">
        <w:rPr>
          <w:rFonts w:ascii="Angsana New" w:hAnsi="Angsana New"/>
          <w:spacing w:val="-6"/>
          <w:sz w:val="30"/>
          <w:szCs w:val="30"/>
          <w:cs/>
        </w:rPr>
        <w:t>ของ</w:t>
      </w:r>
      <w:r w:rsidR="00273F7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D566A">
        <w:rPr>
          <w:rFonts w:ascii="Angsana New" w:hAnsi="Angsana New"/>
          <w:spacing w:val="-6"/>
          <w:sz w:val="30"/>
          <w:szCs w:val="30"/>
          <w:cs/>
        </w:rPr>
        <w:t>ถูกจำกัดเนื่องจาก</w:t>
      </w:r>
      <w:r w:rsidR="00273F7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D566A">
        <w:rPr>
          <w:rFonts w:ascii="Angsana New" w:hAnsi="Angsana New"/>
          <w:spacing w:val="-6"/>
          <w:sz w:val="30"/>
          <w:szCs w:val="30"/>
          <w:cs/>
        </w:rPr>
        <w:t>มีการลงทุนในตราสารหนี้ที่มีสภาพคล่อง</w:t>
      </w:r>
      <w:r w:rsidRPr="009D566A">
        <w:rPr>
          <w:rFonts w:ascii="Angsana New" w:hAnsi="Angsana New"/>
          <w:sz w:val="30"/>
          <w:szCs w:val="30"/>
          <w:cs/>
        </w:rPr>
        <w:t>และอันดับความน่าเชื่อถือ</w:t>
      </w:r>
      <w:r w:rsidRPr="00A0673C">
        <w:rPr>
          <w:rFonts w:ascii="Angsana New" w:hAnsi="Angsana New"/>
          <w:sz w:val="30"/>
          <w:szCs w:val="30"/>
          <w:cs/>
        </w:rPr>
        <w:t>สูง</w:t>
      </w:r>
    </w:p>
    <w:p w14:paraId="6C819439" w14:textId="77777777" w:rsidR="004F1130" w:rsidRPr="00176DFC" w:rsidRDefault="004F113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735CB414" w14:textId="77777777" w:rsidR="0089454F" w:rsidRDefault="00C029A1" w:rsidP="005B78B7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89454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D9305A8" w14:textId="77777777" w:rsidR="0089454F" w:rsidRPr="00176DFC" w:rsidRDefault="0089454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6532D4E" w14:textId="26C1BD08" w:rsidR="0025248E" w:rsidRPr="00434A11" w:rsidRDefault="6B131B46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434A11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ความเสี่ยงด้านเครดิตของ</w:t>
      </w:r>
      <w:r w:rsidR="00273F73" w:rsidRPr="00434A11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434A11">
        <w:rPr>
          <w:rFonts w:ascii="Angsana New" w:hAnsi="Angsana New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</w:t>
      </w:r>
      <w:r w:rsidRPr="00434A11">
        <w:rPr>
          <w:rFonts w:ascii="Angsana New" w:hAnsi="Angsana New"/>
          <w:sz w:val="30"/>
          <w:szCs w:val="30"/>
          <w:cs/>
        </w:rPr>
        <w:t xml:space="preserve"> ผู้บริหารได้พิจารณาถึงปัจจัยต่างๆ ซึ่งอาจส่งผลต่อความเสี่ยงด้านเครดิตของลูกค้าแต่ละราย รวมถึงความเสี่ยงที่เกี่ยวข้องกับอุตสาหกรรมและประเทศที่ลูกค้าดำเนินธุรกิจอยู่ </w:t>
      </w:r>
    </w:p>
    <w:p w14:paraId="259A0410" w14:textId="77777777" w:rsidR="00AC7485" w:rsidRPr="00176DFC" w:rsidRDefault="00AC748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AC451C8" w14:textId="14E2E29F" w:rsidR="009162B2" w:rsidRPr="007F6202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434A11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33EDDCB" w:rsidRPr="00434A11">
        <w:rPr>
          <w:rFonts w:ascii="Angsana New" w:hAnsi="Angsana New"/>
          <w:spacing w:val="6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</w:t>
      </w:r>
      <w:r w:rsidR="033EDDCB" w:rsidRPr="007F6202">
        <w:rPr>
          <w:rFonts w:ascii="Angsana New" w:hAnsi="Angsana New"/>
          <w:sz w:val="30"/>
          <w:szCs w:val="30"/>
          <w:cs/>
        </w:rPr>
        <w:t>ก่อนที่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33EDDCB" w:rsidRPr="007F6202">
        <w:rPr>
          <w:rFonts w:ascii="Angsana New" w:hAnsi="Angsana New"/>
          <w:sz w:val="30"/>
          <w:szCs w:val="30"/>
          <w:cs/>
        </w:rPr>
        <w:t>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738DC358" w14:textId="068FC08D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131B1DE" w14:textId="2618B895" w:rsidR="00DB049D" w:rsidRPr="00C93889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93889">
        <w:rPr>
          <w:rFonts w:ascii="Angsana New" w:hAnsi="Angsana New"/>
          <w:sz w:val="30"/>
          <w:szCs w:val="30"/>
          <w:cs/>
        </w:rPr>
        <w:t>กลุ่มบริษัท</w:t>
      </w:r>
      <w:r w:rsidR="00541E9E" w:rsidRPr="00C93889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</w:t>
      </w:r>
      <w:r w:rsidR="00437B45" w:rsidRPr="00C93889">
        <w:rPr>
          <w:rFonts w:ascii="Angsana New" w:hAnsi="Angsana New"/>
          <w:sz w:val="30"/>
          <w:szCs w:val="30"/>
          <w:cs/>
        </w:rPr>
        <w:t>สูงสุดใน</w:t>
      </w:r>
      <w:r w:rsidR="00541E9E" w:rsidRPr="00C93889">
        <w:rPr>
          <w:rFonts w:ascii="Angsana New" w:hAnsi="Angsana New"/>
          <w:sz w:val="30"/>
          <w:szCs w:val="30"/>
          <w:cs/>
        </w:rPr>
        <w:t>การจ่าย</w:t>
      </w:r>
      <w:r w:rsidR="00750D20" w:rsidRPr="00C93889">
        <w:rPr>
          <w:rFonts w:ascii="Angsana New" w:hAnsi="Angsana New"/>
          <w:sz w:val="30"/>
          <w:szCs w:val="30"/>
          <w:cs/>
        </w:rPr>
        <w:t>ชำระ</w:t>
      </w:r>
      <w:r w:rsidR="00541E9E" w:rsidRPr="00434A11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5" w:name="_Hlk59433075"/>
      <w:r w:rsidRPr="00434A11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541E9E" w:rsidRPr="00434A11">
        <w:rPr>
          <w:rFonts w:ascii="Angsana New" w:hAnsi="Angsana New"/>
          <w:spacing w:val="4"/>
          <w:sz w:val="30"/>
          <w:szCs w:val="30"/>
          <w:cs/>
        </w:rPr>
        <w:t>พิจารณาการด้อยค่าทุกวัน</w:t>
      </w:r>
      <w:r w:rsidR="00541E9E" w:rsidRPr="00C93889">
        <w:rPr>
          <w:rFonts w:ascii="Angsana New" w:hAnsi="Angsana New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="00541E9E" w:rsidRPr="00C93889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15"/>
      <w:r w:rsidR="00541E9E" w:rsidRPr="00C93889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</w:t>
      </w:r>
      <w:r w:rsidR="00541E9E" w:rsidRPr="00F60A8A">
        <w:rPr>
          <w:rFonts w:ascii="Angsana New" w:hAnsi="Angsana New"/>
          <w:spacing w:val="-2"/>
          <w:sz w:val="30"/>
          <w:szCs w:val="30"/>
          <w:cs/>
        </w:rPr>
        <w:t>ในอดีตที่ผ่านมา สภาวะเศรษฐกิจในปัจจุบันและมุมมองของ</w:t>
      </w:r>
      <w:r w:rsidRPr="00F60A8A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541E9E" w:rsidRPr="00F60A8A">
        <w:rPr>
          <w:rFonts w:ascii="Angsana New" w:hAnsi="Angsana New"/>
          <w:spacing w:val="-2"/>
          <w:sz w:val="30"/>
          <w:szCs w:val="30"/>
          <w:cs/>
        </w:rPr>
        <w:t>ที่มีต่อสภาวะเศรษฐกิจตลอดอายุ</w:t>
      </w:r>
      <w:r w:rsidR="00541E9E" w:rsidRPr="00C93889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6C2FBAF" w14:textId="77777777" w:rsidR="00FE2EA4" w:rsidRPr="00176DFC" w:rsidRDefault="00FE2EA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F3B49AF" w14:textId="370872B4" w:rsidR="000B6FA4" w:rsidRDefault="00FE2EA4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F6202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Pr="00076D4C">
        <w:rPr>
          <w:rFonts w:ascii="Angsana New" w:hAnsi="Angsana New"/>
          <w:sz w:val="30"/>
          <w:szCs w:val="30"/>
          <w:cs/>
        </w:rPr>
        <w:t xml:space="preserve">ข้อ </w:t>
      </w:r>
      <w:r w:rsidR="00A120BD">
        <w:rPr>
          <w:rFonts w:ascii="Angsana New" w:hAnsi="Angsana New"/>
          <w:sz w:val="30"/>
          <w:szCs w:val="30"/>
        </w:rPr>
        <w:t>6</w:t>
      </w:r>
    </w:p>
    <w:p w14:paraId="484772A7" w14:textId="4A3A69D6" w:rsidR="000B6FA4" w:rsidRPr="00176DFC" w:rsidRDefault="000B6FA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611E04E" w14:textId="3880C7B7" w:rsidR="00A827EA" w:rsidRPr="00036189" w:rsidRDefault="00A827EA" w:rsidP="005B78B7">
      <w:pPr>
        <w:pStyle w:val="block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i/>
          <w:sz w:val="30"/>
        </w:rPr>
      </w:pPr>
      <w:r w:rsidRPr="007F62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  <w:r w:rsidRPr="0003618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46D6D798" w14:textId="77777777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3D20E52" w14:textId="02705CB0" w:rsidR="00A827EA" w:rsidRPr="00F60A8A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/>
          <w:sz w:val="30"/>
          <w:szCs w:val="30"/>
        </w:rPr>
      </w:pPr>
      <w:r w:rsidRPr="00F60A8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827EA" w:rsidRPr="00F60A8A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A827EA" w:rsidRPr="00F60A8A">
        <w:rPr>
          <w:rFonts w:asciiTheme="majorBidi" w:hAnsiTheme="majorBidi" w:cstheme="majorBidi"/>
          <w:spacing w:val="6"/>
          <w:sz w:val="30"/>
          <w:szCs w:val="30"/>
          <w:cs/>
        </w:rPr>
        <w:t>ที่ผู้บริหารพิจารณาว่าเพียงพอ</w:t>
      </w:r>
      <w:r w:rsidR="00200C3A" w:rsidRPr="00F60A8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827EA" w:rsidRPr="00F60A8A">
        <w:rPr>
          <w:rFonts w:asciiTheme="majorBidi" w:hAnsiTheme="majorBidi" w:cstheme="majorBidi"/>
          <w:spacing w:val="6"/>
          <w:sz w:val="30"/>
          <w:szCs w:val="30"/>
          <w:cs/>
        </w:rPr>
        <w:t>เพื่อใช้ในการดำเนินงานของ</w:t>
      </w:r>
      <w:r w:rsidRPr="00F60A8A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="00A827EA" w:rsidRPr="00F60A8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9A394F" w:rsidRPr="00F60A8A">
        <w:rPr>
          <w:rFonts w:asciiTheme="majorBidi" w:hAnsiTheme="majorBidi"/>
          <w:spacing w:val="6"/>
          <w:sz w:val="30"/>
          <w:szCs w:val="30"/>
          <w:cs/>
        </w:rPr>
        <w:t>รวมถึงการชำระหนี้สิน</w:t>
      </w:r>
      <w:r w:rsidR="009A394F" w:rsidRPr="00F60A8A">
        <w:rPr>
          <w:rFonts w:asciiTheme="majorBidi" w:hAnsiTheme="majorBidi"/>
          <w:sz w:val="30"/>
          <w:szCs w:val="30"/>
          <w:cs/>
        </w:rPr>
        <w:t>ที่ครบกำหนดชำระ เพื่อลดความเสี่ยงจากการขาดสภาพคล่องในอนาคต</w:t>
      </w:r>
    </w:p>
    <w:p w14:paraId="3A52724A" w14:textId="77777777" w:rsidR="009A394F" w:rsidRPr="00176DFC" w:rsidRDefault="009A394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385771C2" w14:textId="4D9C586B" w:rsidR="009A394F" w:rsidRPr="00A75181" w:rsidRDefault="00707FCF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F60A8A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หนี้สินทางการเงินที่มีภาระดอกเบี้ย ณ วันที่ </w:t>
      </w:r>
      <w:r w:rsidRPr="00F60A8A">
        <w:rPr>
          <w:rFonts w:ascii="Angsana New" w:hAnsi="Angsana New"/>
          <w:spacing w:val="4"/>
          <w:sz w:val="30"/>
          <w:szCs w:val="30"/>
        </w:rPr>
        <w:t>31</w:t>
      </w:r>
      <w:r w:rsidRPr="00F60A8A">
        <w:rPr>
          <w:rFonts w:ascii="Angsana New" w:hAnsi="Angsana New"/>
          <w:spacing w:val="4"/>
          <w:sz w:val="30"/>
          <w:szCs w:val="30"/>
          <w:cs/>
        </w:rPr>
        <w:t xml:space="preserve"> ธันวาคม มีอัตราผลตอบแทนที่แท้จริง และระยะเวลา</w:t>
      </w:r>
      <w:r w:rsidRPr="00A75181">
        <w:rPr>
          <w:rFonts w:ascii="Angsana New" w:hAnsi="Angsana New"/>
          <w:sz w:val="30"/>
          <w:szCs w:val="30"/>
          <w:cs/>
        </w:rPr>
        <w:t>ที่ครบกำหนดชำระ ดังนี้</w:t>
      </w:r>
    </w:p>
    <w:p w14:paraId="01F8DEAF" w14:textId="4EE7A220" w:rsidR="00A75181" w:rsidRDefault="00A75181" w:rsidP="001D1973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7437FC4" w14:textId="6E150EB9" w:rsidR="001D1973" w:rsidRPr="00176DFC" w:rsidRDefault="00804636" w:rsidP="001D197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  <w:r w:rsidRPr="00804636">
        <w:rPr>
          <w:noProof/>
          <w:szCs w:val="22"/>
          <w:cs/>
          <w:lang w:val="en-US" w:bidi="th-TH"/>
        </w:rPr>
        <w:drawing>
          <wp:inline distT="0" distB="0" distL="0" distR="0" wp14:anchorId="6D9509E1" wp14:editId="6393CCD4">
            <wp:extent cx="5906135" cy="495173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95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B3972" w14:textId="2674F4CE" w:rsidR="005B78B7" w:rsidRDefault="005B78B7" w:rsidP="000569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</w:rPr>
      </w:pPr>
    </w:p>
    <w:p w14:paraId="1FA0F262" w14:textId="00D0207E" w:rsidR="00A827EA" w:rsidRPr="002E5FAF" w:rsidRDefault="00A827EA" w:rsidP="005B78B7">
      <w:pPr>
        <w:pStyle w:val="block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  <w:r w:rsidRPr="002E5FA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7C7F6F3E" w14:textId="472BA824" w:rsidR="00A827EA" w:rsidRPr="00176DFC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D25E43A" w14:textId="75273AE6" w:rsidR="005E7809" w:rsidRPr="005B78B7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394F" w:rsidRPr="005B78B7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="00A827EA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804F5B" w14:textId="1D1C6713" w:rsidR="0098400C" w:rsidRPr="005B78B7" w:rsidRDefault="0098400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051F932" w14:textId="3E2FE07C" w:rsidR="00A827EA" w:rsidRPr="005B78B7" w:rsidRDefault="00A827EA" w:rsidP="005B78B7">
      <w:pPr>
        <w:pStyle w:val="block"/>
        <w:numPr>
          <w:ilvl w:val="0"/>
          <w:numId w:val="28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33D1BC12" w14:textId="77777777" w:rsidR="00A827EA" w:rsidRPr="005B78B7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028CE44" w14:textId="77777777" w:rsidR="00A827EA" w:rsidRPr="005B78B7" w:rsidRDefault="00A827EA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087DC45F" w14:textId="739DC6D5" w:rsidR="00A827EA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6E1D517" w14:textId="20B882A3" w:rsidR="00A516CD" w:rsidRDefault="00A516C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178724B" w14:textId="77777777" w:rsidR="00A516CD" w:rsidRPr="005B78B7" w:rsidRDefault="00A516C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81A64EC" w14:textId="64C5813C" w:rsidR="002F4AB4" w:rsidRPr="005B78B7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A516C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กลุ่มบริษัท</w:t>
      </w:r>
      <w:r w:rsidR="002F4AB4" w:rsidRPr="00A516CD">
        <w:rPr>
          <w:rFonts w:asciiTheme="majorBidi" w:hAnsiTheme="majorBidi" w:cstheme="majorBidi"/>
          <w:spacing w:val="-4"/>
          <w:sz w:val="30"/>
          <w:szCs w:val="30"/>
          <w:cs/>
        </w:rPr>
        <w:t>มีความเสี่ยงจากความผันผวนของอัตราแลกเปลี่ยนเงินตราต่างประเทศซึ่งเกิดจากการซื้อ</w:t>
      </w:r>
      <w:r w:rsidR="00A516CD" w:rsidRPr="00A51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F4AB4" w:rsidRPr="00A516CD">
        <w:rPr>
          <w:rFonts w:asciiTheme="majorBidi" w:hAnsiTheme="majorBidi" w:cstheme="majorBidi"/>
          <w:spacing w:val="-4"/>
          <w:sz w:val="30"/>
          <w:szCs w:val="30"/>
          <w:cs/>
        </w:rPr>
        <w:t>การขาย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A51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การจ่ายชำระค่าเครื่องจักรและอุปกรณ์ และรายการรับจ่ายอื่นๆ ที่เป็นสกุลเงินตราต่างประเทศ </w:t>
      </w:r>
      <w:r w:rsidRPr="00A516C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บริหารจัดการความเสี่ยงดังกล่าวโดยการทำสัญญาซื้อขายเงินตราต่างประเทศล่วงหน้า </w:t>
      </w:r>
      <w:r w:rsidR="005909FC" w:rsidRPr="005B78B7">
        <w:rPr>
          <w:rFonts w:asciiTheme="majorBidi" w:hAnsiTheme="majorBidi"/>
          <w:sz w:val="30"/>
          <w:szCs w:val="30"/>
          <w:cs/>
        </w:rPr>
        <w:t>(</w:t>
      </w:r>
      <w:r w:rsidR="002F4AB4" w:rsidRPr="005B78B7">
        <w:rPr>
          <w:rFonts w:asciiTheme="majorBidi" w:hAnsiTheme="majorBidi" w:cstheme="majorBidi"/>
          <w:sz w:val="30"/>
          <w:szCs w:val="30"/>
        </w:rPr>
        <w:t>Forward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5B78B7">
        <w:rPr>
          <w:rFonts w:asciiTheme="majorBidi" w:hAnsiTheme="majorBidi" w:cstheme="majorBidi"/>
          <w:sz w:val="30"/>
          <w:szCs w:val="30"/>
        </w:rPr>
        <w:t>Exchange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5B78B7">
        <w:rPr>
          <w:rFonts w:asciiTheme="majorBidi" w:hAnsiTheme="majorBidi" w:cstheme="majorBidi"/>
          <w:sz w:val="30"/>
          <w:szCs w:val="30"/>
        </w:rPr>
        <w:t>Contract</w:t>
      </w:r>
      <w:r w:rsidR="005909FC" w:rsidRPr="005B78B7">
        <w:rPr>
          <w:rFonts w:asciiTheme="majorBidi" w:hAnsiTheme="majorBidi"/>
          <w:sz w:val="30"/>
          <w:szCs w:val="30"/>
          <w:cs/>
        </w:rPr>
        <w:t>)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เพื่อป้องกันความเสี่ยงในสินทรัพย์และหนี้สินทางการเงินที่เป็นสกุลเงินตราต่างประเทศ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6B9F21F" w14:textId="77777777" w:rsidR="00A827EA" w:rsidRPr="005B78B7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68A6A14" w14:textId="5DCA0F89" w:rsidR="00A827EA" w:rsidRPr="005B78B7" w:rsidRDefault="00A827EA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5F71" w:rsidRPr="005B78B7">
        <w:rPr>
          <w:rFonts w:asciiTheme="majorBidi" w:hAnsiTheme="majorBidi" w:cstheme="majorBidi"/>
          <w:sz w:val="30"/>
          <w:szCs w:val="30"/>
        </w:rPr>
        <w:t>31</w:t>
      </w:r>
      <w:r w:rsidRPr="005B78B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16EC6" w:rsidRPr="005B78B7">
        <w:rPr>
          <w:rFonts w:asciiTheme="majorBidi" w:hAnsiTheme="majorBidi"/>
          <w:sz w:val="30"/>
          <w:szCs w:val="30"/>
          <w:cs/>
        </w:rPr>
        <w:t xml:space="preserve"> </w:t>
      </w:r>
      <w:r w:rsidR="00273F73" w:rsidRPr="005B78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B78B7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มีความเสี่ยงจากอัตราแลกเปลี่ยนเงินตราต่างประเทศ</w:t>
      </w:r>
      <w:r w:rsidR="00512054" w:rsidRPr="005B78B7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5B78B7">
        <w:rPr>
          <w:rFonts w:asciiTheme="majorBidi" w:hAnsiTheme="majorBidi" w:cstheme="majorBidi"/>
          <w:sz w:val="30"/>
          <w:szCs w:val="30"/>
          <w:cs/>
        </w:rPr>
        <w:t>จากการมีสินทรัพย์และหนี้สินที่เป็นเงินตราต่างประเทศดังนี้</w:t>
      </w:r>
    </w:p>
    <w:p w14:paraId="57143A6F" w14:textId="3DC4CB05" w:rsidR="002E5FAF" w:rsidRPr="00176DFC" w:rsidRDefault="002E5FA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9"/>
        <w:gridCol w:w="1436"/>
        <w:gridCol w:w="150"/>
        <w:gridCol w:w="1437"/>
        <w:gridCol w:w="150"/>
        <w:gridCol w:w="1437"/>
      </w:tblGrid>
      <w:tr w:rsidR="005B78B7" w:rsidRPr="005B78B7" w14:paraId="794F38C5" w14:textId="77777777" w:rsidTr="00B760D7">
        <w:trPr>
          <w:tblHeader/>
        </w:trPr>
        <w:tc>
          <w:tcPr>
            <w:tcW w:w="3960" w:type="dxa"/>
            <w:vAlign w:val="bottom"/>
          </w:tcPr>
          <w:p w14:paraId="339ACBC7" w14:textId="77777777" w:rsidR="00257363" w:rsidRPr="005B78B7" w:rsidRDefault="00257363" w:rsidP="004E0FB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  <w:gridSpan w:val="5"/>
          </w:tcPr>
          <w:p w14:paraId="691C2F4B" w14:textId="1E051ECC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B78B7" w:rsidRPr="005B78B7" w14:paraId="792FAEFA" w14:textId="77777777" w:rsidTr="00B760D7">
        <w:trPr>
          <w:tblHeader/>
        </w:trPr>
        <w:tc>
          <w:tcPr>
            <w:tcW w:w="3960" w:type="dxa"/>
            <w:vAlign w:val="bottom"/>
            <w:hideMark/>
          </w:tcPr>
          <w:p w14:paraId="6F41C650" w14:textId="6BEE7434" w:rsidR="00257363" w:rsidRPr="005B78B7" w:rsidRDefault="00257363" w:rsidP="004E0F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  <w:hideMark/>
          </w:tcPr>
          <w:p w14:paraId="4961E8DE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</w:p>
          <w:p w14:paraId="4C2F6597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42" w:type="dxa"/>
          </w:tcPr>
          <w:p w14:paraId="51591CA2" w14:textId="77777777" w:rsidR="00257363" w:rsidRPr="005B78B7" w:rsidRDefault="00257363" w:rsidP="004E0FB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16B9BA4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9F219D" w14:textId="2AEF826F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2" w:type="dxa"/>
          </w:tcPr>
          <w:p w14:paraId="5BD92D52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76DB288D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EF0214" w14:textId="583EA8B6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B78B7" w:rsidRPr="005B78B7" w14:paraId="1B770852" w14:textId="77777777" w:rsidTr="00B760D7">
        <w:tc>
          <w:tcPr>
            <w:tcW w:w="3960" w:type="dxa"/>
          </w:tcPr>
          <w:p w14:paraId="35589472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gridSpan w:val="5"/>
          </w:tcPr>
          <w:p w14:paraId="2243BB59" w14:textId="20912821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78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78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78B7" w:rsidRPr="005B78B7" w14:paraId="323A7492" w14:textId="77777777" w:rsidTr="00B760D7">
        <w:tc>
          <w:tcPr>
            <w:tcW w:w="3960" w:type="dxa"/>
          </w:tcPr>
          <w:p w14:paraId="367C5A16" w14:textId="693481B9" w:rsidR="00257363" w:rsidRPr="00B760D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60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61" w:type="dxa"/>
          </w:tcPr>
          <w:p w14:paraId="5B98CAB8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0FA5CEB0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66F6E13E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282C0747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3C1FFD05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B78B7" w:rsidRPr="005B78B7" w14:paraId="6DADB6F1" w14:textId="77777777" w:rsidTr="00B760D7">
        <w:tc>
          <w:tcPr>
            <w:tcW w:w="3960" w:type="dxa"/>
            <w:hideMark/>
          </w:tcPr>
          <w:p w14:paraId="4333A99E" w14:textId="672C77E6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2FFEDE14" w14:textId="2EB76FBC" w:rsidR="00257363" w:rsidRPr="005B78B7" w:rsidRDefault="00257363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287,431</w:t>
            </w:r>
          </w:p>
        </w:tc>
        <w:tc>
          <w:tcPr>
            <w:tcW w:w="142" w:type="dxa"/>
          </w:tcPr>
          <w:p w14:paraId="5F9A6A46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1EBE46F" w14:textId="06183236" w:rsidR="00257363" w:rsidRPr="005B78B7" w:rsidRDefault="00257363" w:rsidP="0005690A">
            <w:pPr>
              <w:pStyle w:val="BodyText"/>
              <w:tabs>
                <w:tab w:val="clear" w:pos="907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21,515</w:t>
            </w:r>
          </w:p>
        </w:tc>
        <w:tc>
          <w:tcPr>
            <w:tcW w:w="142" w:type="dxa"/>
          </w:tcPr>
          <w:p w14:paraId="11A74A79" w14:textId="77777777" w:rsidR="00257363" w:rsidRPr="005B78B7" w:rsidRDefault="00257363" w:rsidP="004E0FB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508CD02" w14:textId="0A9C0495" w:rsidR="00257363" w:rsidRPr="005B78B7" w:rsidRDefault="00257363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308,946</w:t>
            </w:r>
          </w:p>
        </w:tc>
      </w:tr>
      <w:tr w:rsidR="005B78B7" w:rsidRPr="005B78B7" w14:paraId="463ECF98" w14:textId="77777777" w:rsidTr="00B760D7">
        <w:tc>
          <w:tcPr>
            <w:tcW w:w="3960" w:type="dxa"/>
            <w:hideMark/>
          </w:tcPr>
          <w:p w14:paraId="1281DCB4" w14:textId="152761B3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1" w:type="dxa"/>
            <w:vAlign w:val="bottom"/>
          </w:tcPr>
          <w:p w14:paraId="1AFCAE26" w14:textId="0F9574DE" w:rsidR="00257363" w:rsidRPr="005B78B7" w:rsidRDefault="002675FD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(442</w:t>
            </w:r>
            <w:r w:rsidRPr="005B78B7">
              <w:rPr>
                <w:rFonts w:ascii="Angsana New" w:hAnsi="Angsana New"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693)</w:t>
            </w:r>
          </w:p>
        </w:tc>
        <w:tc>
          <w:tcPr>
            <w:tcW w:w="142" w:type="dxa"/>
          </w:tcPr>
          <w:p w14:paraId="6AB1A997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CC3F221" w14:textId="475A8D0C" w:rsidR="00257363" w:rsidRPr="005B78B7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sz w:val="30"/>
                <w:szCs w:val="30"/>
              </w:rPr>
              <w:t>143,794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442CA186" w14:textId="77777777" w:rsidR="00257363" w:rsidRPr="005B78B7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90D81F0" w14:textId="2767FC05" w:rsidR="00257363" w:rsidRPr="005B78B7" w:rsidRDefault="002675FD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(586</w:t>
            </w:r>
            <w:r w:rsidRPr="005B78B7">
              <w:rPr>
                <w:rFonts w:ascii="Angsana New" w:hAnsi="Angsana New"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487)</w:t>
            </w:r>
          </w:p>
        </w:tc>
      </w:tr>
      <w:tr w:rsidR="005B78B7" w:rsidRPr="005B78B7" w14:paraId="7C550B3B" w14:textId="77777777" w:rsidTr="00B760D7">
        <w:tc>
          <w:tcPr>
            <w:tcW w:w="3960" w:type="dxa"/>
            <w:hideMark/>
          </w:tcPr>
          <w:p w14:paraId="72AEDA46" w14:textId="1FE95704" w:rsidR="00257363" w:rsidRPr="005B78B7" w:rsidRDefault="00257363" w:rsidP="004E0FB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</w:t>
            </w:r>
            <w:r w:rsidRPr="005B78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8AA63" w14:textId="4F855D79" w:rsidR="00257363" w:rsidRPr="005B78B7" w:rsidRDefault="002675FD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(155,262)</w:t>
            </w:r>
          </w:p>
        </w:tc>
        <w:tc>
          <w:tcPr>
            <w:tcW w:w="142" w:type="dxa"/>
          </w:tcPr>
          <w:p w14:paraId="36AD74A7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0F898" w14:textId="6BAD6D7E" w:rsidR="00257363" w:rsidRPr="005B78B7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122,279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E2DB577" w14:textId="77777777" w:rsidR="00257363" w:rsidRPr="005B78B7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38729" w14:textId="4BC7E5AE" w:rsidR="00257363" w:rsidRPr="005B78B7" w:rsidRDefault="002675FD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(277,541)</w:t>
            </w:r>
          </w:p>
        </w:tc>
      </w:tr>
      <w:tr w:rsidR="005B78B7" w:rsidRPr="005B78B7" w14:paraId="47145297" w14:textId="77777777" w:rsidTr="00B760D7">
        <w:tc>
          <w:tcPr>
            <w:tcW w:w="3960" w:type="dxa"/>
            <w:hideMark/>
          </w:tcPr>
          <w:p w14:paraId="659CC061" w14:textId="1534A6A2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61" w:type="dxa"/>
            <w:vAlign w:val="bottom"/>
          </w:tcPr>
          <w:p w14:paraId="498D4372" w14:textId="5BADC524" w:rsidR="00257363" w:rsidRPr="005B78B7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(262</w:t>
            </w:r>
            <w:r w:rsidRPr="005B78B7">
              <w:rPr>
                <w:rFonts w:ascii="Angsana New" w:hAnsi="Angsana New"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821)</w:t>
            </w:r>
          </w:p>
        </w:tc>
        <w:tc>
          <w:tcPr>
            <w:tcW w:w="142" w:type="dxa"/>
          </w:tcPr>
          <w:p w14:paraId="4B615011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F498C57" w14:textId="18A1172F" w:rsidR="00257363" w:rsidRPr="005B78B7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sz w:val="30"/>
                <w:szCs w:val="30"/>
              </w:rPr>
              <w:t>7,726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7399E295" w14:textId="77777777" w:rsidR="00257363" w:rsidRPr="005B78B7" w:rsidRDefault="00257363" w:rsidP="004E0FB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386D7DE" w14:textId="28F1ECB1" w:rsidR="00257363" w:rsidRPr="005B78B7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sz w:val="30"/>
                <w:szCs w:val="30"/>
              </w:rPr>
              <w:t>270,547</w:t>
            </w:r>
            <w:r w:rsidRPr="005B78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78B7" w:rsidRPr="005B78B7" w14:paraId="3CE031F9" w14:textId="77777777" w:rsidTr="00B760D7">
        <w:tc>
          <w:tcPr>
            <w:tcW w:w="3960" w:type="dxa"/>
            <w:hideMark/>
          </w:tcPr>
          <w:p w14:paraId="71B136C1" w14:textId="24636C0B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8A64" w14:textId="2A5229FE" w:rsidR="00257363" w:rsidRPr="005B78B7" w:rsidRDefault="00257363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643,391</w:t>
            </w:r>
          </w:p>
        </w:tc>
        <w:tc>
          <w:tcPr>
            <w:tcW w:w="142" w:type="dxa"/>
          </w:tcPr>
          <w:p w14:paraId="155FF6F9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25D5D" w14:textId="673445E2" w:rsidR="00257363" w:rsidRPr="005B78B7" w:rsidRDefault="00257363" w:rsidP="0005690A">
            <w:pPr>
              <w:pStyle w:val="NoSpacing"/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86,414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3148763" w14:textId="77777777" w:rsidR="00257363" w:rsidRPr="005B78B7" w:rsidRDefault="00257363" w:rsidP="00324DB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A1A50" w14:textId="183D9F0E" w:rsidR="00257363" w:rsidRPr="005B78B7" w:rsidRDefault="00257363" w:rsidP="0005690A">
            <w:pPr>
              <w:pStyle w:val="NoSpacing"/>
              <w:tabs>
                <w:tab w:val="clear" w:pos="907"/>
                <w:tab w:val="left" w:pos="792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</w:rPr>
              <w:t>729,805</w:t>
            </w:r>
          </w:p>
        </w:tc>
      </w:tr>
      <w:tr w:rsidR="005B78B7" w:rsidRPr="005B78B7" w14:paraId="6F726C25" w14:textId="77777777" w:rsidTr="00B760D7">
        <w:tc>
          <w:tcPr>
            <w:tcW w:w="3960" w:type="dxa"/>
            <w:hideMark/>
          </w:tcPr>
          <w:p w14:paraId="7FE9FF29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EC2B4" w14:textId="11A6E6A1" w:rsidR="00257363" w:rsidRPr="005B78B7" w:rsidRDefault="002675FD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225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308</w:t>
            </w:r>
          </w:p>
        </w:tc>
        <w:tc>
          <w:tcPr>
            <w:tcW w:w="142" w:type="dxa"/>
          </w:tcPr>
          <w:p w14:paraId="38B04224" w14:textId="77777777" w:rsidR="00257363" w:rsidRPr="005B78B7" w:rsidRDefault="00257363" w:rsidP="004E0F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6353F" w14:textId="1704AF43" w:rsidR="00257363" w:rsidRPr="005B78B7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43,591</w:t>
            </w:r>
            <w:r w:rsidRPr="005B78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958762" w14:textId="77777777" w:rsidR="00257363" w:rsidRPr="005B78B7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61A78" w14:textId="0A1902F0" w:rsidR="00257363" w:rsidRPr="005B78B7" w:rsidRDefault="002675FD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8B7">
              <w:rPr>
                <w:rFonts w:ascii="Angsana New" w:hAnsi="Angsana New"/>
                <w:b/>
                <w:bCs/>
                <w:sz w:val="30"/>
                <w:szCs w:val="30"/>
              </w:rPr>
              <w:t>181,717</w:t>
            </w:r>
          </w:p>
        </w:tc>
      </w:tr>
    </w:tbl>
    <w:p w14:paraId="2F3D298E" w14:textId="77777777" w:rsidR="00257363" w:rsidRPr="00176DFC" w:rsidRDefault="0025736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9"/>
        <w:gridCol w:w="1436"/>
        <w:gridCol w:w="150"/>
        <w:gridCol w:w="1437"/>
        <w:gridCol w:w="150"/>
        <w:gridCol w:w="1437"/>
      </w:tblGrid>
      <w:tr w:rsidR="00257363" w:rsidRPr="00094CCC" w14:paraId="65502AFB" w14:textId="77777777" w:rsidTr="0005690A">
        <w:tc>
          <w:tcPr>
            <w:tcW w:w="3960" w:type="dxa"/>
          </w:tcPr>
          <w:p w14:paraId="0B583A04" w14:textId="63F671E4" w:rsidR="00257363" w:rsidRPr="00B760D7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60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61" w:type="dxa"/>
          </w:tcPr>
          <w:p w14:paraId="52B65B1B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dxa"/>
          </w:tcPr>
          <w:p w14:paraId="38D208BB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6CA5B351" w14:textId="77777777" w:rsidR="00257363" w:rsidRPr="00094CCC" w:rsidRDefault="00257363" w:rsidP="00257363">
            <w:pPr>
              <w:pStyle w:val="BodyText"/>
              <w:tabs>
                <w:tab w:val="clear" w:pos="907"/>
                <w:tab w:val="left" w:pos="795"/>
              </w:tabs>
              <w:spacing w:after="0"/>
              <w:ind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dxa"/>
          </w:tcPr>
          <w:p w14:paraId="2BDD0BE9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</w:tcPr>
          <w:p w14:paraId="5A1EA942" w14:textId="77777777" w:rsidR="00257363" w:rsidRPr="00094CCC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257363" w:rsidRPr="00094CCC" w14:paraId="3B6E282B" w14:textId="77777777" w:rsidTr="0005690A">
        <w:tc>
          <w:tcPr>
            <w:tcW w:w="3960" w:type="dxa"/>
            <w:hideMark/>
          </w:tcPr>
          <w:p w14:paraId="4F8DCF80" w14:textId="77777777" w:rsidR="00257363" w:rsidRPr="00257363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2573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0E5E460F" w14:textId="3FCFC46B" w:rsidR="00257363" w:rsidRPr="00094CCC" w:rsidRDefault="00257363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</w:rPr>
              <w:t>426,670</w:t>
            </w:r>
          </w:p>
        </w:tc>
        <w:tc>
          <w:tcPr>
            <w:tcW w:w="142" w:type="dxa"/>
          </w:tcPr>
          <w:p w14:paraId="51B257C8" w14:textId="77777777" w:rsidR="00257363" w:rsidRPr="00094CCC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vAlign w:val="bottom"/>
          </w:tcPr>
          <w:p w14:paraId="41DE858C" w14:textId="434A7E99" w:rsidR="00257363" w:rsidRPr="00094CCC" w:rsidRDefault="00257363" w:rsidP="0005690A">
            <w:pPr>
              <w:pStyle w:val="BodyText"/>
              <w:tabs>
                <w:tab w:val="clear" w:pos="907"/>
                <w:tab w:val="left" w:pos="795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</w:rPr>
              <w:t>43,829</w:t>
            </w:r>
          </w:p>
        </w:tc>
        <w:tc>
          <w:tcPr>
            <w:tcW w:w="142" w:type="dxa"/>
          </w:tcPr>
          <w:p w14:paraId="10B6294C" w14:textId="77777777" w:rsidR="00257363" w:rsidRPr="00094CCC" w:rsidRDefault="00257363" w:rsidP="00274037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</w:tcPr>
          <w:p w14:paraId="375B0F7E" w14:textId="59524B10" w:rsidR="00257363" w:rsidRPr="00094CCC" w:rsidRDefault="00257363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57363">
              <w:rPr>
                <w:rFonts w:ascii="Angsana New" w:hAnsi="Angsana New"/>
                <w:sz w:val="30"/>
                <w:szCs w:val="30"/>
              </w:rPr>
              <w:t>470,499</w:t>
            </w:r>
          </w:p>
        </w:tc>
      </w:tr>
      <w:tr w:rsidR="00257363" w:rsidRPr="00094CCC" w14:paraId="7CBDC392" w14:textId="77777777" w:rsidTr="0005690A">
        <w:tc>
          <w:tcPr>
            <w:tcW w:w="3960" w:type="dxa"/>
            <w:hideMark/>
          </w:tcPr>
          <w:p w14:paraId="4E0A5AB3" w14:textId="77777777" w:rsidR="00257363" w:rsidRPr="00257363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1" w:type="dxa"/>
            <w:vAlign w:val="bottom"/>
          </w:tcPr>
          <w:p w14:paraId="7E465E43" w14:textId="3FF6391D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(492</w:t>
            </w:r>
            <w:r w:rsidRPr="00257363">
              <w:rPr>
                <w:rFonts w:ascii="Angsana New" w:hAnsi="Angsana New"/>
                <w:sz w:val="30"/>
                <w:szCs w:val="30"/>
              </w:rPr>
              <w:t>,</w:t>
            </w:r>
            <w:r w:rsidRPr="00257363">
              <w:rPr>
                <w:rFonts w:ascii="Angsana New" w:hAnsi="Angsana New"/>
                <w:sz w:val="30"/>
                <w:szCs w:val="30"/>
                <w:cs/>
              </w:rPr>
              <w:t>045)</w:t>
            </w:r>
          </w:p>
        </w:tc>
        <w:tc>
          <w:tcPr>
            <w:tcW w:w="142" w:type="dxa"/>
          </w:tcPr>
          <w:p w14:paraId="6C9B3D5A" w14:textId="77777777" w:rsidR="00257363" w:rsidRPr="00094CCC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vAlign w:val="bottom"/>
          </w:tcPr>
          <w:p w14:paraId="1A8DA035" w14:textId="2AD688E0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sz w:val="30"/>
                <w:szCs w:val="30"/>
              </w:rPr>
              <w:t>114,501</w:t>
            </w:r>
            <w:r w:rsidRPr="002573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4647C421" w14:textId="77777777" w:rsidR="00257363" w:rsidRPr="00094CCC" w:rsidRDefault="00257363" w:rsidP="00274037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</w:tcPr>
          <w:p w14:paraId="4A3C0CA4" w14:textId="354E0152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sz w:val="30"/>
                <w:szCs w:val="30"/>
              </w:rPr>
              <w:t>606,546</w:t>
            </w:r>
            <w:r w:rsidRPr="002573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7363" w:rsidRPr="00094CCC" w14:paraId="2063082F" w14:textId="77777777" w:rsidTr="0005690A">
        <w:tc>
          <w:tcPr>
            <w:tcW w:w="3960" w:type="dxa"/>
            <w:hideMark/>
          </w:tcPr>
          <w:p w14:paraId="1704A9A2" w14:textId="77777777" w:rsidR="00257363" w:rsidRPr="00257363" w:rsidRDefault="00257363" w:rsidP="0027403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</w:t>
            </w:r>
            <w:r w:rsidRPr="002573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C6D6A" w14:textId="28110445" w:rsidR="00257363" w:rsidRPr="00257363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(65,375)</w:t>
            </w:r>
          </w:p>
        </w:tc>
        <w:tc>
          <w:tcPr>
            <w:tcW w:w="142" w:type="dxa"/>
          </w:tcPr>
          <w:p w14:paraId="112E52E1" w14:textId="77777777" w:rsidR="00257363" w:rsidRPr="00094CCC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E2D46" w14:textId="1070985E" w:rsidR="00257363" w:rsidRPr="00257363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</w:rPr>
              <w:t>70,672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B8B9E5D" w14:textId="77777777" w:rsidR="00257363" w:rsidRPr="00094CCC" w:rsidRDefault="00257363" w:rsidP="00257363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717A5" w14:textId="65FF5BC6" w:rsidR="00257363" w:rsidRPr="00257363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</w:rPr>
              <w:t>136,047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57363" w:rsidRPr="00094CCC" w14:paraId="51A8F90E" w14:textId="77777777" w:rsidTr="0005690A">
        <w:tc>
          <w:tcPr>
            <w:tcW w:w="3960" w:type="dxa"/>
            <w:hideMark/>
          </w:tcPr>
          <w:p w14:paraId="123DB4A4" w14:textId="63CC6612" w:rsidR="00257363" w:rsidRPr="00257363" w:rsidRDefault="00257363" w:rsidP="00274037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61" w:type="dxa"/>
            <w:vAlign w:val="bottom"/>
          </w:tcPr>
          <w:p w14:paraId="6447A894" w14:textId="44A5CF5D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(185</w:t>
            </w:r>
            <w:r w:rsidRPr="00257363">
              <w:rPr>
                <w:rFonts w:ascii="Angsana New" w:hAnsi="Angsana New"/>
                <w:sz w:val="30"/>
                <w:szCs w:val="30"/>
              </w:rPr>
              <w:t>,</w:t>
            </w:r>
            <w:r w:rsidRPr="00257363">
              <w:rPr>
                <w:rFonts w:ascii="Angsana New" w:hAnsi="Angsana New"/>
                <w:sz w:val="30"/>
                <w:szCs w:val="30"/>
                <w:cs/>
              </w:rPr>
              <w:t>056)</w:t>
            </w:r>
          </w:p>
        </w:tc>
        <w:tc>
          <w:tcPr>
            <w:tcW w:w="142" w:type="dxa"/>
          </w:tcPr>
          <w:p w14:paraId="2C1B2E07" w14:textId="77777777" w:rsidR="00257363" w:rsidRPr="00094CCC" w:rsidRDefault="00257363" w:rsidP="00274037">
            <w:pPr>
              <w:pStyle w:val="NoSpacing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vAlign w:val="bottom"/>
          </w:tcPr>
          <w:p w14:paraId="29C18A7A" w14:textId="0A1FB195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sz w:val="30"/>
                <w:szCs w:val="30"/>
              </w:rPr>
              <w:t>9,700</w:t>
            </w:r>
            <w:r w:rsidRPr="002573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</w:tcPr>
          <w:p w14:paraId="00EA2C30" w14:textId="77777777" w:rsidR="00257363" w:rsidRPr="00094CCC" w:rsidRDefault="00257363" w:rsidP="00257363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</w:tcPr>
          <w:p w14:paraId="32ADD3F4" w14:textId="0F690CA2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sz w:val="30"/>
                <w:szCs w:val="30"/>
              </w:rPr>
              <w:t>194,756</w:t>
            </w:r>
            <w:r w:rsidRPr="0025736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7363" w:rsidRPr="00094CCC" w14:paraId="3C7B72D2" w14:textId="77777777" w:rsidTr="0005690A">
        <w:tc>
          <w:tcPr>
            <w:tcW w:w="3960" w:type="dxa"/>
            <w:hideMark/>
          </w:tcPr>
          <w:p w14:paraId="5A676304" w14:textId="4FCD377E" w:rsidR="00257363" w:rsidRPr="00257363" w:rsidRDefault="00257363" w:rsidP="00274037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E7934" w14:textId="314281FF" w:rsidR="00257363" w:rsidRPr="00094CCC" w:rsidRDefault="00257363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</w:rPr>
              <w:t>449,749</w:t>
            </w:r>
          </w:p>
        </w:tc>
        <w:tc>
          <w:tcPr>
            <w:tcW w:w="142" w:type="dxa"/>
          </w:tcPr>
          <w:p w14:paraId="1C8C972F" w14:textId="77777777" w:rsidR="00257363" w:rsidRPr="00094CCC" w:rsidRDefault="00257363" w:rsidP="00274037">
            <w:pPr>
              <w:pStyle w:val="NoSpacing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0B100" w14:textId="20D54B06" w:rsidR="00257363" w:rsidRPr="00094CCC" w:rsidRDefault="00257363" w:rsidP="0005690A">
            <w:pPr>
              <w:pStyle w:val="NoSpacing"/>
              <w:tabs>
                <w:tab w:val="clear" w:pos="907"/>
                <w:tab w:val="left" w:pos="795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</w:rPr>
              <w:t>33,594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1E33F6A" w14:textId="77777777" w:rsidR="00257363" w:rsidRPr="00094CCC" w:rsidRDefault="00257363" w:rsidP="002573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AD5C" w14:textId="283FB28A" w:rsidR="00257363" w:rsidRPr="00094CCC" w:rsidRDefault="00257363" w:rsidP="0005690A">
            <w:pPr>
              <w:pStyle w:val="NoSpacing"/>
              <w:tabs>
                <w:tab w:val="clear" w:pos="907"/>
                <w:tab w:val="left" w:pos="792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sz w:val="30"/>
                <w:szCs w:val="30"/>
              </w:rPr>
              <w:t>483,343</w:t>
            </w:r>
          </w:p>
        </w:tc>
      </w:tr>
      <w:tr w:rsidR="00257363" w:rsidRPr="0021676F" w14:paraId="4479597B" w14:textId="77777777" w:rsidTr="0005690A">
        <w:tc>
          <w:tcPr>
            <w:tcW w:w="3960" w:type="dxa"/>
            <w:hideMark/>
          </w:tcPr>
          <w:p w14:paraId="66F0B84E" w14:textId="77777777" w:rsidR="00257363" w:rsidRPr="00257363" w:rsidRDefault="00257363" w:rsidP="00274037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B7642" w14:textId="1E6A00A8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199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318</w:t>
            </w:r>
          </w:p>
        </w:tc>
        <w:tc>
          <w:tcPr>
            <w:tcW w:w="142" w:type="dxa"/>
          </w:tcPr>
          <w:p w14:paraId="6D54875C" w14:textId="77777777" w:rsidR="00257363" w:rsidRPr="00094CCC" w:rsidRDefault="00257363" w:rsidP="00274037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9B5E7" w14:textId="21531503" w:rsidR="00257363" w:rsidRPr="00094CCC" w:rsidRDefault="00257363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</w:rPr>
              <w:t>46,778</w:t>
            </w: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12444E5" w14:textId="77777777" w:rsidR="00257363" w:rsidRPr="009D7F7C" w:rsidRDefault="00257363" w:rsidP="00257363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3E733" w14:textId="331D5C01" w:rsidR="00257363" w:rsidRPr="009D7F7C" w:rsidRDefault="00257363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</w:rPr>
              <w:t>152,540</w:t>
            </w:r>
          </w:p>
        </w:tc>
      </w:tr>
    </w:tbl>
    <w:p w14:paraId="0194CFE1" w14:textId="6BC643E3" w:rsidR="00A516CD" w:rsidRDefault="00A516CD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0275E37" w14:textId="71563C78" w:rsidR="00A516CD" w:rsidRDefault="00A516CD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45AB54B" w14:textId="76E9AEB9" w:rsidR="00A516CD" w:rsidRDefault="00A516CD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DE0DD0C" w14:textId="368D20A7" w:rsidR="00A516CD" w:rsidRDefault="00A516CD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F2A73EB" w14:textId="7AADE29F" w:rsidR="00A516CD" w:rsidRDefault="00A516CD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8DC2E4D" w14:textId="6BC50D1C" w:rsidR="00A827EA" w:rsidRPr="005B78B7" w:rsidRDefault="00A827EA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</w:rPr>
      </w:pPr>
      <w:r w:rsidRPr="005B78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5B78B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1E8FF49" w14:textId="77777777" w:rsidR="00A827EA" w:rsidRPr="005B78B7" w:rsidRDefault="00A827EA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392D3C5" w14:textId="62C05D4A" w:rsidR="00A827EA" w:rsidRPr="005B78B7" w:rsidRDefault="00094CCC" w:rsidP="00AF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16"/>
          <w:szCs w:val="16"/>
        </w:rPr>
      </w:pPr>
      <w:r w:rsidRPr="00F37EF4">
        <w:rPr>
          <w:rFonts w:ascii="Angsana New" w:hAnsi="Angsana New" w:hint="cs"/>
          <w:spacing w:val="2"/>
          <w:sz w:val="30"/>
          <w:szCs w:val="30"/>
          <w:cs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/>
          <w:spacing w:val="2"/>
          <w:sz w:val="30"/>
          <w:szCs w:val="30"/>
        </w:rPr>
        <w:t>31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ส่งผลกระทบต่อการวัดมูลค่าของเครื่องมือทางการเงิน</w:t>
      </w:r>
      <w:r w:rsidRPr="005B78B7">
        <w:rPr>
          <w:rFonts w:ascii="Angsana New" w:hAnsi="Angsana New" w:hint="cs"/>
          <w:sz w:val="30"/>
          <w:szCs w:val="30"/>
          <w:cs/>
        </w:rPr>
        <w:t>ในสกุลเงินตราต่างประเทศ</w:t>
      </w:r>
      <w:r w:rsidRPr="005B78B7">
        <w:rPr>
          <w:rFonts w:ascii="Angsana New" w:hAnsi="Angsana New"/>
          <w:sz w:val="30"/>
          <w:szCs w:val="30"/>
          <w:cs/>
        </w:rPr>
        <w:t xml:space="preserve"> </w:t>
      </w:r>
      <w:r w:rsidRPr="005B78B7">
        <w:rPr>
          <w:rFonts w:ascii="Angsana New" w:hAnsi="Angsana New" w:hint="cs"/>
          <w:sz w:val="30"/>
          <w:szCs w:val="30"/>
          <w:cs/>
        </w:rPr>
        <w:t>และไม่ส่งผลกระทบต่อส่วนผู้ถือหุ้นและกำไรหรือขาดทุนอย่างมีสาระสำคัญ</w:t>
      </w:r>
      <w:r w:rsidRPr="005B78B7">
        <w:rPr>
          <w:rFonts w:ascii="Angsana New" w:hAnsi="Angsana New"/>
          <w:sz w:val="30"/>
          <w:szCs w:val="30"/>
          <w:cs/>
        </w:rPr>
        <w:t xml:space="preserve"> </w:t>
      </w:r>
      <w:r w:rsidRPr="005B78B7">
        <w:rPr>
          <w:rFonts w:ascii="Angsana New" w:hAnsi="Angsana New" w:hint="cs"/>
          <w:sz w:val="30"/>
          <w:szCs w:val="30"/>
          <w:cs/>
        </w:rPr>
        <w:t>การวิเคราะห์ข้างต้นตั้งอยู่บนข้อสมมติที่ว่าตัวแปรอื่นโดยเฉพาะอัตราดอกเบี้ยเป็นอัตราคงที่</w:t>
      </w:r>
      <w:r w:rsidRPr="005B78B7">
        <w:rPr>
          <w:rFonts w:ascii="Angsana New" w:hAnsi="Angsana New"/>
          <w:sz w:val="30"/>
          <w:szCs w:val="30"/>
          <w:cs/>
        </w:rPr>
        <w:t xml:space="preserve"> </w:t>
      </w:r>
      <w:r w:rsidRPr="005B78B7">
        <w:rPr>
          <w:rFonts w:ascii="Angsana New" w:hAnsi="Angsana New" w:hint="cs"/>
          <w:sz w:val="30"/>
          <w:szCs w:val="30"/>
          <w:cs/>
        </w:rPr>
        <w:t>และไม่คำนึงถึงผลกระทบที่มีต่อยอดขายและยอดซื้อที่คาดการณ์ไว้</w:t>
      </w:r>
    </w:p>
    <w:p w14:paraId="3F3507A8" w14:textId="77777777" w:rsidR="00094CCC" w:rsidRPr="005B78B7" w:rsidRDefault="00094CCC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32D2E045" w14:textId="00A0A375" w:rsidR="00A827EA" w:rsidRPr="005B78B7" w:rsidRDefault="00A827EA" w:rsidP="005B78B7">
      <w:pPr>
        <w:pStyle w:val="block"/>
        <w:numPr>
          <w:ilvl w:val="0"/>
          <w:numId w:val="28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sz w:val="30"/>
        </w:rPr>
      </w:pPr>
      <w:r w:rsidRPr="005B78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5EF27747" w14:textId="77777777" w:rsidR="00A827EA" w:rsidRPr="005B78B7" w:rsidRDefault="00A827EA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6D66335" w14:textId="77777777" w:rsidR="00094CCC" w:rsidRPr="005B78B7" w:rsidRDefault="00094CCC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5B78B7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การวิเคราะห์ความอ่อนไหวในมูลค่ายุติธรรมของเครื่องมือทางการเงินที่มีอัตราดอกเบี้ยคงที่</w:t>
      </w:r>
    </w:p>
    <w:p w14:paraId="09A8AC25" w14:textId="77777777" w:rsidR="00094CCC" w:rsidRPr="005B78B7" w:rsidRDefault="00094CCC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6E0AA49" w14:textId="50DD1F71" w:rsidR="00094CCC" w:rsidRPr="005B78B7" w:rsidRDefault="00094CCC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B78B7">
        <w:rPr>
          <w:rFonts w:ascii="Angsana New" w:hAnsi="Angsana New"/>
          <w:sz w:val="30"/>
          <w:szCs w:val="30"/>
          <w:cs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13F177C2" w14:textId="77777777" w:rsidR="00094CCC" w:rsidRPr="005B78B7" w:rsidRDefault="00094CCC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18BFAA9" w14:textId="0253C29D" w:rsidR="00094CCC" w:rsidRPr="005B78B7" w:rsidRDefault="00094CCC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F37EF4">
        <w:rPr>
          <w:rFonts w:ascii="Angsana New" w:hAnsi="Angsana New"/>
          <w:spacing w:val="8"/>
          <w:sz w:val="30"/>
          <w:szCs w:val="30"/>
          <w:cs/>
        </w:rPr>
        <w:t>การเปลี่ยนแปลงของอัตราดอกเบี้ยที่</w:t>
      </w:r>
      <w:r w:rsidR="00ED1C28" w:rsidRPr="00F37EF4">
        <w:rPr>
          <w:rFonts w:ascii="Angsana New" w:hAnsi="Angsana New" w:hint="cs"/>
          <w:spacing w:val="8"/>
          <w:sz w:val="30"/>
          <w:szCs w:val="30"/>
          <w:cs/>
        </w:rPr>
        <w:t>ร้อยละ</w:t>
      </w:r>
      <w:r w:rsidRPr="00F37EF4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37EF4">
        <w:rPr>
          <w:rFonts w:ascii="Angsana New" w:hAnsi="Angsana New"/>
          <w:spacing w:val="8"/>
          <w:sz w:val="30"/>
          <w:szCs w:val="30"/>
        </w:rPr>
        <w:t>1</w:t>
      </w:r>
      <w:r w:rsidRPr="00F37EF4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8"/>
          <w:sz w:val="30"/>
          <w:szCs w:val="30"/>
          <w:cs/>
        </w:rPr>
        <w:t>ไม่</w:t>
      </w:r>
      <w:r w:rsidRPr="00F37EF4">
        <w:rPr>
          <w:rFonts w:ascii="Angsana New" w:hAnsi="Angsana New"/>
          <w:spacing w:val="8"/>
          <w:sz w:val="30"/>
          <w:szCs w:val="30"/>
          <w:cs/>
        </w:rPr>
        <w:t>ทำให้เกิดการเพิ่มขึ้นหรือลดลง</w:t>
      </w:r>
      <w:r w:rsidRPr="00F37EF4">
        <w:rPr>
          <w:rFonts w:ascii="Angsana New" w:hAnsi="Angsana New" w:hint="cs"/>
          <w:spacing w:val="8"/>
          <w:sz w:val="30"/>
          <w:szCs w:val="30"/>
          <w:cs/>
        </w:rPr>
        <w:t>อย่างมีนัยสำคัญ</w:t>
      </w:r>
      <w:r w:rsidRPr="005B78B7">
        <w:rPr>
          <w:rFonts w:ascii="Angsana New" w:hAnsi="Angsana New"/>
          <w:sz w:val="30"/>
          <w:szCs w:val="30"/>
          <w:cs/>
        </w:rPr>
        <w:t xml:space="preserve">ในส่วนของผู้ถือหุ้นสุทธิจากภาษี 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44CEF5D7" w14:textId="45F16B8A" w:rsidR="005B78B7" w:rsidRPr="00466BED" w:rsidRDefault="005B78B7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9CC002C" w14:textId="77777777" w:rsidR="005E06DA" w:rsidRDefault="005E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A97203F" w14:textId="032C6930" w:rsidR="00EA17B2" w:rsidRPr="00AF5306" w:rsidRDefault="00EA17B2" w:rsidP="00391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306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การวิเคราะห์ความอ่อนไหวในกระแสเงินสดของเครื่องมือทางการเงินที่มีอัตราดอกเบี้ยผันแปร</w:t>
      </w:r>
    </w:p>
    <w:p w14:paraId="42BD022E" w14:textId="77777777" w:rsidR="00EA17B2" w:rsidRPr="00AF5306" w:rsidRDefault="00EA17B2" w:rsidP="00AF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8096AC3" w14:textId="7BB55DC8" w:rsidR="00EA17B2" w:rsidRDefault="00EA17B2" w:rsidP="00391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263F9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การเปลี่ยนแปลงของอัตราดอกเบี้ยที่</w:t>
      </w:r>
      <w:r w:rsidR="00263F94" w:rsidRPr="00263F94">
        <w:rPr>
          <w:rFonts w:ascii="Angsana New" w:hAnsi="Angsana New"/>
          <w:sz w:val="30"/>
          <w:szCs w:val="30"/>
          <w:cs/>
        </w:rPr>
        <w:t>ร้อยละ</w:t>
      </w:r>
      <w:r w:rsidRPr="00263F94">
        <w:rPr>
          <w:rFonts w:ascii="Angsana New" w:hAnsi="Angsana New"/>
          <w:sz w:val="30"/>
          <w:szCs w:val="30"/>
          <w:cs/>
        </w:rPr>
        <w:t xml:space="preserve"> </w:t>
      </w:r>
      <w:r w:rsidRPr="00263F94">
        <w:rPr>
          <w:rFonts w:ascii="Angsana New" w:hAnsi="Angsana New"/>
          <w:sz w:val="30"/>
          <w:szCs w:val="30"/>
        </w:rPr>
        <w:t xml:space="preserve">1 </w:t>
      </w:r>
      <w:r w:rsidRPr="00263F94">
        <w:rPr>
          <w:rFonts w:ascii="Angsana New" w:hAnsi="Angsana New"/>
          <w:sz w:val="30"/>
          <w:szCs w:val="30"/>
          <w:cs/>
        </w:rPr>
        <w:t xml:space="preserve">ซึ่งเป็นไปได้อย่างสมเหตุสมผล ณ วันที่ </w:t>
      </w:r>
      <w:r w:rsidRPr="00263F94">
        <w:rPr>
          <w:rFonts w:ascii="Angsana New" w:hAnsi="Angsana New"/>
          <w:sz w:val="30"/>
          <w:szCs w:val="30"/>
        </w:rPr>
        <w:t xml:space="preserve">31 </w:t>
      </w:r>
      <w:r w:rsidRPr="00263F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4529">
        <w:rPr>
          <w:rFonts w:ascii="Angsana New" w:hAnsi="Angsana New"/>
          <w:spacing w:val="4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โดยตั้งอยู่บนข้อสมมติที่ว่า</w:t>
      </w:r>
      <w:r w:rsidRPr="00263F94">
        <w:rPr>
          <w:rFonts w:ascii="Angsana New" w:hAnsi="Angsana New"/>
          <w:sz w:val="30"/>
          <w:szCs w:val="30"/>
          <w:cs/>
        </w:rPr>
        <w:t>ตัวแปรอื่นโดยเฉพาะอัตราแลกเปลี่ยนเงินตราต่างประเทศมีค่าคงที่</w:t>
      </w:r>
    </w:p>
    <w:p w14:paraId="77DBB5DE" w14:textId="77777777" w:rsidR="004F711D" w:rsidRPr="004F711D" w:rsidRDefault="004F711D" w:rsidP="004F711D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8505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525"/>
        <w:gridCol w:w="1469"/>
        <w:gridCol w:w="212"/>
        <w:gridCol w:w="1781"/>
        <w:gridCol w:w="7"/>
      </w:tblGrid>
      <w:tr w:rsidR="00EA17B2" w:rsidRPr="00466BED" w14:paraId="15240C90" w14:textId="77777777" w:rsidTr="004F711D">
        <w:trPr>
          <w:gridAfter w:val="1"/>
          <w:wAfter w:w="6" w:type="dxa"/>
          <w:trHeight w:val="794"/>
          <w:tblHeader/>
        </w:trPr>
        <w:tc>
          <w:tcPr>
            <w:tcW w:w="3870" w:type="dxa"/>
          </w:tcPr>
          <w:p w14:paraId="55B26F43" w14:textId="77777777" w:rsidR="00EA17B2" w:rsidRPr="00466BED" w:rsidRDefault="00EA17B2" w:rsidP="004F711D">
            <w:pPr>
              <w:pStyle w:val="acctfourfigures"/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  <w:p w14:paraId="39633F46" w14:textId="77777777" w:rsidR="00EA17B2" w:rsidRPr="00466BED" w:rsidRDefault="00EA17B2" w:rsidP="004F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450" w:type="dxa"/>
          </w:tcPr>
          <w:p w14:paraId="2F7F236B" w14:textId="77777777" w:rsidR="00EA17B2" w:rsidRPr="00466BED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185878B0" w14:textId="77777777" w:rsidR="00536936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B7E822F" w14:textId="597FD698" w:rsidR="00EA17B2" w:rsidRPr="00466BED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  <w:r w:rsidR="0053693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ร้อยละ</w:t>
            </w: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36936">
              <w:rPr>
                <w:rFonts w:asciiTheme="majorBidi" w:hAnsiTheme="majorBidi" w:cstheme="majorBidi"/>
                <w:b w:val="0"/>
                <w:sz w:val="30"/>
                <w:lang w:val="en-US"/>
              </w:rPr>
              <w:t>1</w:t>
            </w:r>
          </w:p>
        </w:tc>
        <w:tc>
          <w:tcPr>
            <w:tcW w:w="182" w:type="dxa"/>
          </w:tcPr>
          <w:p w14:paraId="7F551565" w14:textId="77777777" w:rsidR="00EA17B2" w:rsidRPr="00466BED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1528" w:type="dxa"/>
            <w:hideMark/>
          </w:tcPr>
          <w:p w14:paraId="74A33F85" w14:textId="77777777" w:rsidR="00536936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E22B91A" w14:textId="0CFAFA96" w:rsidR="00EA17B2" w:rsidRPr="00466BED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ลดลง</w:t>
            </w:r>
            <w:r w:rsidR="0053693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ร้อยละ</w:t>
            </w: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66BED">
              <w:rPr>
                <w:rFonts w:asciiTheme="majorBidi" w:hAnsiTheme="majorBidi" w:cstheme="majorBidi"/>
                <w:b w:val="0"/>
                <w:sz w:val="30"/>
              </w:rPr>
              <w:t>1</w:t>
            </w:r>
          </w:p>
        </w:tc>
      </w:tr>
      <w:tr w:rsidR="00EA17B2" w:rsidRPr="00466BED" w14:paraId="4675010E" w14:textId="77777777" w:rsidTr="004F711D">
        <w:trPr>
          <w:gridAfter w:val="1"/>
          <w:wAfter w:w="6" w:type="dxa"/>
          <w:trHeight w:val="326"/>
          <w:tblHeader/>
        </w:trPr>
        <w:tc>
          <w:tcPr>
            <w:tcW w:w="3870" w:type="dxa"/>
          </w:tcPr>
          <w:p w14:paraId="2302BC5E" w14:textId="77777777" w:rsidR="00EA17B2" w:rsidRPr="00466BED" w:rsidRDefault="00EA17B2" w:rsidP="004F711D">
            <w:pPr>
              <w:pStyle w:val="acctfourfigures"/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B0123A3" w14:textId="77777777" w:rsidR="00EA17B2" w:rsidRPr="00466BED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5C0F49D" w14:textId="77777777" w:rsidR="00EA17B2" w:rsidRPr="00466BED" w:rsidRDefault="00EA17B2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17B2" w:rsidRPr="00466BED" w14:paraId="74C881C0" w14:textId="77777777" w:rsidTr="004F711D">
        <w:tc>
          <w:tcPr>
            <w:tcW w:w="3870" w:type="dxa"/>
          </w:tcPr>
          <w:p w14:paraId="11B63DA5" w14:textId="77777777" w:rsidR="00EA17B2" w:rsidRPr="00466BED" w:rsidRDefault="00EA17B2" w:rsidP="004F711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466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50" w:type="dxa"/>
          </w:tcPr>
          <w:p w14:paraId="1767A854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76" w:type="dxa"/>
            <w:gridSpan w:val="4"/>
          </w:tcPr>
          <w:p w14:paraId="7EB159A1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7B2" w:rsidRPr="00466BED" w14:paraId="12A906C5" w14:textId="77777777" w:rsidTr="00536936">
        <w:trPr>
          <w:gridAfter w:val="1"/>
          <w:wAfter w:w="6" w:type="dxa"/>
        </w:trPr>
        <w:tc>
          <w:tcPr>
            <w:tcW w:w="3870" w:type="dxa"/>
            <w:hideMark/>
          </w:tcPr>
          <w:p w14:paraId="4B26A427" w14:textId="77777777" w:rsidR="00EA17B2" w:rsidRPr="00466BED" w:rsidRDefault="00EA17B2" w:rsidP="004F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466BE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450" w:type="dxa"/>
          </w:tcPr>
          <w:p w14:paraId="24743A52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9EE2093" w14:textId="10BA81E9" w:rsidR="00EA17B2" w:rsidRPr="003B5F45" w:rsidRDefault="00EA17B2" w:rsidP="003B5F4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B5F4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3B5F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151,508</w:t>
            </w:r>
            <w:r w:rsidRPr="003B5F4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5F647780" w14:textId="77777777" w:rsidR="00EA17B2" w:rsidRPr="003B5F45" w:rsidRDefault="00EA17B2" w:rsidP="003B5F45">
            <w:pPr>
              <w:pStyle w:val="acctfourfigures"/>
              <w:tabs>
                <w:tab w:val="decimal" w:pos="827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hideMark/>
          </w:tcPr>
          <w:p w14:paraId="2C494A02" w14:textId="2564B0CB" w:rsidR="00EA17B2" w:rsidRPr="003B5F45" w:rsidRDefault="00EA17B2" w:rsidP="003B5F45">
            <w:pPr>
              <w:pStyle w:val="acctfourfigures"/>
              <w:tabs>
                <w:tab w:val="clear" w:pos="765"/>
                <w:tab w:val="decimal" w:pos="827"/>
                <w:tab w:val="decimal" w:pos="1172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B5F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151,508</w:t>
            </w:r>
          </w:p>
        </w:tc>
      </w:tr>
      <w:tr w:rsidR="00EA17B2" w:rsidRPr="00466BED" w14:paraId="74F9517D" w14:textId="77777777" w:rsidTr="00536936">
        <w:trPr>
          <w:gridAfter w:val="1"/>
          <w:wAfter w:w="6" w:type="dxa"/>
          <w:trHeight w:hRule="exact" w:val="284"/>
        </w:trPr>
        <w:tc>
          <w:tcPr>
            <w:tcW w:w="3870" w:type="dxa"/>
          </w:tcPr>
          <w:p w14:paraId="5B4A4B33" w14:textId="77777777" w:rsidR="00EA17B2" w:rsidRPr="00466BED" w:rsidRDefault="00EA17B2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rtl/>
                <w:cs/>
                <w:lang w:val="en-US"/>
              </w:rPr>
            </w:pPr>
          </w:p>
        </w:tc>
        <w:tc>
          <w:tcPr>
            <w:tcW w:w="450" w:type="dxa"/>
          </w:tcPr>
          <w:p w14:paraId="4C33CAC7" w14:textId="77777777" w:rsidR="00EA17B2" w:rsidRPr="00466BED" w:rsidRDefault="00EA17B2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1260" w:type="dxa"/>
          </w:tcPr>
          <w:p w14:paraId="79F719AB" w14:textId="77777777" w:rsidR="00EA17B2" w:rsidRPr="00466BED" w:rsidRDefault="00EA17B2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182" w:type="dxa"/>
          </w:tcPr>
          <w:p w14:paraId="17A0AC1C" w14:textId="77777777" w:rsidR="00EA17B2" w:rsidRPr="00466BED" w:rsidRDefault="00EA17B2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1528" w:type="dxa"/>
          </w:tcPr>
          <w:p w14:paraId="09F772BC" w14:textId="77777777" w:rsidR="00EA17B2" w:rsidRPr="00466BED" w:rsidRDefault="00EA17B2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</w:tr>
      <w:tr w:rsidR="00EA17B2" w:rsidRPr="00466BED" w14:paraId="4DFF6C52" w14:textId="77777777" w:rsidTr="004F711D">
        <w:trPr>
          <w:gridAfter w:val="1"/>
          <w:wAfter w:w="6" w:type="dxa"/>
        </w:trPr>
        <w:tc>
          <w:tcPr>
            <w:tcW w:w="3870" w:type="dxa"/>
          </w:tcPr>
          <w:p w14:paraId="1BB81549" w14:textId="77777777" w:rsidR="00EA17B2" w:rsidRPr="00466BED" w:rsidRDefault="00EA17B2" w:rsidP="004F711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6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50" w:type="dxa"/>
          </w:tcPr>
          <w:p w14:paraId="00154227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A978139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145443F" w14:textId="77777777" w:rsidR="00EA17B2" w:rsidRPr="00466BED" w:rsidRDefault="00EA17B2" w:rsidP="004F71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8" w:type="dxa"/>
          </w:tcPr>
          <w:p w14:paraId="4957F283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17B2" w:rsidRPr="00466BED" w14:paraId="61C85E32" w14:textId="77777777" w:rsidTr="004F711D">
        <w:trPr>
          <w:gridAfter w:val="1"/>
          <w:wAfter w:w="6" w:type="dxa"/>
        </w:trPr>
        <w:tc>
          <w:tcPr>
            <w:tcW w:w="3870" w:type="dxa"/>
            <w:hideMark/>
          </w:tcPr>
          <w:p w14:paraId="5AEB72BC" w14:textId="77777777" w:rsidR="00EA17B2" w:rsidRPr="00466BED" w:rsidRDefault="00EA17B2" w:rsidP="004F711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466BE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450" w:type="dxa"/>
          </w:tcPr>
          <w:p w14:paraId="159D742F" w14:textId="77777777" w:rsidR="00EA17B2" w:rsidRPr="00466BED" w:rsidRDefault="00EA17B2" w:rsidP="004F71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</w:tcPr>
          <w:p w14:paraId="547EF967" w14:textId="2B9B1132" w:rsidR="00EA17B2" w:rsidRPr="00466BED" w:rsidRDefault="00EA17B2" w:rsidP="004F711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466BE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466BED">
              <w:rPr>
                <w:rFonts w:asciiTheme="majorBidi" w:hAnsiTheme="majorBidi" w:cstheme="majorBidi"/>
                <w:sz w:val="30"/>
                <w:lang w:val="en-US"/>
              </w:rPr>
              <w:t>26,405</w:t>
            </w:r>
            <w:r w:rsidRPr="00466BE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2632C574" w14:textId="77777777" w:rsidR="00EA17B2" w:rsidRPr="00466BED" w:rsidRDefault="00EA17B2" w:rsidP="004F71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8" w:type="dxa"/>
          </w:tcPr>
          <w:p w14:paraId="04CDAF3D" w14:textId="54E39279" w:rsidR="00EA17B2" w:rsidRPr="00466BED" w:rsidRDefault="00EA17B2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BED">
              <w:rPr>
                <w:rFonts w:asciiTheme="majorBidi" w:hAnsiTheme="majorBidi" w:cstheme="majorBidi"/>
                <w:sz w:val="30"/>
                <w:szCs w:val="30"/>
              </w:rPr>
              <w:t>26,405</w:t>
            </w:r>
          </w:p>
        </w:tc>
      </w:tr>
    </w:tbl>
    <w:p w14:paraId="59B774AF" w14:textId="77777777" w:rsidR="00EA17B2" w:rsidRPr="00946F73" w:rsidRDefault="00EA17B2" w:rsidP="00DA3931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  <w:lang w:val="en-US" w:bidi="th-TH"/>
        </w:rPr>
      </w:pPr>
    </w:p>
    <w:p w14:paraId="12327070" w14:textId="01DE361F" w:rsidR="00047933" w:rsidRPr="00283879" w:rsidRDefault="00047933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AF908F9" w14:textId="22696F8B" w:rsidR="00F355A0" w:rsidRPr="00176DFC" w:rsidRDefault="00F355A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C5E16DB" w14:textId="7493596F" w:rsidR="00872D04" w:rsidRPr="00283879" w:rsidRDefault="00872D04" w:rsidP="00244FB3">
      <w:pPr>
        <w:tabs>
          <w:tab w:val="clear" w:pos="227"/>
          <w:tab w:val="clear" w:pos="454"/>
          <w:tab w:val="clear" w:pos="680"/>
          <w:tab w:val="left" w:pos="342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5F71"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879">
        <w:rPr>
          <w:rFonts w:asciiTheme="majorBidi" w:hAnsiTheme="majorBidi" w:cstheme="majorBidi"/>
          <w:sz w:val="30"/>
          <w:szCs w:val="30"/>
          <w:cs/>
        </w:rPr>
        <w:t>มี</w:t>
      </w:r>
    </w:p>
    <w:p w14:paraId="3977BCAC" w14:textId="77777777" w:rsidR="00872D04" w:rsidRPr="00176DFC" w:rsidRDefault="00872D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3"/>
        <w:gridCol w:w="1371"/>
        <w:gridCol w:w="225"/>
        <w:gridCol w:w="1420"/>
      </w:tblGrid>
      <w:tr w:rsidR="008139E1" w:rsidRPr="00283879" w14:paraId="06855B02" w14:textId="77777777" w:rsidTr="005B78B7">
        <w:trPr>
          <w:cantSplit/>
          <w:tblHeader/>
        </w:trPr>
        <w:tc>
          <w:tcPr>
            <w:tcW w:w="6066" w:type="dxa"/>
          </w:tcPr>
          <w:p w14:paraId="14549D56" w14:textId="77777777" w:rsidR="008139E1" w:rsidRPr="00283879" w:rsidRDefault="008139E1" w:rsidP="007154A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01DB78" w14:textId="01E15B23" w:rsidR="008139E1" w:rsidRPr="00D010C6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010C6">
              <w:rPr>
                <w:rFonts w:asciiTheme="majorBidi" w:hAnsiTheme="majorBidi" w:cstheme="majorBidi"/>
                <w:sz w:val="30"/>
              </w:rPr>
              <w:t>256</w:t>
            </w:r>
            <w:r w:rsidR="00D46FA7" w:rsidRPr="00D010C6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236" w:type="dxa"/>
          </w:tcPr>
          <w:p w14:paraId="05867A78" w14:textId="77777777" w:rsidR="008139E1" w:rsidRPr="00D010C6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2" w:type="dxa"/>
          </w:tcPr>
          <w:p w14:paraId="6BC4A47F" w14:textId="3D71F0B5" w:rsidR="008139E1" w:rsidRPr="00D010C6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010C6">
              <w:rPr>
                <w:rFonts w:asciiTheme="majorBidi" w:hAnsiTheme="majorBidi" w:cstheme="majorBidi"/>
                <w:sz w:val="30"/>
              </w:rPr>
              <w:t>256</w:t>
            </w:r>
            <w:r w:rsidR="00D46FA7" w:rsidRPr="00D010C6"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8139E1" w:rsidRPr="00283879" w14:paraId="3D1721D5" w14:textId="77777777" w:rsidTr="005B78B7">
        <w:trPr>
          <w:cantSplit/>
          <w:tblHeader/>
        </w:trPr>
        <w:tc>
          <w:tcPr>
            <w:tcW w:w="6066" w:type="dxa"/>
          </w:tcPr>
          <w:p w14:paraId="45011964" w14:textId="77777777" w:rsidR="008139E1" w:rsidRPr="00283879" w:rsidRDefault="008139E1" w:rsidP="007154A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</w:tcPr>
          <w:p w14:paraId="5A71894A" w14:textId="1314FA2E" w:rsidR="008139E1" w:rsidRPr="00283879" w:rsidRDefault="008139E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93AF9" w:rsidRPr="00283879" w14:paraId="67B9E8B1" w14:textId="77777777" w:rsidTr="005B78B7">
        <w:trPr>
          <w:cantSplit/>
        </w:trPr>
        <w:tc>
          <w:tcPr>
            <w:tcW w:w="6066" w:type="dxa"/>
          </w:tcPr>
          <w:p w14:paraId="3EE774D0" w14:textId="73479986" w:rsidR="00D93AF9" w:rsidRPr="00283879" w:rsidRDefault="00D93AF9" w:rsidP="005B78B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หนังสือค้ำประกันที่ออกโดยธนาคารแก่หน่วยงานรัฐบาล รัฐวิสาหกิจ </w:t>
            </w:r>
            <w:r w:rsidR="005B78B7"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440" w:type="dxa"/>
          </w:tcPr>
          <w:p w14:paraId="5ACE8129" w14:textId="77777777" w:rsidR="005B78B7" w:rsidRPr="00A22E77" w:rsidRDefault="005B78B7" w:rsidP="00A2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50792BA6" w14:textId="1CFE173F" w:rsidR="00D93AF9" w:rsidRPr="00283879" w:rsidRDefault="005B78B7" w:rsidP="00A2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 w:rsidRPr="00A22E77">
              <w:rPr>
                <w:rFonts w:asciiTheme="majorBidi" w:hAnsiTheme="majorBidi" w:cstheme="majorBidi"/>
                <w:sz w:val="30"/>
              </w:rPr>
              <w:t>48,884</w:t>
            </w:r>
          </w:p>
        </w:tc>
        <w:tc>
          <w:tcPr>
            <w:tcW w:w="236" w:type="dxa"/>
          </w:tcPr>
          <w:p w14:paraId="538C6236" w14:textId="77777777" w:rsidR="00D93AF9" w:rsidRPr="00283879" w:rsidRDefault="00D93AF9" w:rsidP="00A2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2" w:type="dxa"/>
          </w:tcPr>
          <w:p w14:paraId="70B13BE2" w14:textId="77777777" w:rsidR="005B78B7" w:rsidRPr="00A22E77" w:rsidRDefault="005B78B7" w:rsidP="00A2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BA08277" w14:textId="32DA02FC" w:rsidR="00D93AF9" w:rsidRPr="00A22E77" w:rsidRDefault="005B78B7" w:rsidP="00A2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 w:rsidRPr="00A22E77">
              <w:rPr>
                <w:rFonts w:asciiTheme="majorBidi" w:hAnsiTheme="majorBidi" w:cstheme="majorBidi"/>
                <w:sz w:val="30"/>
              </w:rPr>
              <w:t>44,970</w:t>
            </w:r>
          </w:p>
        </w:tc>
      </w:tr>
      <w:tr w:rsidR="008139E1" w:rsidRPr="00283879" w14:paraId="4978C499" w14:textId="77777777" w:rsidTr="005B78B7">
        <w:trPr>
          <w:cantSplit/>
        </w:trPr>
        <w:tc>
          <w:tcPr>
            <w:tcW w:w="6066" w:type="dxa"/>
          </w:tcPr>
          <w:p w14:paraId="5627EC4B" w14:textId="40178601" w:rsidR="008139E1" w:rsidRPr="00283879" w:rsidRDefault="008139E1" w:rsidP="005B78B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440" w:type="dxa"/>
          </w:tcPr>
          <w:p w14:paraId="274494BD" w14:textId="0E891580" w:rsidR="008139E1" w:rsidRPr="00283879" w:rsidRDefault="006469FF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83,702</w:t>
            </w:r>
          </w:p>
        </w:tc>
        <w:tc>
          <w:tcPr>
            <w:tcW w:w="236" w:type="dxa"/>
          </w:tcPr>
          <w:p w14:paraId="575BACF5" w14:textId="77777777" w:rsidR="008139E1" w:rsidRPr="00283879" w:rsidRDefault="008139E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2" w:type="dxa"/>
          </w:tcPr>
          <w:p w14:paraId="70FA75AC" w14:textId="72E915F8" w:rsidR="008139E1" w:rsidRPr="00D010C6" w:rsidRDefault="00D010C6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46,923</w:t>
            </w:r>
          </w:p>
        </w:tc>
      </w:tr>
      <w:tr w:rsidR="008139E1" w:rsidRPr="00283879" w14:paraId="685419D0" w14:textId="77777777" w:rsidTr="005B78B7">
        <w:trPr>
          <w:cantSplit/>
        </w:trPr>
        <w:tc>
          <w:tcPr>
            <w:tcW w:w="6066" w:type="dxa"/>
          </w:tcPr>
          <w:p w14:paraId="391AF44E" w14:textId="068D1A11" w:rsidR="008139E1" w:rsidRPr="00283879" w:rsidRDefault="008139E1" w:rsidP="005B78B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440" w:type="dxa"/>
          </w:tcPr>
          <w:p w14:paraId="7415DA12" w14:textId="77777777" w:rsidR="008139E1" w:rsidRPr="00283879" w:rsidRDefault="008139E1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704B0EB9" w14:textId="77777777" w:rsidR="008139E1" w:rsidRPr="00283879" w:rsidRDefault="008139E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2" w:type="dxa"/>
          </w:tcPr>
          <w:p w14:paraId="1D46EF20" w14:textId="73070B57" w:rsidR="008139E1" w:rsidRPr="00D010C6" w:rsidRDefault="008139E1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9E1" w:rsidRPr="00283879" w14:paraId="0E332B08" w14:textId="77777777" w:rsidTr="005B78B7">
        <w:trPr>
          <w:cantSplit/>
        </w:trPr>
        <w:tc>
          <w:tcPr>
            <w:tcW w:w="6066" w:type="dxa"/>
          </w:tcPr>
          <w:p w14:paraId="7D6F33E0" w14:textId="6B4716DA" w:rsidR="008139E1" w:rsidRPr="00AE3574" w:rsidRDefault="008139E1" w:rsidP="005B78B7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57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ตามสัญญาซื้อวัตถุดิบ</w:t>
            </w:r>
          </w:p>
        </w:tc>
        <w:tc>
          <w:tcPr>
            <w:tcW w:w="1440" w:type="dxa"/>
          </w:tcPr>
          <w:p w14:paraId="30326C7B" w14:textId="30488364" w:rsidR="008139E1" w:rsidRPr="00AE3574" w:rsidRDefault="00D010C6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357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70B795" w14:textId="77777777" w:rsidR="008139E1" w:rsidRPr="00AE3574" w:rsidRDefault="008139E1" w:rsidP="0064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35C95CDA" w14:textId="346F06A1" w:rsidR="008139E1" w:rsidRPr="00AE3574" w:rsidRDefault="00D010C6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3574"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</w:tr>
      <w:tr w:rsidR="008139E1" w:rsidRPr="00283879" w14:paraId="79C357EA" w14:textId="77777777" w:rsidTr="005B78B7">
        <w:trPr>
          <w:cantSplit/>
        </w:trPr>
        <w:tc>
          <w:tcPr>
            <w:tcW w:w="6066" w:type="dxa"/>
          </w:tcPr>
          <w:p w14:paraId="5C0686F4" w14:textId="2144A7E7" w:rsidR="008139E1" w:rsidRPr="00283879" w:rsidRDefault="008139E1" w:rsidP="005B78B7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ตามสัญญาเช่าและบริการ</w:t>
            </w:r>
          </w:p>
        </w:tc>
        <w:tc>
          <w:tcPr>
            <w:tcW w:w="1440" w:type="dxa"/>
          </w:tcPr>
          <w:p w14:paraId="3CF457B6" w14:textId="0CF72210" w:rsidR="008139E1" w:rsidRPr="006469FF" w:rsidRDefault="006469FF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19,946</w:t>
            </w:r>
          </w:p>
        </w:tc>
        <w:tc>
          <w:tcPr>
            <w:tcW w:w="236" w:type="dxa"/>
          </w:tcPr>
          <w:p w14:paraId="68034923" w14:textId="77777777" w:rsidR="008139E1" w:rsidRPr="006469FF" w:rsidRDefault="008139E1" w:rsidP="0064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41277CCD" w14:textId="3318AFE1" w:rsidR="008139E1" w:rsidRPr="006469FF" w:rsidRDefault="00D010C6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14,231</w:t>
            </w:r>
          </w:p>
        </w:tc>
      </w:tr>
      <w:tr w:rsidR="006469FF" w:rsidRPr="00283879" w14:paraId="495B6845" w14:textId="77777777" w:rsidTr="005B78B7">
        <w:trPr>
          <w:cantSplit/>
        </w:trPr>
        <w:tc>
          <w:tcPr>
            <w:tcW w:w="6066" w:type="dxa"/>
          </w:tcPr>
          <w:p w14:paraId="5610B1FB" w14:textId="580621CB" w:rsidR="006469FF" w:rsidRPr="00283879" w:rsidRDefault="006469FF" w:rsidP="005B78B7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ตามสัญญาก่อสร้างและปรับปรุงอาคารสำนักงาน</w:t>
            </w:r>
          </w:p>
        </w:tc>
        <w:tc>
          <w:tcPr>
            <w:tcW w:w="1440" w:type="dxa"/>
          </w:tcPr>
          <w:p w14:paraId="12D76431" w14:textId="67675511" w:rsidR="006469FF" w:rsidRPr="006469FF" w:rsidRDefault="00390D30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80,092</w:t>
            </w:r>
          </w:p>
        </w:tc>
        <w:tc>
          <w:tcPr>
            <w:tcW w:w="236" w:type="dxa"/>
          </w:tcPr>
          <w:p w14:paraId="34B19DB7" w14:textId="77777777" w:rsidR="006469FF" w:rsidRPr="006469FF" w:rsidRDefault="006469FF" w:rsidP="0064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41DDAEFD" w14:textId="0F346EA1" w:rsidR="006469FF" w:rsidRPr="006469FF" w:rsidRDefault="00D010C6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75,022</w:t>
            </w:r>
          </w:p>
        </w:tc>
      </w:tr>
      <w:tr w:rsidR="00946F73" w:rsidRPr="00283879" w14:paraId="4BACF7DF" w14:textId="77777777" w:rsidTr="005B78B7">
        <w:trPr>
          <w:cantSplit/>
        </w:trPr>
        <w:tc>
          <w:tcPr>
            <w:tcW w:w="6066" w:type="dxa"/>
          </w:tcPr>
          <w:p w14:paraId="4A423EB4" w14:textId="77777777" w:rsidR="00946F73" w:rsidRPr="00283879" w:rsidRDefault="00946F73" w:rsidP="00946F73">
            <w:pPr>
              <w:pStyle w:val="ListParagraph"/>
              <w:spacing w:after="0" w:line="240" w:lineRule="auto"/>
              <w:ind w:left="85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6C6750" w14:textId="77777777" w:rsidR="00946F73" w:rsidRDefault="00946F73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465CA" w14:textId="77777777" w:rsidR="00946F73" w:rsidRPr="006469FF" w:rsidRDefault="00946F73" w:rsidP="0064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881EEA5" w14:textId="77777777" w:rsidR="00946F73" w:rsidRDefault="00946F73" w:rsidP="005B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35FDA9F" w14:textId="16B224AE" w:rsid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B35E8EC" w14:textId="6E358B09" w:rsid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723C84A" w14:textId="52C787A3" w:rsid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BAB605D" w14:textId="089CBC0F" w:rsid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FE750FB" w14:textId="681A9C9A" w:rsid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FF69DAE" w14:textId="77777777" w:rsidR="005E06DA" w:rsidRPr="005E06DA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CE91633" w14:textId="39545579" w:rsidR="00E82F03" w:rsidRPr="00E82F03" w:rsidRDefault="00E82F03" w:rsidP="005131EE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2F03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การบริหารจัดการส่วนทุน</w:t>
      </w:r>
    </w:p>
    <w:p w14:paraId="4D13A141" w14:textId="1BA3B68D" w:rsidR="0086437B" w:rsidRPr="00176DFC" w:rsidRDefault="0086437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29EF2D8" w14:textId="70CB4966" w:rsidR="00E82F03" w:rsidRDefault="00E82F03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E82F03">
        <w:rPr>
          <w:rFonts w:asciiTheme="majorBidi" w:hAnsiTheme="majorBidi"/>
          <w:sz w:val="30"/>
          <w:szCs w:val="30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611711">
        <w:rPr>
          <w:rFonts w:asciiTheme="majorBidi" w:hAnsi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82F03">
        <w:rPr>
          <w:rFonts w:asciiTheme="majorBidi" w:hAnsiTheme="majorBidi"/>
          <w:sz w:val="30"/>
          <w:szCs w:val="30"/>
          <w:cs/>
        </w:rPr>
        <w:t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</w:t>
      </w:r>
      <w:r w:rsidRPr="00611711">
        <w:rPr>
          <w:rFonts w:asciiTheme="majorBidi" w:hAnsiTheme="majorBidi"/>
          <w:spacing w:val="-4"/>
          <w:sz w:val="30"/>
          <w:szCs w:val="30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E82F03">
        <w:rPr>
          <w:rFonts w:asciiTheme="majorBidi" w:hAnsiTheme="majorBidi"/>
          <w:sz w:val="30"/>
          <w:szCs w:val="30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1CBBA07" w14:textId="15F1BEE3" w:rsidR="00E82F03" w:rsidRPr="00176DFC" w:rsidRDefault="00E82F0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59DCD90" w14:textId="562810A6" w:rsidR="00EE409C" w:rsidRPr="00283879" w:rsidRDefault="00EE409C" w:rsidP="005131EE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0FB9434" w14:textId="07536D5D" w:rsidR="008D6E39" w:rsidRDefault="008D6E3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C058AB8" w14:textId="65A4BC9D" w:rsidR="006B0433" w:rsidRPr="000D3124" w:rsidRDefault="006B0433" w:rsidP="006B0433">
      <w:pPr>
        <w:pStyle w:val="ListParagraph"/>
        <w:numPr>
          <w:ilvl w:val="0"/>
          <w:numId w:val="33"/>
        </w:numPr>
        <w:spacing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53144">
        <w:rPr>
          <w:rFonts w:ascii="Angsana New" w:hAnsi="Angsana New" w:cs="Angsana New"/>
          <w:spacing w:val="-2"/>
          <w:sz w:val="30"/>
          <w:szCs w:val="30"/>
          <w:cs/>
        </w:rPr>
        <w:t>เมื่อ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Pr="000D3124">
        <w:rPr>
          <w:rFonts w:ascii="Angsana New" w:hAnsi="Angsana New" w:cs="Angsana New"/>
          <w:spacing w:val="-2"/>
          <w:sz w:val="30"/>
          <w:szCs w:val="30"/>
        </w:rPr>
        <w:t>4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0D3124">
        <w:rPr>
          <w:rFonts w:ascii="Angsana New" w:hAnsi="Angsana New" w:cs="Angsana New"/>
          <w:spacing w:val="-2"/>
          <w:sz w:val="30"/>
          <w:szCs w:val="30"/>
        </w:rPr>
        <w:t>2566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</w:t>
      </w:r>
      <w:r w:rsidR="00372F66" w:rsidRPr="000D3124">
        <w:rPr>
          <w:rFonts w:ascii="Angsana New" w:hAnsi="Angsana New" w:cs="Angsana New"/>
          <w:spacing w:val="-2"/>
          <w:sz w:val="30"/>
          <w:szCs w:val="30"/>
          <w:cs/>
        </w:rPr>
        <w:t>ย่อย</w:t>
      </w:r>
      <w:r w:rsidR="00E04BF2" w:rsidRPr="000D3124">
        <w:rPr>
          <w:rFonts w:ascii="Angsana New" w:hAnsi="Angsana New" w:cs="Angsana New"/>
          <w:spacing w:val="-2"/>
          <w:sz w:val="30"/>
          <w:szCs w:val="30"/>
          <w:cs/>
        </w:rPr>
        <w:t>ได้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 xml:space="preserve">ขายหุ้นที่ถือทั้งหมดร้อยละ </w:t>
      </w:r>
      <w:r w:rsidR="00C26208" w:rsidRPr="000D3124">
        <w:rPr>
          <w:rFonts w:ascii="Angsana New" w:hAnsi="Angsana New" w:cs="Angsana New"/>
          <w:spacing w:val="-2"/>
          <w:sz w:val="30"/>
          <w:szCs w:val="30"/>
        </w:rPr>
        <w:t>45</w:t>
      </w:r>
      <w:r w:rsidR="00D15C18" w:rsidRPr="000D3124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D15C18" w:rsidRPr="000D3124">
        <w:rPr>
          <w:rFonts w:ascii="Angsana New" w:hAnsi="Angsana New" w:cs="Angsana New"/>
          <w:spacing w:val="-2"/>
          <w:sz w:val="30"/>
          <w:szCs w:val="30"/>
        </w:rPr>
        <w:t>04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 xml:space="preserve"> ใน </w:t>
      </w:r>
      <w:r w:rsidRPr="000D3124">
        <w:rPr>
          <w:rFonts w:ascii="Angsana New" w:hAnsi="Angsana New" w:cs="Angsana New"/>
          <w:spacing w:val="-2"/>
          <w:sz w:val="30"/>
          <w:szCs w:val="30"/>
        </w:rPr>
        <w:t>SCG Home Vietnam Co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0D3124">
        <w:rPr>
          <w:rFonts w:ascii="Angsana New" w:hAnsi="Angsana New" w:cs="Angsana New"/>
          <w:spacing w:val="-2"/>
          <w:sz w:val="30"/>
          <w:szCs w:val="30"/>
        </w:rPr>
        <w:t>, Ltd</w:t>
      </w:r>
      <w:r w:rsidRPr="000D3124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0D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6D2E3E" w:rsidRPr="000D3124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71260B" w:rsidRPr="000D3124">
        <w:rPr>
          <w:rFonts w:ascii="Angsana New" w:hAnsi="Angsana New" w:cs="Angsana New"/>
          <w:sz w:val="30"/>
          <w:szCs w:val="30"/>
          <w:cs/>
        </w:rPr>
        <w:t>ให้แก่บริษัทอื่นในกลุ่มบริษัทปูนซิเมนต์ไทย จำกัด (มหาชน)</w:t>
      </w:r>
      <w:r w:rsidR="0049475D" w:rsidRPr="000D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A120BD" w:rsidRPr="000D3124">
        <w:rPr>
          <w:rFonts w:ascii="Angsana New" w:hAnsi="Angsana New" w:cs="Angsana New"/>
          <w:sz w:val="30"/>
          <w:szCs w:val="30"/>
          <w:cs/>
        </w:rPr>
        <w:t xml:space="preserve">เนื่องจากการปรับโครงสร้างธุรกิจ </w:t>
      </w:r>
      <w:r w:rsidRPr="000D3124">
        <w:rPr>
          <w:rFonts w:ascii="Angsana New" w:hAnsi="Angsana New" w:cs="Angsana New"/>
          <w:sz w:val="30"/>
          <w:szCs w:val="30"/>
          <w:cs/>
        </w:rPr>
        <w:t>มูลค่าตามสัญญา</w:t>
      </w:r>
      <w:r w:rsidR="0071260B" w:rsidRPr="000D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620D3C" w:rsidRPr="000D3124">
        <w:rPr>
          <w:rFonts w:asciiTheme="majorBidi" w:hAnsiTheme="majorBidi" w:cstheme="majorBidi"/>
          <w:sz w:val="30"/>
          <w:szCs w:val="30"/>
        </w:rPr>
        <w:t>67</w:t>
      </w:r>
      <w:r w:rsidR="00620D3C" w:rsidRPr="000D3124">
        <w:rPr>
          <w:rFonts w:asciiTheme="majorBidi" w:hAnsiTheme="majorBidi" w:cstheme="majorBidi"/>
          <w:sz w:val="30"/>
          <w:szCs w:val="30"/>
          <w:cs/>
        </w:rPr>
        <w:t xml:space="preserve"> พันล้านดอง หรือเทียบเท่าเงินบาท </w:t>
      </w:r>
      <w:r w:rsidR="00D51BDD" w:rsidRPr="000D3124">
        <w:rPr>
          <w:rFonts w:asciiTheme="majorBidi" w:hAnsiTheme="majorBidi" w:cstheme="majorBidi"/>
          <w:sz w:val="30"/>
          <w:szCs w:val="30"/>
        </w:rPr>
        <w:t>105</w:t>
      </w:r>
      <w:r w:rsidR="00620D3C" w:rsidRPr="000D31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6973718" w14:textId="77777777" w:rsidR="006B0433" w:rsidRPr="00A120BD" w:rsidRDefault="006B043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</w:p>
    <w:p w14:paraId="327670A5" w14:textId="2A3CD86A" w:rsidR="004575BE" w:rsidRDefault="004575BE" w:rsidP="005131EE">
      <w:pPr>
        <w:pStyle w:val="ListParagraph"/>
        <w:numPr>
          <w:ilvl w:val="0"/>
          <w:numId w:val="33"/>
        </w:numPr>
        <w:spacing w:after="0" w:line="240" w:lineRule="auto"/>
        <w:ind w:left="992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37E84">
        <w:rPr>
          <w:rFonts w:ascii="Angsana New" w:hAnsi="Angsana New" w:cs="Angsana New"/>
          <w:spacing w:val="4"/>
          <w:sz w:val="30"/>
          <w:szCs w:val="30"/>
          <w:cs/>
        </w:rPr>
        <w:t xml:space="preserve">เมื่อวันที่ </w:t>
      </w:r>
      <w:r w:rsidR="00580CF9" w:rsidRPr="00C37E84">
        <w:rPr>
          <w:rFonts w:ascii="Angsana New" w:hAnsi="Angsana New" w:cs="Angsana New"/>
          <w:spacing w:val="4"/>
          <w:sz w:val="30"/>
          <w:szCs w:val="30"/>
        </w:rPr>
        <w:t>4</w:t>
      </w:r>
      <w:r w:rsidRPr="00C37E84">
        <w:rPr>
          <w:rFonts w:ascii="Angsana New" w:hAnsi="Angsana New" w:cs="Angsana New"/>
          <w:spacing w:val="4"/>
          <w:sz w:val="30"/>
          <w:szCs w:val="30"/>
          <w:cs/>
        </w:rPr>
        <w:t xml:space="preserve"> กุมภาพันธ์ </w:t>
      </w:r>
      <w:r w:rsidR="00580CF9" w:rsidRPr="00C37E84">
        <w:rPr>
          <w:rFonts w:ascii="Angsana New" w:hAnsi="Angsana New" w:cs="Angsana New"/>
          <w:spacing w:val="4"/>
          <w:sz w:val="30"/>
          <w:szCs w:val="30"/>
        </w:rPr>
        <w:t>2566</w:t>
      </w:r>
      <w:r w:rsidRPr="00C37E84">
        <w:rPr>
          <w:rFonts w:ascii="Angsana New" w:hAnsi="Angsana New" w:cs="Angsana New"/>
          <w:spacing w:val="4"/>
          <w:sz w:val="30"/>
          <w:szCs w:val="30"/>
          <w:cs/>
        </w:rPr>
        <w:t xml:space="preserve"> ที่ประชุมคณะกรรมการบริษัทมีมติอนุมัติ</w:t>
      </w:r>
      <w:r w:rsidR="00C37E84" w:rsidRPr="00C37E84">
        <w:rPr>
          <w:rFonts w:ascii="Angsana New" w:hAnsi="Angsana New" w:cs="Angsana New" w:hint="cs"/>
          <w:spacing w:val="4"/>
          <w:sz w:val="30"/>
          <w:szCs w:val="30"/>
          <w:cs/>
        </w:rPr>
        <w:t>การ</w:t>
      </w:r>
      <w:r w:rsidRPr="00C37E84">
        <w:rPr>
          <w:rFonts w:ascii="Angsana New" w:hAnsi="Angsana New" w:cs="Angsana New"/>
          <w:spacing w:val="4"/>
          <w:sz w:val="30"/>
          <w:szCs w:val="30"/>
          <w:cs/>
        </w:rPr>
        <w:t>จ่ายเงินปันผลระหว่างกาล</w:t>
      </w:r>
      <w:r w:rsidRPr="00C37E84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ในอัตราหุ้นละ </w:t>
      </w:r>
      <w:r w:rsidR="00580CF9" w:rsidRPr="00C37E84">
        <w:rPr>
          <w:rFonts w:ascii="Angsana New" w:hAnsi="Angsana New" w:cs="Angsana New"/>
          <w:spacing w:val="-2"/>
          <w:sz w:val="30"/>
          <w:szCs w:val="30"/>
        </w:rPr>
        <w:t>42</w:t>
      </w:r>
      <w:r w:rsidR="00580CF9" w:rsidRPr="00C37E84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580CF9" w:rsidRPr="00C37E84">
        <w:rPr>
          <w:rFonts w:ascii="Angsana New" w:hAnsi="Angsana New" w:cs="Angsana New"/>
          <w:spacing w:val="-2"/>
          <w:sz w:val="30"/>
          <w:szCs w:val="30"/>
        </w:rPr>
        <w:t>70</w:t>
      </w:r>
      <w:r w:rsidRPr="00C37E8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37E84">
        <w:rPr>
          <w:rFonts w:asciiTheme="majorBidi" w:hAnsiTheme="majorBidi" w:cstheme="majorBidi"/>
          <w:spacing w:val="-2"/>
          <w:sz w:val="30"/>
          <w:szCs w:val="30"/>
          <w:cs/>
        </w:rPr>
        <w:t>บาท รวมเป็นเงิน</w:t>
      </w:r>
      <w:r w:rsidR="00580CF9" w:rsidRPr="00C37E84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</w:t>
      </w:r>
      <w:r w:rsidRPr="00C37E8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80CF9" w:rsidRPr="00C37E84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37E84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80CF9" w:rsidRPr="00C37E84">
        <w:rPr>
          <w:rFonts w:asciiTheme="majorBidi" w:hAnsiTheme="majorBidi" w:cstheme="majorBidi"/>
          <w:spacing w:val="-2"/>
          <w:sz w:val="30"/>
          <w:szCs w:val="30"/>
        </w:rPr>
        <w:t>377</w:t>
      </w:r>
      <w:r w:rsidRPr="00C37E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กำหนดจ่ายภายในวันที่ </w:t>
      </w:r>
      <w:r w:rsidR="00580CF9" w:rsidRPr="00C37E84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C37E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580CF9" w:rsidRPr="00C37E84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E16D2">
        <w:rPr>
          <w:rFonts w:asciiTheme="majorBidi" w:hAnsiTheme="majorBidi" w:cstheme="majorBidi"/>
          <w:sz w:val="30"/>
          <w:szCs w:val="30"/>
          <w:cs/>
        </w:rPr>
        <w:t xml:space="preserve"> และให้ตั้งทุนสำรองตามกฎหมาย จำนวน </w:t>
      </w:r>
      <w:r w:rsidR="00580CF9">
        <w:rPr>
          <w:rFonts w:asciiTheme="majorBidi" w:hAnsiTheme="majorBidi" w:cstheme="majorBidi"/>
          <w:sz w:val="30"/>
          <w:szCs w:val="30"/>
        </w:rPr>
        <w:t>169</w:t>
      </w:r>
      <w:r w:rsidRPr="00FE16D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49CC00C" w14:textId="77777777" w:rsidR="005131EE" w:rsidRPr="005131EE" w:rsidRDefault="005131EE" w:rsidP="005131EE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92A9E01" w14:textId="3BAEDE2C" w:rsidR="00FE16D2" w:rsidRPr="00580CF9" w:rsidRDefault="00FE16D2" w:rsidP="00580CF9">
      <w:pPr>
        <w:pStyle w:val="ListParagraph"/>
        <w:numPr>
          <w:ilvl w:val="0"/>
          <w:numId w:val="33"/>
        </w:numPr>
        <w:spacing w:after="0" w:line="240" w:lineRule="auto"/>
        <w:ind w:left="992" w:hanging="42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80C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80CF9">
        <w:rPr>
          <w:rFonts w:asciiTheme="majorBidi" w:hAnsiTheme="majorBidi" w:cstheme="majorBidi"/>
          <w:sz w:val="30"/>
          <w:szCs w:val="30"/>
        </w:rPr>
        <w:t>10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580CF9">
        <w:rPr>
          <w:rFonts w:asciiTheme="majorBidi" w:hAnsiTheme="majorBidi" w:cstheme="majorBidi"/>
          <w:sz w:val="30"/>
          <w:szCs w:val="30"/>
        </w:rPr>
        <w:t>2566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ที่ประชุมวิสามัญผู้ถือหุ้นมีมติพิเศษอนุมัติ</w:t>
      </w:r>
      <w:r w:rsidR="00C37E8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เพิ่มทุนจดทะเบียนของบริษัทจากที่จดทะเบียนไว้แล้ว </w:t>
      </w:r>
      <w:r w:rsidRPr="00580CF9">
        <w:rPr>
          <w:rFonts w:asciiTheme="majorBidi" w:hAnsiTheme="majorBidi" w:cstheme="majorBidi"/>
          <w:sz w:val="30"/>
          <w:szCs w:val="30"/>
        </w:rPr>
        <w:t>7,909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 เพิ่มขึ้นอีก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0CF9">
        <w:rPr>
          <w:rFonts w:asciiTheme="majorBidi" w:hAnsiTheme="majorBidi" w:cstheme="majorBidi"/>
          <w:sz w:val="30"/>
          <w:szCs w:val="30"/>
        </w:rPr>
        <w:t>4,200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 รวมเป็นทุนจดทะเบียนใหม่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0CF9">
        <w:rPr>
          <w:rFonts w:asciiTheme="majorBidi" w:hAnsiTheme="majorBidi" w:cstheme="majorBidi"/>
          <w:sz w:val="30"/>
          <w:szCs w:val="30"/>
        </w:rPr>
        <w:t>12</w:t>
      </w:r>
      <w:r w:rsidR="00B567A2">
        <w:rPr>
          <w:rFonts w:asciiTheme="majorBidi" w:hAnsiTheme="majorBidi" w:cstheme="majorBidi"/>
          <w:sz w:val="30"/>
          <w:szCs w:val="30"/>
        </w:rPr>
        <w:t>,</w:t>
      </w:r>
      <w:r w:rsidRPr="00580CF9">
        <w:rPr>
          <w:rFonts w:asciiTheme="majorBidi" w:hAnsiTheme="majorBidi" w:cstheme="majorBidi"/>
          <w:sz w:val="30"/>
          <w:szCs w:val="30"/>
        </w:rPr>
        <w:t>109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 โดยการออกหุ้นสามัญใหม่จำนวน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0CF9">
        <w:rPr>
          <w:rFonts w:asciiTheme="majorBidi" w:hAnsiTheme="majorBidi" w:cstheme="majorBidi"/>
          <w:sz w:val="30"/>
          <w:szCs w:val="30"/>
        </w:rPr>
        <w:t xml:space="preserve">42 </w:t>
      </w:r>
      <w:r w:rsidRPr="00580CF9">
        <w:rPr>
          <w:rFonts w:asciiTheme="majorBidi" w:hAnsiTheme="majorBidi" w:cstheme="majorBidi"/>
          <w:sz w:val="30"/>
          <w:szCs w:val="30"/>
          <w:cs/>
        </w:rPr>
        <w:t>ล้านหุ้น มูลค่าหุ้นละ</w:t>
      </w:r>
      <w:r w:rsidR="00580CF9">
        <w:rPr>
          <w:rFonts w:asciiTheme="majorBidi" w:hAnsiTheme="majorBidi" w:cstheme="majorBidi"/>
          <w:sz w:val="30"/>
          <w:szCs w:val="30"/>
        </w:rPr>
        <w:t xml:space="preserve"> 100 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บาท และเสนอขายหุ้นเพิ่มทุนทั้งหมดแก่ผู้ถือหุ้นเดิมตามสัดส่วน </w:t>
      </w:r>
      <w:r w:rsidR="00C37E84">
        <w:rPr>
          <w:rFonts w:asciiTheme="majorBidi" w:hAnsiTheme="majorBidi" w:cstheme="majorBidi" w:hint="cs"/>
          <w:sz w:val="30"/>
          <w:szCs w:val="30"/>
          <w:cs/>
        </w:rPr>
        <w:t xml:space="preserve">และหากมีผู้สละสิทธิจองซื้อหุ้นหรือเศษของหุ้นให้เสนอขายแก่บริษัทกระเบื้องกระดาษไทย จำกัด 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โดยกำหนดให้ชำระค่าหุ้นครั้งที่ </w:t>
      </w:r>
      <w:r w:rsidRPr="00580CF9">
        <w:rPr>
          <w:rFonts w:asciiTheme="majorBidi" w:hAnsiTheme="majorBidi" w:cstheme="majorBidi"/>
          <w:sz w:val="30"/>
          <w:szCs w:val="30"/>
        </w:rPr>
        <w:t xml:space="preserve">1 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580CF9">
        <w:rPr>
          <w:rFonts w:asciiTheme="majorBidi" w:hAnsiTheme="majorBidi" w:cstheme="majorBidi"/>
          <w:sz w:val="30"/>
          <w:szCs w:val="30"/>
        </w:rPr>
        <w:t>80</w:t>
      </w:r>
      <w:r w:rsidRPr="00580C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580CF9">
        <w:rPr>
          <w:rFonts w:asciiTheme="majorBidi" w:hAnsiTheme="majorBidi" w:cstheme="majorBidi"/>
          <w:sz w:val="30"/>
          <w:szCs w:val="30"/>
        </w:rPr>
        <w:t xml:space="preserve">3,360 </w:t>
      </w:r>
      <w:r w:rsidR="00580CF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80CF9">
        <w:rPr>
          <w:rFonts w:asciiTheme="majorBidi" w:hAnsiTheme="majorBidi" w:cstheme="majorBidi"/>
          <w:sz w:val="30"/>
          <w:szCs w:val="30"/>
          <w:cs/>
        </w:rPr>
        <w:t>บาท ภายในวันที่</w:t>
      </w:r>
      <w:r w:rsidRPr="00580CF9">
        <w:rPr>
          <w:rFonts w:asciiTheme="majorBidi" w:hAnsiTheme="majorBidi" w:cstheme="majorBidi"/>
          <w:sz w:val="30"/>
          <w:szCs w:val="30"/>
        </w:rPr>
        <w:t xml:space="preserve"> 10 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80CF9">
        <w:rPr>
          <w:rFonts w:asciiTheme="majorBidi" w:hAnsiTheme="majorBidi" w:cstheme="majorBidi"/>
          <w:sz w:val="30"/>
          <w:szCs w:val="30"/>
        </w:rPr>
        <w:t xml:space="preserve">2566 </w:t>
      </w:r>
      <w:r w:rsidRPr="00580CF9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C37E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0CF9">
        <w:rPr>
          <w:rFonts w:asciiTheme="majorBidi" w:hAnsiTheme="majorBidi" w:cstheme="majorBidi"/>
          <w:sz w:val="30"/>
          <w:szCs w:val="30"/>
          <w:cs/>
        </w:rPr>
        <w:t>ให้ทยอยเรียกชำระเงินค่าหุ้น</w:t>
      </w:r>
      <w:r w:rsidR="00B567A2">
        <w:rPr>
          <w:rFonts w:asciiTheme="majorBidi" w:hAnsiTheme="majorBidi" w:cstheme="majorBidi" w:hint="cs"/>
          <w:sz w:val="30"/>
          <w:szCs w:val="30"/>
          <w:cs/>
        </w:rPr>
        <w:t>ส่วนที่เหลือ</w:t>
      </w:r>
      <w:r w:rsidRPr="00580CF9">
        <w:rPr>
          <w:rFonts w:asciiTheme="majorBidi" w:hAnsiTheme="majorBidi" w:cstheme="majorBidi"/>
          <w:sz w:val="30"/>
          <w:szCs w:val="30"/>
          <w:cs/>
        </w:rPr>
        <w:t xml:space="preserve">ภายในเดือนพฤษภาคม </w:t>
      </w:r>
      <w:r w:rsidRPr="00580CF9">
        <w:rPr>
          <w:rFonts w:asciiTheme="majorBidi" w:hAnsiTheme="majorBidi" w:cstheme="majorBidi"/>
          <w:sz w:val="30"/>
          <w:szCs w:val="30"/>
        </w:rPr>
        <w:t>2566</w:t>
      </w:r>
    </w:p>
    <w:p w14:paraId="10BE25C5" w14:textId="565A3897" w:rsidR="00273F73" w:rsidRPr="00176DFC" w:rsidRDefault="00273F7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6F062CD" w14:textId="0A62BD5E" w:rsidR="001E5B77" w:rsidRPr="00176DFC" w:rsidRDefault="001E5B77" w:rsidP="00176DFC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176DFC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  <w:r w:rsidR="00D46FA7" w:rsidRPr="00176DFC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5B5D8282" w14:textId="77777777" w:rsidR="00D51E32" w:rsidRPr="00176DFC" w:rsidRDefault="00D51E32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DAF4834" w14:textId="4FF7B4F7" w:rsidR="001E5B77" w:rsidRPr="00176DFC" w:rsidRDefault="00D51E3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6DFC">
        <w:rPr>
          <w:rFonts w:ascii="Angsana New" w:hAnsi="Angsana New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176DFC">
        <w:rPr>
          <w:rFonts w:ascii="Angsana New" w:hAnsi="Angsana New"/>
          <w:sz w:val="30"/>
          <w:szCs w:val="30"/>
        </w:rPr>
        <w:t xml:space="preserve">1 </w:t>
      </w:r>
      <w:r w:rsidRPr="00176DFC">
        <w:rPr>
          <w:rFonts w:ascii="Angsana New" w:hAnsi="Angsana New"/>
          <w:sz w:val="30"/>
          <w:szCs w:val="30"/>
          <w:cs/>
        </w:rPr>
        <w:t xml:space="preserve">มกราคม </w:t>
      </w:r>
      <w:r w:rsidRPr="00176DFC">
        <w:rPr>
          <w:rFonts w:ascii="Angsana New" w:hAnsi="Angsana New"/>
          <w:sz w:val="30"/>
          <w:szCs w:val="30"/>
        </w:rPr>
        <w:t>2566</w:t>
      </w:r>
      <w:r w:rsidRPr="00176DFC">
        <w:rPr>
          <w:rFonts w:ascii="Angsana New" w:hAnsi="Angsana New"/>
          <w:sz w:val="30"/>
          <w:szCs w:val="30"/>
          <w:cs/>
        </w:rPr>
        <w:t xml:space="preserve"> โดย</w:t>
      </w:r>
      <w:r w:rsidR="00273F73" w:rsidRPr="00176DFC">
        <w:rPr>
          <w:rFonts w:ascii="Angsana New" w:hAnsi="Angsana New"/>
          <w:sz w:val="30"/>
          <w:szCs w:val="30"/>
          <w:cs/>
        </w:rPr>
        <w:t>กลุ่มบริษัท</w:t>
      </w:r>
      <w:r w:rsidRPr="00176DFC">
        <w:rPr>
          <w:rFonts w:ascii="Angsana New" w:hAnsi="Angsana New"/>
          <w:sz w:val="30"/>
          <w:szCs w:val="30"/>
          <w:cs/>
        </w:rPr>
        <w:t xml:space="preserve">ไม่ได้นำมาตรฐานการรายงานทางการเงินดังกล่าวมาใช้ในการจัดทำงบการเงินรวมนี้เนื่องจากยังไม่มีผลบังคับใช้ </w:t>
      </w:r>
      <w:r w:rsidR="00273F73" w:rsidRPr="00176DFC">
        <w:rPr>
          <w:rFonts w:ascii="Angsana New" w:hAnsi="Angsana New"/>
          <w:sz w:val="30"/>
          <w:szCs w:val="30"/>
          <w:cs/>
        </w:rPr>
        <w:t>กลุ่มบริษัท</w:t>
      </w:r>
      <w:r w:rsidRPr="00176DFC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</w:t>
      </w:r>
      <w:r w:rsidR="00273F73" w:rsidRPr="00176DFC">
        <w:rPr>
          <w:rFonts w:ascii="Angsana New" w:hAnsi="Angsana New" w:hint="cs"/>
          <w:sz w:val="30"/>
          <w:szCs w:val="30"/>
          <w:cs/>
        </w:rPr>
        <w:t>รวม</w:t>
      </w:r>
      <w:r w:rsidRPr="00176DFC">
        <w:rPr>
          <w:rFonts w:ascii="Angsana New" w:hAnsi="Angsana New"/>
          <w:sz w:val="30"/>
          <w:szCs w:val="30"/>
          <w:cs/>
        </w:rPr>
        <w:t>ใน</w:t>
      </w:r>
      <w:r w:rsidRPr="00176DFC">
        <w:rPr>
          <w:rFonts w:ascii="Angsana New" w:hAnsi="Angsana New" w:hint="cs"/>
          <w:sz w:val="30"/>
          <w:szCs w:val="30"/>
          <w:cs/>
        </w:rPr>
        <w:t>ปี</w:t>
      </w:r>
      <w:r w:rsidRPr="00176DFC">
        <w:rPr>
          <w:rFonts w:ascii="Angsana New" w:hAnsi="Angsana New"/>
          <w:sz w:val="30"/>
          <w:szCs w:val="30"/>
          <w:cs/>
        </w:rPr>
        <w:t>ที่ถือปฏิบัติ</w:t>
      </w:r>
    </w:p>
    <w:sectPr w:rsidR="001E5B77" w:rsidRPr="00176DFC" w:rsidSect="00C22A33">
      <w:headerReference w:type="even" r:id="rId34"/>
      <w:headerReference w:type="default" r:id="rId35"/>
      <w:footerReference w:type="even" r:id="rId36"/>
      <w:footerReference w:type="default" r:id="rId37"/>
      <w:pgSz w:w="11909" w:h="16834" w:code="9"/>
      <w:pgMar w:top="1701" w:right="1304" w:bottom="851" w:left="130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8538F" w14:textId="77777777" w:rsidR="00705790" w:rsidRDefault="00705790">
      <w:r>
        <w:separator/>
      </w:r>
    </w:p>
  </w:endnote>
  <w:endnote w:type="continuationSeparator" w:id="0">
    <w:p w14:paraId="0D78A13C" w14:textId="77777777" w:rsidR="00705790" w:rsidRDefault="00705790">
      <w:r>
        <w:continuationSeparator/>
      </w:r>
    </w:p>
  </w:endnote>
  <w:endnote w:type="continuationNotice" w:id="1">
    <w:p w14:paraId="6A5C55E9" w14:textId="77777777" w:rsidR="00705790" w:rsidRDefault="007057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50727" w14:textId="77777777" w:rsidR="00D805A5" w:rsidRDefault="00D80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337" w14:textId="06B520A0" w:rsidR="00D805A5" w:rsidRPr="001030DD" w:rsidRDefault="00D805A5" w:rsidP="001030DD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1030DD">
      <w:rPr>
        <w:rFonts w:asciiTheme="majorBidi" w:hAnsiTheme="majorBidi" w:cstheme="majorBidi"/>
        <w:sz w:val="30"/>
        <w:szCs w:val="30"/>
      </w:rPr>
      <w:fldChar w:fldCharType="begin"/>
    </w:r>
    <w:r w:rsidRPr="001030DD">
      <w:rPr>
        <w:rFonts w:asciiTheme="majorBidi" w:hAnsiTheme="majorBidi" w:cstheme="majorBidi"/>
        <w:sz w:val="30"/>
        <w:szCs w:val="30"/>
      </w:rPr>
      <w:instrText xml:space="preserve"> PAGE   \</w:instrText>
    </w:r>
    <w:r w:rsidRPr="001030DD">
      <w:rPr>
        <w:rFonts w:asciiTheme="majorBidi" w:hAnsiTheme="majorBidi"/>
        <w:sz w:val="30"/>
        <w:szCs w:val="30"/>
        <w:cs/>
      </w:rPr>
      <w:instrText xml:space="preserve">* </w:instrText>
    </w:r>
    <w:r w:rsidRPr="001030DD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030DD">
      <w:rPr>
        <w:rFonts w:asciiTheme="majorBidi" w:hAnsiTheme="majorBidi" w:cstheme="majorBidi"/>
        <w:sz w:val="30"/>
        <w:szCs w:val="30"/>
      </w:rPr>
      <w:fldChar w:fldCharType="separate"/>
    </w:r>
    <w:r w:rsidR="008701B1">
      <w:rPr>
        <w:rFonts w:asciiTheme="majorBidi" w:hAnsiTheme="majorBidi" w:cstheme="majorBidi"/>
        <w:noProof/>
        <w:sz w:val="30"/>
        <w:szCs w:val="30"/>
      </w:rPr>
      <w:t>72</w:t>
    </w:r>
    <w:r w:rsidRPr="001030DD">
      <w:rPr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F5A6F" w14:textId="007DF110" w:rsidR="00D805A5" w:rsidRPr="00DA7C53" w:rsidRDefault="00D805A5" w:rsidP="00DA7C5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A7C53">
      <w:rPr>
        <w:rFonts w:asciiTheme="majorBidi" w:hAnsiTheme="majorBidi" w:cstheme="majorBidi"/>
        <w:sz w:val="30"/>
        <w:szCs w:val="30"/>
      </w:rPr>
      <w:fldChar w:fldCharType="begin"/>
    </w:r>
    <w:r w:rsidRPr="00DA7C53">
      <w:rPr>
        <w:rFonts w:asciiTheme="majorBidi" w:hAnsiTheme="majorBidi" w:cstheme="majorBidi"/>
        <w:sz w:val="30"/>
        <w:szCs w:val="30"/>
      </w:rPr>
      <w:instrText xml:space="preserve"> PAGE   \</w:instrText>
    </w:r>
    <w:r w:rsidRPr="00DA7C53">
      <w:rPr>
        <w:rFonts w:asciiTheme="majorBidi" w:hAnsiTheme="majorBidi"/>
        <w:sz w:val="30"/>
        <w:szCs w:val="30"/>
        <w:cs/>
      </w:rPr>
      <w:instrText xml:space="preserve">* </w:instrText>
    </w:r>
    <w:r w:rsidRPr="00DA7C5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A7C5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68</w:t>
    </w:r>
    <w:r w:rsidRPr="00DA7C53">
      <w:rPr>
        <w:rFonts w:asciiTheme="majorBidi" w:hAnsiTheme="majorBidi" w:cstheme="maj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0955D" w14:textId="77777777" w:rsidR="00D805A5" w:rsidRDefault="00D805A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7A83B8D9" w:rsidR="00D805A5" w:rsidRPr="007154AD" w:rsidRDefault="00D805A5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 w:rsidR="008701B1">
          <w:rPr>
            <w:rFonts w:ascii="Angsana New" w:hAnsi="Angsana New"/>
            <w:noProof/>
            <w:sz w:val="30"/>
            <w:szCs w:val="30"/>
          </w:rPr>
          <w:t>79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29E8A" w14:textId="77777777" w:rsidR="00705790" w:rsidRDefault="00705790">
      <w:r>
        <w:separator/>
      </w:r>
    </w:p>
  </w:footnote>
  <w:footnote w:type="continuationSeparator" w:id="0">
    <w:p w14:paraId="57613A35" w14:textId="77777777" w:rsidR="00705790" w:rsidRDefault="00705790">
      <w:r>
        <w:continuationSeparator/>
      </w:r>
    </w:p>
  </w:footnote>
  <w:footnote w:type="continuationNotice" w:id="1">
    <w:p w14:paraId="3144AF41" w14:textId="77777777" w:rsidR="00705790" w:rsidRDefault="007057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E009F" w14:textId="77777777" w:rsidR="00D805A5" w:rsidRDefault="00D805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D3366" w14:textId="77777777" w:rsidR="00D805A5" w:rsidRPr="0051216B" w:rsidRDefault="00D805A5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บริษัทเอสซีจี ผลิตภัณฑ์ก่อสร้าง จำกัด และบริษัทย่อย</w:t>
    </w:r>
  </w:p>
  <w:p w14:paraId="12097F0A" w14:textId="77777777" w:rsidR="00D805A5" w:rsidRPr="0051216B" w:rsidRDefault="00D805A5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15B51D7" w14:textId="0E15856D" w:rsidR="00D805A5" w:rsidRPr="0051216B" w:rsidRDefault="00D805A5" w:rsidP="00F47E35">
    <w:pPr>
      <w:pStyle w:val="Header"/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1216B">
      <w:rPr>
        <w:rFonts w:ascii="Angsana New" w:hAnsi="Angsana New" w:hint="cs"/>
        <w:b/>
        <w:bCs/>
        <w:sz w:val="32"/>
        <w:szCs w:val="32"/>
      </w:rPr>
      <w:t>31</w:t>
    </w:r>
    <w:r w:rsidRPr="0051216B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51216B">
      <w:rPr>
        <w:rFonts w:ascii="Angsana New" w:hAnsi="Angsana New" w:hint="cs"/>
        <w:b/>
        <w:bCs/>
        <w:sz w:val="32"/>
        <w:szCs w:val="32"/>
      </w:rPr>
      <w:t>2565</w:t>
    </w:r>
  </w:p>
  <w:p w14:paraId="65AE24B1" w14:textId="77777777" w:rsidR="00D805A5" w:rsidRPr="00340818" w:rsidRDefault="00D805A5" w:rsidP="00103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95EC8" w14:textId="77777777" w:rsidR="00D805A5" w:rsidRDefault="00D805A5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02092E">
      <w:rPr>
        <w:rFonts w:ascii="Angsana New" w:hAnsi="Angsana New"/>
        <w:b/>
        <w:bCs/>
        <w:sz w:val="32"/>
        <w:szCs w:val="32"/>
        <w:cs/>
      </w:rPr>
      <w:t>บริษัทเอสซีจี ผลิตภัณฑ์ก่อสร้าง จำกัด และบริษัทย่อย</w:t>
    </w:r>
  </w:p>
  <w:p w14:paraId="2955DCEC" w14:textId="77777777" w:rsidR="00D805A5" w:rsidRPr="006C0E37" w:rsidRDefault="00D805A5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092166" w14:textId="3727643F" w:rsidR="00D805A5" w:rsidRDefault="00D805A5" w:rsidP="00F47E35">
    <w:pPr>
      <w:pStyle w:val="Header"/>
      <w:tabs>
        <w:tab w:val="left" w:pos="630"/>
      </w:tabs>
      <w:ind w:left="594"/>
      <w:rPr>
        <w:rFonts w:ascii="Angsana New" w:hAnsi="Angsana New"/>
        <w:b/>
        <w:bCs/>
        <w:sz w:val="32"/>
        <w:szCs w:val="32"/>
      </w:rPr>
    </w:pPr>
    <w:r w:rsidRPr="00092431">
      <w:rPr>
        <w:rFonts w:ascii="Angsana New" w:hAnsi="Angsana New"/>
        <w:b/>
        <w:bCs/>
        <w:sz w:val="32"/>
        <w:szCs w:val="32"/>
        <w:cs/>
      </w:rPr>
      <w:t>สำหรับแต่ละปีสิ้นสุดวันที่ 31 ธันวาคม 2565 และ 2564</w:t>
    </w:r>
  </w:p>
  <w:p w14:paraId="704EDCB0" w14:textId="77777777" w:rsidR="00D805A5" w:rsidRDefault="00D805A5" w:rsidP="007154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EC93" w14:textId="77777777" w:rsidR="00D805A5" w:rsidRDefault="00D805A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CDEFA" w14:textId="77777777" w:rsidR="00D805A5" w:rsidRDefault="00D805A5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2092E">
      <w:rPr>
        <w:rFonts w:ascii="Angsana New" w:hAnsi="Angsana New"/>
        <w:b/>
        <w:bCs/>
        <w:sz w:val="32"/>
        <w:szCs w:val="32"/>
        <w:cs/>
      </w:rPr>
      <w:t>บริษัทเอสซีจี ผลิตภัณฑ์ก่อสร้าง จำกัด และบริษัทย่อย</w:t>
    </w:r>
  </w:p>
  <w:p w14:paraId="6DD2F648" w14:textId="77777777" w:rsidR="00D805A5" w:rsidRPr="006C0E37" w:rsidRDefault="00D805A5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F23B6" w14:textId="65869DB6" w:rsidR="00D805A5" w:rsidRDefault="00D805A5" w:rsidP="00531F6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738E2">
      <w:rPr>
        <w:rFonts w:ascii="Angsana New" w:hAnsi="Angsana New"/>
        <w:b/>
        <w:bCs/>
        <w:sz w:val="32"/>
        <w:szCs w:val="32"/>
        <w:cs/>
      </w:rPr>
      <w:t xml:space="preserve">สำหรับแต่ละปีสิ้นสุดวันที่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3738E2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E49EB2F" w14:textId="77777777" w:rsidR="00D805A5" w:rsidRPr="00511F68" w:rsidRDefault="00D805A5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F66AD"/>
    <w:multiLevelType w:val="hybridMultilevel"/>
    <w:tmpl w:val="B38C83AC"/>
    <w:lvl w:ilvl="0" w:tplc="D9D6892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F5CF1"/>
    <w:multiLevelType w:val="hybridMultilevel"/>
    <w:tmpl w:val="A3E65C9E"/>
    <w:lvl w:ilvl="0" w:tplc="D39A75CE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12812"/>
    <w:multiLevelType w:val="hybridMultilevel"/>
    <w:tmpl w:val="CB1C850A"/>
    <w:lvl w:ilvl="0" w:tplc="1B202278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51DD7"/>
    <w:multiLevelType w:val="hybridMultilevel"/>
    <w:tmpl w:val="EAB24D18"/>
    <w:lvl w:ilvl="0" w:tplc="8048CB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C1C4E3D"/>
    <w:multiLevelType w:val="multilevel"/>
    <w:tmpl w:val="EFCCEC9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94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35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706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42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77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94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1440"/>
      </w:pPr>
      <w:rPr>
        <w:rFonts w:cs="Angsana New" w:hint="default"/>
      </w:rPr>
    </w:lvl>
  </w:abstractNum>
  <w:abstractNum w:abstractNumId="25" w15:restartNumberingAfterBreak="0">
    <w:nsid w:val="3D4D669A"/>
    <w:multiLevelType w:val="hybridMultilevel"/>
    <w:tmpl w:val="06BE2258"/>
    <w:lvl w:ilvl="0" w:tplc="A8D8FE7C">
      <w:start w:val="2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14AB22">
      <w:start w:val="17"/>
      <w:numFmt w:val="bullet"/>
      <w:lvlText w:val="–"/>
      <w:lvlJc w:val="left"/>
      <w:pPr>
        <w:ind w:left="2651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D50DAE"/>
    <w:multiLevelType w:val="hybridMultilevel"/>
    <w:tmpl w:val="A1CA2B82"/>
    <w:lvl w:ilvl="0" w:tplc="641C248E">
      <w:numFmt w:val="bullet"/>
      <w:lvlText w:val="-"/>
      <w:lvlJc w:val="left"/>
      <w:pPr>
        <w:ind w:left="720" w:hanging="360"/>
      </w:pPr>
      <w:rPr>
        <w:rFonts w:ascii="Leelawadee" w:eastAsia="Calibri" w:hAnsi="Leelawadee" w:cs="Leelawadee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0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819338B"/>
    <w:multiLevelType w:val="multilevel"/>
    <w:tmpl w:val="5464EE64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061F88"/>
    <w:multiLevelType w:val="hybridMultilevel"/>
    <w:tmpl w:val="57C6B968"/>
    <w:lvl w:ilvl="0" w:tplc="BE14AB22">
      <w:start w:val="17"/>
      <w:numFmt w:val="bullet"/>
      <w:lvlText w:val="–"/>
      <w:lvlJc w:val="left"/>
      <w:pPr>
        <w:ind w:left="1080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106074C"/>
    <w:multiLevelType w:val="hybridMultilevel"/>
    <w:tmpl w:val="74426A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20366ED"/>
    <w:multiLevelType w:val="hybridMultilevel"/>
    <w:tmpl w:val="8C8AEFF6"/>
    <w:lvl w:ilvl="0" w:tplc="5CF0B5D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8A95818"/>
    <w:multiLevelType w:val="hybridMultilevel"/>
    <w:tmpl w:val="50BCD372"/>
    <w:lvl w:ilvl="0" w:tplc="A8D8FE7C">
      <w:start w:val="2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46D3EC7"/>
    <w:multiLevelType w:val="hybridMultilevel"/>
    <w:tmpl w:val="8912D996"/>
    <w:lvl w:ilvl="0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1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3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3"/>
  </w:num>
  <w:num w:numId="13">
    <w:abstractNumId w:val="37"/>
  </w:num>
  <w:num w:numId="14">
    <w:abstractNumId w:val="19"/>
  </w:num>
  <w:num w:numId="15">
    <w:abstractNumId w:val="26"/>
  </w:num>
  <w:num w:numId="16">
    <w:abstractNumId w:val="20"/>
  </w:num>
  <w:num w:numId="17">
    <w:abstractNumId w:val="15"/>
  </w:num>
  <w:num w:numId="18">
    <w:abstractNumId w:val="17"/>
  </w:num>
  <w:num w:numId="19">
    <w:abstractNumId w:val="14"/>
  </w:num>
  <w:num w:numId="20">
    <w:abstractNumId w:val="43"/>
  </w:num>
  <w:num w:numId="21">
    <w:abstractNumId w:val="12"/>
  </w:num>
  <w:num w:numId="22">
    <w:abstractNumId w:val="36"/>
  </w:num>
  <w:num w:numId="23">
    <w:abstractNumId w:val="22"/>
  </w:num>
  <w:num w:numId="24">
    <w:abstractNumId w:val="42"/>
  </w:num>
  <w:num w:numId="25">
    <w:abstractNumId w:val="11"/>
  </w:num>
  <w:num w:numId="26">
    <w:abstractNumId w:val="34"/>
  </w:num>
  <w:num w:numId="27">
    <w:abstractNumId w:val="29"/>
  </w:num>
  <w:num w:numId="28">
    <w:abstractNumId w:val="10"/>
  </w:num>
  <w:num w:numId="29">
    <w:abstractNumId w:val="28"/>
  </w:num>
  <w:num w:numId="30">
    <w:abstractNumId w:val="31"/>
  </w:num>
  <w:num w:numId="31">
    <w:abstractNumId w:val="32"/>
  </w:num>
  <w:num w:numId="32">
    <w:abstractNumId w:val="35"/>
  </w:num>
  <w:num w:numId="33">
    <w:abstractNumId w:val="40"/>
  </w:num>
  <w:num w:numId="34">
    <w:abstractNumId w:val="16"/>
  </w:num>
  <w:num w:numId="35">
    <w:abstractNumId w:val="41"/>
  </w:num>
  <w:num w:numId="36">
    <w:abstractNumId w:val="18"/>
  </w:num>
  <w:num w:numId="37">
    <w:abstractNumId w:val="38"/>
  </w:num>
  <w:num w:numId="38">
    <w:abstractNumId w:val="24"/>
  </w:num>
  <w:num w:numId="39">
    <w:abstractNumId w:val="25"/>
  </w:num>
  <w:num w:numId="40">
    <w:abstractNumId w:val="27"/>
  </w:num>
  <w:num w:numId="41">
    <w:abstractNumId w:val="21"/>
  </w:num>
  <w:num w:numId="42">
    <w:abstractNumId w:val="33"/>
  </w:num>
  <w:num w:numId="43">
    <w:abstractNumId w:val="39"/>
  </w:num>
  <w:num w:numId="4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DA3"/>
    <w:rsid w:val="00000EA1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740E"/>
    <w:rsid w:val="000174A3"/>
    <w:rsid w:val="00017520"/>
    <w:rsid w:val="000176E0"/>
    <w:rsid w:val="000177A1"/>
    <w:rsid w:val="00017C0A"/>
    <w:rsid w:val="00017DD5"/>
    <w:rsid w:val="00017F21"/>
    <w:rsid w:val="00017FF4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56D"/>
    <w:rsid w:val="000836CE"/>
    <w:rsid w:val="000838B8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EB"/>
    <w:rsid w:val="0009795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E52"/>
    <w:rsid w:val="000C3F70"/>
    <w:rsid w:val="000C42FB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E50"/>
    <w:rsid w:val="000D3F6D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4AE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A28"/>
    <w:rsid w:val="00111B10"/>
    <w:rsid w:val="00111BD5"/>
    <w:rsid w:val="00111BDF"/>
    <w:rsid w:val="001123A4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95"/>
    <w:rsid w:val="00113A37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563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3BE"/>
    <w:rsid w:val="00121440"/>
    <w:rsid w:val="00121524"/>
    <w:rsid w:val="00121544"/>
    <w:rsid w:val="00121630"/>
    <w:rsid w:val="001216DA"/>
    <w:rsid w:val="0012173B"/>
    <w:rsid w:val="0012189D"/>
    <w:rsid w:val="00121B96"/>
    <w:rsid w:val="00121B9D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F72"/>
    <w:rsid w:val="00143FF2"/>
    <w:rsid w:val="0014427D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9BA"/>
    <w:rsid w:val="00146A8D"/>
    <w:rsid w:val="00146BBE"/>
    <w:rsid w:val="00146D4F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48E"/>
    <w:rsid w:val="00170519"/>
    <w:rsid w:val="00170578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8F9"/>
    <w:rsid w:val="00197939"/>
    <w:rsid w:val="00197B26"/>
    <w:rsid w:val="00197CB2"/>
    <w:rsid w:val="00197CF1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2D"/>
    <w:rsid w:val="001B27D6"/>
    <w:rsid w:val="001B27F1"/>
    <w:rsid w:val="001B290E"/>
    <w:rsid w:val="001B2A32"/>
    <w:rsid w:val="001B2AE7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4A"/>
    <w:rsid w:val="001C034F"/>
    <w:rsid w:val="001C0392"/>
    <w:rsid w:val="001C04AF"/>
    <w:rsid w:val="001C065C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8A"/>
    <w:rsid w:val="001C6EC3"/>
    <w:rsid w:val="001C6F3A"/>
    <w:rsid w:val="001C6FB0"/>
    <w:rsid w:val="001C71C8"/>
    <w:rsid w:val="001C7281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F5"/>
    <w:rsid w:val="00211780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F6D"/>
    <w:rsid w:val="00212FC8"/>
    <w:rsid w:val="00213008"/>
    <w:rsid w:val="002132EC"/>
    <w:rsid w:val="002133C3"/>
    <w:rsid w:val="00213696"/>
    <w:rsid w:val="00213A64"/>
    <w:rsid w:val="00213BD9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D7A"/>
    <w:rsid w:val="00235EF6"/>
    <w:rsid w:val="00235F1F"/>
    <w:rsid w:val="00236071"/>
    <w:rsid w:val="00236111"/>
    <w:rsid w:val="00236392"/>
    <w:rsid w:val="0023656E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737"/>
    <w:rsid w:val="00253A81"/>
    <w:rsid w:val="00253AEB"/>
    <w:rsid w:val="00253C39"/>
    <w:rsid w:val="00253D74"/>
    <w:rsid w:val="00253E05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652"/>
    <w:rsid w:val="0027774E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4036"/>
    <w:rsid w:val="002C40ED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927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3BA"/>
    <w:rsid w:val="002D7499"/>
    <w:rsid w:val="002D773D"/>
    <w:rsid w:val="002D7794"/>
    <w:rsid w:val="002D787C"/>
    <w:rsid w:val="002D7ABE"/>
    <w:rsid w:val="002D7D97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783"/>
    <w:rsid w:val="002E27F3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A19"/>
    <w:rsid w:val="00324CDD"/>
    <w:rsid w:val="00324DB0"/>
    <w:rsid w:val="00324E37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F5E"/>
    <w:rsid w:val="00346FA5"/>
    <w:rsid w:val="0034713E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47"/>
    <w:rsid w:val="00373AA3"/>
    <w:rsid w:val="00373DE8"/>
    <w:rsid w:val="00373FF2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E3"/>
    <w:rsid w:val="00382BBF"/>
    <w:rsid w:val="00382DAA"/>
    <w:rsid w:val="00382E80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B2C"/>
    <w:rsid w:val="003B2B3F"/>
    <w:rsid w:val="003B2E1A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C7"/>
    <w:rsid w:val="003B3B15"/>
    <w:rsid w:val="003B3C95"/>
    <w:rsid w:val="003B3CE4"/>
    <w:rsid w:val="003B3CF5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46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4B"/>
    <w:rsid w:val="003C4344"/>
    <w:rsid w:val="003C4442"/>
    <w:rsid w:val="003C44B8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2409"/>
    <w:rsid w:val="003F2615"/>
    <w:rsid w:val="003F26C6"/>
    <w:rsid w:val="003F288C"/>
    <w:rsid w:val="003F2AEB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A1"/>
    <w:rsid w:val="00417238"/>
    <w:rsid w:val="00417305"/>
    <w:rsid w:val="004173DE"/>
    <w:rsid w:val="004173EC"/>
    <w:rsid w:val="00417555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327"/>
    <w:rsid w:val="0043338A"/>
    <w:rsid w:val="004334A0"/>
    <w:rsid w:val="00433510"/>
    <w:rsid w:val="0043370E"/>
    <w:rsid w:val="00433B49"/>
    <w:rsid w:val="00433CF6"/>
    <w:rsid w:val="00433DE4"/>
    <w:rsid w:val="00433EED"/>
    <w:rsid w:val="0043408A"/>
    <w:rsid w:val="004340F7"/>
    <w:rsid w:val="004341DB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FC"/>
    <w:rsid w:val="004479EA"/>
    <w:rsid w:val="00447E36"/>
    <w:rsid w:val="0045022A"/>
    <w:rsid w:val="004504B4"/>
    <w:rsid w:val="00450695"/>
    <w:rsid w:val="00450722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9CD"/>
    <w:rsid w:val="00471B7A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72"/>
    <w:rsid w:val="00477F59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A7C"/>
    <w:rsid w:val="004A6A7D"/>
    <w:rsid w:val="004A6BDA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6D3"/>
    <w:rsid w:val="004D0849"/>
    <w:rsid w:val="004D0977"/>
    <w:rsid w:val="004D0BDE"/>
    <w:rsid w:val="004D1182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D1E"/>
    <w:rsid w:val="004F0080"/>
    <w:rsid w:val="004F00FE"/>
    <w:rsid w:val="004F0321"/>
    <w:rsid w:val="004F0413"/>
    <w:rsid w:val="004F0495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234D"/>
    <w:rsid w:val="004F246B"/>
    <w:rsid w:val="004F258D"/>
    <w:rsid w:val="004F2690"/>
    <w:rsid w:val="004F26A4"/>
    <w:rsid w:val="004F26F9"/>
    <w:rsid w:val="004F2A65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D2C"/>
    <w:rsid w:val="004F3DE6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C3"/>
    <w:rsid w:val="00500080"/>
    <w:rsid w:val="00500128"/>
    <w:rsid w:val="0050014C"/>
    <w:rsid w:val="005003AF"/>
    <w:rsid w:val="005005A9"/>
    <w:rsid w:val="005006E4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F26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367"/>
    <w:rsid w:val="005355CA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F56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758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17F"/>
    <w:rsid w:val="00567712"/>
    <w:rsid w:val="005679B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8EA"/>
    <w:rsid w:val="005758F9"/>
    <w:rsid w:val="00575A0C"/>
    <w:rsid w:val="00575A5E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C1"/>
    <w:rsid w:val="00587D97"/>
    <w:rsid w:val="00587DC5"/>
    <w:rsid w:val="00587E9C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401"/>
    <w:rsid w:val="005D741B"/>
    <w:rsid w:val="005D74C0"/>
    <w:rsid w:val="005D7659"/>
    <w:rsid w:val="005D7C9E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90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D93"/>
    <w:rsid w:val="00633DF9"/>
    <w:rsid w:val="00634053"/>
    <w:rsid w:val="00634318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6007D"/>
    <w:rsid w:val="0066019B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335"/>
    <w:rsid w:val="006643BE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242"/>
    <w:rsid w:val="006902AF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BCB"/>
    <w:rsid w:val="006A1D32"/>
    <w:rsid w:val="006A24B4"/>
    <w:rsid w:val="006A26EF"/>
    <w:rsid w:val="006A2719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BAD"/>
    <w:rsid w:val="006B6C08"/>
    <w:rsid w:val="006B6CDB"/>
    <w:rsid w:val="006B6EFA"/>
    <w:rsid w:val="006B6F7A"/>
    <w:rsid w:val="006B7081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92F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CA3"/>
    <w:rsid w:val="006F715C"/>
    <w:rsid w:val="006F73B2"/>
    <w:rsid w:val="006F7741"/>
    <w:rsid w:val="006F7AE1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90"/>
    <w:rsid w:val="007057B1"/>
    <w:rsid w:val="00705890"/>
    <w:rsid w:val="00705C40"/>
    <w:rsid w:val="00705E60"/>
    <w:rsid w:val="00705EB4"/>
    <w:rsid w:val="00705EC8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AFD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C61"/>
    <w:rsid w:val="00766DD4"/>
    <w:rsid w:val="00766EA6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B0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1072"/>
    <w:rsid w:val="007C132F"/>
    <w:rsid w:val="007C1660"/>
    <w:rsid w:val="007C16BF"/>
    <w:rsid w:val="007C1836"/>
    <w:rsid w:val="007C1A8C"/>
    <w:rsid w:val="007C1EEC"/>
    <w:rsid w:val="007C1F4F"/>
    <w:rsid w:val="007C2061"/>
    <w:rsid w:val="007C2533"/>
    <w:rsid w:val="007C25BD"/>
    <w:rsid w:val="007C2625"/>
    <w:rsid w:val="007C2658"/>
    <w:rsid w:val="007C2855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43A"/>
    <w:rsid w:val="007D7575"/>
    <w:rsid w:val="007D7596"/>
    <w:rsid w:val="007D7618"/>
    <w:rsid w:val="007D76C4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50E"/>
    <w:rsid w:val="007F55BE"/>
    <w:rsid w:val="007F5638"/>
    <w:rsid w:val="007F577B"/>
    <w:rsid w:val="007F5CBA"/>
    <w:rsid w:val="007F5E69"/>
    <w:rsid w:val="007F601A"/>
    <w:rsid w:val="007F60AD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C2B"/>
    <w:rsid w:val="00822C4A"/>
    <w:rsid w:val="00822C9D"/>
    <w:rsid w:val="00822EF3"/>
    <w:rsid w:val="0082304A"/>
    <w:rsid w:val="00823055"/>
    <w:rsid w:val="008231D5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56F"/>
    <w:rsid w:val="0083567E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E34"/>
    <w:rsid w:val="00840F96"/>
    <w:rsid w:val="0084111D"/>
    <w:rsid w:val="008412C9"/>
    <w:rsid w:val="008413A3"/>
    <w:rsid w:val="0084140A"/>
    <w:rsid w:val="008415EB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6E0"/>
    <w:rsid w:val="00881718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BF9"/>
    <w:rsid w:val="00890D88"/>
    <w:rsid w:val="00890E46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A0B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AE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DE"/>
    <w:rsid w:val="008A7086"/>
    <w:rsid w:val="008A73E8"/>
    <w:rsid w:val="008A73FD"/>
    <w:rsid w:val="008A742F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86B"/>
    <w:rsid w:val="008C4C64"/>
    <w:rsid w:val="008C4D21"/>
    <w:rsid w:val="008C4E6C"/>
    <w:rsid w:val="008C4F0B"/>
    <w:rsid w:val="008C4F68"/>
    <w:rsid w:val="008C5016"/>
    <w:rsid w:val="008C50D2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6C8"/>
    <w:rsid w:val="008C7846"/>
    <w:rsid w:val="008C7C91"/>
    <w:rsid w:val="008D032A"/>
    <w:rsid w:val="008D065E"/>
    <w:rsid w:val="008D0ADB"/>
    <w:rsid w:val="008D0FDF"/>
    <w:rsid w:val="008D10E4"/>
    <w:rsid w:val="008D127A"/>
    <w:rsid w:val="008D1694"/>
    <w:rsid w:val="008D179F"/>
    <w:rsid w:val="008D190A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DDC"/>
    <w:rsid w:val="008D402F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DEC"/>
    <w:rsid w:val="00916E55"/>
    <w:rsid w:val="00916E74"/>
    <w:rsid w:val="00916ED1"/>
    <w:rsid w:val="00916FC8"/>
    <w:rsid w:val="009171BA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62"/>
    <w:rsid w:val="00966BE8"/>
    <w:rsid w:val="00966EB8"/>
    <w:rsid w:val="00966FF5"/>
    <w:rsid w:val="00967202"/>
    <w:rsid w:val="0096720C"/>
    <w:rsid w:val="00967330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8B"/>
    <w:rsid w:val="00973027"/>
    <w:rsid w:val="009730A9"/>
    <w:rsid w:val="0097313C"/>
    <w:rsid w:val="00973317"/>
    <w:rsid w:val="0097332E"/>
    <w:rsid w:val="00973421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D2"/>
    <w:rsid w:val="009C68F4"/>
    <w:rsid w:val="009C69C1"/>
    <w:rsid w:val="009C6C39"/>
    <w:rsid w:val="009C6CF6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7B"/>
    <w:rsid w:val="009F5B93"/>
    <w:rsid w:val="009F5BED"/>
    <w:rsid w:val="009F5CEF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650"/>
    <w:rsid w:val="00A34A91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3C"/>
    <w:rsid w:val="00A53890"/>
    <w:rsid w:val="00A53936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83B"/>
    <w:rsid w:val="00A87845"/>
    <w:rsid w:val="00A8797E"/>
    <w:rsid w:val="00A87AC8"/>
    <w:rsid w:val="00A90145"/>
    <w:rsid w:val="00A9045F"/>
    <w:rsid w:val="00A9046F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B1D"/>
    <w:rsid w:val="00A97BCE"/>
    <w:rsid w:val="00A97CC5"/>
    <w:rsid w:val="00A97D69"/>
    <w:rsid w:val="00A97F31"/>
    <w:rsid w:val="00AA001D"/>
    <w:rsid w:val="00AA0161"/>
    <w:rsid w:val="00AA0590"/>
    <w:rsid w:val="00AA084A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04A"/>
    <w:rsid w:val="00B261CE"/>
    <w:rsid w:val="00B26473"/>
    <w:rsid w:val="00B268E4"/>
    <w:rsid w:val="00B269E6"/>
    <w:rsid w:val="00B26E7D"/>
    <w:rsid w:val="00B26E88"/>
    <w:rsid w:val="00B273EE"/>
    <w:rsid w:val="00B274A8"/>
    <w:rsid w:val="00B275E6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90F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345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A37"/>
    <w:rsid w:val="00BA5F48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FE"/>
    <w:rsid w:val="00BC7F2E"/>
    <w:rsid w:val="00BC7FC5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7050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A1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F8D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1FE"/>
    <w:rsid w:val="00C652A2"/>
    <w:rsid w:val="00C653B0"/>
    <w:rsid w:val="00C65412"/>
    <w:rsid w:val="00C655B1"/>
    <w:rsid w:val="00C656EA"/>
    <w:rsid w:val="00C658BE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94"/>
    <w:rsid w:val="00C766A0"/>
    <w:rsid w:val="00C76771"/>
    <w:rsid w:val="00C769FA"/>
    <w:rsid w:val="00C76AFD"/>
    <w:rsid w:val="00C76B36"/>
    <w:rsid w:val="00C76B92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C71"/>
    <w:rsid w:val="00C82138"/>
    <w:rsid w:val="00C82379"/>
    <w:rsid w:val="00C82A1C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F6D"/>
    <w:rsid w:val="00C95032"/>
    <w:rsid w:val="00C950A1"/>
    <w:rsid w:val="00C9521C"/>
    <w:rsid w:val="00C952B7"/>
    <w:rsid w:val="00C9546D"/>
    <w:rsid w:val="00C957C5"/>
    <w:rsid w:val="00C95A51"/>
    <w:rsid w:val="00C95A65"/>
    <w:rsid w:val="00C95B1E"/>
    <w:rsid w:val="00C95B4C"/>
    <w:rsid w:val="00C95BA6"/>
    <w:rsid w:val="00C95BB6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92A"/>
    <w:rsid w:val="00CC3B22"/>
    <w:rsid w:val="00CC3EE3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CC2"/>
    <w:rsid w:val="00CC6E38"/>
    <w:rsid w:val="00CC6EFB"/>
    <w:rsid w:val="00CC71A4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ECB"/>
    <w:rsid w:val="00D13F25"/>
    <w:rsid w:val="00D140FF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5E"/>
    <w:rsid w:val="00D23121"/>
    <w:rsid w:val="00D23170"/>
    <w:rsid w:val="00D2327C"/>
    <w:rsid w:val="00D234C0"/>
    <w:rsid w:val="00D234FB"/>
    <w:rsid w:val="00D23521"/>
    <w:rsid w:val="00D23640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C18"/>
    <w:rsid w:val="00D52D54"/>
    <w:rsid w:val="00D52DD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E1B"/>
    <w:rsid w:val="00D93F67"/>
    <w:rsid w:val="00D940D1"/>
    <w:rsid w:val="00D943E8"/>
    <w:rsid w:val="00D9443E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825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507D"/>
    <w:rsid w:val="00DB51B0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2A5"/>
    <w:rsid w:val="00DC1301"/>
    <w:rsid w:val="00DC1422"/>
    <w:rsid w:val="00DC14E1"/>
    <w:rsid w:val="00DC17E9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5C5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25D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C4"/>
    <w:rsid w:val="00E15DB5"/>
    <w:rsid w:val="00E15DFD"/>
    <w:rsid w:val="00E15E01"/>
    <w:rsid w:val="00E15E41"/>
    <w:rsid w:val="00E15EDE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AEB"/>
    <w:rsid w:val="00E37F60"/>
    <w:rsid w:val="00E40001"/>
    <w:rsid w:val="00E40355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E8B"/>
    <w:rsid w:val="00E54F6A"/>
    <w:rsid w:val="00E54F83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43E"/>
    <w:rsid w:val="00EB74E9"/>
    <w:rsid w:val="00EB76FF"/>
    <w:rsid w:val="00EB7814"/>
    <w:rsid w:val="00EB7930"/>
    <w:rsid w:val="00EB7B49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B76"/>
    <w:rsid w:val="00EC2DF8"/>
    <w:rsid w:val="00EC2F7B"/>
    <w:rsid w:val="00EC3299"/>
    <w:rsid w:val="00EC32C7"/>
    <w:rsid w:val="00EC350B"/>
    <w:rsid w:val="00EC3619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F8B"/>
    <w:rsid w:val="00EC7027"/>
    <w:rsid w:val="00EC713B"/>
    <w:rsid w:val="00EC71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AC"/>
    <w:rsid w:val="00ED03D4"/>
    <w:rsid w:val="00ED053B"/>
    <w:rsid w:val="00ED069E"/>
    <w:rsid w:val="00ED0847"/>
    <w:rsid w:val="00ED0EA9"/>
    <w:rsid w:val="00ED10D6"/>
    <w:rsid w:val="00ED1109"/>
    <w:rsid w:val="00ED117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857"/>
    <w:rsid w:val="00EE2887"/>
    <w:rsid w:val="00EE28B3"/>
    <w:rsid w:val="00EE28E6"/>
    <w:rsid w:val="00EE2A01"/>
    <w:rsid w:val="00EE2CF7"/>
    <w:rsid w:val="00EE2DB7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BC7"/>
    <w:rsid w:val="00F04BD4"/>
    <w:rsid w:val="00F04BDF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972"/>
    <w:rsid w:val="00F14B07"/>
    <w:rsid w:val="00F14C38"/>
    <w:rsid w:val="00F14D8A"/>
    <w:rsid w:val="00F14DD0"/>
    <w:rsid w:val="00F14F68"/>
    <w:rsid w:val="00F151A4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A8A"/>
    <w:rsid w:val="00F50C96"/>
    <w:rsid w:val="00F50CF7"/>
    <w:rsid w:val="00F50EA9"/>
    <w:rsid w:val="00F50F59"/>
    <w:rsid w:val="00F510DF"/>
    <w:rsid w:val="00F51226"/>
    <w:rsid w:val="00F51239"/>
    <w:rsid w:val="00F5136C"/>
    <w:rsid w:val="00F51597"/>
    <w:rsid w:val="00F5174F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CC8"/>
    <w:rsid w:val="00FA3F20"/>
    <w:rsid w:val="00FA41C4"/>
    <w:rsid w:val="00FA45D6"/>
    <w:rsid w:val="00FA46A3"/>
    <w:rsid w:val="00FA46C1"/>
    <w:rsid w:val="00FA490A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676"/>
    <w:rsid w:val="00FB668A"/>
    <w:rsid w:val="00FB669C"/>
    <w:rsid w:val="00FB66EC"/>
    <w:rsid w:val="00FB6715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F0D"/>
    <w:rsid w:val="00FC6F14"/>
    <w:rsid w:val="00FC6F35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642B344E-FDAF-4C8B-A23A-33A94CE1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oter" Target="footer2.xml"/><Relationship Id="rId39" Type="http://schemas.openxmlformats.org/officeDocument/2006/relationships/theme" Target="theme/theme1.xml"/><Relationship Id="rId21" Type="http://schemas.openxmlformats.org/officeDocument/2006/relationships/image" Target="media/image12.emf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oter" Target="footer1.xml"/><Relationship Id="rId33" Type="http://schemas.openxmlformats.org/officeDocument/2006/relationships/image" Target="media/image18.e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header" Target="header2.xml"/><Relationship Id="rId32" Type="http://schemas.openxmlformats.org/officeDocument/2006/relationships/image" Target="media/image17.emf"/><Relationship Id="rId37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36" Type="http://schemas.openxmlformats.org/officeDocument/2006/relationships/footer" Target="footer4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16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header" Target="header3.xml"/><Relationship Id="rId30" Type="http://schemas.openxmlformats.org/officeDocument/2006/relationships/image" Target="media/image15.emf"/><Relationship Id="rId35" Type="http://schemas.openxmlformats.org/officeDocument/2006/relationships/header" Target="header5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BDE2-2366-4EF1-9336-61F71D341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1B55C-7A28-425A-A566-EDDE606E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34</TotalTime>
  <Pages>72</Pages>
  <Words>11894</Words>
  <Characters>67800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79535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cp:lastModifiedBy>Tattita Onsook</cp:lastModifiedBy>
  <cp:revision>18</cp:revision>
  <cp:lastPrinted>2023-03-23T13:48:00Z</cp:lastPrinted>
  <dcterms:created xsi:type="dcterms:W3CDTF">2023-03-22T11:11:00Z</dcterms:created>
  <dcterms:modified xsi:type="dcterms:W3CDTF">2023-12-18T14:26:00Z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</Properties>
</file>