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C9811" w14:textId="77777777" w:rsidR="00D615B6" w:rsidRPr="00936969" w:rsidRDefault="009C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  <w:bookmarkStart w:id="0" w:name="Title"/>
      <w:bookmarkStart w:id="1" w:name="_GoBack"/>
      <w:bookmarkEnd w:id="1"/>
      <w:r>
        <w:tab/>
      </w:r>
      <w:r w:rsidR="00BA5308">
        <w:rPr>
          <w:cs/>
        </w:rPr>
        <w:t xml:space="preserve"> </w:t>
      </w:r>
    </w:p>
    <w:p w14:paraId="12A2ABCE" w14:textId="77777777" w:rsidR="00D615B6" w:rsidRPr="00936969" w:rsidRDefault="00D6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  <w:bookmarkStart w:id="2" w:name="Start"/>
      <w:bookmarkEnd w:id="2"/>
    </w:p>
    <w:p w14:paraId="05A5B955" w14:textId="77777777" w:rsidR="00D615B6" w:rsidRPr="00936969" w:rsidRDefault="00D6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cs/>
        </w:rPr>
      </w:pPr>
    </w:p>
    <w:p w14:paraId="41C3ADE6" w14:textId="77777777" w:rsidR="00D615B6" w:rsidRPr="00936969" w:rsidRDefault="00D6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cs/>
        </w:rPr>
      </w:pPr>
    </w:p>
    <w:p w14:paraId="0AF316FE" w14:textId="77777777" w:rsidR="00B80923" w:rsidRPr="00936969" w:rsidRDefault="00B80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2AC5B7DC" w14:textId="77777777" w:rsidR="00B80923" w:rsidRPr="00936969" w:rsidRDefault="00B80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7E2B457D" w14:textId="77777777" w:rsidR="00C5461C" w:rsidRPr="00936969" w:rsidRDefault="00C5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5D15D30E" w14:textId="77777777" w:rsidR="00D615B6" w:rsidRDefault="00D6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294EA9A9" w14:textId="77777777" w:rsidR="00676979" w:rsidRPr="00936969" w:rsidRDefault="0067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49CF8F9C" w14:textId="77777777" w:rsidR="00C5478B" w:rsidRPr="00936969" w:rsidRDefault="00C54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3AC53DFF" w14:textId="77777777" w:rsidR="008D179F" w:rsidRPr="00936969" w:rsidRDefault="008D1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3BE82FD0" w14:textId="77777777" w:rsidR="00D615B6" w:rsidRPr="001803E9" w:rsidRDefault="00635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  <w:bookmarkStart w:id="3" w:name="SubTitle"/>
      <w:r w:rsidRPr="001803E9">
        <w:rPr>
          <w:b/>
          <w:bCs/>
          <w:sz w:val="52"/>
          <w:szCs w:val="52"/>
          <w:cs/>
        </w:rPr>
        <w:t xml:space="preserve">บริษัทเอสซีจี ผลิตภัณฑ์ก่อสร้าง </w:t>
      </w:r>
      <w:r w:rsidR="00D615B6" w:rsidRPr="001803E9">
        <w:rPr>
          <w:b/>
          <w:bCs/>
          <w:sz w:val="52"/>
          <w:szCs w:val="52"/>
          <w:cs/>
        </w:rPr>
        <w:t>จำกัด</w:t>
      </w:r>
      <w:bookmarkEnd w:id="0"/>
    </w:p>
    <w:p w14:paraId="557EFFAD" w14:textId="77777777" w:rsidR="00616D18" w:rsidRPr="001803E9" w:rsidRDefault="00616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p w14:paraId="042363C5" w14:textId="77777777" w:rsidR="00D63A26" w:rsidRPr="001803E9" w:rsidRDefault="00D63A26" w:rsidP="00D63A26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cs="Cordia New"/>
          <w:b w:val="0"/>
          <w:bCs w:val="0"/>
          <w:sz w:val="32"/>
          <w:szCs w:val="32"/>
          <w:cs/>
        </w:rPr>
      </w:pPr>
      <w:r w:rsidRPr="001803E9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03E9">
        <w:rPr>
          <w:rFonts w:cs="Angsana New"/>
          <w:b w:val="0"/>
          <w:bCs w:val="0"/>
          <w:sz w:val="32"/>
          <w:szCs w:val="32"/>
        </w:rPr>
        <w:t>31</w:t>
      </w:r>
      <w:r w:rsidR="00F66240" w:rsidRPr="001803E9">
        <w:rPr>
          <w:rFonts w:cs="Angsana New"/>
          <w:b w:val="0"/>
          <w:bCs w:val="0"/>
          <w:sz w:val="32"/>
          <w:szCs w:val="32"/>
          <w:cs/>
        </w:rPr>
        <w:t xml:space="preserve"> </w:t>
      </w:r>
      <w:r w:rsidRPr="001803E9">
        <w:rPr>
          <w:rFonts w:cs="Angsana New"/>
          <w:b w:val="0"/>
          <w:bCs w:val="0"/>
          <w:sz w:val="32"/>
          <w:szCs w:val="32"/>
          <w:cs/>
        </w:rPr>
        <w:t xml:space="preserve">ธันวาคม </w:t>
      </w:r>
      <w:r w:rsidR="00CA1FB3" w:rsidRPr="001803E9">
        <w:rPr>
          <w:rFonts w:cs="Angsana New"/>
          <w:b w:val="0"/>
          <w:bCs w:val="0"/>
          <w:sz w:val="32"/>
          <w:szCs w:val="32"/>
        </w:rPr>
        <w:t>25</w:t>
      </w:r>
      <w:r w:rsidR="00685D09" w:rsidRPr="001803E9">
        <w:rPr>
          <w:rFonts w:cs="Angsana New"/>
          <w:b w:val="0"/>
          <w:bCs w:val="0"/>
          <w:sz w:val="32"/>
          <w:szCs w:val="32"/>
        </w:rPr>
        <w:t>6</w:t>
      </w:r>
      <w:r w:rsidR="00C332FF" w:rsidRPr="001803E9">
        <w:rPr>
          <w:rFonts w:cs="Angsana New"/>
          <w:b w:val="0"/>
          <w:bCs w:val="0"/>
          <w:sz w:val="32"/>
          <w:szCs w:val="32"/>
        </w:rPr>
        <w:t>5</w:t>
      </w:r>
    </w:p>
    <w:p w14:paraId="5CB740D3" w14:textId="77777777" w:rsidR="00461FB5" w:rsidRPr="001803E9" w:rsidRDefault="00461FB5" w:rsidP="0046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1803E9">
        <w:rPr>
          <w:sz w:val="32"/>
          <w:szCs w:val="32"/>
          <w:cs/>
        </w:rPr>
        <w:t>และ</w:t>
      </w:r>
    </w:p>
    <w:p w14:paraId="7D3ECAB2" w14:textId="77777777" w:rsidR="00461FB5" w:rsidRPr="001803E9" w:rsidRDefault="00461FB5" w:rsidP="0046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1803E9">
        <w:rPr>
          <w:sz w:val="32"/>
          <w:szCs w:val="32"/>
          <w:cs/>
        </w:rPr>
        <w:t>รายงานของผู้สอบบัญชีรับอนุญาต</w:t>
      </w:r>
    </w:p>
    <w:p w14:paraId="6CF30C04" w14:textId="77777777" w:rsidR="00461FB5" w:rsidRPr="001803E9" w:rsidRDefault="0046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</w:p>
    <w:p w14:paraId="4320F14F" w14:textId="77777777" w:rsidR="00C5461C" w:rsidRPr="001803E9" w:rsidRDefault="00C5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sz w:val="32"/>
          <w:szCs w:val="32"/>
          <w:cs/>
        </w:rPr>
        <w:sectPr w:rsidR="00C5461C" w:rsidRPr="001803E9" w:rsidSect="000E70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4" w:name="ExtraText"/>
      <w:bookmarkEnd w:id="3"/>
      <w:bookmarkEnd w:id="4"/>
    </w:p>
    <w:p w14:paraId="61D64747" w14:textId="77777777" w:rsidR="00787D86" w:rsidRPr="001803E9" w:rsidRDefault="00787D86" w:rsidP="00787D86">
      <w:pPr>
        <w:pStyle w:val="Heading7"/>
        <w:jc w:val="both"/>
        <w:rPr>
          <w:rFonts w:ascii="Angsana New" w:hAnsi="Angsana New" w:cs="Angsana New"/>
        </w:rPr>
      </w:pPr>
    </w:p>
    <w:p w14:paraId="2E9058D8" w14:textId="77777777" w:rsidR="00676301" w:rsidRPr="001803E9" w:rsidRDefault="00676301" w:rsidP="00787D86">
      <w:pPr>
        <w:rPr>
          <w:sz w:val="32"/>
          <w:szCs w:val="32"/>
        </w:rPr>
      </w:pPr>
    </w:p>
    <w:p w14:paraId="72AD110F" w14:textId="77777777" w:rsidR="0056645A" w:rsidRPr="00823A7B" w:rsidRDefault="0056645A" w:rsidP="00787D86">
      <w:pPr>
        <w:rPr>
          <w:sz w:val="32"/>
          <w:szCs w:val="32"/>
        </w:rPr>
      </w:pPr>
    </w:p>
    <w:p w14:paraId="70AF0104" w14:textId="77777777" w:rsidR="00C571C7" w:rsidRPr="001803E9" w:rsidRDefault="00C571C7" w:rsidP="00C93841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C6AC563" w14:textId="77777777" w:rsidR="00C571C7" w:rsidRPr="001803E9" w:rsidRDefault="00C571C7" w:rsidP="00C93841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3450E70F" w14:textId="04C6DF22" w:rsidR="00C93841" w:rsidRPr="001803E9" w:rsidRDefault="00C93841" w:rsidP="00C93841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0"/>
          <w:szCs w:val="30"/>
        </w:rPr>
      </w:pPr>
      <w:r w:rsidRPr="001803E9">
        <w:rPr>
          <w:rFonts w:ascii="Angsana New" w:hAnsi="Angsana New" w:cs="Angsana New"/>
          <w:sz w:val="30"/>
          <w:szCs w:val="30"/>
          <w:cs/>
        </w:rPr>
        <w:t>รายงานของผู้สอบบัญชีรับอนุญาต</w:t>
      </w:r>
    </w:p>
    <w:p w14:paraId="1EBCF24F" w14:textId="77777777" w:rsidR="00C93841" w:rsidRPr="001803E9" w:rsidRDefault="00C93841" w:rsidP="00C9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51A87B98" w14:textId="77777777" w:rsidR="00C93841" w:rsidRPr="001803E9" w:rsidRDefault="00C93841" w:rsidP="00C9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</w:rPr>
      </w:pPr>
      <w:r w:rsidRPr="001803E9">
        <w:rPr>
          <w:b/>
          <w:bCs/>
          <w:cs/>
        </w:rPr>
        <w:t>เสนอ  ผู้ถือหุ้นบริษัทเอสซีจี ผลิตภัณฑ์ก่อสร้าง จำกัด</w:t>
      </w:r>
    </w:p>
    <w:p w14:paraId="479A4737" w14:textId="77777777" w:rsidR="00C93841" w:rsidRPr="001803E9" w:rsidRDefault="00C93841" w:rsidP="00C81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3D488175" w14:textId="77777777" w:rsidR="00C763A4" w:rsidRPr="001803E9" w:rsidRDefault="00C93841" w:rsidP="00C763A4">
      <w:pPr>
        <w:jc w:val="thaiDistribute"/>
        <w:rPr>
          <w:rFonts w:eastAsia="Calibri"/>
          <w:i/>
          <w:iCs/>
        </w:rPr>
      </w:pPr>
      <w:r w:rsidRPr="001803E9">
        <w:rPr>
          <w:rFonts w:eastAsia="Calibri"/>
          <w:i/>
          <w:iCs/>
          <w:cs/>
        </w:rPr>
        <w:t>ความเห็น</w:t>
      </w:r>
    </w:p>
    <w:p w14:paraId="592523CF" w14:textId="77777777" w:rsidR="00C763A4" w:rsidRPr="001803E9" w:rsidRDefault="00C763A4" w:rsidP="00C7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2CD4AC8E" w14:textId="42EC24EB" w:rsidR="00C93841" w:rsidRPr="001803E9" w:rsidRDefault="00C93841" w:rsidP="00C763A4">
      <w:pPr>
        <w:jc w:val="thaiDistribute"/>
        <w:rPr>
          <w:cs/>
        </w:rPr>
      </w:pPr>
      <w:r w:rsidRPr="001803E9">
        <w:rPr>
          <w:rFonts w:eastAsia="Calibri"/>
          <w:spacing w:val="-4"/>
          <w:cs/>
        </w:rPr>
        <w:t xml:space="preserve">ข้าพเจ้าได้ตรวจสอบงบการเงินของบริษัทเอสซีจี ผลิตภัณฑ์ก่อสร้าง จำกัด </w:t>
      </w:r>
      <w:r w:rsidRPr="001803E9">
        <w:rPr>
          <w:spacing w:val="-4"/>
          <w:cs/>
        </w:rPr>
        <w:t xml:space="preserve">(“บริษัท”) </w:t>
      </w:r>
      <w:r w:rsidRPr="001803E9">
        <w:rPr>
          <w:rFonts w:eastAsia="Calibri"/>
          <w:spacing w:val="-4"/>
          <w:cs/>
        </w:rPr>
        <w:t>ซึ่งประกอบด้วยงบแสดงฐานะการเงิน</w:t>
      </w:r>
      <w:r w:rsidRPr="001803E9">
        <w:rPr>
          <w:rFonts w:eastAsia="Calibri"/>
          <w:cs/>
        </w:rPr>
        <w:t xml:space="preserve"> ณ วันที่ </w:t>
      </w:r>
      <w:r w:rsidRPr="001803E9">
        <w:rPr>
          <w:rFonts w:eastAsia="Calibri"/>
        </w:rPr>
        <w:t>31</w:t>
      </w:r>
      <w:r w:rsidRPr="001803E9">
        <w:rPr>
          <w:rFonts w:eastAsia="Calibri"/>
          <w:cs/>
        </w:rPr>
        <w:t xml:space="preserve"> ธันวาคม </w:t>
      </w:r>
      <w:r w:rsidRPr="001803E9">
        <w:rPr>
          <w:rFonts w:eastAsia="Calibri"/>
        </w:rPr>
        <w:t>2565</w:t>
      </w:r>
      <w:r w:rsidRPr="001803E9">
        <w:rPr>
          <w:rFonts w:eastAsia="Calibri"/>
          <w:cs/>
        </w:rPr>
        <w:t xml:space="preserve"> งบกำไรขาดทุนและงบกำไรขาดทุนเบ็ดเสร็จ งบแสดงการเปลี่ยนแปลงส่วนของผู้ถือหุ้น และ</w:t>
      </w:r>
      <w:r w:rsidR="00C8101F" w:rsidRPr="001803E9">
        <w:rPr>
          <w:rFonts w:eastAsia="Calibri"/>
        </w:rPr>
        <w:br/>
      </w:r>
      <w:r w:rsidRPr="001803E9">
        <w:rPr>
          <w:rFonts w:eastAsia="Calibri"/>
          <w:cs/>
        </w:rPr>
        <w:t>งบกระแสเงินสด สำหรับปีสิ้นสุดวัน</w:t>
      </w:r>
      <w:r w:rsidR="00FE385A">
        <w:rPr>
          <w:rFonts w:eastAsia="Calibri" w:hint="cs"/>
          <w:cs/>
        </w:rPr>
        <w:t>ดียวกัน</w:t>
      </w:r>
      <w:r w:rsidRPr="001803E9">
        <w:rPr>
          <w:rFonts w:eastAsia="Calibri"/>
          <w:cs/>
        </w:rPr>
        <w:t xml:space="preserve"> รวมถึงหมายเหตุประกอบงบการเงิน ซึ่งประกอบด้วยสรุปนโยบายการบัญชีที่สำคั</w:t>
      </w:r>
      <w:r w:rsidRPr="001803E9">
        <w:rPr>
          <w:cs/>
        </w:rPr>
        <w:t>ญและเรื่องอื่นๆ</w:t>
      </w:r>
    </w:p>
    <w:p w14:paraId="75EC8BF7" w14:textId="77777777" w:rsidR="00C93841" w:rsidRPr="001803E9" w:rsidRDefault="00C93841" w:rsidP="00C7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0EC26E68" w14:textId="422F10DE" w:rsidR="00C93841" w:rsidRPr="001803E9" w:rsidRDefault="00C93841" w:rsidP="00C93841">
      <w:pPr>
        <w:jc w:val="thaiDistribute"/>
        <w:rPr>
          <w:rFonts w:eastAsia="Calibri"/>
          <w:cs/>
        </w:rPr>
      </w:pPr>
      <w:r w:rsidRPr="001803E9">
        <w:rPr>
          <w:rFonts w:eastAsia="Calibri"/>
          <w:cs/>
        </w:rPr>
        <w:t>ข้าพเจ้าเห็นว่า งบการเงิน</w:t>
      </w:r>
      <w:r w:rsidRPr="001803E9">
        <w:rPr>
          <w:cs/>
        </w:rPr>
        <w:t>ข้างต้น</w:t>
      </w:r>
      <w:r w:rsidRPr="001803E9">
        <w:rPr>
          <w:rFonts w:eastAsia="Calibri"/>
          <w:cs/>
        </w:rPr>
        <w:t>นี้แสดงฐานะการเงิน</w:t>
      </w:r>
      <w:r w:rsidRPr="001803E9">
        <w:rPr>
          <w:cs/>
        </w:rPr>
        <w:t xml:space="preserve">ของบริษัท ณ วันที่ </w:t>
      </w:r>
      <w:r w:rsidRPr="001803E9">
        <w:t>31</w:t>
      </w:r>
      <w:r w:rsidRPr="001803E9">
        <w:rPr>
          <w:cs/>
        </w:rPr>
        <w:t xml:space="preserve"> ธันวาคม </w:t>
      </w:r>
      <w:r w:rsidRPr="001803E9">
        <w:t>2565</w:t>
      </w:r>
      <w:r w:rsidRPr="001803E9">
        <w:rPr>
          <w:cs/>
        </w:rPr>
        <w:t xml:space="preserve"> ผลการดำเนินงานและ</w:t>
      </w:r>
      <w:r w:rsidRPr="001803E9">
        <w:rPr>
          <w:rFonts w:eastAsia="Calibri"/>
          <w:cs/>
        </w:rPr>
        <w:t>กระแสเงินสด สำหรับปีสิ้นสุด</w:t>
      </w:r>
      <w:r w:rsidR="00FE385A" w:rsidRPr="001803E9">
        <w:rPr>
          <w:rFonts w:eastAsia="Calibri"/>
          <w:cs/>
        </w:rPr>
        <w:t>วัน</w:t>
      </w:r>
      <w:r w:rsidR="00FE385A">
        <w:rPr>
          <w:rFonts w:eastAsia="Calibri" w:hint="cs"/>
          <w:cs/>
        </w:rPr>
        <w:t>ดียวกัน</w:t>
      </w:r>
      <w:r w:rsidRPr="001803E9">
        <w:rPr>
          <w:rFonts w:eastAsia="Calibri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54124001" w14:textId="77777777" w:rsidR="00C93841" w:rsidRPr="001803E9" w:rsidRDefault="00C93841" w:rsidP="00C7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5B2E575B" w14:textId="77777777" w:rsidR="00C93841" w:rsidRPr="001803E9" w:rsidRDefault="00C93841" w:rsidP="00C93841">
      <w:pPr>
        <w:jc w:val="thaiDistribute"/>
        <w:rPr>
          <w:rFonts w:eastAsia="Calibri"/>
          <w:i/>
          <w:iCs/>
        </w:rPr>
      </w:pPr>
      <w:r w:rsidRPr="001803E9">
        <w:rPr>
          <w:rFonts w:eastAsia="Calibri"/>
          <w:i/>
          <w:iCs/>
          <w:cs/>
        </w:rPr>
        <w:t>เกณฑ์ในการแสดงความเห็น</w:t>
      </w:r>
    </w:p>
    <w:p w14:paraId="1BDA149A" w14:textId="77777777" w:rsidR="00C93841" w:rsidRPr="001803E9" w:rsidRDefault="00C93841" w:rsidP="00C7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70A3D380" w14:textId="15B9187F" w:rsidR="00341784" w:rsidRPr="001803E9" w:rsidRDefault="00C93841" w:rsidP="00341784">
      <w:pPr>
        <w:jc w:val="thaiDistribute"/>
        <w:rPr>
          <w:rFonts w:eastAsia="Calibri"/>
        </w:rPr>
      </w:pPr>
      <w:r w:rsidRPr="001803E9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803E9">
        <w:rPr>
          <w:rFonts w:eastAsia="Calibri"/>
          <w:cs/>
        </w:rPr>
        <w:br/>
      </w:r>
      <w:r w:rsidRPr="001803E9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1803E9">
        <w:rPr>
          <w:rFonts w:eastAsia="Calibri"/>
          <w:cs/>
        </w:rPr>
        <w:t>ในรายงานของข้าพเจ้า ข้าพเจ้ามีความเป็นอิสระจากบริษัทตาม</w:t>
      </w:r>
      <w:r w:rsidRPr="001803E9">
        <w:rPr>
          <w:rFonts w:eastAsia="Calibri"/>
          <w:i/>
          <w:iCs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1803E9">
        <w:rPr>
          <w:rFonts w:eastAsia="Calibri"/>
          <w:cs/>
        </w:rPr>
        <w:t>ที่กำหนดโดยสภาวิชาชีพบัญชี</w:t>
      </w:r>
      <w:r w:rsidRPr="001803E9">
        <w:rPr>
          <w:rFonts w:eastAsia="Calibri"/>
          <w:spacing w:val="4"/>
          <w:cs/>
        </w:rPr>
        <w:t xml:space="preserve"> (ประมวลจรรยาบรรณของผู้ประกอบวิชาชีพบัญชี) ในส่วนที่เกี่ยวข้องกับการตรวจสอบ</w:t>
      </w:r>
      <w:r w:rsidRPr="001803E9">
        <w:rPr>
          <w:rFonts w:eastAsia="Calibri"/>
          <w:cs/>
        </w:rPr>
        <w:t>งบการเงินและข้าพเจ้าได้ปฏิบัติตามความรับผิดชอบด้านจรรยาบรรณอื่นๆ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0AC549" w14:textId="4ACE9809" w:rsidR="00C8101F" w:rsidRPr="001803E9" w:rsidRDefault="00C8101F" w:rsidP="00C7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351F0402" w14:textId="63CBB725" w:rsidR="00D07255" w:rsidRPr="001803E9" w:rsidRDefault="00D07255" w:rsidP="00D07255">
      <w:pPr>
        <w:jc w:val="thaiDistribute"/>
        <w:rPr>
          <w:rFonts w:eastAsia="Calibri"/>
          <w:i/>
          <w:iCs/>
        </w:rPr>
      </w:pPr>
      <w:r w:rsidRPr="001803E9">
        <w:rPr>
          <w:rFonts w:eastAsia="Calibri"/>
          <w:i/>
          <w:iCs/>
          <w:cs/>
        </w:rPr>
        <w:t>ความรับผิดชอบของผู้บริหารต่องบการเงินและผู้มีหน้าที่ในการกำกับดูแลต่องบการเงิน</w:t>
      </w:r>
    </w:p>
    <w:p w14:paraId="01E998EC" w14:textId="77777777" w:rsidR="00D07255" w:rsidRPr="001803E9" w:rsidRDefault="00D07255" w:rsidP="00D0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b/>
          <w:bCs/>
          <w:sz w:val="16"/>
          <w:szCs w:val="16"/>
          <w:u w:val="single"/>
        </w:rPr>
      </w:pPr>
    </w:p>
    <w:p w14:paraId="799C4131" w14:textId="77777777" w:rsidR="00D07255" w:rsidRPr="001803E9" w:rsidRDefault="00D07255" w:rsidP="00D07255">
      <w:pPr>
        <w:jc w:val="thaiDistribute"/>
        <w:rPr>
          <w:rFonts w:eastAsia="Calibri"/>
        </w:rPr>
      </w:pPr>
      <w:r w:rsidRPr="001803E9">
        <w:rPr>
          <w:rFonts w:eastAsia="Calibri"/>
          <w:spacing w:val="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1803E9">
        <w:rPr>
          <w:rFonts w:eastAsia="Calibri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0B81C69" w14:textId="77777777" w:rsidR="00C571C7" w:rsidRPr="001803E9" w:rsidRDefault="00C571C7" w:rsidP="00341784">
      <w:pPr>
        <w:jc w:val="thaiDistribute"/>
        <w:rPr>
          <w:rFonts w:eastAsia="Calibri"/>
          <w:i/>
          <w:iCs/>
        </w:rPr>
      </w:pPr>
    </w:p>
    <w:p w14:paraId="26C7BB6C" w14:textId="5C270A04" w:rsidR="00C8101F" w:rsidRPr="001803E9" w:rsidRDefault="00C8101F" w:rsidP="00341784">
      <w:pPr>
        <w:jc w:val="thaiDistribute"/>
        <w:rPr>
          <w:rFonts w:eastAsia="Calibri"/>
          <w:i/>
          <w:iCs/>
          <w:cs/>
        </w:rPr>
        <w:sectPr w:rsidR="00C8101F" w:rsidRPr="001803E9" w:rsidSect="00C571C7">
          <w:footerReference w:type="first" r:id="rId14"/>
          <w:type w:val="nextColumn"/>
          <w:pgSz w:w="11909" w:h="16834" w:code="9"/>
          <w:pgMar w:top="3039" w:right="1152" w:bottom="576" w:left="1152" w:header="720" w:footer="720" w:gutter="0"/>
          <w:pgNumType w:start="1"/>
          <w:cols w:space="720"/>
          <w:docGrid w:linePitch="408"/>
        </w:sectPr>
      </w:pPr>
    </w:p>
    <w:p w14:paraId="4BE947C1" w14:textId="28CA3D4C" w:rsidR="00C93841" w:rsidRPr="001803E9" w:rsidRDefault="00C93841" w:rsidP="00C93841">
      <w:pPr>
        <w:jc w:val="thaiDistribute"/>
        <w:rPr>
          <w:rFonts w:eastAsia="Calibri"/>
        </w:rPr>
      </w:pPr>
      <w:r w:rsidRPr="001803E9">
        <w:rPr>
          <w:rFonts w:eastAsia="Calibri"/>
          <w:cs/>
        </w:rPr>
        <w:lastRenderedPageBreak/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4F7283C4" w14:textId="77777777" w:rsidR="00C93841" w:rsidRPr="001803E9" w:rsidRDefault="00C93841" w:rsidP="00C93841">
      <w:pPr>
        <w:jc w:val="thaiDistribute"/>
        <w:rPr>
          <w:rFonts w:eastAsia="Calibri"/>
        </w:rPr>
      </w:pPr>
    </w:p>
    <w:p w14:paraId="7735C912" w14:textId="77777777" w:rsidR="00C93841" w:rsidRPr="001803E9" w:rsidRDefault="00C93841" w:rsidP="00C93841">
      <w:pPr>
        <w:jc w:val="thaiDistribute"/>
        <w:rPr>
          <w:rFonts w:eastAsia="Calibri"/>
        </w:rPr>
      </w:pPr>
      <w:r w:rsidRPr="001803E9">
        <w:rPr>
          <w:rFonts w:eastAsia="Calibri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656FB3B1" w14:textId="77777777" w:rsidR="00C93841" w:rsidRPr="001803E9" w:rsidRDefault="00C93841" w:rsidP="00C93841">
      <w:pPr>
        <w:jc w:val="thaiDistribute"/>
        <w:rPr>
          <w:rFonts w:eastAsia="Calibri"/>
        </w:rPr>
      </w:pPr>
    </w:p>
    <w:p w14:paraId="094D8CC2" w14:textId="77777777" w:rsidR="00C93841" w:rsidRPr="001803E9" w:rsidRDefault="00C93841" w:rsidP="00C93841">
      <w:pPr>
        <w:jc w:val="thaiDistribute"/>
        <w:rPr>
          <w:i/>
          <w:iCs/>
        </w:rPr>
      </w:pPr>
      <w:r w:rsidRPr="001803E9">
        <w:rPr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F1DA0D3" w14:textId="77777777" w:rsidR="00C93841" w:rsidRPr="001803E9" w:rsidRDefault="00C93841" w:rsidP="00C93841">
      <w:pPr>
        <w:jc w:val="thaiDistribute"/>
        <w:rPr>
          <w:rFonts w:eastAsia="Calibri"/>
        </w:rPr>
      </w:pPr>
    </w:p>
    <w:p w14:paraId="08552DA2" w14:textId="2C5F57F9" w:rsidR="006E5653" w:rsidRPr="001803E9" w:rsidRDefault="00C93841" w:rsidP="006E5653">
      <w:pPr>
        <w:jc w:val="thaiDistribute"/>
      </w:pPr>
      <w:r w:rsidRPr="001803E9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1803E9">
        <w:rPr>
          <w:rFonts w:eastAsia="Calibri"/>
          <w:cs/>
        </w:rPr>
        <w:br/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1803E9">
        <w:rPr>
          <w:rFonts w:eastAsia="Calibri"/>
          <w:cs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Pr="001803E9">
        <w:rPr>
          <w:rFonts w:eastAsia="Calibri"/>
          <w:cs/>
        </w:rPr>
        <w:br/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803E9">
        <w:rPr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0BEB389" w14:textId="77777777" w:rsidR="006E5653" w:rsidRPr="001803E9" w:rsidRDefault="006E5653" w:rsidP="006E5653">
      <w:pPr>
        <w:jc w:val="thaiDistribute"/>
        <w:rPr>
          <w:rFonts w:eastAsia="Calibri"/>
        </w:rPr>
      </w:pPr>
    </w:p>
    <w:p w14:paraId="4A2D9714" w14:textId="0EECE9D0" w:rsidR="00341784" w:rsidRPr="001803E9" w:rsidRDefault="00C93841" w:rsidP="00C93841">
      <w:pPr>
        <w:jc w:val="thaiDistribute"/>
        <w:rPr>
          <w:rFonts w:eastAsia="Calibri"/>
        </w:rPr>
      </w:pPr>
      <w:r w:rsidRPr="001803E9">
        <w:rPr>
          <w:rFonts w:eastAsia="Calibri"/>
          <w:spacing w:val="-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1803E9">
        <w:rPr>
          <w:rFonts w:eastAsia="Calibri"/>
          <w:cs/>
        </w:rPr>
        <w:t>ตลอดการตรวจสอบ การปฏิบัติงานของข้าพเจ้ารวมถึง</w:t>
      </w:r>
    </w:p>
    <w:p w14:paraId="1BE07881" w14:textId="72E7F4CD" w:rsidR="00254F52" w:rsidRPr="001803E9" w:rsidRDefault="00C93841" w:rsidP="00C9384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1803E9">
        <w:rPr>
          <w:rFonts w:eastAsia="Calibri"/>
          <w:spacing w:val="-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</w:t>
      </w:r>
      <w:r w:rsidRPr="001803E9">
        <w:rPr>
          <w:rFonts w:eastAsia="Calibri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1634E8">
        <w:rPr>
          <w:rFonts w:eastAsia="Calibri"/>
        </w:rPr>
        <w:br/>
      </w:r>
      <w:r w:rsidRPr="001803E9">
        <w:rPr>
          <w:rFonts w:eastAsia="Calibri"/>
          <w:spacing w:val="-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1803E9">
        <w:rPr>
          <w:rFonts w:eastAsia="Calibri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803E9">
        <w:rPr>
          <w:cs/>
        </w:rPr>
        <w:t>ายใน</w:t>
      </w:r>
    </w:p>
    <w:p w14:paraId="0D2F93B4" w14:textId="77777777" w:rsidR="00D07255" w:rsidRPr="001803E9" w:rsidRDefault="00D07255" w:rsidP="00D0725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eastAsia="Calibri"/>
          <w:spacing w:val="-6"/>
          <w:cs/>
        </w:rPr>
      </w:pPr>
      <w:r w:rsidRPr="001803E9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1803E9">
        <w:rPr>
          <w:rFonts w:eastAsia="Calibri"/>
          <w:spacing w:val="-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54206E7" w14:textId="77777777" w:rsidR="00D07255" w:rsidRPr="001803E9" w:rsidRDefault="00D07255" w:rsidP="00D0725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cs/>
        </w:rPr>
      </w:pPr>
      <w:r w:rsidRPr="001803E9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803E9">
        <w:rPr>
          <w:cs/>
        </w:rPr>
        <w:t xml:space="preserve">ผยข้อมูลที่เกี่ยวข้องซึ่งจัดทำขึ้นโดยผู้บริหาร </w:t>
      </w:r>
    </w:p>
    <w:p w14:paraId="198E8FCE" w14:textId="77777777" w:rsidR="00D07255" w:rsidRPr="001803E9" w:rsidRDefault="00D07255" w:rsidP="00D0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cs/>
        </w:rPr>
      </w:pPr>
    </w:p>
    <w:p w14:paraId="3638CC95" w14:textId="77777777" w:rsidR="00254F52" w:rsidRPr="001803E9" w:rsidRDefault="00254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803E9">
        <w:rPr>
          <w:cs/>
        </w:rPr>
        <w:br w:type="page"/>
      </w:r>
    </w:p>
    <w:p w14:paraId="47CAC810" w14:textId="77777777" w:rsidR="00C93841" w:rsidRPr="001803E9" w:rsidRDefault="00C93841" w:rsidP="00C9384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spacing w:val="-4"/>
        </w:rPr>
      </w:pPr>
      <w:r w:rsidRPr="001803E9">
        <w:rPr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1803E9">
        <w:rPr>
          <w:spacing w:val="-2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1803E9">
        <w:rPr>
          <w:cs/>
        </w:rPr>
        <w:t>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</w:t>
      </w:r>
      <w:r w:rsidRPr="001803E9">
        <w:rPr>
          <w:cs/>
        </w:rPr>
        <w:br/>
      </w:r>
      <w:r w:rsidRPr="001803E9">
        <w:rPr>
          <w:spacing w:val="2"/>
          <w:cs/>
        </w:rPr>
        <w:t>ว่า</w:t>
      </w:r>
      <w:r w:rsidRPr="001803E9">
        <w:rPr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Pr="001803E9">
        <w:rPr>
          <w:spacing w:val="6"/>
          <w:cs/>
        </w:rPr>
        <w:t>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</w:t>
      </w:r>
      <w:r w:rsidRPr="001803E9">
        <w:rPr>
          <w:spacing w:val="-4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969FA9C" w14:textId="279720A2" w:rsidR="00C93841" w:rsidRPr="001803E9" w:rsidRDefault="00C93841" w:rsidP="00C9384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1803E9">
        <w:rPr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9538E66" w14:textId="29C9D84C" w:rsidR="00C93841" w:rsidRPr="001803E9" w:rsidRDefault="00C93841" w:rsidP="00C93841">
      <w:pPr>
        <w:jc w:val="thaiDistribute"/>
        <w:rPr>
          <w:rFonts w:eastAsia="Calibri"/>
          <w:spacing w:val="-2"/>
        </w:rPr>
      </w:pPr>
    </w:p>
    <w:p w14:paraId="5BFA0D3B" w14:textId="77777777" w:rsidR="00254F52" w:rsidRPr="001803E9" w:rsidRDefault="00254F52" w:rsidP="00254F52">
      <w:pPr>
        <w:jc w:val="thaiDistribute"/>
        <w:rPr>
          <w:rFonts w:eastAsia="Calibri"/>
          <w:spacing w:val="-8"/>
        </w:rPr>
      </w:pPr>
      <w:r w:rsidRPr="001803E9">
        <w:rPr>
          <w:rFonts w:eastAsia="Calibri"/>
          <w:spacing w:val="-8"/>
          <w:cs/>
        </w:rPr>
        <w:t>ข้าพเจ้าได้สื่อสารกับผู้มีหน้าที่ในการกำกับดูแล</w:t>
      </w:r>
      <w:r w:rsidRPr="001803E9">
        <w:rPr>
          <w:rFonts w:eastAsia="Calibri" w:hint="cs"/>
          <w:spacing w:val="-8"/>
          <w:cs/>
        </w:rPr>
        <w:t>ในเรื่องต่างๆ ที่สำคัญ ซึ่งรวมถึงข</w:t>
      </w:r>
      <w:r w:rsidRPr="001803E9">
        <w:rPr>
          <w:rFonts w:eastAsia="Calibri"/>
          <w:spacing w:val="-8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803E9">
        <w:rPr>
          <w:rFonts w:eastAsia="Calibri" w:hint="cs"/>
          <w:spacing w:val="-8"/>
          <w:cs/>
        </w:rPr>
        <w:t>หาก</w:t>
      </w:r>
      <w:r w:rsidRPr="001803E9">
        <w:rPr>
          <w:rFonts w:eastAsia="Calibri"/>
          <w:spacing w:val="-8"/>
          <w:cs/>
        </w:rPr>
        <w:t>ข้าพเจ้าได้พบในระหว่างการตรวจสอบของข้าพเจ้า</w:t>
      </w:r>
    </w:p>
    <w:p w14:paraId="22DA688D" w14:textId="77777777" w:rsidR="00254F52" w:rsidRPr="001803E9" w:rsidRDefault="00254F52" w:rsidP="00254F52">
      <w:pPr>
        <w:jc w:val="thaiDistribute"/>
        <w:rPr>
          <w:rFonts w:eastAsia="Calibri"/>
          <w:spacing w:val="-8"/>
        </w:rPr>
      </w:pPr>
    </w:p>
    <w:p w14:paraId="33AE285A" w14:textId="77777777" w:rsidR="00254F52" w:rsidRPr="001803E9" w:rsidRDefault="00254F52" w:rsidP="00254F52">
      <w:pPr>
        <w:jc w:val="thaiDistribute"/>
        <w:rPr>
          <w:rFonts w:eastAsia="Calibri"/>
          <w:spacing w:val="-8"/>
        </w:rPr>
      </w:pPr>
    </w:p>
    <w:p w14:paraId="40634026" w14:textId="77777777" w:rsidR="00C93841" w:rsidRPr="001803E9" w:rsidRDefault="00C93841" w:rsidP="00C93841">
      <w:pPr>
        <w:jc w:val="thaiDistribute"/>
        <w:rPr>
          <w:rFonts w:eastAsia="Calibri"/>
          <w:spacing w:val="-2"/>
        </w:rPr>
      </w:pPr>
    </w:p>
    <w:p w14:paraId="3AA0D157" w14:textId="77777777" w:rsidR="00C93841" w:rsidRPr="001803E9" w:rsidRDefault="00C93841" w:rsidP="00C93841">
      <w:pPr>
        <w:jc w:val="thaiDistribute"/>
        <w:rPr>
          <w:rFonts w:eastAsia="Calibri"/>
          <w:spacing w:val="-2"/>
          <w:rtl/>
          <w:cs/>
        </w:rPr>
      </w:pPr>
    </w:p>
    <w:p w14:paraId="468BC0C9" w14:textId="77777777" w:rsidR="00C93841" w:rsidRPr="001803E9" w:rsidRDefault="00C93841" w:rsidP="00C93841">
      <w:pPr>
        <w:jc w:val="thaiDistribute"/>
        <w:rPr>
          <w:rFonts w:eastAsia="Calibri"/>
          <w:cs/>
        </w:rPr>
      </w:pPr>
      <w:r w:rsidRPr="001803E9">
        <w:rPr>
          <w:rFonts w:eastAsia="Calibri"/>
          <w:cs/>
        </w:rPr>
        <w:t>(ไวโรจน์ จินดามณีพิทักษ์)</w:t>
      </w:r>
    </w:p>
    <w:p w14:paraId="7A6FB21D" w14:textId="77777777" w:rsidR="00C93841" w:rsidRPr="001803E9" w:rsidRDefault="00C93841" w:rsidP="00C93841">
      <w:pPr>
        <w:jc w:val="thaiDistribute"/>
      </w:pPr>
      <w:r w:rsidRPr="001803E9">
        <w:rPr>
          <w:cs/>
        </w:rPr>
        <w:t>ผู้สอบบัญชีรับอนุญาต</w:t>
      </w:r>
    </w:p>
    <w:p w14:paraId="2A10ED3C" w14:textId="77777777" w:rsidR="00C93841" w:rsidRPr="001803E9" w:rsidRDefault="00C93841" w:rsidP="00C93841">
      <w:pPr>
        <w:jc w:val="thaiDistribute"/>
        <w:rPr>
          <w:shd w:val="clear" w:color="auto" w:fill="E0E0E0"/>
        </w:rPr>
      </w:pPr>
      <w:r w:rsidRPr="001803E9">
        <w:rPr>
          <w:cs/>
        </w:rPr>
        <w:t xml:space="preserve">เลขทะเบียน </w:t>
      </w:r>
      <w:r w:rsidRPr="001803E9">
        <w:t>3565</w:t>
      </w:r>
    </w:p>
    <w:p w14:paraId="6669E372" w14:textId="77777777" w:rsidR="00C93841" w:rsidRPr="001803E9" w:rsidRDefault="00C93841" w:rsidP="00C93841">
      <w:pPr>
        <w:jc w:val="thaiDistribute"/>
        <w:rPr>
          <w:rFonts w:eastAsia="Calibri"/>
          <w:spacing w:val="-2"/>
        </w:rPr>
      </w:pPr>
    </w:p>
    <w:p w14:paraId="074785A7" w14:textId="77777777" w:rsidR="00C93841" w:rsidRPr="001803E9" w:rsidRDefault="00C93841" w:rsidP="00C93841">
      <w:pPr>
        <w:jc w:val="thaiDistribute"/>
      </w:pPr>
      <w:r w:rsidRPr="001803E9">
        <w:rPr>
          <w:cs/>
        </w:rPr>
        <w:t>บริษัท เคพีเอ็มจี ภูมิไชย สอบบัญชี จำกัด</w:t>
      </w:r>
    </w:p>
    <w:p w14:paraId="5DDF0719" w14:textId="77777777" w:rsidR="00C93841" w:rsidRPr="001803E9" w:rsidRDefault="00C93841" w:rsidP="00C93841">
      <w:pPr>
        <w:jc w:val="thaiDistribute"/>
      </w:pPr>
      <w:r w:rsidRPr="001803E9">
        <w:rPr>
          <w:cs/>
        </w:rPr>
        <w:t>กรุงเทพมหานคร</w:t>
      </w:r>
    </w:p>
    <w:p w14:paraId="77ACE52E" w14:textId="05B3F7EB" w:rsidR="003E65FE" w:rsidRPr="003C6732" w:rsidRDefault="002F604B" w:rsidP="009075D4">
      <w:pPr>
        <w:jc w:val="thaiDistribute"/>
        <w:rPr>
          <w:cs/>
        </w:rPr>
      </w:pPr>
      <w:r w:rsidRPr="001803E9">
        <w:t>2</w:t>
      </w:r>
      <w:r w:rsidR="008A0047">
        <w:t>9</w:t>
      </w:r>
      <w:r w:rsidR="00C93841" w:rsidRPr="001803E9">
        <w:rPr>
          <w:cs/>
        </w:rPr>
        <w:t xml:space="preserve"> มีนาคม </w:t>
      </w:r>
      <w:r w:rsidRPr="001803E9">
        <w:t>2566</w:t>
      </w:r>
    </w:p>
    <w:sectPr w:rsidR="003E65FE" w:rsidRPr="003C6732" w:rsidSect="009075D4">
      <w:headerReference w:type="default" r:id="rId15"/>
      <w:footerReference w:type="default" r:id="rId16"/>
      <w:pgSz w:w="11909" w:h="16834" w:code="9"/>
      <w:pgMar w:top="691" w:right="749" w:bottom="1080" w:left="900" w:header="720" w:footer="762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776A9" w14:textId="77777777" w:rsidR="00D80EF6" w:rsidRDefault="00D80EF6">
      <w:r>
        <w:separator/>
      </w:r>
    </w:p>
  </w:endnote>
  <w:endnote w:type="continuationSeparator" w:id="0">
    <w:p w14:paraId="03A162B4" w14:textId="77777777" w:rsidR="00D80EF6" w:rsidRDefault="00D8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6E29" w14:textId="77777777" w:rsidR="00790150" w:rsidRDefault="00790150" w:rsidP="00C157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154EFF87" w14:textId="77777777" w:rsidR="00790150" w:rsidRDefault="00790150" w:rsidP="00E952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20420" w14:textId="77777777" w:rsidR="00C571C7" w:rsidRDefault="00C571C7" w:rsidP="00C571C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6FBD4" w14:textId="77777777" w:rsidR="009075D4" w:rsidRDefault="009075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F5EBB" w14:textId="32C40EFE" w:rsidR="00790150" w:rsidRPr="001B60D1" w:rsidRDefault="00790150" w:rsidP="001B60D1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E7BDA" w14:textId="12057B07" w:rsidR="00790150" w:rsidRPr="009075D4" w:rsidRDefault="00790150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9075D4">
      <w:rPr>
        <w:rStyle w:val="PageNumber"/>
        <w:rFonts w:hint="cs"/>
      </w:rPr>
      <w:fldChar w:fldCharType="begin"/>
    </w:r>
    <w:r w:rsidRPr="009075D4">
      <w:rPr>
        <w:rStyle w:val="PageNumber"/>
        <w:rFonts w:hint="cs"/>
      </w:rPr>
      <w:instrText xml:space="preserve">PAGE  </w:instrText>
    </w:r>
    <w:r w:rsidRPr="009075D4">
      <w:rPr>
        <w:rStyle w:val="PageNumber"/>
        <w:rFonts w:hint="cs"/>
      </w:rPr>
      <w:fldChar w:fldCharType="separate"/>
    </w:r>
    <w:r w:rsidR="001E62E4">
      <w:rPr>
        <w:rStyle w:val="PageNumber"/>
        <w:noProof/>
      </w:rPr>
      <w:t>3</w:t>
    </w:r>
    <w:r w:rsidRPr="009075D4">
      <w:rPr>
        <w:rStyle w:val="PageNumber"/>
        <w:rFonts w:hint="cs"/>
      </w:rPr>
      <w:fldChar w:fldCharType="end"/>
    </w:r>
  </w:p>
  <w:p w14:paraId="57A234DC" w14:textId="77777777" w:rsidR="00790150" w:rsidRPr="007F674C" w:rsidRDefault="00790150" w:rsidP="007F674C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F3D5B" w14:textId="77777777" w:rsidR="00D80EF6" w:rsidRDefault="00D80EF6">
      <w:r>
        <w:separator/>
      </w:r>
    </w:p>
  </w:footnote>
  <w:footnote w:type="continuationSeparator" w:id="0">
    <w:p w14:paraId="7655D9C0" w14:textId="77777777" w:rsidR="00D80EF6" w:rsidRDefault="00D80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EF054" w14:textId="77777777" w:rsidR="009075D4" w:rsidRDefault="00907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E268F" w14:textId="77777777" w:rsidR="00790150" w:rsidRDefault="00790150">
    <w:pPr>
      <w:pStyle w:val="Header"/>
      <w:rPr>
        <w:sz w:val="32"/>
        <w:szCs w:val="32"/>
      </w:rPr>
    </w:pPr>
  </w:p>
  <w:p w14:paraId="0D1A01B6" w14:textId="77777777" w:rsidR="00790150" w:rsidRDefault="00790150">
    <w:pPr>
      <w:pStyle w:val="Header"/>
      <w:rPr>
        <w:sz w:val="32"/>
        <w:szCs w:val="32"/>
      </w:rPr>
    </w:pPr>
  </w:p>
  <w:p w14:paraId="39C05AB7" w14:textId="77777777" w:rsidR="00790150" w:rsidRDefault="00790150">
    <w:pPr>
      <w:pStyle w:val="Header"/>
      <w:rPr>
        <w:sz w:val="32"/>
        <w:szCs w:val="32"/>
      </w:rPr>
    </w:pPr>
  </w:p>
  <w:p w14:paraId="2364EFC8" w14:textId="77777777" w:rsidR="00790150" w:rsidRDefault="00790150">
    <w:pPr>
      <w:pStyle w:val="Header"/>
      <w:rPr>
        <w:sz w:val="32"/>
        <w:szCs w:val="32"/>
      </w:rPr>
    </w:pPr>
  </w:p>
  <w:p w14:paraId="724F8234" w14:textId="77777777" w:rsidR="00790150" w:rsidRPr="00C332FF" w:rsidRDefault="00790150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6506" w14:textId="77777777" w:rsidR="009075D4" w:rsidRDefault="009075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26D6" w14:textId="640D31DD" w:rsidR="00790150" w:rsidRDefault="00790150" w:rsidP="009075D4">
    <w:pPr>
      <w:pStyle w:val="Header"/>
    </w:pPr>
  </w:p>
  <w:p w14:paraId="693EDDA0" w14:textId="2BC92402" w:rsidR="009075D4" w:rsidRDefault="009075D4" w:rsidP="009075D4">
    <w:pPr>
      <w:pStyle w:val="Header"/>
    </w:pPr>
  </w:p>
  <w:p w14:paraId="5E77353F" w14:textId="1E428788" w:rsidR="009075D4" w:rsidRDefault="009075D4" w:rsidP="009075D4">
    <w:pPr>
      <w:pStyle w:val="Header"/>
    </w:pPr>
  </w:p>
  <w:p w14:paraId="7956377B" w14:textId="77777777" w:rsidR="009075D4" w:rsidRPr="009075D4" w:rsidRDefault="009075D4" w:rsidP="0090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773C0"/>
    <w:multiLevelType w:val="hybridMultilevel"/>
    <w:tmpl w:val="F9327486"/>
    <w:lvl w:ilvl="0" w:tplc="8D2EB36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0C8E54DA"/>
    <w:multiLevelType w:val="hybridMultilevel"/>
    <w:tmpl w:val="BD2E0422"/>
    <w:lvl w:ilvl="0" w:tplc="DE4A5BD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1F5248C8"/>
    <w:multiLevelType w:val="hybridMultilevel"/>
    <w:tmpl w:val="D8D86ABE"/>
    <w:lvl w:ilvl="0" w:tplc="D9D68928">
      <w:start w:val="1"/>
      <w:numFmt w:val="thaiLetters"/>
      <w:lvlText w:val="(%1)"/>
      <w:lvlJc w:val="left"/>
      <w:pPr>
        <w:ind w:left="7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EF66D872"/>
    <w:lvl w:ilvl="0" w:tplc="206C366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mallCap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133D63"/>
    <w:multiLevelType w:val="multilevel"/>
    <w:tmpl w:val="C1E6474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630DD"/>
    <w:multiLevelType w:val="hybridMultilevel"/>
    <w:tmpl w:val="53F8D3A2"/>
    <w:lvl w:ilvl="0" w:tplc="7D36EDB2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4" w15:restartNumberingAfterBreak="0">
    <w:nsid w:val="645D17B4"/>
    <w:multiLevelType w:val="hybridMultilevel"/>
    <w:tmpl w:val="D932FFF8"/>
    <w:lvl w:ilvl="0" w:tplc="6F2420F8">
      <w:start w:val="1"/>
      <w:numFmt w:val="decimal"/>
      <w:lvlText w:val="%1"/>
      <w:lvlJc w:val="left"/>
      <w:pPr>
        <w:ind w:left="1530" w:hanging="36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6"/>
  </w:num>
  <w:num w:numId="14">
    <w:abstractNumId w:val="16"/>
  </w:num>
  <w:num w:numId="15">
    <w:abstractNumId w:val="22"/>
  </w:num>
  <w:num w:numId="16">
    <w:abstractNumId w:val="11"/>
  </w:num>
  <w:num w:numId="17">
    <w:abstractNumId w:val="18"/>
  </w:num>
  <w:num w:numId="18">
    <w:abstractNumId w:val="17"/>
  </w:num>
  <w:num w:numId="19">
    <w:abstractNumId w:val="15"/>
  </w:num>
  <w:num w:numId="20">
    <w:abstractNumId w:val="21"/>
  </w:num>
  <w:num w:numId="21">
    <w:abstractNumId w:val="27"/>
  </w:num>
  <w:num w:numId="22">
    <w:abstractNumId w:val="13"/>
  </w:num>
  <w:num w:numId="23">
    <w:abstractNumId w:val="25"/>
  </w:num>
  <w:num w:numId="24">
    <w:abstractNumId w:val="19"/>
  </w:num>
  <w:num w:numId="25">
    <w:abstractNumId w:val="23"/>
  </w:num>
  <w:num w:numId="26">
    <w:abstractNumId w:val="24"/>
  </w:num>
  <w:num w:numId="27">
    <w:abstractNumId w:val="12"/>
  </w:num>
  <w:num w:numId="2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DF0"/>
    <w:rsid w:val="000017C1"/>
    <w:rsid w:val="000026C7"/>
    <w:rsid w:val="000028BF"/>
    <w:rsid w:val="00003314"/>
    <w:rsid w:val="00003374"/>
    <w:rsid w:val="00003D0E"/>
    <w:rsid w:val="000045BF"/>
    <w:rsid w:val="00004719"/>
    <w:rsid w:val="0000494D"/>
    <w:rsid w:val="00004B4A"/>
    <w:rsid w:val="00004C6B"/>
    <w:rsid w:val="00005B5A"/>
    <w:rsid w:val="0000621D"/>
    <w:rsid w:val="000072AF"/>
    <w:rsid w:val="000077CF"/>
    <w:rsid w:val="00007800"/>
    <w:rsid w:val="000079AC"/>
    <w:rsid w:val="000106BC"/>
    <w:rsid w:val="00011B9C"/>
    <w:rsid w:val="00011BBE"/>
    <w:rsid w:val="00011FB8"/>
    <w:rsid w:val="00012038"/>
    <w:rsid w:val="000128F6"/>
    <w:rsid w:val="00012E88"/>
    <w:rsid w:val="0001311D"/>
    <w:rsid w:val="00013122"/>
    <w:rsid w:val="00014190"/>
    <w:rsid w:val="000142CE"/>
    <w:rsid w:val="00014620"/>
    <w:rsid w:val="00014EDE"/>
    <w:rsid w:val="0001535A"/>
    <w:rsid w:val="00015803"/>
    <w:rsid w:val="00015DD6"/>
    <w:rsid w:val="00016046"/>
    <w:rsid w:val="0001612A"/>
    <w:rsid w:val="00016379"/>
    <w:rsid w:val="000169A3"/>
    <w:rsid w:val="0001705C"/>
    <w:rsid w:val="0001715A"/>
    <w:rsid w:val="000172DE"/>
    <w:rsid w:val="00017EC2"/>
    <w:rsid w:val="00020DB0"/>
    <w:rsid w:val="0002163F"/>
    <w:rsid w:val="00021B8F"/>
    <w:rsid w:val="0002229F"/>
    <w:rsid w:val="00022D01"/>
    <w:rsid w:val="00022D85"/>
    <w:rsid w:val="000238C2"/>
    <w:rsid w:val="00023EF6"/>
    <w:rsid w:val="0002401E"/>
    <w:rsid w:val="0002411C"/>
    <w:rsid w:val="00024B4C"/>
    <w:rsid w:val="00024E1D"/>
    <w:rsid w:val="0002509C"/>
    <w:rsid w:val="000252E2"/>
    <w:rsid w:val="000252EB"/>
    <w:rsid w:val="000253AD"/>
    <w:rsid w:val="00025671"/>
    <w:rsid w:val="00025A7B"/>
    <w:rsid w:val="00025D8F"/>
    <w:rsid w:val="00025F48"/>
    <w:rsid w:val="00026146"/>
    <w:rsid w:val="0002700B"/>
    <w:rsid w:val="0002712A"/>
    <w:rsid w:val="000277F7"/>
    <w:rsid w:val="000279ED"/>
    <w:rsid w:val="000279F2"/>
    <w:rsid w:val="000305EC"/>
    <w:rsid w:val="00030761"/>
    <w:rsid w:val="000310BC"/>
    <w:rsid w:val="00031B33"/>
    <w:rsid w:val="00031D74"/>
    <w:rsid w:val="00032026"/>
    <w:rsid w:val="00032BD3"/>
    <w:rsid w:val="00033663"/>
    <w:rsid w:val="00033E83"/>
    <w:rsid w:val="000343C8"/>
    <w:rsid w:val="000349AA"/>
    <w:rsid w:val="00035278"/>
    <w:rsid w:val="00035969"/>
    <w:rsid w:val="00035B53"/>
    <w:rsid w:val="00036E11"/>
    <w:rsid w:val="0003718F"/>
    <w:rsid w:val="00037712"/>
    <w:rsid w:val="000379F0"/>
    <w:rsid w:val="000400B2"/>
    <w:rsid w:val="00040DF8"/>
    <w:rsid w:val="000413BD"/>
    <w:rsid w:val="0004180B"/>
    <w:rsid w:val="00041A67"/>
    <w:rsid w:val="00042D90"/>
    <w:rsid w:val="0004371D"/>
    <w:rsid w:val="0004386F"/>
    <w:rsid w:val="00043CF0"/>
    <w:rsid w:val="00044231"/>
    <w:rsid w:val="00045530"/>
    <w:rsid w:val="0004631B"/>
    <w:rsid w:val="00046DA0"/>
    <w:rsid w:val="00047650"/>
    <w:rsid w:val="000501A3"/>
    <w:rsid w:val="000503AA"/>
    <w:rsid w:val="000503E9"/>
    <w:rsid w:val="00051234"/>
    <w:rsid w:val="0005232D"/>
    <w:rsid w:val="00052484"/>
    <w:rsid w:val="00052869"/>
    <w:rsid w:val="00052B56"/>
    <w:rsid w:val="00052F54"/>
    <w:rsid w:val="000533B5"/>
    <w:rsid w:val="00053B03"/>
    <w:rsid w:val="0005405C"/>
    <w:rsid w:val="00054087"/>
    <w:rsid w:val="0005412C"/>
    <w:rsid w:val="000542DB"/>
    <w:rsid w:val="00054DEF"/>
    <w:rsid w:val="000550D5"/>
    <w:rsid w:val="00055409"/>
    <w:rsid w:val="0005549F"/>
    <w:rsid w:val="00055573"/>
    <w:rsid w:val="0005656D"/>
    <w:rsid w:val="000566FD"/>
    <w:rsid w:val="00056980"/>
    <w:rsid w:val="0005764B"/>
    <w:rsid w:val="00060261"/>
    <w:rsid w:val="00060344"/>
    <w:rsid w:val="000604C5"/>
    <w:rsid w:val="000606EE"/>
    <w:rsid w:val="00060E58"/>
    <w:rsid w:val="000614AB"/>
    <w:rsid w:val="00062187"/>
    <w:rsid w:val="000622D0"/>
    <w:rsid w:val="000625FF"/>
    <w:rsid w:val="00062E9C"/>
    <w:rsid w:val="00063494"/>
    <w:rsid w:val="00063B8E"/>
    <w:rsid w:val="0006422D"/>
    <w:rsid w:val="00064407"/>
    <w:rsid w:val="0006501B"/>
    <w:rsid w:val="000652EF"/>
    <w:rsid w:val="00066179"/>
    <w:rsid w:val="00066634"/>
    <w:rsid w:val="00066CE2"/>
    <w:rsid w:val="00067A4B"/>
    <w:rsid w:val="00070CCF"/>
    <w:rsid w:val="00070E3C"/>
    <w:rsid w:val="00070EE6"/>
    <w:rsid w:val="000715A0"/>
    <w:rsid w:val="000722C1"/>
    <w:rsid w:val="000727A0"/>
    <w:rsid w:val="00072843"/>
    <w:rsid w:val="000728C5"/>
    <w:rsid w:val="00072E95"/>
    <w:rsid w:val="00073416"/>
    <w:rsid w:val="000735DA"/>
    <w:rsid w:val="00073FD0"/>
    <w:rsid w:val="00074260"/>
    <w:rsid w:val="00074AC1"/>
    <w:rsid w:val="00074AE3"/>
    <w:rsid w:val="00074D1E"/>
    <w:rsid w:val="000757AD"/>
    <w:rsid w:val="00075E58"/>
    <w:rsid w:val="00076869"/>
    <w:rsid w:val="0007695B"/>
    <w:rsid w:val="0007702D"/>
    <w:rsid w:val="00077356"/>
    <w:rsid w:val="00077C35"/>
    <w:rsid w:val="00077D52"/>
    <w:rsid w:val="00081151"/>
    <w:rsid w:val="00081461"/>
    <w:rsid w:val="00081782"/>
    <w:rsid w:val="00081F45"/>
    <w:rsid w:val="0008264A"/>
    <w:rsid w:val="00083568"/>
    <w:rsid w:val="00083A3A"/>
    <w:rsid w:val="00083AD1"/>
    <w:rsid w:val="00083F91"/>
    <w:rsid w:val="00084204"/>
    <w:rsid w:val="0008430A"/>
    <w:rsid w:val="00084498"/>
    <w:rsid w:val="00084589"/>
    <w:rsid w:val="00084CA9"/>
    <w:rsid w:val="00085300"/>
    <w:rsid w:val="00085630"/>
    <w:rsid w:val="0008642D"/>
    <w:rsid w:val="00086A11"/>
    <w:rsid w:val="00086B65"/>
    <w:rsid w:val="0008781B"/>
    <w:rsid w:val="0008784D"/>
    <w:rsid w:val="00090D49"/>
    <w:rsid w:val="0009169C"/>
    <w:rsid w:val="00091BC8"/>
    <w:rsid w:val="00091EFB"/>
    <w:rsid w:val="0009265B"/>
    <w:rsid w:val="00092809"/>
    <w:rsid w:val="00092B3C"/>
    <w:rsid w:val="000931B7"/>
    <w:rsid w:val="000935CF"/>
    <w:rsid w:val="000938A3"/>
    <w:rsid w:val="00093B9E"/>
    <w:rsid w:val="0009474E"/>
    <w:rsid w:val="00094B65"/>
    <w:rsid w:val="00094CE3"/>
    <w:rsid w:val="00095C29"/>
    <w:rsid w:val="00096177"/>
    <w:rsid w:val="00096633"/>
    <w:rsid w:val="000967B1"/>
    <w:rsid w:val="00096C7A"/>
    <w:rsid w:val="00096FD7"/>
    <w:rsid w:val="00097EC8"/>
    <w:rsid w:val="000A0451"/>
    <w:rsid w:val="000A0C10"/>
    <w:rsid w:val="000A0E01"/>
    <w:rsid w:val="000A0F95"/>
    <w:rsid w:val="000A12A0"/>
    <w:rsid w:val="000A12AC"/>
    <w:rsid w:val="000A1526"/>
    <w:rsid w:val="000A1A7C"/>
    <w:rsid w:val="000A1F60"/>
    <w:rsid w:val="000A271B"/>
    <w:rsid w:val="000A32B6"/>
    <w:rsid w:val="000A32F8"/>
    <w:rsid w:val="000A3449"/>
    <w:rsid w:val="000A4522"/>
    <w:rsid w:val="000A489D"/>
    <w:rsid w:val="000A4FC9"/>
    <w:rsid w:val="000A5960"/>
    <w:rsid w:val="000A6040"/>
    <w:rsid w:val="000A61C6"/>
    <w:rsid w:val="000A61CF"/>
    <w:rsid w:val="000A6414"/>
    <w:rsid w:val="000A6DBD"/>
    <w:rsid w:val="000A6EC2"/>
    <w:rsid w:val="000A6F73"/>
    <w:rsid w:val="000A7401"/>
    <w:rsid w:val="000A748E"/>
    <w:rsid w:val="000A7A3E"/>
    <w:rsid w:val="000B047F"/>
    <w:rsid w:val="000B0570"/>
    <w:rsid w:val="000B0D73"/>
    <w:rsid w:val="000B169C"/>
    <w:rsid w:val="000B1B26"/>
    <w:rsid w:val="000B1D26"/>
    <w:rsid w:val="000B1F93"/>
    <w:rsid w:val="000B21D8"/>
    <w:rsid w:val="000B220B"/>
    <w:rsid w:val="000B2ACA"/>
    <w:rsid w:val="000B2B60"/>
    <w:rsid w:val="000B3171"/>
    <w:rsid w:val="000B3560"/>
    <w:rsid w:val="000B3D81"/>
    <w:rsid w:val="000B3F13"/>
    <w:rsid w:val="000B3FD4"/>
    <w:rsid w:val="000B40EB"/>
    <w:rsid w:val="000B495C"/>
    <w:rsid w:val="000B536E"/>
    <w:rsid w:val="000B5941"/>
    <w:rsid w:val="000B59DF"/>
    <w:rsid w:val="000B59E8"/>
    <w:rsid w:val="000B5B23"/>
    <w:rsid w:val="000B61F3"/>
    <w:rsid w:val="000B684B"/>
    <w:rsid w:val="000B6A06"/>
    <w:rsid w:val="000B6AA8"/>
    <w:rsid w:val="000B716D"/>
    <w:rsid w:val="000B7462"/>
    <w:rsid w:val="000B7B28"/>
    <w:rsid w:val="000C0601"/>
    <w:rsid w:val="000C0B2C"/>
    <w:rsid w:val="000C0E8D"/>
    <w:rsid w:val="000C0FAE"/>
    <w:rsid w:val="000C100A"/>
    <w:rsid w:val="000C1068"/>
    <w:rsid w:val="000C12EB"/>
    <w:rsid w:val="000C133E"/>
    <w:rsid w:val="000C1A9F"/>
    <w:rsid w:val="000C1AB0"/>
    <w:rsid w:val="000C1EB7"/>
    <w:rsid w:val="000C1FF3"/>
    <w:rsid w:val="000C2472"/>
    <w:rsid w:val="000C25B8"/>
    <w:rsid w:val="000C2ACE"/>
    <w:rsid w:val="000C32C9"/>
    <w:rsid w:val="000C374D"/>
    <w:rsid w:val="000C3F7D"/>
    <w:rsid w:val="000C5F1A"/>
    <w:rsid w:val="000C60B6"/>
    <w:rsid w:val="000C64E5"/>
    <w:rsid w:val="000C6AE0"/>
    <w:rsid w:val="000C6D78"/>
    <w:rsid w:val="000D01A5"/>
    <w:rsid w:val="000D043D"/>
    <w:rsid w:val="000D0477"/>
    <w:rsid w:val="000D2109"/>
    <w:rsid w:val="000D287F"/>
    <w:rsid w:val="000D2ABB"/>
    <w:rsid w:val="000D2DD6"/>
    <w:rsid w:val="000D2E0F"/>
    <w:rsid w:val="000D374D"/>
    <w:rsid w:val="000D3F09"/>
    <w:rsid w:val="000D3F77"/>
    <w:rsid w:val="000D5232"/>
    <w:rsid w:val="000D5264"/>
    <w:rsid w:val="000D5AD9"/>
    <w:rsid w:val="000D6CE5"/>
    <w:rsid w:val="000D6D07"/>
    <w:rsid w:val="000D6F2A"/>
    <w:rsid w:val="000D712B"/>
    <w:rsid w:val="000D7D07"/>
    <w:rsid w:val="000D7D3E"/>
    <w:rsid w:val="000E1893"/>
    <w:rsid w:val="000E1FEA"/>
    <w:rsid w:val="000E259B"/>
    <w:rsid w:val="000E37FE"/>
    <w:rsid w:val="000E3DDF"/>
    <w:rsid w:val="000E415F"/>
    <w:rsid w:val="000E428B"/>
    <w:rsid w:val="000E4799"/>
    <w:rsid w:val="000E4A06"/>
    <w:rsid w:val="000E4F86"/>
    <w:rsid w:val="000E6892"/>
    <w:rsid w:val="000E6B31"/>
    <w:rsid w:val="000E6EC0"/>
    <w:rsid w:val="000E6F55"/>
    <w:rsid w:val="000E703F"/>
    <w:rsid w:val="000E756E"/>
    <w:rsid w:val="000E76EB"/>
    <w:rsid w:val="000E7AB4"/>
    <w:rsid w:val="000E7EC5"/>
    <w:rsid w:val="000F0B00"/>
    <w:rsid w:val="000F1729"/>
    <w:rsid w:val="000F2AF2"/>
    <w:rsid w:val="000F2F46"/>
    <w:rsid w:val="000F2F4F"/>
    <w:rsid w:val="000F3B6E"/>
    <w:rsid w:val="000F3DBC"/>
    <w:rsid w:val="000F4826"/>
    <w:rsid w:val="000F5C6E"/>
    <w:rsid w:val="000F643E"/>
    <w:rsid w:val="000F73AE"/>
    <w:rsid w:val="000F7584"/>
    <w:rsid w:val="0010011D"/>
    <w:rsid w:val="00100726"/>
    <w:rsid w:val="001008F2"/>
    <w:rsid w:val="00100AA1"/>
    <w:rsid w:val="0010100A"/>
    <w:rsid w:val="0010111A"/>
    <w:rsid w:val="00101223"/>
    <w:rsid w:val="00101B3B"/>
    <w:rsid w:val="0010221D"/>
    <w:rsid w:val="00103545"/>
    <w:rsid w:val="00103904"/>
    <w:rsid w:val="00103942"/>
    <w:rsid w:val="00103AC6"/>
    <w:rsid w:val="0010432B"/>
    <w:rsid w:val="001046E5"/>
    <w:rsid w:val="001049EC"/>
    <w:rsid w:val="00105297"/>
    <w:rsid w:val="00105D8B"/>
    <w:rsid w:val="00106516"/>
    <w:rsid w:val="00106DED"/>
    <w:rsid w:val="00106E6B"/>
    <w:rsid w:val="001070F1"/>
    <w:rsid w:val="00107234"/>
    <w:rsid w:val="001074B8"/>
    <w:rsid w:val="0010797A"/>
    <w:rsid w:val="00107DE4"/>
    <w:rsid w:val="00107ECB"/>
    <w:rsid w:val="001105BA"/>
    <w:rsid w:val="0011075D"/>
    <w:rsid w:val="00111066"/>
    <w:rsid w:val="00111D65"/>
    <w:rsid w:val="00114121"/>
    <w:rsid w:val="0011427A"/>
    <w:rsid w:val="00114C3E"/>
    <w:rsid w:val="00115183"/>
    <w:rsid w:val="00115205"/>
    <w:rsid w:val="00115225"/>
    <w:rsid w:val="00116038"/>
    <w:rsid w:val="0011610D"/>
    <w:rsid w:val="001165A4"/>
    <w:rsid w:val="001170B8"/>
    <w:rsid w:val="00117305"/>
    <w:rsid w:val="00117C6C"/>
    <w:rsid w:val="00117E9C"/>
    <w:rsid w:val="001202D6"/>
    <w:rsid w:val="001204F7"/>
    <w:rsid w:val="00120738"/>
    <w:rsid w:val="00120BC8"/>
    <w:rsid w:val="00121572"/>
    <w:rsid w:val="001222D8"/>
    <w:rsid w:val="00122390"/>
    <w:rsid w:val="001223F4"/>
    <w:rsid w:val="0012305A"/>
    <w:rsid w:val="00123775"/>
    <w:rsid w:val="00124385"/>
    <w:rsid w:val="00124AF1"/>
    <w:rsid w:val="001250DE"/>
    <w:rsid w:val="00125946"/>
    <w:rsid w:val="00125BD5"/>
    <w:rsid w:val="00125CEC"/>
    <w:rsid w:val="001269E4"/>
    <w:rsid w:val="00126BB7"/>
    <w:rsid w:val="00130391"/>
    <w:rsid w:val="00130545"/>
    <w:rsid w:val="00131449"/>
    <w:rsid w:val="001317CC"/>
    <w:rsid w:val="00132102"/>
    <w:rsid w:val="00132981"/>
    <w:rsid w:val="00133280"/>
    <w:rsid w:val="00133A4D"/>
    <w:rsid w:val="00133B04"/>
    <w:rsid w:val="00134149"/>
    <w:rsid w:val="001348EE"/>
    <w:rsid w:val="00134CE9"/>
    <w:rsid w:val="00134D33"/>
    <w:rsid w:val="00134E1E"/>
    <w:rsid w:val="0013530E"/>
    <w:rsid w:val="001354FF"/>
    <w:rsid w:val="0013561B"/>
    <w:rsid w:val="0013598F"/>
    <w:rsid w:val="00135B35"/>
    <w:rsid w:val="00135D85"/>
    <w:rsid w:val="00136396"/>
    <w:rsid w:val="001364B3"/>
    <w:rsid w:val="0013669D"/>
    <w:rsid w:val="00137087"/>
    <w:rsid w:val="001374BA"/>
    <w:rsid w:val="001375B4"/>
    <w:rsid w:val="00137C3F"/>
    <w:rsid w:val="00137D68"/>
    <w:rsid w:val="00137E22"/>
    <w:rsid w:val="001406E9"/>
    <w:rsid w:val="00140F9D"/>
    <w:rsid w:val="00140FF7"/>
    <w:rsid w:val="0014119F"/>
    <w:rsid w:val="001418D2"/>
    <w:rsid w:val="0014220D"/>
    <w:rsid w:val="00142591"/>
    <w:rsid w:val="0014344F"/>
    <w:rsid w:val="001435B0"/>
    <w:rsid w:val="00143E61"/>
    <w:rsid w:val="00145B7B"/>
    <w:rsid w:val="001468D3"/>
    <w:rsid w:val="001469C6"/>
    <w:rsid w:val="00146BA6"/>
    <w:rsid w:val="00147364"/>
    <w:rsid w:val="00147688"/>
    <w:rsid w:val="0014787B"/>
    <w:rsid w:val="001479D5"/>
    <w:rsid w:val="00147E43"/>
    <w:rsid w:val="00147F2E"/>
    <w:rsid w:val="00150642"/>
    <w:rsid w:val="001506D1"/>
    <w:rsid w:val="001509DE"/>
    <w:rsid w:val="00150F52"/>
    <w:rsid w:val="0015199C"/>
    <w:rsid w:val="001526D9"/>
    <w:rsid w:val="00152CA0"/>
    <w:rsid w:val="00152E58"/>
    <w:rsid w:val="00152E7D"/>
    <w:rsid w:val="00153258"/>
    <w:rsid w:val="001543D7"/>
    <w:rsid w:val="00154843"/>
    <w:rsid w:val="00154CF8"/>
    <w:rsid w:val="001553D4"/>
    <w:rsid w:val="001559DA"/>
    <w:rsid w:val="00155FA5"/>
    <w:rsid w:val="0015692E"/>
    <w:rsid w:val="00156A8B"/>
    <w:rsid w:val="00156DFA"/>
    <w:rsid w:val="00157C43"/>
    <w:rsid w:val="00157E50"/>
    <w:rsid w:val="00161052"/>
    <w:rsid w:val="00162120"/>
    <w:rsid w:val="001634E8"/>
    <w:rsid w:val="0016354A"/>
    <w:rsid w:val="00163D8B"/>
    <w:rsid w:val="001641B0"/>
    <w:rsid w:val="00164A63"/>
    <w:rsid w:val="00165032"/>
    <w:rsid w:val="001651E8"/>
    <w:rsid w:val="00165545"/>
    <w:rsid w:val="001664E5"/>
    <w:rsid w:val="00166599"/>
    <w:rsid w:val="00166955"/>
    <w:rsid w:val="00166AA4"/>
    <w:rsid w:val="00166EB8"/>
    <w:rsid w:val="001704F9"/>
    <w:rsid w:val="00170519"/>
    <w:rsid w:val="001708E6"/>
    <w:rsid w:val="00170E12"/>
    <w:rsid w:val="001710DC"/>
    <w:rsid w:val="0017128C"/>
    <w:rsid w:val="00171578"/>
    <w:rsid w:val="0017162F"/>
    <w:rsid w:val="00171A3A"/>
    <w:rsid w:val="00171D7C"/>
    <w:rsid w:val="00171E84"/>
    <w:rsid w:val="001721AA"/>
    <w:rsid w:val="00172AF6"/>
    <w:rsid w:val="00172E1D"/>
    <w:rsid w:val="00173062"/>
    <w:rsid w:val="00173AA4"/>
    <w:rsid w:val="00174409"/>
    <w:rsid w:val="00174FD8"/>
    <w:rsid w:val="00175335"/>
    <w:rsid w:val="001759EE"/>
    <w:rsid w:val="0017614A"/>
    <w:rsid w:val="00176751"/>
    <w:rsid w:val="00176BAA"/>
    <w:rsid w:val="00176EFF"/>
    <w:rsid w:val="00177836"/>
    <w:rsid w:val="00177A86"/>
    <w:rsid w:val="00177ADE"/>
    <w:rsid w:val="00177F29"/>
    <w:rsid w:val="001803E9"/>
    <w:rsid w:val="001804CA"/>
    <w:rsid w:val="00180A13"/>
    <w:rsid w:val="00180A7B"/>
    <w:rsid w:val="001812AB"/>
    <w:rsid w:val="00182034"/>
    <w:rsid w:val="00182351"/>
    <w:rsid w:val="00182829"/>
    <w:rsid w:val="0018286B"/>
    <w:rsid w:val="00182C45"/>
    <w:rsid w:val="00182EE0"/>
    <w:rsid w:val="001833FC"/>
    <w:rsid w:val="00183934"/>
    <w:rsid w:val="00183BF2"/>
    <w:rsid w:val="00184F54"/>
    <w:rsid w:val="001852E0"/>
    <w:rsid w:val="0018536B"/>
    <w:rsid w:val="0018542D"/>
    <w:rsid w:val="001855D0"/>
    <w:rsid w:val="001866B9"/>
    <w:rsid w:val="00186727"/>
    <w:rsid w:val="00186CEA"/>
    <w:rsid w:val="00186D8D"/>
    <w:rsid w:val="00186E9A"/>
    <w:rsid w:val="0018714F"/>
    <w:rsid w:val="00187B8E"/>
    <w:rsid w:val="00190D4F"/>
    <w:rsid w:val="00190F35"/>
    <w:rsid w:val="00191360"/>
    <w:rsid w:val="00192522"/>
    <w:rsid w:val="0019254E"/>
    <w:rsid w:val="001927C1"/>
    <w:rsid w:val="00192A35"/>
    <w:rsid w:val="00192C75"/>
    <w:rsid w:val="00192D63"/>
    <w:rsid w:val="001937F5"/>
    <w:rsid w:val="001941CB"/>
    <w:rsid w:val="001943CD"/>
    <w:rsid w:val="00194484"/>
    <w:rsid w:val="001950F1"/>
    <w:rsid w:val="00195DD3"/>
    <w:rsid w:val="0019707C"/>
    <w:rsid w:val="001971FE"/>
    <w:rsid w:val="0019734F"/>
    <w:rsid w:val="001A04B3"/>
    <w:rsid w:val="001A0823"/>
    <w:rsid w:val="001A0A59"/>
    <w:rsid w:val="001A1413"/>
    <w:rsid w:val="001A1416"/>
    <w:rsid w:val="001A17C0"/>
    <w:rsid w:val="001A1899"/>
    <w:rsid w:val="001A1B73"/>
    <w:rsid w:val="001A2464"/>
    <w:rsid w:val="001A2928"/>
    <w:rsid w:val="001A2F5C"/>
    <w:rsid w:val="001A3B31"/>
    <w:rsid w:val="001A3DFB"/>
    <w:rsid w:val="001A494F"/>
    <w:rsid w:val="001A49EA"/>
    <w:rsid w:val="001A542D"/>
    <w:rsid w:val="001A637D"/>
    <w:rsid w:val="001A69B4"/>
    <w:rsid w:val="001A6F45"/>
    <w:rsid w:val="001A6F57"/>
    <w:rsid w:val="001A77BB"/>
    <w:rsid w:val="001A7A4A"/>
    <w:rsid w:val="001A7C79"/>
    <w:rsid w:val="001B0027"/>
    <w:rsid w:val="001B0202"/>
    <w:rsid w:val="001B1263"/>
    <w:rsid w:val="001B1DC8"/>
    <w:rsid w:val="001B1F9F"/>
    <w:rsid w:val="001B23EC"/>
    <w:rsid w:val="001B2A22"/>
    <w:rsid w:val="001B2EF3"/>
    <w:rsid w:val="001B3334"/>
    <w:rsid w:val="001B3DDC"/>
    <w:rsid w:val="001B4B6B"/>
    <w:rsid w:val="001B4C27"/>
    <w:rsid w:val="001B52F1"/>
    <w:rsid w:val="001B5463"/>
    <w:rsid w:val="001B5959"/>
    <w:rsid w:val="001B6084"/>
    <w:rsid w:val="001B60D1"/>
    <w:rsid w:val="001B6579"/>
    <w:rsid w:val="001B6BB4"/>
    <w:rsid w:val="001B6D58"/>
    <w:rsid w:val="001B6E0A"/>
    <w:rsid w:val="001B6E9B"/>
    <w:rsid w:val="001B6EF3"/>
    <w:rsid w:val="001B756D"/>
    <w:rsid w:val="001B7705"/>
    <w:rsid w:val="001B7800"/>
    <w:rsid w:val="001B7FDA"/>
    <w:rsid w:val="001C02B3"/>
    <w:rsid w:val="001C0CD7"/>
    <w:rsid w:val="001C0D86"/>
    <w:rsid w:val="001C1054"/>
    <w:rsid w:val="001C1AC8"/>
    <w:rsid w:val="001C2396"/>
    <w:rsid w:val="001C26E2"/>
    <w:rsid w:val="001C2713"/>
    <w:rsid w:val="001C2779"/>
    <w:rsid w:val="001C2BCA"/>
    <w:rsid w:val="001C2FCA"/>
    <w:rsid w:val="001C36FC"/>
    <w:rsid w:val="001C3709"/>
    <w:rsid w:val="001C3719"/>
    <w:rsid w:val="001C3E79"/>
    <w:rsid w:val="001C54B8"/>
    <w:rsid w:val="001C5C38"/>
    <w:rsid w:val="001C636D"/>
    <w:rsid w:val="001C6451"/>
    <w:rsid w:val="001C6E59"/>
    <w:rsid w:val="001C6ECC"/>
    <w:rsid w:val="001C7118"/>
    <w:rsid w:val="001C7A17"/>
    <w:rsid w:val="001C7DCB"/>
    <w:rsid w:val="001D02B5"/>
    <w:rsid w:val="001D10C7"/>
    <w:rsid w:val="001D2A08"/>
    <w:rsid w:val="001D3A93"/>
    <w:rsid w:val="001D3DB7"/>
    <w:rsid w:val="001D4471"/>
    <w:rsid w:val="001D451B"/>
    <w:rsid w:val="001D48EE"/>
    <w:rsid w:val="001D4B6D"/>
    <w:rsid w:val="001D535B"/>
    <w:rsid w:val="001D549E"/>
    <w:rsid w:val="001D5BDF"/>
    <w:rsid w:val="001D5C44"/>
    <w:rsid w:val="001D5D6C"/>
    <w:rsid w:val="001D5E0E"/>
    <w:rsid w:val="001D61C4"/>
    <w:rsid w:val="001D6532"/>
    <w:rsid w:val="001D65D6"/>
    <w:rsid w:val="001D6739"/>
    <w:rsid w:val="001D67CF"/>
    <w:rsid w:val="001D6E49"/>
    <w:rsid w:val="001D6EF0"/>
    <w:rsid w:val="001D756F"/>
    <w:rsid w:val="001D78DD"/>
    <w:rsid w:val="001D7FD1"/>
    <w:rsid w:val="001E01E9"/>
    <w:rsid w:val="001E06A7"/>
    <w:rsid w:val="001E08E1"/>
    <w:rsid w:val="001E0CC1"/>
    <w:rsid w:val="001E19DA"/>
    <w:rsid w:val="001E1B1A"/>
    <w:rsid w:val="001E235F"/>
    <w:rsid w:val="001E2EC4"/>
    <w:rsid w:val="001E34E4"/>
    <w:rsid w:val="001E3D7A"/>
    <w:rsid w:val="001E3F53"/>
    <w:rsid w:val="001E47EE"/>
    <w:rsid w:val="001E4F7D"/>
    <w:rsid w:val="001E5295"/>
    <w:rsid w:val="001E54ED"/>
    <w:rsid w:val="001E584E"/>
    <w:rsid w:val="001E59EF"/>
    <w:rsid w:val="001E5AD3"/>
    <w:rsid w:val="001E5FF5"/>
    <w:rsid w:val="001E62E4"/>
    <w:rsid w:val="001E6577"/>
    <w:rsid w:val="001E6722"/>
    <w:rsid w:val="001E6CDD"/>
    <w:rsid w:val="001E747C"/>
    <w:rsid w:val="001E7792"/>
    <w:rsid w:val="001E7882"/>
    <w:rsid w:val="001E7F94"/>
    <w:rsid w:val="001F034C"/>
    <w:rsid w:val="001F066C"/>
    <w:rsid w:val="001F0C9C"/>
    <w:rsid w:val="001F1195"/>
    <w:rsid w:val="001F122C"/>
    <w:rsid w:val="001F14C8"/>
    <w:rsid w:val="001F18B5"/>
    <w:rsid w:val="001F28CD"/>
    <w:rsid w:val="001F293A"/>
    <w:rsid w:val="001F390C"/>
    <w:rsid w:val="001F3E02"/>
    <w:rsid w:val="001F4CD0"/>
    <w:rsid w:val="001F50EA"/>
    <w:rsid w:val="001F5119"/>
    <w:rsid w:val="001F5A35"/>
    <w:rsid w:val="001F7831"/>
    <w:rsid w:val="0020041C"/>
    <w:rsid w:val="00200AE2"/>
    <w:rsid w:val="00201021"/>
    <w:rsid w:val="00201490"/>
    <w:rsid w:val="002018F0"/>
    <w:rsid w:val="00201C06"/>
    <w:rsid w:val="00201D9D"/>
    <w:rsid w:val="00201E22"/>
    <w:rsid w:val="0020201B"/>
    <w:rsid w:val="002020BC"/>
    <w:rsid w:val="0020253C"/>
    <w:rsid w:val="00202663"/>
    <w:rsid w:val="00203370"/>
    <w:rsid w:val="002034C8"/>
    <w:rsid w:val="00203A77"/>
    <w:rsid w:val="00203F50"/>
    <w:rsid w:val="00204129"/>
    <w:rsid w:val="002043BD"/>
    <w:rsid w:val="002046EC"/>
    <w:rsid w:val="002048CA"/>
    <w:rsid w:val="002056C8"/>
    <w:rsid w:val="00205ECC"/>
    <w:rsid w:val="00206A4B"/>
    <w:rsid w:val="00207DC4"/>
    <w:rsid w:val="00210568"/>
    <w:rsid w:val="0021084C"/>
    <w:rsid w:val="00210DD0"/>
    <w:rsid w:val="00211842"/>
    <w:rsid w:val="00211AC0"/>
    <w:rsid w:val="00211E59"/>
    <w:rsid w:val="00211E77"/>
    <w:rsid w:val="00212484"/>
    <w:rsid w:val="002124C2"/>
    <w:rsid w:val="00212D4D"/>
    <w:rsid w:val="00212DD7"/>
    <w:rsid w:val="00212E5F"/>
    <w:rsid w:val="0021359A"/>
    <w:rsid w:val="002135C1"/>
    <w:rsid w:val="0021377F"/>
    <w:rsid w:val="002138C8"/>
    <w:rsid w:val="00213FAC"/>
    <w:rsid w:val="00214CC5"/>
    <w:rsid w:val="00215458"/>
    <w:rsid w:val="00215A44"/>
    <w:rsid w:val="00215DB6"/>
    <w:rsid w:val="0021621C"/>
    <w:rsid w:val="00216648"/>
    <w:rsid w:val="002176F1"/>
    <w:rsid w:val="00217A68"/>
    <w:rsid w:val="00220BFC"/>
    <w:rsid w:val="00221179"/>
    <w:rsid w:val="00221191"/>
    <w:rsid w:val="002214A2"/>
    <w:rsid w:val="00222615"/>
    <w:rsid w:val="002228CE"/>
    <w:rsid w:val="00222B52"/>
    <w:rsid w:val="00222DDF"/>
    <w:rsid w:val="00222FBD"/>
    <w:rsid w:val="002233AE"/>
    <w:rsid w:val="002237FF"/>
    <w:rsid w:val="00223D2B"/>
    <w:rsid w:val="00224213"/>
    <w:rsid w:val="00224389"/>
    <w:rsid w:val="00224636"/>
    <w:rsid w:val="00224D39"/>
    <w:rsid w:val="00224E84"/>
    <w:rsid w:val="00224EA9"/>
    <w:rsid w:val="00225B8F"/>
    <w:rsid w:val="0022785E"/>
    <w:rsid w:val="00230ABF"/>
    <w:rsid w:val="00230BC5"/>
    <w:rsid w:val="00230D03"/>
    <w:rsid w:val="00231A9F"/>
    <w:rsid w:val="0023200D"/>
    <w:rsid w:val="00232F31"/>
    <w:rsid w:val="00233076"/>
    <w:rsid w:val="002335EC"/>
    <w:rsid w:val="00233C98"/>
    <w:rsid w:val="00233CEA"/>
    <w:rsid w:val="00233EBE"/>
    <w:rsid w:val="00234102"/>
    <w:rsid w:val="0023419A"/>
    <w:rsid w:val="00234285"/>
    <w:rsid w:val="0023436D"/>
    <w:rsid w:val="00234A82"/>
    <w:rsid w:val="00234BCE"/>
    <w:rsid w:val="00234E33"/>
    <w:rsid w:val="00234FF7"/>
    <w:rsid w:val="002350A2"/>
    <w:rsid w:val="00235C0E"/>
    <w:rsid w:val="00235C6F"/>
    <w:rsid w:val="00236157"/>
    <w:rsid w:val="0023618B"/>
    <w:rsid w:val="00236988"/>
    <w:rsid w:val="00236B0B"/>
    <w:rsid w:val="00236E2F"/>
    <w:rsid w:val="00236E76"/>
    <w:rsid w:val="00237084"/>
    <w:rsid w:val="002374C3"/>
    <w:rsid w:val="002376C4"/>
    <w:rsid w:val="0023782D"/>
    <w:rsid w:val="00240FCB"/>
    <w:rsid w:val="00241416"/>
    <w:rsid w:val="00241955"/>
    <w:rsid w:val="00241B6B"/>
    <w:rsid w:val="00242274"/>
    <w:rsid w:val="00242E13"/>
    <w:rsid w:val="002434E4"/>
    <w:rsid w:val="002436F7"/>
    <w:rsid w:val="00243A6C"/>
    <w:rsid w:val="00243B1B"/>
    <w:rsid w:val="00244B04"/>
    <w:rsid w:val="002452C5"/>
    <w:rsid w:val="00245940"/>
    <w:rsid w:val="00245EEC"/>
    <w:rsid w:val="00246383"/>
    <w:rsid w:val="002463AD"/>
    <w:rsid w:val="0024641F"/>
    <w:rsid w:val="00247253"/>
    <w:rsid w:val="00247856"/>
    <w:rsid w:val="00250066"/>
    <w:rsid w:val="00250231"/>
    <w:rsid w:val="0025071A"/>
    <w:rsid w:val="00250966"/>
    <w:rsid w:val="00250D3E"/>
    <w:rsid w:val="002518E8"/>
    <w:rsid w:val="00251924"/>
    <w:rsid w:val="00251994"/>
    <w:rsid w:val="00252648"/>
    <w:rsid w:val="00252F33"/>
    <w:rsid w:val="0025348D"/>
    <w:rsid w:val="00253639"/>
    <w:rsid w:val="0025379E"/>
    <w:rsid w:val="00253811"/>
    <w:rsid w:val="00253E07"/>
    <w:rsid w:val="00254A35"/>
    <w:rsid w:val="00254F52"/>
    <w:rsid w:val="00255C16"/>
    <w:rsid w:val="00255C9D"/>
    <w:rsid w:val="00256CDA"/>
    <w:rsid w:val="00256E4E"/>
    <w:rsid w:val="002572C0"/>
    <w:rsid w:val="00257758"/>
    <w:rsid w:val="002577C3"/>
    <w:rsid w:val="00257BA1"/>
    <w:rsid w:val="002600F9"/>
    <w:rsid w:val="00260813"/>
    <w:rsid w:val="00261276"/>
    <w:rsid w:val="00261674"/>
    <w:rsid w:val="0026186A"/>
    <w:rsid w:val="0026249F"/>
    <w:rsid w:val="00262E00"/>
    <w:rsid w:val="002632D4"/>
    <w:rsid w:val="002633B1"/>
    <w:rsid w:val="002635DB"/>
    <w:rsid w:val="002639AC"/>
    <w:rsid w:val="00264377"/>
    <w:rsid w:val="0026449C"/>
    <w:rsid w:val="002644DD"/>
    <w:rsid w:val="002644E8"/>
    <w:rsid w:val="0026752B"/>
    <w:rsid w:val="002676FA"/>
    <w:rsid w:val="00267A92"/>
    <w:rsid w:val="00267A98"/>
    <w:rsid w:val="002701C9"/>
    <w:rsid w:val="00270542"/>
    <w:rsid w:val="002706CB"/>
    <w:rsid w:val="002706F2"/>
    <w:rsid w:val="00270870"/>
    <w:rsid w:val="002712FD"/>
    <w:rsid w:val="00271A43"/>
    <w:rsid w:val="0027212F"/>
    <w:rsid w:val="002721C1"/>
    <w:rsid w:val="002724B2"/>
    <w:rsid w:val="00272641"/>
    <w:rsid w:val="0027276E"/>
    <w:rsid w:val="0027358C"/>
    <w:rsid w:val="0027524F"/>
    <w:rsid w:val="0027538F"/>
    <w:rsid w:val="0027540C"/>
    <w:rsid w:val="00275645"/>
    <w:rsid w:val="002756A0"/>
    <w:rsid w:val="00275F97"/>
    <w:rsid w:val="002768F1"/>
    <w:rsid w:val="00276976"/>
    <w:rsid w:val="00276A79"/>
    <w:rsid w:val="00276B6F"/>
    <w:rsid w:val="00276DB3"/>
    <w:rsid w:val="0027707A"/>
    <w:rsid w:val="00280563"/>
    <w:rsid w:val="00280A9F"/>
    <w:rsid w:val="00280D5A"/>
    <w:rsid w:val="00280FAB"/>
    <w:rsid w:val="0028143C"/>
    <w:rsid w:val="00281B16"/>
    <w:rsid w:val="002821C6"/>
    <w:rsid w:val="002827DE"/>
    <w:rsid w:val="00282B67"/>
    <w:rsid w:val="002830F2"/>
    <w:rsid w:val="00283331"/>
    <w:rsid w:val="0028334B"/>
    <w:rsid w:val="0028341B"/>
    <w:rsid w:val="002834D9"/>
    <w:rsid w:val="002834F4"/>
    <w:rsid w:val="002837DE"/>
    <w:rsid w:val="0028402B"/>
    <w:rsid w:val="002841A4"/>
    <w:rsid w:val="002848DA"/>
    <w:rsid w:val="00284A83"/>
    <w:rsid w:val="00284C63"/>
    <w:rsid w:val="00284ED7"/>
    <w:rsid w:val="00285521"/>
    <w:rsid w:val="0028609D"/>
    <w:rsid w:val="0028686B"/>
    <w:rsid w:val="00286D07"/>
    <w:rsid w:val="00287061"/>
    <w:rsid w:val="00287112"/>
    <w:rsid w:val="00287A8C"/>
    <w:rsid w:val="00290111"/>
    <w:rsid w:val="00290477"/>
    <w:rsid w:val="00290633"/>
    <w:rsid w:val="002906FB"/>
    <w:rsid w:val="00290DDF"/>
    <w:rsid w:val="0029154E"/>
    <w:rsid w:val="00291A11"/>
    <w:rsid w:val="00291E9E"/>
    <w:rsid w:val="0029258E"/>
    <w:rsid w:val="0029287F"/>
    <w:rsid w:val="00292A9A"/>
    <w:rsid w:val="002939D5"/>
    <w:rsid w:val="00293C58"/>
    <w:rsid w:val="002940A3"/>
    <w:rsid w:val="002940F6"/>
    <w:rsid w:val="00294E66"/>
    <w:rsid w:val="00294E90"/>
    <w:rsid w:val="00294F91"/>
    <w:rsid w:val="0029511D"/>
    <w:rsid w:val="0029589E"/>
    <w:rsid w:val="002959DA"/>
    <w:rsid w:val="00295AB6"/>
    <w:rsid w:val="0029644D"/>
    <w:rsid w:val="00296DE1"/>
    <w:rsid w:val="00296EF2"/>
    <w:rsid w:val="00297510"/>
    <w:rsid w:val="002A013A"/>
    <w:rsid w:val="002A0402"/>
    <w:rsid w:val="002A0D12"/>
    <w:rsid w:val="002A10CE"/>
    <w:rsid w:val="002A18CA"/>
    <w:rsid w:val="002A1A6E"/>
    <w:rsid w:val="002A1AEF"/>
    <w:rsid w:val="002A2F51"/>
    <w:rsid w:val="002A3328"/>
    <w:rsid w:val="002A3962"/>
    <w:rsid w:val="002A4F11"/>
    <w:rsid w:val="002A4F26"/>
    <w:rsid w:val="002A583B"/>
    <w:rsid w:val="002A5E04"/>
    <w:rsid w:val="002A64DA"/>
    <w:rsid w:val="002A675B"/>
    <w:rsid w:val="002A6BEA"/>
    <w:rsid w:val="002A6C01"/>
    <w:rsid w:val="002A6E4A"/>
    <w:rsid w:val="002A6EA4"/>
    <w:rsid w:val="002A7099"/>
    <w:rsid w:val="002A7170"/>
    <w:rsid w:val="002A7498"/>
    <w:rsid w:val="002A76A4"/>
    <w:rsid w:val="002B0265"/>
    <w:rsid w:val="002B0357"/>
    <w:rsid w:val="002B08E6"/>
    <w:rsid w:val="002B0C66"/>
    <w:rsid w:val="002B1C4A"/>
    <w:rsid w:val="002B1C9B"/>
    <w:rsid w:val="002B29D3"/>
    <w:rsid w:val="002B349B"/>
    <w:rsid w:val="002B34AF"/>
    <w:rsid w:val="002B35D6"/>
    <w:rsid w:val="002B39D1"/>
    <w:rsid w:val="002B3C6F"/>
    <w:rsid w:val="002B45A0"/>
    <w:rsid w:val="002B5162"/>
    <w:rsid w:val="002B5256"/>
    <w:rsid w:val="002B66B0"/>
    <w:rsid w:val="002B6A7B"/>
    <w:rsid w:val="002B73E8"/>
    <w:rsid w:val="002B7BCF"/>
    <w:rsid w:val="002B7C33"/>
    <w:rsid w:val="002B7C39"/>
    <w:rsid w:val="002C0139"/>
    <w:rsid w:val="002C075A"/>
    <w:rsid w:val="002C0810"/>
    <w:rsid w:val="002C0BB1"/>
    <w:rsid w:val="002C0D01"/>
    <w:rsid w:val="002C1739"/>
    <w:rsid w:val="002C216B"/>
    <w:rsid w:val="002C2D69"/>
    <w:rsid w:val="002C31C2"/>
    <w:rsid w:val="002C4254"/>
    <w:rsid w:val="002C4670"/>
    <w:rsid w:val="002C4947"/>
    <w:rsid w:val="002C5B0C"/>
    <w:rsid w:val="002C5BAD"/>
    <w:rsid w:val="002C653A"/>
    <w:rsid w:val="002C6B73"/>
    <w:rsid w:val="002C6C4E"/>
    <w:rsid w:val="002C6FB8"/>
    <w:rsid w:val="002C7067"/>
    <w:rsid w:val="002C7809"/>
    <w:rsid w:val="002C79AF"/>
    <w:rsid w:val="002D023C"/>
    <w:rsid w:val="002D07D3"/>
    <w:rsid w:val="002D08C3"/>
    <w:rsid w:val="002D08DF"/>
    <w:rsid w:val="002D1278"/>
    <w:rsid w:val="002D19B1"/>
    <w:rsid w:val="002D1ABB"/>
    <w:rsid w:val="002D1DDB"/>
    <w:rsid w:val="002D2214"/>
    <w:rsid w:val="002D2247"/>
    <w:rsid w:val="002D2C5A"/>
    <w:rsid w:val="002D3E82"/>
    <w:rsid w:val="002D44B3"/>
    <w:rsid w:val="002D47C5"/>
    <w:rsid w:val="002D5A13"/>
    <w:rsid w:val="002D5D20"/>
    <w:rsid w:val="002D5EE6"/>
    <w:rsid w:val="002D5F1C"/>
    <w:rsid w:val="002D61C4"/>
    <w:rsid w:val="002D62C2"/>
    <w:rsid w:val="002D7A5C"/>
    <w:rsid w:val="002E01CA"/>
    <w:rsid w:val="002E04C5"/>
    <w:rsid w:val="002E17E7"/>
    <w:rsid w:val="002E18CF"/>
    <w:rsid w:val="002E213F"/>
    <w:rsid w:val="002E22B9"/>
    <w:rsid w:val="002E2775"/>
    <w:rsid w:val="002E27E7"/>
    <w:rsid w:val="002E2B97"/>
    <w:rsid w:val="002E2D6E"/>
    <w:rsid w:val="002E2FDA"/>
    <w:rsid w:val="002E387E"/>
    <w:rsid w:val="002E3D81"/>
    <w:rsid w:val="002E3FAD"/>
    <w:rsid w:val="002E4E5A"/>
    <w:rsid w:val="002E52D0"/>
    <w:rsid w:val="002E66AD"/>
    <w:rsid w:val="002E697C"/>
    <w:rsid w:val="002E6A7F"/>
    <w:rsid w:val="002E7474"/>
    <w:rsid w:val="002E7B79"/>
    <w:rsid w:val="002E7F86"/>
    <w:rsid w:val="002F036F"/>
    <w:rsid w:val="002F06F1"/>
    <w:rsid w:val="002F0A38"/>
    <w:rsid w:val="002F0F69"/>
    <w:rsid w:val="002F138E"/>
    <w:rsid w:val="002F1394"/>
    <w:rsid w:val="002F148B"/>
    <w:rsid w:val="002F1DD5"/>
    <w:rsid w:val="002F2065"/>
    <w:rsid w:val="002F22C8"/>
    <w:rsid w:val="002F29A4"/>
    <w:rsid w:val="002F2DFC"/>
    <w:rsid w:val="002F31E2"/>
    <w:rsid w:val="002F41B8"/>
    <w:rsid w:val="002F4B24"/>
    <w:rsid w:val="002F4BDD"/>
    <w:rsid w:val="002F558D"/>
    <w:rsid w:val="002F587E"/>
    <w:rsid w:val="002F5BAD"/>
    <w:rsid w:val="002F604B"/>
    <w:rsid w:val="002F616D"/>
    <w:rsid w:val="002F6215"/>
    <w:rsid w:val="002F6576"/>
    <w:rsid w:val="002F6D16"/>
    <w:rsid w:val="002F6DB9"/>
    <w:rsid w:val="002F7809"/>
    <w:rsid w:val="002F7A30"/>
    <w:rsid w:val="00300228"/>
    <w:rsid w:val="00300389"/>
    <w:rsid w:val="0030065C"/>
    <w:rsid w:val="003008C7"/>
    <w:rsid w:val="00300A20"/>
    <w:rsid w:val="00300C05"/>
    <w:rsid w:val="00300C25"/>
    <w:rsid w:val="003015EF"/>
    <w:rsid w:val="00301608"/>
    <w:rsid w:val="003019B9"/>
    <w:rsid w:val="00302065"/>
    <w:rsid w:val="003029AB"/>
    <w:rsid w:val="00302B03"/>
    <w:rsid w:val="00302CFE"/>
    <w:rsid w:val="00303058"/>
    <w:rsid w:val="0030310F"/>
    <w:rsid w:val="00303563"/>
    <w:rsid w:val="0030368A"/>
    <w:rsid w:val="00303937"/>
    <w:rsid w:val="00303F6A"/>
    <w:rsid w:val="003047E2"/>
    <w:rsid w:val="00305041"/>
    <w:rsid w:val="00305263"/>
    <w:rsid w:val="00305378"/>
    <w:rsid w:val="003069AE"/>
    <w:rsid w:val="00307335"/>
    <w:rsid w:val="003104D5"/>
    <w:rsid w:val="003105CA"/>
    <w:rsid w:val="00310827"/>
    <w:rsid w:val="003109C6"/>
    <w:rsid w:val="003109F5"/>
    <w:rsid w:val="00310C68"/>
    <w:rsid w:val="00310EEC"/>
    <w:rsid w:val="00311409"/>
    <w:rsid w:val="00311A38"/>
    <w:rsid w:val="00311DE0"/>
    <w:rsid w:val="00311E0A"/>
    <w:rsid w:val="003125DC"/>
    <w:rsid w:val="00312977"/>
    <w:rsid w:val="003139CA"/>
    <w:rsid w:val="0031425F"/>
    <w:rsid w:val="003147C6"/>
    <w:rsid w:val="0031489B"/>
    <w:rsid w:val="00314ACF"/>
    <w:rsid w:val="00314CF7"/>
    <w:rsid w:val="0031534C"/>
    <w:rsid w:val="003156AB"/>
    <w:rsid w:val="00315F49"/>
    <w:rsid w:val="00315FBF"/>
    <w:rsid w:val="00316370"/>
    <w:rsid w:val="003164CA"/>
    <w:rsid w:val="003166E5"/>
    <w:rsid w:val="00316998"/>
    <w:rsid w:val="00316B90"/>
    <w:rsid w:val="00316C5E"/>
    <w:rsid w:val="00316F19"/>
    <w:rsid w:val="003174FD"/>
    <w:rsid w:val="0032014A"/>
    <w:rsid w:val="00320467"/>
    <w:rsid w:val="0032062D"/>
    <w:rsid w:val="00320B62"/>
    <w:rsid w:val="00320F6E"/>
    <w:rsid w:val="0032120F"/>
    <w:rsid w:val="0032144F"/>
    <w:rsid w:val="00321603"/>
    <w:rsid w:val="00321C12"/>
    <w:rsid w:val="00322BAC"/>
    <w:rsid w:val="003231E6"/>
    <w:rsid w:val="0032394E"/>
    <w:rsid w:val="003242DA"/>
    <w:rsid w:val="00324B2C"/>
    <w:rsid w:val="00325222"/>
    <w:rsid w:val="00325440"/>
    <w:rsid w:val="00325C2E"/>
    <w:rsid w:val="00325EA9"/>
    <w:rsid w:val="003262AA"/>
    <w:rsid w:val="0032690E"/>
    <w:rsid w:val="00326987"/>
    <w:rsid w:val="00327400"/>
    <w:rsid w:val="00327A67"/>
    <w:rsid w:val="00327D50"/>
    <w:rsid w:val="00327D75"/>
    <w:rsid w:val="00330165"/>
    <w:rsid w:val="003301AD"/>
    <w:rsid w:val="0033067C"/>
    <w:rsid w:val="00331408"/>
    <w:rsid w:val="0033252D"/>
    <w:rsid w:val="00332769"/>
    <w:rsid w:val="00332967"/>
    <w:rsid w:val="00332F32"/>
    <w:rsid w:val="00333198"/>
    <w:rsid w:val="003343BC"/>
    <w:rsid w:val="00334881"/>
    <w:rsid w:val="00334919"/>
    <w:rsid w:val="0033520C"/>
    <w:rsid w:val="00335592"/>
    <w:rsid w:val="003357A5"/>
    <w:rsid w:val="00336073"/>
    <w:rsid w:val="00336216"/>
    <w:rsid w:val="00336C03"/>
    <w:rsid w:val="00336EBB"/>
    <w:rsid w:val="00337034"/>
    <w:rsid w:val="0033718F"/>
    <w:rsid w:val="00337B9A"/>
    <w:rsid w:val="00340135"/>
    <w:rsid w:val="00340136"/>
    <w:rsid w:val="00340ACE"/>
    <w:rsid w:val="00341784"/>
    <w:rsid w:val="00341844"/>
    <w:rsid w:val="0034238A"/>
    <w:rsid w:val="00342448"/>
    <w:rsid w:val="0034295C"/>
    <w:rsid w:val="00342EDD"/>
    <w:rsid w:val="00342F2A"/>
    <w:rsid w:val="0034318D"/>
    <w:rsid w:val="00343302"/>
    <w:rsid w:val="003436F5"/>
    <w:rsid w:val="0034395E"/>
    <w:rsid w:val="003439C1"/>
    <w:rsid w:val="003440E7"/>
    <w:rsid w:val="0034424E"/>
    <w:rsid w:val="0034441D"/>
    <w:rsid w:val="00344A02"/>
    <w:rsid w:val="00344C70"/>
    <w:rsid w:val="00344F30"/>
    <w:rsid w:val="0034556D"/>
    <w:rsid w:val="00345CB5"/>
    <w:rsid w:val="00346236"/>
    <w:rsid w:val="0034628C"/>
    <w:rsid w:val="003468A9"/>
    <w:rsid w:val="00346B97"/>
    <w:rsid w:val="00346DD9"/>
    <w:rsid w:val="00346E0C"/>
    <w:rsid w:val="003470BE"/>
    <w:rsid w:val="00347253"/>
    <w:rsid w:val="003477B6"/>
    <w:rsid w:val="0034788A"/>
    <w:rsid w:val="00347B24"/>
    <w:rsid w:val="00347C5E"/>
    <w:rsid w:val="0035136B"/>
    <w:rsid w:val="00351995"/>
    <w:rsid w:val="00351B34"/>
    <w:rsid w:val="00351D07"/>
    <w:rsid w:val="00352EC4"/>
    <w:rsid w:val="003532B5"/>
    <w:rsid w:val="003532E0"/>
    <w:rsid w:val="00354036"/>
    <w:rsid w:val="00354E58"/>
    <w:rsid w:val="00354EBC"/>
    <w:rsid w:val="00355D81"/>
    <w:rsid w:val="00356087"/>
    <w:rsid w:val="003565F4"/>
    <w:rsid w:val="0035686C"/>
    <w:rsid w:val="003571BC"/>
    <w:rsid w:val="00357211"/>
    <w:rsid w:val="00357B73"/>
    <w:rsid w:val="00360705"/>
    <w:rsid w:val="00360783"/>
    <w:rsid w:val="00361198"/>
    <w:rsid w:val="00362073"/>
    <w:rsid w:val="00362329"/>
    <w:rsid w:val="0036279E"/>
    <w:rsid w:val="00364B79"/>
    <w:rsid w:val="00365CE0"/>
    <w:rsid w:val="00366012"/>
    <w:rsid w:val="0036633E"/>
    <w:rsid w:val="003664C0"/>
    <w:rsid w:val="00366B03"/>
    <w:rsid w:val="003671D5"/>
    <w:rsid w:val="00367DE4"/>
    <w:rsid w:val="0037037F"/>
    <w:rsid w:val="00370599"/>
    <w:rsid w:val="003709A3"/>
    <w:rsid w:val="003716B9"/>
    <w:rsid w:val="00372A16"/>
    <w:rsid w:val="0037328A"/>
    <w:rsid w:val="0037385F"/>
    <w:rsid w:val="003739B6"/>
    <w:rsid w:val="003739CE"/>
    <w:rsid w:val="003743B9"/>
    <w:rsid w:val="003749D8"/>
    <w:rsid w:val="00374A09"/>
    <w:rsid w:val="00375303"/>
    <w:rsid w:val="00375428"/>
    <w:rsid w:val="00375596"/>
    <w:rsid w:val="003755C0"/>
    <w:rsid w:val="00375871"/>
    <w:rsid w:val="00375B9B"/>
    <w:rsid w:val="0037628D"/>
    <w:rsid w:val="00376A89"/>
    <w:rsid w:val="00376EC0"/>
    <w:rsid w:val="00377948"/>
    <w:rsid w:val="00377E25"/>
    <w:rsid w:val="00380019"/>
    <w:rsid w:val="0038074F"/>
    <w:rsid w:val="00380F6C"/>
    <w:rsid w:val="003817C1"/>
    <w:rsid w:val="003819BA"/>
    <w:rsid w:val="00381A91"/>
    <w:rsid w:val="00382182"/>
    <w:rsid w:val="003828D8"/>
    <w:rsid w:val="0038296D"/>
    <w:rsid w:val="00382FAB"/>
    <w:rsid w:val="003830A1"/>
    <w:rsid w:val="00383D12"/>
    <w:rsid w:val="00384138"/>
    <w:rsid w:val="00384453"/>
    <w:rsid w:val="00384748"/>
    <w:rsid w:val="003848BB"/>
    <w:rsid w:val="00384E13"/>
    <w:rsid w:val="00385116"/>
    <w:rsid w:val="003851EC"/>
    <w:rsid w:val="00385DEB"/>
    <w:rsid w:val="00385E3A"/>
    <w:rsid w:val="00386385"/>
    <w:rsid w:val="00386723"/>
    <w:rsid w:val="00386FDF"/>
    <w:rsid w:val="0038718A"/>
    <w:rsid w:val="00387207"/>
    <w:rsid w:val="0038747C"/>
    <w:rsid w:val="00387915"/>
    <w:rsid w:val="00387A43"/>
    <w:rsid w:val="00387ACD"/>
    <w:rsid w:val="003902F7"/>
    <w:rsid w:val="00390433"/>
    <w:rsid w:val="00390702"/>
    <w:rsid w:val="0039113A"/>
    <w:rsid w:val="003912E1"/>
    <w:rsid w:val="00391BCC"/>
    <w:rsid w:val="00391C63"/>
    <w:rsid w:val="00392029"/>
    <w:rsid w:val="00392874"/>
    <w:rsid w:val="003936E3"/>
    <w:rsid w:val="00393743"/>
    <w:rsid w:val="0039409D"/>
    <w:rsid w:val="003949D0"/>
    <w:rsid w:val="00394FB8"/>
    <w:rsid w:val="003950E4"/>
    <w:rsid w:val="00395305"/>
    <w:rsid w:val="00395AD7"/>
    <w:rsid w:val="00395BF3"/>
    <w:rsid w:val="00395F17"/>
    <w:rsid w:val="00395FA9"/>
    <w:rsid w:val="00396560"/>
    <w:rsid w:val="00396D1E"/>
    <w:rsid w:val="00396DE8"/>
    <w:rsid w:val="00397742"/>
    <w:rsid w:val="003A13FF"/>
    <w:rsid w:val="003A15A8"/>
    <w:rsid w:val="003A15BC"/>
    <w:rsid w:val="003A1827"/>
    <w:rsid w:val="003A1856"/>
    <w:rsid w:val="003A2254"/>
    <w:rsid w:val="003A3061"/>
    <w:rsid w:val="003A3094"/>
    <w:rsid w:val="003A381F"/>
    <w:rsid w:val="003A3E99"/>
    <w:rsid w:val="003A4699"/>
    <w:rsid w:val="003A47F0"/>
    <w:rsid w:val="003A4CA1"/>
    <w:rsid w:val="003A5380"/>
    <w:rsid w:val="003A5DB1"/>
    <w:rsid w:val="003A5F5B"/>
    <w:rsid w:val="003A6613"/>
    <w:rsid w:val="003A6757"/>
    <w:rsid w:val="003A791B"/>
    <w:rsid w:val="003A7A3D"/>
    <w:rsid w:val="003A7C75"/>
    <w:rsid w:val="003B022D"/>
    <w:rsid w:val="003B0820"/>
    <w:rsid w:val="003B10E6"/>
    <w:rsid w:val="003B136D"/>
    <w:rsid w:val="003B21E9"/>
    <w:rsid w:val="003B24D2"/>
    <w:rsid w:val="003B2761"/>
    <w:rsid w:val="003B28E3"/>
    <w:rsid w:val="003B2B5B"/>
    <w:rsid w:val="003B3474"/>
    <w:rsid w:val="003B34AC"/>
    <w:rsid w:val="003B5343"/>
    <w:rsid w:val="003B57C3"/>
    <w:rsid w:val="003B5D72"/>
    <w:rsid w:val="003B5DDE"/>
    <w:rsid w:val="003B5FFA"/>
    <w:rsid w:val="003B65F9"/>
    <w:rsid w:val="003B7567"/>
    <w:rsid w:val="003B7D93"/>
    <w:rsid w:val="003B7DA0"/>
    <w:rsid w:val="003C070C"/>
    <w:rsid w:val="003C15B3"/>
    <w:rsid w:val="003C1634"/>
    <w:rsid w:val="003C1A83"/>
    <w:rsid w:val="003C1BC4"/>
    <w:rsid w:val="003C1E26"/>
    <w:rsid w:val="003C244F"/>
    <w:rsid w:val="003C2BE0"/>
    <w:rsid w:val="003C2C48"/>
    <w:rsid w:val="003C373F"/>
    <w:rsid w:val="003C379A"/>
    <w:rsid w:val="003C3FDB"/>
    <w:rsid w:val="003C4047"/>
    <w:rsid w:val="003C42F7"/>
    <w:rsid w:val="003C4FD7"/>
    <w:rsid w:val="003C53F0"/>
    <w:rsid w:val="003C545F"/>
    <w:rsid w:val="003C6568"/>
    <w:rsid w:val="003C6732"/>
    <w:rsid w:val="003C698B"/>
    <w:rsid w:val="003C69ED"/>
    <w:rsid w:val="003C6D1D"/>
    <w:rsid w:val="003C78A8"/>
    <w:rsid w:val="003C791C"/>
    <w:rsid w:val="003C7F12"/>
    <w:rsid w:val="003D003C"/>
    <w:rsid w:val="003D0683"/>
    <w:rsid w:val="003D08B9"/>
    <w:rsid w:val="003D08BD"/>
    <w:rsid w:val="003D0950"/>
    <w:rsid w:val="003D18C0"/>
    <w:rsid w:val="003D21DD"/>
    <w:rsid w:val="003D2716"/>
    <w:rsid w:val="003D29C2"/>
    <w:rsid w:val="003D30A1"/>
    <w:rsid w:val="003D36A7"/>
    <w:rsid w:val="003D3AA2"/>
    <w:rsid w:val="003D3AE1"/>
    <w:rsid w:val="003D4098"/>
    <w:rsid w:val="003D4FED"/>
    <w:rsid w:val="003D500C"/>
    <w:rsid w:val="003D52DE"/>
    <w:rsid w:val="003D54CF"/>
    <w:rsid w:val="003D5A11"/>
    <w:rsid w:val="003D5A55"/>
    <w:rsid w:val="003D5F3E"/>
    <w:rsid w:val="003D64D5"/>
    <w:rsid w:val="003D696E"/>
    <w:rsid w:val="003D7408"/>
    <w:rsid w:val="003D796C"/>
    <w:rsid w:val="003D7A03"/>
    <w:rsid w:val="003D7DCA"/>
    <w:rsid w:val="003E0104"/>
    <w:rsid w:val="003E03C8"/>
    <w:rsid w:val="003E0694"/>
    <w:rsid w:val="003E0AE6"/>
    <w:rsid w:val="003E0C46"/>
    <w:rsid w:val="003E0EA4"/>
    <w:rsid w:val="003E1348"/>
    <w:rsid w:val="003E17FA"/>
    <w:rsid w:val="003E1916"/>
    <w:rsid w:val="003E1B21"/>
    <w:rsid w:val="003E257D"/>
    <w:rsid w:val="003E2841"/>
    <w:rsid w:val="003E29AB"/>
    <w:rsid w:val="003E3C1D"/>
    <w:rsid w:val="003E3FEE"/>
    <w:rsid w:val="003E42EB"/>
    <w:rsid w:val="003E4431"/>
    <w:rsid w:val="003E47E5"/>
    <w:rsid w:val="003E514E"/>
    <w:rsid w:val="003E5DF9"/>
    <w:rsid w:val="003E5F85"/>
    <w:rsid w:val="003E60C0"/>
    <w:rsid w:val="003E61F5"/>
    <w:rsid w:val="003E65FE"/>
    <w:rsid w:val="003F0766"/>
    <w:rsid w:val="003F1026"/>
    <w:rsid w:val="003F1218"/>
    <w:rsid w:val="003F13EE"/>
    <w:rsid w:val="003F1447"/>
    <w:rsid w:val="003F1E7F"/>
    <w:rsid w:val="003F2743"/>
    <w:rsid w:val="003F2A94"/>
    <w:rsid w:val="003F34FA"/>
    <w:rsid w:val="003F3FD5"/>
    <w:rsid w:val="003F4023"/>
    <w:rsid w:val="003F4E50"/>
    <w:rsid w:val="003F4F68"/>
    <w:rsid w:val="003F554D"/>
    <w:rsid w:val="003F5AAC"/>
    <w:rsid w:val="003F5C4F"/>
    <w:rsid w:val="003F6410"/>
    <w:rsid w:val="003F6B17"/>
    <w:rsid w:val="003F6E0D"/>
    <w:rsid w:val="003F6E96"/>
    <w:rsid w:val="003F6FE3"/>
    <w:rsid w:val="003F71C3"/>
    <w:rsid w:val="003F7874"/>
    <w:rsid w:val="003F7A32"/>
    <w:rsid w:val="00400017"/>
    <w:rsid w:val="004000DA"/>
    <w:rsid w:val="004007D6"/>
    <w:rsid w:val="00400832"/>
    <w:rsid w:val="00401667"/>
    <w:rsid w:val="00401782"/>
    <w:rsid w:val="004017D3"/>
    <w:rsid w:val="00401840"/>
    <w:rsid w:val="004019FD"/>
    <w:rsid w:val="004020B4"/>
    <w:rsid w:val="00402141"/>
    <w:rsid w:val="004023BA"/>
    <w:rsid w:val="0040272A"/>
    <w:rsid w:val="00402D39"/>
    <w:rsid w:val="00403028"/>
    <w:rsid w:val="00403407"/>
    <w:rsid w:val="0040369C"/>
    <w:rsid w:val="00403DD7"/>
    <w:rsid w:val="004042F3"/>
    <w:rsid w:val="00404638"/>
    <w:rsid w:val="00404C0C"/>
    <w:rsid w:val="00405069"/>
    <w:rsid w:val="00405152"/>
    <w:rsid w:val="004059CF"/>
    <w:rsid w:val="0040668D"/>
    <w:rsid w:val="00406963"/>
    <w:rsid w:val="0040698C"/>
    <w:rsid w:val="00406A08"/>
    <w:rsid w:val="00406F76"/>
    <w:rsid w:val="004073A4"/>
    <w:rsid w:val="004079A8"/>
    <w:rsid w:val="00407B09"/>
    <w:rsid w:val="00407D72"/>
    <w:rsid w:val="0041050D"/>
    <w:rsid w:val="004106DF"/>
    <w:rsid w:val="00410999"/>
    <w:rsid w:val="00410AF9"/>
    <w:rsid w:val="00410B5A"/>
    <w:rsid w:val="00410B8A"/>
    <w:rsid w:val="004111CA"/>
    <w:rsid w:val="00411437"/>
    <w:rsid w:val="0041145C"/>
    <w:rsid w:val="004116A8"/>
    <w:rsid w:val="00412651"/>
    <w:rsid w:val="00414306"/>
    <w:rsid w:val="00414893"/>
    <w:rsid w:val="004148D4"/>
    <w:rsid w:val="00414D16"/>
    <w:rsid w:val="00414D3F"/>
    <w:rsid w:val="00414EEC"/>
    <w:rsid w:val="0041577D"/>
    <w:rsid w:val="00415A76"/>
    <w:rsid w:val="0041615F"/>
    <w:rsid w:val="00416761"/>
    <w:rsid w:val="004167CF"/>
    <w:rsid w:val="00416A20"/>
    <w:rsid w:val="00417093"/>
    <w:rsid w:val="00417206"/>
    <w:rsid w:val="004175BA"/>
    <w:rsid w:val="004177E0"/>
    <w:rsid w:val="00417B6E"/>
    <w:rsid w:val="004200ED"/>
    <w:rsid w:val="004205DD"/>
    <w:rsid w:val="00421A79"/>
    <w:rsid w:val="00421CD0"/>
    <w:rsid w:val="00422049"/>
    <w:rsid w:val="0042216A"/>
    <w:rsid w:val="004223BD"/>
    <w:rsid w:val="004228F0"/>
    <w:rsid w:val="00422F09"/>
    <w:rsid w:val="0042352A"/>
    <w:rsid w:val="00423DA7"/>
    <w:rsid w:val="00424168"/>
    <w:rsid w:val="004249CD"/>
    <w:rsid w:val="00424A5D"/>
    <w:rsid w:val="004251A3"/>
    <w:rsid w:val="00425576"/>
    <w:rsid w:val="004256E6"/>
    <w:rsid w:val="004264FD"/>
    <w:rsid w:val="00426849"/>
    <w:rsid w:val="00426AF7"/>
    <w:rsid w:val="00426F7D"/>
    <w:rsid w:val="00426FBB"/>
    <w:rsid w:val="004276FF"/>
    <w:rsid w:val="004279A5"/>
    <w:rsid w:val="00427C50"/>
    <w:rsid w:val="00427DD0"/>
    <w:rsid w:val="004302F2"/>
    <w:rsid w:val="0043035E"/>
    <w:rsid w:val="00430439"/>
    <w:rsid w:val="00430FF1"/>
    <w:rsid w:val="00431AE3"/>
    <w:rsid w:val="00431B19"/>
    <w:rsid w:val="00431F49"/>
    <w:rsid w:val="00431FB8"/>
    <w:rsid w:val="00432003"/>
    <w:rsid w:val="004320F1"/>
    <w:rsid w:val="00433037"/>
    <w:rsid w:val="004331AA"/>
    <w:rsid w:val="004341A7"/>
    <w:rsid w:val="00435140"/>
    <w:rsid w:val="004351BD"/>
    <w:rsid w:val="00435375"/>
    <w:rsid w:val="0043551C"/>
    <w:rsid w:val="004365E9"/>
    <w:rsid w:val="00436B26"/>
    <w:rsid w:val="00437D84"/>
    <w:rsid w:val="004401CC"/>
    <w:rsid w:val="004401F2"/>
    <w:rsid w:val="00441299"/>
    <w:rsid w:val="004418F7"/>
    <w:rsid w:val="00441B5D"/>
    <w:rsid w:val="00441C32"/>
    <w:rsid w:val="00442021"/>
    <w:rsid w:val="00442317"/>
    <w:rsid w:val="00442374"/>
    <w:rsid w:val="004423CE"/>
    <w:rsid w:val="00442F09"/>
    <w:rsid w:val="00442F11"/>
    <w:rsid w:val="00443354"/>
    <w:rsid w:val="004435A5"/>
    <w:rsid w:val="00443F12"/>
    <w:rsid w:val="0044420B"/>
    <w:rsid w:val="004443FC"/>
    <w:rsid w:val="004444D5"/>
    <w:rsid w:val="00444E09"/>
    <w:rsid w:val="00444F93"/>
    <w:rsid w:val="00445251"/>
    <w:rsid w:val="0044544E"/>
    <w:rsid w:val="00446079"/>
    <w:rsid w:val="00446153"/>
    <w:rsid w:val="00446748"/>
    <w:rsid w:val="00446CD7"/>
    <w:rsid w:val="00447480"/>
    <w:rsid w:val="00447698"/>
    <w:rsid w:val="00447A70"/>
    <w:rsid w:val="00450110"/>
    <w:rsid w:val="00450750"/>
    <w:rsid w:val="00450A97"/>
    <w:rsid w:val="00450B16"/>
    <w:rsid w:val="00450DAF"/>
    <w:rsid w:val="00450E4D"/>
    <w:rsid w:val="00451B94"/>
    <w:rsid w:val="00451F71"/>
    <w:rsid w:val="00452B4D"/>
    <w:rsid w:val="00452BC4"/>
    <w:rsid w:val="0045311B"/>
    <w:rsid w:val="0045344E"/>
    <w:rsid w:val="00453FDC"/>
    <w:rsid w:val="00454543"/>
    <w:rsid w:val="004548B9"/>
    <w:rsid w:val="00454EFC"/>
    <w:rsid w:val="00454FBA"/>
    <w:rsid w:val="0045509E"/>
    <w:rsid w:val="004553E6"/>
    <w:rsid w:val="00455C8F"/>
    <w:rsid w:val="00456337"/>
    <w:rsid w:val="00456838"/>
    <w:rsid w:val="00457648"/>
    <w:rsid w:val="0045769A"/>
    <w:rsid w:val="004579E3"/>
    <w:rsid w:val="004603C4"/>
    <w:rsid w:val="004605B3"/>
    <w:rsid w:val="00460C92"/>
    <w:rsid w:val="00460DF0"/>
    <w:rsid w:val="00460FC5"/>
    <w:rsid w:val="0046103F"/>
    <w:rsid w:val="0046108A"/>
    <w:rsid w:val="00461FB5"/>
    <w:rsid w:val="004622B3"/>
    <w:rsid w:val="00462A66"/>
    <w:rsid w:val="00462CD4"/>
    <w:rsid w:val="00463C3A"/>
    <w:rsid w:val="00463D93"/>
    <w:rsid w:val="00463DE9"/>
    <w:rsid w:val="0046408D"/>
    <w:rsid w:val="004648A1"/>
    <w:rsid w:val="004648BD"/>
    <w:rsid w:val="00464C3E"/>
    <w:rsid w:val="00464E1E"/>
    <w:rsid w:val="004655AA"/>
    <w:rsid w:val="0046570D"/>
    <w:rsid w:val="0046578E"/>
    <w:rsid w:val="00465EDD"/>
    <w:rsid w:val="00466336"/>
    <w:rsid w:val="00466FAF"/>
    <w:rsid w:val="0046793D"/>
    <w:rsid w:val="00467D05"/>
    <w:rsid w:val="00467E66"/>
    <w:rsid w:val="00470210"/>
    <w:rsid w:val="00470279"/>
    <w:rsid w:val="004703C7"/>
    <w:rsid w:val="00470DEB"/>
    <w:rsid w:val="0047178D"/>
    <w:rsid w:val="00471DE6"/>
    <w:rsid w:val="00472758"/>
    <w:rsid w:val="00472A61"/>
    <w:rsid w:val="00472BBA"/>
    <w:rsid w:val="004730EF"/>
    <w:rsid w:val="004731AD"/>
    <w:rsid w:val="004737E5"/>
    <w:rsid w:val="004737FC"/>
    <w:rsid w:val="00474458"/>
    <w:rsid w:val="0047466E"/>
    <w:rsid w:val="00474CD0"/>
    <w:rsid w:val="00474D61"/>
    <w:rsid w:val="004752E9"/>
    <w:rsid w:val="00475D73"/>
    <w:rsid w:val="00476227"/>
    <w:rsid w:val="004763EA"/>
    <w:rsid w:val="0047682F"/>
    <w:rsid w:val="00476D19"/>
    <w:rsid w:val="00477254"/>
    <w:rsid w:val="00477851"/>
    <w:rsid w:val="00477AF7"/>
    <w:rsid w:val="00477BA7"/>
    <w:rsid w:val="00477D10"/>
    <w:rsid w:val="00477D42"/>
    <w:rsid w:val="0048019F"/>
    <w:rsid w:val="004813C5"/>
    <w:rsid w:val="0048152C"/>
    <w:rsid w:val="00481555"/>
    <w:rsid w:val="004815BD"/>
    <w:rsid w:val="00481D79"/>
    <w:rsid w:val="0048214D"/>
    <w:rsid w:val="00482CDD"/>
    <w:rsid w:val="00482F30"/>
    <w:rsid w:val="00483223"/>
    <w:rsid w:val="00483982"/>
    <w:rsid w:val="00485342"/>
    <w:rsid w:val="004858E1"/>
    <w:rsid w:val="00485F67"/>
    <w:rsid w:val="004862FE"/>
    <w:rsid w:val="00486468"/>
    <w:rsid w:val="00486680"/>
    <w:rsid w:val="0048668F"/>
    <w:rsid w:val="00486B7B"/>
    <w:rsid w:val="00486CCB"/>
    <w:rsid w:val="00487489"/>
    <w:rsid w:val="0048771D"/>
    <w:rsid w:val="00490787"/>
    <w:rsid w:val="00490BF0"/>
    <w:rsid w:val="00490D40"/>
    <w:rsid w:val="00491907"/>
    <w:rsid w:val="00492482"/>
    <w:rsid w:val="0049315E"/>
    <w:rsid w:val="004931C3"/>
    <w:rsid w:val="004936F4"/>
    <w:rsid w:val="00493EF0"/>
    <w:rsid w:val="0049449C"/>
    <w:rsid w:val="004948C4"/>
    <w:rsid w:val="00494B8B"/>
    <w:rsid w:val="004951FF"/>
    <w:rsid w:val="00495291"/>
    <w:rsid w:val="0049541C"/>
    <w:rsid w:val="00495C09"/>
    <w:rsid w:val="0049615F"/>
    <w:rsid w:val="004964D1"/>
    <w:rsid w:val="004965FB"/>
    <w:rsid w:val="004975D7"/>
    <w:rsid w:val="00497BEA"/>
    <w:rsid w:val="004A01BF"/>
    <w:rsid w:val="004A09F5"/>
    <w:rsid w:val="004A0A48"/>
    <w:rsid w:val="004A0BB8"/>
    <w:rsid w:val="004A1314"/>
    <w:rsid w:val="004A19E0"/>
    <w:rsid w:val="004A19FD"/>
    <w:rsid w:val="004A2113"/>
    <w:rsid w:val="004A2373"/>
    <w:rsid w:val="004A27C0"/>
    <w:rsid w:val="004A27D9"/>
    <w:rsid w:val="004A2A11"/>
    <w:rsid w:val="004A3D84"/>
    <w:rsid w:val="004A3F43"/>
    <w:rsid w:val="004A46E0"/>
    <w:rsid w:val="004A4DED"/>
    <w:rsid w:val="004A5281"/>
    <w:rsid w:val="004A5AFA"/>
    <w:rsid w:val="004A5BEC"/>
    <w:rsid w:val="004A62AB"/>
    <w:rsid w:val="004A6719"/>
    <w:rsid w:val="004A6B84"/>
    <w:rsid w:val="004A727E"/>
    <w:rsid w:val="004B0B1B"/>
    <w:rsid w:val="004B0D7A"/>
    <w:rsid w:val="004B0F39"/>
    <w:rsid w:val="004B0F8B"/>
    <w:rsid w:val="004B1C05"/>
    <w:rsid w:val="004B1E46"/>
    <w:rsid w:val="004B23F2"/>
    <w:rsid w:val="004B2491"/>
    <w:rsid w:val="004B2B72"/>
    <w:rsid w:val="004B2C62"/>
    <w:rsid w:val="004B37C1"/>
    <w:rsid w:val="004B3ECB"/>
    <w:rsid w:val="004B4316"/>
    <w:rsid w:val="004B443A"/>
    <w:rsid w:val="004B466E"/>
    <w:rsid w:val="004B4ABF"/>
    <w:rsid w:val="004B546F"/>
    <w:rsid w:val="004B5A22"/>
    <w:rsid w:val="004B5B24"/>
    <w:rsid w:val="004B5D4E"/>
    <w:rsid w:val="004B5FEA"/>
    <w:rsid w:val="004B63D1"/>
    <w:rsid w:val="004B65AF"/>
    <w:rsid w:val="004B66CF"/>
    <w:rsid w:val="004B6C5A"/>
    <w:rsid w:val="004B7ADE"/>
    <w:rsid w:val="004C0EBC"/>
    <w:rsid w:val="004C189E"/>
    <w:rsid w:val="004C1CFB"/>
    <w:rsid w:val="004C1D08"/>
    <w:rsid w:val="004C26F3"/>
    <w:rsid w:val="004C29E5"/>
    <w:rsid w:val="004C33AA"/>
    <w:rsid w:val="004C3D18"/>
    <w:rsid w:val="004C41EE"/>
    <w:rsid w:val="004C43AF"/>
    <w:rsid w:val="004C481E"/>
    <w:rsid w:val="004C568A"/>
    <w:rsid w:val="004C56A1"/>
    <w:rsid w:val="004C5BED"/>
    <w:rsid w:val="004C5BF4"/>
    <w:rsid w:val="004C5CE7"/>
    <w:rsid w:val="004C6439"/>
    <w:rsid w:val="004C6C9E"/>
    <w:rsid w:val="004C7737"/>
    <w:rsid w:val="004C7F35"/>
    <w:rsid w:val="004D049F"/>
    <w:rsid w:val="004D0D32"/>
    <w:rsid w:val="004D1087"/>
    <w:rsid w:val="004D1259"/>
    <w:rsid w:val="004D13AA"/>
    <w:rsid w:val="004D1745"/>
    <w:rsid w:val="004D215F"/>
    <w:rsid w:val="004D227C"/>
    <w:rsid w:val="004D267A"/>
    <w:rsid w:val="004D3801"/>
    <w:rsid w:val="004D490A"/>
    <w:rsid w:val="004D4E23"/>
    <w:rsid w:val="004D4F3A"/>
    <w:rsid w:val="004D5AD4"/>
    <w:rsid w:val="004D5B77"/>
    <w:rsid w:val="004D623F"/>
    <w:rsid w:val="004D691B"/>
    <w:rsid w:val="004D7839"/>
    <w:rsid w:val="004D7D30"/>
    <w:rsid w:val="004E0032"/>
    <w:rsid w:val="004E05DE"/>
    <w:rsid w:val="004E101A"/>
    <w:rsid w:val="004E13FA"/>
    <w:rsid w:val="004E188B"/>
    <w:rsid w:val="004E1D8C"/>
    <w:rsid w:val="004E1EFD"/>
    <w:rsid w:val="004E26F4"/>
    <w:rsid w:val="004E2ACC"/>
    <w:rsid w:val="004E2DA9"/>
    <w:rsid w:val="004E2FEF"/>
    <w:rsid w:val="004E303F"/>
    <w:rsid w:val="004E33A9"/>
    <w:rsid w:val="004E3553"/>
    <w:rsid w:val="004E39CF"/>
    <w:rsid w:val="004E3BE1"/>
    <w:rsid w:val="004E3C7C"/>
    <w:rsid w:val="004E4051"/>
    <w:rsid w:val="004E4089"/>
    <w:rsid w:val="004E46CE"/>
    <w:rsid w:val="004E5040"/>
    <w:rsid w:val="004E58E7"/>
    <w:rsid w:val="004E5937"/>
    <w:rsid w:val="004E5C09"/>
    <w:rsid w:val="004E5E7B"/>
    <w:rsid w:val="004E6259"/>
    <w:rsid w:val="004E6595"/>
    <w:rsid w:val="004E6C41"/>
    <w:rsid w:val="004E6E05"/>
    <w:rsid w:val="004E7451"/>
    <w:rsid w:val="004F0524"/>
    <w:rsid w:val="004F06E0"/>
    <w:rsid w:val="004F0980"/>
    <w:rsid w:val="004F19FA"/>
    <w:rsid w:val="004F21DF"/>
    <w:rsid w:val="004F2702"/>
    <w:rsid w:val="004F2A50"/>
    <w:rsid w:val="004F34CC"/>
    <w:rsid w:val="004F371F"/>
    <w:rsid w:val="004F39B6"/>
    <w:rsid w:val="004F4C27"/>
    <w:rsid w:val="004F4DB0"/>
    <w:rsid w:val="004F5F24"/>
    <w:rsid w:val="004F5F8D"/>
    <w:rsid w:val="004F70CE"/>
    <w:rsid w:val="004F733B"/>
    <w:rsid w:val="004F7774"/>
    <w:rsid w:val="004F7D1B"/>
    <w:rsid w:val="004F7E24"/>
    <w:rsid w:val="004F7E93"/>
    <w:rsid w:val="005002A3"/>
    <w:rsid w:val="00500311"/>
    <w:rsid w:val="005003DE"/>
    <w:rsid w:val="00500693"/>
    <w:rsid w:val="00501A81"/>
    <w:rsid w:val="00501C26"/>
    <w:rsid w:val="00501D5F"/>
    <w:rsid w:val="00502BBB"/>
    <w:rsid w:val="00503A4B"/>
    <w:rsid w:val="00504140"/>
    <w:rsid w:val="00504AEE"/>
    <w:rsid w:val="0050514C"/>
    <w:rsid w:val="00505E12"/>
    <w:rsid w:val="0050610B"/>
    <w:rsid w:val="0050626A"/>
    <w:rsid w:val="00506436"/>
    <w:rsid w:val="00506476"/>
    <w:rsid w:val="005069B9"/>
    <w:rsid w:val="00506B1F"/>
    <w:rsid w:val="00507029"/>
    <w:rsid w:val="005102EF"/>
    <w:rsid w:val="00510882"/>
    <w:rsid w:val="00511352"/>
    <w:rsid w:val="00511364"/>
    <w:rsid w:val="00511D1F"/>
    <w:rsid w:val="005125CF"/>
    <w:rsid w:val="0051323F"/>
    <w:rsid w:val="00513264"/>
    <w:rsid w:val="0051330F"/>
    <w:rsid w:val="005134D8"/>
    <w:rsid w:val="0051363F"/>
    <w:rsid w:val="0051364C"/>
    <w:rsid w:val="005137CC"/>
    <w:rsid w:val="00513882"/>
    <w:rsid w:val="00513C2E"/>
    <w:rsid w:val="00514178"/>
    <w:rsid w:val="0051435E"/>
    <w:rsid w:val="0051446C"/>
    <w:rsid w:val="005148A4"/>
    <w:rsid w:val="00514EF1"/>
    <w:rsid w:val="005156C7"/>
    <w:rsid w:val="00515735"/>
    <w:rsid w:val="00516350"/>
    <w:rsid w:val="00517086"/>
    <w:rsid w:val="00517D5D"/>
    <w:rsid w:val="00520026"/>
    <w:rsid w:val="005205D8"/>
    <w:rsid w:val="005207D0"/>
    <w:rsid w:val="005208EE"/>
    <w:rsid w:val="0052124F"/>
    <w:rsid w:val="00521419"/>
    <w:rsid w:val="00522361"/>
    <w:rsid w:val="00522552"/>
    <w:rsid w:val="00522CEC"/>
    <w:rsid w:val="0052323D"/>
    <w:rsid w:val="00523911"/>
    <w:rsid w:val="00523D89"/>
    <w:rsid w:val="00523E4C"/>
    <w:rsid w:val="00523F3C"/>
    <w:rsid w:val="0052488D"/>
    <w:rsid w:val="00524C96"/>
    <w:rsid w:val="0052524B"/>
    <w:rsid w:val="005254EC"/>
    <w:rsid w:val="0052623D"/>
    <w:rsid w:val="00526C81"/>
    <w:rsid w:val="00527C9C"/>
    <w:rsid w:val="00530966"/>
    <w:rsid w:val="00530ECA"/>
    <w:rsid w:val="00531E12"/>
    <w:rsid w:val="005328A5"/>
    <w:rsid w:val="00532DAB"/>
    <w:rsid w:val="0053359E"/>
    <w:rsid w:val="00533AEE"/>
    <w:rsid w:val="00533BDA"/>
    <w:rsid w:val="005340D8"/>
    <w:rsid w:val="00534B21"/>
    <w:rsid w:val="00534F50"/>
    <w:rsid w:val="00535A3B"/>
    <w:rsid w:val="00535A53"/>
    <w:rsid w:val="0053652D"/>
    <w:rsid w:val="0053688F"/>
    <w:rsid w:val="00536B4E"/>
    <w:rsid w:val="005370F2"/>
    <w:rsid w:val="005371AF"/>
    <w:rsid w:val="0053731D"/>
    <w:rsid w:val="00537433"/>
    <w:rsid w:val="00537EE9"/>
    <w:rsid w:val="00540B7A"/>
    <w:rsid w:val="00540DF5"/>
    <w:rsid w:val="005417E5"/>
    <w:rsid w:val="005420E0"/>
    <w:rsid w:val="00542377"/>
    <w:rsid w:val="005424B6"/>
    <w:rsid w:val="0054252C"/>
    <w:rsid w:val="0054262B"/>
    <w:rsid w:val="00542A76"/>
    <w:rsid w:val="00543911"/>
    <w:rsid w:val="00543A50"/>
    <w:rsid w:val="00543E23"/>
    <w:rsid w:val="00543E9D"/>
    <w:rsid w:val="0054425E"/>
    <w:rsid w:val="00544BC9"/>
    <w:rsid w:val="00545165"/>
    <w:rsid w:val="00546294"/>
    <w:rsid w:val="0054629E"/>
    <w:rsid w:val="00546472"/>
    <w:rsid w:val="00546473"/>
    <w:rsid w:val="00546652"/>
    <w:rsid w:val="0054677F"/>
    <w:rsid w:val="0054689F"/>
    <w:rsid w:val="00546B22"/>
    <w:rsid w:val="00547352"/>
    <w:rsid w:val="00547354"/>
    <w:rsid w:val="0054773C"/>
    <w:rsid w:val="00547D78"/>
    <w:rsid w:val="00550548"/>
    <w:rsid w:val="00550B35"/>
    <w:rsid w:val="00551126"/>
    <w:rsid w:val="0055161E"/>
    <w:rsid w:val="00551C0C"/>
    <w:rsid w:val="00552574"/>
    <w:rsid w:val="005529B6"/>
    <w:rsid w:val="00552A14"/>
    <w:rsid w:val="00553262"/>
    <w:rsid w:val="0055352B"/>
    <w:rsid w:val="005537AA"/>
    <w:rsid w:val="005537DE"/>
    <w:rsid w:val="005539B6"/>
    <w:rsid w:val="00553B25"/>
    <w:rsid w:val="00553BAB"/>
    <w:rsid w:val="005540AF"/>
    <w:rsid w:val="00554353"/>
    <w:rsid w:val="00554587"/>
    <w:rsid w:val="0055503E"/>
    <w:rsid w:val="005563D5"/>
    <w:rsid w:val="00556B6F"/>
    <w:rsid w:val="0055720C"/>
    <w:rsid w:val="00557488"/>
    <w:rsid w:val="00560143"/>
    <w:rsid w:val="00560352"/>
    <w:rsid w:val="00560469"/>
    <w:rsid w:val="00560F78"/>
    <w:rsid w:val="00561629"/>
    <w:rsid w:val="005629EF"/>
    <w:rsid w:val="00562D80"/>
    <w:rsid w:val="00563091"/>
    <w:rsid w:val="00563127"/>
    <w:rsid w:val="005634B3"/>
    <w:rsid w:val="0056395D"/>
    <w:rsid w:val="00563D58"/>
    <w:rsid w:val="00563DF5"/>
    <w:rsid w:val="005640B8"/>
    <w:rsid w:val="005644D8"/>
    <w:rsid w:val="00564B89"/>
    <w:rsid w:val="0056522E"/>
    <w:rsid w:val="00565B7D"/>
    <w:rsid w:val="00565C2A"/>
    <w:rsid w:val="00565C98"/>
    <w:rsid w:val="0056645A"/>
    <w:rsid w:val="00566ED9"/>
    <w:rsid w:val="005678C7"/>
    <w:rsid w:val="00567AAF"/>
    <w:rsid w:val="00567D2C"/>
    <w:rsid w:val="00570644"/>
    <w:rsid w:val="00570923"/>
    <w:rsid w:val="00570DE6"/>
    <w:rsid w:val="00570EB6"/>
    <w:rsid w:val="0057108C"/>
    <w:rsid w:val="0057163D"/>
    <w:rsid w:val="00571A8C"/>
    <w:rsid w:val="0057296F"/>
    <w:rsid w:val="005735F8"/>
    <w:rsid w:val="00573686"/>
    <w:rsid w:val="005739A9"/>
    <w:rsid w:val="005746DC"/>
    <w:rsid w:val="00574786"/>
    <w:rsid w:val="00574E20"/>
    <w:rsid w:val="00575275"/>
    <w:rsid w:val="005755FF"/>
    <w:rsid w:val="00575ABD"/>
    <w:rsid w:val="00575BFB"/>
    <w:rsid w:val="00575DD7"/>
    <w:rsid w:val="00575EDB"/>
    <w:rsid w:val="005764D2"/>
    <w:rsid w:val="00576CC8"/>
    <w:rsid w:val="00576EC0"/>
    <w:rsid w:val="00576FA5"/>
    <w:rsid w:val="0057757D"/>
    <w:rsid w:val="005779C6"/>
    <w:rsid w:val="00577A61"/>
    <w:rsid w:val="005800D3"/>
    <w:rsid w:val="00580B54"/>
    <w:rsid w:val="00581276"/>
    <w:rsid w:val="00581CBE"/>
    <w:rsid w:val="00581FF3"/>
    <w:rsid w:val="0058225A"/>
    <w:rsid w:val="0058242A"/>
    <w:rsid w:val="00582515"/>
    <w:rsid w:val="005826ED"/>
    <w:rsid w:val="0058277A"/>
    <w:rsid w:val="00582801"/>
    <w:rsid w:val="00582A19"/>
    <w:rsid w:val="00582F15"/>
    <w:rsid w:val="0058305A"/>
    <w:rsid w:val="00583076"/>
    <w:rsid w:val="00583457"/>
    <w:rsid w:val="00583E8D"/>
    <w:rsid w:val="00583F22"/>
    <w:rsid w:val="00584376"/>
    <w:rsid w:val="00584648"/>
    <w:rsid w:val="00584737"/>
    <w:rsid w:val="00585028"/>
    <w:rsid w:val="00585043"/>
    <w:rsid w:val="00585211"/>
    <w:rsid w:val="00585703"/>
    <w:rsid w:val="005859E1"/>
    <w:rsid w:val="00585D60"/>
    <w:rsid w:val="00586195"/>
    <w:rsid w:val="005863BC"/>
    <w:rsid w:val="005867C4"/>
    <w:rsid w:val="00586BE1"/>
    <w:rsid w:val="00586DB5"/>
    <w:rsid w:val="005870B6"/>
    <w:rsid w:val="00587413"/>
    <w:rsid w:val="00587464"/>
    <w:rsid w:val="00590453"/>
    <w:rsid w:val="00590B94"/>
    <w:rsid w:val="0059124D"/>
    <w:rsid w:val="00591677"/>
    <w:rsid w:val="0059167B"/>
    <w:rsid w:val="00591973"/>
    <w:rsid w:val="00591D06"/>
    <w:rsid w:val="00592220"/>
    <w:rsid w:val="00592272"/>
    <w:rsid w:val="0059236F"/>
    <w:rsid w:val="00592CB0"/>
    <w:rsid w:val="00592E08"/>
    <w:rsid w:val="00593195"/>
    <w:rsid w:val="00593436"/>
    <w:rsid w:val="00593A77"/>
    <w:rsid w:val="0059401E"/>
    <w:rsid w:val="0059425F"/>
    <w:rsid w:val="00594CBB"/>
    <w:rsid w:val="00594D53"/>
    <w:rsid w:val="00594D7E"/>
    <w:rsid w:val="00594EBE"/>
    <w:rsid w:val="00595B8C"/>
    <w:rsid w:val="0059646C"/>
    <w:rsid w:val="00597723"/>
    <w:rsid w:val="005A026F"/>
    <w:rsid w:val="005A05F5"/>
    <w:rsid w:val="005A1E82"/>
    <w:rsid w:val="005A1F7D"/>
    <w:rsid w:val="005A2530"/>
    <w:rsid w:val="005A296D"/>
    <w:rsid w:val="005A2C06"/>
    <w:rsid w:val="005A2C90"/>
    <w:rsid w:val="005A3037"/>
    <w:rsid w:val="005A38CA"/>
    <w:rsid w:val="005A3A08"/>
    <w:rsid w:val="005A4721"/>
    <w:rsid w:val="005A4B6C"/>
    <w:rsid w:val="005A55AB"/>
    <w:rsid w:val="005A5B39"/>
    <w:rsid w:val="005A5BAA"/>
    <w:rsid w:val="005A632E"/>
    <w:rsid w:val="005A651D"/>
    <w:rsid w:val="005A674B"/>
    <w:rsid w:val="005A677F"/>
    <w:rsid w:val="005A6A9F"/>
    <w:rsid w:val="005A6AF5"/>
    <w:rsid w:val="005A6BBE"/>
    <w:rsid w:val="005A6E16"/>
    <w:rsid w:val="005A6F5B"/>
    <w:rsid w:val="005A6F7A"/>
    <w:rsid w:val="005A724A"/>
    <w:rsid w:val="005A76AF"/>
    <w:rsid w:val="005A76CB"/>
    <w:rsid w:val="005A7A49"/>
    <w:rsid w:val="005A7AF6"/>
    <w:rsid w:val="005A7B0E"/>
    <w:rsid w:val="005A7DE0"/>
    <w:rsid w:val="005A7FDE"/>
    <w:rsid w:val="005B07C1"/>
    <w:rsid w:val="005B0D35"/>
    <w:rsid w:val="005B1178"/>
    <w:rsid w:val="005B11AD"/>
    <w:rsid w:val="005B1AEB"/>
    <w:rsid w:val="005B2FC9"/>
    <w:rsid w:val="005B32B1"/>
    <w:rsid w:val="005B3475"/>
    <w:rsid w:val="005B366D"/>
    <w:rsid w:val="005B39AB"/>
    <w:rsid w:val="005B3A2B"/>
    <w:rsid w:val="005B3F9C"/>
    <w:rsid w:val="005B40A5"/>
    <w:rsid w:val="005B40D2"/>
    <w:rsid w:val="005B5194"/>
    <w:rsid w:val="005B5DFD"/>
    <w:rsid w:val="005B646B"/>
    <w:rsid w:val="005B6490"/>
    <w:rsid w:val="005B6586"/>
    <w:rsid w:val="005B6B04"/>
    <w:rsid w:val="005B7575"/>
    <w:rsid w:val="005B76E1"/>
    <w:rsid w:val="005B7CFE"/>
    <w:rsid w:val="005C016B"/>
    <w:rsid w:val="005C09C5"/>
    <w:rsid w:val="005C0A67"/>
    <w:rsid w:val="005C0ADB"/>
    <w:rsid w:val="005C164B"/>
    <w:rsid w:val="005C212C"/>
    <w:rsid w:val="005C231F"/>
    <w:rsid w:val="005C3D3E"/>
    <w:rsid w:val="005C3E41"/>
    <w:rsid w:val="005C3F05"/>
    <w:rsid w:val="005C44C1"/>
    <w:rsid w:val="005C59BC"/>
    <w:rsid w:val="005C6273"/>
    <w:rsid w:val="005C6F18"/>
    <w:rsid w:val="005C6F40"/>
    <w:rsid w:val="005C70B7"/>
    <w:rsid w:val="005C72E0"/>
    <w:rsid w:val="005C7D00"/>
    <w:rsid w:val="005C7E93"/>
    <w:rsid w:val="005D0D04"/>
    <w:rsid w:val="005D0FCD"/>
    <w:rsid w:val="005D158A"/>
    <w:rsid w:val="005D1B28"/>
    <w:rsid w:val="005D1D7E"/>
    <w:rsid w:val="005D1E01"/>
    <w:rsid w:val="005D21A2"/>
    <w:rsid w:val="005D21BB"/>
    <w:rsid w:val="005D26A3"/>
    <w:rsid w:val="005D282D"/>
    <w:rsid w:val="005D2AB1"/>
    <w:rsid w:val="005D30BB"/>
    <w:rsid w:val="005D318F"/>
    <w:rsid w:val="005D3434"/>
    <w:rsid w:val="005D3B46"/>
    <w:rsid w:val="005D3EB4"/>
    <w:rsid w:val="005D4056"/>
    <w:rsid w:val="005D42AB"/>
    <w:rsid w:val="005D44C8"/>
    <w:rsid w:val="005D4A76"/>
    <w:rsid w:val="005D4B30"/>
    <w:rsid w:val="005D4F5E"/>
    <w:rsid w:val="005D503A"/>
    <w:rsid w:val="005D5587"/>
    <w:rsid w:val="005D59DF"/>
    <w:rsid w:val="005D6056"/>
    <w:rsid w:val="005D6672"/>
    <w:rsid w:val="005D737B"/>
    <w:rsid w:val="005D7869"/>
    <w:rsid w:val="005D7E92"/>
    <w:rsid w:val="005E0176"/>
    <w:rsid w:val="005E07FB"/>
    <w:rsid w:val="005E0CDF"/>
    <w:rsid w:val="005E0E20"/>
    <w:rsid w:val="005E14EA"/>
    <w:rsid w:val="005E1A65"/>
    <w:rsid w:val="005E1C90"/>
    <w:rsid w:val="005E2157"/>
    <w:rsid w:val="005E287B"/>
    <w:rsid w:val="005E2D28"/>
    <w:rsid w:val="005E3AB3"/>
    <w:rsid w:val="005E3B45"/>
    <w:rsid w:val="005E3E2A"/>
    <w:rsid w:val="005E4009"/>
    <w:rsid w:val="005E4553"/>
    <w:rsid w:val="005E4666"/>
    <w:rsid w:val="005E4716"/>
    <w:rsid w:val="005E4A4A"/>
    <w:rsid w:val="005E4D36"/>
    <w:rsid w:val="005E551A"/>
    <w:rsid w:val="005E58F4"/>
    <w:rsid w:val="005E60B0"/>
    <w:rsid w:val="005E6381"/>
    <w:rsid w:val="005E6E71"/>
    <w:rsid w:val="005E7441"/>
    <w:rsid w:val="005E7663"/>
    <w:rsid w:val="005E7958"/>
    <w:rsid w:val="005E7A05"/>
    <w:rsid w:val="005F0207"/>
    <w:rsid w:val="005F0327"/>
    <w:rsid w:val="005F0EB8"/>
    <w:rsid w:val="005F1394"/>
    <w:rsid w:val="005F15E2"/>
    <w:rsid w:val="005F16A5"/>
    <w:rsid w:val="005F2624"/>
    <w:rsid w:val="005F365B"/>
    <w:rsid w:val="005F3B25"/>
    <w:rsid w:val="005F4BB6"/>
    <w:rsid w:val="005F522D"/>
    <w:rsid w:val="005F6BBA"/>
    <w:rsid w:val="005F7794"/>
    <w:rsid w:val="005F77C3"/>
    <w:rsid w:val="005F7854"/>
    <w:rsid w:val="005F7955"/>
    <w:rsid w:val="005F7B14"/>
    <w:rsid w:val="006005A0"/>
    <w:rsid w:val="00600739"/>
    <w:rsid w:val="0060083D"/>
    <w:rsid w:val="00600CF8"/>
    <w:rsid w:val="00601459"/>
    <w:rsid w:val="006014F1"/>
    <w:rsid w:val="006015E8"/>
    <w:rsid w:val="006018E0"/>
    <w:rsid w:val="00601B40"/>
    <w:rsid w:val="006020B4"/>
    <w:rsid w:val="006021CC"/>
    <w:rsid w:val="006029CC"/>
    <w:rsid w:val="00602CC0"/>
    <w:rsid w:val="00602EB9"/>
    <w:rsid w:val="00603488"/>
    <w:rsid w:val="00603733"/>
    <w:rsid w:val="00603958"/>
    <w:rsid w:val="00603A87"/>
    <w:rsid w:val="00603B12"/>
    <w:rsid w:val="00604039"/>
    <w:rsid w:val="0060411C"/>
    <w:rsid w:val="0060412B"/>
    <w:rsid w:val="00604330"/>
    <w:rsid w:val="00604DCE"/>
    <w:rsid w:val="00604F08"/>
    <w:rsid w:val="006055E0"/>
    <w:rsid w:val="006058FE"/>
    <w:rsid w:val="00605BF4"/>
    <w:rsid w:val="0060693C"/>
    <w:rsid w:val="00606B7E"/>
    <w:rsid w:val="006070F6"/>
    <w:rsid w:val="00607A70"/>
    <w:rsid w:val="00607D95"/>
    <w:rsid w:val="006109D0"/>
    <w:rsid w:val="00610A38"/>
    <w:rsid w:val="00610C3A"/>
    <w:rsid w:val="00610D00"/>
    <w:rsid w:val="00610F62"/>
    <w:rsid w:val="0061218C"/>
    <w:rsid w:val="00612211"/>
    <w:rsid w:val="00612950"/>
    <w:rsid w:val="00612B9C"/>
    <w:rsid w:val="00613FDB"/>
    <w:rsid w:val="00614054"/>
    <w:rsid w:val="00614636"/>
    <w:rsid w:val="00614932"/>
    <w:rsid w:val="00614BCA"/>
    <w:rsid w:val="00614C0E"/>
    <w:rsid w:val="00614DC7"/>
    <w:rsid w:val="006151A7"/>
    <w:rsid w:val="00615345"/>
    <w:rsid w:val="00615632"/>
    <w:rsid w:val="006166FA"/>
    <w:rsid w:val="00616D18"/>
    <w:rsid w:val="0061717D"/>
    <w:rsid w:val="006178D6"/>
    <w:rsid w:val="00617B18"/>
    <w:rsid w:val="00620FFF"/>
    <w:rsid w:val="006211D4"/>
    <w:rsid w:val="00621FA5"/>
    <w:rsid w:val="006226BE"/>
    <w:rsid w:val="006227C4"/>
    <w:rsid w:val="00623AC8"/>
    <w:rsid w:val="006243F5"/>
    <w:rsid w:val="006245BC"/>
    <w:rsid w:val="0062466F"/>
    <w:rsid w:val="006247AA"/>
    <w:rsid w:val="0062487D"/>
    <w:rsid w:val="0062566A"/>
    <w:rsid w:val="00625A0E"/>
    <w:rsid w:val="00625BAE"/>
    <w:rsid w:val="00625F72"/>
    <w:rsid w:val="00626021"/>
    <w:rsid w:val="006260DA"/>
    <w:rsid w:val="00626345"/>
    <w:rsid w:val="00626D2D"/>
    <w:rsid w:val="00627404"/>
    <w:rsid w:val="00627A0E"/>
    <w:rsid w:val="006300C5"/>
    <w:rsid w:val="006302AD"/>
    <w:rsid w:val="0063088F"/>
    <w:rsid w:val="00630BB1"/>
    <w:rsid w:val="00631359"/>
    <w:rsid w:val="006319FD"/>
    <w:rsid w:val="00631AED"/>
    <w:rsid w:val="00631D71"/>
    <w:rsid w:val="00631DFB"/>
    <w:rsid w:val="00631F77"/>
    <w:rsid w:val="00632CCC"/>
    <w:rsid w:val="00632E26"/>
    <w:rsid w:val="0063310C"/>
    <w:rsid w:val="00633373"/>
    <w:rsid w:val="00633377"/>
    <w:rsid w:val="00633A64"/>
    <w:rsid w:val="00633AD6"/>
    <w:rsid w:val="00634064"/>
    <w:rsid w:val="00634FB5"/>
    <w:rsid w:val="006357B4"/>
    <w:rsid w:val="00635CAD"/>
    <w:rsid w:val="00636527"/>
    <w:rsid w:val="006367E4"/>
    <w:rsid w:val="0063787B"/>
    <w:rsid w:val="00637C63"/>
    <w:rsid w:val="006406C9"/>
    <w:rsid w:val="00640E3A"/>
    <w:rsid w:val="00640FA0"/>
    <w:rsid w:val="00641439"/>
    <w:rsid w:val="00642717"/>
    <w:rsid w:val="00642C2F"/>
    <w:rsid w:val="00642E8B"/>
    <w:rsid w:val="006430D6"/>
    <w:rsid w:val="00643A1C"/>
    <w:rsid w:val="006440DF"/>
    <w:rsid w:val="00644378"/>
    <w:rsid w:val="00644A41"/>
    <w:rsid w:val="00644D77"/>
    <w:rsid w:val="00644FBC"/>
    <w:rsid w:val="006451A5"/>
    <w:rsid w:val="00645204"/>
    <w:rsid w:val="006464AF"/>
    <w:rsid w:val="00646ABB"/>
    <w:rsid w:val="00646CF4"/>
    <w:rsid w:val="00646DEA"/>
    <w:rsid w:val="00647212"/>
    <w:rsid w:val="00647521"/>
    <w:rsid w:val="00647724"/>
    <w:rsid w:val="00647808"/>
    <w:rsid w:val="00647C80"/>
    <w:rsid w:val="00647EFF"/>
    <w:rsid w:val="00650012"/>
    <w:rsid w:val="006507B0"/>
    <w:rsid w:val="00650BE6"/>
    <w:rsid w:val="00651ACE"/>
    <w:rsid w:val="00651CEB"/>
    <w:rsid w:val="00652613"/>
    <w:rsid w:val="00652734"/>
    <w:rsid w:val="00652747"/>
    <w:rsid w:val="00652C64"/>
    <w:rsid w:val="0065322D"/>
    <w:rsid w:val="0065359C"/>
    <w:rsid w:val="00653629"/>
    <w:rsid w:val="0065413B"/>
    <w:rsid w:val="00654BDC"/>
    <w:rsid w:val="0065524B"/>
    <w:rsid w:val="006554AA"/>
    <w:rsid w:val="006556A2"/>
    <w:rsid w:val="006558EF"/>
    <w:rsid w:val="00655DC7"/>
    <w:rsid w:val="00655FA4"/>
    <w:rsid w:val="00656008"/>
    <w:rsid w:val="00656359"/>
    <w:rsid w:val="0065660D"/>
    <w:rsid w:val="00657B36"/>
    <w:rsid w:val="00660591"/>
    <w:rsid w:val="00660DFB"/>
    <w:rsid w:val="00661384"/>
    <w:rsid w:val="00661D8E"/>
    <w:rsid w:val="0066230E"/>
    <w:rsid w:val="00662908"/>
    <w:rsid w:val="0066302D"/>
    <w:rsid w:val="00663064"/>
    <w:rsid w:val="00663CDC"/>
    <w:rsid w:val="00664035"/>
    <w:rsid w:val="006646C3"/>
    <w:rsid w:val="006648EB"/>
    <w:rsid w:val="00664C0E"/>
    <w:rsid w:val="006651DA"/>
    <w:rsid w:val="00665227"/>
    <w:rsid w:val="00665856"/>
    <w:rsid w:val="0066639D"/>
    <w:rsid w:val="00667277"/>
    <w:rsid w:val="006673BA"/>
    <w:rsid w:val="006676BF"/>
    <w:rsid w:val="00667D34"/>
    <w:rsid w:val="006700E7"/>
    <w:rsid w:val="006701C4"/>
    <w:rsid w:val="00670385"/>
    <w:rsid w:val="00670A52"/>
    <w:rsid w:val="00670AF5"/>
    <w:rsid w:val="00671263"/>
    <w:rsid w:val="00671331"/>
    <w:rsid w:val="00671C8B"/>
    <w:rsid w:val="00671DAF"/>
    <w:rsid w:val="00671FB2"/>
    <w:rsid w:val="0067208D"/>
    <w:rsid w:val="006728A0"/>
    <w:rsid w:val="006739B1"/>
    <w:rsid w:val="00673CFE"/>
    <w:rsid w:val="00674032"/>
    <w:rsid w:val="00674043"/>
    <w:rsid w:val="00674266"/>
    <w:rsid w:val="0067427C"/>
    <w:rsid w:val="00674E17"/>
    <w:rsid w:val="00674E79"/>
    <w:rsid w:val="00675107"/>
    <w:rsid w:val="006754E9"/>
    <w:rsid w:val="00675837"/>
    <w:rsid w:val="0067590E"/>
    <w:rsid w:val="00675FDE"/>
    <w:rsid w:val="006761F4"/>
    <w:rsid w:val="00676301"/>
    <w:rsid w:val="00676979"/>
    <w:rsid w:val="00676EEC"/>
    <w:rsid w:val="00677473"/>
    <w:rsid w:val="006801F5"/>
    <w:rsid w:val="006804DB"/>
    <w:rsid w:val="006806AC"/>
    <w:rsid w:val="0068074C"/>
    <w:rsid w:val="00681099"/>
    <w:rsid w:val="0068140C"/>
    <w:rsid w:val="00681B59"/>
    <w:rsid w:val="00681D28"/>
    <w:rsid w:val="00681D87"/>
    <w:rsid w:val="006821A8"/>
    <w:rsid w:val="00683135"/>
    <w:rsid w:val="006834C3"/>
    <w:rsid w:val="0068377A"/>
    <w:rsid w:val="006837BF"/>
    <w:rsid w:val="00683E4C"/>
    <w:rsid w:val="00684663"/>
    <w:rsid w:val="00685254"/>
    <w:rsid w:val="006852FB"/>
    <w:rsid w:val="00685CE2"/>
    <w:rsid w:val="00685D09"/>
    <w:rsid w:val="006862F6"/>
    <w:rsid w:val="0068637D"/>
    <w:rsid w:val="00686895"/>
    <w:rsid w:val="00687A47"/>
    <w:rsid w:val="00687A6D"/>
    <w:rsid w:val="00687DF4"/>
    <w:rsid w:val="0069025B"/>
    <w:rsid w:val="006904A6"/>
    <w:rsid w:val="006906AF"/>
    <w:rsid w:val="006907AA"/>
    <w:rsid w:val="00690AD5"/>
    <w:rsid w:val="006912D8"/>
    <w:rsid w:val="00691DFF"/>
    <w:rsid w:val="0069204E"/>
    <w:rsid w:val="00692457"/>
    <w:rsid w:val="00692814"/>
    <w:rsid w:val="0069288C"/>
    <w:rsid w:val="00692B79"/>
    <w:rsid w:val="00692D25"/>
    <w:rsid w:val="00692DE2"/>
    <w:rsid w:val="0069313C"/>
    <w:rsid w:val="00693467"/>
    <w:rsid w:val="00693502"/>
    <w:rsid w:val="00693CCA"/>
    <w:rsid w:val="006941FB"/>
    <w:rsid w:val="006949CB"/>
    <w:rsid w:val="00694E0C"/>
    <w:rsid w:val="00694F3E"/>
    <w:rsid w:val="006952C2"/>
    <w:rsid w:val="006956E4"/>
    <w:rsid w:val="006957AF"/>
    <w:rsid w:val="00695F3D"/>
    <w:rsid w:val="006960AC"/>
    <w:rsid w:val="006977ED"/>
    <w:rsid w:val="00697838"/>
    <w:rsid w:val="006A0045"/>
    <w:rsid w:val="006A097A"/>
    <w:rsid w:val="006A1581"/>
    <w:rsid w:val="006A17CD"/>
    <w:rsid w:val="006A1ADA"/>
    <w:rsid w:val="006A1E76"/>
    <w:rsid w:val="006A293C"/>
    <w:rsid w:val="006A2B45"/>
    <w:rsid w:val="006A359F"/>
    <w:rsid w:val="006A4126"/>
    <w:rsid w:val="006A4385"/>
    <w:rsid w:val="006A439B"/>
    <w:rsid w:val="006A5B16"/>
    <w:rsid w:val="006A6651"/>
    <w:rsid w:val="006A6F95"/>
    <w:rsid w:val="006A6FC5"/>
    <w:rsid w:val="006A7199"/>
    <w:rsid w:val="006A7ED7"/>
    <w:rsid w:val="006B02C9"/>
    <w:rsid w:val="006B02E7"/>
    <w:rsid w:val="006B0523"/>
    <w:rsid w:val="006B0BE7"/>
    <w:rsid w:val="006B12D1"/>
    <w:rsid w:val="006B1488"/>
    <w:rsid w:val="006B1549"/>
    <w:rsid w:val="006B1559"/>
    <w:rsid w:val="006B167A"/>
    <w:rsid w:val="006B1A50"/>
    <w:rsid w:val="006B1D78"/>
    <w:rsid w:val="006B2334"/>
    <w:rsid w:val="006B2389"/>
    <w:rsid w:val="006B2517"/>
    <w:rsid w:val="006B2BF9"/>
    <w:rsid w:val="006B2F84"/>
    <w:rsid w:val="006B34F2"/>
    <w:rsid w:val="006B3544"/>
    <w:rsid w:val="006B3A15"/>
    <w:rsid w:val="006B3BF4"/>
    <w:rsid w:val="006B42CB"/>
    <w:rsid w:val="006B4497"/>
    <w:rsid w:val="006B450A"/>
    <w:rsid w:val="006B52AD"/>
    <w:rsid w:val="006B61CD"/>
    <w:rsid w:val="006B6215"/>
    <w:rsid w:val="006B67E1"/>
    <w:rsid w:val="006B77BC"/>
    <w:rsid w:val="006B7951"/>
    <w:rsid w:val="006B7B4D"/>
    <w:rsid w:val="006C0147"/>
    <w:rsid w:val="006C0483"/>
    <w:rsid w:val="006C04E1"/>
    <w:rsid w:val="006C06BC"/>
    <w:rsid w:val="006C09DA"/>
    <w:rsid w:val="006C0A72"/>
    <w:rsid w:val="006C0D86"/>
    <w:rsid w:val="006C0DA4"/>
    <w:rsid w:val="006C0E1F"/>
    <w:rsid w:val="006C0EAC"/>
    <w:rsid w:val="006C1256"/>
    <w:rsid w:val="006C16BE"/>
    <w:rsid w:val="006C1F5F"/>
    <w:rsid w:val="006C2E27"/>
    <w:rsid w:val="006C2F77"/>
    <w:rsid w:val="006C326B"/>
    <w:rsid w:val="006C34EF"/>
    <w:rsid w:val="006C3EBB"/>
    <w:rsid w:val="006C42C8"/>
    <w:rsid w:val="006C6967"/>
    <w:rsid w:val="006C69BE"/>
    <w:rsid w:val="006C6EF3"/>
    <w:rsid w:val="006C7A2C"/>
    <w:rsid w:val="006D05B3"/>
    <w:rsid w:val="006D1185"/>
    <w:rsid w:val="006D13E8"/>
    <w:rsid w:val="006D17DB"/>
    <w:rsid w:val="006D1E09"/>
    <w:rsid w:val="006D1E60"/>
    <w:rsid w:val="006D1EBB"/>
    <w:rsid w:val="006D1EDF"/>
    <w:rsid w:val="006D22C5"/>
    <w:rsid w:val="006D23A5"/>
    <w:rsid w:val="006D2860"/>
    <w:rsid w:val="006D28C2"/>
    <w:rsid w:val="006D3542"/>
    <w:rsid w:val="006D36D1"/>
    <w:rsid w:val="006D3884"/>
    <w:rsid w:val="006D3950"/>
    <w:rsid w:val="006D3FF2"/>
    <w:rsid w:val="006D41E4"/>
    <w:rsid w:val="006D42E5"/>
    <w:rsid w:val="006D443D"/>
    <w:rsid w:val="006D495A"/>
    <w:rsid w:val="006D57E1"/>
    <w:rsid w:val="006D5849"/>
    <w:rsid w:val="006D5C6E"/>
    <w:rsid w:val="006D5CED"/>
    <w:rsid w:val="006D5F22"/>
    <w:rsid w:val="006D5F37"/>
    <w:rsid w:val="006D60B5"/>
    <w:rsid w:val="006D6562"/>
    <w:rsid w:val="006D6594"/>
    <w:rsid w:val="006D6C2D"/>
    <w:rsid w:val="006D716D"/>
    <w:rsid w:val="006D783A"/>
    <w:rsid w:val="006E08C8"/>
    <w:rsid w:val="006E0AB7"/>
    <w:rsid w:val="006E0E0F"/>
    <w:rsid w:val="006E1847"/>
    <w:rsid w:val="006E232B"/>
    <w:rsid w:val="006E3943"/>
    <w:rsid w:val="006E3E5F"/>
    <w:rsid w:val="006E44DE"/>
    <w:rsid w:val="006E5204"/>
    <w:rsid w:val="006E5653"/>
    <w:rsid w:val="006E5713"/>
    <w:rsid w:val="006E5813"/>
    <w:rsid w:val="006E5A61"/>
    <w:rsid w:val="006E5AAF"/>
    <w:rsid w:val="006E5B3D"/>
    <w:rsid w:val="006E5B5A"/>
    <w:rsid w:val="006E623E"/>
    <w:rsid w:val="006E6BE7"/>
    <w:rsid w:val="006E6F9C"/>
    <w:rsid w:val="006E7814"/>
    <w:rsid w:val="006E7B3A"/>
    <w:rsid w:val="006F0311"/>
    <w:rsid w:val="006F0F90"/>
    <w:rsid w:val="006F159F"/>
    <w:rsid w:val="006F1913"/>
    <w:rsid w:val="006F1ADA"/>
    <w:rsid w:val="006F1D3A"/>
    <w:rsid w:val="006F1E7C"/>
    <w:rsid w:val="006F20DD"/>
    <w:rsid w:val="006F21E0"/>
    <w:rsid w:val="006F342D"/>
    <w:rsid w:val="006F3783"/>
    <w:rsid w:val="006F3B7B"/>
    <w:rsid w:val="006F3B8B"/>
    <w:rsid w:val="006F3E87"/>
    <w:rsid w:val="006F50BD"/>
    <w:rsid w:val="006F54DA"/>
    <w:rsid w:val="006F68AD"/>
    <w:rsid w:val="006F6B8C"/>
    <w:rsid w:val="006F7635"/>
    <w:rsid w:val="006F77E9"/>
    <w:rsid w:val="006F7D69"/>
    <w:rsid w:val="006F7EB6"/>
    <w:rsid w:val="0070017A"/>
    <w:rsid w:val="007001DA"/>
    <w:rsid w:val="0070088F"/>
    <w:rsid w:val="00700934"/>
    <w:rsid w:val="007012C7"/>
    <w:rsid w:val="0070134B"/>
    <w:rsid w:val="007015C5"/>
    <w:rsid w:val="00701AC1"/>
    <w:rsid w:val="00701D32"/>
    <w:rsid w:val="007026B0"/>
    <w:rsid w:val="007026B9"/>
    <w:rsid w:val="007030A0"/>
    <w:rsid w:val="007038FA"/>
    <w:rsid w:val="007040A4"/>
    <w:rsid w:val="007043DD"/>
    <w:rsid w:val="007045AE"/>
    <w:rsid w:val="00705280"/>
    <w:rsid w:val="007053A3"/>
    <w:rsid w:val="0070545B"/>
    <w:rsid w:val="0070560D"/>
    <w:rsid w:val="007056FC"/>
    <w:rsid w:val="00705886"/>
    <w:rsid w:val="00705B9E"/>
    <w:rsid w:val="007063D8"/>
    <w:rsid w:val="00706436"/>
    <w:rsid w:val="007065EB"/>
    <w:rsid w:val="007065FF"/>
    <w:rsid w:val="007066F3"/>
    <w:rsid w:val="00706FFF"/>
    <w:rsid w:val="00707375"/>
    <w:rsid w:val="00707425"/>
    <w:rsid w:val="00707A53"/>
    <w:rsid w:val="00707A90"/>
    <w:rsid w:val="00707D7C"/>
    <w:rsid w:val="00710131"/>
    <w:rsid w:val="00710A51"/>
    <w:rsid w:val="00710F6A"/>
    <w:rsid w:val="0071248E"/>
    <w:rsid w:val="00712646"/>
    <w:rsid w:val="007138DA"/>
    <w:rsid w:val="007141BF"/>
    <w:rsid w:val="00714444"/>
    <w:rsid w:val="007145B9"/>
    <w:rsid w:val="00714704"/>
    <w:rsid w:val="0071471C"/>
    <w:rsid w:val="00714FDD"/>
    <w:rsid w:val="007156E6"/>
    <w:rsid w:val="00715B19"/>
    <w:rsid w:val="00716750"/>
    <w:rsid w:val="00716BBC"/>
    <w:rsid w:val="00717286"/>
    <w:rsid w:val="00717937"/>
    <w:rsid w:val="00720095"/>
    <w:rsid w:val="00720624"/>
    <w:rsid w:val="007211E1"/>
    <w:rsid w:val="00721E38"/>
    <w:rsid w:val="00721E5B"/>
    <w:rsid w:val="00721F05"/>
    <w:rsid w:val="0072232A"/>
    <w:rsid w:val="0072271A"/>
    <w:rsid w:val="00722D46"/>
    <w:rsid w:val="00723471"/>
    <w:rsid w:val="00723644"/>
    <w:rsid w:val="00723B30"/>
    <w:rsid w:val="00723FDE"/>
    <w:rsid w:val="0072417A"/>
    <w:rsid w:val="00724982"/>
    <w:rsid w:val="00724E40"/>
    <w:rsid w:val="007259BC"/>
    <w:rsid w:val="00726127"/>
    <w:rsid w:val="00726442"/>
    <w:rsid w:val="007264FF"/>
    <w:rsid w:val="00726E53"/>
    <w:rsid w:val="00727259"/>
    <w:rsid w:val="00727463"/>
    <w:rsid w:val="00727D71"/>
    <w:rsid w:val="0073231D"/>
    <w:rsid w:val="0073365E"/>
    <w:rsid w:val="00733CE9"/>
    <w:rsid w:val="00734B89"/>
    <w:rsid w:val="007350C2"/>
    <w:rsid w:val="007357A1"/>
    <w:rsid w:val="00735958"/>
    <w:rsid w:val="00735DCF"/>
    <w:rsid w:val="007363A1"/>
    <w:rsid w:val="007363BC"/>
    <w:rsid w:val="00736500"/>
    <w:rsid w:val="00736AB1"/>
    <w:rsid w:val="00736B3C"/>
    <w:rsid w:val="00736CF8"/>
    <w:rsid w:val="00736F05"/>
    <w:rsid w:val="00737188"/>
    <w:rsid w:val="00737AF6"/>
    <w:rsid w:val="00737CA4"/>
    <w:rsid w:val="00740246"/>
    <w:rsid w:val="0074069E"/>
    <w:rsid w:val="00740889"/>
    <w:rsid w:val="007413C8"/>
    <w:rsid w:val="00741FB2"/>
    <w:rsid w:val="00742BE5"/>
    <w:rsid w:val="007434B3"/>
    <w:rsid w:val="00743798"/>
    <w:rsid w:val="00743CD0"/>
    <w:rsid w:val="00744046"/>
    <w:rsid w:val="00744AF1"/>
    <w:rsid w:val="00744B18"/>
    <w:rsid w:val="00744F79"/>
    <w:rsid w:val="0074521D"/>
    <w:rsid w:val="00745DCC"/>
    <w:rsid w:val="0074613A"/>
    <w:rsid w:val="007461FE"/>
    <w:rsid w:val="00746220"/>
    <w:rsid w:val="00746F9D"/>
    <w:rsid w:val="00747168"/>
    <w:rsid w:val="00747500"/>
    <w:rsid w:val="007477FC"/>
    <w:rsid w:val="0075011C"/>
    <w:rsid w:val="00750A35"/>
    <w:rsid w:val="007514BF"/>
    <w:rsid w:val="00751BB5"/>
    <w:rsid w:val="007524BD"/>
    <w:rsid w:val="0075292F"/>
    <w:rsid w:val="00752A11"/>
    <w:rsid w:val="00752B2C"/>
    <w:rsid w:val="00752BF1"/>
    <w:rsid w:val="0075348E"/>
    <w:rsid w:val="0075412D"/>
    <w:rsid w:val="00754832"/>
    <w:rsid w:val="00754A20"/>
    <w:rsid w:val="007551A9"/>
    <w:rsid w:val="007554C9"/>
    <w:rsid w:val="0075556E"/>
    <w:rsid w:val="007557B9"/>
    <w:rsid w:val="00755EB5"/>
    <w:rsid w:val="007568FF"/>
    <w:rsid w:val="00757006"/>
    <w:rsid w:val="007571E9"/>
    <w:rsid w:val="007578BB"/>
    <w:rsid w:val="0075792B"/>
    <w:rsid w:val="00757CDC"/>
    <w:rsid w:val="00757E3F"/>
    <w:rsid w:val="00761241"/>
    <w:rsid w:val="00761271"/>
    <w:rsid w:val="007619C5"/>
    <w:rsid w:val="00761C59"/>
    <w:rsid w:val="00761F95"/>
    <w:rsid w:val="00762045"/>
    <w:rsid w:val="00762121"/>
    <w:rsid w:val="007625E8"/>
    <w:rsid w:val="00763958"/>
    <w:rsid w:val="00763E49"/>
    <w:rsid w:val="00763E5D"/>
    <w:rsid w:val="00764C49"/>
    <w:rsid w:val="00765159"/>
    <w:rsid w:val="00765D3A"/>
    <w:rsid w:val="00765D99"/>
    <w:rsid w:val="0076611D"/>
    <w:rsid w:val="0076631E"/>
    <w:rsid w:val="0076639D"/>
    <w:rsid w:val="0076722B"/>
    <w:rsid w:val="00767370"/>
    <w:rsid w:val="00767596"/>
    <w:rsid w:val="007677A0"/>
    <w:rsid w:val="007678A0"/>
    <w:rsid w:val="00770206"/>
    <w:rsid w:val="00770ED9"/>
    <w:rsid w:val="007713CF"/>
    <w:rsid w:val="0077186B"/>
    <w:rsid w:val="0077191C"/>
    <w:rsid w:val="007721A4"/>
    <w:rsid w:val="007722A1"/>
    <w:rsid w:val="00772756"/>
    <w:rsid w:val="00772890"/>
    <w:rsid w:val="00772A1D"/>
    <w:rsid w:val="00772C31"/>
    <w:rsid w:val="00772E05"/>
    <w:rsid w:val="00772EF1"/>
    <w:rsid w:val="00772FFB"/>
    <w:rsid w:val="007733EC"/>
    <w:rsid w:val="0077372B"/>
    <w:rsid w:val="00773934"/>
    <w:rsid w:val="007742CB"/>
    <w:rsid w:val="007743EC"/>
    <w:rsid w:val="007744E2"/>
    <w:rsid w:val="0077495B"/>
    <w:rsid w:val="007749CE"/>
    <w:rsid w:val="00774C55"/>
    <w:rsid w:val="00774D9A"/>
    <w:rsid w:val="00775047"/>
    <w:rsid w:val="00776843"/>
    <w:rsid w:val="007779CA"/>
    <w:rsid w:val="00777ADA"/>
    <w:rsid w:val="0078004F"/>
    <w:rsid w:val="007801B3"/>
    <w:rsid w:val="0078022C"/>
    <w:rsid w:val="00780B44"/>
    <w:rsid w:val="00781381"/>
    <w:rsid w:val="00781426"/>
    <w:rsid w:val="00781878"/>
    <w:rsid w:val="0078223F"/>
    <w:rsid w:val="007826CA"/>
    <w:rsid w:val="0078272B"/>
    <w:rsid w:val="0078298F"/>
    <w:rsid w:val="00783448"/>
    <w:rsid w:val="0078353B"/>
    <w:rsid w:val="00783B7F"/>
    <w:rsid w:val="007840EF"/>
    <w:rsid w:val="00784DC7"/>
    <w:rsid w:val="00784E50"/>
    <w:rsid w:val="00785828"/>
    <w:rsid w:val="00785D96"/>
    <w:rsid w:val="007860D3"/>
    <w:rsid w:val="0078637F"/>
    <w:rsid w:val="007864B9"/>
    <w:rsid w:val="00786580"/>
    <w:rsid w:val="00786D92"/>
    <w:rsid w:val="007877A0"/>
    <w:rsid w:val="00787D2D"/>
    <w:rsid w:val="00787D86"/>
    <w:rsid w:val="00790150"/>
    <w:rsid w:val="0079057B"/>
    <w:rsid w:val="007905A2"/>
    <w:rsid w:val="0079136E"/>
    <w:rsid w:val="00791E0E"/>
    <w:rsid w:val="00792ADA"/>
    <w:rsid w:val="00792BB5"/>
    <w:rsid w:val="00792CA1"/>
    <w:rsid w:val="007930EE"/>
    <w:rsid w:val="00793907"/>
    <w:rsid w:val="0079418B"/>
    <w:rsid w:val="0079454B"/>
    <w:rsid w:val="00794680"/>
    <w:rsid w:val="007947E2"/>
    <w:rsid w:val="00794C8A"/>
    <w:rsid w:val="00795097"/>
    <w:rsid w:val="007959A5"/>
    <w:rsid w:val="00795AF8"/>
    <w:rsid w:val="00795E62"/>
    <w:rsid w:val="0079618E"/>
    <w:rsid w:val="007965F1"/>
    <w:rsid w:val="00797484"/>
    <w:rsid w:val="00797C0C"/>
    <w:rsid w:val="00797EC3"/>
    <w:rsid w:val="007A043E"/>
    <w:rsid w:val="007A05BB"/>
    <w:rsid w:val="007A17A2"/>
    <w:rsid w:val="007A1CEE"/>
    <w:rsid w:val="007A20E2"/>
    <w:rsid w:val="007A251A"/>
    <w:rsid w:val="007A2C8D"/>
    <w:rsid w:val="007A303B"/>
    <w:rsid w:val="007A3681"/>
    <w:rsid w:val="007A3892"/>
    <w:rsid w:val="007A42ED"/>
    <w:rsid w:val="007A5378"/>
    <w:rsid w:val="007A552E"/>
    <w:rsid w:val="007A5B9C"/>
    <w:rsid w:val="007A5FFC"/>
    <w:rsid w:val="007A62F7"/>
    <w:rsid w:val="007A66EF"/>
    <w:rsid w:val="007A6726"/>
    <w:rsid w:val="007A6D17"/>
    <w:rsid w:val="007A7077"/>
    <w:rsid w:val="007A7367"/>
    <w:rsid w:val="007A7839"/>
    <w:rsid w:val="007A7A4A"/>
    <w:rsid w:val="007B00F5"/>
    <w:rsid w:val="007B05C7"/>
    <w:rsid w:val="007B0810"/>
    <w:rsid w:val="007B0B39"/>
    <w:rsid w:val="007B0E88"/>
    <w:rsid w:val="007B12CC"/>
    <w:rsid w:val="007B163D"/>
    <w:rsid w:val="007B16D5"/>
    <w:rsid w:val="007B1D51"/>
    <w:rsid w:val="007B22DA"/>
    <w:rsid w:val="007B231A"/>
    <w:rsid w:val="007B2CDE"/>
    <w:rsid w:val="007B2F73"/>
    <w:rsid w:val="007B33A6"/>
    <w:rsid w:val="007B346E"/>
    <w:rsid w:val="007B34F4"/>
    <w:rsid w:val="007B3F1B"/>
    <w:rsid w:val="007B4A62"/>
    <w:rsid w:val="007B5135"/>
    <w:rsid w:val="007B522D"/>
    <w:rsid w:val="007B76A9"/>
    <w:rsid w:val="007C0F57"/>
    <w:rsid w:val="007C100C"/>
    <w:rsid w:val="007C14FA"/>
    <w:rsid w:val="007C1881"/>
    <w:rsid w:val="007C194A"/>
    <w:rsid w:val="007C1BD3"/>
    <w:rsid w:val="007C1DF5"/>
    <w:rsid w:val="007C1EC9"/>
    <w:rsid w:val="007C209A"/>
    <w:rsid w:val="007C220A"/>
    <w:rsid w:val="007C24D1"/>
    <w:rsid w:val="007C257F"/>
    <w:rsid w:val="007C2CA7"/>
    <w:rsid w:val="007C2DE4"/>
    <w:rsid w:val="007C32F0"/>
    <w:rsid w:val="007C3690"/>
    <w:rsid w:val="007C4048"/>
    <w:rsid w:val="007C453A"/>
    <w:rsid w:val="007C4752"/>
    <w:rsid w:val="007C4B0B"/>
    <w:rsid w:val="007C5CB2"/>
    <w:rsid w:val="007C5D45"/>
    <w:rsid w:val="007C5D82"/>
    <w:rsid w:val="007C6007"/>
    <w:rsid w:val="007C6C12"/>
    <w:rsid w:val="007C6CB8"/>
    <w:rsid w:val="007C6D3A"/>
    <w:rsid w:val="007C7BB2"/>
    <w:rsid w:val="007C7FE2"/>
    <w:rsid w:val="007D04BB"/>
    <w:rsid w:val="007D080D"/>
    <w:rsid w:val="007D0B0A"/>
    <w:rsid w:val="007D0C30"/>
    <w:rsid w:val="007D17FD"/>
    <w:rsid w:val="007D1E8B"/>
    <w:rsid w:val="007D211F"/>
    <w:rsid w:val="007D23D2"/>
    <w:rsid w:val="007D2C41"/>
    <w:rsid w:val="007D2FA2"/>
    <w:rsid w:val="007D33AA"/>
    <w:rsid w:val="007D3A92"/>
    <w:rsid w:val="007D3BE7"/>
    <w:rsid w:val="007D48CE"/>
    <w:rsid w:val="007D4F6B"/>
    <w:rsid w:val="007D507F"/>
    <w:rsid w:val="007D52FF"/>
    <w:rsid w:val="007D54B2"/>
    <w:rsid w:val="007D5E72"/>
    <w:rsid w:val="007D5E74"/>
    <w:rsid w:val="007D5F10"/>
    <w:rsid w:val="007D6303"/>
    <w:rsid w:val="007D6473"/>
    <w:rsid w:val="007D6A9E"/>
    <w:rsid w:val="007D7177"/>
    <w:rsid w:val="007D752D"/>
    <w:rsid w:val="007D762D"/>
    <w:rsid w:val="007D7989"/>
    <w:rsid w:val="007D7EAB"/>
    <w:rsid w:val="007E0197"/>
    <w:rsid w:val="007E01DB"/>
    <w:rsid w:val="007E0A0C"/>
    <w:rsid w:val="007E19A5"/>
    <w:rsid w:val="007E1AFA"/>
    <w:rsid w:val="007E2107"/>
    <w:rsid w:val="007E244B"/>
    <w:rsid w:val="007E2922"/>
    <w:rsid w:val="007E37FD"/>
    <w:rsid w:val="007E4283"/>
    <w:rsid w:val="007E4693"/>
    <w:rsid w:val="007E4B95"/>
    <w:rsid w:val="007E5084"/>
    <w:rsid w:val="007E51B7"/>
    <w:rsid w:val="007E5992"/>
    <w:rsid w:val="007E5A74"/>
    <w:rsid w:val="007E6359"/>
    <w:rsid w:val="007E63B9"/>
    <w:rsid w:val="007E65C5"/>
    <w:rsid w:val="007E66E7"/>
    <w:rsid w:val="007E6770"/>
    <w:rsid w:val="007E694B"/>
    <w:rsid w:val="007E7147"/>
    <w:rsid w:val="007E77A4"/>
    <w:rsid w:val="007F29D3"/>
    <w:rsid w:val="007F2E89"/>
    <w:rsid w:val="007F3377"/>
    <w:rsid w:val="007F5822"/>
    <w:rsid w:val="007F58C0"/>
    <w:rsid w:val="007F5DCA"/>
    <w:rsid w:val="007F65F7"/>
    <w:rsid w:val="007F674C"/>
    <w:rsid w:val="007F6935"/>
    <w:rsid w:val="007F6E4F"/>
    <w:rsid w:val="007F709E"/>
    <w:rsid w:val="007F7114"/>
    <w:rsid w:val="007F7738"/>
    <w:rsid w:val="007F7973"/>
    <w:rsid w:val="00800B00"/>
    <w:rsid w:val="008032F9"/>
    <w:rsid w:val="00803EFB"/>
    <w:rsid w:val="0080420C"/>
    <w:rsid w:val="008043B3"/>
    <w:rsid w:val="00805359"/>
    <w:rsid w:val="008053C0"/>
    <w:rsid w:val="00805CD9"/>
    <w:rsid w:val="00806BB2"/>
    <w:rsid w:val="008071F6"/>
    <w:rsid w:val="00807564"/>
    <w:rsid w:val="008107F0"/>
    <w:rsid w:val="008109E9"/>
    <w:rsid w:val="00810BA0"/>
    <w:rsid w:val="0081165F"/>
    <w:rsid w:val="0081195A"/>
    <w:rsid w:val="0081223B"/>
    <w:rsid w:val="00812327"/>
    <w:rsid w:val="00812802"/>
    <w:rsid w:val="00812C97"/>
    <w:rsid w:val="0081310C"/>
    <w:rsid w:val="008132CC"/>
    <w:rsid w:val="008139A2"/>
    <w:rsid w:val="008145AC"/>
    <w:rsid w:val="00814790"/>
    <w:rsid w:val="00814B9B"/>
    <w:rsid w:val="00814D21"/>
    <w:rsid w:val="008150D6"/>
    <w:rsid w:val="0081541E"/>
    <w:rsid w:val="00815690"/>
    <w:rsid w:val="00815816"/>
    <w:rsid w:val="00815EEE"/>
    <w:rsid w:val="00815F0A"/>
    <w:rsid w:val="00816290"/>
    <w:rsid w:val="008164CB"/>
    <w:rsid w:val="008164E1"/>
    <w:rsid w:val="00821012"/>
    <w:rsid w:val="008214AE"/>
    <w:rsid w:val="0082152F"/>
    <w:rsid w:val="008216AA"/>
    <w:rsid w:val="008228C7"/>
    <w:rsid w:val="00822934"/>
    <w:rsid w:val="00822D29"/>
    <w:rsid w:val="00822DD0"/>
    <w:rsid w:val="00822E49"/>
    <w:rsid w:val="00822F01"/>
    <w:rsid w:val="008235A0"/>
    <w:rsid w:val="0082368E"/>
    <w:rsid w:val="00823A7B"/>
    <w:rsid w:val="00823D5F"/>
    <w:rsid w:val="00823F2A"/>
    <w:rsid w:val="0082430C"/>
    <w:rsid w:val="00824712"/>
    <w:rsid w:val="0082530C"/>
    <w:rsid w:val="00825C08"/>
    <w:rsid w:val="00826561"/>
    <w:rsid w:val="008268A8"/>
    <w:rsid w:val="00827041"/>
    <w:rsid w:val="00827168"/>
    <w:rsid w:val="00827181"/>
    <w:rsid w:val="008278FB"/>
    <w:rsid w:val="00827F53"/>
    <w:rsid w:val="00827FD6"/>
    <w:rsid w:val="00830111"/>
    <w:rsid w:val="008302BC"/>
    <w:rsid w:val="0083136C"/>
    <w:rsid w:val="008314BA"/>
    <w:rsid w:val="00831B1F"/>
    <w:rsid w:val="00832760"/>
    <w:rsid w:val="0083306C"/>
    <w:rsid w:val="00833E0A"/>
    <w:rsid w:val="00834160"/>
    <w:rsid w:val="008345AC"/>
    <w:rsid w:val="00834B78"/>
    <w:rsid w:val="00834B7C"/>
    <w:rsid w:val="008351FA"/>
    <w:rsid w:val="00835334"/>
    <w:rsid w:val="0083556F"/>
    <w:rsid w:val="008357DA"/>
    <w:rsid w:val="0083585E"/>
    <w:rsid w:val="00835EF1"/>
    <w:rsid w:val="00836CA4"/>
    <w:rsid w:val="00836D97"/>
    <w:rsid w:val="00836DCA"/>
    <w:rsid w:val="00837348"/>
    <w:rsid w:val="0083739D"/>
    <w:rsid w:val="008377BC"/>
    <w:rsid w:val="00837A08"/>
    <w:rsid w:val="0084006C"/>
    <w:rsid w:val="008409C5"/>
    <w:rsid w:val="00840CFD"/>
    <w:rsid w:val="00841121"/>
    <w:rsid w:val="008418C5"/>
    <w:rsid w:val="00841FEA"/>
    <w:rsid w:val="0084294F"/>
    <w:rsid w:val="00842AC9"/>
    <w:rsid w:val="00842EA2"/>
    <w:rsid w:val="00843344"/>
    <w:rsid w:val="00843745"/>
    <w:rsid w:val="00843838"/>
    <w:rsid w:val="00843B20"/>
    <w:rsid w:val="00843D4C"/>
    <w:rsid w:val="00843E7C"/>
    <w:rsid w:val="008446C5"/>
    <w:rsid w:val="00844D5C"/>
    <w:rsid w:val="00845282"/>
    <w:rsid w:val="00845AE4"/>
    <w:rsid w:val="008460F2"/>
    <w:rsid w:val="008467B5"/>
    <w:rsid w:val="0084708F"/>
    <w:rsid w:val="00847394"/>
    <w:rsid w:val="008479EC"/>
    <w:rsid w:val="008502C3"/>
    <w:rsid w:val="008503E1"/>
    <w:rsid w:val="0085077E"/>
    <w:rsid w:val="0085087E"/>
    <w:rsid w:val="00850C31"/>
    <w:rsid w:val="00850EBC"/>
    <w:rsid w:val="00850F82"/>
    <w:rsid w:val="008512C0"/>
    <w:rsid w:val="00851321"/>
    <w:rsid w:val="008513CE"/>
    <w:rsid w:val="008514A5"/>
    <w:rsid w:val="00851B26"/>
    <w:rsid w:val="008528E9"/>
    <w:rsid w:val="008532A9"/>
    <w:rsid w:val="008535DB"/>
    <w:rsid w:val="00853611"/>
    <w:rsid w:val="00854345"/>
    <w:rsid w:val="008544F7"/>
    <w:rsid w:val="00855282"/>
    <w:rsid w:val="0085557D"/>
    <w:rsid w:val="008557D1"/>
    <w:rsid w:val="00855C20"/>
    <w:rsid w:val="00855F72"/>
    <w:rsid w:val="00856419"/>
    <w:rsid w:val="0085676C"/>
    <w:rsid w:val="00856AEF"/>
    <w:rsid w:val="008572D9"/>
    <w:rsid w:val="008572F0"/>
    <w:rsid w:val="008576A4"/>
    <w:rsid w:val="00857E52"/>
    <w:rsid w:val="008601B3"/>
    <w:rsid w:val="00860B14"/>
    <w:rsid w:val="00861381"/>
    <w:rsid w:val="00861EB4"/>
    <w:rsid w:val="008622E9"/>
    <w:rsid w:val="00862BC7"/>
    <w:rsid w:val="00863765"/>
    <w:rsid w:val="008638CA"/>
    <w:rsid w:val="00863C37"/>
    <w:rsid w:val="00863E2E"/>
    <w:rsid w:val="00863E66"/>
    <w:rsid w:val="00863EEA"/>
    <w:rsid w:val="008646CD"/>
    <w:rsid w:val="0086493F"/>
    <w:rsid w:val="00864AA6"/>
    <w:rsid w:val="00864AB1"/>
    <w:rsid w:val="00865567"/>
    <w:rsid w:val="00865FF5"/>
    <w:rsid w:val="0086684A"/>
    <w:rsid w:val="00866918"/>
    <w:rsid w:val="00867095"/>
    <w:rsid w:val="00867769"/>
    <w:rsid w:val="0087042A"/>
    <w:rsid w:val="008708B9"/>
    <w:rsid w:val="00870F8E"/>
    <w:rsid w:val="00871345"/>
    <w:rsid w:val="00871589"/>
    <w:rsid w:val="0087248A"/>
    <w:rsid w:val="00872549"/>
    <w:rsid w:val="00872DD4"/>
    <w:rsid w:val="00872F1C"/>
    <w:rsid w:val="0087370B"/>
    <w:rsid w:val="00873CAA"/>
    <w:rsid w:val="00874293"/>
    <w:rsid w:val="0087435A"/>
    <w:rsid w:val="0087495A"/>
    <w:rsid w:val="00874CDE"/>
    <w:rsid w:val="00874F06"/>
    <w:rsid w:val="00875251"/>
    <w:rsid w:val="008756B0"/>
    <w:rsid w:val="00875B1E"/>
    <w:rsid w:val="00875EBA"/>
    <w:rsid w:val="0087642A"/>
    <w:rsid w:val="00876923"/>
    <w:rsid w:val="00876BC5"/>
    <w:rsid w:val="00876F07"/>
    <w:rsid w:val="00876FB5"/>
    <w:rsid w:val="008770E4"/>
    <w:rsid w:val="00877E9E"/>
    <w:rsid w:val="00880298"/>
    <w:rsid w:val="00880424"/>
    <w:rsid w:val="00880EA0"/>
    <w:rsid w:val="00881132"/>
    <w:rsid w:val="00881474"/>
    <w:rsid w:val="00881541"/>
    <w:rsid w:val="00881801"/>
    <w:rsid w:val="00881DA7"/>
    <w:rsid w:val="00882A43"/>
    <w:rsid w:val="00884209"/>
    <w:rsid w:val="008845ED"/>
    <w:rsid w:val="008849A4"/>
    <w:rsid w:val="008854AF"/>
    <w:rsid w:val="00885753"/>
    <w:rsid w:val="00885D7B"/>
    <w:rsid w:val="00886710"/>
    <w:rsid w:val="00886EB5"/>
    <w:rsid w:val="0088759F"/>
    <w:rsid w:val="00887C13"/>
    <w:rsid w:val="00890604"/>
    <w:rsid w:val="00891207"/>
    <w:rsid w:val="0089172D"/>
    <w:rsid w:val="00891DCE"/>
    <w:rsid w:val="0089217A"/>
    <w:rsid w:val="0089298A"/>
    <w:rsid w:val="00892F06"/>
    <w:rsid w:val="00893AF1"/>
    <w:rsid w:val="00893D11"/>
    <w:rsid w:val="00893EB4"/>
    <w:rsid w:val="0089419A"/>
    <w:rsid w:val="00894431"/>
    <w:rsid w:val="008944EE"/>
    <w:rsid w:val="008947FA"/>
    <w:rsid w:val="008954E1"/>
    <w:rsid w:val="00895596"/>
    <w:rsid w:val="0089583F"/>
    <w:rsid w:val="00895BCD"/>
    <w:rsid w:val="00895D46"/>
    <w:rsid w:val="008966E1"/>
    <w:rsid w:val="00896911"/>
    <w:rsid w:val="008975B3"/>
    <w:rsid w:val="008977C1"/>
    <w:rsid w:val="00897E8C"/>
    <w:rsid w:val="008A0047"/>
    <w:rsid w:val="008A0823"/>
    <w:rsid w:val="008A2626"/>
    <w:rsid w:val="008A30F4"/>
    <w:rsid w:val="008A343F"/>
    <w:rsid w:val="008A3B34"/>
    <w:rsid w:val="008A432F"/>
    <w:rsid w:val="008A48A7"/>
    <w:rsid w:val="008A4A59"/>
    <w:rsid w:val="008A4B49"/>
    <w:rsid w:val="008A4DF5"/>
    <w:rsid w:val="008A4E90"/>
    <w:rsid w:val="008A5523"/>
    <w:rsid w:val="008A5777"/>
    <w:rsid w:val="008A5C35"/>
    <w:rsid w:val="008A5C4A"/>
    <w:rsid w:val="008A5E47"/>
    <w:rsid w:val="008A6357"/>
    <w:rsid w:val="008A643C"/>
    <w:rsid w:val="008A6CB1"/>
    <w:rsid w:val="008A7007"/>
    <w:rsid w:val="008A785F"/>
    <w:rsid w:val="008A7C1D"/>
    <w:rsid w:val="008A7D84"/>
    <w:rsid w:val="008B01C0"/>
    <w:rsid w:val="008B0355"/>
    <w:rsid w:val="008B04E3"/>
    <w:rsid w:val="008B0834"/>
    <w:rsid w:val="008B0C48"/>
    <w:rsid w:val="008B126E"/>
    <w:rsid w:val="008B14E6"/>
    <w:rsid w:val="008B152F"/>
    <w:rsid w:val="008B154E"/>
    <w:rsid w:val="008B1E50"/>
    <w:rsid w:val="008B22B5"/>
    <w:rsid w:val="008B28B0"/>
    <w:rsid w:val="008B2A83"/>
    <w:rsid w:val="008B2C8A"/>
    <w:rsid w:val="008B2D8E"/>
    <w:rsid w:val="008B338A"/>
    <w:rsid w:val="008B3AEE"/>
    <w:rsid w:val="008B3C70"/>
    <w:rsid w:val="008B3F83"/>
    <w:rsid w:val="008B4EAF"/>
    <w:rsid w:val="008B4ECA"/>
    <w:rsid w:val="008B5123"/>
    <w:rsid w:val="008B5135"/>
    <w:rsid w:val="008B5FE1"/>
    <w:rsid w:val="008B6277"/>
    <w:rsid w:val="008B679F"/>
    <w:rsid w:val="008B6B44"/>
    <w:rsid w:val="008B73C5"/>
    <w:rsid w:val="008B77B6"/>
    <w:rsid w:val="008B78E5"/>
    <w:rsid w:val="008B7BC8"/>
    <w:rsid w:val="008B7CAC"/>
    <w:rsid w:val="008C02CD"/>
    <w:rsid w:val="008C047E"/>
    <w:rsid w:val="008C1E1F"/>
    <w:rsid w:val="008C2298"/>
    <w:rsid w:val="008C233E"/>
    <w:rsid w:val="008C2354"/>
    <w:rsid w:val="008C2D23"/>
    <w:rsid w:val="008C3274"/>
    <w:rsid w:val="008C3B96"/>
    <w:rsid w:val="008C3F57"/>
    <w:rsid w:val="008C40E3"/>
    <w:rsid w:val="008C4150"/>
    <w:rsid w:val="008C418F"/>
    <w:rsid w:val="008C4EA0"/>
    <w:rsid w:val="008C55F1"/>
    <w:rsid w:val="008C5B9F"/>
    <w:rsid w:val="008C5BA1"/>
    <w:rsid w:val="008C5CC4"/>
    <w:rsid w:val="008C5E29"/>
    <w:rsid w:val="008C6F55"/>
    <w:rsid w:val="008C700B"/>
    <w:rsid w:val="008C70F7"/>
    <w:rsid w:val="008C758A"/>
    <w:rsid w:val="008C7759"/>
    <w:rsid w:val="008C77CD"/>
    <w:rsid w:val="008C7AD8"/>
    <w:rsid w:val="008D0339"/>
    <w:rsid w:val="008D0360"/>
    <w:rsid w:val="008D06AC"/>
    <w:rsid w:val="008D179F"/>
    <w:rsid w:val="008D184C"/>
    <w:rsid w:val="008D1D25"/>
    <w:rsid w:val="008D1DDE"/>
    <w:rsid w:val="008D2338"/>
    <w:rsid w:val="008D3A8D"/>
    <w:rsid w:val="008D3DE3"/>
    <w:rsid w:val="008D3F64"/>
    <w:rsid w:val="008D4796"/>
    <w:rsid w:val="008D49E6"/>
    <w:rsid w:val="008D4A34"/>
    <w:rsid w:val="008D4BFF"/>
    <w:rsid w:val="008D500F"/>
    <w:rsid w:val="008D5E4B"/>
    <w:rsid w:val="008D6332"/>
    <w:rsid w:val="008D6931"/>
    <w:rsid w:val="008D6BEA"/>
    <w:rsid w:val="008D6D20"/>
    <w:rsid w:val="008D76A4"/>
    <w:rsid w:val="008D79DD"/>
    <w:rsid w:val="008E02BE"/>
    <w:rsid w:val="008E0BA1"/>
    <w:rsid w:val="008E0C33"/>
    <w:rsid w:val="008E178C"/>
    <w:rsid w:val="008E1D76"/>
    <w:rsid w:val="008E27D6"/>
    <w:rsid w:val="008E28E6"/>
    <w:rsid w:val="008E325C"/>
    <w:rsid w:val="008E3603"/>
    <w:rsid w:val="008E3C9A"/>
    <w:rsid w:val="008E454E"/>
    <w:rsid w:val="008E4668"/>
    <w:rsid w:val="008E4C35"/>
    <w:rsid w:val="008E4CD8"/>
    <w:rsid w:val="008E5324"/>
    <w:rsid w:val="008E5508"/>
    <w:rsid w:val="008E5E0B"/>
    <w:rsid w:val="008E5E5D"/>
    <w:rsid w:val="008E6492"/>
    <w:rsid w:val="008E64D0"/>
    <w:rsid w:val="008E6599"/>
    <w:rsid w:val="008E6C17"/>
    <w:rsid w:val="008E6F97"/>
    <w:rsid w:val="008E72CB"/>
    <w:rsid w:val="008E7548"/>
    <w:rsid w:val="008F014B"/>
    <w:rsid w:val="008F043D"/>
    <w:rsid w:val="008F0A0B"/>
    <w:rsid w:val="008F152B"/>
    <w:rsid w:val="008F1DA4"/>
    <w:rsid w:val="008F2373"/>
    <w:rsid w:val="008F24A2"/>
    <w:rsid w:val="008F2A5E"/>
    <w:rsid w:val="008F2B62"/>
    <w:rsid w:val="008F335B"/>
    <w:rsid w:val="008F39A2"/>
    <w:rsid w:val="008F3B8A"/>
    <w:rsid w:val="008F3F44"/>
    <w:rsid w:val="008F4505"/>
    <w:rsid w:val="008F48F3"/>
    <w:rsid w:val="008F4C85"/>
    <w:rsid w:val="008F4DCB"/>
    <w:rsid w:val="008F526C"/>
    <w:rsid w:val="008F56BE"/>
    <w:rsid w:val="008F6245"/>
    <w:rsid w:val="008F7786"/>
    <w:rsid w:val="008F7ADB"/>
    <w:rsid w:val="008F7CAD"/>
    <w:rsid w:val="00900891"/>
    <w:rsid w:val="00900FDA"/>
    <w:rsid w:val="0090134C"/>
    <w:rsid w:val="009018BC"/>
    <w:rsid w:val="00901F51"/>
    <w:rsid w:val="009026FE"/>
    <w:rsid w:val="00902B19"/>
    <w:rsid w:val="00903C47"/>
    <w:rsid w:val="00904504"/>
    <w:rsid w:val="00905403"/>
    <w:rsid w:val="00905689"/>
    <w:rsid w:val="0090604F"/>
    <w:rsid w:val="009061F0"/>
    <w:rsid w:val="0090623F"/>
    <w:rsid w:val="00906299"/>
    <w:rsid w:val="009062E5"/>
    <w:rsid w:val="0090631A"/>
    <w:rsid w:val="00906FC9"/>
    <w:rsid w:val="00907395"/>
    <w:rsid w:val="009075D4"/>
    <w:rsid w:val="00907732"/>
    <w:rsid w:val="00907A04"/>
    <w:rsid w:val="00907AA0"/>
    <w:rsid w:val="00910514"/>
    <w:rsid w:val="00910B25"/>
    <w:rsid w:val="0091196A"/>
    <w:rsid w:val="00912151"/>
    <w:rsid w:val="0091219E"/>
    <w:rsid w:val="00912F37"/>
    <w:rsid w:val="00913A75"/>
    <w:rsid w:val="0091522A"/>
    <w:rsid w:val="009161DD"/>
    <w:rsid w:val="00916718"/>
    <w:rsid w:val="00916907"/>
    <w:rsid w:val="0091692A"/>
    <w:rsid w:val="00916F93"/>
    <w:rsid w:val="00920051"/>
    <w:rsid w:val="0092069A"/>
    <w:rsid w:val="00921CF9"/>
    <w:rsid w:val="009222B1"/>
    <w:rsid w:val="0092245A"/>
    <w:rsid w:val="00922B18"/>
    <w:rsid w:val="00922F99"/>
    <w:rsid w:val="009231E6"/>
    <w:rsid w:val="00923A9F"/>
    <w:rsid w:val="00923DC7"/>
    <w:rsid w:val="00923F42"/>
    <w:rsid w:val="0092431E"/>
    <w:rsid w:val="00924874"/>
    <w:rsid w:val="00924AD3"/>
    <w:rsid w:val="00924F2B"/>
    <w:rsid w:val="0092517E"/>
    <w:rsid w:val="00925215"/>
    <w:rsid w:val="00926831"/>
    <w:rsid w:val="00926E88"/>
    <w:rsid w:val="0092709D"/>
    <w:rsid w:val="00927333"/>
    <w:rsid w:val="009273FB"/>
    <w:rsid w:val="00927706"/>
    <w:rsid w:val="009277EB"/>
    <w:rsid w:val="00927807"/>
    <w:rsid w:val="00927833"/>
    <w:rsid w:val="009279A0"/>
    <w:rsid w:val="00927A8B"/>
    <w:rsid w:val="00927FCA"/>
    <w:rsid w:val="0093075F"/>
    <w:rsid w:val="00930779"/>
    <w:rsid w:val="00930C01"/>
    <w:rsid w:val="00930DDD"/>
    <w:rsid w:val="00931666"/>
    <w:rsid w:val="00931777"/>
    <w:rsid w:val="0093198A"/>
    <w:rsid w:val="00931EBD"/>
    <w:rsid w:val="009322AE"/>
    <w:rsid w:val="009325C0"/>
    <w:rsid w:val="0093268B"/>
    <w:rsid w:val="00932AC0"/>
    <w:rsid w:val="00932CC0"/>
    <w:rsid w:val="009334F9"/>
    <w:rsid w:val="00933979"/>
    <w:rsid w:val="00934033"/>
    <w:rsid w:val="0093404F"/>
    <w:rsid w:val="00934C94"/>
    <w:rsid w:val="00935021"/>
    <w:rsid w:val="009360C2"/>
    <w:rsid w:val="00936379"/>
    <w:rsid w:val="00936969"/>
    <w:rsid w:val="009369B2"/>
    <w:rsid w:val="00936C08"/>
    <w:rsid w:val="00936F7D"/>
    <w:rsid w:val="00937415"/>
    <w:rsid w:val="009376C8"/>
    <w:rsid w:val="00937EDB"/>
    <w:rsid w:val="00940552"/>
    <w:rsid w:val="009406CC"/>
    <w:rsid w:val="00940785"/>
    <w:rsid w:val="0094081A"/>
    <w:rsid w:val="009414FE"/>
    <w:rsid w:val="0094157F"/>
    <w:rsid w:val="0094183D"/>
    <w:rsid w:val="00942B8F"/>
    <w:rsid w:val="009435FA"/>
    <w:rsid w:val="00943912"/>
    <w:rsid w:val="00943D15"/>
    <w:rsid w:val="00943FC3"/>
    <w:rsid w:val="0094429A"/>
    <w:rsid w:val="00945D6F"/>
    <w:rsid w:val="00946692"/>
    <w:rsid w:val="009467DB"/>
    <w:rsid w:val="00946869"/>
    <w:rsid w:val="00946F9C"/>
    <w:rsid w:val="00947029"/>
    <w:rsid w:val="009477A6"/>
    <w:rsid w:val="00947A6B"/>
    <w:rsid w:val="00947F99"/>
    <w:rsid w:val="0095038F"/>
    <w:rsid w:val="009505CF"/>
    <w:rsid w:val="0095080F"/>
    <w:rsid w:val="00950AF7"/>
    <w:rsid w:val="00951549"/>
    <w:rsid w:val="00951757"/>
    <w:rsid w:val="00951B1C"/>
    <w:rsid w:val="00951C69"/>
    <w:rsid w:val="00952071"/>
    <w:rsid w:val="00952A2C"/>
    <w:rsid w:val="009535A9"/>
    <w:rsid w:val="009540C5"/>
    <w:rsid w:val="00954CED"/>
    <w:rsid w:val="00954E3C"/>
    <w:rsid w:val="009552E2"/>
    <w:rsid w:val="009559E3"/>
    <w:rsid w:val="00956500"/>
    <w:rsid w:val="009575A0"/>
    <w:rsid w:val="0095760F"/>
    <w:rsid w:val="0095791B"/>
    <w:rsid w:val="00957BA3"/>
    <w:rsid w:val="00957C2E"/>
    <w:rsid w:val="00957E8B"/>
    <w:rsid w:val="00957FD0"/>
    <w:rsid w:val="009606B0"/>
    <w:rsid w:val="00961ABC"/>
    <w:rsid w:val="00961AF2"/>
    <w:rsid w:val="00961BCB"/>
    <w:rsid w:val="00962161"/>
    <w:rsid w:val="00962635"/>
    <w:rsid w:val="00962C92"/>
    <w:rsid w:val="00962CCE"/>
    <w:rsid w:val="0096356C"/>
    <w:rsid w:val="009635BD"/>
    <w:rsid w:val="00963645"/>
    <w:rsid w:val="00963A38"/>
    <w:rsid w:val="00963C33"/>
    <w:rsid w:val="009642EA"/>
    <w:rsid w:val="009647D0"/>
    <w:rsid w:val="0096513F"/>
    <w:rsid w:val="00965A04"/>
    <w:rsid w:val="00966420"/>
    <w:rsid w:val="00966B8D"/>
    <w:rsid w:val="00966E48"/>
    <w:rsid w:val="00967183"/>
    <w:rsid w:val="00967AC6"/>
    <w:rsid w:val="00967DD9"/>
    <w:rsid w:val="009710BD"/>
    <w:rsid w:val="0097113D"/>
    <w:rsid w:val="00971B0F"/>
    <w:rsid w:val="00971F95"/>
    <w:rsid w:val="009722BE"/>
    <w:rsid w:val="0097289C"/>
    <w:rsid w:val="0097305E"/>
    <w:rsid w:val="00973B8E"/>
    <w:rsid w:val="00975049"/>
    <w:rsid w:val="00975360"/>
    <w:rsid w:val="0097555E"/>
    <w:rsid w:val="00975916"/>
    <w:rsid w:val="00975C3D"/>
    <w:rsid w:val="00976058"/>
    <w:rsid w:val="0097676B"/>
    <w:rsid w:val="009774F8"/>
    <w:rsid w:val="00977518"/>
    <w:rsid w:val="00977805"/>
    <w:rsid w:val="00977991"/>
    <w:rsid w:val="00977D18"/>
    <w:rsid w:val="009807EA"/>
    <w:rsid w:val="00980AC9"/>
    <w:rsid w:val="009811BE"/>
    <w:rsid w:val="00981352"/>
    <w:rsid w:val="00982667"/>
    <w:rsid w:val="00982861"/>
    <w:rsid w:val="00982C10"/>
    <w:rsid w:val="009830ED"/>
    <w:rsid w:val="009831EE"/>
    <w:rsid w:val="00983351"/>
    <w:rsid w:val="00983958"/>
    <w:rsid w:val="00984897"/>
    <w:rsid w:val="00984944"/>
    <w:rsid w:val="00984C65"/>
    <w:rsid w:val="00985110"/>
    <w:rsid w:val="00985D86"/>
    <w:rsid w:val="0098637E"/>
    <w:rsid w:val="0098641B"/>
    <w:rsid w:val="009865A5"/>
    <w:rsid w:val="00986B35"/>
    <w:rsid w:val="00987218"/>
    <w:rsid w:val="009901C6"/>
    <w:rsid w:val="00990CD8"/>
    <w:rsid w:val="00990F7A"/>
    <w:rsid w:val="00991986"/>
    <w:rsid w:val="00991DCE"/>
    <w:rsid w:val="0099230B"/>
    <w:rsid w:val="00992505"/>
    <w:rsid w:val="00992921"/>
    <w:rsid w:val="0099302E"/>
    <w:rsid w:val="009936C3"/>
    <w:rsid w:val="00994143"/>
    <w:rsid w:val="00994723"/>
    <w:rsid w:val="00994B26"/>
    <w:rsid w:val="00994E3C"/>
    <w:rsid w:val="009952BE"/>
    <w:rsid w:val="0099590F"/>
    <w:rsid w:val="00995941"/>
    <w:rsid w:val="00995BE0"/>
    <w:rsid w:val="00996053"/>
    <w:rsid w:val="0099613D"/>
    <w:rsid w:val="00996217"/>
    <w:rsid w:val="0099648F"/>
    <w:rsid w:val="0099665F"/>
    <w:rsid w:val="00996AC2"/>
    <w:rsid w:val="00996D23"/>
    <w:rsid w:val="00996EFE"/>
    <w:rsid w:val="00997524"/>
    <w:rsid w:val="0099779B"/>
    <w:rsid w:val="009978AD"/>
    <w:rsid w:val="00997D5B"/>
    <w:rsid w:val="00997FF6"/>
    <w:rsid w:val="009A00D3"/>
    <w:rsid w:val="009A0221"/>
    <w:rsid w:val="009A072C"/>
    <w:rsid w:val="009A08C3"/>
    <w:rsid w:val="009A154F"/>
    <w:rsid w:val="009A2030"/>
    <w:rsid w:val="009A2198"/>
    <w:rsid w:val="009A24CF"/>
    <w:rsid w:val="009A2860"/>
    <w:rsid w:val="009A2D52"/>
    <w:rsid w:val="009A2D94"/>
    <w:rsid w:val="009A2E5C"/>
    <w:rsid w:val="009A2F22"/>
    <w:rsid w:val="009A32BD"/>
    <w:rsid w:val="009A3C0B"/>
    <w:rsid w:val="009A3C67"/>
    <w:rsid w:val="009A45C2"/>
    <w:rsid w:val="009A56EF"/>
    <w:rsid w:val="009A6168"/>
    <w:rsid w:val="009A69CE"/>
    <w:rsid w:val="009A6BC1"/>
    <w:rsid w:val="009A6EDC"/>
    <w:rsid w:val="009A7250"/>
    <w:rsid w:val="009A7BDF"/>
    <w:rsid w:val="009B0708"/>
    <w:rsid w:val="009B097E"/>
    <w:rsid w:val="009B12C7"/>
    <w:rsid w:val="009B12E1"/>
    <w:rsid w:val="009B1345"/>
    <w:rsid w:val="009B198C"/>
    <w:rsid w:val="009B1BCE"/>
    <w:rsid w:val="009B1C00"/>
    <w:rsid w:val="009B2204"/>
    <w:rsid w:val="009B2383"/>
    <w:rsid w:val="009B2395"/>
    <w:rsid w:val="009B2941"/>
    <w:rsid w:val="009B29BE"/>
    <w:rsid w:val="009B29D5"/>
    <w:rsid w:val="009B35A1"/>
    <w:rsid w:val="009B3C5A"/>
    <w:rsid w:val="009B3EC6"/>
    <w:rsid w:val="009B45F5"/>
    <w:rsid w:val="009B490C"/>
    <w:rsid w:val="009B52AF"/>
    <w:rsid w:val="009B54BB"/>
    <w:rsid w:val="009B60EE"/>
    <w:rsid w:val="009B621A"/>
    <w:rsid w:val="009B68DA"/>
    <w:rsid w:val="009B696A"/>
    <w:rsid w:val="009B6E94"/>
    <w:rsid w:val="009B73B4"/>
    <w:rsid w:val="009B7897"/>
    <w:rsid w:val="009B7ACB"/>
    <w:rsid w:val="009B7E26"/>
    <w:rsid w:val="009C06BF"/>
    <w:rsid w:val="009C0CF1"/>
    <w:rsid w:val="009C1112"/>
    <w:rsid w:val="009C1A53"/>
    <w:rsid w:val="009C1F6A"/>
    <w:rsid w:val="009C278B"/>
    <w:rsid w:val="009C2D1C"/>
    <w:rsid w:val="009C3533"/>
    <w:rsid w:val="009C3E9A"/>
    <w:rsid w:val="009C4E82"/>
    <w:rsid w:val="009C4F71"/>
    <w:rsid w:val="009C535A"/>
    <w:rsid w:val="009C556E"/>
    <w:rsid w:val="009C57B2"/>
    <w:rsid w:val="009C5911"/>
    <w:rsid w:val="009C5B41"/>
    <w:rsid w:val="009C5BA8"/>
    <w:rsid w:val="009C65C5"/>
    <w:rsid w:val="009C7678"/>
    <w:rsid w:val="009C78C8"/>
    <w:rsid w:val="009C7A99"/>
    <w:rsid w:val="009D08B3"/>
    <w:rsid w:val="009D0AAA"/>
    <w:rsid w:val="009D0CDC"/>
    <w:rsid w:val="009D0DAF"/>
    <w:rsid w:val="009D130E"/>
    <w:rsid w:val="009D218F"/>
    <w:rsid w:val="009D3762"/>
    <w:rsid w:val="009D3FA4"/>
    <w:rsid w:val="009D4A03"/>
    <w:rsid w:val="009D564E"/>
    <w:rsid w:val="009D59FB"/>
    <w:rsid w:val="009D6556"/>
    <w:rsid w:val="009D727A"/>
    <w:rsid w:val="009D77CF"/>
    <w:rsid w:val="009D7B21"/>
    <w:rsid w:val="009D7E79"/>
    <w:rsid w:val="009E0030"/>
    <w:rsid w:val="009E04AD"/>
    <w:rsid w:val="009E10C6"/>
    <w:rsid w:val="009E1904"/>
    <w:rsid w:val="009E1AB4"/>
    <w:rsid w:val="009E1FD6"/>
    <w:rsid w:val="009E29CE"/>
    <w:rsid w:val="009E2AA4"/>
    <w:rsid w:val="009E2B32"/>
    <w:rsid w:val="009E2CFB"/>
    <w:rsid w:val="009E3E34"/>
    <w:rsid w:val="009E3E7B"/>
    <w:rsid w:val="009E40C5"/>
    <w:rsid w:val="009E447F"/>
    <w:rsid w:val="009E4484"/>
    <w:rsid w:val="009E4504"/>
    <w:rsid w:val="009E48EE"/>
    <w:rsid w:val="009E4EC4"/>
    <w:rsid w:val="009E62C1"/>
    <w:rsid w:val="009E659C"/>
    <w:rsid w:val="009E6B63"/>
    <w:rsid w:val="009E77C5"/>
    <w:rsid w:val="009E7A42"/>
    <w:rsid w:val="009E7D68"/>
    <w:rsid w:val="009F0AE3"/>
    <w:rsid w:val="009F180F"/>
    <w:rsid w:val="009F2A91"/>
    <w:rsid w:val="009F2C2A"/>
    <w:rsid w:val="009F386A"/>
    <w:rsid w:val="009F47C8"/>
    <w:rsid w:val="009F4DDD"/>
    <w:rsid w:val="009F4F8A"/>
    <w:rsid w:val="009F5008"/>
    <w:rsid w:val="009F58E3"/>
    <w:rsid w:val="009F68FC"/>
    <w:rsid w:val="009F6940"/>
    <w:rsid w:val="009F6A44"/>
    <w:rsid w:val="009F6F3F"/>
    <w:rsid w:val="009F713D"/>
    <w:rsid w:val="009F77AA"/>
    <w:rsid w:val="00A00104"/>
    <w:rsid w:val="00A00BDF"/>
    <w:rsid w:val="00A00E32"/>
    <w:rsid w:val="00A0108F"/>
    <w:rsid w:val="00A01188"/>
    <w:rsid w:val="00A01664"/>
    <w:rsid w:val="00A02158"/>
    <w:rsid w:val="00A023BC"/>
    <w:rsid w:val="00A02705"/>
    <w:rsid w:val="00A0272C"/>
    <w:rsid w:val="00A033C0"/>
    <w:rsid w:val="00A04099"/>
    <w:rsid w:val="00A04783"/>
    <w:rsid w:val="00A04E23"/>
    <w:rsid w:val="00A05CED"/>
    <w:rsid w:val="00A0614B"/>
    <w:rsid w:val="00A06D96"/>
    <w:rsid w:val="00A06F31"/>
    <w:rsid w:val="00A07255"/>
    <w:rsid w:val="00A0772E"/>
    <w:rsid w:val="00A0781C"/>
    <w:rsid w:val="00A07906"/>
    <w:rsid w:val="00A079BE"/>
    <w:rsid w:val="00A07FAB"/>
    <w:rsid w:val="00A1040D"/>
    <w:rsid w:val="00A10DE7"/>
    <w:rsid w:val="00A1114A"/>
    <w:rsid w:val="00A1131F"/>
    <w:rsid w:val="00A11733"/>
    <w:rsid w:val="00A11796"/>
    <w:rsid w:val="00A129FB"/>
    <w:rsid w:val="00A12B25"/>
    <w:rsid w:val="00A135FA"/>
    <w:rsid w:val="00A1366B"/>
    <w:rsid w:val="00A1389B"/>
    <w:rsid w:val="00A13DE1"/>
    <w:rsid w:val="00A143CA"/>
    <w:rsid w:val="00A15ECC"/>
    <w:rsid w:val="00A1635C"/>
    <w:rsid w:val="00A16518"/>
    <w:rsid w:val="00A1657B"/>
    <w:rsid w:val="00A1680C"/>
    <w:rsid w:val="00A16979"/>
    <w:rsid w:val="00A17036"/>
    <w:rsid w:val="00A170BD"/>
    <w:rsid w:val="00A170D4"/>
    <w:rsid w:val="00A1742E"/>
    <w:rsid w:val="00A20221"/>
    <w:rsid w:val="00A22579"/>
    <w:rsid w:val="00A227E6"/>
    <w:rsid w:val="00A22FAA"/>
    <w:rsid w:val="00A2352A"/>
    <w:rsid w:val="00A238B8"/>
    <w:rsid w:val="00A241CA"/>
    <w:rsid w:val="00A2441D"/>
    <w:rsid w:val="00A24B1B"/>
    <w:rsid w:val="00A2564A"/>
    <w:rsid w:val="00A25BDA"/>
    <w:rsid w:val="00A25E73"/>
    <w:rsid w:val="00A260E1"/>
    <w:rsid w:val="00A2665F"/>
    <w:rsid w:val="00A26F9A"/>
    <w:rsid w:val="00A270EF"/>
    <w:rsid w:val="00A274B6"/>
    <w:rsid w:val="00A27516"/>
    <w:rsid w:val="00A27AF0"/>
    <w:rsid w:val="00A27D1C"/>
    <w:rsid w:val="00A27D69"/>
    <w:rsid w:val="00A303CA"/>
    <w:rsid w:val="00A30521"/>
    <w:rsid w:val="00A306C1"/>
    <w:rsid w:val="00A30F10"/>
    <w:rsid w:val="00A318E2"/>
    <w:rsid w:val="00A31B23"/>
    <w:rsid w:val="00A32029"/>
    <w:rsid w:val="00A32539"/>
    <w:rsid w:val="00A326E2"/>
    <w:rsid w:val="00A32D54"/>
    <w:rsid w:val="00A33424"/>
    <w:rsid w:val="00A33AC9"/>
    <w:rsid w:val="00A33B01"/>
    <w:rsid w:val="00A3451E"/>
    <w:rsid w:val="00A34815"/>
    <w:rsid w:val="00A35334"/>
    <w:rsid w:val="00A3577D"/>
    <w:rsid w:val="00A3580D"/>
    <w:rsid w:val="00A359B5"/>
    <w:rsid w:val="00A36664"/>
    <w:rsid w:val="00A36829"/>
    <w:rsid w:val="00A36BEB"/>
    <w:rsid w:val="00A36BF1"/>
    <w:rsid w:val="00A370D2"/>
    <w:rsid w:val="00A373F3"/>
    <w:rsid w:val="00A3762B"/>
    <w:rsid w:val="00A37DEE"/>
    <w:rsid w:val="00A4085F"/>
    <w:rsid w:val="00A41533"/>
    <w:rsid w:val="00A4171C"/>
    <w:rsid w:val="00A41B9A"/>
    <w:rsid w:val="00A41F85"/>
    <w:rsid w:val="00A42165"/>
    <w:rsid w:val="00A421F3"/>
    <w:rsid w:val="00A42726"/>
    <w:rsid w:val="00A42F9A"/>
    <w:rsid w:val="00A43188"/>
    <w:rsid w:val="00A4366F"/>
    <w:rsid w:val="00A43CE1"/>
    <w:rsid w:val="00A4419C"/>
    <w:rsid w:val="00A44459"/>
    <w:rsid w:val="00A444E8"/>
    <w:rsid w:val="00A44831"/>
    <w:rsid w:val="00A44B26"/>
    <w:rsid w:val="00A456D1"/>
    <w:rsid w:val="00A45B7F"/>
    <w:rsid w:val="00A45FE4"/>
    <w:rsid w:val="00A46E3A"/>
    <w:rsid w:val="00A4776C"/>
    <w:rsid w:val="00A47C52"/>
    <w:rsid w:val="00A47EA2"/>
    <w:rsid w:val="00A5057C"/>
    <w:rsid w:val="00A50AF4"/>
    <w:rsid w:val="00A513C1"/>
    <w:rsid w:val="00A5152E"/>
    <w:rsid w:val="00A519E9"/>
    <w:rsid w:val="00A51E86"/>
    <w:rsid w:val="00A51ECD"/>
    <w:rsid w:val="00A51F48"/>
    <w:rsid w:val="00A52404"/>
    <w:rsid w:val="00A524D2"/>
    <w:rsid w:val="00A52BC4"/>
    <w:rsid w:val="00A52D7A"/>
    <w:rsid w:val="00A545FC"/>
    <w:rsid w:val="00A546E7"/>
    <w:rsid w:val="00A551EA"/>
    <w:rsid w:val="00A5572C"/>
    <w:rsid w:val="00A55730"/>
    <w:rsid w:val="00A55C8A"/>
    <w:rsid w:val="00A55FB8"/>
    <w:rsid w:val="00A572CC"/>
    <w:rsid w:val="00A57BDD"/>
    <w:rsid w:val="00A57E78"/>
    <w:rsid w:val="00A6094A"/>
    <w:rsid w:val="00A61636"/>
    <w:rsid w:val="00A62083"/>
    <w:rsid w:val="00A6217A"/>
    <w:rsid w:val="00A62802"/>
    <w:rsid w:val="00A62830"/>
    <w:rsid w:val="00A62870"/>
    <w:rsid w:val="00A62AC9"/>
    <w:rsid w:val="00A6328D"/>
    <w:rsid w:val="00A63C37"/>
    <w:rsid w:val="00A6423E"/>
    <w:rsid w:val="00A64CC6"/>
    <w:rsid w:val="00A64E3B"/>
    <w:rsid w:val="00A64EEC"/>
    <w:rsid w:val="00A65094"/>
    <w:rsid w:val="00A6514D"/>
    <w:rsid w:val="00A65CF4"/>
    <w:rsid w:val="00A66B45"/>
    <w:rsid w:val="00A66B53"/>
    <w:rsid w:val="00A66D7E"/>
    <w:rsid w:val="00A70004"/>
    <w:rsid w:val="00A700FF"/>
    <w:rsid w:val="00A714A7"/>
    <w:rsid w:val="00A71BDE"/>
    <w:rsid w:val="00A72050"/>
    <w:rsid w:val="00A726FD"/>
    <w:rsid w:val="00A72752"/>
    <w:rsid w:val="00A72754"/>
    <w:rsid w:val="00A72BFC"/>
    <w:rsid w:val="00A7332E"/>
    <w:rsid w:val="00A739B7"/>
    <w:rsid w:val="00A74265"/>
    <w:rsid w:val="00A7489F"/>
    <w:rsid w:val="00A749A2"/>
    <w:rsid w:val="00A749CE"/>
    <w:rsid w:val="00A74A08"/>
    <w:rsid w:val="00A74CAD"/>
    <w:rsid w:val="00A75182"/>
    <w:rsid w:val="00A75C56"/>
    <w:rsid w:val="00A75C6E"/>
    <w:rsid w:val="00A7606C"/>
    <w:rsid w:val="00A7646D"/>
    <w:rsid w:val="00A76A50"/>
    <w:rsid w:val="00A76D44"/>
    <w:rsid w:val="00A77ABA"/>
    <w:rsid w:val="00A77BF1"/>
    <w:rsid w:val="00A803B9"/>
    <w:rsid w:val="00A80809"/>
    <w:rsid w:val="00A80883"/>
    <w:rsid w:val="00A80AFC"/>
    <w:rsid w:val="00A815B7"/>
    <w:rsid w:val="00A8172F"/>
    <w:rsid w:val="00A8191E"/>
    <w:rsid w:val="00A81950"/>
    <w:rsid w:val="00A819D7"/>
    <w:rsid w:val="00A81CF2"/>
    <w:rsid w:val="00A821C4"/>
    <w:rsid w:val="00A821F6"/>
    <w:rsid w:val="00A82F0F"/>
    <w:rsid w:val="00A8308D"/>
    <w:rsid w:val="00A83D91"/>
    <w:rsid w:val="00A84008"/>
    <w:rsid w:val="00A842A6"/>
    <w:rsid w:val="00A8445A"/>
    <w:rsid w:val="00A8487E"/>
    <w:rsid w:val="00A84897"/>
    <w:rsid w:val="00A84F0B"/>
    <w:rsid w:val="00A84F9C"/>
    <w:rsid w:val="00A8539F"/>
    <w:rsid w:val="00A855B4"/>
    <w:rsid w:val="00A858A0"/>
    <w:rsid w:val="00A858FB"/>
    <w:rsid w:val="00A85D3E"/>
    <w:rsid w:val="00A86A75"/>
    <w:rsid w:val="00A87372"/>
    <w:rsid w:val="00A873F6"/>
    <w:rsid w:val="00A87D6F"/>
    <w:rsid w:val="00A900BE"/>
    <w:rsid w:val="00A9035D"/>
    <w:rsid w:val="00A903C1"/>
    <w:rsid w:val="00A9056D"/>
    <w:rsid w:val="00A90982"/>
    <w:rsid w:val="00A918DB"/>
    <w:rsid w:val="00A920E6"/>
    <w:rsid w:val="00A92AD6"/>
    <w:rsid w:val="00A9340B"/>
    <w:rsid w:val="00A93B09"/>
    <w:rsid w:val="00A93B19"/>
    <w:rsid w:val="00A94388"/>
    <w:rsid w:val="00A943DE"/>
    <w:rsid w:val="00A94A6D"/>
    <w:rsid w:val="00A94B7A"/>
    <w:rsid w:val="00A94C29"/>
    <w:rsid w:val="00A94DBE"/>
    <w:rsid w:val="00A94DCE"/>
    <w:rsid w:val="00A95F4D"/>
    <w:rsid w:val="00A96101"/>
    <w:rsid w:val="00A96574"/>
    <w:rsid w:val="00A965E1"/>
    <w:rsid w:val="00A970D6"/>
    <w:rsid w:val="00A9798C"/>
    <w:rsid w:val="00A97F00"/>
    <w:rsid w:val="00AA0008"/>
    <w:rsid w:val="00AA00D7"/>
    <w:rsid w:val="00AA01C5"/>
    <w:rsid w:val="00AA0206"/>
    <w:rsid w:val="00AA06E2"/>
    <w:rsid w:val="00AA1769"/>
    <w:rsid w:val="00AA17E1"/>
    <w:rsid w:val="00AA18AE"/>
    <w:rsid w:val="00AA1A03"/>
    <w:rsid w:val="00AA23D4"/>
    <w:rsid w:val="00AA341D"/>
    <w:rsid w:val="00AA3589"/>
    <w:rsid w:val="00AA38AD"/>
    <w:rsid w:val="00AA4192"/>
    <w:rsid w:val="00AA42B5"/>
    <w:rsid w:val="00AA4DA3"/>
    <w:rsid w:val="00AA5A1A"/>
    <w:rsid w:val="00AA5FB1"/>
    <w:rsid w:val="00AA65BA"/>
    <w:rsid w:val="00AA6B1A"/>
    <w:rsid w:val="00AA6EF5"/>
    <w:rsid w:val="00AA70D6"/>
    <w:rsid w:val="00AA76FD"/>
    <w:rsid w:val="00AA7939"/>
    <w:rsid w:val="00AB0016"/>
    <w:rsid w:val="00AB0622"/>
    <w:rsid w:val="00AB07E6"/>
    <w:rsid w:val="00AB0A9B"/>
    <w:rsid w:val="00AB0DD9"/>
    <w:rsid w:val="00AB1AFC"/>
    <w:rsid w:val="00AB239A"/>
    <w:rsid w:val="00AB3456"/>
    <w:rsid w:val="00AB3928"/>
    <w:rsid w:val="00AB45CA"/>
    <w:rsid w:val="00AB47F2"/>
    <w:rsid w:val="00AB4EAD"/>
    <w:rsid w:val="00AB5603"/>
    <w:rsid w:val="00AB5CE5"/>
    <w:rsid w:val="00AB66B9"/>
    <w:rsid w:val="00AB6B1F"/>
    <w:rsid w:val="00AB6D14"/>
    <w:rsid w:val="00AB75ED"/>
    <w:rsid w:val="00AB7D60"/>
    <w:rsid w:val="00AC0760"/>
    <w:rsid w:val="00AC08AC"/>
    <w:rsid w:val="00AC09A0"/>
    <w:rsid w:val="00AC0CB8"/>
    <w:rsid w:val="00AC0CFE"/>
    <w:rsid w:val="00AC1CBE"/>
    <w:rsid w:val="00AC1EE6"/>
    <w:rsid w:val="00AC2442"/>
    <w:rsid w:val="00AC2E25"/>
    <w:rsid w:val="00AC30C3"/>
    <w:rsid w:val="00AC3167"/>
    <w:rsid w:val="00AC316D"/>
    <w:rsid w:val="00AC38FA"/>
    <w:rsid w:val="00AC3AFC"/>
    <w:rsid w:val="00AC3C1E"/>
    <w:rsid w:val="00AC4237"/>
    <w:rsid w:val="00AC4639"/>
    <w:rsid w:val="00AC495F"/>
    <w:rsid w:val="00AC4AF5"/>
    <w:rsid w:val="00AC516E"/>
    <w:rsid w:val="00AC51DF"/>
    <w:rsid w:val="00AC5497"/>
    <w:rsid w:val="00AC557B"/>
    <w:rsid w:val="00AC58EA"/>
    <w:rsid w:val="00AC62CE"/>
    <w:rsid w:val="00AC6713"/>
    <w:rsid w:val="00AC6733"/>
    <w:rsid w:val="00AC71C1"/>
    <w:rsid w:val="00AC720E"/>
    <w:rsid w:val="00AC7B38"/>
    <w:rsid w:val="00AC7FC1"/>
    <w:rsid w:val="00AD0CFC"/>
    <w:rsid w:val="00AD0E0B"/>
    <w:rsid w:val="00AD1213"/>
    <w:rsid w:val="00AD1F91"/>
    <w:rsid w:val="00AD20BE"/>
    <w:rsid w:val="00AD2892"/>
    <w:rsid w:val="00AD2CF8"/>
    <w:rsid w:val="00AD3D6A"/>
    <w:rsid w:val="00AD430A"/>
    <w:rsid w:val="00AD43E9"/>
    <w:rsid w:val="00AD44B1"/>
    <w:rsid w:val="00AD4AA7"/>
    <w:rsid w:val="00AD5301"/>
    <w:rsid w:val="00AD560A"/>
    <w:rsid w:val="00AD59E1"/>
    <w:rsid w:val="00AD5EFD"/>
    <w:rsid w:val="00AD62C9"/>
    <w:rsid w:val="00AD66E2"/>
    <w:rsid w:val="00AD6805"/>
    <w:rsid w:val="00AD693E"/>
    <w:rsid w:val="00AD7190"/>
    <w:rsid w:val="00AD75EF"/>
    <w:rsid w:val="00AD7E37"/>
    <w:rsid w:val="00AE0389"/>
    <w:rsid w:val="00AE1F63"/>
    <w:rsid w:val="00AE21AA"/>
    <w:rsid w:val="00AE21FC"/>
    <w:rsid w:val="00AE242A"/>
    <w:rsid w:val="00AE27E6"/>
    <w:rsid w:val="00AE295B"/>
    <w:rsid w:val="00AE29F6"/>
    <w:rsid w:val="00AE2C32"/>
    <w:rsid w:val="00AE3075"/>
    <w:rsid w:val="00AE3556"/>
    <w:rsid w:val="00AE3635"/>
    <w:rsid w:val="00AE39AE"/>
    <w:rsid w:val="00AE3F9B"/>
    <w:rsid w:val="00AE4785"/>
    <w:rsid w:val="00AE53DF"/>
    <w:rsid w:val="00AE5685"/>
    <w:rsid w:val="00AE5698"/>
    <w:rsid w:val="00AE578B"/>
    <w:rsid w:val="00AE620E"/>
    <w:rsid w:val="00AE7A8F"/>
    <w:rsid w:val="00AE7B21"/>
    <w:rsid w:val="00AE7CF7"/>
    <w:rsid w:val="00AF03D4"/>
    <w:rsid w:val="00AF05BA"/>
    <w:rsid w:val="00AF0C68"/>
    <w:rsid w:val="00AF1361"/>
    <w:rsid w:val="00AF16B1"/>
    <w:rsid w:val="00AF1739"/>
    <w:rsid w:val="00AF1A66"/>
    <w:rsid w:val="00AF1CDD"/>
    <w:rsid w:val="00AF20FA"/>
    <w:rsid w:val="00AF2136"/>
    <w:rsid w:val="00AF226C"/>
    <w:rsid w:val="00AF2825"/>
    <w:rsid w:val="00AF288D"/>
    <w:rsid w:val="00AF373F"/>
    <w:rsid w:val="00AF3EB5"/>
    <w:rsid w:val="00AF4396"/>
    <w:rsid w:val="00AF5A44"/>
    <w:rsid w:val="00AF61E6"/>
    <w:rsid w:val="00AF67B9"/>
    <w:rsid w:val="00AF6A19"/>
    <w:rsid w:val="00AF7172"/>
    <w:rsid w:val="00AF727D"/>
    <w:rsid w:val="00AF73A0"/>
    <w:rsid w:val="00AF7F01"/>
    <w:rsid w:val="00B001AC"/>
    <w:rsid w:val="00B00896"/>
    <w:rsid w:val="00B00899"/>
    <w:rsid w:val="00B009F8"/>
    <w:rsid w:val="00B01009"/>
    <w:rsid w:val="00B01219"/>
    <w:rsid w:val="00B01227"/>
    <w:rsid w:val="00B0173D"/>
    <w:rsid w:val="00B019AE"/>
    <w:rsid w:val="00B019EB"/>
    <w:rsid w:val="00B01B1A"/>
    <w:rsid w:val="00B01D92"/>
    <w:rsid w:val="00B023A5"/>
    <w:rsid w:val="00B023C8"/>
    <w:rsid w:val="00B0387B"/>
    <w:rsid w:val="00B0396F"/>
    <w:rsid w:val="00B039ED"/>
    <w:rsid w:val="00B03A05"/>
    <w:rsid w:val="00B03C6C"/>
    <w:rsid w:val="00B03E3C"/>
    <w:rsid w:val="00B04073"/>
    <w:rsid w:val="00B042AD"/>
    <w:rsid w:val="00B04757"/>
    <w:rsid w:val="00B04766"/>
    <w:rsid w:val="00B04BF0"/>
    <w:rsid w:val="00B050F7"/>
    <w:rsid w:val="00B052D6"/>
    <w:rsid w:val="00B05A62"/>
    <w:rsid w:val="00B061FA"/>
    <w:rsid w:val="00B06524"/>
    <w:rsid w:val="00B06FB8"/>
    <w:rsid w:val="00B07344"/>
    <w:rsid w:val="00B07468"/>
    <w:rsid w:val="00B07997"/>
    <w:rsid w:val="00B07F11"/>
    <w:rsid w:val="00B104CE"/>
    <w:rsid w:val="00B10588"/>
    <w:rsid w:val="00B10B88"/>
    <w:rsid w:val="00B10BBF"/>
    <w:rsid w:val="00B10F5D"/>
    <w:rsid w:val="00B10FF4"/>
    <w:rsid w:val="00B11465"/>
    <w:rsid w:val="00B115A1"/>
    <w:rsid w:val="00B119B6"/>
    <w:rsid w:val="00B119D8"/>
    <w:rsid w:val="00B11A52"/>
    <w:rsid w:val="00B12FE1"/>
    <w:rsid w:val="00B134D8"/>
    <w:rsid w:val="00B13C86"/>
    <w:rsid w:val="00B14089"/>
    <w:rsid w:val="00B14929"/>
    <w:rsid w:val="00B150B3"/>
    <w:rsid w:val="00B15612"/>
    <w:rsid w:val="00B156CF"/>
    <w:rsid w:val="00B1575A"/>
    <w:rsid w:val="00B15FC0"/>
    <w:rsid w:val="00B16A9A"/>
    <w:rsid w:val="00B17DC2"/>
    <w:rsid w:val="00B17FA7"/>
    <w:rsid w:val="00B20744"/>
    <w:rsid w:val="00B20ADB"/>
    <w:rsid w:val="00B20B6F"/>
    <w:rsid w:val="00B211EC"/>
    <w:rsid w:val="00B2125C"/>
    <w:rsid w:val="00B21A61"/>
    <w:rsid w:val="00B21B11"/>
    <w:rsid w:val="00B22048"/>
    <w:rsid w:val="00B2221B"/>
    <w:rsid w:val="00B22540"/>
    <w:rsid w:val="00B227E9"/>
    <w:rsid w:val="00B22B36"/>
    <w:rsid w:val="00B23768"/>
    <w:rsid w:val="00B239D7"/>
    <w:rsid w:val="00B23F04"/>
    <w:rsid w:val="00B245E5"/>
    <w:rsid w:val="00B24B94"/>
    <w:rsid w:val="00B24C28"/>
    <w:rsid w:val="00B24D55"/>
    <w:rsid w:val="00B25188"/>
    <w:rsid w:val="00B255BC"/>
    <w:rsid w:val="00B25A88"/>
    <w:rsid w:val="00B26C4D"/>
    <w:rsid w:val="00B274F7"/>
    <w:rsid w:val="00B27D9A"/>
    <w:rsid w:val="00B3018F"/>
    <w:rsid w:val="00B3089B"/>
    <w:rsid w:val="00B309DE"/>
    <w:rsid w:val="00B31156"/>
    <w:rsid w:val="00B311D2"/>
    <w:rsid w:val="00B3140D"/>
    <w:rsid w:val="00B31952"/>
    <w:rsid w:val="00B32003"/>
    <w:rsid w:val="00B3238F"/>
    <w:rsid w:val="00B3363C"/>
    <w:rsid w:val="00B3378C"/>
    <w:rsid w:val="00B33EFC"/>
    <w:rsid w:val="00B34927"/>
    <w:rsid w:val="00B34C80"/>
    <w:rsid w:val="00B355AA"/>
    <w:rsid w:val="00B35CD1"/>
    <w:rsid w:val="00B35DDD"/>
    <w:rsid w:val="00B3634C"/>
    <w:rsid w:val="00B36511"/>
    <w:rsid w:val="00B36643"/>
    <w:rsid w:val="00B37223"/>
    <w:rsid w:val="00B37A1E"/>
    <w:rsid w:val="00B37BDA"/>
    <w:rsid w:val="00B40D0F"/>
    <w:rsid w:val="00B41105"/>
    <w:rsid w:val="00B41624"/>
    <w:rsid w:val="00B41736"/>
    <w:rsid w:val="00B41D3B"/>
    <w:rsid w:val="00B42404"/>
    <w:rsid w:val="00B42ADD"/>
    <w:rsid w:val="00B42B1D"/>
    <w:rsid w:val="00B42B40"/>
    <w:rsid w:val="00B42C3B"/>
    <w:rsid w:val="00B42FD3"/>
    <w:rsid w:val="00B43134"/>
    <w:rsid w:val="00B4385E"/>
    <w:rsid w:val="00B438A5"/>
    <w:rsid w:val="00B44183"/>
    <w:rsid w:val="00B45987"/>
    <w:rsid w:val="00B45CB4"/>
    <w:rsid w:val="00B45D46"/>
    <w:rsid w:val="00B45FB3"/>
    <w:rsid w:val="00B461A6"/>
    <w:rsid w:val="00B46857"/>
    <w:rsid w:val="00B46985"/>
    <w:rsid w:val="00B46EA8"/>
    <w:rsid w:val="00B471AA"/>
    <w:rsid w:val="00B4722C"/>
    <w:rsid w:val="00B47232"/>
    <w:rsid w:val="00B47670"/>
    <w:rsid w:val="00B47C15"/>
    <w:rsid w:val="00B47F11"/>
    <w:rsid w:val="00B501BB"/>
    <w:rsid w:val="00B50584"/>
    <w:rsid w:val="00B505FC"/>
    <w:rsid w:val="00B51703"/>
    <w:rsid w:val="00B51D82"/>
    <w:rsid w:val="00B52437"/>
    <w:rsid w:val="00B52AFC"/>
    <w:rsid w:val="00B530E2"/>
    <w:rsid w:val="00B535D0"/>
    <w:rsid w:val="00B53862"/>
    <w:rsid w:val="00B53FE0"/>
    <w:rsid w:val="00B544F8"/>
    <w:rsid w:val="00B5452E"/>
    <w:rsid w:val="00B5534D"/>
    <w:rsid w:val="00B5535B"/>
    <w:rsid w:val="00B566FC"/>
    <w:rsid w:val="00B56CE1"/>
    <w:rsid w:val="00B57141"/>
    <w:rsid w:val="00B57265"/>
    <w:rsid w:val="00B57715"/>
    <w:rsid w:val="00B6056E"/>
    <w:rsid w:val="00B60819"/>
    <w:rsid w:val="00B60F07"/>
    <w:rsid w:val="00B611BA"/>
    <w:rsid w:val="00B613DB"/>
    <w:rsid w:val="00B6271A"/>
    <w:rsid w:val="00B6279F"/>
    <w:rsid w:val="00B6308C"/>
    <w:rsid w:val="00B63C10"/>
    <w:rsid w:val="00B63D23"/>
    <w:rsid w:val="00B63EC0"/>
    <w:rsid w:val="00B6520B"/>
    <w:rsid w:val="00B65424"/>
    <w:rsid w:val="00B6596E"/>
    <w:rsid w:val="00B65A47"/>
    <w:rsid w:val="00B65E0D"/>
    <w:rsid w:val="00B66B0F"/>
    <w:rsid w:val="00B66CC0"/>
    <w:rsid w:val="00B678B1"/>
    <w:rsid w:val="00B67A89"/>
    <w:rsid w:val="00B70586"/>
    <w:rsid w:val="00B709B5"/>
    <w:rsid w:val="00B70F33"/>
    <w:rsid w:val="00B71201"/>
    <w:rsid w:val="00B71393"/>
    <w:rsid w:val="00B71571"/>
    <w:rsid w:val="00B715E4"/>
    <w:rsid w:val="00B717DF"/>
    <w:rsid w:val="00B71D1F"/>
    <w:rsid w:val="00B71FC2"/>
    <w:rsid w:val="00B72443"/>
    <w:rsid w:val="00B728BB"/>
    <w:rsid w:val="00B73458"/>
    <w:rsid w:val="00B73655"/>
    <w:rsid w:val="00B73EE1"/>
    <w:rsid w:val="00B73F26"/>
    <w:rsid w:val="00B73FEA"/>
    <w:rsid w:val="00B7424A"/>
    <w:rsid w:val="00B7475B"/>
    <w:rsid w:val="00B748C1"/>
    <w:rsid w:val="00B74F5A"/>
    <w:rsid w:val="00B75257"/>
    <w:rsid w:val="00B752AF"/>
    <w:rsid w:val="00B75457"/>
    <w:rsid w:val="00B75618"/>
    <w:rsid w:val="00B756B0"/>
    <w:rsid w:val="00B75A22"/>
    <w:rsid w:val="00B75BBA"/>
    <w:rsid w:val="00B7610F"/>
    <w:rsid w:val="00B7619C"/>
    <w:rsid w:val="00B76378"/>
    <w:rsid w:val="00B767FE"/>
    <w:rsid w:val="00B77475"/>
    <w:rsid w:val="00B7773B"/>
    <w:rsid w:val="00B777AC"/>
    <w:rsid w:val="00B80923"/>
    <w:rsid w:val="00B809CF"/>
    <w:rsid w:val="00B80A36"/>
    <w:rsid w:val="00B81BBD"/>
    <w:rsid w:val="00B81E0F"/>
    <w:rsid w:val="00B823F7"/>
    <w:rsid w:val="00B82CF8"/>
    <w:rsid w:val="00B82D5C"/>
    <w:rsid w:val="00B82EC7"/>
    <w:rsid w:val="00B82ECE"/>
    <w:rsid w:val="00B82F0A"/>
    <w:rsid w:val="00B83139"/>
    <w:rsid w:val="00B83481"/>
    <w:rsid w:val="00B835BD"/>
    <w:rsid w:val="00B84697"/>
    <w:rsid w:val="00B84CCC"/>
    <w:rsid w:val="00B84F79"/>
    <w:rsid w:val="00B84FAE"/>
    <w:rsid w:val="00B85107"/>
    <w:rsid w:val="00B863D9"/>
    <w:rsid w:val="00B86A45"/>
    <w:rsid w:val="00B86BF5"/>
    <w:rsid w:val="00B86D66"/>
    <w:rsid w:val="00B87C62"/>
    <w:rsid w:val="00B87C7B"/>
    <w:rsid w:val="00B90106"/>
    <w:rsid w:val="00B90DC5"/>
    <w:rsid w:val="00B91235"/>
    <w:rsid w:val="00B9184B"/>
    <w:rsid w:val="00B91F7D"/>
    <w:rsid w:val="00B9218F"/>
    <w:rsid w:val="00B922F3"/>
    <w:rsid w:val="00B92577"/>
    <w:rsid w:val="00B925CB"/>
    <w:rsid w:val="00B9261D"/>
    <w:rsid w:val="00B93D19"/>
    <w:rsid w:val="00B93E69"/>
    <w:rsid w:val="00B9406D"/>
    <w:rsid w:val="00B94BF7"/>
    <w:rsid w:val="00B950AF"/>
    <w:rsid w:val="00B95148"/>
    <w:rsid w:val="00B9529F"/>
    <w:rsid w:val="00B95795"/>
    <w:rsid w:val="00B96C58"/>
    <w:rsid w:val="00B96E18"/>
    <w:rsid w:val="00B96EF7"/>
    <w:rsid w:val="00B97174"/>
    <w:rsid w:val="00B971D3"/>
    <w:rsid w:val="00BA0392"/>
    <w:rsid w:val="00BA0534"/>
    <w:rsid w:val="00BA1019"/>
    <w:rsid w:val="00BA127A"/>
    <w:rsid w:val="00BA1282"/>
    <w:rsid w:val="00BA1625"/>
    <w:rsid w:val="00BA1AC5"/>
    <w:rsid w:val="00BA1ADE"/>
    <w:rsid w:val="00BA1B1B"/>
    <w:rsid w:val="00BA204B"/>
    <w:rsid w:val="00BA215A"/>
    <w:rsid w:val="00BA2449"/>
    <w:rsid w:val="00BA2923"/>
    <w:rsid w:val="00BA296E"/>
    <w:rsid w:val="00BA3B55"/>
    <w:rsid w:val="00BA3EE8"/>
    <w:rsid w:val="00BA3FCA"/>
    <w:rsid w:val="00BA48A1"/>
    <w:rsid w:val="00BA499D"/>
    <w:rsid w:val="00BA4C84"/>
    <w:rsid w:val="00BA4DAF"/>
    <w:rsid w:val="00BA5308"/>
    <w:rsid w:val="00BA5457"/>
    <w:rsid w:val="00BB0048"/>
    <w:rsid w:val="00BB0655"/>
    <w:rsid w:val="00BB083C"/>
    <w:rsid w:val="00BB132A"/>
    <w:rsid w:val="00BB182A"/>
    <w:rsid w:val="00BB1FEC"/>
    <w:rsid w:val="00BB248E"/>
    <w:rsid w:val="00BB2753"/>
    <w:rsid w:val="00BB287A"/>
    <w:rsid w:val="00BB2A0E"/>
    <w:rsid w:val="00BB2B53"/>
    <w:rsid w:val="00BB2CD0"/>
    <w:rsid w:val="00BB4255"/>
    <w:rsid w:val="00BB559D"/>
    <w:rsid w:val="00BB5C52"/>
    <w:rsid w:val="00BB5F5F"/>
    <w:rsid w:val="00BB5FAE"/>
    <w:rsid w:val="00BB6149"/>
    <w:rsid w:val="00BB61E7"/>
    <w:rsid w:val="00BB637C"/>
    <w:rsid w:val="00BB767E"/>
    <w:rsid w:val="00BB771B"/>
    <w:rsid w:val="00BB7A8C"/>
    <w:rsid w:val="00BB7E8F"/>
    <w:rsid w:val="00BC002B"/>
    <w:rsid w:val="00BC03B6"/>
    <w:rsid w:val="00BC0411"/>
    <w:rsid w:val="00BC0F69"/>
    <w:rsid w:val="00BC118C"/>
    <w:rsid w:val="00BC1AB5"/>
    <w:rsid w:val="00BC1BCC"/>
    <w:rsid w:val="00BC1F29"/>
    <w:rsid w:val="00BC21F0"/>
    <w:rsid w:val="00BC2210"/>
    <w:rsid w:val="00BC2283"/>
    <w:rsid w:val="00BC2505"/>
    <w:rsid w:val="00BC265A"/>
    <w:rsid w:val="00BC26B3"/>
    <w:rsid w:val="00BC2917"/>
    <w:rsid w:val="00BC2B87"/>
    <w:rsid w:val="00BC3888"/>
    <w:rsid w:val="00BC39E2"/>
    <w:rsid w:val="00BC3A71"/>
    <w:rsid w:val="00BC4880"/>
    <w:rsid w:val="00BC4AC3"/>
    <w:rsid w:val="00BC4B47"/>
    <w:rsid w:val="00BC4DD3"/>
    <w:rsid w:val="00BC5110"/>
    <w:rsid w:val="00BC5154"/>
    <w:rsid w:val="00BC573D"/>
    <w:rsid w:val="00BC5D68"/>
    <w:rsid w:val="00BC5ED0"/>
    <w:rsid w:val="00BC62E4"/>
    <w:rsid w:val="00BC6AC7"/>
    <w:rsid w:val="00BC6AED"/>
    <w:rsid w:val="00BC6E33"/>
    <w:rsid w:val="00BC713C"/>
    <w:rsid w:val="00BC7475"/>
    <w:rsid w:val="00BC7715"/>
    <w:rsid w:val="00BD001A"/>
    <w:rsid w:val="00BD024B"/>
    <w:rsid w:val="00BD0C47"/>
    <w:rsid w:val="00BD1346"/>
    <w:rsid w:val="00BD1FAE"/>
    <w:rsid w:val="00BD2096"/>
    <w:rsid w:val="00BD2162"/>
    <w:rsid w:val="00BD25A4"/>
    <w:rsid w:val="00BD2986"/>
    <w:rsid w:val="00BD2BEF"/>
    <w:rsid w:val="00BD2E1F"/>
    <w:rsid w:val="00BD366B"/>
    <w:rsid w:val="00BD3E26"/>
    <w:rsid w:val="00BD4319"/>
    <w:rsid w:val="00BD4B87"/>
    <w:rsid w:val="00BD5022"/>
    <w:rsid w:val="00BD533D"/>
    <w:rsid w:val="00BD5960"/>
    <w:rsid w:val="00BD5C02"/>
    <w:rsid w:val="00BD5D79"/>
    <w:rsid w:val="00BD68A1"/>
    <w:rsid w:val="00BD6CDB"/>
    <w:rsid w:val="00BD712D"/>
    <w:rsid w:val="00BD7355"/>
    <w:rsid w:val="00BD7CCA"/>
    <w:rsid w:val="00BE0373"/>
    <w:rsid w:val="00BE0DEF"/>
    <w:rsid w:val="00BE1036"/>
    <w:rsid w:val="00BE1635"/>
    <w:rsid w:val="00BE269C"/>
    <w:rsid w:val="00BE2FB8"/>
    <w:rsid w:val="00BE2FBF"/>
    <w:rsid w:val="00BE352D"/>
    <w:rsid w:val="00BE43E6"/>
    <w:rsid w:val="00BE46C0"/>
    <w:rsid w:val="00BE4F69"/>
    <w:rsid w:val="00BE5495"/>
    <w:rsid w:val="00BE5720"/>
    <w:rsid w:val="00BE589E"/>
    <w:rsid w:val="00BE6055"/>
    <w:rsid w:val="00BE7C7C"/>
    <w:rsid w:val="00BE7E12"/>
    <w:rsid w:val="00BF0225"/>
    <w:rsid w:val="00BF04E7"/>
    <w:rsid w:val="00BF0568"/>
    <w:rsid w:val="00BF0778"/>
    <w:rsid w:val="00BF10EA"/>
    <w:rsid w:val="00BF12F8"/>
    <w:rsid w:val="00BF191C"/>
    <w:rsid w:val="00BF2518"/>
    <w:rsid w:val="00BF3576"/>
    <w:rsid w:val="00BF488D"/>
    <w:rsid w:val="00BF4B74"/>
    <w:rsid w:val="00BF4EAF"/>
    <w:rsid w:val="00BF52A6"/>
    <w:rsid w:val="00BF6955"/>
    <w:rsid w:val="00BF6E1C"/>
    <w:rsid w:val="00BF72BB"/>
    <w:rsid w:val="00BF798F"/>
    <w:rsid w:val="00BF7BD7"/>
    <w:rsid w:val="00BF7F50"/>
    <w:rsid w:val="00C00C68"/>
    <w:rsid w:val="00C0100E"/>
    <w:rsid w:val="00C0144E"/>
    <w:rsid w:val="00C02747"/>
    <w:rsid w:val="00C0296E"/>
    <w:rsid w:val="00C02D3B"/>
    <w:rsid w:val="00C03653"/>
    <w:rsid w:val="00C0375C"/>
    <w:rsid w:val="00C0480C"/>
    <w:rsid w:val="00C04C73"/>
    <w:rsid w:val="00C04FEC"/>
    <w:rsid w:val="00C0526B"/>
    <w:rsid w:val="00C05936"/>
    <w:rsid w:val="00C05DE1"/>
    <w:rsid w:val="00C0669E"/>
    <w:rsid w:val="00C06B07"/>
    <w:rsid w:val="00C06CC3"/>
    <w:rsid w:val="00C07AE3"/>
    <w:rsid w:val="00C07B90"/>
    <w:rsid w:val="00C07E1D"/>
    <w:rsid w:val="00C10093"/>
    <w:rsid w:val="00C10094"/>
    <w:rsid w:val="00C10330"/>
    <w:rsid w:val="00C10DA1"/>
    <w:rsid w:val="00C10DA7"/>
    <w:rsid w:val="00C11003"/>
    <w:rsid w:val="00C11238"/>
    <w:rsid w:val="00C11250"/>
    <w:rsid w:val="00C11D68"/>
    <w:rsid w:val="00C12C81"/>
    <w:rsid w:val="00C132E2"/>
    <w:rsid w:val="00C1382F"/>
    <w:rsid w:val="00C13882"/>
    <w:rsid w:val="00C13883"/>
    <w:rsid w:val="00C13891"/>
    <w:rsid w:val="00C13AE5"/>
    <w:rsid w:val="00C13F54"/>
    <w:rsid w:val="00C13FB3"/>
    <w:rsid w:val="00C13FDB"/>
    <w:rsid w:val="00C14004"/>
    <w:rsid w:val="00C1452C"/>
    <w:rsid w:val="00C14547"/>
    <w:rsid w:val="00C14903"/>
    <w:rsid w:val="00C1533F"/>
    <w:rsid w:val="00C1537E"/>
    <w:rsid w:val="00C157D3"/>
    <w:rsid w:val="00C1613C"/>
    <w:rsid w:val="00C16555"/>
    <w:rsid w:val="00C16CAC"/>
    <w:rsid w:val="00C170D2"/>
    <w:rsid w:val="00C177A1"/>
    <w:rsid w:val="00C17C65"/>
    <w:rsid w:val="00C17E40"/>
    <w:rsid w:val="00C17EFF"/>
    <w:rsid w:val="00C20346"/>
    <w:rsid w:val="00C210F9"/>
    <w:rsid w:val="00C21760"/>
    <w:rsid w:val="00C21BEB"/>
    <w:rsid w:val="00C220B6"/>
    <w:rsid w:val="00C2240C"/>
    <w:rsid w:val="00C22742"/>
    <w:rsid w:val="00C2280C"/>
    <w:rsid w:val="00C2297E"/>
    <w:rsid w:val="00C22F62"/>
    <w:rsid w:val="00C23277"/>
    <w:rsid w:val="00C23321"/>
    <w:rsid w:val="00C23934"/>
    <w:rsid w:val="00C24194"/>
    <w:rsid w:val="00C24FC2"/>
    <w:rsid w:val="00C25CFE"/>
    <w:rsid w:val="00C2620F"/>
    <w:rsid w:val="00C262B7"/>
    <w:rsid w:val="00C2632E"/>
    <w:rsid w:val="00C263E7"/>
    <w:rsid w:val="00C2719A"/>
    <w:rsid w:val="00C279AC"/>
    <w:rsid w:val="00C30001"/>
    <w:rsid w:val="00C30130"/>
    <w:rsid w:val="00C305F2"/>
    <w:rsid w:val="00C30630"/>
    <w:rsid w:val="00C306A6"/>
    <w:rsid w:val="00C3085B"/>
    <w:rsid w:val="00C30DC9"/>
    <w:rsid w:val="00C3128E"/>
    <w:rsid w:val="00C319D1"/>
    <w:rsid w:val="00C32C1B"/>
    <w:rsid w:val="00C32CBB"/>
    <w:rsid w:val="00C33163"/>
    <w:rsid w:val="00C332FF"/>
    <w:rsid w:val="00C33F6C"/>
    <w:rsid w:val="00C34288"/>
    <w:rsid w:val="00C34C21"/>
    <w:rsid w:val="00C34D8C"/>
    <w:rsid w:val="00C3540A"/>
    <w:rsid w:val="00C354BB"/>
    <w:rsid w:val="00C35817"/>
    <w:rsid w:val="00C36246"/>
    <w:rsid w:val="00C36FC4"/>
    <w:rsid w:val="00C379AC"/>
    <w:rsid w:val="00C37BF8"/>
    <w:rsid w:val="00C37F7B"/>
    <w:rsid w:val="00C4025C"/>
    <w:rsid w:val="00C40877"/>
    <w:rsid w:val="00C40B9C"/>
    <w:rsid w:val="00C41A5B"/>
    <w:rsid w:val="00C41BA7"/>
    <w:rsid w:val="00C42651"/>
    <w:rsid w:val="00C42A93"/>
    <w:rsid w:val="00C43339"/>
    <w:rsid w:val="00C433FD"/>
    <w:rsid w:val="00C43C01"/>
    <w:rsid w:val="00C43E18"/>
    <w:rsid w:val="00C44830"/>
    <w:rsid w:val="00C44A66"/>
    <w:rsid w:val="00C44E38"/>
    <w:rsid w:val="00C44F1C"/>
    <w:rsid w:val="00C44FBA"/>
    <w:rsid w:val="00C454AA"/>
    <w:rsid w:val="00C454E4"/>
    <w:rsid w:val="00C457C9"/>
    <w:rsid w:val="00C45C24"/>
    <w:rsid w:val="00C461F2"/>
    <w:rsid w:val="00C468C0"/>
    <w:rsid w:val="00C47003"/>
    <w:rsid w:val="00C50744"/>
    <w:rsid w:val="00C509D0"/>
    <w:rsid w:val="00C50ABC"/>
    <w:rsid w:val="00C5146C"/>
    <w:rsid w:val="00C51B8A"/>
    <w:rsid w:val="00C51EF0"/>
    <w:rsid w:val="00C522DF"/>
    <w:rsid w:val="00C5288E"/>
    <w:rsid w:val="00C52AB8"/>
    <w:rsid w:val="00C52AE2"/>
    <w:rsid w:val="00C5323D"/>
    <w:rsid w:val="00C538D2"/>
    <w:rsid w:val="00C5461C"/>
    <w:rsid w:val="00C546F6"/>
    <w:rsid w:val="00C54751"/>
    <w:rsid w:val="00C5478B"/>
    <w:rsid w:val="00C549C2"/>
    <w:rsid w:val="00C54D64"/>
    <w:rsid w:val="00C56A80"/>
    <w:rsid w:val="00C56B0A"/>
    <w:rsid w:val="00C57035"/>
    <w:rsid w:val="00C571C7"/>
    <w:rsid w:val="00C5785C"/>
    <w:rsid w:val="00C60871"/>
    <w:rsid w:val="00C61256"/>
    <w:rsid w:val="00C616A1"/>
    <w:rsid w:val="00C61894"/>
    <w:rsid w:val="00C61FFC"/>
    <w:rsid w:val="00C62F74"/>
    <w:rsid w:val="00C632B1"/>
    <w:rsid w:val="00C63996"/>
    <w:rsid w:val="00C63BE5"/>
    <w:rsid w:val="00C63EAE"/>
    <w:rsid w:val="00C63F8A"/>
    <w:rsid w:val="00C64E18"/>
    <w:rsid w:val="00C64F6F"/>
    <w:rsid w:val="00C653CB"/>
    <w:rsid w:val="00C65B73"/>
    <w:rsid w:val="00C65EF8"/>
    <w:rsid w:val="00C66B9C"/>
    <w:rsid w:val="00C6735C"/>
    <w:rsid w:val="00C678F5"/>
    <w:rsid w:val="00C67B49"/>
    <w:rsid w:val="00C70629"/>
    <w:rsid w:val="00C70F17"/>
    <w:rsid w:val="00C71D9F"/>
    <w:rsid w:val="00C71F09"/>
    <w:rsid w:val="00C72198"/>
    <w:rsid w:val="00C724BA"/>
    <w:rsid w:val="00C72571"/>
    <w:rsid w:val="00C7257A"/>
    <w:rsid w:val="00C7298F"/>
    <w:rsid w:val="00C73E17"/>
    <w:rsid w:val="00C73F63"/>
    <w:rsid w:val="00C74B5C"/>
    <w:rsid w:val="00C74E13"/>
    <w:rsid w:val="00C74E56"/>
    <w:rsid w:val="00C754B2"/>
    <w:rsid w:val="00C75E7F"/>
    <w:rsid w:val="00C7622B"/>
    <w:rsid w:val="00C763A4"/>
    <w:rsid w:val="00C76DB6"/>
    <w:rsid w:val="00C76E53"/>
    <w:rsid w:val="00C77E0B"/>
    <w:rsid w:val="00C77F1E"/>
    <w:rsid w:val="00C80160"/>
    <w:rsid w:val="00C801D0"/>
    <w:rsid w:val="00C8064C"/>
    <w:rsid w:val="00C80739"/>
    <w:rsid w:val="00C80DB2"/>
    <w:rsid w:val="00C8101F"/>
    <w:rsid w:val="00C817DF"/>
    <w:rsid w:val="00C81BF7"/>
    <w:rsid w:val="00C8259C"/>
    <w:rsid w:val="00C82B0E"/>
    <w:rsid w:val="00C82E6D"/>
    <w:rsid w:val="00C83108"/>
    <w:rsid w:val="00C83E64"/>
    <w:rsid w:val="00C83FBE"/>
    <w:rsid w:val="00C84E31"/>
    <w:rsid w:val="00C8768D"/>
    <w:rsid w:val="00C879E7"/>
    <w:rsid w:val="00C919D8"/>
    <w:rsid w:val="00C91E29"/>
    <w:rsid w:val="00C93095"/>
    <w:rsid w:val="00C93425"/>
    <w:rsid w:val="00C93841"/>
    <w:rsid w:val="00C93E28"/>
    <w:rsid w:val="00C94D58"/>
    <w:rsid w:val="00C94FC7"/>
    <w:rsid w:val="00C95021"/>
    <w:rsid w:val="00C95E6E"/>
    <w:rsid w:val="00C96252"/>
    <w:rsid w:val="00C9650E"/>
    <w:rsid w:val="00C96BE3"/>
    <w:rsid w:val="00C96E51"/>
    <w:rsid w:val="00CA0828"/>
    <w:rsid w:val="00CA090C"/>
    <w:rsid w:val="00CA1A6C"/>
    <w:rsid w:val="00CA1A97"/>
    <w:rsid w:val="00CA1FB3"/>
    <w:rsid w:val="00CA2261"/>
    <w:rsid w:val="00CA23A2"/>
    <w:rsid w:val="00CA2534"/>
    <w:rsid w:val="00CA2D90"/>
    <w:rsid w:val="00CA3EAA"/>
    <w:rsid w:val="00CA4FFD"/>
    <w:rsid w:val="00CA51C7"/>
    <w:rsid w:val="00CA534A"/>
    <w:rsid w:val="00CA5865"/>
    <w:rsid w:val="00CA64FA"/>
    <w:rsid w:val="00CA67FD"/>
    <w:rsid w:val="00CA6BF3"/>
    <w:rsid w:val="00CA6CBD"/>
    <w:rsid w:val="00CA731E"/>
    <w:rsid w:val="00CA75E5"/>
    <w:rsid w:val="00CA75ED"/>
    <w:rsid w:val="00CA77B8"/>
    <w:rsid w:val="00CA7C1A"/>
    <w:rsid w:val="00CA7FCF"/>
    <w:rsid w:val="00CB009F"/>
    <w:rsid w:val="00CB05DB"/>
    <w:rsid w:val="00CB07B4"/>
    <w:rsid w:val="00CB0F61"/>
    <w:rsid w:val="00CB1D8A"/>
    <w:rsid w:val="00CB1EBE"/>
    <w:rsid w:val="00CB25C1"/>
    <w:rsid w:val="00CB2862"/>
    <w:rsid w:val="00CB2CDA"/>
    <w:rsid w:val="00CB306F"/>
    <w:rsid w:val="00CB4432"/>
    <w:rsid w:val="00CB4AB7"/>
    <w:rsid w:val="00CB4B03"/>
    <w:rsid w:val="00CB4CB9"/>
    <w:rsid w:val="00CB4E05"/>
    <w:rsid w:val="00CB55B7"/>
    <w:rsid w:val="00CB57C7"/>
    <w:rsid w:val="00CB5BEE"/>
    <w:rsid w:val="00CB5DAC"/>
    <w:rsid w:val="00CB6065"/>
    <w:rsid w:val="00CB60A0"/>
    <w:rsid w:val="00CB60E5"/>
    <w:rsid w:val="00CB6DE3"/>
    <w:rsid w:val="00CB6F49"/>
    <w:rsid w:val="00CB74D7"/>
    <w:rsid w:val="00CB7713"/>
    <w:rsid w:val="00CB7B03"/>
    <w:rsid w:val="00CB7F72"/>
    <w:rsid w:val="00CC03C6"/>
    <w:rsid w:val="00CC1A9B"/>
    <w:rsid w:val="00CC234D"/>
    <w:rsid w:val="00CC2CDF"/>
    <w:rsid w:val="00CC348D"/>
    <w:rsid w:val="00CC38F5"/>
    <w:rsid w:val="00CC3950"/>
    <w:rsid w:val="00CC4393"/>
    <w:rsid w:val="00CC4D76"/>
    <w:rsid w:val="00CC5585"/>
    <w:rsid w:val="00CC5AAC"/>
    <w:rsid w:val="00CC62C9"/>
    <w:rsid w:val="00CC6708"/>
    <w:rsid w:val="00CC6BF3"/>
    <w:rsid w:val="00CC725F"/>
    <w:rsid w:val="00CC7605"/>
    <w:rsid w:val="00CD01EE"/>
    <w:rsid w:val="00CD064E"/>
    <w:rsid w:val="00CD07A6"/>
    <w:rsid w:val="00CD0FD6"/>
    <w:rsid w:val="00CD18C8"/>
    <w:rsid w:val="00CD1A8D"/>
    <w:rsid w:val="00CD1D37"/>
    <w:rsid w:val="00CD21B0"/>
    <w:rsid w:val="00CD2AC1"/>
    <w:rsid w:val="00CD2BB9"/>
    <w:rsid w:val="00CD2FD4"/>
    <w:rsid w:val="00CD3521"/>
    <w:rsid w:val="00CD38A8"/>
    <w:rsid w:val="00CD3C11"/>
    <w:rsid w:val="00CD3EA1"/>
    <w:rsid w:val="00CD491E"/>
    <w:rsid w:val="00CD4A31"/>
    <w:rsid w:val="00CD59A7"/>
    <w:rsid w:val="00CD5E2E"/>
    <w:rsid w:val="00CD64F2"/>
    <w:rsid w:val="00CD68B9"/>
    <w:rsid w:val="00CD6C4D"/>
    <w:rsid w:val="00CD7110"/>
    <w:rsid w:val="00CD7299"/>
    <w:rsid w:val="00CD783A"/>
    <w:rsid w:val="00CD7D2E"/>
    <w:rsid w:val="00CD7DEC"/>
    <w:rsid w:val="00CD7E7A"/>
    <w:rsid w:val="00CE019C"/>
    <w:rsid w:val="00CE022F"/>
    <w:rsid w:val="00CE028E"/>
    <w:rsid w:val="00CE0528"/>
    <w:rsid w:val="00CE0955"/>
    <w:rsid w:val="00CE0A80"/>
    <w:rsid w:val="00CE0C98"/>
    <w:rsid w:val="00CE1878"/>
    <w:rsid w:val="00CE27B9"/>
    <w:rsid w:val="00CE28BC"/>
    <w:rsid w:val="00CE2A37"/>
    <w:rsid w:val="00CE2CEA"/>
    <w:rsid w:val="00CE3793"/>
    <w:rsid w:val="00CE3900"/>
    <w:rsid w:val="00CE3A76"/>
    <w:rsid w:val="00CE4520"/>
    <w:rsid w:val="00CE4944"/>
    <w:rsid w:val="00CE4A53"/>
    <w:rsid w:val="00CE4E33"/>
    <w:rsid w:val="00CE536E"/>
    <w:rsid w:val="00CE5D3B"/>
    <w:rsid w:val="00CE5F4D"/>
    <w:rsid w:val="00CE61A7"/>
    <w:rsid w:val="00CE663D"/>
    <w:rsid w:val="00CE738D"/>
    <w:rsid w:val="00CE761A"/>
    <w:rsid w:val="00CE7869"/>
    <w:rsid w:val="00CE7B88"/>
    <w:rsid w:val="00CF10CC"/>
    <w:rsid w:val="00CF14E7"/>
    <w:rsid w:val="00CF1935"/>
    <w:rsid w:val="00CF1E44"/>
    <w:rsid w:val="00CF255E"/>
    <w:rsid w:val="00CF26B3"/>
    <w:rsid w:val="00CF2961"/>
    <w:rsid w:val="00CF2A83"/>
    <w:rsid w:val="00CF30BF"/>
    <w:rsid w:val="00CF322D"/>
    <w:rsid w:val="00CF3C98"/>
    <w:rsid w:val="00CF404E"/>
    <w:rsid w:val="00CF441F"/>
    <w:rsid w:val="00CF44CF"/>
    <w:rsid w:val="00CF4CB1"/>
    <w:rsid w:val="00CF4F8E"/>
    <w:rsid w:val="00CF54EA"/>
    <w:rsid w:val="00CF5517"/>
    <w:rsid w:val="00CF58D6"/>
    <w:rsid w:val="00CF61F2"/>
    <w:rsid w:val="00CF63BA"/>
    <w:rsid w:val="00CF640F"/>
    <w:rsid w:val="00CF6417"/>
    <w:rsid w:val="00CF6529"/>
    <w:rsid w:val="00CF67FA"/>
    <w:rsid w:val="00CF692C"/>
    <w:rsid w:val="00CF6C3A"/>
    <w:rsid w:val="00CF712E"/>
    <w:rsid w:val="00CF7175"/>
    <w:rsid w:val="00CF7476"/>
    <w:rsid w:val="00CF7DD7"/>
    <w:rsid w:val="00CF7F2E"/>
    <w:rsid w:val="00D00234"/>
    <w:rsid w:val="00D00634"/>
    <w:rsid w:val="00D00DC7"/>
    <w:rsid w:val="00D00E08"/>
    <w:rsid w:val="00D01431"/>
    <w:rsid w:val="00D0160C"/>
    <w:rsid w:val="00D029A7"/>
    <w:rsid w:val="00D02A90"/>
    <w:rsid w:val="00D02C1D"/>
    <w:rsid w:val="00D0308F"/>
    <w:rsid w:val="00D0406D"/>
    <w:rsid w:val="00D04070"/>
    <w:rsid w:val="00D04237"/>
    <w:rsid w:val="00D04485"/>
    <w:rsid w:val="00D0452A"/>
    <w:rsid w:val="00D04667"/>
    <w:rsid w:val="00D04E47"/>
    <w:rsid w:val="00D04EDC"/>
    <w:rsid w:val="00D0565F"/>
    <w:rsid w:val="00D0573B"/>
    <w:rsid w:val="00D05DD6"/>
    <w:rsid w:val="00D060ED"/>
    <w:rsid w:val="00D0644A"/>
    <w:rsid w:val="00D06657"/>
    <w:rsid w:val="00D06707"/>
    <w:rsid w:val="00D06B21"/>
    <w:rsid w:val="00D06B51"/>
    <w:rsid w:val="00D07233"/>
    <w:rsid w:val="00D07255"/>
    <w:rsid w:val="00D0727F"/>
    <w:rsid w:val="00D1005C"/>
    <w:rsid w:val="00D105C9"/>
    <w:rsid w:val="00D10DAA"/>
    <w:rsid w:val="00D11985"/>
    <w:rsid w:val="00D11D06"/>
    <w:rsid w:val="00D12BE5"/>
    <w:rsid w:val="00D12E93"/>
    <w:rsid w:val="00D138A4"/>
    <w:rsid w:val="00D140A6"/>
    <w:rsid w:val="00D14434"/>
    <w:rsid w:val="00D144FB"/>
    <w:rsid w:val="00D14585"/>
    <w:rsid w:val="00D145DC"/>
    <w:rsid w:val="00D146C1"/>
    <w:rsid w:val="00D146C4"/>
    <w:rsid w:val="00D146FA"/>
    <w:rsid w:val="00D14ACF"/>
    <w:rsid w:val="00D14CAD"/>
    <w:rsid w:val="00D15087"/>
    <w:rsid w:val="00D150B2"/>
    <w:rsid w:val="00D154F1"/>
    <w:rsid w:val="00D15C8F"/>
    <w:rsid w:val="00D15DD5"/>
    <w:rsid w:val="00D164C1"/>
    <w:rsid w:val="00D16611"/>
    <w:rsid w:val="00D170B3"/>
    <w:rsid w:val="00D175A9"/>
    <w:rsid w:val="00D178EA"/>
    <w:rsid w:val="00D17D87"/>
    <w:rsid w:val="00D17E69"/>
    <w:rsid w:val="00D17E72"/>
    <w:rsid w:val="00D17F97"/>
    <w:rsid w:val="00D20491"/>
    <w:rsid w:val="00D20537"/>
    <w:rsid w:val="00D20649"/>
    <w:rsid w:val="00D2095F"/>
    <w:rsid w:val="00D20A6C"/>
    <w:rsid w:val="00D20C0C"/>
    <w:rsid w:val="00D20CA8"/>
    <w:rsid w:val="00D21493"/>
    <w:rsid w:val="00D21F88"/>
    <w:rsid w:val="00D227EE"/>
    <w:rsid w:val="00D22ACD"/>
    <w:rsid w:val="00D23A0A"/>
    <w:rsid w:val="00D23E1C"/>
    <w:rsid w:val="00D24236"/>
    <w:rsid w:val="00D24277"/>
    <w:rsid w:val="00D2446B"/>
    <w:rsid w:val="00D245FA"/>
    <w:rsid w:val="00D2498D"/>
    <w:rsid w:val="00D25C5C"/>
    <w:rsid w:val="00D260A4"/>
    <w:rsid w:val="00D26644"/>
    <w:rsid w:val="00D26F2D"/>
    <w:rsid w:val="00D26F96"/>
    <w:rsid w:val="00D27647"/>
    <w:rsid w:val="00D30324"/>
    <w:rsid w:val="00D30D3D"/>
    <w:rsid w:val="00D30ED6"/>
    <w:rsid w:val="00D30FB6"/>
    <w:rsid w:val="00D3105C"/>
    <w:rsid w:val="00D3109B"/>
    <w:rsid w:val="00D310FB"/>
    <w:rsid w:val="00D31497"/>
    <w:rsid w:val="00D31DF4"/>
    <w:rsid w:val="00D31F81"/>
    <w:rsid w:val="00D323F0"/>
    <w:rsid w:val="00D334C4"/>
    <w:rsid w:val="00D338D7"/>
    <w:rsid w:val="00D33F81"/>
    <w:rsid w:val="00D341C8"/>
    <w:rsid w:val="00D342B9"/>
    <w:rsid w:val="00D345DB"/>
    <w:rsid w:val="00D34D20"/>
    <w:rsid w:val="00D3576C"/>
    <w:rsid w:val="00D357EF"/>
    <w:rsid w:val="00D35B99"/>
    <w:rsid w:val="00D35CCA"/>
    <w:rsid w:val="00D3644D"/>
    <w:rsid w:val="00D36905"/>
    <w:rsid w:val="00D36D26"/>
    <w:rsid w:val="00D36D36"/>
    <w:rsid w:val="00D36E0C"/>
    <w:rsid w:val="00D37B10"/>
    <w:rsid w:val="00D37EDE"/>
    <w:rsid w:val="00D4033D"/>
    <w:rsid w:val="00D4034E"/>
    <w:rsid w:val="00D40866"/>
    <w:rsid w:val="00D40A9F"/>
    <w:rsid w:val="00D40DA1"/>
    <w:rsid w:val="00D40E73"/>
    <w:rsid w:val="00D41071"/>
    <w:rsid w:val="00D416C7"/>
    <w:rsid w:val="00D41762"/>
    <w:rsid w:val="00D419B7"/>
    <w:rsid w:val="00D41C0D"/>
    <w:rsid w:val="00D41C11"/>
    <w:rsid w:val="00D424B1"/>
    <w:rsid w:val="00D43779"/>
    <w:rsid w:val="00D44A5C"/>
    <w:rsid w:val="00D45BDF"/>
    <w:rsid w:val="00D46011"/>
    <w:rsid w:val="00D46A0F"/>
    <w:rsid w:val="00D473E0"/>
    <w:rsid w:val="00D474A9"/>
    <w:rsid w:val="00D47DD1"/>
    <w:rsid w:val="00D47DF7"/>
    <w:rsid w:val="00D5003B"/>
    <w:rsid w:val="00D50726"/>
    <w:rsid w:val="00D50CB7"/>
    <w:rsid w:val="00D50F5F"/>
    <w:rsid w:val="00D51693"/>
    <w:rsid w:val="00D520E8"/>
    <w:rsid w:val="00D52343"/>
    <w:rsid w:val="00D5348C"/>
    <w:rsid w:val="00D54624"/>
    <w:rsid w:val="00D54ADB"/>
    <w:rsid w:val="00D55292"/>
    <w:rsid w:val="00D55C70"/>
    <w:rsid w:val="00D55DFC"/>
    <w:rsid w:val="00D56074"/>
    <w:rsid w:val="00D56636"/>
    <w:rsid w:val="00D56C7E"/>
    <w:rsid w:val="00D57297"/>
    <w:rsid w:val="00D576B6"/>
    <w:rsid w:val="00D57745"/>
    <w:rsid w:val="00D57B24"/>
    <w:rsid w:val="00D57C54"/>
    <w:rsid w:val="00D601B3"/>
    <w:rsid w:val="00D60729"/>
    <w:rsid w:val="00D60D72"/>
    <w:rsid w:val="00D612CF"/>
    <w:rsid w:val="00D614F8"/>
    <w:rsid w:val="00D615B6"/>
    <w:rsid w:val="00D6180E"/>
    <w:rsid w:val="00D6328B"/>
    <w:rsid w:val="00D63584"/>
    <w:rsid w:val="00D63A26"/>
    <w:rsid w:val="00D64071"/>
    <w:rsid w:val="00D64458"/>
    <w:rsid w:val="00D6484F"/>
    <w:rsid w:val="00D64EE2"/>
    <w:rsid w:val="00D650FE"/>
    <w:rsid w:val="00D65211"/>
    <w:rsid w:val="00D659DE"/>
    <w:rsid w:val="00D659E4"/>
    <w:rsid w:val="00D65C4A"/>
    <w:rsid w:val="00D65EEB"/>
    <w:rsid w:val="00D6607F"/>
    <w:rsid w:val="00D67255"/>
    <w:rsid w:val="00D67678"/>
    <w:rsid w:val="00D676D4"/>
    <w:rsid w:val="00D67A16"/>
    <w:rsid w:val="00D67DD4"/>
    <w:rsid w:val="00D67F46"/>
    <w:rsid w:val="00D705A4"/>
    <w:rsid w:val="00D705E3"/>
    <w:rsid w:val="00D70688"/>
    <w:rsid w:val="00D70F02"/>
    <w:rsid w:val="00D711C5"/>
    <w:rsid w:val="00D711FA"/>
    <w:rsid w:val="00D71EA5"/>
    <w:rsid w:val="00D7238D"/>
    <w:rsid w:val="00D727CF"/>
    <w:rsid w:val="00D72A3D"/>
    <w:rsid w:val="00D72E36"/>
    <w:rsid w:val="00D7302C"/>
    <w:rsid w:val="00D7330C"/>
    <w:rsid w:val="00D7354E"/>
    <w:rsid w:val="00D73861"/>
    <w:rsid w:val="00D742C4"/>
    <w:rsid w:val="00D7441E"/>
    <w:rsid w:val="00D74582"/>
    <w:rsid w:val="00D74C46"/>
    <w:rsid w:val="00D74C74"/>
    <w:rsid w:val="00D74CFE"/>
    <w:rsid w:val="00D74D4A"/>
    <w:rsid w:val="00D74D4B"/>
    <w:rsid w:val="00D74DF5"/>
    <w:rsid w:val="00D75242"/>
    <w:rsid w:val="00D754B8"/>
    <w:rsid w:val="00D75B47"/>
    <w:rsid w:val="00D76A07"/>
    <w:rsid w:val="00D76C75"/>
    <w:rsid w:val="00D770A8"/>
    <w:rsid w:val="00D7738C"/>
    <w:rsid w:val="00D77CB2"/>
    <w:rsid w:val="00D808CC"/>
    <w:rsid w:val="00D80E18"/>
    <w:rsid w:val="00D80E34"/>
    <w:rsid w:val="00D80EAC"/>
    <w:rsid w:val="00D80EF6"/>
    <w:rsid w:val="00D810E0"/>
    <w:rsid w:val="00D8152D"/>
    <w:rsid w:val="00D817D3"/>
    <w:rsid w:val="00D8189E"/>
    <w:rsid w:val="00D82107"/>
    <w:rsid w:val="00D8251A"/>
    <w:rsid w:val="00D8251B"/>
    <w:rsid w:val="00D83411"/>
    <w:rsid w:val="00D8345A"/>
    <w:rsid w:val="00D836C7"/>
    <w:rsid w:val="00D84403"/>
    <w:rsid w:val="00D8496B"/>
    <w:rsid w:val="00D84980"/>
    <w:rsid w:val="00D84A5D"/>
    <w:rsid w:val="00D84A76"/>
    <w:rsid w:val="00D84DBD"/>
    <w:rsid w:val="00D85310"/>
    <w:rsid w:val="00D853BF"/>
    <w:rsid w:val="00D85DC3"/>
    <w:rsid w:val="00D85E56"/>
    <w:rsid w:val="00D85F7F"/>
    <w:rsid w:val="00D86154"/>
    <w:rsid w:val="00D8616D"/>
    <w:rsid w:val="00D86239"/>
    <w:rsid w:val="00D86677"/>
    <w:rsid w:val="00D86A2A"/>
    <w:rsid w:val="00D86A2F"/>
    <w:rsid w:val="00D8714D"/>
    <w:rsid w:val="00D87CDC"/>
    <w:rsid w:val="00D90605"/>
    <w:rsid w:val="00D90DE7"/>
    <w:rsid w:val="00D91A43"/>
    <w:rsid w:val="00D91FE9"/>
    <w:rsid w:val="00D920EA"/>
    <w:rsid w:val="00D9221E"/>
    <w:rsid w:val="00D92CCD"/>
    <w:rsid w:val="00D938D3"/>
    <w:rsid w:val="00D93B40"/>
    <w:rsid w:val="00D93EC9"/>
    <w:rsid w:val="00D9417D"/>
    <w:rsid w:val="00D942E5"/>
    <w:rsid w:val="00D947C8"/>
    <w:rsid w:val="00D947FC"/>
    <w:rsid w:val="00D95B96"/>
    <w:rsid w:val="00D96076"/>
    <w:rsid w:val="00D964A2"/>
    <w:rsid w:val="00D9658C"/>
    <w:rsid w:val="00D96A91"/>
    <w:rsid w:val="00D9731D"/>
    <w:rsid w:val="00DA0188"/>
    <w:rsid w:val="00DA0205"/>
    <w:rsid w:val="00DA0249"/>
    <w:rsid w:val="00DA0451"/>
    <w:rsid w:val="00DA056F"/>
    <w:rsid w:val="00DA0DA1"/>
    <w:rsid w:val="00DA0FDD"/>
    <w:rsid w:val="00DA1F90"/>
    <w:rsid w:val="00DA28CF"/>
    <w:rsid w:val="00DA34EF"/>
    <w:rsid w:val="00DA38EF"/>
    <w:rsid w:val="00DA39C2"/>
    <w:rsid w:val="00DA3FD1"/>
    <w:rsid w:val="00DA48B9"/>
    <w:rsid w:val="00DA4931"/>
    <w:rsid w:val="00DA4A94"/>
    <w:rsid w:val="00DA52A6"/>
    <w:rsid w:val="00DA558D"/>
    <w:rsid w:val="00DA638C"/>
    <w:rsid w:val="00DA6A71"/>
    <w:rsid w:val="00DA6C6D"/>
    <w:rsid w:val="00DA7396"/>
    <w:rsid w:val="00DA7C7F"/>
    <w:rsid w:val="00DB0127"/>
    <w:rsid w:val="00DB0475"/>
    <w:rsid w:val="00DB049A"/>
    <w:rsid w:val="00DB05A1"/>
    <w:rsid w:val="00DB08BB"/>
    <w:rsid w:val="00DB0D47"/>
    <w:rsid w:val="00DB17A5"/>
    <w:rsid w:val="00DB3C47"/>
    <w:rsid w:val="00DB4368"/>
    <w:rsid w:val="00DB45C5"/>
    <w:rsid w:val="00DB4A3C"/>
    <w:rsid w:val="00DB4C35"/>
    <w:rsid w:val="00DB51A7"/>
    <w:rsid w:val="00DB5639"/>
    <w:rsid w:val="00DB5972"/>
    <w:rsid w:val="00DB72D8"/>
    <w:rsid w:val="00DB7521"/>
    <w:rsid w:val="00DC017A"/>
    <w:rsid w:val="00DC04D0"/>
    <w:rsid w:val="00DC0779"/>
    <w:rsid w:val="00DC106C"/>
    <w:rsid w:val="00DC141E"/>
    <w:rsid w:val="00DC210C"/>
    <w:rsid w:val="00DC2194"/>
    <w:rsid w:val="00DC2FAD"/>
    <w:rsid w:val="00DC38D0"/>
    <w:rsid w:val="00DC394B"/>
    <w:rsid w:val="00DC3D92"/>
    <w:rsid w:val="00DC3EAC"/>
    <w:rsid w:val="00DC47FE"/>
    <w:rsid w:val="00DC5096"/>
    <w:rsid w:val="00DC5E3F"/>
    <w:rsid w:val="00DC5EEC"/>
    <w:rsid w:val="00DC652A"/>
    <w:rsid w:val="00DC6DCB"/>
    <w:rsid w:val="00DC6FE5"/>
    <w:rsid w:val="00DC70C3"/>
    <w:rsid w:val="00DC74D5"/>
    <w:rsid w:val="00DC7A52"/>
    <w:rsid w:val="00DC7A90"/>
    <w:rsid w:val="00DC7EF8"/>
    <w:rsid w:val="00DD006D"/>
    <w:rsid w:val="00DD00D0"/>
    <w:rsid w:val="00DD2333"/>
    <w:rsid w:val="00DD44EB"/>
    <w:rsid w:val="00DD4F68"/>
    <w:rsid w:val="00DD51F0"/>
    <w:rsid w:val="00DD58E2"/>
    <w:rsid w:val="00DD5BAB"/>
    <w:rsid w:val="00DD70FA"/>
    <w:rsid w:val="00DD71D7"/>
    <w:rsid w:val="00DD747D"/>
    <w:rsid w:val="00DD7AB6"/>
    <w:rsid w:val="00DD7D7B"/>
    <w:rsid w:val="00DD7F6B"/>
    <w:rsid w:val="00DE04EF"/>
    <w:rsid w:val="00DE0D32"/>
    <w:rsid w:val="00DE1D9F"/>
    <w:rsid w:val="00DE2C86"/>
    <w:rsid w:val="00DE3A2A"/>
    <w:rsid w:val="00DE3EB0"/>
    <w:rsid w:val="00DE3F9D"/>
    <w:rsid w:val="00DE4407"/>
    <w:rsid w:val="00DE4630"/>
    <w:rsid w:val="00DE47A9"/>
    <w:rsid w:val="00DE4826"/>
    <w:rsid w:val="00DE4B4C"/>
    <w:rsid w:val="00DE4C67"/>
    <w:rsid w:val="00DE4E3F"/>
    <w:rsid w:val="00DE5071"/>
    <w:rsid w:val="00DE59BD"/>
    <w:rsid w:val="00DE5F2E"/>
    <w:rsid w:val="00DE6CC2"/>
    <w:rsid w:val="00DE6D64"/>
    <w:rsid w:val="00DE7548"/>
    <w:rsid w:val="00DE769D"/>
    <w:rsid w:val="00DE79DC"/>
    <w:rsid w:val="00DE7A9D"/>
    <w:rsid w:val="00DE7C08"/>
    <w:rsid w:val="00DE7E0B"/>
    <w:rsid w:val="00DF06E3"/>
    <w:rsid w:val="00DF1029"/>
    <w:rsid w:val="00DF1038"/>
    <w:rsid w:val="00DF10DA"/>
    <w:rsid w:val="00DF176E"/>
    <w:rsid w:val="00DF19AA"/>
    <w:rsid w:val="00DF1AF3"/>
    <w:rsid w:val="00DF25FE"/>
    <w:rsid w:val="00DF2A78"/>
    <w:rsid w:val="00DF2BEB"/>
    <w:rsid w:val="00DF2D47"/>
    <w:rsid w:val="00DF2E0D"/>
    <w:rsid w:val="00DF2F31"/>
    <w:rsid w:val="00DF31D4"/>
    <w:rsid w:val="00DF331D"/>
    <w:rsid w:val="00DF3907"/>
    <w:rsid w:val="00DF4435"/>
    <w:rsid w:val="00DF4446"/>
    <w:rsid w:val="00DF5212"/>
    <w:rsid w:val="00DF5239"/>
    <w:rsid w:val="00DF5502"/>
    <w:rsid w:val="00DF5AE3"/>
    <w:rsid w:val="00DF6D66"/>
    <w:rsid w:val="00DF7216"/>
    <w:rsid w:val="00DF735C"/>
    <w:rsid w:val="00DF7BE2"/>
    <w:rsid w:val="00E00F7D"/>
    <w:rsid w:val="00E013B1"/>
    <w:rsid w:val="00E01CE2"/>
    <w:rsid w:val="00E01CFD"/>
    <w:rsid w:val="00E02057"/>
    <w:rsid w:val="00E020A6"/>
    <w:rsid w:val="00E0244D"/>
    <w:rsid w:val="00E02AF7"/>
    <w:rsid w:val="00E03278"/>
    <w:rsid w:val="00E03397"/>
    <w:rsid w:val="00E03666"/>
    <w:rsid w:val="00E039F7"/>
    <w:rsid w:val="00E045F4"/>
    <w:rsid w:val="00E04BC3"/>
    <w:rsid w:val="00E04EA5"/>
    <w:rsid w:val="00E050FA"/>
    <w:rsid w:val="00E0557F"/>
    <w:rsid w:val="00E05B83"/>
    <w:rsid w:val="00E060CA"/>
    <w:rsid w:val="00E063E5"/>
    <w:rsid w:val="00E068F0"/>
    <w:rsid w:val="00E069DF"/>
    <w:rsid w:val="00E06D7D"/>
    <w:rsid w:val="00E07247"/>
    <w:rsid w:val="00E07B10"/>
    <w:rsid w:val="00E07F93"/>
    <w:rsid w:val="00E07FE7"/>
    <w:rsid w:val="00E103B6"/>
    <w:rsid w:val="00E105B2"/>
    <w:rsid w:val="00E10838"/>
    <w:rsid w:val="00E112F0"/>
    <w:rsid w:val="00E11783"/>
    <w:rsid w:val="00E11C92"/>
    <w:rsid w:val="00E11E76"/>
    <w:rsid w:val="00E122FD"/>
    <w:rsid w:val="00E1324B"/>
    <w:rsid w:val="00E13287"/>
    <w:rsid w:val="00E13636"/>
    <w:rsid w:val="00E13DA7"/>
    <w:rsid w:val="00E13F5A"/>
    <w:rsid w:val="00E14370"/>
    <w:rsid w:val="00E14B08"/>
    <w:rsid w:val="00E15659"/>
    <w:rsid w:val="00E15829"/>
    <w:rsid w:val="00E15C4C"/>
    <w:rsid w:val="00E16A72"/>
    <w:rsid w:val="00E16DC6"/>
    <w:rsid w:val="00E16EA1"/>
    <w:rsid w:val="00E171FC"/>
    <w:rsid w:val="00E17342"/>
    <w:rsid w:val="00E2101B"/>
    <w:rsid w:val="00E210E5"/>
    <w:rsid w:val="00E21273"/>
    <w:rsid w:val="00E220DE"/>
    <w:rsid w:val="00E223C8"/>
    <w:rsid w:val="00E229B8"/>
    <w:rsid w:val="00E2382C"/>
    <w:rsid w:val="00E23A85"/>
    <w:rsid w:val="00E2430B"/>
    <w:rsid w:val="00E24796"/>
    <w:rsid w:val="00E24AC3"/>
    <w:rsid w:val="00E24BB5"/>
    <w:rsid w:val="00E24BF7"/>
    <w:rsid w:val="00E24E49"/>
    <w:rsid w:val="00E26E25"/>
    <w:rsid w:val="00E26ED6"/>
    <w:rsid w:val="00E271B9"/>
    <w:rsid w:val="00E3024D"/>
    <w:rsid w:val="00E30ACE"/>
    <w:rsid w:val="00E30E2F"/>
    <w:rsid w:val="00E310C7"/>
    <w:rsid w:val="00E31645"/>
    <w:rsid w:val="00E31737"/>
    <w:rsid w:val="00E31AC6"/>
    <w:rsid w:val="00E31EB8"/>
    <w:rsid w:val="00E321D6"/>
    <w:rsid w:val="00E33173"/>
    <w:rsid w:val="00E3377D"/>
    <w:rsid w:val="00E3400D"/>
    <w:rsid w:val="00E340D5"/>
    <w:rsid w:val="00E34AA4"/>
    <w:rsid w:val="00E35105"/>
    <w:rsid w:val="00E35670"/>
    <w:rsid w:val="00E35A36"/>
    <w:rsid w:val="00E35BCB"/>
    <w:rsid w:val="00E370EA"/>
    <w:rsid w:val="00E37CD5"/>
    <w:rsid w:val="00E37CDD"/>
    <w:rsid w:val="00E37F80"/>
    <w:rsid w:val="00E40AB1"/>
    <w:rsid w:val="00E40C44"/>
    <w:rsid w:val="00E41218"/>
    <w:rsid w:val="00E41ED5"/>
    <w:rsid w:val="00E42889"/>
    <w:rsid w:val="00E42931"/>
    <w:rsid w:val="00E42F58"/>
    <w:rsid w:val="00E43006"/>
    <w:rsid w:val="00E43B1D"/>
    <w:rsid w:val="00E43E38"/>
    <w:rsid w:val="00E4429C"/>
    <w:rsid w:val="00E442CB"/>
    <w:rsid w:val="00E44407"/>
    <w:rsid w:val="00E44FB9"/>
    <w:rsid w:val="00E45601"/>
    <w:rsid w:val="00E4579D"/>
    <w:rsid w:val="00E460DF"/>
    <w:rsid w:val="00E4637F"/>
    <w:rsid w:val="00E46430"/>
    <w:rsid w:val="00E46448"/>
    <w:rsid w:val="00E46EE9"/>
    <w:rsid w:val="00E470C2"/>
    <w:rsid w:val="00E47359"/>
    <w:rsid w:val="00E4744B"/>
    <w:rsid w:val="00E47765"/>
    <w:rsid w:val="00E47A57"/>
    <w:rsid w:val="00E47FCE"/>
    <w:rsid w:val="00E50048"/>
    <w:rsid w:val="00E507A1"/>
    <w:rsid w:val="00E50D01"/>
    <w:rsid w:val="00E515C3"/>
    <w:rsid w:val="00E519FB"/>
    <w:rsid w:val="00E52403"/>
    <w:rsid w:val="00E53290"/>
    <w:rsid w:val="00E54005"/>
    <w:rsid w:val="00E5449B"/>
    <w:rsid w:val="00E544C9"/>
    <w:rsid w:val="00E546AC"/>
    <w:rsid w:val="00E546FF"/>
    <w:rsid w:val="00E55189"/>
    <w:rsid w:val="00E55750"/>
    <w:rsid w:val="00E55CEB"/>
    <w:rsid w:val="00E5657B"/>
    <w:rsid w:val="00E568F4"/>
    <w:rsid w:val="00E56966"/>
    <w:rsid w:val="00E57008"/>
    <w:rsid w:val="00E57686"/>
    <w:rsid w:val="00E578D2"/>
    <w:rsid w:val="00E57DB8"/>
    <w:rsid w:val="00E60E07"/>
    <w:rsid w:val="00E613B1"/>
    <w:rsid w:val="00E617E5"/>
    <w:rsid w:val="00E6228A"/>
    <w:rsid w:val="00E6247A"/>
    <w:rsid w:val="00E626A4"/>
    <w:rsid w:val="00E63114"/>
    <w:rsid w:val="00E633B2"/>
    <w:rsid w:val="00E6363A"/>
    <w:rsid w:val="00E63FDA"/>
    <w:rsid w:val="00E641E5"/>
    <w:rsid w:val="00E64F18"/>
    <w:rsid w:val="00E650CB"/>
    <w:rsid w:val="00E663AF"/>
    <w:rsid w:val="00E66C98"/>
    <w:rsid w:val="00E67852"/>
    <w:rsid w:val="00E6795E"/>
    <w:rsid w:val="00E6796E"/>
    <w:rsid w:val="00E67C4F"/>
    <w:rsid w:val="00E70127"/>
    <w:rsid w:val="00E7036D"/>
    <w:rsid w:val="00E70CD6"/>
    <w:rsid w:val="00E71E6D"/>
    <w:rsid w:val="00E71F2F"/>
    <w:rsid w:val="00E71F9C"/>
    <w:rsid w:val="00E71FDD"/>
    <w:rsid w:val="00E7203F"/>
    <w:rsid w:val="00E721B4"/>
    <w:rsid w:val="00E721CE"/>
    <w:rsid w:val="00E72379"/>
    <w:rsid w:val="00E72CE8"/>
    <w:rsid w:val="00E73416"/>
    <w:rsid w:val="00E73466"/>
    <w:rsid w:val="00E74B9B"/>
    <w:rsid w:val="00E74B9D"/>
    <w:rsid w:val="00E74CD9"/>
    <w:rsid w:val="00E74D1E"/>
    <w:rsid w:val="00E75894"/>
    <w:rsid w:val="00E75CDB"/>
    <w:rsid w:val="00E7673B"/>
    <w:rsid w:val="00E76B79"/>
    <w:rsid w:val="00E771B9"/>
    <w:rsid w:val="00E77562"/>
    <w:rsid w:val="00E775CD"/>
    <w:rsid w:val="00E778AF"/>
    <w:rsid w:val="00E779F3"/>
    <w:rsid w:val="00E77FC8"/>
    <w:rsid w:val="00E80DE0"/>
    <w:rsid w:val="00E8142A"/>
    <w:rsid w:val="00E81C85"/>
    <w:rsid w:val="00E83796"/>
    <w:rsid w:val="00E83849"/>
    <w:rsid w:val="00E83E3D"/>
    <w:rsid w:val="00E8404A"/>
    <w:rsid w:val="00E84514"/>
    <w:rsid w:val="00E846CE"/>
    <w:rsid w:val="00E846DC"/>
    <w:rsid w:val="00E84852"/>
    <w:rsid w:val="00E84AAC"/>
    <w:rsid w:val="00E850B8"/>
    <w:rsid w:val="00E85A56"/>
    <w:rsid w:val="00E8667A"/>
    <w:rsid w:val="00E86972"/>
    <w:rsid w:val="00E873B9"/>
    <w:rsid w:val="00E8747B"/>
    <w:rsid w:val="00E874EC"/>
    <w:rsid w:val="00E90B0A"/>
    <w:rsid w:val="00E91505"/>
    <w:rsid w:val="00E919A8"/>
    <w:rsid w:val="00E9428A"/>
    <w:rsid w:val="00E95229"/>
    <w:rsid w:val="00E95FD7"/>
    <w:rsid w:val="00E96753"/>
    <w:rsid w:val="00E96E31"/>
    <w:rsid w:val="00E973D6"/>
    <w:rsid w:val="00EA0694"/>
    <w:rsid w:val="00EA08A2"/>
    <w:rsid w:val="00EA0D29"/>
    <w:rsid w:val="00EA1894"/>
    <w:rsid w:val="00EA18DA"/>
    <w:rsid w:val="00EA1CB7"/>
    <w:rsid w:val="00EA1DC1"/>
    <w:rsid w:val="00EA2657"/>
    <w:rsid w:val="00EA3A68"/>
    <w:rsid w:val="00EA3ACC"/>
    <w:rsid w:val="00EA3F0D"/>
    <w:rsid w:val="00EA40E1"/>
    <w:rsid w:val="00EA44DF"/>
    <w:rsid w:val="00EA4501"/>
    <w:rsid w:val="00EA4AE4"/>
    <w:rsid w:val="00EA5191"/>
    <w:rsid w:val="00EA529D"/>
    <w:rsid w:val="00EA52D8"/>
    <w:rsid w:val="00EA55AD"/>
    <w:rsid w:val="00EA590E"/>
    <w:rsid w:val="00EA5B6E"/>
    <w:rsid w:val="00EA61A2"/>
    <w:rsid w:val="00EA646A"/>
    <w:rsid w:val="00EA6982"/>
    <w:rsid w:val="00EA6C54"/>
    <w:rsid w:val="00EA6DC6"/>
    <w:rsid w:val="00EA7836"/>
    <w:rsid w:val="00EA7D69"/>
    <w:rsid w:val="00EB0114"/>
    <w:rsid w:val="00EB016F"/>
    <w:rsid w:val="00EB0217"/>
    <w:rsid w:val="00EB0751"/>
    <w:rsid w:val="00EB0CE3"/>
    <w:rsid w:val="00EB0EA8"/>
    <w:rsid w:val="00EB1253"/>
    <w:rsid w:val="00EB1508"/>
    <w:rsid w:val="00EB2CEE"/>
    <w:rsid w:val="00EB3098"/>
    <w:rsid w:val="00EB3267"/>
    <w:rsid w:val="00EB326F"/>
    <w:rsid w:val="00EB35F5"/>
    <w:rsid w:val="00EB362E"/>
    <w:rsid w:val="00EB3A48"/>
    <w:rsid w:val="00EB3C28"/>
    <w:rsid w:val="00EB4B38"/>
    <w:rsid w:val="00EB526A"/>
    <w:rsid w:val="00EB54CC"/>
    <w:rsid w:val="00EB5F24"/>
    <w:rsid w:val="00EB5FBC"/>
    <w:rsid w:val="00EB61D4"/>
    <w:rsid w:val="00EB6463"/>
    <w:rsid w:val="00EB6597"/>
    <w:rsid w:val="00EB6751"/>
    <w:rsid w:val="00EB69D5"/>
    <w:rsid w:val="00EB6B72"/>
    <w:rsid w:val="00EB73D4"/>
    <w:rsid w:val="00EB73D5"/>
    <w:rsid w:val="00EB7583"/>
    <w:rsid w:val="00EC05B6"/>
    <w:rsid w:val="00EC0918"/>
    <w:rsid w:val="00EC0E7F"/>
    <w:rsid w:val="00EC1161"/>
    <w:rsid w:val="00EC16BC"/>
    <w:rsid w:val="00EC1B57"/>
    <w:rsid w:val="00EC1ED7"/>
    <w:rsid w:val="00EC2E75"/>
    <w:rsid w:val="00EC31F8"/>
    <w:rsid w:val="00EC343D"/>
    <w:rsid w:val="00EC36E5"/>
    <w:rsid w:val="00EC3EC2"/>
    <w:rsid w:val="00EC5760"/>
    <w:rsid w:val="00EC57AB"/>
    <w:rsid w:val="00EC58AF"/>
    <w:rsid w:val="00EC58F2"/>
    <w:rsid w:val="00EC5E59"/>
    <w:rsid w:val="00EC6CA3"/>
    <w:rsid w:val="00EC6E5A"/>
    <w:rsid w:val="00EC72D2"/>
    <w:rsid w:val="00EC7473"/>
    <w:rsid w:val="00EC7787"/>
    <w:rsid w:val="00ED08D6"/>
    <w:rsid w:val="00ED08DA"/>
    <w:rsid w:val="00ED0FB6"/>
    <w:rsid w:val="00ED1282"/>
    <w:rsid w:val="00ED19A9"/>
    <w:rsid w:val="00ED1AD4"/>
    <w:rsid w:val="00ED1FD2"/>
    <w:rsid w:val="00ED28E8"/>
    <w:rsid w:val="00ED38FB"/>
    <w:rsid w:val="00ED4172"/>
    <w:rsid w:val="00ED41DC"/>
    <w:rsid w:val="00ED4A89"/>
    <w:rsid w:val="00ED4B15"/>
    <w:rsid w:val="00ED4CAB"/>
    <w:rsid w:val="00ED4E75"/>
    <w:rsid w:val="00ED50D1"/>
    <w:rsid w:val="00ED54D2"/>
    <w:rsid w:val="00ED56AC"/>
    <w:rsid w:val="00ED59C4"/>
    <w:rsid w:val="00ED59E0"/>
    <w:rsid w:val="00ED6346"/>
    <w:rsid w:val="00ED78C7"/>
    <w:rsid w:val="00EE06AE"/>
    <w:rsid w:val="00EE0AB7"/>
    <w:rsid w:val="00EE11CB"/>
    <w:rsid w:val="00EE11D2"/>
    <w:rsid w:val="00EE1B65"/>
    <w:rsid w:val="00EE1ED4"/>
    <w:rsid w:val="00EE2044"/>
    <w:rsid w:val="00EE32E1"/>
    <w:rsid w:val="00EE337F"/>
    <w:rsid w:val="00EE373E"/>
    <w:rsid w:val="00EE38A4"/>
    <w:rsid w:val="00EE445C"/>
    <w:rsid w:val="00EE4DD4"/>
    <w:rsid w:val="00EE5632"/>
    <w:rsid w:val="00EE5B65"/>
    <w:rsid w:val="00EE5B89"/>
    <w:rsid w:val="00EE5F28"/>
    <w:rsid w:val="00EE64FF"/>
    <w:rsid w:val="00EE667E"/>
    <w:rsid w:val="00EE7570"/>
    <w:rsid w:val="00EE7F39"/>
    <w:rsid w:val="00EF0015"/>
    <w:rsid w:val="00EF03BA"/>
    <w:rsid w:val="00EF06A6"/>
    <w:rsid w:val="00EF0952"/>
    <w:rsid w:val="00EF1299"/>
    <w:rsid w:val="00EF13E2"/>
    <w:rsid w:val="00EF1D23"/>
    <w:rsid w:val="00EF2044"/>
    <w:rsid w:val="00EF28B6"/>
    <w:rsid w:val="00EF2B4E"/>
    <w:rsid w:val="00EF36BC"/>
    <w:rsid w:val="00EF39B0"/>
    <w:rsid w:val="00EF3BD6"/>
    <w:rsid w:val="00EF4335"/>
    <w:rsid w:val="00EF50B7"/>
    <w:rsid w:val="00EF5301"/>
    <w:rsid w:val="00EF5853"/>
    <w:rsid w:val="00EF5BE1"/>
    <w:rsid w:val="00EF5D8F"/>
    <w:rsid w:val="00EF6330"/>
    <w:rsid w:val="00EF63C0"/>
    <w:rsid w:val="00EF6FA9"/>
    <w:rsid w:val="00EF7232"/>
    <w:rsid w:val="00EF7734"/>
    <w:rsid w:val="00EF789A"/>
    <w:rsid w:val="00EF7D14"/>
    <w:rsid w:val="00F011B4"/>
    <w:rsid w:val="00F02559"/>
    <w:rsid w:val="00F026F3"/>
    <w:rsid w:val="00F0287E"/>
    <w:rsid w:val="00F03038"/>
    <w:rsid w:val="00F03380"/>
    <w:rsid w:val="00F037D1"/>
    <w:rsid w:val="00F03ECA"/>
    <w:rsid w:val="00F04A73"/>
    <w:rsid w:val="00F04C3C"/>
    <w:rsid w:val="00F04F7A"/>
    <w:rsid w:val="00F07A47"/>
    <w:rsid w:val="00F101C0"/>
    <w:rsid w:val="00F10417"/>
    <w:rsid w:val="00F105E6"/>
    <w:rsid w:val="00F10C29"/>
    <w:rsid w:val="00F10EDA"/>
    <w:rsid w:val="00F11030"/>
    <w:rsid w:val="00F11176"/>
    <w:rsid w:val="00F1129E"/>
    <w:rsid w:val="00F11463"/>
    <w:rsid w:val="00F114DE"/>
    <w:rsid w:val="00F116ED"/>
    <w:rsid w:val="00F12585"/>
    <w:rsid w:val="00F12874"/>
    <w:rsid w:val="00F12B92"/>
    <w:rsid w:val="00F1309E"/>
    <w:rsid w:val="00F13345"/>
    <w:rsid w:val="00F1405C"/>
    <w:rsid w:val="00F140FC"/>
    <w:rsid w:val="00F14C2D"/>
    <w:rsid w:val="00F14D0D"/>
    <w:rsid w:val="00F15180"/>
    <w:rsid w:val="00F15DCC"/>
    <w:rsid w:val="00F160CB"/>
    <w:rsid w:val="00F1641B"/>
    <w:rsid w:val="00F16F89"/>
    <w:rsid w:val="00F17159"/>
    <w:rsid w:val="00F1717B"/>
    <w:rsid w:val="00F17ED5"/>
    <w:rsid w:val="00F20F88"/>
    <w:rsid w:val="00F21284"/>
    <w:rsid w:val="00F2130E"/>
    <w:rsid w:val="00F2173B"/>
    <w:rsid w:val="00F219A6"/>
    <w:rsid w:val="00F21EDF"/>
    <w:rsid w:val="00F22552"/>
    <w:rsid w:val="00F22C6C"/>
    <w:rsid w:val="00F234FE"/>
    <w:rsid w:val="00F23AD1"/>
    <w:rsid w:val="00F23BE7"/>
    <w:rsid w:val="00F241E1"/>
    <w:rsid w:val="00F24FFB"/>
    <w:rsid w:val="00F25163"/>
    <w:rsid w:val="00F25239"/>
    <w:rsid w:val="00F256B0"/>
    <w:rsid w:val="00F256F4"/>
    <w:rsid w:val="00F26894"/>
    <w:rsid w:val="00F26EBA"/>
    <w:rsid w:val="00F2733D"/>
    <w:rsid w:val="00F273B2"/>
    <w:rsid w:val="00F27C98"/>
    <w:rsid w:val="00F27D8D"/>
    <w:rsid w:val="00F30819"/>
    <w:rsid w:val="00F309EA"/>
    <w:rsid w:val="00F310DC"/>
    <w:rsid w:val="00F31264"/>
    <w:rsid w:val="00F31655"/>
    <w:rsid w:val="00F31B80"/>
    <w:rsid w:val="00F31ED8"/>
    <w:rsid w:val="00F31F6D"/>
    <w:rsid w:val="00F32353"/>
    <w:rsid w:val="00F32652"/>
    <w:rsid w:val="00F326C1"/>
    <w:rsid w:val="00F32A06"/>
    <w:rsid w:val="00F32E23"/>
    <w:rsid w:val="00F336E3"/>
    <w:rsid w:val="00F34553"/>
    <w:rsid w:val="00F34744"/>
    <w:rsid w:val="00F34B91"/>
    <w:rsid w:val="00F34E48"/>
    <w:rsid w:val="00F350DD"/>
    <w:rsid w:val="00F3590E"/>
    <w:rsid w:val="00F35AFF"/>
    <w:rsid w:val="00F35F49"/>
    <w:rsid w:val="00F3663D"/>
    <w:rsid w:val="00F37C85"/>
    <w:rsid w:val="00F40FDD"/>
    <w:rsid w:val="00F41395"/>
    <w:rsid w:val="00F41699"/>
    <w:rsid w:val="00F416BF"/>
    <w:rsid w:val="00F4172B"/>
    <w:rsid w:val="00F41D9C"/>
    <w:rsid w:val="00F42176"/>
    <w:rsid w:val="00F4346C"/>
    <w:rsid w:val="00F4468F"/>
    <w:rsid w:val="00F4493C"/>
    <w:rsid w:val="00F44E73"/>
    <w:rsid w:val="00F44FCF"/>
    <w:rsid w:val="00F45A6E"/>
    <w:rsid w:val="00F4601D"/>
    <w:rsid w:val="00F460CB"/>
    <w:rsid w:val="00F466C4"/>
    <w:rsid w:val="00F46DF7"/>
    <w:rsid w:val="00F46F95"/>
    <w:rsid w:val="00F476DB"/>
    <w:rsid w:val="00F47AE6"/>
    <w:rsid w:val="00F47B3F"/>
    <w:rsid w:val="00F51656"/>
    <w:rsid w:val="00F5169C"/>
    <w:rsid w:val="00F519BF"/>
    <w:rsid w:val="00F51D32"/>
    <w:rsid w:val="00F525BA"/>
    <w:rsid w:val="00F528B8"/>
    <w:rsid w:val="00F52AC9"/>
    <w:rsid w:val="00F52C18"/>
    <w:rsid w:val="00F52E3F"/>
    <w:rsid w:val="00F52FB9"/>
    <w:rsid w:val="00F533E3"/>
    <w:rsid w:val="00F53C90"/>
    <w:rsid w:val="00F53DC1"/>
    <w:rsid w:val="00F53E5F"/>
    <w:rsid w:val="00F542F5"/>
    <w:rsid w:val="00F547EA"/>
    <w:rsid w:val="00F549CB"/>
    <w:rsid w:val="00F5574B"/>
    <w:rsid w:val="00F55867"/>
    <w:rsid w:val="00F55B80"/>
    <w:rsid w:val="00F55FA9"/>
    <w:rsid w:val="00F56890"/>
    <w:rsid w:val="00F56AF3"/>
    <w:rsid w:val="00F56E4D"/>
    <w:rsid w:val="00F5769F"/>
    <w:rsid w:val="00F57A15"/>
    <w:rsid w:val="00F57EC6"/>
    <w:rsid w:val="00F60149"/>
    <w:rsid w:val="00F613E7"/>
    <w:rsid w:val="00F6193D"/>
    <w:rsid w:val="00F625BE"/>
    <w:rsid w:val="00F62861"/>
    <w:rsid w:val="00F62CA0"/>
    <w:rsid w:val="00F63380"/>
    <w:rsid w:val="00F635B0"/>
    <w:rsid w:val="00F63A14"/>
    <w:rsid w:val="00F63B55"/>
    <w:rsid w:val="00F63F85"/>
    <w:rsid w:val="00F64A59"/>
    <w:rsid w:val="00F64E08"/>
    <w:rsid w:val="00F654E5"/>
    <w:rsid w:val="00F65777"/>
    <w:rsid w:val="00F658D1"/>
    <w:rsid w:val="00F65EC1"/>
    <w:rsid w:val="00F66240"/>
    <w:rsid w:val="00F665AD"/>
    <w:rsid w:val="00F666CC"/>
    <w:rsid w:val="00F669BA"/>
    <w:rsid w:val="00F66D39"/>
    <w:rsid w:val="00F6738F"/>
    <w:rsid w:val="00F70227"/>
    <w:rsid w:val="00F70352"/>
    <w:rsid w:val="00F70A3F"/>
    <w:rsid w:val="00F70E14"/>
    <w:rsid w:val="00F70EE3"/>
    <w:rsid w:val="00F713AE"/>
    <w:rsid w:val="00F715AA"/>
    <w:rsid w:val="00F719E3"/>
    <w:rsid w:val="00F71A24"/>
    <w:rsid w:val="00F71B11"/>
    <w:rsid w:val="00F71BB7"/>
    <w:rsid w:val="00F71CAC"/>
    <w:rsid w:val="00F7209B"/>
    <w:rsid w:val="00F73472"/>
    <w:rsid w:val="00F7366C"/>
    <w:rsid w:val="00F73F47"/>
    <w:rsid w:val="00F7487D"/>
    <w:rsid w:val="00F74B9D"/>
    <w:rsid w:val="00F76C84"/>
    <w:rsid w:val="00F76EFA"/>
    <w:rsid w:val="00F7717F"/>
    <w:rsid w:val="00F77583"/>
    <w:rsid w:val="00F776B2"/>
    <w:rsid w:val="00F805F2"/>
    <w:rsid w:val="00F8068B"/>
    <w:rsid w:val="00F80C70"/>
    <w:rsid w:val="00F80FC6"/>
    <w:rsid w:val="00F81646"/>
    <w:rsid w:val="00F81969"/>
    <w:rsid w:val="00F81EEF"/>
    <w:rsid w:val="00F8228C"/>
    <w:rsid w:val="00F827D5"/>
    <w:rsid w:val="00F82B30"/>
    <w:rsid w:val="00F83378"/>
    <w:rsid w:val="00F84A37"/>
    <w:rsid w:val="00F84C9E"/>
    <w:rsid w:val="00F8509B"/>
    <w:rsid w:val="00F851E4"/>
    <w:rsid w:val="00F85634"/>
    <w:rsid w:val="00F856AB"/>
    <w:rsid w:val="00F860CC"/>
    <w:rsid w:val="00F86193"/>
    <w:rsid w:val="00F8619E"/>
    <w:rsid w:val="00F863A3"/>
    <w:rsid w:val="00F8643C"/>
    <w:rsid w:val="00F86504"/>
    <w:rsid w:val="00F86808"/>
    <w:rsid w:val="00F8688E"/>
    <w:rsid w:val="00F87DC4"/>
    <w:rsid w:val="00F87E6A"/>
    <w:rsid w:val="00F90325"/>
    <w:rsid w:val="00F909E1"/>
    <w:rsid w:val="00F912ED"/>
    <w:rsid w:val="00F914C1"/>
    <w:rsid w:val="00F9170D"/>
    <w:rsid w:val="00F91F39"/>
    <w:rsid w:val="00F92402"/>
    <w:rsid w:val="00F92842"/>
    <w:rsid w:val="00F92C2F"/>
    <w:rsid w:val="00F93AAD"/>
    <w:rsid w:val="00F93C46"/>
    <w:rsid w:val="00F943A7"/>
    <w:rsid w:val="00F94727"/>
    <w:rsid w:val="00F94B41"/>
    <w:rsid w:val="00F94B99"/>
    <w:rsid w:val="00F94F5E"/>
    <w:rsid w:val="00F95930"/>
    <w:rsid w:val="00F95D50"/>
    <w:rsid w:val="00F95E13"/>
    <w:rsid w:val="00F97CC3"/>
    <w:rsid w:val="00F97FD7"/>
    <w:rsid w:val="00FA0164"/>
    <w:rsid w:val="00FA07AE"/>
    <w:rsid w:val="00FA09CB"/>
    <w:rsid w:val="00FA18FC"/>
    <w:rsid w:val="00FA243C"/>
    <w:rsid w:val="00FA2471"/>
    <w:rsid w:val="00FA24B6"/>
    <w:rsid w:val="00FA26C1"/>
    <w:rsid w:val="00FA27E0"/>
    <w:rsid w:val="00FA2D9E"/>
    <w:rsid w:val="00FA2DF9"/>
    <w:rsid w:val="00FA328E"/>
    <w:rsid w:val="00FA3B06"/>
    <w:rsid w:val="00FA3D9B"/>
    <w:rsid w:val="00FA516E"/>
    <w:rsid w:val="00FA51B2"/>
    <w:rsid w:val="00FA64A4"/>
    <w:rsid w:val="00FA743B"/>
    <w:rsid w:val="00FA7686"/>
    <w:rsid w:val="00FB0166"/>
    <w:rsid w:val="00FB0260"/>
    <w:rsid w:val="00FB10B3"/>
    <w:rsid w:val="00FB137A"/>
    <w:rsid w:val="00FB20EB"/>
    <w:rsid w:val="00FB2E1D"/>
    <w:rsid w:val="00FB3BA1"/>
    <w:rsid w:val="00FB4038"/>
    <w:rsid w:val="00FB40B5"/>
    <w:rsid w:val="00FB4AD6"/>
    <w:rsid w:val="00FB514B"/>
    <w:rsid w:val="00FB5195"/>
    <w:rsid w:val="00FB580A"/>
    <w:rsid w:val="00FB5D4D"/>
    <w:rsid w:val="00FB6B91"/>
    <w:rsid w:val="00FB6D65"/>
    <w:rsid w:val="00FB72BE"/>
    <w:rsid w:val="00FB7EA4"/>
    <w:rsid w:val="00FC0373"/>
    <w:rsid w:val="00FC0AC1"/>
    <w:rsid w:val="00FC0CAD"/>
    <w:rsid w:val="00FC0CE5"/>
    <w:rsid w:val="00FC191E"/>
    <w:rsid w:val="00FC1DE0"/>
    <w:rsid w:val="00FC216B"/>
    <w:rsid w:val="00FC2A5E"/>
    <w:rsid w:val="00FC314F"/>
    <w:rsid w:val="00FC31B9"/>
    <w:rsid w:val="00FC3CBC"/>
    <w:rsid w:val="00FC3E01"/>
    <w:rsid w:val="00FC4080"/>
    <w:rsid w:val="00FC4506"/>
    <w:rsid w:val="00FC450F"/>
    <w:rsid w:val="00FC4C5E"/>
    <w:rsid w:val="00FC4D42"/>
    <w:rsid w:val="00FC5721"/>
    <w:rsid w:val="00FC5A17"/>
    <w:rsid w:val="00FC5B29"/>
    <w:rsid w:val="00FC64E1"/>
    <w:rsid w:val="00FC67E0"/>
    <w:rsid w:val="00FC6839"/>
    <w:rsid w:val="00FC6AE6"/>
    <w:rsid w:val="00FC7029"/>
    <w:rsid w:val="00FC77E1"/>
    <w:rsid w:val="00FC780F"/>
    <w:rsid w:val="00FC7B38"/>
    <w:rsid w:val="00FC7B70"/>
    <w:rsid w:val="00FD04FE"/>
    <w:rsid w:val="00FD0950"/>
    <w:rsid w:val="00FD0D19"/>
    <w:rsid w:val="00FD10FA"/>
    <w:rsid w:val="00FD2302"/>
    <w:rsid w:val="00FD268C"/>
    <w:rsid w:val="00FD2A64"/>
    <w:rsid w:val="00FD2CBE"/>
    <w:rsid w:val="00FD3E07"/>
    <w:rsid w:val="00FD4294"/>
    <w:rsid w:val="00FD4419"/>
    <w:rsid w:val="00FD45AE"/>
    <w:rsid w:val="00FD49B0"/>
    <w:rsid w:val="00FD4F59"/>
    <w:rsid w:val="00FD6A3E"/>
    <w:rsid w:val="00FD6CEC"/>
    <w:rsid w:val="00FD6F90"/>
    <w:rsid w:val="00FD7560"/>
    <w:rsid w:val="00FD78E9"/>
    <w:rsid w:val="00FE056C"/>
    <w:rsid w:val="00FE05FD"/>
    <w:rsid w:val="00FE083A"/>
    <w:rsid w:val="00FE0BA2"/>
    <w:rsid w:val="00FE0C3E"/>
    <w:rsid w:val="00FE12FA"/>
    <w:rsid w:val="00FE146D"/>
    <w:rsid w:val="00FE1E28"/>
    <w:rsid w:val="00FE1FDD"/>
    <w:rsid w:val="00FE220C"/>
    <w:rsid w:val="00FE2638"/>
    <w:rsid w:val="00FE2E10"/>
    <w:rsid w:val="00FE2F00"/>
    <w:rsid w:val="00FE33F3"/>
    <w:rsid w:val="00FE385A"/>
    <w:rsid w:val="00FE4B3D"/>
    <w:rsid w:val="00FE4CC5"/>
    <w:rsid w:val="00FE5C51"/>
    <w:rsid w:val="00FE5EFD"/>
    <w:rsid w:val="00FE6D99"/>
    <w:rsid w:val="00FE7BA1"/>
    <w:rsid w:val="00FE7C91"/>
    <w:rsid w:val="00FF001F"/>
    <w:rsid w:val="00FF0229"/>
    <w:rsid w:val="00FF03D4"/>
    <w:rsid w:val="00FF03E1"/>
    <w:rsid w:val="00FF053C"/>
    <w:rsid w:val="00FF0C09"/>
    <w:rsid w:val="00FF108C"/>
    <w:rsid w:val="00FF1210"/>
    <w:rsid w:val="00FF1C12"/>
    <w:rsid w:val="00FF2150"/>
    <w:rsid w:val="00FF2592"/>
    <w:rsid w:val="00FF2FDF"/>
    <w:rsid w:val="00FF30C2"/>
    <w:rsid w:val="00FF3485"/>
    <w:rsid w:val="00FF3B75"/>
    <w:rsid w:val="00FF3D2D"/>
    <w:rsid w:val="00FF3D92"/>
    <w:rsid w:val="00FF3E4D"/>
    <w:rsid w:val="00FF4011"/>
    <w:rsid w:val="00FF4834"/>
    <w:rsid w:val="00FF4955"/>
    <w:rsid w:val="00FF5067"/>
    <w:rsid w:val="00FF527D"/>
    <w:rsid w:val="00FF546E"/>
    <w:rsid w:val="00FF55C6"/>
    <w:rsid w:val="00FF591E"/>
    <w:rsid w:val="00FF5CD9"/>
    <w:rsid w:val="00FF655A"/>
    <w:rsid w:val="00FF67D6"/>
    <w:rsid w:val="00FF7676"/>
    <w:rsid w:val="00FF7A81"/>
    <w:rsid w:val="00FF7C91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39AA1B"/>
  <w15:chartTrackingRefBased/>
  <w15:docId w15:val="{4149DCAD-C218-483E-92A8-89050544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E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D323F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323F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</w:rPr>
  </w:style>
  <w:style w:type="paragraph" w:styleId="Heading9">
    <w:name w:val="heading 9"/>
    <w:basedOn w:val="Normal"/>
    <w:next w:val="Normal"/>
    <w:link w:val="Heading9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23F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323F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323F0"/>
    <w:rPr>
      <w:rFonts w:cs="Times New Roman"/>
      <w:b/>
      <w:bCs/>
    </w:rPr>
  </w:style>
  <w:style w:type="paragraph" w:styleId="ListBullet">
    <w:name w:val="List Bullet"/>
    <w:basedOn w:val="Normal"/>
    <w:rsid w:val="00D323F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323F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323F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323F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323F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323F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323F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323F0"/>
    <w:pPr>
      <w:ind w:left="284"/>
    </w:pPr>
  </w:style>
  <w:style w:type="paragraph" w:customStyle="1" w:styleId="AAFrameAddress">
    <w:name w:val="AA Frame Address"/>
    <w:basedOn w:val="Heading1"/>
    <w:uiPriority w:val="99"/>
    <w:rsid w:val="00D323F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323F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323F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323F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323F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323F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323F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323F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323F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323F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323F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323F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323F0"/>
    <w:pPr>
      <w:ind w:left="2552" w:hanging="284"/>
    </w:pPr>
  </w:style>
  <w:style w:type="paragraph" w:styleId="TOC2">
    <w:name w:val="toc 2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323F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323F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323F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323F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323F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323F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323F0"/>
    <w:pPr>
      <w:ind w:left="567" w:hanging="567"/>
    </w:pPr>
  </w:style>
  <w:style w:type="paragraph" w:styleId="ListBullet5">
    <w:name w:val="List Bullet 5"/>
    <w:basedOn w:val="Normal"/>
    <w:uiPriority w:val="99"/>
    <w:rsid w:val="00D323F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323F0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323F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323F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323F0"/>
    <w:pPr>
      <w:ind w:left="284" w:firstLine="284"/>
    </w:pPr>
  </w:style>
  <w:style w:type="character" w:styleId="Strong">
    <w:name w:val="Strong"/>
    <w:uiPriority w:val="99"/>
    <w:qFormat/>
    <w:rsid w:val="00D323F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323F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323F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323F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323F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323F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D323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323F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323F0"/>
    <w:pPr>
      <w:framePr w:h="443" w:wrap="around" w:y="8223"/>
    </w:pPr>
  </w:style>
  <w:style w:type="paragraph" w:customStyle="1" w:styleId="a">
    <w:name w:val="¢éÍ¤ÇÒÁ"/>
    <w:basedOn w:val="Normal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323F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323F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323F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323F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323F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323F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323F0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520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</w:pPr>
    <w:rPr>
      <w:b/>
      <w:bCs/>
      <w:i/>
      <w:iCs/>
      <w:sz w:val="32"/>
      <w:szCs w:val="32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AA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17F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B5D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???????"/>
    <w:basedOn w:val="Normal"/>
    <w:uiPriority w:val="99"/>
    <w:rsid w:val="00FF2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uiPriority w:val="99"/>
    <w:rsid w:val="00833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734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D85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516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thaiDistribute"/>
    </w:pPr>
    <w:rPr>
      <w:sz w:val="20"/>
      <w:szCs w:val="20"/>
      <w:lang w:eastAsia="en-GB"/>
    </w:rPr>
  </w:style>
  <w:style w:type="character" w:customStyle="1" w:styleId="AccPolicyalternativeChar">
    <w:name w:val="Acc Policy alternative Char"/>
    <w:link w:val="AccPolicyalternative"/>
    <w:rsid w:val="0055161E"/>
    <w:rPr>
      <w:lang w:eastAsia="en-GB"/>
    </w:rPr>
  </w:style>
  <w:style w:type="paragraph" w:customStyle="1" w:styleId="Default">
    <w:name w:val="Default"/>
    <w:rsid w:val="00355D8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BC2917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3979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1E5FF5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B86D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B86D66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86D66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7461FE"/>
    <w:rPr>
      <w:rFonts w:ascii="Arial" w:hAnsi="Arial"/>
      <w:sz w:val="18"/>
      <w:szCs w:val="22"/>
    </w:rPr>
  </w:style>
  <w:style w:type="character" w:customStyle="1" w:styleId="Heading8Char">
    <w:name w:val="Heading 8 Char"/>
    <w:link w:val="Heading8"/>
    <w:rsid w:val="00E73416"/>
    <w:rPr>
      <w:rFonts w:cs="EucrosiaUPC"/>
      <w:sz w:val="30"/>
      <w:szCs w:val="30"/>
    </w:rPr>
  </w:style>
  <w:style w:type="paragraph" w:styleId="NoSpacing">
    <w:name w:val="No Spacing"/>
    <w:uiPriority w:val="1"/>
    <w:qFormat/>
    <w:rsid w:val="005E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75107"/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751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60412B"/>
    <w:rPr>
      <w:rFonts w:cs="Times New Roman"/>
      <w:b/>
      <w:bCs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0412B"/>
    <w:rPr>
      <w:rFonts w:cs="Times New Roman"/>
      <w:b/>
      <w:bCs/>
    </w:rPr>
  </w:style>
  <w:style w:type="character" w:customStyle="1" w:styleId="Heading3Char">
    <w:name w:val="Heading 3 Char"/>
    <w:link w:val="Heading3"/>
    <w:rsid w:val="0060412B"/>
    <w:rPr>
      <w:rFonts w:cs="Times New Roman"/>
      <w:i/>
      <w:iCs/>
    </w:rPr>
  </w:style>
  <w:style w:type="character" w:customStyle="1" w:styleId="Heading4Char">
    <w:name w:val="Heading 4 Char"/>
    <w:link w:val="Heading4"/>
    <w:rsid w:val="0060412B"/>
    <w:rPr>
      <w:rFonts w:cs="Times New Roman"/>
      <w:b/>
      <w:bCs/>
    </w:rPr>
  </w:style>
  <w:style w:type="character" w:customStyle="1" w:styleId="Heading5Char">
    <w:name w:val="Heading 5 Char"/>
    <w:link w:val="Heading5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60412B"/>
    <w:rPr>
      <w:rFonts w:ascii="Times New Roman" w:hAnsi="Times New Roman" w:cs="EucrosiaUPC"/>
      <w:b/>
      <w:bCs/>
    </w:rPr>
  </w:style>
  <w:style w:type="character" w:customStyle="1" w:styleId="Heading7Char">
    <w:name w:val="Heading 7 Char"/>
    <w:link w:val="Heading7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60412B"/>
    <w:rPr>
      <w:rFonts w:ascii="Times New Roman" w:hAnsi="Times New Roman" w:cs="EucrosiaUPC"/>
      <w:b/>
      <w:bCs/>
    </w:rPr>
  </w:style>
  <w:style w:type="character" w:customStyle="1" w:styleId="BodyTextFirstIndentChar">
    <w:name w:val="Body Text First Indent Char"/>
    <w:link w:val="BodyTextFirstIndent"/>
    <w:uiPriority w:val="99"/>
    <w:rsid w:val="0060412B"/>
  </w:style>
  <w:style w:type="character" w:customStyle="1" w:styleId="BodyTextIndentChar">
    <w:name w:val="Body Text Indent Char"/>
    <w:aliases w:val="i Char"/>
    <w:link w:val="BodyTextIndent"/>
    <w:rsid w:val="0060412B"/>
  </w:style>
  <w:style w:type="character" w:customStyle="1" w:styleId="BodyTextFirstIndent2Char">
    <w:name w:val="Body Text First Indent 2 Char"/>
    <w:link w:val="BodyTextFirstIndent2"/>
    <w:uiPriority w:val="99"/>
    <w:rsid w:val="0060412B"/>
  </w:style>
  <w:style w:type="character" w:customStyle="1" w:styleId="BodyText2Char">
    <w:name w:val="Body Text 2 Char"/>
    <w:link w:val="BodyText2"/>
    <w:rsid w:val="0060412B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60412B"/>
    <w:rPr>
      <w:sz w:val="32"/>
      <w:szCs w:val="32"/>
    </w:rPr>
  </w:style>
  <w:style w:type="character" w:customStyle="1" w:styleId="BalloonTextChar">
    <w:name w:val="Balloon Text Char"/>
    <w:link w:val="BalloonText"/>
    <w:semiHidden/>
    <w:rsid w:val="0060412B"/>
    <w:rPr>
      <w:rFonts w:ascii="Tahoma" w:hAnsi="Tahoma" w:cs="Tahoma"/>
      <w:sz w:val="16"/>
      <w:szCs w:val="16"/>
    </w:rPr>
  </w:style>
  <w:style w:type="paragraph" w:customStyle="1" w:styleId="a3">
    <w:name w:val="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0412B"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rsid w:val="0060412B"/>
    <w:rPr>
      <w:rFonts w:ascii="Arial" w:hAnsi="Arial" w:cs="Cordia New"/>
      <w:b/>
      <w:bCs/>
      <w:sz w:val="20"/>
      <w:szCs w:val="23"/>
    </w:rPr>
  </w:style>
  <w:style w:type="paragraph" w:styleId="Revision">
    <w:name w:val="Revision"/>
    <w:hidden/>
    <w:uiPriority w:val="99"/>
    <w:semiHidden/>
    <w:rsid w:val="0060412B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60412B"/>
    <w:rPr>
      <w:rFonts w:ascii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fr"/>
    <w:semiHidden/>
    <w:unhideWhenUsed/>
    <w:rsid w:val="0060412B"/>
    <w:rPr>
      <w:vertAlign w:val="superscript"/>
    </w:rPr>
  </w:style>
  <w:style w:type="character" w:customStyle="1" w:styleId="AccPolicyHeadingChar">
    <w:name w:val="Acc Policy Heading Char"/>
    <w:link w:val="AccPolicyHeading"/>
    <w:rsid w:val="0060412B"/>
    <w:rPr>
      <w:b/>
      <w:bCs/>
      <w:i/>
      <w:iCs/>
      <w:sz w:val="32"/>
      <w:szCs w:val="32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0412B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ineptnormalitalicheading">
    <w:name w:val="nine pt normal italic heading"/>
    <w:aliases w:val="9nit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rsid w:val="0060412B"/>
    <w:rPr>
      <w:rFonts w:ascii="Arial" w:hAnsi="Arial"/>
      <w:sz w:val="18"/>
      <w:szCs w:val="22"/>
    </w:rPr>
  </w:style>
  <w:style w:type="character" w:customStyle="1" w:styleId="Heading4Char1">
    <w:name w:val="Heading 4 Char1"/>
    <w:rsid w:val="0060412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60412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0412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60412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60412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60412B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60412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60412B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4">
    <w:name w:val="?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0412B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uiPriority w:val="99"/>
    <w:rsid w:val="0060412B"/>
    <w:rPr>
      <w:szCs w:val="38"/>
    </w:rPr>
  </w:style>
  <w:style w:type="character" w:customStyle="1" w:styleId="BodyTextIndent2Char1">
    <w:name w:val="Body Text Indent 2 Char1"/>
    <w:link w:val="BodyTextIndent2"/>
    <w:uiPriority w:val="99"/>
    <w:rsid w:val="0060412B"/>
    <w:rPr>
      <w:rFonts w:ascii="Times New Roman" w:hAnsi="Times New Roman" w:cs="EucrosiaUPC"/>
    </w:rPr>
  </w:style>
  <w:style w:type="paragraph" w:styleId="Signature">
    <w:name w:val="Signature"/>
    <w:basedOn w:val="Normal"/>
    <w:link w:val="SignatureChar1"/>
    <w:rsid w:val="0060412B"/>
    <w:pPr>
      <w:spacing w:line="240" w:lineRule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60412B"/>
    <w:rPr>
      <w:szCs w:val="38"/>
    </w:rPr>
  </w:style>
  <w:style w:type="character" w:customStyle="1" w:styleId="SignatureChar1">
    <w:name w:val="Signature Char1"/>
    <w:link w:val="Signature"/>
    <w:rsid w:val="0060412B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04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0412B"/>
    <w:pPr>
      <w:spacing w:after="0"/>
    </w:pPr>
  </w:style>
  <w:style w:type="paragraph" w:customStyle="1" w:styleId="acctdividends">
    <w:name w:val="acct dividends"/>
    <w:aliases w:val="a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0412B"/>
    <w:pPr>
      <w:spacing w:after="0"/>
    </w:pPr>
  </w:style>
  <w:style w:type="paragraph" w:customStyle="1" w:styleId="acctindent">
    <w:name w:val="acct indent"/>
    <w:aliases w:val="ai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041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041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041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041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04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0412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04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0412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60412B"/>
    <w:pPr>
      <w:spacing w:after="0"/>
    </w:pPr>
  </w:style>
  <w:style w:type="paragraph" w:customStyle="1" w:styleId="List1a">
    <w:name w:val="List 1a"/>
    <w:aliases w:val="1a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0412B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604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1">
    <w:name w:val="Macro Text Char1"/>
    <w:semiHidden/>
    <w:rsid w:val="0060412B"/>
    <w:rPr>
      <w:rFonts w:ascii="Courier New" w:hAnsi="Courier New"/>
      <w:sz w:val="20"/>
      <w:szCs w:val="25"/>
    </w:rPr>
  </w:style>
  <w:style w:type="paragraph" w:customStyle="1" w:styleId="zcompanyname">
    <w:name w:val="zcompany name"/>
    <w:aliases w:val="cn"/>
    <w:basedOn w:val="Normal"/>
    <w:rsid w:val="006041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0412B"/>
  </w:style>
  <w:style w:type="paragraph" w:customStyle="1" w:styleId="zreportaddinfo">
    <w:name w:val="zreport addinfo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041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04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04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0412B"/>
    <w:rPr>
      <w:b/>
      <w:bCs/>
    </w:rPr>
  </w:style>
  <w:style w:type="paragraph" w:customStyle="1" w:styleId="nineptbodytext">
    <w:name w:val="nine pt body text"/>
    <w:aliases w:val="9bt"/>
    <w:basedOn w:val="nineptnormal"/>
    <w:rsid w:val="0060412B"/>
    <w:pPr>
      <w:spacing w:after="220"/>
    </w:pPr>
  </w:style>
  <w:style w:type="paragraph" w:customStyle="1" w:styleId="nineptnormal">
    <w:name w:val="nine pt normal"/>
    <w:aliases w:val="9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0412B"/>
    <w:pPr>
      <w:jc w:val="center"/>
    </w:pPr>
  </w:style>
  <w:style w:type="paragraph" w:customStyle="1" w:styleId="heading">
    <w:name w:val="heading"/>
    <w:aliases w:val="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04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0412B"/>
  </w:style>
  <w:style w:type="paragraph" w:customStyle="1" w:styleId="nineptheadingcentredbold">
    <w:name w:val="nine pt heading centred bold"/>
    <w:aliases w:val="9hc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04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04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0412B"/>
    <w:rPr>
      <w:b/>
    </w:rPr>
  </w:style>
  <w:style w:type="paragraph" w:customStyle="1" w:styleId="nineptcolumntab1">
    <w:name w:val="nine pt column tab1"/>
    <w:aliases w:val="a91"/>
    <w:basedOn w:val="nineptnormal"/>
    <w:rsid w:val="0060412B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60412B"/>
    <w:pPr>
      <w:jc w:val="center"/>
    </w:pPr>
  </w:style>
  <w:style w:type="paragraph" w:customStyle="1" w:styleId="Normalheading">
    <w:name w:val="Normal heading"/>
    <w:aliases w:val="n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0412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04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04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04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04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04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04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04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041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0412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604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0412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604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04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04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0412B"/>
    <w:pPr>
      <w:spacing w:after="0"/>
    </w:pPr>
  </w:style>
  <w:style w:type="paragraph" w:customStyle="1" w:styleId="smallreturn">
    <w:name w:val="small return"/>
    <w:aliases w:val="sr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04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604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04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0412B"/>
    <w:pPr>
      <w:spacing w:after="0"/>
    </w:pPr>
  </w:style>
  <w:style w:type="paragraph" w:customStyle="1" w:styleId="blockbullet">
    <w:name w:val="block bullet"/>
    <w:aliases w:val="bb"/>
    <w:basedOn w:val="block"/>
    <w:rsid w:val="0060412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04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0412B"/>
    <w:pPr>
      <w:spacing w:after="0"/>
    </w:pPr>
  </w:style>
  <w:style w:type="paragraph" w:customStyle="1" w:styleId="eightptnormal">
    <w:name w:val="eight pt normal"/>
    <w:aliases w:val="8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04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04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04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04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604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04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04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04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0412B"/>
    <w:pPr>
      <w:spacing w:after="0"/>
    </w:pPr>
  </w:style>
  <w:style w:type="paragraph" w:customStyle="1" w:styleId="eightptblock">
    <w:name w:val="eight pt block"/>
    <w:aliases w:val="8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04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04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04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0412B"/>
    <w:pPr>
      <w:spacing w:after="0"/>
    </w:pPr>
  </w:style>
  <w:style w:type="paragraph" w:customStyle="1" w:styleId="blockindent">
    <w:name w:val="block indent"/>
    <w:aliases w:val="bi"/>
    <w:basedOn w:val="block"/>
    <w:rsid w:val="0060412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60412B"/>
    <w:pPr>
      <w:jc w:val="center"/>
    </w:pPr>
  </w:style>
  <w:style w:type="paragraph" w:customStyle="1" w:styleId="nineptcol">
    <w:name w:val="nine pt %col"/>
    <w:aliases w:val="9%"/>
    <w:basedOn w:val="nineptnormal"/>
    <w:rsid w:val="00604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04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04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04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04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04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04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04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04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04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04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04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04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04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04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0412B"/>
    <w:pPr>
      <w:spacing w:after="80"/>
    </w:pPr>
  </w:style>
  <w:style w:type="paragraph" w:customStyle="1" w:styleId="nineptratecol">
    <w:name w:val="nine pt rate col"/>
    <w:aliases w:val="a9r"/>
    <w:basedOn w:val="nineptnormal"/>
    <w:rsid w:val="00604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04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04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04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04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04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04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04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04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04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04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0412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604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04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04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04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04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04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04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0412B"/>
    <w:pPr>
      <w:spacing w:after="80"/>
    </w:pPr>
  </w:style>
  <w:style w:type="paragraph" w:customStyle="1" w:styleId="blockbullet2">
    <w:name w:val="block bullet 2"/>
    <w:aliases w:val="bb2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04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041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0412B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041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semiHidden/>
    <w:rsid w:val="0060412B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rsid w:val="0060412B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60412B"/>
    <w:pPr>
      <w:ind w:left="720" w:hanging="360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0412B"/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60412B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6041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6041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0412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60412B"/>
    <w:rPr>
      <w:sz w:val="29"/>
      <w:szCs w:val="29"/>
    </w:rPr>
  </w:style>
  <w:style w:type="character" w:customStyle="1" w:styleId="shorttext">
    <w:name w:val="short_text"/>
    <w:uiPriority w:val="99"/>
    <w:rsid w:val="0060412B"/>
  </w:style>
  <w:style w:type="character" w:customStyle="1" w:styleId="hps">
    <w:name w:val="hps"/>
    <w:uiPriority w:val="99"/>
    <w:rsid w:val="0060412B"/>
    <w:rPr>
      <w:rFonts w:cs="Times New Roman"/>
    </w:rPr>
  </w:style>
  <w:style w:type="character" w:customStyle="1" w:styleId="gt-icon-text1">
    <w:name w:val="gt-icon-text1"/>
    <w:uiPriority w:val="99"/>
    <w:rsid w:val="0060412B"/>
    <w:rPr>
      <w:rFonts w:cs="Times New Roman"/>
    </w:rPr>
  </w:style>
  <w:style w:type="character" w:customStyle="1" w:styleId="longtext">
    <w:name w:val="long_text"/>
    <w:uiPriority w:val="99"/>
    <w:rsid w:val="0060412B"/>
    <w:rPr>
      <w:rFonts w:cs="Times New Roman"/>
    </w:rPr>
  </w:style>
  <w:style w:type="character" w:customStyle="1" w:styleId="CharChar22">
    <w:name w:val="Char Char22"/>
    <w:rsid w:val="006041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412B"/>
  </w:style>
  <w:style w:type="character" w:styleId="Emphasis">
    <w:name w:val="Emphasis"/>
    <w:uiPriority w:val="20"/>
    <w:qFormat/>
    <w:rsid w:val="0060412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412B"/>
  </w:style>
  <w:style w:type="character" w:styleId="Hyperlink">
    <w:name w:val="Hyperlink"/>
    <w:uiPriority w:val="99"/>
    <w:unhideWhenUsed/>
    <w:rsid w:val="006041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412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0412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fontstyle01">
    <w:name w:val="fontstyle01"/>
    <w:rsid w:val="0060412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412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04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4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4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412B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0412B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0412B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0412B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60412B"/>
  </w:style>
  <w:style w:type="paragraph" w:customStyle="1" w:styleId="TableParagraph">
    <w:name w:val="Table Paragraph"/>
    <w:basedOn w:val="Normal"/>
    <w:uiPriority w:val="1"/>
    <w:qFormat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0412B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0412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04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60412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60412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60412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604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11435-153D-4561-8BA3-E8704A94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กระเบื้องกระดาษไทย จำกัด</vt:lpstr>
    </vt:vector>
  </TitlesOfParts>
  <Company>KPMG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กระเบื้องกระดาษไทย จำกัด</dc:title>
  <dc:subject/>
  <dc:creator>tadsong_h22</dc:creator>
  <cp:keywords/>
  <dc:description/>
  <cp:lastModifiedBy>Tattita Onsook</cp:lastModifiedBy>
  <cp:revision>3</cp:revision>
  <cp:lastPrinted>2023-03-20T01:53:00Z</cp:lastPrinted>
  <dcterms:created xsi:type="dcterms:W3CDTF">2023-03-24T00:28:00Z</dcterms:created>
  <dcterms:modified xsi:type="dcterms:W3CDTF">2023-12-18T14:40:00Z</dcterms:modified>
</cp:coreProperties>
</file>