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4612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lang w:val="en-US"/>
        </w:rPr>
      </w:pPr>
    </w:p>
    <w:p w14:paraId="4D2E047E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96F3B73" w14:textId="740FB3EE" w:rsidR="00F35EBD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B489746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60C51B4" w14:textId="38780445" w:rsidR="00F35EBD" w:rsidRPr="00D36B78" w:rsidRDefault="004E23EF" w:rsidP="004133C1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A21FD9"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11A7455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</w:rPr>
      </w:pPr>
    </w:p>
    <w:p w14:paraId="792179AC" w14:textId="77777777" w:rsidR="00746737" w:rsidRPr="00356084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1445B865" w14:textId="20CF3811" w:rsidR="00746737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เดือนสิ้นสุดวันที่ </w:t>
      </w:r>
      <w:r w:rsidR="009D5497">
        <w:rPr>
          <w:rFonts w:ascii="Angsana New" w:hAnsi="Angsana New" w:cs="Angsana New"/>
          <w:sz w:val="32"/>
          <w:szCs w:val="32"/>
          <w:u w:val="none"/>
        </w:rPr>
        <w:t xml:space="preserve">31 </w:t>
      </w:r>
      <w:r w:rsidR="009D5497">
        <w:rPr>
          <w:rFonts w:ascii="Angsana New" w:hAnsi="Angsana New" w:cs="Angsana New" w:hint="cs"/>
          <w:sz w:val="32"/>
          <w:szCs w:val="32"/>
          <w:u w:val="none"/>
          <w:cs/>
        </w:rPr>
        <w:t xml:space="preserve">ธันวาคม </w:t>
      </w:r>
      <w:r w:rsidR="009D5497">
        <w:rPr>
          <w:rFonts w:ascii="Angsana New" w:hAnsi="Angsana New" w:cs="Angsana New"/>
          <w:sz w:val="32"/>
          <w:szCs w:val="32"/>
          <w:u w:val="none"/>
        </w:rPr>
        <w:t>2566</w:t>
      </w:r>
    </w:p>
    <w:p w14:paraId="4450B0F5" w14:textId="51BFA660" w:rsidR="00F35EBD" w:rsidRPr="00D36B78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5D852861" w14:textId="77777777" w:rsidR="00F35EBD" w:rsidRPr="00E80C83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sectPr w:rsidR="00F35EBD" w:rsidRPr="00E80C83" w:rsidSect="006078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245"/>
        </w:sectPr>
      </w:pPr>
    </w:p>
    <w:p w14:paraId="586AFFE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BE84BF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9B7E12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6730E82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466AA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7707C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373099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4F9094A6" w:rsidR="00F35EBD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F90239E" w14:textId="44FDE06C" w:rsidR="009D5497" w:rsidRPr="00873A17" w:rsidRDefault="009D5497" w:rsidP="009D5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73A1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ณ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วันที่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7F1257">
        <w:rPr>
          <w:rFonts w:ascii="Angsana New" w:hAnsi="Angsana New"/>
          <w:spacing w:val="-8"/>
          <w:sz w:val="30"/>
          <w:szCs w:val="30"/>
        </w:rPr>
        <w:t>31</w:t>
      </w:r>
      <w:r w:rsidRPr="007F12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0540A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งบกำไร</w:t>
      </w:r>
      <w:r w:rsidRPr="00873A17">
        <w:rPr>
          <w:rFonts w:ascii="Angsana New" w:hAnsi="Angsana New"/>
          <w:spacing w:val="-4"/>
          <w:sz w:val="30"/>
          <w:szCs w:val="30"/>
          <w:cs/>
        </w:rPr>
        <w:t>ขาดทุนเบ็ดเสร็จรวม</w:t>
      </w:r>
      <w:r w:rsidRPr="00873A1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873A17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63CC9">
        <w:rPr>
          <w:rFonts w:ascii="Angsana New" w:hAnsi="Angsana New"/>
          <w:spacing w:val="-12"/>
          <w:sz w:val="30"/>
          <w:szCs w:val="30"/>
          <w:cs/>
        </w:rPr>
        <w:t>งบแสดง</w:t>
      </w:r>
      <w:r w:rsidRPr="00873A17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873A17">
        <w:rPr>
          <w:rFonts w:ascii="Angsana New" w:hAnsi="Angsana New"/>
          <w:sz w:val="30"/>
          <w:szCs w:val="30"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873A17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873A17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873A1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7F1257">
        <w:rPr>
          <w:rFonts w:ascii="Angsana New" w:hAnsi="Angsana New"/>
          <w:spacing w:val="-8"/>
          <w:sz w:val="30"/>
          <w:szCs w:val="30"/>
        </w:rPr>
        <w:t>31</w:t>
      </w:r>
      <w:r w:rsidRPr="007F12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873A17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 xml:space="preserve">6 </w:t>
      </w:r>
      <w:r w:rsidRPr="00873A17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เสริมสุข จำกัด (มหาชน) และบริษัทย่อย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 xml:space="preserve">และของเฉพาะบริษัท เสริมสุข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73A17">
        <w:rPr>
          <w:rFonts w:ascii="Angsana New" w:hAnsi="Angsana New"/>
          <w:sz w:val="30"/>
          <w:szCs w:val="30"/>
        </w:rPr>
        <w:t>34</w:t>
      </w:r>
      <w:r w:rsidRPr="00873A17">
        <w:rPr>
          <w:rFonts w:ascii="Angsana New" w:hAnsi="Angsana New"/>
          <w:sz w:val="30"/>
          <w:szCs w:val="30"/>
          <w:cs/>
        </w:rPr>
        <w:t xml:space="preserve"> เรื่อง</w:t>
      </w:r>
      <w:r w:rsidRPr="00873A1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873A17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3FB125" w14:textId="637BD545" w:rsidR="00534CB1" w:rsidRDefault="00534CB1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0639CE46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2AB040E" w14:textId="25C788DF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DA892F" w14:textId="77777777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5C13B5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Sect="006078E8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08BFB27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D2E01A1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269CB2DE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(</w:t>
      </w:r>
      <w:r w:rsidR="001F657A" w:rsidRPr="001F657A">
        <w:rPr>
          <w:rFonts w:ascii="Angsana New" w:hAnsi="Angsana New"/>
          <w:sz w:val="30"/>
          <w:szCs w:val="30"/>
          <w:cs/>
        </w:rPr>
        <w:t>ยุวนุช</w:t>
      </w:r>
      <w:r w:rsidR="001F657A" w:rsidRPr="001F657A">
        <w:rPr>
          <w:rFonts w:ascii="Angsana New" w:hAnsi="Angsana New" w:hint="cs"/>
          <w:sz w:val="30"/>
          <w:szCs w:val="30"/>
          <w:cs/>
        </w:rPr>
        <w:t xml:space="preserve"> </w:t>
      </w:r>
      <w:r w:rsidR="001F657A" w:rsidRPr="001F657A">
        <w:rPr>
          <w:rFonts w:ascii="Angsana New" w:hAnsi="Angsana New"/>
          <w:sz w:val="30"/>
          <w:szCs w:val="30"/>
          <w:cs/>
        </w:rPr>
        <w:t>เทพทรงวัจจ</w:t>
      </w:r>
      <w:r w:rsidRPr="001F657A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3623E06E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F657A">
        <w:rPr>
          <w:rFonts w:ascii="Angsana New" w:hAnsi="Angsana New"/>
          <w:sz w:val="30"/>
          <w:szCs w:val="30"/>
          <w:cs/>
        </w:rPr>
        <w:t>เลขทะเบียน</w:t>
      </w:r>
      <w:r w:rsidR="001F657A" w:rsidRPr="001F657A">
        <w:rPr>
          <w:rFonts w:ascii="Angsana New" w:hAnsi="Angsana New"/>
          <w:sz w:val="30"/>
          <w:szCs w:val="30"/>
        </w:rPr>
        <w:t xml:space="preserve"> 5371</w:t>
      </w:r>
    </w:p>
    <w:p w14:paraId="00CF2B0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26B377B4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898CAB2" w14:textId="48BD2C14" w:rsidR="009D5497" w:rsidRPr="00D36B78" w:rsidRDefault="00D511F0" w:rsidP="009D5497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9D5497">
        <w:rPr>
          <w:rFonts w:ascii="Angsana New" w:hAnsi="Angsana New"/>
          <w:sz w:val="30"/>
          <w:szCs w:val="30"/>
        </w:rPr>
        <w:t xml:space="preserve"> </w:t>
      </w:r>
      <w:r w:rsidR="009D5497" w:rsidRPr="00DC757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9D5497" w:rsidRPr="00DC7576">
        <w:rPr>
          <w:rFonts w:ascii="Angsana New" w:hAnsi="Angsana New"/>
          <w:sz w:val="30"/>
          <w:szCs w:val="30"/>
        </w:rPr>
        <w:t>256</w:t>
      </w:r>
      <w:r w:rsidR="009D5497">
        <w:rPr>
          <w:rFonts w:ascii="Angsana New" w:hAnsi="Angsana New"/>
          <w:sz w:val="30"/>
          <w:szCs w:val="30"/>
        </w:rPr>
        <w:t>7</w:t>
      </w:r>
    </w:p>
    <w:p w14:paraId="436AD27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051AE01C" w14:textId="77777777" w:rsidR="006E07AE" w:rsidRPr="00D36B78" w:rsidRDefault="006E07AE" w:rsidP="006E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</w:rPr>
        <w:tab/>
      </w:r>
      <w:r w:rsidRPr="00D36B78">
        <w:rPr>
          <w:rFonts w:ascii="Angsana New" w:hAnsi="Angsana New"/>
          <w:sz w:val="30"/>
          <w:szCs w:val="30"/>
        </w:rPr>
        <w:tab/>
      </w:r>
    </w:p>
    <w:p w14:paraId="41828091" w14:textId="3FF5613D" w:rsidR="00310C7A" w:rsidRPr="00562BFD" w:rsidRDefault="006E07AE" w:rsidP="0023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36B78">
        <w:rPr>
          <w:rFonts w:ascii="Angsana New" w:hAnsi="Angsana New"/>
          <w:sz w:val="30"/>
          <w:szCs w:val="30"/>
        </w:rPr>
        <w:tab/>
      </w:r>
    </w:p>
    <w:p w14:paraId="46F2CCCD" w14:textId="6BA7AE3C" w:rsidR="007E78DA" w:rsidRDefault="007E78DA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424DE" w14:textId="77777777" w:rsidR="007E78DA" w:rsidRDefault="007E78DA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E78DA" w:rsidSect="007A7D39"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1DA5E" w14:textId="77777777" w:rsidR="00197C54" w:rsidRDefault="00197C54" w:rsidP="004956B4">
      <w:r>
        <w:separator/>
      </w:r>
    </w:p>
  </w:endnote>
  <w:endnote w:type="continuationSeparator" w:id="0">
    <w:p w14:paraId="41564FDC" w14:textId="77777777" w:rsidR="00197C54" w:rsidRDefault="00197C5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283" w14:textId="77777777" w:rsidR="00886259" w:rsidRDefault="008862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A860" w14:textId="77777777" w:rsidR="003E6E6E" w:rsidRPr="00E31D6D" w:rsidRDefault="003E6E6E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910A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2D81D" w14:textId="77777777" w:rsidR="003E6E6E" w:rsidRPr="00D36B78" w:rsidRDefault="003E6E6E" w:rsidP="00E80C07">
    <w:pPr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B3A7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812694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0C314D96" w14:textId="41973868" w:rsidR="003E6E6E" w:rsidRPr="007A7D39" w:rsidRDefault="007A7D39" w:rsidP="007A7D39">
        <w:pPr>
          <w:pStyle w:val="Footer"/>
          <w:jc w:val="center"/>
          <w:rPr>
            <w:rFonts w:ascii="Angsana New" w:hAnsi="Angsana New"/>
            <w:sz w:val="30"/>
          </w:rPr>
        </w:pPr>
        <w:r w:rsidRPr="007A7D39">
          <w:rPr>
            <w:rFonts w:ascii="Angsana New" w:hAnsi="Angsana New"/>
            <w:sz w:val="30"/>
          </w:rPr>
          <w:fldChar w:fldCharType="begin"/>
        </w:r>
        <w:r w:rsidRPr="007A7D39">
          <w:rPr>
            <w:rFonts w:ascii="Angsana New" w:hAnsi="Angsana New"/>
            <w:sz w:val="30"/>
          </w:rPr>
          <w:instrText xml:space="preserve"> PAGE   \* MERGEFORMAT </w:instrText>
        </w:r>
        <w:r w:rsidRPr="007A7D39">
          <w:rPr>
            <w:rFonts w:ascii="Angsana New" w:hAnsi="Angsana New"/>
            <w:sz w:val="30"/>
          </w:rPr>
          <w:fldChar w:fldCharType="separate"/>
        </w:r>
        <w:r w:rsidRPr="007A7D39">
          <w:rPr>
            <w:rFonts w:ascii="Angsana New" w:hAnsi="Angsana New"/>
            <w:noProof/>
            <w:sz w:val="30"/>
          </w:rPr>
          <w:t>2</w:t>
        </w:r>
        <w:r w:rsidRPr="007A7D39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DDD4E" w14:textId="77777777" w:rsidR="00197C54" w:rsidRDefault="00197C54" w:rsidP="004956B4">
      <w:r>
        <w:separator/>
      </w:r>
    </w:p>
  </w:footnote>
  <w:footnote w:type="continuationSeparator" w:id="0">
    <w:p w14:paraId="33A5DD16" w14:textId="77777777" w:rsidR="00197C54" w:rsidRDefault="00197C5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5CB5" w14:textId="312BD413" w:rsidR="003E6E6E" w:rsidRPr="009B072F" w:rsidRDefault="003E6E6E" w:rsidP="00F52F8C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0F45782" w14:textId="77777777" w:rsidR="003E6E6E" w:rsidRPr="009B072F" w:rsidRDefault="003E6E6E" w:rsidP="00F52F8C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CDE233" w14:textId="315FB5A4" w:rsidR="003E6E6E" w:rsidRPr="0047456A" w:rsidRDefault="003E6E6E" w:rsidP="00905E43">
    <w:pPr>
      <w:pStyle w:val="Header"/>
      <w:tabs>
        <w:tab w:val="clear" w:pos="454"/>
        <w:tab w:val="clear" w:pos="6322"/>
        <w:tab w:val="clear" w:pos="9072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31F35DF" w14:textId="6F628240" w:rsidR="003E6E6E" w:rsidRDefault="003E6E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A4B4" w14:textId="1A18FB72" w:rsidR="003E6E6E" w:rsidRDefault="003E6E6E">
    <w:pPr>
      <w:pStyle w:val="Header"/>
    </w:pPr>
  </w:p>
  <w:p w14:paraId="4B72F3EB" w14:textId="14045E5B" w:rsidR="00E22E5F" w:rsidRDefault="00E22E5F">
    <w:pPr>
      <w:pStyle w:val="Header"/>
    </w:pPr>
  </w:p>
  <w:p w14:paraId="06A496B0" w14:textId="7335984E" w:rsidR="00E22E5F" w:rsidRDefault="00E22E5F">
    <w:pPr>
      <w:pStyle w:val="Header"/>
    </w:pPr>
  </w:p>
  <w:p w14:paraId="6A20D548" w14:textId="77777777" w:rsidR="00E22E5F" w:rsidRDefault="00E22E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C58C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9A8B4" w14:textId="77777777" w:rsidR="00F93059" w:rsidRDefault="00F93059">
    <w:pPr>
      <w:pStyle w:val="Header"/>
    </w:pPr>
  </w:p>
  <w:p w14:paraId="72D9CDAA" w14:textId="77777777" w:rsidR="00F93059" w:rsidRDefault="00F93059">
    <w:pPr>
      <w:pStyle w:val="Header"/>
    </w:pPr>
  </w:p>
  <w:p w14:paraId="28B3EF84" w14:textId="77777777" w:rsidR="00F93059" w:rsidRDefault="00F93059">
    <w:pPr>
      <w:pStyle w:val="Header"/>
    </w:pPr>
  </w:p>
  <w:p w14:paraId="19F85F11" w14:textId="77777777" w:rsidR="00F93059" w:rsidRDefault="00F930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54ED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17864698" w:rsidR="003E6E6E" w:rsidRDefault="003E6E6E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</w:t>
    </w:r>
    <w:r w:rsidR="00C228B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C228B2">
      <w:rPr>
        <w:rFonts w:ascii="Angsana New" w:hAnsi="Angsana New"/>
        <w:b/>
        <w:bCs/>
        <w:sz w:val="32"/>
        <w:szCs w:val="32"/>
      </w:rPr>
      <w:t xml:space="preserve">0 </w:t>
    </w:r>
    <w:r w:rsidR="00C228B2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 w:rsidR="00E22E5F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7BB2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558ED7" w14:textId="1B89F0C8" w:rsidR="009D5497" w:rsidRPr="0047456A" w:rsidRDefault="009D5497" w:rsidP="009D549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2EBE" w14:textId="1400CFC6" w:rsidR="00C228B2" w:rsidRDefault="00C228B2" w:rsidP="00550AD0">
    <w:pPr>
      <w:pStyle w:val="Header"/>
      <w:rPr>
        <w:rFonts w:ascii="Angsana New" w:hAnsi="Angsana New"/>
        <w:b/>
        <w:bCs/>
        <w:sz w:val="32"/>
        <w:szCs w:val="32"/>
      </w:rPr>
    </w:pPr>
  </w:p>
  <w:p w14:paraId="7E2F8CC8" w14:textId="77777777" w:rsidR="00886259" w:rsidRDefault="00886259" w:rsidP="00550AD0">
    <w:pPr>
      <w:pStyle w:val="Header"/>
      <w:rPr>
        <w:rFonts w:ascii="Angsana New" w:hAnsi="Angsana New"/>
        <w:b/>
        <w:bCs/>
        <w:sz w:val="32"/>
        <w:szCs w:val="32"/>
      </w:rPr>
    </w:pPr>
  </w:p>
  <w:p w14:paraId="56487AA7" w14:textId="3596411E" w:rsidR="007A7D39" w:rsidRDefault="007A7D39" w:rsidP="00550AD0">
    <w:pPr>
      <w:pStyle w:val="Header"/>
      <w:rPr>
        <w:rFonts w:ascii="Angsana New" w:hAnsi="Angsana New"/>
        <w:b/>
        <w:bCs/>
        <w:sz w:val="32"/>
        <w:szCs w:val="32"/>
      </w:rPr>
    </w:pPr>
  </w:p>
  <w:p w14:paraId="604CFDAE" w14:textId="77777777" w:rsidR="007A7D39" w:rsidRDefault="007A7D39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60867A16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59639">
    <w:abstractNumId w:val="8"/>
  </w:num>
  <w:num w:numId="2" w16cid:durableId="622346594">
    <w:abstractNumId w:val="14"/>
  </w:num>
  <w:num w:numId="3" w16cid:durableId="1946426834">
    <w:abstractNumId w:val="28"/>
  </w:num>
  <w:num w:numId="4" w16cid:durableId="891774314">
    <w:abstractNumId w:val="25"/>
  </w:num>
  <w:num w:numId="5" w16cid:durableId="1001392611">
    <w:abstractNumId w:val="21"/>
  </w:num>
  <w:num w:numId="6" w16cid:durableId="1015811683">
    <w:abstractNumId w:val="3"/>
  </w:num>
  <w:num w:numId="7" w16cid:durableId="426000292">
    <w:abstractNumId w:val="24"/>
  </w:num>
  <w:num w:numId="8" w16cid:durableId="2084136241">
    <w:abstractNumId w:val="7"/>
  </w:num>
  <w:num w:numId="9" w16cid:durableId="1450394905">
    <w:abstractNumId w:val="10"/>
  </w:num>
  <w:num w:numId="10" w16cid:durableId="846408683">
    <w:abstractNumId w:val="18"/>
  </w:num>
  <w:num w:numId="11" w16cid:durableId="1370178356">
    <w:abstractNumId w:val="17"/>
  </w:num>
  <w:num w:numId="12" w16cid:durableId="780612050">
    <w:abstractNumId w:val="6"/>
  </w:num>
  <w:num w:numId="13" w16cid:durableId="1021932283">
    <w:abstractNumId w:val="5"/>
  </w:num>
  <w:num w:numId="14" w16cid:durableId="891043903">
    <w:abstractNumId w:val="12"/>
  </w:num>
  <w:num w:numId="15" w16cid:durableId="1333799885">
    <w:abstractNumId w:val="19"/>
  </w:num>
  <w:num w:numId="16" w16cid:durableId="613634768">
    <w:abstractNumId w:val="1"/>
  </w:num>
  <w:num w:numId="17" w16cid:durableId="1456561961">
    <w:abstractNumId w:val="2"/>
  </w:num>
  <w:num w:numId="18" w16cid:durableId="1661228733">
    <w:abstractNumId w:val="11"/>
  </w:num>
  <w:num w:numId="19" w16cid:durableId="118693527">
    <w:abstractNumId w:val="4"/>
  </w:num>
  <w:num w:numId="20" w16cid:durableId="1448232023">
    <w:abstractNumId w:val="29"/>
  </w:num>
  <w:num w:numId="21" w16cid:durableId="2067028835">
    <w:abstractNumId w:val="15"/>
  </w:num>
  <w:num w:numId="22" w16cid:durableId="1928923896">
    <w:abstractNumId w:val="20"/>
  </w:num>
  <w:num w:numId="23" w16cid:durableId="392657250">
    <w:abstractNumId w:val="9"/>
  </w:num>
  <w:num w:numId="24" w16cid:durableId="1336765643">
    <w:abstractNumId w:val="0"/>
  </w:num>
  <w:num w:numId="25" w16cid:durableId="1332025243">
    <w:abstractNumId w:val="22"/>
  </w:num>
  <w:num w:numId="26" w16cid:durableId="1745954403">
    <w:abstractNumId w:val="16"/>
  </w:num>
  <w:num w:numId="27" w16cid:durableId="192884599">
    <w:abstractNumId w:val="26"/>
  </w:num>
  <w:num w:numId="28" w16cid:durableId="649139822">
    <w:abstractNumId w:val="14"/>
  </w:num>
  <w:num w:numId="29" w16cid:durableId="857889305">
    <w:abstractNumId w:val="23"/>
  </w:num>
  <w:num w:numId="30" w16cid:durableId="378363030">
    <w:abstractNumId w:val="13"/>
  </w:num>
  <w:num w:numId="31" w16cid:durableId="28019105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7B0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8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DAD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97"/>
    <w:rsid w:val="00053BE3"/>
    <w:rsid w:val="0005400D"/>
    <w:rsid w:val="00054C24"/>
    <w:rsid w:val="00054E4D"/>
    <w:rsid w:val="000552E9"/>
    <w:rsid w:val="000558A5"/>
    <w:rsid w:val="00055960"/>
    <w:rsid w:val="00055C54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8E1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18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7F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464"/>
    <w:rsid w:val="000A660D"/>
    <w:rsid w:val="000A684D"/>
    <w:rsid w:val="000A693F"/>
    <w:rsid w:val="000A6997"/>
    <w:rsid w:val="000A6C35"/>
    <w:rsid w:val="000A6C3B"/>
    <w:rsid w:val="000A75C7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7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B3D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A72"/>
    <w:rsid w:val="000C7C1D"/>
    <w:rsid w:val="000C7D2D"/>
    <w:rsid w:val="000C7E70"/>
    <w:rsid w:val="000D010E"/>
    <w:rsid w:val="000D0113"/>
    <w:rsid w:val="000D0414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8A6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E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29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07CFE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B86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B5E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64"/>
    <w:rsid w:val="00127496"/>
    <w:rsid w:val="001274BC"/>
    <w:rsid w:val="0012751C"/>
    <w:rsid w:val="0012753C"/>
    <w:rsid w:val="00127829"/>
    <w:rsid w:val="00127C8C"/>
    <w:rsid w:val="00127CA7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745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597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31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5B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A0C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1A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32C"/>
    <w:rsid w:val="00196E40"/>
    <w:rsid w:val="00196F38"/>
    <w:rsid w:val="00196F74"/>
    <w:rsid w:val="00197AF6"/>
    <w:rsid w:val="00197BFA"/>
    <w:rsid w:val="00197C0F"/>
    <w:rsid w:val="00197C54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42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969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6C9"/>
    <w:rsid w:val="001B680E"/>
    <w:rsid w:val="001B6A5C"/>
    <w:rsid w:val="001B6D24"/>
    <w:rsid w:val="001B7350"/>
    <w:rsid w:val="001B7444"/>
    <w:rsid w:val="001B7D03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54E"/>
    <w:rsid w:val="001C6D45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3EFF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56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67C9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4FD4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38D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0C1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2E59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0F6E"/>
    <w:rsid w:val="002611CC"/>
    <w:rsid w:val="00261324"/>
    <w:rsid w:val="0026135B"/>
    <w:rsid w:val="002613B5"/>
    <w:rsid w:val="002613DF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67B8C"/>
    <w:rsid w:val="00267ED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AC7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16C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45F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701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321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445"/>
    <w:rsid w:val="003065F9"/>
    <w:rsid w:val="003067CF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C7A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CDF"/>
    <w:rsid w:val="00313EC1"/>
    <w:rsid w:val="00314BDB"/>
    <w:rsid w:val="00314F10"/>
    <w:rsid w:val="00314F3F"/>
    <w:rsid w:val="00314FC3"/>
    <w:rsid w:val="00315870"/>
    <w:rsid w:val="003158B3"/>
    <w:rsid w:val="00315991"/>
    <w:rsid w:val="00316331"/>
    <w:rsid w:val="00316F9E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126"/>
    <w:rsid w:val="00333703"/>
    <w:rsid w:val="00333A2F"/>
    <w:rsid w:val="00334216"/>
    <w:rsid w:val="0033460D"/>
    <w:rsid w:val="00334AB8"/>
    <w:rsid w:val="00334C48"/>
    <w:rsid w:val="00334E4C"/>
    <w:rsid w:val="00334FA0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3DE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0B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578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A6D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C2"/>
    <w:rsid w:val="003A35E2"/>
    <w:rsid w:val="003A36EC"/>
    <w:rsid w:val="003A3D0C"/>
    <w:rsid w:val="003A3FB3"/>
    <w:rsid w:val="003A427F"/>
    <w:rsid w:val="003A442E"/>
    <w:rsid w:val="003A4DBF"/>
    <w:rsid w:val="003A568D"/>
    <w:rsid w:val="003A5929"/>
    <w:rsid w:val="003A5AC4"/>
    <w:rsid w:val="003A608D"/>
    <w:rsid w:val="003A6294"/>
    <w:rsid w:val="003A63F1"/>
    <w:rsid w:val="003A6D75"/>
    <w:rsid w:val="003A6E27"/>
    <w:rsid w:val="003A6E7A"/>
    <w:rsid w:val="003A6F50"/>
    <w:rsid w:val="003A7034"/>
    <w:rsid w:val="003A719A"/>
    <w:rsid w:val="003A7356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11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87E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AF3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390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8F4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A5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C26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6C7F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29E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3C1"/>
    <w:rsid w:val="0041369C"/>
    <w:rsid w:val="00413839"/>
    <w:rsid w:val="00413A8F"/>
    <w:rsid w:val="00413B14"/>
    <w:rsid w:val="00413BEB"/>
    <w:rsid w:val="00413C69"/>
    <w:rsid w:val="004143AB"/>
    <w:rsid w:val="0041442B"/>
    <w:rsid w:val="004144F7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954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C0F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458"/>
    <w:rsid w:val="004227B6"/>
    <w:rsid w:val="00422E4D"/>
    <w:rsid w:val="0042343D"/>
    <w:rsid w:val="00423460"/>
    <w:rsid w:val="00423925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50B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044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B9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26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632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843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B94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2CD"/>
    <w:rsid w:val="004D24C9"/>
    <w:rsid w:val="004D2570"/>
    <w:rsid w:val="004D27CE"/>
    <w:rsid w:val="004D27E6"/>
    <w:rsid w:val="004D29B5"/>
    <w:rsid w:val="004D2A24"/>
    <w:rsid w:val="004D2A31"/>
    <w:rsid w:val="004D2A9F"/>
    <w:rsid w:val="004D304C"/>
    <w:rsid w:val="004D397D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8CF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5F0C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4CB1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384"/>
    <w:rsid w:val="00550929"/>
    <w:rsid w:val="005509C8"/>
    <w:rsid w:val="00550AD0"/>
    <w:rsid w:val="00551232"/>
    <w:rsid w:val="005515AC"/>
    <w:rsid w:val="005519AF"/>
    <w:rsid w:val="00551DD8"/>
    <w:rsid w:val="00552381"/>
    <w:rsid w:val="005525E0"/>
    <w:rsid w:val="00552D74"/>
    <w:rsid w:val="00552DBF"/>
    <w:rsid w:val="00552F51"/>
    <w:rsid w:val="00553195"/>
    <w:rsid w:val="0055329F"/>
    <w:rsid w:val="005533CE"/>
    <w:rsid w:val="00553584"/>
    <w:rsid w:val="0055375C"/>
    <w:rsid w:val="00553D4F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BFD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6E8"/>
    <w:rsid w:val="0056591B"/>
    <w:rsid w:val="00565C98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1B"/>
    <w:rsid w:val="00573A71"/>
    <w:rsid w:val="00573A7B"/>
    <w:rsid w:val="00573C51"/>
    <w:rsid w:val="00573D83"/>
    <w:rsid w:val="00573D9D"/>
    <w:rsid w:val="00574114"/>
    <w:rsid w:val="00574134"/>
    <w:rsid w:val="005748DA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E57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4EB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8F7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6D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DBC"/>
    <w:rsid w:val="005C4EAC"/>
    <w:rsid w:val="005C4ECE"/>
    <w:rsid w:val="005C4FAC"/>
    <w:rsid w:val="005C58D2"/>
    <w:rsid w:val="005C59DE"/>
    <w:rsid w:val="005C5B21"/>
    <w:rsid w:val="005C5BF2"/>
    <w:rsid w:val="005C5D76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1F0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50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5CF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4FCE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63E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45B"/>
    <w:rsid w:val="0060581B"/>
    <w:rsid w:val="00605A96"/>
    <w:rsid w:val="00605CD6"/>
    <w:rsid w:val="00605DE1"/>
    <w:rsid w:val="006060FA"/>
    <w:rsid w:val="0060628F"/>
    <w:rsid w:val="006064FE"/>
    <w:rsid w:val="0060666D"/>
    <w:rsid w:val="00606923"/>
    <w:rsid w:val="006069EA"/>
    <w:rsid w:val="00606A30"/>
    <w:rsid w:val="00606CAE"/>
    <w:rsid w:val="00607052"/>
    <w:rsid w:val="006078E8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B08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03F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3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57F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B6"/>
    <w:rsid w:val="006437F5"/>
    <w:rsid w:val="006438AC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DE2"/>
    <w:rsid w:val="00667FEB"/>
    <w:rsid w:val="006702A7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31A"/>
    <w:rsid w:val="006724ED"/>
    <w:rsid w:val="00672DB1"/>
    <w:rsid w:val="00672F40"/>
    <w:rsid w:val="00673148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2E81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727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2E62"/>
    <w:rsid w:val="006A3107"/>
    <w:rsid w:val="006A3153"/>
    <w:rsid w:val="006A3616"/>
    <w:rsid w:val="006A39E0"/>
    <w:rsid w:val="006A3C00"/>
    <w:rsid w:val="006A3C4E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AB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AC2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7C0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1E10"/>
    <w:rsid w:val="006C222E"/>
    <w:rsid w:val="006C2239"/>
    <w:rsid w:val="006C22C2"/>
    <w:rsid w:val="006C2342"/>
    <w:rsid w:val="006C24D9"/>
    <w:rsid w:val="006C2B10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6D1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0ED"/>
    <w:rsid w:val="006F6595"/>
    <w:rsid w:val="006F6885"/>
    <w:rsid w:val="006F6C62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8EE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ACE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A50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2D9"/>
    <w:rsid w:val="00745336"/>
    <w:rsid w:val="00745757"/>
    <w:rsid w:val="007457DC"/>
    <w:rsid w:val="00745C3B"/>
    <w:rsid w:val="00745C69"/>
    <w:rsid w:val="00745D39"/>
    <w:rsid w:val="00746380"/>
    <w:rsid w:val="007464EC"/>
    <w:rsid w:val="00746680"/>
    <w:rsid w:val="00746737"/>
    <w:rsid w:val="0074698F"/>
    <w:rsid w:val="00746C57"/>
    <w:rsid w:val="00746E0B"/>
    <w:rsid w:val="00746F91"/>
    <w:rsid w:val="0074709A"/>
    <w:rsid w:val="007471F0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145"/>
    <w:rsid w:val="0076631D"/>
    <w:rsid w:val="00766484"/>
    <w:rsid w:val="0076650B"/>
    <w:rsid w:val="0076651F"/>
    <w:rsid w:val="00766AB0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1B6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5E7E"/>
    <w:rsid w:val="00786149"/>
    <w:rsid w:val="00786179"/>
    <w:rsid w:val="00786630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540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3E5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2F8"/>
    <w:rsid w:val="007A7CA8"/>
    <w:rsid w:val="007A7D39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8B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302"/>
    <w:rsid w:val="007C34EE"/>
    <w:rsid w:val="007C3737"/>
    <w:rsid w:val="007C387C"/>
    <w:rsid w:val="007C3A06"/>
    <w:rsid w:val="007C3BFE"/>
    <w:rsid w:val="007C41FC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D88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D7D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1D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27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DA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5C8D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2E42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3685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27D57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AAF"/>
    <w:rsid w:val="00836E2B"/>
    <w:rsid w:val="00836E9A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42F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D56"/>
    <w:rsid w:val="00847E32"/>
    <w:rsid w:val="00847EB7"/>
    <w:rsid w:val="00850BC4"/>
    <w:rsid w:val="00850BC8"/>
    <w:rsid w:val="00850E1F"/>
    <w:rsid w:val="0085117E"/>
    <w:rsid w:val="008512D2"/>
    <w:rsid w:val="0085178F"/>
    <w:rsid w:val="0085196D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585"/>
    <w:rsid w:val="0085691B"/>
    <w:rsid w:val="008569E5"/>
    <w:rsid w:val="0085773F"/>
    <w:rsid w:val="008579BF"/>
    <w:rsid w:val="00857A6E"/>
    <w:rsid w:val="00857BFC"/>
    <w:rsid w:val="00857DF0"/>
    <w:rsid w:val="008600AB"/>
    <w:rsid w:val="008600AC"/>
    <w:rsid w:val="00860109"/>
    <w:rsid w:val="008601E9"/>
    <w:rsid w:val="00860319"/>
    <w:rsid w:val="0086060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2E8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645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24E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1C8A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0AA"/>
    <w:rsid w:val="00885109"/>
    <w:rsid w:val="0088529B"/>
    <w:rsid w:val="0088542C"/>
    <w:rsid w:val="008859FF"/>
    <w:rsid w:val="00885A9D"/>
    <w:rsid w:val="00885D21"/>
    <w:rsid w:val="00886032"/>
    <w:rsid w:val="00886216"/>
    <w:rsid w:val="00886259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18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3A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3D00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AE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4E05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B0D"/>
    <w:rsid w:val="00917FDA"/>
    <w:rsid w:val="00920B18"/>
    <w:rsid w:val="00920EC8"/>
    <w:rsid w:val="009216E6"/>
    <w:rsid w:val="00921EF8"/>
    <w:rsid w:val="00922379"/>
    <w:rsid w:val="009223F4"/>
    <w:rsid w:val="00922740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6D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0ACC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5FE0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1831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840"/>
    <w:rsid w:val="00962DC7"/>
    <w:rsid w:val="00962F5B"/>
    <w:rsid w:val="0096304D"/>
    <w:rsid w:val="009634FB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2D5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7FF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289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27D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60F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905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DB0"/>
    <w:rsid w:val="009D4E31"/>
    <w:rsid w:val="009D506B"/>
    <w:rsid w:val="009D5138"/>
    <w:rsid w:val="009D52BC"/>
    <w:rsid w:val="009D52ED"/>
    <w:rsid w:val="009D5497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9EC"/>
    <w:rsid w:val="009E4C43"/>
    <w:rsid w:val="009E4E8F"/>
    <w:rsid w:val="009E56FD"/>
    <w:rsid w:val="009E5B15"/>
    <w:rsid w:val="009E5DBC"/>
    <w:rsid w:val="009E60A9"/>
    <w:rsid w:val="009E64F5"/>
    <w:rsid w:val="009E65EC"/>
    <w:rsid w:val="009E6737"/>
    <w:rsid w:val="009E68D3"/>
    <w:rsid w:val="009E6B5E"/>
    <w:rsid w:val="009E6EC3"/>
    <w:rsid w:val="009E6F26"/>
    <w:rsid w:val="009E727E"/>
    <w:rsid w:val="009E7D83"/>
    <w:rsid w:val="009E7DFB"/>
    <w:rsid w:val="009E7FE9"/>
    <w:rsid w:val="009F03AF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CCE"/>
    <w:rsid w:val="00A10E77"/>
    <w:rsid w:val="00A11393"/>
    <w:rsid w:val="00A11A15"/>
    <w:rsid w:val="00A11C48"/>
    <w:rsid w:val="00A11D0A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A73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87C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11"/>
    <w:rsid w:val="00A23BC8"/>
    <w:rsid w:val="00A23CEB"/>
    <w:rsid w:val="00A241FF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8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CF2"/>
    <w:rsid w:val="00A33D70"/>
    <w:rsid w:val="00A33E00"/>
    <w:rsid w:val="00A33EA3"/>
    <w:rsid w:val="00A34069"/>
    <w:rsid w:val="00A34098"/>
    <w:rsid w:val="00A341AE"/>
    <w:rsid w:val="00A345BD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DD9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2C9A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132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87F10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1EA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AFB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F93"/>
    <w:rsid w:val="00AB5637"/>
    <w:rsid w:val="00AB5A06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739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06"/>
    <w:rsid w:val="00AC6D32"/>
    <w:rsid w:val="00AC7051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CF1"/>
    <w:rsid w:val="00AE1DC3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2BE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0A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8D0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819"/>
    <w:rsid w:val="00B06BD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337"/>
    <w:rsid w:val="00B13609"/>
    <w:rsid w:val="00B1375B"/>
    <w:rsid w:val="00B13876"/>
    <w:rsid w:val="00B1396E"/>
    <w:rsid w:val="00B13B6F"/>
    <w:rsid w:val="00B13D85"/>
    <w:rsid w:val="00B141C6"/>
    <w:rsid w:val="00B142A1"/>
    <w:rsid w:val="00B144E0"/>
    <w:rsid w:val="00B14581"/>
    <w:rsid w:val="00B148C8"/>
    <w:rsid w:val="00B14A60"/>
    <w:rsid w:val="00B14B0F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00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37E89"/>
    <w:rsid w:val="00B402E9"/>
    <w:rsid w:val="00B40402"/>
    <w:rsid w:val="00B404BD"/>
    <w:rsid w:val="00B40892"/>
    <w:rsid w:val="00B40A33"/>
    <w:rsid w:val="00B40D9B"/>
    <w:rsid w:val="00B40F67"/>
    <w:rsid w:val="00B41007"/>
    <w:rsid w:val="00B4148B"/>
    <w:rsid w:val="00B4148E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2E2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4BA"/>
    <w:rsid w:val="00B5259D"/>
    <w:rsid w:val="00B52877"/>
    <w:rsid w:val="00B529D7"/>
    <w:rsid w:val="00B52E44"/>
    <w:rsid w:val="00B52EF3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3E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4F7"/>
    <w:rsid w:val="00B665E5"/>
    <w:rsid w:val="00B66743"/>
    <w:rsid w:val="00B67235"/>
    <w:rsid w:val="00B67329"/>
    <w:rsid w:val="00B673DB"/>
    <w:rsid w:val="00B6745F"/>
    <w:rsid w:val="00B676D1"/>
    <w:rsid w:val="00B676FB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489"/>
    <w:rsid w:val="00B7476D"/>
    <w:rsid w:val="00B74A77"/>
    <w:rsid w:val="00B74D99"/>
    <w:rsid w:val="00B758AA"/>
    <w:rsid w:val="00B75AE1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6205"/>
    <w:rsid w:val="00B867F9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2BF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07F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10C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3DE7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00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6EB7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2DF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8B2"/>
    <w:rsid w:val="00C22C85"/>
    <w:rsid w:val="00C230C3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0E7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566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2FD3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04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6DB0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2F2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7A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089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3EB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0EB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45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0DC3"/>
    <w:rsid w:val="00CF14BE"/>
    <w:rsid w:val="00CF1522"/>
    <w:rsid w:val="00CF1FD7"/>
    <w:rsid w:val="00CF2087"/>
    <w:rsid w:val="00CF2308"/>
    <w:rsid w:val="00CF24EC"/>
    <w:rsid w:val="00CF2863"/>
    <w:rsid w:val="00CF2959"/>
    <w:rsid w:val="00CF2B8A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58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2F23"/>
    <w:rsid w:val="00D03EA6"/>
    <w:rsid w:val="00D041E5"/>
    <w:rsid w:val="00D042A8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7C8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1F0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59F4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8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B8C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7D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7A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CC7"/>
    <w:rsid w:val="00D75F72"/>
    <w:rsid w:val="00D75F9E"/>
    <w:rsid w:val="00D75FAF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CAE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9A3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5FF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3E4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3D6E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6EAB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4B8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00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E5F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34C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3EEE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121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575"/>
    <w:rsid w:val="00E72A64"/>
    <w:rsid w:val="00E72AD6"/>
    <w:rsid w:val="00E72DB8"/>
    <w:rsid w:val="00E72F4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96B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BDB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83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0CC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95C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3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750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024F"/>
    <w:rsid w:val="00EE0AAC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D49"/>
    <w:rsid w:val="00EE3EC0"/>
    <w:rsid w:val="00EE3FBB"/>
    <w:rsid w:val="00EE43BE"/>
    <w:rsid w:val="00EE482F"/>
    <w:rsid w:val="00EE4D7F"/>
    <w:rsid w:val="00EE53CA"/>
    <w:rsid w:val="00EE549B"/>
    <w:rsid w:val="00EE55C4"/>
    <w:rsid w:val="00EE588F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5C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82B"/>
    <w:rsid w:val="00EF4B02"/>
    <w:rsid w:val="00EF4CF3"/>
    <w:rsid w:val="00EF5880"/>
    <w:rsid w:val="00EF58E6"/>
    <w:rsid w:val="00EF5978"/>
    <w:rsid w:val="00EF6177"/>
    <w:rsid w:val="00EF62C6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4D9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6CE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5ED9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8AC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2F2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55E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B25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A93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57B24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5C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518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A1A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81F"/>
    <w:rsid w:val="00F9097C"/>
    <w:rsid w:val="00F90B0D"/>
    <w:rsid w:val="00F9104F"/>
    <w:rsid w:val="00F91684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59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1DC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3C3B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48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04C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637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25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4D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3EA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432FF562A4534A963E418781F8309E" ma:contentTypeVersion="3" ma:contentTypeDescription="Create a new document." ma:contentTypeScope="" ma:versionID="cc717a7ee4ea6863ee6cffc9cf9ea49a">
  <xsd:schema xmlns:xsd="http://www.w3.org/2001/XMLSchema" xmlns:xs="http://www.w3.org/2001/XMLSchema" xmlns:p="http://schemas.microsoft.com/office/2006/metadata/properties" xmlns:ns2="f5d9442b-bfdc-4f07-a41c-196713c8078f" targetNamespace="http://schemas.microsoft.com/office/2006/metadata/properties" ma:root="true" ma:fieldsID="868c377fc715a93d2eb861b0fb393c3c" ns2:_="">
    <xsd:import namespace="f5d9442b-bfdc-4f07-a41c-196713c807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9442b-bfdc-4f07-a41c-196713c80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9CE40A-5FCF-49A3-998D-FE881CF7E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d9442b-bfdc-4f07-a41c-196713c80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1441</TotalTime>
  <Pages>3</Pages>
  <Words>390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171</cp:revision>
  <cp:lastPrinted>2024-01-24T04:27:00Z</cp:lastPrinted>
  <dcterms:created xsi:type="dcterms:W3CDTF">2023-05-04T09:05:00Z</dcterms:created>
  <dcterms:modified xsi:type="dcterms:W3CDTF">2024-02-13T02:19:00Z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0x01010012432FF562A4534A963E418781F8309E</vt:lpwstr>
  </property>
  <property fmtid="{D5CDD505-2E9C-101B-9397-08002B2CF9AE}" pid="4" name="MediaServiceImageTags">
    <vt:lpwstr/>
  </property>
</Properties>
</file>